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5C2D3F" w14:paraId="09D0C69C" w14:textId="77777777" w:rsidTr="007804D3">
        <w:trPr>
          <w:tblHeader/>
        </w:trPr>
        <w:tc>
          <w:tcPr>
            <w:tcW w:w="1278" w:type="dxa"/>
          </w:tcPr>
          <w:p w14:paraId="09D0C69A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5C2D3F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09D0C69B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5C2D3F" w14:paraId="09D0C69F" w14:textId="77777777" w:rsidTr="007804D3">
        <w:trPr>
          <w:tblHeader/>
        </w:trPr>
        <w:tc>
          <w:tcPr>
            <w:tcW w:w="1278" w:type="dxa"/>
          </w:tcPr>
          <w:p w14:paraId="09D0C69D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9E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5C2D3F" w14:paraId="09D0C6A2" w14:textId="77777777" w:rsidTr="007804D3">
        <w:tc>
          <w:tcPr>
            <w:tcW w:w="1278" w:type="dxa"/>
            <w:vAlign w:val="center"/>
          </w:tcPr>
          <w:p w14:paraId="09D0C6A0" w14:textId="77777777" w:rsidR="007804D3" w:rsidRPr="005C2D3F" w:rsidRDefault="007804D3" w:rsidP="007804D3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A1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5C2D3F" w14:paraId="09D0C6A5" w14:textId="77777777" w:rsidTr="007804D3">
        <w:tc>
          <w:tcPr>
            <w:tcW w:w="1278" w:type="dxa"/>
            <w:vAlign w:val="center"/>
          </w:tcPr>
          <w:p w14:paraId="09D0C6A3" w14:textId="77777777" w:rsidR="007804D3" w:rsidRPr="005C2D3F" w:rsidRDefault="007804D3" w:rsidP="007804D3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A4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E7ACD" w:rsidRPr="005C2D3F" w14:paraId="09D0C6A8" w14:textId="77777777" w:rsidTr="007804D3">
        <w:tc>
          <w:tcPr>
            <w:tcW w:w="1278" w:type="dxa"/>
            <w:vAlign w:val="center"/>
          </w:tcPr>
          <w:p w14:paraId="09D0C6A6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A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E7ACD" w:rsidRPr="005C2D3F" w14:paraId="09D0C6AB" w14:textId="77777777" w:rsidTr="007804D3">
        <w:tc>
          <w:tcPr>
            <w:tcW w:w="1278" w:type="dxa"/>
            <w:vAlign w:val="center"/>
          </w:tcPr>
          <w:p w14:paraId="09D0C6A9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AA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การจัดโครงสร้างใหม่</w:t>
            </w:r>
          </w:p>
        </w:tc>
      </w:tr>
      <w:tr w:rsidR="001E7ACD" w:rsidRPr="005C2D3F" w14:paraId="09D0C6AE" w14:textId="77777777" w:rsidTr="007804D3">
        <w:tc>
          <w:tcPr>
            <w:tcW w:w="1278" w:type="dxa"/>
            <w:vAlign w:val="center"/>
          </w:tcPr>
          <w:p w14:paraId="09D0C6AC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A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5C2D3F" w14:paraId="09D0C6B1" w14:textId="77777777" w:rsidTr="007804D3">
        <w:tc>
          <w:tcPr>
            <w:tcW w:w="1278" w:type="dxa"/>
            <w:vAlign w:val="center"/>
          </w:tcPr>
          <w:p w14:paraId="09D0C6AF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0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E7ACD" w:rsidRPr="005C2D3F" w14:paraId="09D0C6B4" w14:textId="77777777" w:rsidTr="007804D3">
        <w:tc>
          <w:tcPr>
            <w:tcW w:w="1278" w:type="dxa"/>
            <w:vAlign w:val="center"/>
          </w:tcPr>
          <w:p w14:paraId="09D0C6B2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3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</w:t>
            </w:r>
            <w:r w:rsidRPr="005C2D3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09D0C6B7" w14:textId="77777777" w:rsidTr="007804D3">
        <w:tc>
          <w:tcPr>
            <w:tcW w:w="1278" w:type="dxa"/>
            <w:vAlign w:val="center"/>
          </w:tcPr>
          <w:p w14:paraId="09D0C6B5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1E7ACD" w:rsidRPr="005C2D3F" w14:paraId="09D0C6BA" w14:textId="77777777" w:rsidTr="007804D3">
        <w:tc>
          <w:tcPr>
            <w:tcW w:w="1278" w:type="dxa"/>
            <w:vAlign w:val="center"/>
          </w:tcPr>
          <w:p w14:paraId="09D0C6B8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9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ลูกหนี้</w:t>
            </w:r>
            <w:r w:rsidR="00D67073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09D0C6BD" w14:textId="77777777" w:rsidTr="007804D3">
        <w:tc>
          <w:tcPr>
            <w:tcW w:w="1278" w:type="dxa"/>
            <w:vAlign w:val="center"/>
          </w:tcPr>
          <w:p w14:paraId="09D0C6BB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C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7A6C45" w:rsidRPr="005C2D3F" w14:paraId="09D0C6C0" w14:textId="77777777" w:rsidTr="007804D3">
        <w:tc>
          <w:tcPr>
            <w:tcW w:w="1278" w:type="dxa"/>
            <w:vAlign w:val="center"/>
          </w:tcPr>
          <w:p w14:paraId="09D0C6BE" w14:textId="77777777" w:rsidR="007A6C45" w:rsidRPr="005C2D3F" w:rsidRDefault="007A6C45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BF" w14:textId="77777777" w:rsidR="007A6C45" w:rsidRPr="005C2D3F" w:rsidRDefault="007A6C45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1E7ACD" w:rsidRPr="005C2D3F" w14:paraId="09D0C6C3" w14:textId="77777777" w:rsidTr="007804D3">
        <w:tc>
          <w:tcPr>
            <w:tcW w:w="1278" w:type="dxa"/>
            <w:vAlign w:val="center"/>
          </w:tcPr>
          <w:p w14:paraId="09D0C6C1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C2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5C2D3F" w14:paraId="09D0C6C6" w14:textId="77777777" w:rsidTr="007804D3">
        <w:tc>
          <w:tcPr>
            <w:tcW w:w="1278" w:type="dxa"/>
            <w:vAlign w:val="center"/>
          </w:tcPr>
          <w:p w14:paraId="09D0C6C4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C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7ACD" w:rsidRPr="005C2D3F" w14:paraId="09D0C6C9" w14:textId="77777777" w:rsidTr="007804D3">
        <w:tc>
          <w:tcPr>
            <w:tcW w:w="1278" w:type="dxa"/>
            <w:vAlign w:val="center"/>
          </w:tcPr>
          <w:p w14:paraId="09D0C6C7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C8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7ACD" w:rsidRPr="005C2D3F" w14:paraId="09D0C6CC" w14:textId="77777777" w:rsidTr="007804D3">
        <w:tc>
          <w:tcPr>
            <w:tcW w:w="1278" w:type="dxa"/>
            <w:vAlign w:val="center"/>
          </w:tcPr>
          <w:p w14:paraId="09D0C6CA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CB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1E7ACD" w:rsidRPr="005C2D3F" w14:paraId="09D0C6CF" w14:textId="77777777" w:rsidTr="007804D3">
        <w:tc>
          <w:tcPr>
            <w:tcW w:w="1278" w:type="dxa"/>
            <w:vAlign w:val="center"/>
          </w:tcPr>
          <w:p w14:paraId="09D0C6CD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C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1E7ACD" w:rsidRPr="005C2D3F" w14:paraId="09D0C6D2" w14:textId="77777777" w:rsidTr="007804D3">
        <w:tc>
          <w:tcPr>
            <w:tcW w:w="1278" w:type="dxa"/>
            <w:vAlign w:val="center"/>
          </w:tcPr>
          <w:p w14:paraId="09D0C6D0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D1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1E7ACD" w:rsidRPr="005C2D3F" w14:paraId="09D0C6D5" w14:textId="77777777" w:rsidTr="007804D3">
        <w:tc>
          <w:tcPr>
            <w:tcW w:w="1278" w:type="dxa"/>
            <w:vAlign w:val="center"/>
          </w:tcPr>
          <w:p w14:paraId="09D0C6D3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D4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7ACD" w:rsidRPr="005C2D3F" w14:paraId="09D0C6D8" w14:textId="77777777" w:rsidTr="007804D3">
        <w:tc>
          <w:tcPr>
            <w:tcW w:w="1278" w:type="dxa"/>
            <w:vAlign w:val="center"/>
          </w:tcPr>
          <w:p w14:paraId="09D0C6D6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D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7ACD" w:rsidRPr="005C2D3F" w14:paraId="09D0C6DB" w14:textId="77777777" w:rsidTr="007804D3">
        <w:tc>
          <w:tcPr>
            <w:tcW w:w="1278" w:type="dxa"/>
            <w:vAlign w:val="center"/>
          </w:tcPr>
          <w:p w14:paraId="09D0C6D9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DA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เจ้าหนี้</w:t>
            </w:r>
            <w:r w:rsidR="00D67073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 xml:space="preserve">อื่น </w:t>
            </w:r>
          </w:p>
        </w:tc>
      </w:tr>
      <w:tr w:rsidR="001E7ACD" w:rsidRPr="005C2D3F" w14:paraId="09D0C6DE" w14:textId="77777777" w:rsidTr="007804D3">
        <w:tc>
          <w:tcPr>
            <w:tcW w:w="1278" w:type="dxa"/>
            <w:vAlign w:val="center"/>
          </w:tcPr>
          <w:p w14:paraId="09D0C6DC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DD" w14:textId="77777777" w:rsidR="001E7ACD" w:rsidRPr="005C2D3F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1E7ACD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1E7ACD" w:rsidRPr="005C2D3F" w14:paraId="09D0C6E1" w14:textId="77777777" w:rsidTr="007804D3">
        <w:tc>
          <w:tcPr>
            <w:tcW w:w="1278" w:type="dxa"/>
            <w:vAlign w:val="center"/>
          </w:tcPr>
          <w:p w14:paraId="09D0C6DF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0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1E7ACD" w:rsidRPr="005C2D3F" w14:paraId="09D0C6E4" w14:textId="77777777" w:rsidTr="007804D3">
        <w:tc>
          <w:tcPr>
            <w:tcW w:w="1278" w:type="dxa"/>
            <w:vAlign w:val="center"/>
          </w:tcPr>
          <w:p w14:paraId="09D0C6E2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3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สำรอง</w:t>
            </w:r>
            <w:r w:rsidRPr="005C2D3F">
              <w:rPr>
                <w:rFonts w:hint="cs"/>
                <w:sz w:val="30"/>
                <w:szCs w:val="30"/>
                <w:cs/>
              </w:rPr>
              <w:t>และส่วนเกินทุน</w:t>
            </w:r>
          </w:p>
        </w:tc>
      </w:tr>
      <w:tr w:rsidR="001E7ACD" w:rsidRPr="005C2D3F" w14:paraId="09D0C6E7" w14:textId="77777777" w:rsidTr="007804D3">
        <w:tc>
          <w:tcPr>
            <w:tcW w:w="1278" w:type="dxa"/>
            <w:vAlign w:val="center"/>
          </w:tcPr>
          <w:p w14:paraId="09D0C6E5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E7ACD" w:rsidRPr="005C2D3F" w14:paraId="09D0C6EA" w14:textId="77777777" w:rsidTr="007804D3">
        <w:tc>
          <w:tcPr>
            <w:tcW w:w="1278" w:type="dxa"/>
            <w:vAlign w:val="center"/>
          </w:tcPr>
          <w:p w14:paraId="09D0C6E8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9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</w:tr>
      <w:tr w:rsidR="001E7ACD" w:rsidRPr="005C2D3F" w14:paraId="09D0C6ED" w14:textId="77777777" w:rsidTr="007804D3">
        <w:tc>
          <w:tcPr>
            <w:tcW w:w="1278" w:type="dxa"/>
            <w:vAlign w:val="center"/>
          </w:tcPr>
          <w:p w14:paraId="09D0C6EB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C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1E7ACD" w:rsidRPr="005C2D3F" w14:paraId="09D0C6F0" w14:textId="77777777" w:rsidTr="007804D3">
        <w:tc>
          <w:tcPr>
            <w:tcW w:w="1278" w:type="dxa"/>
            <w:vAlign w:val="center"/>
          </w:tcPr>
          <w:p w14:paraId="09D0C6EE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EF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7ACD" w:rsidRPr="005C2D3F" w14:paraId="09D0C6F3" w14:textId="77777777" w:rsidTr="007804D3">
        <w:tc>
          <w:tcPr>
            <w:tcW w:w="1278" w:type="dxa"/>
            <w:vAlign w:val="center"/>
          </w:tcPr>
          <w:p w14:paraId="09D0C6F1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F2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E7ACD" w:rsidRPr="005C2D3F" w14:paraId="09D0C6F6" w14:textId="77777777" w:rsidTr="007804D3">
        <w:tc>
          <w:tcPr>
            <w:tcW w:w="1278" w:type="dxa"/>
            <w:vAlign w:val="center"/>
          </w:tcPr>
          <w:p w14:paraId="09D0C6F4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F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สิทธิพิเศษที่ได้รับจากการส่งเสริมการลงทุน</w:t>
            </w:r>
          </w:p>
        </w:tc>
      </w:tr>
      <w:tr w:rsidR="001E7ACD" w:rsidRPr="005C2D3F" w14:paraId="09D0C6F9" w14:textId="77777777" w:rsidTr="007804D3">
        <w:tc>
          <w:tcPr>
            <w:tcW w:w="1278" w:type="dxa"/>
            <w:vAlign w:val="center"/>
          </w:tcPr>
          <w:p w14:paraId="09D0C6F7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F8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E7ACD" w:rsidRPr="005C2D3F" w14:paraId="09D0C6FC" w14:textId="77777777" w:rsidTr="007804D3">
        <w:tc>
          <w:tcPr>
            <w:tcW w:w="1278" w:type="dxa"/>
            <w:vAlign w:val="center"/>
          </w:tcPr>
          <w:p w14:paraId="09D0C6FA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FB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เงินปันผล</w:t>
            </w:r>
          </w:p>
        </w:tc>
      </w:tr>
      <w:tr w:rsidR="001E7ACD" w:rsidRPr="005C2D3F" w14:paraId="09D0C6FF" w14:textId="77777777" w:rsidTr="007804D3">
        <w:tc>
          <w:tcPr>
            <w:tcW w:w="1278" w:type="dxa"/>
            <w:vAlign w:val="center"/>
          </w:tcPr>
          <w:p w14:paraId="09D0C6FD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6F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7ACD" w:rsidRPr="005C2D3F" w14:paraId="09D0C702" w14:textId="77777777" w:rsidTr="007804D3">
        <w:tc>
          <w:tcPr>
            <w:tcW w:w="1278" w:type="dxa"/>
            <w:vAlign w:val="center"/>
          </w:tcPr>
          <w:p w14:paraId="09D0C700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701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ภาระผูกพัน</w:t>
            </w:r>
          </w:p>
        </w:tc>
      </w:tr>
      <w:tr w:rsidR="001E7ACD" w:rsidRPr="005C2D3F" w14:paraId="09D0C705" w14:textId="77777777" w:rsidTr="007804D3">
        <w:tc>
          <w:tcPr>
            <w:tcW w:w="1278" w:type="dxa"/>
            <w:vAlign w:val="center"/>
          </w:tcPr>
          <w:p w14:paraId="09D0C703" w14:textId="77777777" w:rsidR="001E7ACD" w:rsidRPr="005C2D3F" w:rsidRDefault="001E7ACD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704" w14:textId="77777777" w:rsidR="001E7ACD" w:rsidRPr="005C2D3F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5C2D3F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F61562" w:rsidRPr="005C2D3F" w14:paraId="09D0C708" w14:textId="77777777" w:rsidTr="007804D3">
        <w:tc>
          <w:tcPr>
            <w:tcW w:w="1278" w:type="dxa"/>
            <w:vAlign w:val="center"/>
          </w:tcPr>
          <w:p w14:paraId="09D0C706" w14:textId="77777777" w:rsidR="00F61562" w:rsidRPr="005C2D3F" w:rsidRDefault="00F61562" w:rsidP="001E7ACD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9D0C707" w14:textId="77777777" w:rsidR="00F61562" w:rsidRPr="005C2D3F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9D0C709" w14:textId="77777777" w:rsidR="00B36D3F" w:rsidRPr="005C2D3F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5C2D3F">
        <w:rPr>
          <w:b/>
          <w:bCs/>
          <w:sz w:val="30"/>
          <w:szCs w:val="30"/>
        </w:rPr>
        <w:br w:type="page"/>
      </w:r>
      <w:r w:rsidR="007A11B1" w:rsidRPr="005C2D3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9D0C70A" w14:textId="77777777" w:rsidR="00142C8F" w:rsidRPr="005C2D3F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09D0C70B" w14:textId="77777777" w:rsidR="00142C8F" w:rsidRPr="005C2D3F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5C2D3F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5C2D3F">
        <w:rPr>
          <w:rFonts w:hint="cs"/>
          <w:sz w:val="30"/>
          <w:szCs w:val="30"/>
          <w:cs/>
        </w:rPr>
        <w:t>คณะ</w:t>
      </w:r>
      <w:r w:rsidR="00142C8F" w:rsidRPr="005C2D3F">
        <w:rPr>
          <w:sz w:val="30"/>
          <w:szCs w:val="30"/>
          <w:cs/>
        </w:rPr>
        <w:t>กรรมการ</w:t>
      </w:r>
      <w:r w:rsidR="00B0340E" w:rsidRPr="005C2D3F">
        <w:rPr>
          <w:rFonts w:hint="cs"/>
          <w:sz w:val="30"/>
          <w:szCs w:val="30"/>
          <w:cs/>
        </w:rPr>
        <w:t>บริษัท</w:t>
      </w:r>
      <w:r w:rsidR="00142C8F" w:rsidRPr="005C2D3F">
        <w:rPr>
          <w:sz w:val="30"/>
          <w:szCs w:val="30"/>
          <w:cs/>
        </w:rPr>
        <w:t>เมื่อวันที่</w:t>
      </w:r>
      <w:r w:rsidR="001A0D78" w:rsidRPr="005C2D3F">
        <w:rPr>
          <w:sz w:val="30"/>
          <w:szCs w:val="30"/>
        </w:rPr>
        <w:t xml:space="preserve"> </w:t>
      </w:r>
      <w:r w:rsidR="00B028AA" w:rsidRPr="005C2D3F">
        <w:rPr>
          <w:sz w:val="30"/>
          <w:szCs w:val="30"/>
        </w:rPr>
        <w:t>28</w:t>
      </w:r>
      <w:r w:rsidR="00161FC6" w:rsidRPr="005C2D3F">
        <w:rPr>
          <w:sz w:val="30"/>
          <w:szCs w:val="30"/>
        </w:rPr>
        <w:t xml:space="preserve"> </w:t>
      </w:r>
      <w:r w:rsidR="00161FC6" w:rsidRPr="005C2D3F">
        <w:rPr>
          <w:rFonts w:hint="cs"/>
          <w:sz w:val="30"/>
          <w:szCs w:val="30"/>
          <w:cs/>
        </w:rPr>
        <w:t>กุมภาพันธ์</w:t>
      </w:r>
      <w:r w:rsidR="00D83666" w:rsidRPr="005C2D3F">
        <w:rPr>
          <w:rFonts w:hint="cs"/>
          <w:sz w:val="30"/>
          <w:szCs w:val="30"/>
          <w:cs/>
        </w:rPr>
        <w:t xml:space="preserve"> </w:t>
      </w:r>
      <w:r w:rsidR="00D83666" w:rsidRPr="005C2D3F">
        <w:rPr>
          <w:sz w:val="30"/>
          <w:szCs w:val="30"/>
        </w:rPr>
        <w:t>256</w:t>
      </w:r>
      <w:r w:rsidR="00161FC6" w:rsidRPr="005C2D3F">
        <w:rPr>
          <w:sz w:val="30"/>
          <w:szCs w:val="30"/>
        </w:rPr>
        <w:t>1</w:t>
      </w:r>
    </w:p>
    <w:p w14:paraId="09D0C70C" w14:textId="77777777" w:rsidR="00B36D3F" w:rsidRPr="005C2D3F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09D0C70D" w14:textId="77777777" w:rsidR="00B36D3F" w:rsidRPr="005C2D3F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D0C70E" w14:textId="77777777" w:rsidR="00B36D3F" w:rsidRPr="005C2D3F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09D0C70F" w14:textId="77777777" w:rsidR="00B36D3F" w:rsidRPr="005C2D3F" w:rsidRDefault="00BE1558" w:rsidP="00DF3C0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บริษัท โอสถสภา จำกัด</w:t>
      </w:r>
      <w:r w:rsidR="004066F1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B36D3F" w:rsidRPr="005C2D3F">
        <w:rPr>
          <w:rFonts w:asciiTheme="majorBidi" w:hAnsiTheme="majorBidi" w:cstheme="majorBidi"/>
          <w:sz w:val="30"/>
          <w:szCs w:val="30"/>
        </w:rPr>
        <w:t>“</w:t>
      </w:r>
      <w:r w:rsidR="00B36D3F"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36D3F" w:rsidRPr="005C2D3F">
        <w:rPr>
          <w:rFonts w:asciiTheme="majorBidi" w:hAnsiTheme="majorBidi" w:cstheme="majorBidi"/>
          <w:sz w:val="30"/>
          <w:szCs w:val="30"/>
        </w:rPr>
        <w:t>”</w:t>
      </w:r>
      <w:r w:rsidR="00B36D3F" w:rsidRPr="005C2D3F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</w:t>
      </w:r>
      <w:r w:rsidR="00B2692E" w:rsidRPr="005C2D3F">
        <w:rPr>
          <w:rFonts w:asciiTheme="majorBidi" w:hAnsiTheme="majorBidi" w:cstheme="majorBidi"/>
          <w:sz w:val="30"/>
          <w:szCs w:val="30"/>
          <w:cs/>
        </w:rPr>
        <w:t>ดตั้งขึ้นในประเทศไทย</w:t>
      </w:r>
      <w:r w:rsidR="00DF0959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B36D3F" w:rsidRPr="005C2D3F">
        <w:rPr>
          <w:rFonts w:asciiTheme="majorBidi" w:hAnsiTheme="majorBidi" w:cstheme="majorBidi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B36D3F" w:rsidRPr="005C2D3F">
        <w:rPr>
          <w:rFonts w:asciiTheme="majorBidi" w:hAnsiTheme="majorBidi" w:cstheme="majorBidi"/>
          <w:sz w:val="30"/>
          <w:szCs w:val="30"/>
        </w:rPr>
        <w:t>348</w:t>
      </w:r>
      <w:r w:rsidR="00B36D3F" w:rsidRPr="005C2D3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ถนนรามคำแหง แขวงหัว</w:t>
      </w:r>
      <w:r w:rsidR="00601D7D" w:rsidRPr="005C2D3F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หมาก เขตบางกะปิ กรุงเทพมหานคร </w:t>
      </w:r>
      <w:r w:rsidR="00601D7D" w:rsidRPr="005C2D3F">
        <w:rPr>
          <w:rFonts w:asciiTheme="majorBidi" w:hAnsiTheme="majorBidi" w:cstheme="majorBidi" w:hint="cs"/>
          <w:sz w:val="30"/>
          <w:szCs w:val="30"/>
          <w:cs/>
          <w:lang w:val="th-TH"/>
        </w:rPr>
        <w:t>10</w:t>
      </w:r>
      <w:r w:rsidR="00B36D3F" w:rsidRPr="005C2D3F">
        <w:rPr>
          <w:rFonts w:asciiTheme="majorBidi" w:hAnsiTheme="majorBidi" w:cstheme="majorBidi"/>
          <w:sz w:val="30"/>
          <w:szCs w:val="30"/>
          <w:cs/>
          <w:lang w:val="th-TH"/>
        </w:rPr>
        <w:t xml:space="preserve">240 </w:t>
      </w:r>
    </w:p>
    <w:p w14:paraId="09D0C710" w14:textId="77777777" w:rsidR="00006146" w:rsidRPr="005C2D3F" w:rsidRDefault="00006146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09D0C711" w14:textId="77777777" w:rsidR="00E70E1A" w:rsidRPr="005C2D3F" w:rsidRDefault="00E04C48" w:rsidP="00DF3C09">
      <w:pPr>
        <w:tabs>
          <w:tab w:val="left" w:pos="540"/>
        </w:tabs>
        <w:spacing w:line="240" w:lineRule="auto"/>
        <w:ind w:left="540" w:right="-43"/>
        <w:jc w:val="thaiDistribute"/>
        <w:rPr>
          <w:rFonts w:cs="Times New Roman"/>
          <w:spacing w:val="-2"/>
        </w:rPr>
      </w:pPr>
      <w:r w:rsidRPr="005C2D3F">
        <w:rPr>
          <w:rFonts w:hint="cs"/>
          <w:spacing w:val="-2"/>
          <w:sz w:val="30"/>
          <w:szCs w:val="30"/>
          <w:cs/>
        </w:rPr>
        <w:t>ผู้ถือหุ้นราย</w:t>
      </w:r>
      <w:r w:rsidR="00006146" w:rsidRPr="005C2D3F">
        <w:rPr>
          <w:rFonts w:hint="cs"/>
          <w:spacing w:val="-2"/>
          <w:sz w:val="30"/>
          <w:szCs w:val="30"/>
          <w:cs/>
        </w:rPr>
        <w:t>ใหญ่ในระหว่าง</w:t>
      </w:r>
      <w:r w:rsidR="007A11B1" w:rsidRPr="005C2D3F">
        <w:rPr>
          <w:rFonts w:hint="cs"/>
          <w:spacing w:val="-2"/>
          <w:sz w:val="30"/>
          <w:szCs w:val="30"/>
          <w:cs/>
        </w:rPr>
        <w:t>ปี</w:t>
      </w:r>
      <w:r w:rsidR="00006146" w:rsidRPr="005C2D3F">
        <w:rPr>
          <w:rFonts w:hint="cs"/>
          <w:spacing w:val="-2"/>
          <w:sz w:val="30"/>
          <w:szCs w:val="30"/>
          <w:cs/>
        </w:rPr>
        <w:t xml:space="preserve">ได้แก่ นายนิติ </w:t>
      </w:r>
      <w:r w:rsidR="00006146" w:rsidRPr="005C2D3F">
        <w:rPr>
          <w:spacing w:val="-2"/>
          <w:sz w:val="30"/>
          <w:szCs w:val="30"/>
          <w:cs/>
        </w:rPr>
        <w:t>โอสถานุเคราะห์</w:t>
      </w:r>
      <w:r w:rsidRPr="005C2D3F">
        <w:rPr>
          <w:rFonts w:hint="cs"/>
          <w:spacing w:val="-2"/>
          <w:sz w:val="30"/>
          <w:szCs w:val="30"/>
          <w:cs/>
        </w:rPr>
        <w:t xml:space="preserve"> (ถือหุ้นร้อยละ </w:t>
      </w:r>
      <w:r w:rsidR="00006146" w:rsidRPr="005C2D3F">
        <w:rPr>
          <w:spacing w:val="-2"/>
          <w:sz w:val="30"/>
          <w:szCs w:val="30"/>
        </w:rPr>
        <w:t>25)</w:t>
      </w:r>
      <w:r w:rsidRPr="005C2D3F">
        <w:rPr>
          <w:rFonts w:hint="cs"/>
          <w:spacing w:val="-2"/>
          <w:sz w:val="30"/>
          <w:szCs w:val="30"/>
          <w:cs/>
        </w:rPr>
        <w:t xml:space="preserve"> </w:t>
      </w:r>
      <w:r w:rsidR="00006146" w:rsidRPr="005C2D3F">
        <w:rPr>
          <w:rFonts w:hint="cs"/>
          <w:spacing w:val="-2"/>
          <w:sz w:val="30"/>
          <w:szCs w:val="30"/>
          <w:cs/>
        </w:rPr>
        <w:t>นาย</w:t>
      </w:r>
      <w:r w:rsidR="00006146" w:rsidRPr="005C2D3F">
        <w:rPr>
          <w:spacing w:val="-2"/>
          <w:sz w:val="30"/>
          <w:szCs w:val="30"/>
          <w:cs/>
        </w:rPr>
        <w:t>เพชร</w:t>
      </w:r>
      <w:r w:rsidR="00006146" w:rsidRPr="005C2D3F">
        <w:rPr>
          <w:rFonts w:hint="cs"/>
          <w:color w:val="808080"/>
          <w:spacing w:val="-2"/>
          <w:sz w:val="26"/>
          <w:szCs w:val="26"/>
          <w:cs/>
        </w:rPr>
        <w:t xml:space="preserve"> </w:t>
      </w:r>
      <w:r w:rsidR="00006146" w:rsidRPr="005C2D3F">
        <w:rPr>
          <w:spacing w:val="-2"/>
          <w:sz w:val="30"/>
          <w:szCs w:val="30"/>
          <w:cs/>
        </w:rPr>
        <w:t>โอสถานุเคราะห์</w:t>
      </w:r>
      <w:r w:rsidR="00006146" w:rsidRPr="005C2D3F">
        <w:rPr>
          <w:rFonts w:cstheme="minorBidi" w:hint="cs"/>
          <w:spacing w:val="-2"/>
          <w:cs/>
        </w:rPr>
        <w:t xml:space="preserve"> </w:t>
      </w:r>
      <w:r w:rsidRPr="005C2D3F">
        <w:rPr>
          <w:rFonts w:hint="cs"/>
          <w:spacing w:val="-2"/>
          <w:sz w:val="30"/>
          <w:szCs w:val="30"/>
          <w:cs/>
        </w:rPr>
        <w:t xml:space="preserve">(ถือหุ้นร้อยละ </w:t>
      </w:r>
      <w:r w:rsidR="00006146" w:rsidRPr="005C2D3F">
        <w:rPr>
          <w:spacing w:val="-2"/>
          <w:sz w:val="30"/>
          <w:szCs w:val="30"/>
        </w:rPr>
        <w:t>20.5</w:t>
      </w:r>
      <w:r w:rsidR="00006146" w:rsidRPr="005C2D3F">
        <w:rPr>
          <w:rFonts w:hint="cs"/>
          <w:spacing w:val="-2"/>
          <w:sz w:val="30"/>
          <w:szCs w:val="30"/>
          <w:cs/>
        </w:rPr>
        <w:t>)</w:t>
      </w:r>
      <w:r w:rsidR="00E70E1A" w:rsidRPr="005C2D3F">
        <w:rPr>
          <w:rFonts w:hint="cs"/>
          <w:spacing w:val="-2"/>
          <w:sz w:val="30"/>
          <w:szCs w:val="30"/>
          <w:cs/>
        </w:rPr>
        <w:t xml:space="preserve"> นาย</w:t>
      </w:r>
      <w:r w:rsidR="00E70E1A" w:rsidRPr="005C2D3F">
        <w:rPr>
          <w:spacing w:val="-2"/>
          <w:sz w:val="30"/>
          <w:szCs w:val="30"/>
          <w:cs/>
        </w:rPr>
        <w:t>นาฑี โอสถานุเคราะห์</w:t>
      </w:r>
      <w:r w:rsidR="00E70E1A" w:rsidRPr="005C2D3F">
        <w:rPr>
          <w:rFonts w:hint="cs"/>
          <w:spacing w:val="-2"/>
          <w:sz w:val="30"/>
          <w:szCs w:val="30"/>
          <w:cs/>
        </w:rPr>
        <w:t xml:space="preserve"> (ถือหุ้นร้อยละ </w:t>
      </w:r>
      <w:r w:rsidR="00E70E1A" w:rsidRPr="005C2D3F">
        <w:rPr>
          <w:spacing w:val="-2"/>
          <w:sz w:val="30"/>
          <w:szCs w:val="30"/>
        </w:rPr>
        <w:t>10.25</w:t>
      </w:r>
      <w:r w:rsidR="00E70E1A" w:rsidRPr="005C2D3F">
        <w:rPr>
          <w:rFonts w:hint="cs"/>
          <w:spacing w:val="-2"/>
          <w:sz w:val="30"/>
          <w:szCs w:val="30"/>
          <w:cs/>
        </w:rPr>
        <w:t>) และนาย</w:t>
      </w:r>
      <w:r w:rsidR="00E70E1A" w:rsidRPr="005C2D3F">
        <w:rPr>
          <w:spacing w:val="-2"/>
          <w:sz w:val="30"/>
          <w:szCs w:val="30"/>
          <w:cs/>
        </w:rPr>
        <w:t>คฑา โอสถานุเคราะห์</w:t>
      </w:r>
      <w:r w:rsidR="00E70E1A" w:rsidRPr="005C2D3F">
        <w:rPr>
          <w:rFonts w:hint="cs"/>
          <w:spacing w:val="-2"/>
          <w:sz w:val="30"/>
          <w:szCs w:val="30"/>
          <w:cs/>
        </w:rPr>
        <w:t xml:space="preserve"> (ถือหุ้นร้อยละ </w:t>
      </w:r>
      <w:r w:rsidR="00E70E1A" w:rsidRPr="005C2D3F">
        <w:rPr>
          <w:spacing w:val="-2"/>
          <w:sz w:val="30"/>
          <w:szCs w:val="30"/>
        </w:rPr>
        <w:t>10.25</w:t>
      </w:r>
      <w:r w:rsidR="00E70E1A" w:rsidRPr="005C2D3F">
        <w:rPr>
          <w:rFonts w:hint="cs"/>
          <w:spacing w:val="-2"/>
          <w:sz w:val="30"/>
          <w:szCs w:val="30"/>
          <w:cs/>
        </w:rPr>
        <w:t>)</w:t>
      </w:r>
    </w:p>
    <w:p w14:paraId="09D0C712" w14:textId="77777777" w:rsidR="00B93C75" w:rsidRPr="005C2D3F" w:rsidRDefault="00B93C75" w:rsidP="00142C8F">
      <w:pPr>
        <w:pStyle w:val="block"/>
        <w:tabs>
          <w:tab w:val="left" w:pos="540"/>
        </w:tabs>
        <w:spacing w:after="0" w:line="240" w:lineRule="auto"/>
        <w:ind w:left="540" w:right="-45"/>
        <w:jc w:val="both"/>
        <w:rPr>
          <w:rFonts w:cs="Angsana New"/>
          <w:szCs w:val="24"/>
          <w:cs/>
          <w:lang w:bidi="th-TH"/>
        </w:rPr>
      </w:pPr>
    </w:p>
    <w:p w14:paraId="09D0C713" w14:textId="77777777" w:rsidR="0076474E" w:rsidRPr="005C2D3F" w:rsidRDefault="00225ED4" w:rsidP="00DF3C09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5C2D3F">
        <w:rPr>
          <w:sz w:val="30"/>
          <w:szCs w:val="30"/>
        </w:rPr>
        <w:t>“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</w:rPr>
        <w:t xml:space="preserve">” </w:t>
      </w:r>
      <w:r w:rsidRPr="005C2D3F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 จัดจำหน่าย รวมถึงให้การบริการและผลิตสื่อโฆษณา</w:t>
      </w:r>
      <w:r w:rsidR="00E04C48" w:rsidRPr="005C2D3F">
        <w:rPr>
          <w:sz w:val="30"/>
          <w:szCs w:val="30"/>
          <w:cs/>
        </w:rPr>
        <w:t xml:space="preserve"> </w:t>
      </w:r>
      <w:r w:rsidR="00B36866" w:rsidRPr="005C2D3F">
        <w:rPr>
          <w:rFonts w:hint="cs"/>
          <w:sz w:val="30"/>
          <w:szCs w:val="30"/>
          <w:cs/>
        </w:rPr>
        <w:t xml:space="preserve">รายละเอียดของบริษัทย่อย ณ วันที่ </w:t>
      </w:r>
      <w:r w:rsidR="00B36866" w:rsidRPr="005C2D3F">
        <w:rPr>
          <w:sz w:val="30"/>
          <w:szCs w:val="30"/>
        </w:rPr>
        <w:t xml:space="preserve">31 </w:t>
      </w:r>
      <w:r w:rsidR="00B36866" w:rsidRPr="005C2D3F">
        <w:rPr>
          <w:rFonts w:hint="cs"/>
          <w:sz w:val="30"/>
          <w:szCs w:val="30"/>
          <w:cs/>
        </w:rPr>
        <w:t xml:space="preserve">ธันวาคม </w:t>
      </w:r>
      <w:r w:rsidR="005B29D2" w:rsidRPr="005C2D3F">
        <w:rPr>
          <w:sz w:val="30"/>
          <w:szCs w:val="30"/>
        </w:rPr>
        <w:t>2560</w:t>
      </w:r>
      <w:r w:rsidR="00B36866" w:rsidRPr="005C2D3F">
        <w:rPr>
          <w:sz w:val="30"/>
          <w:szCs w:val="30"/>
        </w:rPr>
        <w:t xml:space="preserve"> </w:t>
      </w:r>
      <w:r w:rsidR="00B36866" w:rsidRPr="005C2D3F">
        <w:rPr>
          <w:rFonts w:hint="cs"/>
          <w:sz w:val="30"/>
          <w:szCs w:val="30"/>
          <w:cs/>
        </w:rPr>
        <w:t xml:space="preserve">และ </w:t>
      </w:r>
      <w:r w:rsidR="005B29D2" w:rsidRPr="005C2D3F">
        <w:rPr>
          <w:sz w:val="30"/>
          <w:szCs w:val="30"/>
        </w:rPr>
        <w:t>2559</w:t>
      </w:r>
      <w:r w:rsidR="00B36866" w:rsidRPr="005C2D3F">
        <w:rPr>
          <w:sz w:val="30"/>
          <w:szCs w:val="30"/>
        </w:rPr>
        <w:t xml:space="preserve"> </w:t>
      </w:r>
      <w:r w:rsidR="00B36866" w:rsidRPr="005C2D3F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4B47C2" w:rsidRPr="005C2D3F">
        <w:rPr>
          <w:sz w:val="30"/>
          <w:szCs w:val="30"/>
        </w:rPr>
        <w:t>13</w:t>
      </w:r>
    </w:p>
    <w:p w14:paraId="09D0C714" w14:textId="77777777" w:rsidR="0076474E" w:rsidRPr="005C2D3F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09D0C715" w14:textId="77777777" w:rsidR="00B36D3F" w:rsidRPr="005C2D3F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9D0C716" w14:textId="77777777" w:rsidR="00B36D3F" w:rsidRPr="005C2D3F" w:rsidRDefault="00B36D3F" w:rsidP="00142C8F">
      <w:pPr>
        <w:spacing w:line="240" w:lineRule="auto"/>
        <w:ind w:left="540" w:right="-43"/>
        <w:rPr>
          <w:rFonts w:asciiTheme="majorBidi" w:hAnsiTheme="majorBidi" w:cstheme="majorBidi"/>
        </w:rPr>
      </w:pPr>
    </w:p>
    <w:p w14:paraId="09D0C717" w14:textId="77777777" w:rsidR="00E8310F" w:rsidRPr="005C2D3F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9D0C718" w14:textId="77777777" w:rsidR="00E8310F" w:rsidRPr="005C2D3F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</w:rPr>
      </w:pPr>
    </w:p>
    <w:p w14:paraId="09D0C719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งบการเงิน</w:t>
      </w:r>
      <w:r w:rsidRPr="005C2D3F">
        <w:rPr>
          <w:rFonts w:hint="cs"/>
          <w:sz w:val="30"/>
          <w:szCs w:val="30"/>
          <w:cs/>
        </w:rPr>
        <w:t>นี้</w:t>
      </w:r>
      <w:r w:rsidRPr="005C2D3F">
        <w:rPr>
          <w:sz w:val="30"/>
          <w:szCs w:val="30"/>
          <w:cs/>
        </w:rPr>
        <w:t>จัดทำขึ้นตาม</w:t>
      </w:r>
      <w:r w:rsidRPr="005C2D3F">
        <w:rPr>
          <w:rFonts w:hint="cs"/>
          <w:sz w:val="30"/>
          <w:szCs w:val="30"/>
          <w:cs/>
        </w:rPr>
        <w:t>มาตรฐานการรายงานทางการเงิน</w:t>
      </w:r>
      <w:r w:rsidRPr="005C2D3F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5C2D3F">
        <w:rPr>
          <w:rFonts w:hint="cs"/>
          <w:sz w:val="30"/>
          <w:szCs w:val="30"/>
          <w:cs/>
        </w:rPr>
        <w:t>ฯ (</w:t>
      </w:r>
      <w:r w:rsidRPr="005C2D3F">
        <w:rPr>
          <w:rFonts w:hint="cs"/>
          <w:sz w:val="30"/>
          <w:szCs w:val="30"/>
        </w:rPr>
        <w:t>“</w:t>
      </w:r>
      <w:r w:rsidRPr="005C2D3F">
        <w:rPr>
          <w:sz w:val="30"/>
          <w:szCs w:val="30"/>
          <w:cs/>
        </w:rPr>
        <w:t>สภาวิชาชีพบัญชี</w:t>
      </w:r>
      <w:r w:rsidRPr="005C2D3F">
        <w:rPr>
          <w:rFonts w:hint="cs"/>
          <w:sz w:val="30"/>
          <w:szCs w:val="30"/>
        </w:rPr>
        <w:t>”</w:t>
      </w:r>
      <w:r w:rsidRPr="005C2D3F">
        <w:rPr>
          <w:rFonts w:hint="cs"/>
          <w:sz w:val="30"/>
          <w:szCs w:val="30"/>
          <w:cs/>
        </w:rPr>
        <w:t xml:space="preserve">) </w:t>
      </w:r>
    </w:p>
    <w:p w14:paraId="09D0C71A" w14:textId="77777777" w:rsidR="00560EE3" w:rsidRPr="005C2D3F" w:rsidRDefault="00560EE3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09D0C71B" w14:textId="77777777" w:rsidR="00560EE3" w:rsidRPr="005C2D3F" w:rsidRDefault="00560EE3" w:rsidP="00560EE3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5C2D3F">
        <w:rPr>
          <w:rFonts w:cs="Angsana New"/>
          <w:sz w:val="30"/>
          <w:szCs w:val="30"/>
        </w:rPr>
        <w:t xml:space="preserve"> </w:t>
      </w:r>
      <w:r w:rsidRPr="005C2D3F">
        <w:rPr>
          <w:rFonts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5C2D3F">
        <w:rPr>
          <w:rFonts w:cs="Angsana New" w:hint="cs"/>
          <w:sz w:val="30"/>
          <w:szCs w:val="30"/>
          <w:rtl/>
          <w:cs/>
        </w:rPr>
        <w:t xml:space="preserve">1 </w:t>
      </w:r>
      <w:r w:rsidRPr="005C2D3F">
        <w:rPr>
          <w:rFonts w:cs="Angsana New"/>
          <w:sz w:val="30"/>
          <w:szCs w:val="30"/>
        </w:rPr>
        <w:t xml:space="preserve"> 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="00CA2448" w:rsidRPr="005C2D3F">
        <w:rPr>
          <w:rFonts w:cs="Angsana New"/>
          <w:sz w:val="30"/>
          <w:szCs w:val="30"/>
          <w:lang w:bidi="th-TH"/>
        </w:rPr>
        <w:t>2560</w:t>
      </w:r>
      <w:r w:rsidR="002D0344"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/>
          <w:sz w:val="30"/>
          <w:szCs w:val="30"/>
          <w:cs/>
          <w:lang w:bidi="th-TH"/>
        </w:rPr>
        <w:t>ในเบื้องต้น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การปฏิบัติตามมาตรฐานการรายงานทางการเงินที่ออกและปรับปรุงใหม่นั้น </w:t>
      </w:r>
      <w:r w:rsidRPr="005C2D3F">
        <w:rPr>
          <w:rFonts w:cs="Angsana New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14:paraId="09D0C71C" w14:textId="77777777" w:rsidR="001E7ACD" w:rsidRPr="005C2D3F" w:rsidRDefault="001E7ACD" w:rsidP="00560EE3">
      <w:pPr>
        <w:pStyle w:val="block"/>
        <w:spacing w:after="0" w:line="240" w:lineRule="atLeast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09D0C71D" w14:textId="77777777" w:rsidR="00087EBE" w:rsidRPr="005C2D3F" w:rsidRDefault="00087EBE" w:rsidP="00087EBE">
      <w:pPr>
        <w:pStyle w:val="block"/>
        <w:spacing w:line="240" w:lineRule="atLeast"/>
        <w:ind w:left="540"/>
        <w:jc w:val="thaiDistribute"/>
        <w:rPr>
          <w:rFonts w:cs="Angsana New"/>
          <w:sz w:val="30"/>
          <w:szCs w:val="30"/>
        </w:rPr>
      </w:pPr>
      <w:r w:rsidRPr="005C2D3F">
        <w:rPr>
          <w:rFonts w:cs="Angsana New"/>
          <w:sz w:val="30"/>
          <w:szCs w:val="30"/>
          <w:cs/>
          <w:lang w:bidi="th-TH"/>
        </w:rPr>
        <w:t xml:space="preserve">นอกจากนี้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</w:t>
      </w:r>
      <w:r w:rsidRPr="005C2D3F">
        <w:rPr>
          <w:rFonts w:cs="Angsana New"/>
          <w:sz w:val="30"/>
          <w:szCs w:val="30"/>
          <w:lang w:bidi="th-TH"/>
        </w:rPr>
        <w:t xml:space="preserve">1 </w:t>
      </w:r>
      <w:r w:rsidRPr="005C2D3F">
        <w:rPr>
          <w:rFonts w:cs="Angsana New"/>
          <w:sz w:val="30"/>
          <w:szCs w:val="30"/>
          <w:cs/>
          <w:lang w:bidi="th-TH"/>
        </w:rPr>
        <w:t xml:space="preserve">มกราคม </w:t>
      </w:r>
      <w:r w:rsidRPr="005C2D3F">
        <w:rPr>
          <w:rFonts w:cs="Angsana New"/>
          <w:sz w:val="30"/>
          <w:szCs w:val="30"/>
          <w:lang w:bidi="th-TH"/>
        </w:rPr>
        <w:t xml:space="preserve">2561 </w:t>
      </w:r>
      <w:r w:rsidRPr="005C2D3F">
        <w:rPr>
          <w:rFonts w:cs="Angsana New"/>
          <w:sz w:val="30"/>
          <w:szCs w:val="30"/>
          <w:cs/>
          <w:lang w:bidi="th-TH"/>
        </w:rPr>
        <w:t>เป็นต้นไป และไม่ได้มีการนำมาใช้สำหรับการจัดทำงบการเงินนี้</w:t>
      </w:r>
      <w:r w:rsidR="00495BB0" w:rsidRPr="005C2D3F">
        <w:rPr>
          <w:rFonts w:cs="Angsana New" w:hint="cs"/>
          <w:sz w:val="30"/>
          <w:szCs w:val="30"/>
          <w:cs/>
          <w:lang w:bidi="th-TH"/>
        </w:rPr>
        <w:t xml:space="preserve"> กลุ่มบริษัท</w:t>
      </w:r>
      <w:r w:rsidRPr="005C2D3F">
        <w:rPr>
          <w:rFonts w:cs="Angsana New" w:hint="cs"/>
          <w:sz w:val="30"/>
          <w:szCs w:val="30"/>
          <w:cs/>
          <w:lang w:bidi="th-TH"/>
        </w:rPr>
        <w:t>ได้ประเมินในเบื้องต้น</w:t>
      </w:r>
      <w:r w:rsidRPr="005C2D3F">
        <w:rPr>
          <w:rFonts w:cs="Angsana New"/>
          <w:sz w:val="30"/>
          <w:szCs w:val="30"/>
          <w:cs/>
          <w:lang w:bidi="th-TH"/>
        </w:rPr>
        <w:t>ถึงผลกระทบที่อาจเกิดขึ้น</w:t>
      </w:r>
      <w:r w:rsidRPr="005C2D3F">
        <w:rPr>
          <w:rFonts w:cs="Angsana New" w:hint="cs"/>
          <w:sz w:val="30"/>
          <w:szCs w:val="30"/>
          <w:cs/>
          <w:lang w:bidi="th-TH"/>
        </w:rPr>
        <w:t>ต่อ</w:t>
      </w:r>
      <w:r w:rsidR="00495BB0" w:rsidRPr="005C2D3F">
        <w:rPr>
          <w:rFonts w:cs="Angsana New" w:hint="cs"/>
          <w:sz w:val="30"/>
          <w:szCs w:val="30"/>
          <w:cs/>
          <w:lang w:bidi="th-TH"/>
        </w:rPr>
        <w:t>งบการเงิน</w:t>
      </w:r>
      <w:r w:rsidR="00C93621" w:rsidRPr="005C2D3F">
        <w:rPr>
          <w:rFonts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5C2D3F">
        <w:rPr>
          <w:rFonts w:cs="Angsana New"/>
          <w:sz w:val="30"/>
          <w:szCs w:val="30"/>
        </w:rPr>
        <w:t xml:space="preserve"> 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  </w:t>
      </w:r>
    </w:p>
    <w:p w14:paraId="09D0C71E" w14:textId="77777777" w:rsidR="00553244" w:rsidRPr="005C2D3F" w:rsidRDefault="00553244" w:rsidP="00553244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i w:val="0"/>
          <w:iCs w:val="0"/>
          <w:cs/>
        </w:rPr>
      </w:pPr>
      <w:r w:rsidRPr="005C2D3F">
        <w:rPr>
          <w:rFonts w:hint="cs"/>
          <w:cs/>
        </w:rPr>
        <w:lastRenderedPageBreak/>
        <w:t>เกณฑ์การวัดมูลค่า</w:t>
      </w:r>
    </w:p>
    <w:p w14:paraId="09D0C71F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D0C720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ยกเว้นที่</w:t>
      </w:r>
      <w:r w:rsidRPr="005C2D3F">
        <w:rPr>
          <w:rFonts w:hint="cs"/>
          <w:sz w:val="30"/>
          <w:szCs w:val="30"/>
          <w:cs/>
        </w:rPr>
        <w:t>กล่าว</w:t>
      </w:r>
      <w:r w:rsidRPr="005C2D3F">
        <w:rPr>
          <w:sz w:val="30"/>
          <w:szCs w:val="30"/>
          <w:cs/>
        </w:rPr>
        <w:t>ไว้ในนโยบายการบัญชี</w:t>
      </w:r>
      <w:r w:rsidRPr="005C2D3F">
        <w:rPr>
          <w:rFonts w:hint="cs"/>
          <w:sz w:val="30"/>
          <w:szCs w:val="30"/>
          <w:cs/>
        </w:rPr>
        <w:t xml:space="preserve"> </w:t>
      </w:r>
    </w:p>
    <w:p w14:paraId="09D0C721" w14:textId="77777777" w:rsidR="00553244" w:rsidRPr="005C2D3F" w:rsidRDefault="00553244" w:rsidP="00553244">
      <w:pPr>
        <w:spacing w:line="240" w:lineRule="auto"/>
        <w:rPr>
          <w:cs/>
          <w:lang w:val="th-TH"/>
        </w:rPr>
      </w:pPr>
    </w:p>
    <w:p w14:paraId="09D0C722" w14:textId="77777777" w:rsidR="00553244" w:rsidRPr="005C2D3F" w:rsidRDefault="00553244" w:rsidP="00553244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5C2D3F">
        <w:rPr>
          <w:cs/>
        </w:rPr>
        <w:t>สกุลเงิน</w:t>
      </w:r>
      <w:r w:rsidRPr="005C2D3F">
        <w:rPr>
          <w:rFonts w:hint="cs"/>
          <w:cs/>
        </w:rPr>
        <w:t>ที่ใช้ในการดำเนินงานและ</w:t>
      </w:r>
      <w:r w:rsidRPr="005C2D3F">
        <w:rPr>
          <w:cs/>
        </w:rPr>
        <w:t>นำเสนองบการเงิน</w:t>
      </w:r>
    </w:p>
    <w:p w14:paraId="09D0C723" w14:textId="77777777" w:rsidR="00553244" w:rsidRPr="005C2D3F" w:rsidRDefault="00553244" w:rsidP="00553244">
      <w:pPr>
        <w:ind w:left="540"/>
        <w:jc w:val="both"/>
      </w:pPr>
    </w:p>
    <w:p w14:paraId="09D0C724" w14:textId="77777777" w:rsidR="00553244" w:rsidRPr="005C2D3F" w:rsidRDefault="00553244" w:rsidP="00553244">
      <w:pPr>
        <w:spacing w:line="240" w:lineRule="atLeast"/>
        <w:ind w:left="540" w:right="-43"/>
        <w:jc w:val="thaiDistribute"/>
        <w:rPr>
          <w:b/>
          <w:bCs/>
          <w:sz w:val="30"/>
          <w:szCs w:val="30"/>
        </w:rPr>
      </w:pPr>
      <w:r w:rsidRPr="005C2D3F">
        <w:rPr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Pr="005C2D3F">
        <w:rPr>
          <w:rFonts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Pr="005C2D3F">
        <w:rPr>
          <w:rFonts w:hint="cs"/>
          <w:sz w:val="30"/>
          <w:szCs w:val="30"/>
          <w:cs/>
        </w:rPr>
        <w:t>พัน</w:t>
      </w:r>
      <w:r w:rsidRPr="005C2D3F">
        <w:rPr>
          <w:sz w:val="30"/>
          <w:szCs w:val="30"/>
          <w:cs/>
        </w:rPr>
        <w:t>บาท</w:t>
      </w:r>
      <w:r w:rsidRPr="005C2D3F">
        <w:rPr>
          <w:rFonts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09D0C725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D0C726" w14:textId="77777777" w:rsidR="00553244" w:rsidRPr="005C2D3F" w:rsidRDefault="00553244" w:rsidP="00553244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cs/>
        </w:rPr>
      </w:pPr>
      <w:r w:rsidRPr="005C2D3F">
        <w:rPr>
          <w:cs/>
        </w:rPr>
        <w:t>การใช้วิจารณญาณ</w:t>
      </w:r>
      <w:r w:rsidRPr="005C2D3F">
        <w:rPr>
          <w:rFonts w:hint="cs"/>
          <w:cs/>
        </w:rPr>
        <w:t>และการ</w:t>
      </w:r>
      <w:r w:rsidRPr="005C2D3F">
        <w:rPr>
          <w:cs/>
        </w:rPr>
        <w:t>ประมาณการ</w:t>
      </w:r>
    </w:p>
    <w:p w14:paraId="09D0C727" w14:textId="77777777" w:rsidR="00553244" w:rsidRPr="005C2D3F" w:rsidRDefault="00553244" w:rsidP="00553244">
      <w:pPr>
        <w:ind w:left="540"/>
        <w:jc w:val="thaiDistribute"/>
      </w:pPr>
    </w:p>
    <w:p w14:paraId="09D0C728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ให้</w:t>
      </w:r>
      <w:r w:rsidRPr="005C2D3F">
        <w:rPr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8B155D" w:rsidRPr="005C2D3F">
        <w:rPr>
          <w:sz w:val="30"/>
          <w:szCs w:val="30"/>
          <w:cs/>
        </w:rPr>
        <w:t>ิจารณญาณ การประมาณและข้อสมมติ</w:t>
      </w:r>
      <w:r w:rsidRPr="005C2D3F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9D0C729" w14:textId="77777777" w:rsidR="00553244" w:rsidRPr="005C2D3F" w:rsidRDefault="00553244" w:rsidP="00553244">
      <w:pPr>
        <w:ind w:left="540"/>
        <w:jc w:val="both"/>
      </w:pPr>
    </w:p>
    <w:p w14:paraId="09D0C72A" w14:textId="77777777" w:rsidR="00553244" w:rsidRPr="005C2D3F" w:rsidRDefault="008B155D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ประมาณการและข้อสมมติ</w:t>
      </w:r>
      <w:r w:rsidR="00553244" w:rsidRPr="005C2D3F">
        <w:rPr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553244" w:rsidRPr="005C2D3F">
        <w:rPr>
          <w:rFonts w:hint="cs"/>
          <w:sz w:val="30"/>
          <w:szCs w:val="30"/>
          <w:cs/>
        </w:rPr>
        <w:t xml:space="preserve">ต่อเนื่อง </w:t>
      </w:r>
      <w:r w:rsidR="00553244" w:rsidRPr="005C2D3F">
        <w:rPr>
          <w:sz w:val="30"/>
          <w:szCs w:val="30"/>
          <w:cs/>
        </w:rPr>
        <w:t>การปรับประมาณ</w:t>
      </w:r>
      <w:r w:rsidR="00553244" w:rsidRPr="005C2D3F">
        <w:rPr>
          <w:rFonts w:hint="cs"/>
          <w:sz w:val="30"/>
          <w:szCs w:val="30"/>
          <w:cs/>
        </w:rPr>
        <w:t>การ</w:t>
      </w:r>
      <w:r w:rsidR="00553244" w:rsidRPr="005C2D3F">
        <w:rPr>
          <w:sz w:val="30"/>
          <w:szCs w:val="30"/>
          <w:cs/>
        </w:rPr>
        <w:t>ทางบัญชีจะบันทึก</w:t>
      </w:r>
      <w:r w:rsidR="00553244" w:rsidRPr="005C2D3F">
        <w:rPr>
          <w:rFonts w:hint="cs"/>
          <w:sz w:val="30"/>
          <w:szCs w:val="30"/>
          <w:cs/>
        </w:rPr>
        <w:t>โดยวิธีเปลี่ยนทันทีเป็นต้นไป</w:t>
      </w:r>
    </w:p>
    <w:p w14:paraId="09D0C72B" w14:textId="77777777" w:rsidR="00553244" w:rsidRPr="005C2D3F" w:rsidRDefault="00553244" w:rsidP="00553244">
      <w:pPr>
        <w:ind w:left="540"/>
        <w:jc w:val="thaiDistribute"/>
      </w:pPr>
    </w:p>
    <w:p w14:paraId="09D0C72C" w14:textId="77777777" w:rsidR="00553244" w:rsidRPr="005C2D3F" w:rsidRDefault="00553244" w:rsidP="00553244">
      <w:pPr>
        <w:ind w:firstLine="540"/>
        <w:contextualSpacing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การใช้วิจารณญาณ</w:t>
      </w:r>
    </w:p>
    <w:p w14:paraId="09D0C72D" w14:textId="77777777" w:rsidR="00553244" w:rsidRPr="005C2D3F" w:rsidRDefault="00553244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p w14:paraId="09D0C72E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14:paraId="09D0C72F" w14:textId="77777777" w:rsidR="00553244" w:rsidRPr="005C2D3F" w:rsidRDefault="00553244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tbl>
      <w:tblPr>
        <w:tblW w:w="8838" w:type="dxa"/>
        <w:tblInd w:w="-90" w:type="dxa"/>
        <w:tblLook w:val="04A0" w:firstRow="1" w:lastRow="0" w:firstColumn="1" w:lastColumn="0" w:noHBand="0" w:noVBand="1"/>
      </w:tblPr>
      <w:tblGrid>
        <w:gridCol w:w="2700"/>
        <w:gridCol w:w="6138"/>
      </w:tblGrid>
      <w:tr w:rsidR="00AD1DA7" w:rsidRPr="005C2D3F" w14:paraId="09D0C732" w14:textId="77777777" w:rsidTr="00593C51">
        <w:tc>
          <w:tcPr>
            <w:tcW w:w="2700" w:type="dxa"/>
          </w:tcPr>
          <w:p w14:paraId="09D0C730" w14:textId="77777777" w:rsidR="00AD1DA7" w:rsidRPr="005C2D3F" w:rsidRDefault="00AD1DA7" w:rsidP="00D403E8">
            <w:pPr>
              <w:ind w:left="792" w:hanging="270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="004B47C2" w:rsidRPr="005C2D3F">
              <w:rPr>
                <w:sz w:val="30"/>
                <w:szCs w:val="30"/>
              </w:rPr>
              <w:t>4</w:t>
            </w:r>
          </w:p>
        </w:tc>
        <w:tc>
          <w:tcPr>
            <w:tcW w:w="6138" w:type="dxa"/>
          </w:tcPr>
          <w:p w14:paraId="09D0C731" w14:textId="77777777" w:rsidR="00AD1DA7" w:rsidRPr="005C2D3F" w:rsidRDefault="00AD1DA7" w:rsidP="00553244">
            <w:pPr>
              <w:ind w:left="1350" w:hanging="1206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การเปลี่ยนแปลงสถานะจากบริษัทย่อยเป็นบริษัทร่วม</w:t>
            </w:r>
          </w:p>
        </w:tc>
      </w:tr>
      <w:tr w:rsidR="00553244" w:rsidRPr="005C2D3F" w14:paraId="09D0C735" w14:textId="77777777" w:rsidTr="00593C51">
        <w:tc>
          <w:tcPr>
            <w:tcW w:w="2700" w:type="dxa"/>
          </w:tcPr>
          <w:p w14:paraId="09D0C733" w14:textId="77777777" w:rsidR="00553244" w:rsidRPr="005C2D3F" w:rsidRDefault="00553244" w:rsidP="00D403E8">
            <w:pPr>
              <w:ind w:left="792" w:hanging="270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Pr="005C2D3F">
              <w:rPr>
                <w:sz w:val="30"/>
                <w:szCs w:val="30"/>
              </w:rPr>
              <w:t>1</w:t>
            </w:r>
            <w:r w:rsidR="004B47C2" w:rsidRPr="005C2D3F">
              <w:rPr>
                <w:sz w:val="30"/>
                <w:szCs w:val="30"/>
              </w:rPr>
              <w:t>2</w:t>
            </w:r>
          </w:p>
        </w:tc>
        <w:tc>
          <w:tcPr>
            <w:tcW w:w="6138" w:type="dxa"/>
          </w:tcPr>
          <w:p w14:paraId="09D0C734" w14:textId="77777777" w:rsidR="00553244" w:rsidRPr="005C2D3F" w:rsidRDefault="00553244" w:rsidP="00553244">
            <w:pPr>
              <w:ind w:left="1350" w:hanging="1206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การจัดประเภทการร่วมการงาน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</w:tc>
      </w:tr>
    </w:tbl>
    <w:p w14:paraId="09D0C736" w14:textId="77777777" w:rsidR="00323BE0" w:rsidRPr="005C2D3F" w:rsidRDefault="00323BE0" w:rsidP="00553244">
      <w:pPr>
        <w:ind w:left="540"/>
        <w:jc w:val="thaiDistribute"/>
      </w:pPr>
    </w:p>
    <w:p w14:paraId="09D0C737" w14:textId="77777777" w:rsidR="00553244" w:rsidRPr="005C2D3F" w:rsidRDefault="00775D6B" w:rsidP="00553244">
      <w:pPr>
        <w:ind w:left="540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t>ข้อสมมติ</w:t>
      </w:r>
      <w:r w:rsidR="00553244" w:rsidRPr="005C2D3F">
        <w:rPr>
          <w:rFonts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09D0C738" w14:textId="77777777" w:rsidR="00553244" w:rsidRPr="005C2D3F" w:rsidRDefault="00553244" w:rsidP="00553244">
      <w:pPr>
        <w:ind w:left="540"/>
        <w:jc w:val="thaiDistribute"/>
      </w:pPr>
    </w:p>
    <w:p w14:paraId="09D0C739" w14:textId="77777777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ข้อมูลเกี่ยวกับ</w:t>
      </w:r>
      <w:r w:rsidR="00775D6B" w:rsidRPr="005C2D3F">
        <w:rPr>
          <w:rFonts w:hint="cs"/>
          <w:sz w:val="30"/>
          <w:szCs w:val="30"/>
          <w:cs/>
        </w:rPr>
        <w:t>ข้อสมมติและ</w:t>
      </w:r>
      <w:r w:rsidRPr="005C2D3F">
        <w:rPr>
          <w:rFonts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  <w:r w:rsidRPr="005C2D3F">
        <w:rPr>
          <w:sz w:val="30"/>
          <w:szCs w:val="30"/>
        </w:rPr>
        <w:t xml:space="preserve"> </w:t>
      </w:r>
    </w:p>
    <w:p w14:paraId="09D0C73A" w14:textId="77777777" w:rsidR="00DC6C4F" w:rsidRPr="005C2D3F" w:rsidRDefault="00DC6C4F" w:rsidP="00553244">
      <w:pPr>
        <w:ind w:left="1080"/>
        <w:jc w:val="thaiDistribute"/>
        <w:rPr>
          <w:sz w:val="30"/>
          <w:szCs w:val="30"/>
        </w:rPr>
      </w:pPr>
    </w:p>
    <w:tbl>
      <w:tblPr>
        <w:tblW w:w="8838" w:type="dxa"/>
        <w:tblLook w:val="04A0" w:firstRow="1" w:lastRow="0" w:firstColumn="1" w:lastColumn="0" w:noHBand="0" w:noVBand="1"/>
      </w:tblPr>
      <w:tblGrid>
        <w:gridCol w:w="2610"/>
        <w:gridCol w:w="6228"/>
      </w:tblGrid>
      <w:tr w:rsidR="00EE19F4" w:rsidRPr="005C2D3F" w14:paraId="09D0C73D" w14:textId="77777777" w:rsidTr="00593C51">
        <w:tc>
          <w:tcPr>
            <w:tcW w:w="2610" w:type="dxa"/>
            <w:shd w:val="clear" w:color="auto" w:fill="auto"/>
          </w:tcPr>
          <w:p w14:paraId="09D0C73B" w14:textId="77777777" w:rsidR="00EE19F4" w:rsidRPr="005C2D3F" w:rsidRDefault="00EE19F4" w:rsidP="00236D82">
            <w:pPr>
              <w:ind w:left="432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sz w:val="30"/>
                <w:szCs w:val="30"/>
              </w:rPr>
              <w:t xml:space="preserve"> 10</w:t>
            </w:r>
          </w:p>
        </w:tc>
        <w:tc>
          <w:tcPr>
            <w:tcW w:w="6228" w:type="dxa"/>
          </w:tcPr>
          <w:p w14:paraId="09D0C73C" w14:textId="77777777" w:rsidR="00EE19F4" w:rsidRPr="005C2D3F" w:rsidRDefault="00EE19F4" w:rsidP="007578B3">
            <w:pPr>
              <w:ind w:left="144" w:firstLine="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553244" w:rsidRPr="005C2D3F" w14:paraId="09D0C740" w14:textId="77777777" w:rsidTr="00593C51">
        <w:tc>
          <w:tcPr>
            <w:tcW w:w="2610" w:type="dxa"/>
            <w:shd w:val="clear" w:color="auto" w:fill="auto"/>
          </w:tcPr>
          <w:p w14:paraId="09D0C73E" w14:textId="77777777" w:rsidR="00553244" w:rsidRPr="005C2D3F" w:rsidRDefault="00553244" w:rsidP="00236D82">
            <w:pPr>
              <w:ind w:left="432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หมายเหตุข้อ</w:t>
            </w:r>
            <w:r w:rsidR="004B47C2" w:rsidRPr="005C2D3F">
              <w:rPr>
                <w:sz w:val="30"/>
                <w:szCs w:val="30"/>
              </w:rPr>
              <w:t xml:space="preserve">  1</w:t>
            </w:r>
            <w:r w:rsidR="00236D82" w:rsidRPr="005C2D3F">
              <w:rPr>
                <w:sz w:val="30"/>
                <w:szCs w:val="30"/>
              </w:rPr>
              <w:t>7</w:t>
            </w:r>
            <w:r w:rsidR="004B47C2" w:rsidRPr="005C2D3F">
              <w:rPr>
                <w:sz w:val="30"/>
                <w:szCs w:val="30"/>
              </w:rPr>
              <w:t xml:space="preserve"> , 2</w:t>
            </w:r>
            <w:r w:rsidR="00236D82" w:rsidRPr="005C2D3F">
              <w:rPr>
                <w:sz w:val="30"/>
                <w:szCs w:val="30"/>
              </w:rPr>
              <w:t>8</w:t>
            </w:r>
          </w:p>
        </w:tc>
        <w:tc>
          <w:tcPr>
            <w:tcW w:w="6228" w:type="dxa"/>
          </w:tcPr>
          <w:p w14:paraId="09D0C73F" w14:textId="77777777" w:rsidR="00553244" w:rsidRPr="005C2D3F" w:rsidRDefault="00553244" w:rsidP="007578B3">
            <w:pPr>
              <w:ind w:left="144" w:firstLine="18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ภาษีเงินได้</w:t>
            </w:r>
            <w:r w:rsidRPr="005C2D3F">
              <w:rPr>
                <w:rFonts w:hint="cs"/>
                <w:sz w:val="30"/>
                <w:szCs w:val="30"/>
                <w:cs/>
              </w:rPr>
              <w:t>ของงวด</w:t>
            </w:r>
            <w:r w:rsidRPr="005C2D3F">
              <w:rPr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553244" w:rsidRPr="005C2D3F" w14:paraId="09D0C743" w14:textId="77777777" w:rsidTr="00593C51">
        <w:tc>
          <w:tcPr>
            <w:tcW w:w="2610" w:type="dxa"/>
            <w:shd w:val="clear" w:color="auto" w:fill="auto"/>
          </w:tcPr>
          <w:p w14:paraId="09D0C741" w14:textId="77777777" w:rsidR="00553244" w:rsidRPr="005C2D3F" w:rsidRDefault="00553244" w:rsidP="00553244">
            <w:pPr>
              <w:ind w:left="432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lastRenderedPageBreak/>
              <w:t xml:space="preserve">หมายเหตุข้อ  </w:t>
            </w:r>
            <w:r w:rsidRPr="005C2D3F">
              <w:rPr>
                <w:sz w:val="30"/>
                <w:szCs w:val="30"/>
              </w:rPr>
              <w:t>1</w:t>
            </w:r>
            <w:r w:rsidR="00236D82" w:rsidRPr="005C2D3F">
              <w:rPr>
                <w:sz w:val="30"/>
                <w:szCs w:val="30"/>
              </w:rPr>
              <w:t>7</w:t>
            </w:r>
          </w:p>
        </w:tc>
        <w:tc>
          <w:tcPr>
            <w:tcW w:w="6228" w:type="dxa"/>
          </w:tcPr>
          <w:p w14:paraId="09D0C742" w14:textId="77777777" w:rsidR="00553244" w:rsidRPr="005C2D3F" w:rsidRDefault="007578B3" w:rsidP="007578B3">
            <w:pPr>
              <w:ind w:left="342" w:hanging="18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553244" w:rsidRPr="005C2D3F" w14:paraId="09D0C746" w14:textId="77777777" w:rsidTr="00593C51">
        <w:tc>
          <w:tcPr>
            <w:tcW w:w="2610" w:type="dxa"/>
            <w:shd w:val="clear" w:color="auto" w:fill="auto"/>
          </w:tcPr>
          <w:p w14:paraId="09D0C744" w14:textId="77777777" w:rsidR="00553244" w:rsidRPr="005C2D3F" w:rsidRDefault="00553244" w:rsidP="00553244">
            <w:pPr>
              <w:ind w:left="432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หมายเหตุข้อ  </w:t>
            </w:r>
            <w:r w:rsidR="001E7ACD" w:rsidRPr="005C2D3F">
              <w:rPr>
                <w:sz w:val="30"/>
                <w:szCs w:val="30"/>
              </w:rPr>
              <w:t>2</w:t>
            </w:r>
            <w:r w:rsidR="00236D82" w:rsidRPr="005C2D3F">
              <w:rPr>
                <w:sz w:val="30"/>
                <w:szCs w:val="30"/>
              </w:rPr>
              <w:t>1</w:t>
            </w:r>
          </w:p>
        </w:tc>
        <w:tc>
          <w:tcPr>
            <w:tcW w:w="6228" w:type="dxa"/>
          </w:tcPr>
          <w:p w14:paraId="09D0C745" w14:textId="77777777" w:rsidR="00553244" w:rsidRPr="00AA15E8" w:rsidRDefault="007578B3" w:rsidP="007578B3">
            <w:pPr>
              <w:ind w:left="342" w:hanging="18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  <w:r w:rsidR="00AA15E8">
              <w:rPr>
                <w:sz w:val="30"/>
                <w:szCs w:val="30"/>
              </w:rPr>
              <w:t xml:space="preserve"> </w:t>
            </w:r>
            <w:r w:rsidR="00AA15E8">
              <w:rPr>
                <w:rFonts w:hint="cs"/>
                <w:sz w:val="30"/>
                <w:szCs w:val="30"/>
                <w:cs/>
              </w:rPr>
              <w:t>และ</w:t>
            </w:r>
          </w:p>
        </w:tc>
      </w:tr>
      <w:tr w:rsidR="00DC6C4F" w:rsidRPr="005C2D3F" w14:paraId="09D0C749" w14:textId="77777777" w:rsidTr="00593C51">
        <w:tc>
          <w:tcPr>
            <w:tcW w:w="2610" w:type="dxa"/>
            <w:shd w:val="clear" w:color="auto" w:fill="auto"/>
          </w:tcPr>
          <w:p w14:paraId="09D0C747" w14:textId="77777777" w:rsidR="00DC6C4F" w:rsidRPr="005C2D3F" w:rsidRDefault="00DC6C4F" w:rsidP="00553244">
            <w:pPr>
              <w:ind w:left="43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หมายเหตุข้อ </w:t>
            </w:r>
            <w:r w:rsidRPr="005C2D3F">
              <w:rPr>
                <w:sz w:val="30"/>
                <w:szCs w:val="30"/>
              </w:rPr>
              <w:t>34</w:t>
            </w:r>
          </w:p>
        </w:tc>
        <w:tc>
          <w:tcPr>
            <w:tcW w:w="6228" w:type="dxa"/>
          </w:tcPr>
          <w:p w14:paraId="09D0C748" w14:textId="77777777" w:rsidR="00DC6C4F" w:rsidRPr="005C2D3F" w:rsidRDefault="00DC6C4F" w:rsidP="007578B3">
            <w:pPr>
              <w:ind w:left="342" w:hanging="18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และหนี้สินที่อาจเกิดขึ้น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09D0C74A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3"/>
          <w:szCs w:val="23"/>
        </w:rPr>
      </w:pPr>
    </w:p>
    <w:p w14:paraId="09D0C74B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9D0C74C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D0C74D" w14:textId="77777777" w:rsidR="00553244" w:rsidRPr="005C2D3F" w:rsidRDefault="00553244" w:rsidP="0055324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9D0C74E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3"/>
          <w:szCs w:val="23"/>
          <w:lang w:bidi="th-TH"/>
        </w:rPr>
      </w:pPr>
    </w:p>
    <w:p w14:paraId="09D0C74F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5C2D3F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14:paraId="09D0C750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Cs w:val="24"/>
          <w:lang w:bidi="th-TH"/>
        </w:rPr>
      </w:pPr>
    </w:p>
    <w:p w14:paraId="09D0C751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br/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2E53A8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ลำ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9D0C752" w14:textId="77777777" w:rsidR="00553244" w:rsidRPr="005C2D3F" w:rsidRDefault="00553244" w:rsidP="00553244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Cs w:val="24"/>
          <w:rtl/>
          <w:cs/>
        </w:rPr>
      </w:pPr>
    </w:p>
    <w:p w14:paraId="09D0C753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09D0C754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09D0C755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9D0C756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09D0C757" w14:textId="77777777" w:rsidR="00553244" w:rsidRPr="005C2D3F" w:rsidRDefault="00553244" w:rsidP="00553244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1 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09D0C758" w14:textId="77777777" w:rsidR="00553244" w:rsidRPr="005C2D3F" w:rsidRDefault="00553244" w:rsidP="00553244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9D0C759" w14:textId="77777777" w:rsidR="00553244" w:rsidRPr="005C2D3F" w:rsidRDefault="00553244" w:rsidP="00553244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5C2D3F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3  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22605C" w:rsidRPr="005C2D3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สามารถ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09D0C75A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9D0C75B" w14:textId="77777777" w:rsidR="00637D62" w:rsidRPr="005C2D3F" w:rsidRDefault="00637D62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5C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ข้อ</w:t>
      </w:r>
      <w:r w:rsidR="004C4082" w:rsidRPr="005C2D3F">
        <w:rPr>
          <w:rFonts w:asciiTheme="majorBidi" w:hAnsiTheme="majorBidi" w:cstheme="majorBidi"/>
          <w:sz w:val="30"/>
          <w:szCs w:val="30"/>
          <w:cs/>
        </w:rPr>
        <w:t>มูลเพิ่มเติมเกี่ยวกับข้อสมมติ</w:t>
      </w:r>
      <w:r w:rsidRPr="005C2D3F">
        <w:rPr>
          <w:rFonts w:asciiTheme="majorBidi" w:hAnsiTheme="majorBidi" w:cstheme="majorBidi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14:paraId="09D0C75D" w14:textId="77777777" w:rsidR="00553244" w:rsidRPr="005C2D3F" w:rsidRDefault="00553244" w:rsidP="00553244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</w:rPr>
      </w:pPr>
    </w:p>
    <w:p w14:paraId="09D0C75E" w14:textId="77777777" w:rsidR="00553244" w:rsidRPr="005C2D3F" w:rsidRDefault="00637D62" w:rsidP="00553244">
      <w:pPr>
        <w:pStyle w:val="block"/>
        <w:numPr>
          <w:ilvl w:val="0"/>
          <w:numId w:val="27"/>
        </w:numPr>
        <w:tabs>
          <w:tab w:val="left" w:pos="540"/>
          <w:tab w:val="left" w:pos="810"/>
        </w:tabs>
        <w:spacing w:after="0" w:line="240" w:lineRule="atLeast"/>
        <w:ind w:left="540" w:right="-7" w:firstLine="0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14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ab/>
        <w:t>อสังหาริมทรัพย์เพื่อการลงทุน</w:t>
      </w:r>
      <w:r w:rsidR="00C3574E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</w:t>
      </w:r>
    </w:p>
    <w:p w14:paraId="09D0C75F" w14:textId="77777777" w:rsidR="00553244" w:rsidRPr="005C2D3F" w:rsidRDefault="00553244" w:rsidP="00553244">
      <w:pPr>
        <w:pStyle w:val="block"/>
        <w:numPr>
          <w:ilvl w:val="0"/>
          <w:numId w:val="27"/>
        </w:numPr>
        <w:tabs>
          <w:tab w:val="left" w:pos="540"/>
          <w:tab w:val="left" w:pos="810"/>
        </w:tabs>
        <w:spacing w:after="0" w:line="240" w:lineRule="auto"/>
        <w:ind w:left="540" w:right="-7" w:firstLine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Pr="005C2D3F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32</w:t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5C2D3F">
        <w:rPr>
          <w:rFonts w:asciiTheme="majorBidi" w:hAnsiTheme="majorBidi" w:cstheme="majorBidi"/>
          <w:sz w:val="30"/>
          <w:szCs w:val="30"/>
          <w:cs/>
          <w:lang w:bidi="th-TH"/>
        </w:rPr>
        <w:tab/>
        <w:t>เครื่องมือทางการเงิน</w:t>
      </w:r>
    </w:p>
    <w:p w14:paraId="09D0C760" w14:textId="77777777" w:rsidR="00AF79EA" w:rsidRPr="005C2D3F" w:rsidRDefault="00AF79EA" w:rsidP="00553244">
      <w:pPr>
        <w:tabs>
          <w:tab w:val="left" w:pos="540"/>
        </w:tabs>
        <w:spacing w:line="240" w:lineRule="auto"/>
        <w:ind w:left="540"/>
        <w:jc w:val="thaiDistribute"/>
      </w:pPr>
    </w:p>
    <w:p w14:paraId="09D0C761" w14:textId="77777777" w:rsidR="00AF79EA" w:rsidRPr="005C2D3F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9D0C762" w14:textId="77777777" w:rsidR="00AF79EA" w:rsidRPr="005C2D3F" w:rsidRDefault="00AF79EA" w:rsidP="00553244">
      <w:pPr>
        <w:tabs>
          <w:tab w:val="left" w:pos="540"/>
        </w:tabs>
        <w:spacing w:line="240" w:lineRule="auto"/>
        <w:ind w:left="540"/>
        <w:jc w:val="thaiDistribute"/>
      </w:pPr>
    </w:p>
    <w:p w14:paraId="09D0C763" w14:textId="77777777" w:rsidR="00553244" w:rsidRPr="005C2D3F" w:rsidRDefault="00553244" w:rsidP="00553244">
      <w:pPr>
        <w:pStyle w:val="AccPolicyalternative"/>
        <w:rPr>
          <w:cs/>
        </w:rPr>
      </w:pPr>
      <w:r w:rsidRPr="005C2D3F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9D0C764" w14:textId="77777777" w:rsidR="00553244" w:rsidRPr="005C2D3F" w:rsidRDefault="00553244" w:rsidP="00553244">
      <w:pPr>
        <w:pStyle w:val="AccPolicyalternative"/>
        <w:rPr>
          <w:sz w:val="24"/>
          <w:szCs w:val="24"/>
        </w:rPr>
      </w:pPr>
    </w:p>
    <w:p w14:paraId="09D0C76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5C2D3F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</w:p>
    <w:p w14:paraId="09D0C766" w14:textId="77777777" w:rsidR="002E289D" w:rsidRPr="005C2D3F" w:rsidRDefault="002E289D" w:rsidP="002E289D">
      <w:pPr>
        <w:spacing w:line="240" w:lineRule="auto"/>
        <w:ind w:right="-43"/>
        <w:rPr>
          <w:cs/>
          <w:lang w:val="th-TH"/>
        </w:rPr>
      </w:pPr>
    </w:p>
    <w:p w14:paraId="09D0C767" w14:textId="77777777" w:rsidR="00005884" w:rsidRPr="005C2D3F" w:rsidRDefault="00005884" w:rsidP="002E289D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i/>
          <w:iCs/>
          <w:color w:val="0000FF"/>
          <w:sz w:val="30"/>
          <w:szCs w:val="30"/>
        </w:rPr>
      </w:pPr>
      <w:r w:rsidRPr="005C2D3F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5C2D3F">
        <w:rPr>
          <w:sz w:val="30"/>
          <w:szCs w:val="30"/>
          <w:cs/>
        </w:rPr>
        <w:t>เ</w:t>
      </w:r>
      <w:r w:rsidRPr="005C2D3F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5C2D3F">
        <w:rPr>
          <w:rFonts w:hint="cs"/>
          <w:sz w:val="30"/>
          <w:szCs w:val="30"/>
        </w:rPr>
        <w:t>“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</w:rPr>
        <w:t>”</w:t>
      </w:r>
      <w:r w:rsidRPr="005C2D3F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Pr="005C2D3F">
        <w:rPr>
          <w:sz w:val="30"/>
          <w:szCs w:val="30"/>
        </w:rPr>
        <w:t xml:space="preserve"> </w:t>
      </w:r>
    </w:p>
    <w:p w14:paraId="09D0C768" w14:textId="77777777" w:rsidR="00553244" w:rsidRPr="005C2D3F" w:rsidRDefault="00553244" w:rsidP="00553244">
      <w:pPr>
        <w:spacing w:line="240" w:lineRule="auto"/>
        <w:ind w:right="-43"/>
        <w:rPr>
          <w:rFonts w:asciiTheme="majorBidi" w:hAnsiTheme="majorBidi"/>
          <w:b/>
          <w:bCs/>
        </w:rPr>
      </w:pPr>
    </w:p>
    <w:p w14:paraId="09D0C769" w14:textId="77777777" w:rsidR="00553244" w:rsidRPr="005C2D3F" w:rsidRDefault="00553244" w:rsidP="00553244">
      <w:pPr>
        <w:pStyle w:val="BodyText2"/>
        <w:ind w:left="540" w:right="47"/>
        <w:rPr>
          <w:i/>
          <w:iCs/>
        </w:rPr>
      </w:pPr>
      <w:r w:rsidRPr="005C2D3F">
        <w:rPr>
          <w:i/>
          <w:iCs/>
          <w:cs/>
        </w:rPr>
        <w:t>บริษัทย่อย</w:t>
      </w:r>
      <w:r w:rsidRPr="005C2D3F">
        <w:rPr>
          <w:i/>
          <w:iCs/>
        </w:rPr>
        <w:t xml:space="preserve">   </w:t>
      </w:r>
    </w:p>
    <w:p w14:paraId="09D0C76A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09D0C76B" w14:textId="77777777" w:rsidR="00553244" w:rsidRPr="005C2D3F" w:rsidRDefault="00553244" w:rsidP="00553244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5C2D3F">
        <w:rPr>
          <w:cs/>
        </w:rPr>
        <w:t>บริษัทย่อยเป็นกิจการที่อยู่ภายใต้การควบคุมของ</w:t>
      </w:r>
      <w:r w:rsidRPr="005C2D3F">
        <w:rPr>
          <w:rFonts w:hint="cs"/>
          <w:cs/>
        </w:rPr>
        <w:t>กลุ่มบริษัท</w:t>
      </w:r>
      <w:r w:rsidRPr="005C2D3F">
        <w:rPr>
          <w:cs/>
        </w:rPr>
        <w:t xml:space="preserve">  การควบคุมเกิดขึ้นเมื่อ</w:t>
      </w:r>
      <w:r w:rsidRPr="005C2D3F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C2D3F">
        <w:rPr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5C2D3F">
        <w:rPr>
          <w:rFonts w:hint="cs"/>
          <w:cs/>
        </w:rPr>
        <w:t xml:space="preserve"> </w:t>
      </w:r>
    </w:p>
    <w:p w14:paraId="09D0C76C" w14:textId="77777777" w:rsidR="004C5E04" w:rsidRPr="005C2D3F" w:rsidRDefault="004C5E04" w:rsidP="00553244">
      <w:pPr>
        <w:pStyle w:val="BodyText2"/>
        <w:tabs>
          <w:tab w:val="left" w:pos="540"/>
          <w:tab w:val="left" w:pos="900"/>
          <w:tab w:val="left" w:pos="990"/>
        </w:tabs>
        <w:ind w:left="540" w:right="47"/>
        <w:rPr>
          <w:sz w:val="24"/>
          <w:szCs w:val="24"/>
        </w:rPr>
      </w:pPr>
    </w:p>
    <w:p w14:paraId="09D0C76D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เงินลงทุนในบริษัทย่อยบันทึกบัญชีโดยใช้วิธีราคาทุนหักค่าเผื่อการด้อยค่าสะสม</w:t>
      </w:r>
    </w:p>
    <w:p w14:paraId="09D0C76E" w14:textId="77777777" w:rsidR="002E289D" w:rsidRPr="005C2D3F" w:rsidRDefault="002E289D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09D0C76F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i/>
          <w:iCs/>
          <w:cs/>
        </w:rPr>
        <w:t>ส่วนได้เสียที่ไม่มีอำนาจควบคุม</w:t>
      </w:r>
      <w:r w:rsidRPr="005C2D3F">
        <w:rPr>
          <w:cs/>
        </w:rPr>
        <w:t xml:space="preserve"> </w:t>
      </w:r>
    </w:p>
    <w:p w14:paraId="09D0C770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09D0C771" w14:textId="77777777" w:rsidR="00393D11" w:rsidRPr="005C2D3F" w:rsidRDefault="00393D11" w:rsidP="002E289D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ณ วันที่ซื้อธุรกิจ </w:t>
      </w:r>
      <w:r w:rsidRPr="005C2D3F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9D0C772" w14:textId="77777777" w:rsidR="00393D11" w:rsidRPr="005C2D3F" w:rsidRDefault="00393D11" w:rsidP="002E289D">
      <w:pPr>
        <w:pStyle w:val="BodyText2"/>
        <w:tabs>
          <w:tab w:val="left" w:pos="540"/>
        </w:tabs>
        <w:ind w:left="540" w:right="47"/>
        <w:rPr>
          <w:sz w:val="22"/>
          <w:szCs w:val="22"/>
        </w:rPr>
      </w:pPr>
    </w:p>
    <w:p w14:paraId="09D0C773" w14:textId="77777777" w:rsidR="00056C1A" w:rsidRPr="005C2D3F" w:rsidRDefault="00393D11" w:rsidP="00F77992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9D0C774" w14:textId="77777777" w:rsidR="004B47C2" w:rsidRPr="005C2D3F" w:rsidRDefault="004B47C2" w:rsidP="00D403E8">
      <w:pPr>
        <w:pStyle w:val="BodyText2"/>
        <w:tabs>
          <w:tab w:val="left" w:pos="540"/>
        </w:tabs>
        <w:ind w:right="47"/>
        <w:rPr>
          <w:sz w:val="24"/>
          <w:szCs w:val="24"/>
        </w:rPr>
      </w:pPr>
    </w:p>
    <w:p w14:paraId="09D0C775" w14:textId="77777777" w:rsidR="00553244" w:rsidRPr="005C2D3F" w:rsidRDefault="00553244" w:rsidP="00553244">
      <w:pPr>
        <w:spacing w:line="240" w:lineRule="auto"/>
        <w:ind w:left="810" w:hanging="270"/>
        <w:rPr>
          <w:i/>
          <w:iCs/>
          <w:sz w:val="30"/>
          <w:szCs w:val="30"/>
          <w:cs/>
        </w:rPr>
      </w:pPr>
      <w:r w:rsidRPr="005C2D3F">
        <w:rPr>
          <w:i/>
          <w:iCs/>
          <w:sz w:val="30"/>
          <w:szCs w:val="30"/>
          <w:cs/>
        </w:rPr>
        <w:lastRenderedPageBreak/>
        <w:t>การสูญเสีย</w:t>
      </w:r>
      <w:r w:rsidRPr="005C2D3F">
        <w:rPr>
          <w:rFonts w:hint="cs"/>
          <w:i/>
          <w:iCs/>
          <w:sz w:val="30"/>
          <w:szCs w:val="30"/>
          <w:cs/>
        </w:rPr>
        <w:t>การ</w:t>
      </w:r>
      <w:r w:rsidRPr="005C2D3F">
        <w:rPr>
          <w:i/>
          <w:iCs/>
          <w:sz w:val="30"/>
          <w:szCs w:val="30"/>
          <w:cs/>
        </w:rPr>
        <w:t>ควบคุม</w:t>
      </w:r>
      <w:r w:rsidRPr="005C2D3F">
        <w:rPr>
          <w:i/>
          <w:iCs/>
          <w:sz w:val="30"/>
          <w:szCs w:val="30"/>
        </w:rPr>
        <w:t xml:space="preserve"> </w:t>
      </w:r>
    </w:p>
    <w:p w14:paraId="09D0C776" w14:textId="77777777" w:rsidR="00553244" w:rsidRPr="005C2D3F" w:rsidRDefault="00553244" w:rsidP="00553244">
      <w:pPr>
        <w:pStyle w:val="BodyText2"/>
        <w:ind w:left="540" w:right="47"/>
        <w:rPr>
          <w:sz w:val="24"/>
          <w:szCs w:val="24"/>
        </w:rPr>
      </w:pPr>
    </w:p>
    <w:p w14:paraId="09D0C777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t>เมื่อ</w:t>
      </w:r>
      <w:r w:rsidRPr="005C2D3F">
        <w:rPr>
          <w:rFonts w:hint="cs"/>
          <w:cs/>
        </w:rPr>
        <w:t>กลุ่มบริษัท</w:t>
      </w:r>
      <w:r w:rsidRPr="005C2D3F">
        <w:rPr>
          <w:cs/>
        </w:rPr>
        <w:t>สูญเสีย</w:t>
      </w:r>
      <w:r w:rsidRPr="005C2D3F">
        <w:rPr>
          <w:rFonts w:hint="cs"/>
          <w:cs/>
        </w:rPr>
        <w:t xml:space="preserve">การควบคุมในบริษัทย่อย </w:t>
      </w:r>
      <w:r w:rsidRPr="005C2D3F">
        <w:rPr>
          <w:cs/>
        </w:rPr>
        <w:t>กลุ่มบริษัทตัดรายการสินทรัพย์และหนี้สินของบริษัทย่อย</w:t>
      </w:r>
      <w:r w:rsidRPr="005C2D3F">
        <w:rPr>
          <w:rFonts w:hint="cs"/>
          <w:cs/>
        </w:rPr>
        <w:t>นั้นออก</w:t>
      </w:r>
      <w:r w:rsidRPr="005C2D3F">
        <w:rPr>
          <w:cs/>
        </w:rPr>
        <w:t xml:space="preserve"> </w:t>
      </w:r>
      <w:r w:rsidRPr="005C2D3F">
        <w:rPr>
          <w:rFonts w:hint="cs"/>
          <w:cs/>
        </w:rPr>
        <w:t>รวมถึง</w:t>
      </w:r>
      <w:r w:rsidRPr="005C2D3F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</w:t>
      </w:r>
    </w:p>
    <w:p w14:paraId="09D0C778" w14:textId="77777777" w:rsidR="00005884" w:rsidRPr="005C2D3F" w:rsidRDefault="0000588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09D0C779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i/>
          <w:iCs/>
          <w:cs/>
        </w:rPr>
      </w:pPr>
      <w:r w:rsidRPr="005C2D3F">
        <w:rPr>
          <w:rFonts w:hint="cs"/>
          <w:i/>
          <w:iCs/>
          <w:cs/>
        </w:rPr>
        <w:t xml:space="preserve">ส่วนได้เสียในเงินลงทุนที่บันทึกตามวิธีส่วนได้เสีย </w:t>
      </w:r>
    </w:p>
    <w:p w14:paraId="09D0C77A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09D0C77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</w:t>
      </w:r>
      <w:r w:rsidRPr="005C2D3F">
        <w:rPr>
          <w:rFonts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5C2D3F">
        <w:rPr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09D0C77C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09D0C77D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บริษัทร่วมเป็นกิจการที่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มีอิทธิพลอย่าง</w:t>
      </w:r>
      <w:r w:rsidRPr="005C2D3F">
        <w:rPr>
          <w:rFonts w:hint="cs"/>
          <w:sz w:val="30"/>
          <w:szCs w:val="30"/>
          <w:cs/>
        </w:rPr>
        <w:t>มีนัย</w:t>
      </w:r>
      <w:r w:rsidRPr="005C2D3F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5C2D3F">
        <w:rPr>
          <w:rFonts w:hint="cs"/>
          <w:sz w:val="30"/>
          <w:szCs w:val="30"/>
          <w:cs/>
        </w:rPr>
        <w:t>จ</w:t>
      </w:r>
      <w:r w:rsidRPr="005C2D3F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5C2D3F">
        <w:rPr>
          <w:rFonts w:hint="cs"/>
          <w:sz w:val="30"/>
          <w:szCs w:val="30"/>
          <w:cs/>
        </w:rPr>
        <w:t>หรือควบคุมร่วมใน</w:t>
      </w:r>
      <w:r w:rsidRPr="005C2D3F">
        <w:rPr>
          <w:sz w:val="30"/>
          <w:szCs w:val="30"/>
          <w:cs/>
        </w:rPr>
        <w:t>นโยบายดังกล่าว</w:t>
      </w:r>
      <w:r w:rsidRPr="005C2D3F">
        <w:rPr>
          <w:rFonts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D0C77E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09D0C77F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รับรู้รายการ</w:t>
      </w:r>
      <w:r w:rsidRPr="005C2D3F">
        <w:rPr>
          <w:rFonts w:hint="cs"/>
          <w:sz w:val="30"/>
          <w:szCs w:val="30"/>
          <w:cs/>
        </w:rPr>
        <w:t>เมื่อ</w:t>
      </w:r>
      <w:r w:rsidRPr="005C2D3F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ส่วนแบ่งกำไรหรือขาดทุนและกำไร</w:t>
      </w:r>
      <w:r w:rsidRPr="005C2D3F">
        <w:rPr>
          <w:rFonts w:hint="cs"/>
          <w:sz w:val="30"/>
          <w:szCs w:val="30"/>
          <w:cs/>
        </w:rPr>
        <w:t>ขาดทุน</w:t>
      </w:r>
      <w:r w:rsidRPr="005C2D3F">
        <w:rPr>
          <w:sz w:val="30"/>
          <w:szCs w:val="30"/>
          <w:cs/>
        </w:rPr>
        <w:t>เบ็ดเสร็จอื่น</w:t>
      </w:r>
      <w:r w:rsidRPr="005C2D3F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จะถูกบันทึกใน</w:t>
      </w:r>
      <w:r w:rsidRPr="005C2D3F">
        <w:rPr>
          <w:sz w:val="30"/>
          <w:szCs w:val="30"/>
          <w:cs/>
        </w:rPr>
        <w:t>งบการเงินรวมจนถึงวันที่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5C2D3F">
        <w:rPr>
          <w:sz w:val="30"/>
          <w:szCs w:val="30"/>
        </w:rPr>
        <w:t xml:space="preserve"> </w:t>
      </w:r>
    </w:p>
    <w:p w14:paraId="09D0C780" w14:textId="77777777" w:rsidR="00553244" w:rsidRPr="005C2D3F" w:rsidRDefault="00553244" w:rsidP="00553244">
      <w:pPr>
        <w:spacing w:line="240" w:lineRule="auto"/>
        <w:ind w:left="547"/>
        <w:jc w:val="thaiDistribute"/>
      </w:pPr>
    </w:p>
    <w:p w14:paraId="09D0C781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เงินลงทุนในบริษัทร่วมและการร่วมค้าบันทึกบัญชีโดยใช้วิธีราคาทุนหักค่าเผื่อการด้อยค่าสะสม</w:t>
      </w:r>
    </w:p>
    <w:p w14:paraId="09D0C782" w14:textId="77777777" w:rsidR="002E289D" w:rsidRPr="005C2D3F" w:rsidRDefault="002E289D">
      <w:pPr>
        <w:spacing w:line="240" w:lineRule="auto"/>
        <w:rPr>
          <w:rFonts w:eastAsia="EucrosiaUPCBold"/>
          <w:i/>
          <w:iCs/>
          <w:sz w:val="30"/>
          <w:szCs w:val="30"/>
          <w:cs/>
        </w:rPr>
      </w:pPr>
    </w:p>
    <w:p w14:paraId="09D0C783" w14:textId="77777777" w:rsidR="00553244" w:rsidRPr="005C2D3F" w:rsidRDefault="00553244" w:rsidP="00553244">
      <w:pPr>
        <w:pStyle w:val="BodyText2"/>
        <w:tabs>
          <w:tab w:val="left" w:pos="540"/>
        </w:tabs>
        <w:ind w:left="540"/>
        <w:rPr>
          <w:i/>
          <w:iCs/>
        </w:rPr>
      </w:pPr>
      <w:r w:rsidRPr="005C2D3F">
        <w:rPr>
          <w:rFonts w:eastAsia="EucrosiaUPCBold" w:hint="cs"/>
          <w:i/>
          <w:iCs/>
          <w:cs/>
        </w:rPr>
        <w:t>การตัดรายการในงบการเงินรวม</w:t>
      </w:r>
      <w:r w:rsidRPr="005C2D3F">
        <w:rPr>
          <w:b/>
          <w:bCs/>
          <w:color w:val="0000FF"/>
        </w:rPr>
        <w:t xml:space="preserve"> </w:t>
      </w:r>
    </w:p>
    <w:p w14:paraId="09D0C784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sz w:val="20"/>
          <w:szCs w:val="20"/>
        </w:rPr>
      </w:pPr>
    </w:p>
    <w:p w14:paraId="09D0C785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C2D3F">
        <w:rPr>
          <w:rFonts w:eastAsia="EucrosiaUPCBold" w:hint="cs"/>
          <w:cs/>
        </w:rPr>
        <w:t>เมื่อไม่มีหลักฐานการด้อยค่าเกิดขึ้น</w:t>
      </w:r>
      <w:r w:rsidRPr="005C2D3F">
        <w:rPr>
          <w:b/>
          <w:bCs/>
          <w:color w:val="0000FF"/>
        </w:rPr>
        <w:t xml:space="preserve">   </w:t>
      </w:r>
    </w:p>
    <w:p w14:paraId="09D0C786" w14:textId="77777777" w:rsidR="00005884" w:rsidRPr="005C2D3F" w:rsidRDefault="00005884" w:rsidP="00553244">
      <w:pPr>
        <w:pStyle w:val="BodyText2"/>
        <w:tabs>
          <w:tab w:val="left" w:pos="540"/>
        </w:tabs>
        <w:ind w:left="540" w:right="47"/>
        <w:rPr>
          <w:sz w:val="20"/>
          <w:szCs w:val="20"/>
        </w:rPr>
      </w:pPr>
    </w:p>
    <w:p w14:paraId="09D0C787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5C2D3F">
        <w:rPr>
          <w:rFonts w:hint="cs"/>
          <w:b/>
          <w:bCs/>
          <w:i/>
          <w:iCs/>
          <w:sz w:val="30"/>
          <w:szCs w:val="30"/>
          <w:cs/>
          <w:lang w:val="th-TH"/>
        </w:rPr>
        <w:lastRenderedPageBreak/>
        <w:t>การรวมธุรกิจภายใต้การควบคุมเดียวกัน</w:t>
      </w:r>
    </w:p>
    <w:p w14:paraId="09D0C788" w14:textId="77777777" w:rsidR="00553244" w:rsidRPr="005C2D3F" w:rsidRDefault="00553244" w:rsidP="002E289D">
      <w:pPr>
        <w:pStyle w:val="BodyText2"/>
        <w:tabs>
          <w:tab w:val="left" w:pos="540"/>
        </w:tabs>
        <w:ind w:left="540" w:right="47"/>
      </w:pPr>
    </w:p>
    <w:p w14:paraId="09D0C789" w14:textId="77777777" w:rsidR="00553244" w:rsidRPr="005C2D3F" w:rsidRDefault="00553244" w:rsidP="00553244">
      <w:pPr>
        <w:pStyle w:val="AccPolicyalternative"/>
      </w:pPr>
      <w:r w:rsidRPr="005C2D3F">
        <w:rPr>
          <w:rFonts w:hint="cs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5C2D3F">
        <w:rPr>
          <w:b w:val="0"/>
          <w:bCs/>
        </w:rPr>
        <w:t>2552</w:t>
      </w:r>
    </w:p>
    <w:p w14:paraId="09D0C78A" w14:textId="77777777" w:rsidR="00553244" w:rsidRPr="005C2D3F" w:rsidRDefault="00553244" w:rsidP="00553244">
      <w:pPr>
        <w:pStyle w:val="AccPolicyalternative"/>
      </w:pPr>
    </w:p>
    <w:p w14:paraId="09D0C78B" w14:textId="77777777" w:rsidR="0022605C" w:rsidRPr="005C2D3F" w:rsidRDefault="00553244" w:rsidP="0022605C">
      <w:pPr>
        <w:pStyle w:val="BodyText2"/>
        <w:tabs>
          <w:tab w:val="left" w:pos="540"/>
        </w:tabs>
        <w:ind w:left="540" w:right="18"/>
      </w:pPr>
      <w:r w:rsidRPr="005C2D3F">
        <w:rPr>
          <w:rFonts w:hint="cs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วันที่มีการรวมธุรกิจภายใต้การควบคุมเดียวกันแล้วแต่วันใดจะหลังกว่า เพื่อปรับปรุงงบการเงินเปรียบเทียบ สินทรัพย์และหนี้สินที่ได้มาจะถูกรับรู้ด้วยมูลค่าตามบัญชี</w:t>
      </w:r>
      <w:r w:rsidR="0022605C" w:rsidRPr="005C2D3F">
        <w:rPr>
          <w:rFonts w:hint="cs"/>
          <w:cs/>
        </w:rPr>
        <w:t>ของกิจการที่นำมารวมในงบการเงินรวมของกลุ่มกิจการก่อนการรวมธุรกิจ</w:t>
      </w:r>
      <w:r w:rsidRPr="005C2D3F">
        <w:rPr>
          <w:rFonts w:hint="cs"/>
          <w:cs/>
        </w:rPr>
        <w:t>ภายใต้การควบคุม</w:t>
      </w:r>
      <w:r w:rsidR="0022605C" w:rsidRPr="005C2D3F">
        <w:rPr>
          <w:rFonts w:hint="cs"/>
          <w:cs/>
        </w:rPr>
        <w:t>เดียวกัน</w:t>
      </w:r>
      <w:r w:rsidRPr="005C2D3F">
        <w:rPr>
          <w:rFonts w:hint="cs"/>
          <w:cs/>
        </w:rPr>
        <w:t xml:space="preserve"> </w:t>
      </w:r>
      <w:r w:rsidR="0022605C" w:rsidRPr="005C2D3F">
        <w:rPr>
          <w:rFonts w:hint="cs"/>
          <w:cs/>
        </w:rPr>
        <w:t>ส่วนประกอบอื่นของส่วนของเจ้าของที่ได้มาจากการรวมธุรกิจถือเป็นส่วนหนึ่งของส่วนของเจ้าของของกลุ่มบริษัท เงินสดจ่ายในการรวมธุรกิจรับรู้โดยตรงในส่วนของเจ้าของ</w:t>
      </w:r>
    </w:p>
    <w:p w14:paraId="09D0C78C" w14:textId="77777777" w:rsidR="00553244" w:rsidRPr="005C2D3F" w:rsidRDefault="00553244" w:rsidP="00553244">
      <w:pPr>
        <w:pStyle w:val="AccPolicyalternative"/>
      </w:pPr>
    </w:p>
    <w:p w14:paraId="09D0C78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09D0C78E" w14:textId="77777777" w:rsidR="00553244" w:rsidRPr="005C2D3F" w:rsidRDefault="00553244" w:rsidP="004F2A34">
      <w:pPr>
        <w:pStyle w:val="AccPolicyalternative"/>
        <w:rPr>
          <w:rFonts w:eastAsia="EucrosiaUPCBold"/>
          <w:cs/>
        </w:rPr>
      </w:pPr>
    </w:p>
    <w:p w14:paraId="09D0C78F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C2D3F">
        <w:rPr>
          <w:i/>
          <w:iCs/>
          <w:cs/>
        </w:rPr>
        <w:t>รายการบัญชีที่เป็นเงินตราต่างประเทศ</w:t>
      </w:r>
    </w:p>
    <w:p w14:paraId="09D0C790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9D0C791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5C2D3F">
        <w:rPr>
          <w:rFonts w:hint="cs"/>
          <w:cs/>
        </w:rPr>
        <w:t>แต่ละบริษัทใน</w:t>
      </w:r>
      <w:r w:rsidRPr="005C2D3F">
        <w:rPr>
          <w:cs/>
        </w:rPr>
        <w:t>กลุ่มบริษัท โดยใช้อัตราแลกเปลี่ยน ณ วันที่เกิดรายการ</w:t>
      </w:r>
    </w:p>
    <w:p w14:paraId="09D0C792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9D0C793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5C2D3F">
        <w:rPr>
          <w:rFonts w:hint="cs"/>
          <w:cs/>
        </w:rPr>
        <w:t>รายงาน</w:t>
      </w:r>
      <w:r w:rsidRPr="005C2D3F">
        <w:rPr>
          <w:cs/>
        </w:rPr>
        <w:t xml:space="preserve"> แปลงค่าเป็น</w:t>
      </w:r>
      <w:r w:rsidRPr="005C2D3F">
        <w:rPr>
          <w:rFonts w:hint="cs"/>
          <w:cs/>
        </w:rPr>
        <w:t>สกุลเงินที่ใช้ในการดำเนินงาน</w:t>
      </w:r>
      <w:r w:rsidRPr="005C2D3F">
        <w:rPr>
          <w:cs/>
        </w:rPr>
        <w:t>โดยใช้อัตราแลกเปลี่ยน ณ วันนั้น  กำไรหรือขาดทุนจากการแปลงค่าจะบันทึกในกำไร</w:t>
      </w:r>
      <w:r w:rsidRPr="005C2D3F">
        <w:rPr>
          <w:rFonts w:hint="cs"/>
          <w:cs/>
        </w:rPr>
        <w:t>หรือ</w:t>
      </w:r>
      <w:r w:rsidRPr="005C2D3F">
        <w:rPr>
          <w:cs/>
        </w:rPr>
        <w:t>ขาดทุน</w:t>
      </w:r>
      <w:r w:rsidRPr="005C2D3F">
        <w:rPr>
          <w:rFonts w:hint="cs"/>
          <w:cs/>
        </w:rPr>
        <w:t xml:space="preserve"> ส่วนรายการที่ป้องกันความเสี่ยงด้วยสัญญา</w:t>
      </w:r>
      <w:r w:rsidRPr="005C2D3F">
        <w:rPr>
          <w:cs/>
        </w:rPr>
        <w:t>แลกเปลี่ยนเงินตราต่างประเทศและอัตราดอกเบี้ย</w:t>
      </w:r>
      <w:r w:rsidRPr="005C2D3F">
        <w:rPr>
          <w:rFonts w:hint="cs"/>
          <w:cs/>
        </w:rPr>
        <w:t>จะบันทึกตามอัตราซื้อขายล่วงหน้า ผลต่างของอัตราแลกเปลี่ยนปัจจุบันกับอัตราแลกเปลี่ยนเงินตราต่างประเทศล่วงหน้าบันทึกเป็นรายการรอตัดบัญชี และตัดบัญชีเป็นรายได้หรือค่าใช้จ่ายตามวิธีเส้นตรงตลอดอายุของสัญญา</w:t>
      </w:r>
      <w:r w:rsidRPr="005C2D3F">
        <w:rPr>
          <w:cs/>
        </w:rPr>
        <w:t>แลกเปลี่ยนเงินตราต่างประเทศและอัตราดอกเบี้ย</w:t>
      </w:r>
      <w:r w:rsidRPr="005C2D3F">
        <w:rPr>
          <w:rFonts w:hint="cs"/>
          <w:cs/>
        </w:rPr>
        <w:t>นั้น</w:t>
      </w:r>
    </w:p>
    <w:p w14:paraId="09D0C79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09D0C795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C2D3F">
        <w:rPr>
          <w:rFonts w:hint="cs"/>
          <w:cs/>
        </w:rPr>
        <w:t>ซึ่ง</w:t>
      </w:r>
      <w:r w:rsidRPr="005C2D3F">
        <w:rPr>
          <w:cs/>
        </w:rPr>
        <w:t>บันทึกตามเกณฑ์ราคาทุนเดิม แปลงค่าเป็น</w:t>
      </w:r>
      <w:r w:rsidRPr="005C2D3F">
        <w:rPr>
          <w:rFonts w:hint="cs"/>
          <w:cs/>
        </w:rPr>
        <w:t>สกุลเงินที่ใช้ในการดำเนินงาน</w:t>
      </w:r>
      <w:r w:rsidRPr="005C2D3F">
        <w:rPr>
          <w:cs/>
        </w:rPr>
        <w:t xml:space="preserve">โดยใช้อัตราแลกเปลี่ยน ณ วันที่เกิดรายการ </w:t>
      </w:r>
    </w:p>
    <w:p w14:paraId="09D0C796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09D0C797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00" w:themeColor="text1"/>
        </w:rPr>
      </w:pPr>
      <w:r w:rsidRPr="005C2D3F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09D0C798" w14:textId="77777777" w:rsidR="00D403E8" w:rsidRPr="005C2D3F" w:rsidRDefault="00D403E8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09D0C799" w14:textId="77777777" w:rsidR="004B47C2" w:rsidRPr="005C2D3F" w:rsidRDefault="004B47C2" w:rsidP="00F77992">
      <w:pPr>
        <w:pStyle w:val="BodyText2"/>
        <w:tabs>
          <w:tab w:val="left" w:pos="540"/>
        </w:tabs>
        <w:spacing w:line="240" w:lineRule="auto"/>
        <w:ind w:right="43"/>
        <w:rPr>
          <w:i/>
          <w:iCs/>
        </w:rPr>
      </w:pPr>
    </w:p>
    <w:p w14:paraId="09D0C79A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C2D3F">
        <w:rPr>
          <w:i/>
          <w:iCs/>
          <w:cs/>
        </w:rPr>
        <w:lastRenderedPageBreak/>
        <w:t>หน่วยงานในต่างประเทศ</w:t>
      </w:r>
    </w:p>
    <w:p w14:paraId="09D0C79B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09D0C79C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5C2D3F">
        <w:rPr>
          <w:rFonts w:hint="cs"/>
          <w:cs/>
        </w:rPr>
        <w:t>รายงาน</w:t>
      </w:r>
    </w:p>
    <w:p w14:paraId="09D0C79D" w14:textId="77777777" w:rsidR="00386FED" w:rsidRPr="005C2D3F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09D0C79E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รายได้และค่าใช้จ่ายของ</w:t>
      </w:r>
      <w:r w:rsidRPr="005C2D3F">
        <w:rPr>
          <w:rFonts w:hint="cs"/>
          <w:cs/>
        </w:rPr>
        <w:t>หน่วยงาน</w:t>
      </w:r>
      <w:r w:rsidRPr="005C2D3F">
        <w:rPr>
          <w:cs/>
        </w:rPr>
        <w:t>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9D0C79F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9D0C7A0" w14:textId="77777777" w:rsidR="00553244" w:rsidRPr="005C2D3F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5C2D3F">
        <w:rPr>
          <w:cs/>
        </w:rPr>
        <w:t>ผลต่างจากอัตราแลกเปลี่ยนที่เกิดจากการแปลงค่า บันทึก</w:t>
      </w:r>
      <w:r w:rsidRPr="005C2D3F">
        <w:rPr>
          <w:rFonts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5C2D3F">
        <w:rPr>
          <w:cs/>
        </w:rPr>
        <w:t>จนกว่ามีการจำหน่ายเงินลงทุนนั้นออกไป</w:t>
      </w:r>
      <w:r w:rsidRPr="005C2D3F">
        <w:t xml:space="preserve"> </w:t>
      </w:r>
      <w:r w:rsidRPr="005C2D3F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9D0C7A1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9D0C7A2" w14:textId="77777777" w:rsidR="00553244" w:rsidRPr="005C2D3F" w:rsidRDefault="00553244" w:rsidP="00553244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เมื่อหน่วยงานต่างปร</w:t>
      </w:r>
      <w:r w:rsidRPr="005C2D3F">
        <w:rPr>
          <w:rFonts w:hint="cs"/>
          <w:sz w:val="30"/>
          <w:szCs w:val="30"/>
          <w:cs/>
        </w:rPr>
        <w:t>ะ</w:t>
      </w:r>
      <w:r w:rsidRPr="005C2D3F">
        <w:rPr>
          <w:sz w:val="30"/>
          <w:szCs w:val="30"/>
          <w:cs/>
        </w:rPr>
        <w:t>เทศถูกจำหน่ายส่วนได้เสียทั้งหมดหรือ</w:t>
      </w:r>
      <w:r w:rsidRPr="005C2D3F">
        <w:rPr>
          <w:rFonts w:hint="cs"/>
          <w:sz w:val="30"/>
          <w:szCs w:val="30"/>
          <w:cs/>
        </w:rPr>
        <w:t>เพียงบางส่วนที่ทำให้</w:t>
      </w:r>
      <w:r w:rsidRPr="005C2D3F">
        <w:rPr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หรือการควบคุมร่วมกัน </w:t>
      </w:r>
      <w:r w:rsidRPr="005C2D3F">
        <w:rPr>
          <w:rFonts w:hint="cs"/>
          <w:sz w:val="30"/>
          <w:szCs w:val="30"/>
          <w:cs/>
        </w:rPr>
        <w:t>ผล</w:t>
      </w:r>
      <w:r w:rsidRPr="005C2D3F">
        <w:rPr>
          <w:sz w:val="30"/>
          <w:szCs w:val="30"/>
          <w:cs/>
        </w:rPr>
        <w:t>สะสม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จัดประเภทเป็นกำไรหรือขาดทุน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5C2D3F">
        <w:rPr>
          <w:rFonts w:hint="cs"/>
          <w:sz w:val="30"/>
          <w:szCs w:val="30"/>
          <w:cs/>
        </w:rPr>
        <w:t>เพียงบางส่วน</w:t>
      </w:r>
      <w:r w:rsidRPr="005C2D3F">
        <w:rPr>
          <w:sz w:val="30"/>
          <w:szCs w:val="30"/>
          <w:cs/>
        </w:rPr>
        <w:t>แต่</w:t>
      </w:r>
      <w:r w:rsidRPr="005C2D3F">
        <w:rPr>
          <w:rFonts w:hint="cs"/>
          <w:sz w:val="30"/>
          <w:szCs w:val="30"/>
          <w:cs/>
        </w:rPr>
        <w:t>ยังคงมี</w:t>
      </w:r>
      <w:r w:rsidRPr="005C2D3F">
        <w:rPr>
          <w:sz w:val="30"/>
          <w:szCs w:val="30"/>
          <w:cs/>
        </w:rPr>
        <w:t xml:space="preserve">การควบคุม </w:t>
      </w:r>
      <w:r w:rsidRPr="005C2D3F">
        <w:rPr>
          <w:rFonts w:hint="cs"/>
          <w:sz w:val="30"/>
          <w:szCs w:val="30"/>
          <w:cs/>
        </w:rPr>
        <w:t>ผลสะสม</w:t>
      </w:r>
      <w:r w:rsidRPr="005C2D3F">
        <w:rPr>
          <w:sz w:val="30"/>
          <w:szCs w:val="30"/>
          <w:cs/>
        </w:rPr>
        <w:t>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5C2D3F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9D0C7A3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9D0C7A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5C2D3F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09D0C7A5" w14:textId="77777777" w:rsidR="002E289D" w:rsidRPr="005C2D3F" w:rsidRDefault="002E289D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9D0C7A6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9D0C7A7" w14:textId="77777777" w:rsidR="00553244" w:rsidRPr="005C2D3F" w:rsidRDefault="00553244" w:rsidP="00553244">
      <w:pPr>
        <w:spacing w:line="240" w:lineRule="auto"/>
        <w:ind w:left="810"/>
        <w:jc w:val="thaiDistribute"/>
        <w:rPr>
          <w:sz w:val="30"/>
          <w:szCs w:val="30"/>
          <w:cs/>
        </w:rPr>
      </w:pPr>
    </w:p>
    <w:p w14:paraId="09D0C7A8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เงินสดและรายการเทียบเท่าเงินสด</w:t>
      </w:r>
      <w:r w:rsidRPr="005C2D3F">
        <w:rPr>
          <w:rFonts w:hint="cs"/>
          <w:sz w:val="30"/>
          <w:szCs w:val="30"/>
          <w:cs/>
        </w:rPr>
        <w:t>ในงบกระแสเงินสด</w:t>
      </w:r>
      <w:r w:rsidRPr="005C2D3F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9D0C7A9" w14:textId="77777777" w:rsidR="00D403E8" w:rsidRPr="005C2D3F" w:rsidRDefault="00D403E8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09D0C7AA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09D0C7AB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</w:t>
      </w:r>
      <w:r w:rsidR="00B24802"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หมุนเวียน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อื่น</w:t>
      </w:r>
    </w:p>
    <w:p w14:paraId="09D0C7AC" w14:textId="77777777" w:rsidR="00553244" w:rsidRPr="005C2D3F" w:rsidRDefault="00553244" w:rsidP="00553244">
      <w:pPr>
        <w:spacing w:line="240" w:lineRule="auto"/>
        <w:ind w:left="810"/>
        <w:jc w:val="thaiDistribute"/>
        <w:rPr>
          <w:sz w:val="30"/>
          <w:szCs w:val="30"/>
        </w:rPr>
      </w:pPr>
    </w:p>
    <w:p w14:paraId="09D0C7AD" w14:textId="77777777" w:rsidR="00553244" w:rsidRPr="005C2D3F" w:rsidRDefault="00553244" w:rsidP="00553244">
      <w:pPr>
        <w:spacing w:line="240" w:lineRule="auto"/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ลูกหนี้การค้าและลูกหนี้</w:t>
      </w:r>
      <w:r w:rsidR="007A2F8F" w:rsidRPr="005C2D3F">
        <w:rPr>
          <w:rFonts w:hint="cs"/>
          <w:sz w:val="30"/>
          <w:szCs w:val="30"/>
          <w:cs/>
        </w:rPr>
        <w:t>หมุนเวียน</w:t>
      </w:r>
      <w:r w:rsidRPr="005C2D3F">
        <w:rPr>
          <w:sz w:val="30"/>
          <w:szCs w:val="30"/>
          <w:cs/>
        </w:rPr>
        <w:t>อื่นแสดงในราคาตามใบแจ้งหนี้หักค่าเผื่อหนี้สงสัยจะสูญ</w:t>
      </w:r>
    </w:p>
    <w:p w14:paraId="09D0C7AE" w14:textId="77777777" w:rsidR="0005565B" w:rsidRPr="005C2D3F" w:rsidRDefault="00553244" w:rsidP="00553244">
      <w:pPr>
        <w:spacing w:line="240" w:lineRule="auto"/>
        <w:ind w:left="54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ab/>
      </w:r>
    </w:p>
    <w:p w14:paraId="09D0C7AF" w14:textId="77777777" w:rsidR="00553244" w:rsidRPr="005C2D3F" w:rsidRDefault="00553244" w:rsidP="000249E5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</w:t>
      </w:r>
      <w:r w:rsidRPr="005C2D3F">
        <w:rPr>
          <w:rFonts w:hint="cs"/>
          <w:sz w:val="30"/>
          <w:szCs w:val="30"/>
          <w:cs/>
        </w:rPr>
        <w:t>จาก</w:t>
      </w:r>
      <w:r w:rsidRPr="005C2D3F">
        <w:rPr>
          <w:sz w:val="30"/>
          <w:szCs w:val="30"/>
          <w:cs/>
        </w:rPr>
        <w:t>บัญชีเมื่อทราบว่าเป็นหนี้สูญ</w:t>
      </w:r>
    </w:p>
    <w:p w14:paraId="09D0C7B0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  <w:cs/>
        </w:rPr>
      </w:pPr>
    </w:p>
    <w:p w14:paraId="09D0C7B1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09D0C7B2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09D0C7B3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5C2D3F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09D0C7B4" w14:textId="77777777" w:rsidR="00553244" w:rsidRPr="005C2D3F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p w14:paraId="09D0C7B5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5C2D3F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ต้นทุนสินค้าประกอบด้วยต้นทุนที่ซื้อ </w:t>
      </w:r>
      <w:r w:rsidRPr="005C2D3F">
        <w:rPr>
          <w:sz w:val="30"/>
          <w:szCs w:val="30"/>
          <w:cs/>
        </w:rPr>
        <w:t>ต้นทุนแปลงสภาพ</w:t>
      </w:r>
      <w:r w:rsidRPr="005C2D3F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09D0C7B6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0C7B7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9D0C7B8" w14:textId="77777777" w:rsidR="0069060D" w:rsidRPr="005C2D3F" w:rsidRDefault="0069060D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B9" w14:textId="77777777" w:rsidR="00FD1054" w:rsidRPr="005C2D3F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09D0C7BA" w14:textId="77777777" w:rsidR="0082206A" w:rsidRPr="005C2D3F" w:rsidRDefault="0082206A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0C7BB" w14:textId="77777777" w:rsidR="000A2DD3" w:rsidRPr="005C2D3F" w:rsidRDefault="000A2DD3" w:rsidP="000A2DD3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9D0C7BC" w14:textId="77777777" w:rsidR="000A2DD3" w:rsidRPr="005C2D3F" w:rsidRDefault="000A2DD3" w:rsidP="000A2DD3">
      <w:pPr>
        <w:pStyle w:val="ListParagraph"/>
        <w:ind w:left="518"/>
        <w:jc w:val="both"/>
        <w:rPr>
          <w:sz w:val="20"/>
          <w:szCs w:val="20"/>
          <w:cs/>
        </w:rPr>
      </w:pPr>
    </w:p>
    <w:p w14:paraId="09D0C7BD" w14:textId="77777777" w:rsidR="000A2DD3" w:rsidRPr="005C2D3F" w:rsidRDefault="000A2DD3" w:rsidP="0082206A">
      <w:pPr>
        <w:pStyle w:val="AccPolicyHeading"/>
        <w:rPr>
          <w:i w:val="0"/>
          <w:iCs w:val="0"/>
          <w:sz w:val="24"/>
          <w:szCs w:val="24"/>
        </w:rPr>
      </w:pPr>
      <w:r w:rsidRPr="005C2D3F">
        <w:rPr>
          <w:rFonts w:hint="cs"/>
          <w:i w:val="0"/>
          <w:iCs w:val="0"/>
          <w:cs/>
        </w:rPr>
        <w:t>สินทรัพย์ไม่หมุนเวียน (ซึ่งประกอบด้วยสินทรัพย์และหนี้สิน)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5C2D3F">
        <w:rPr>
          <w:i w:val="0"/>
          <w:iCs w:val="0"/>
        </w:rPr>
        <w:t> </w:t>
      </w:r>
      <w:r w:rsidRPr="005C2D3F">
        <w:rPr>
          <w:rFonts w:hint="cs"/>
          <w:i w:val="0"/>
          <w:iCs w:val="0"/>
          <w:cs/>
        </w:rPr>
        <w:t xml:space="preserve">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5C2D3F">
        <w:rPr>
          <w:i w:val="0"/>
          <w:iCs w:val="0"/>
        </w:rPr>
        <w:t> </w:t>
      </w:r>
      <w:r w:rsidRPr="005C2D3F">
        <w:rPr>
          <w:rFonts w:hint="cs"/>
          <w:i w:val="0"/>
          <w:iCs w:val="0"/>
          <w:cs/>
        </w:rPr>
        <w:t xml:space="preserve"> </w:t>
      </w:r>
    </w:p>
    <w:p w14:paraId="09D0C7BE" w14:textId="77777777" w:rsidR="000A2DD3" w:rsidRPr="005C2D3F" w:rsidRDefault="000A2DD3" w:rsidP="0082206A">
      <w:pPr>
        <w:pStyle w:val="AccPolicyHeading"/>
        <w:rPr>
          <w:i w:val="0"/>
          <w:iCs w:val="0"/>
        </w:rPr>
      </w:pPr>
    </w:p>
    <w:p w14:paraId="09D0C7BF" w14:textId="77777777" w:rsidR="000A2DD3" w:rsidRPr="005C2D3F" w:rsidRDefault="000A2DD3" w:rsidP="0082206A">
      <w:pPr>
        <w:pStyle w:val="AccPolicyHeading"/>
        <w:rPr>
          <w:i w:val="0"/>
          <w:iCs w:val="0"/>
        </w:rPr>
      </w:pPr>
      <w:r w:rsidRPr="005C2D3F">
        <w:rPr>
          <w:rFonts w:hint="cs"/>
          <w:i w:val="0"/>
          <w:iCs w:val="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09D0C7C0" w14:textId="77777777" w:rsidR="00FD1054" w:rsidRPr="005C2D3F" w:rsidRDefault="00FD1054" w:rsidP="0082206A">
      <w:pPr>
        <w:pStyle w:val="AccPolicyHeading"/>
      </w:pPr>
    </w:p>
    <w:p w14:paraId="09D0C7C1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ในตราสารทุน</w:t>
      </w:r>
    </w:p>
    <w:p w14:paraId="09D0C7C2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C3" w14:textId="77777777" w:rsidR="00553244" w:rsidRPr="005C2D3F" w:rsidRDefault="00553244" w:rsidP="00BF131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นอกเหนือจากที่ถือไว้เพื่อค้าจัดประเภทเป็นเงินลงทุน</w:t>
      </w:r>
      <w:r w:rsidRPr="005C2D3F">
        <w:rPr>
          <w:rFonts w:asciiTheme="majorBidi" w:hAnsiTheme="majorBidi" w:cstheme="majorBidi"/>
          <w:sz w:val="30"/>
          <w:szCs w:val="30"/>
        </w:rPr>
        <w:br/>
      </w:r>
      <w:r w:rsidRPr="005C2D3F">
        <w:rPr>
          <w:rFonts w:asciiTheme="majorBidi" w:hAnsiTheme="majorBidi" w:cstheme="majorBidi"/>
          <w:sz w:val="30"/>
          <w:szCs w:val="30"/>
          <w:cs/>
        </w:rPr>
        <w:t>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5C2D3F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C2D3F">
        <w:rPr>
          <w:rFonts w:asciiTheme="majorBidi" w:hAnsiTheme="majorBidi" w:cstheme="majorBidi"/>
          <w:sz w:val="30"/>
          <w:szCs w:val="30"/>
          <w:cs/>
        </w:rPr>
        <w:t>ขาดทุน เมื่อมีการตัดจำหน่ายเงินลงทุน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จะรับรู้ผลกำไรหรือขาดทุนสะสมที่เคยบันทึกในส่วนของผู้ถือหุ้นโดยตรงเข้าในกำไร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C2D3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D0C7C4" w14:textId="77777777" w:rsidR="0082206A" w:rsidRPr="005C2D3F" w:rsidRDefault="0082206A" w:rsidP="00BF131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0C7C5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ด้อยค่า</w:t>
      </w:r>
    </w:p>
    <w:p w14:paraId="09D0C7C6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C7" w14:textId="77777777" w:rsidR="00056C1A" w:rsidRPr="005C2D3F" w:rsidRDefault="00553244" w:rsidP="00D403E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ณ วันที่</w:t>
      </w:r>
      <w:r w:rsidRPr="005C2D3F">
        <w:rPr>
          <w:rFonts w:hint="cs"/>
          <w:sz w:val="30"/>
          <w:szCs w:val="30"/>
          <w:cs/>
        </w:rPr>
        <w:t>รายงาน</w:t>
      </w:r>
    </w:p>
    <w:p w14:paraId="09D0C7C8" w14:textId="77777777" w:rsidR="0082206A" w:rsidRPr="005C2D3F" w:rsidRDefault="0082206A" w:rsidP="0082206A">
      <w:pPr>
        <w:pStyle w:val="AccPolicyHeading"/>
      </w:pPr>
    </w:p>
    <w:p w14:paraId="09D0C7C9" w14:textId="77777777" w:rsidR="00553244" w:rsidRPr="005C2D3F" w:rsidRDefault="00553244" w:rsidP="0082206A">
      <w:pPr>
        <w:pStyle w:val="AccPolicyHeading"/>
      </w:pPr>
      <w:r w:rsidRPr="005C2D3F">
        <w:rPr>
          <w:cs/>
        </w:rPr>
        <w:t>การจำหน่ายเงินลงทุน</w:t>
      </w:r>
    </w:p>
    <w:p w14:paraId="09D0C7CA" w14:textId="77777777" w:rsidR="00005884" w:rsidRPr="005C2D3F" w:rsidRDefault="00005884" w:rsidP="0082206A">
      <w:pPr>
        <w:pStyle w:val="AccPolicyHeading"/>
      </w:pPr>
    </w:p>
    <w:p w14:paraId="09D0C7CB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9D0C7CC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CD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9D0C7CE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CF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9D0C7D0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09D0C7D1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9D0C7D2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09D0C7D3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5C2D3F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</w:p>
    <w:p w14:paraId="09D0C7D4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D0C7D5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9D0C7D6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lastRenderedPageBreak/>
        <w:t>ค่าเสื่อมราคาจะบันทึกในกำไร</w:t>
      </w:r>
      <w:r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แต่ละรายการ ประมาณการอายุการใช้งานของสินทรัพย์แสดงได้ดังนี้</w:t>
      </w:r>
    </w:p>
    <w:p w14:paraId="09D0C7D7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5850"/>
        <w:gridCol w:w="1890"/>
      </w:tblGrid>
      <w:tr w:rsidR="00553244" w:rsidRPr="005C2D3F" w14:paraId="09D0C7DA" w14:textId="77777777" w:rsidTr="00553244">
        <w:tc>
          <w:tcPr>
            <w:tcW w:w="5850" w:type="dxa"/>
            <w:shd w:val="clear" w:color="auto" w:fill="auto"/>
          </w:tcPr>
          <w:p w14:paraId="09D0C7D8" w14:textId="77777777" w:rsidR="00553244" w:rsidRPr="005C2D3F" w:rsidRDefault="00553244" w:rsidP="00553244">
            <w:pPr>
              <w:spacing w:line="240" w:lineRule="auto"/>
              <w:ind w:left="252" w:right="-43" w:hanging="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shd w:val="clear" w:color="auto" w:fill="auto"/>
          </w:tcPr>
          <w:p w14:paraId="09D0C7D9" w14:textId="77777777" w:rsidR="00553244" w:rsidRPr="005C2D3F" w:rsidRDefault="00DC0BA8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9D0C7DD" w14:textId="77777777" w:rsidTr="00553244">
        <w:tc>
          <w:tcPr>
            <w:tcW w:w="5850" w:type="dxa"/>
            <w:shd w:val="clear" w:color="auto" w:fill="auto"/>
          </w:tcPr>
          <w:p w14:paraId="09D0C7DB" w14:textId="77777777" w:rsidR="00553244" w:rsidRPr="005C2D3F" w:rsidRDefault="00553244" w:rsidP="00553244">
            <w:pPr>
              <w:spacing w:line="240" w:lineRule="auto"/>
              <w:ind w:left="252" w:right="-43" w:hanging="37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9D0C7DC" w14:textId="77777777" w:rsidR="00553244" w:rsidRPr="005C2D3F" w:rsidRDefault="00553244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20 - 30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9D0C7DE" w14:textId="77777777" w:rsidR="00473A6A" w:rsidRPr="005C2D3F" w:rsidRDefault="00473A6A" w:rsidP="00473A6A">
      <w:pPr>
        <w:pStyle w:val="BodyText2"/>
        <w:tabs>
          <w:tab w:val="left" w:pos="540"/>
        </w:tabs>
        <w:rPr>
          <w:rFonts w:asciiTheme="majorBidi" w:hAnsiTheme="majorBidi" w:cstheme="majorBidi"/>
        </w:rPr>
      </w:pPr>
      <w:r w:rsidRPr="005C2D3F">
        <w:rPr>
          <w:rFonts w:asciiTheme="majorBidi" w:hAnsiTheme="majorBidi" w:cstheme="majorBidi"/>
          <w:cs/>
        </w:rPr>
        <w:tab/>
      </w:r>
    </w:p>
    <w:p w14:paraId="09D0C7DF" w14:textId="77777777" w:rsidR="00473A6A" w:rsidRPr="005C2D3F" w:rsidRDefault="00473A6A" w:rsidP="00473A6A">
      <w:pPr>
        <w:pStyle w:val="BodyText2"/>
        <w:tabs>
          <w:tab w:val="left" w:pos="540"/>
        </w:tabs>
        <w:rPr>
          <w:i/>
          <w:iCs/>
        </w:rPr>
      </w:pPr>
      <w:r w:rsidRPr="005C2D3F">
        <w:rPr>
          <w:rFonts w:asciiTheme="majorBidi" w:hAnsiTheme="majorBidi" w:cstheme="majorBidi"/>
          <w:cs/>
        </w:rPr>
        <w:tab/>
      </w:r>
      <w:r w:rsidRPr="005C2D3F">
        <w:rPr>
          <w:rFonts w:asciiTheme="majorBidi" w:hAnsiTheme="majorBidi" w:cstheme="majorBidi" w:hint="cs"/>
          <w:cs/>
        </w:rPr>
        <w:t xml:space="preserve"> </w:t>
      </w:r>
      <w:r w:rsidRPr="005C2D3F">
        <w:rPr>
          <w:i/>
          <w:iCs/>
          <w:cs/>
        </w:rPr>
        <w:t>การจัดประเภทไปยังที่ดิน อาคารและอุปกรณ์</w:t>
      </w:r>
    </w:p>
    <w:p w14:paraId="09D0C7E0" w14:textId="77777777" w:rsidR="00473A6A" w:rsidRPr="0029646F" w:rsidRDefault="00473A6A" w:rsidP="00473A6A">
      <w:pPr>
        <w:pStyle w:val="BodyText2"/>
        <w:tabs>
          <w:tab w:val="left" w:pos="567"/>
        </w:tabs>
        <w:ind w:left="567"/>
      </w:pPr>
    </w:p>
    <w:p w14:paraId="09D0C7E1" w14:textId="77777777" w:rsidR="00804A8C" w:rsidRPr="005C2D3F" w:rsidRDefault="00473A6A" w:rsidP="00D403E8">
      <w:pPr>
        <w:pStyle w:val="BodyText2"/>
        <w:tabs>
          <w:tab w:val="left" w:pos="567"/>
        </w:tabs>
        <w:ind w:left="567"/>
      </w:pPr>
      <w:r w:rsidRPr="005C2D3F">
        <w:rPr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09D0C7E2" w14:textId="77777777" w:rsidR="00BF1319" w:rsidRPr="005C2D3F" w:rsidRDefault="00BF1319" w:rsidP="00D403E8">
      <w:pPr>
        <w:pStyle w:val="BodyText2"/>
        <w:tabs>
          <w:tab w:val="left" w:pos="567"/>
        </w:tabs>
        <w:ind w:left="567"/>
      </w:pPr>
    </w:p>
    <w:p w14:paraId="09D0C7E3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9D0C7E4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E5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9D0C7E6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D0C7E7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9D0C7E8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E9" w14:textId="77777777" w:rsidR="00492566" w:rsidRPr="005C2D3F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9D0C7EA" w14:textId="77777777" w:rsidR="00553244" w:rsidRPr="0029646F" w:rsidRDefault="00492566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</w:rPr>
        <w:t xml:space="preserve"> </w:t>
      </w:r>
    </w:p>
    <w:p w14:paraId="09D0C7EB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09D0C7EC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7ED" w14:textId="77777777" w:rsidR="00553244" w:rsidRPr="005C2D3F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09D0C7EE" w14:textId="77777777" w:rsidR="00553244" w:rsidRPr="0029646F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9D0C7EF" w14:textId="77777777" w:rsidR="00553244" w:rsidRPr="005C2D3F" w:rsidRDefault="00553244" w:rsidP="0055324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ขาดทุน </w:t>
      </w:r>
    </w:p>
    <w:p w14:paraId="09D0C7F0" w14:textId="77777777" w:rsidR="0069060D" w:rsidRDefault="0069060D" w:rsidP="00553244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09D0C7F1" w14:textId="77777777" w:rsidR="0029646F" w:rsidRDefault="0029646F" w:rsidP="00553244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09D0C7F2" w14:textId="77777777" w:rsidR="0029646F" w:rsidRPr="005C2D3F" w:rsidRDefault="0029646F" w:rsidP="00553244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09D0C7F3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09D0C7F4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D0C7F5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09D0C7F6" w14:textId="77777777" w:rsidR="00553244" w:rsidRPr="005C2D3F" w:rsidRDefault="00553244" w:rsidP="00553244">
      <w:pPr>
        <w:spacing w:line="240" w:lineRule="auto"/>
        <w:ind w:left="540"/>
        <w:jc w:val="both"/>
        <w:rPr>
          <w:rFonts w:asciiTheme="majorBidi" w:hAnsiTheme="majorBidi" w:cstheme="majorBidi"/>
          <w:color w:val="000000"/>
        </w:rPr>
      </w:pPr>
    </w:p>
    <w:p w14:paraId="09D0C7F7" w14:textId="77777777" w:rsidR="00473A6A" w:rsidRPr="005C2D3F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9D0C7F8" w14:textId="77777777" w:rsidR="00473A6A" w:rsidRPr="005C2D3F" w:rsidRDefault="00473A6A" w:rsidP="00473A6A">
      <w:pPr>
        <w:pStyle w:val="BodyText2"/>
        <w:tabs>
          <w:tab w:val="left" w:pos="567"/>
        </w:tabs>
        <w:ind w:left="567"/>
        <w:rPr>
          <w:sz w:val="24"/>
          <w:szCs w:val="24"/>
        </w:rPr>
      </w:pPr>
    </w:p>
    <w:p w14:paraId="09D0C7F9" w14:textId="77777777" w:rsidR="00473A6A" w:rsidRPr="005C2D3F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9D0C7FA" w14:textId="77777777" w:rsidR="00056C1A" w:rsidRPr="005C2D3F" w:rsidRDefault="00056C1A" w:rsidP="00553244">
      <w:pPr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09D0C7FB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9D0C7FC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C7FD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9D0C7FE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C7FF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09D0C800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C801" w14:textId="77777777" w:rsidR="003E530D" w:rsidRPr="005C2D3F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9D0C802" w14:textId="77777777" w:rsidR="003E530D" w:rsidRPr="005C2D3F" w:rsidRDefault="003E530D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03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09D0C804" w14:textId="77777777" w:rsidR="003E530D" w:rsidRPr="005C2D3F" w:rsidRDefault="003E530D" w:rsidP="00553244">
      <w:pPr>
        <w:rPr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5C2D3F" w14:paraId="09D0C807" w14:textId="77777777" w:rsidTr="00553244">
        <w:tc>
          <w:tcPr>
            <w:tcW w:w="4770" w:type="dxa"/>
          </w:tcPr>
          <w:p w14:paraId="09D0C805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09D0C806" w14:textId="77777777" w:rsidR="00553244" w:rsidRPr="005C2D3F" w:rsidRDefault="00553244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456F"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- 20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9D0C80A" w14:textId="77777777" w:rsidTr="00553244">
        <w:tc>
          <w:tcPr>
            <w:tcW w:w="4770" w:type="dxa"/>
          </w:tcPr>
          <w:p w14:paraId="09D0C808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160" w:type="dxa"/>
          </w:tcPr>
          <w:p w14:paraId="09D0C809" w14:textId="77777777" w:rsidR="00553244" w:rsidRPr="005C2D3F" w:rsidRDefault="000D456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9D0C80D" w14:textId="77777777" w:rsidTr="00553244">
        <w:tc>
          <w:tcPr>
            <w:tcW w:w="4770" w:type="dxa"/>
          </w:tcPr>
          <w:p w14:paraId="09D0C80B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09D0C80C" w14:textId="77777777" w:rsidR="00553244" w:rsidRPr="005C2D3F" w:rsidRDefault="000D456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3 - 1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9D0C810" w14:textId="77777777" w:rsidTr="00553244">
        <w:tc>
          <w:tcPr>
            <w:tcW w:w="4770" w:type="dxa"/>
          </w:tcPr>
          <w:p w14:paraId="09D0C80E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เครื่องจักร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2160" w:type="dxa"/>
          </w:tcPr>
          <w:p w14:paraId="09D0C80F" w14:textId="77777777" w:rsidR="00553244" w:rsidRPr="005C2D3F" w:rsidRDefault="000D456F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9D0C813" w14:textId="77777777" w:rsidTr="00553244">
        <w:tc>
          <w:tcPr>
            <w:tcW w:w="4770" w:type="dxa"/>
          </w:tcPr>
          <w:p w14:paraId="09D0C811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09D0C812" w14:textId="77777777" w:rsidR="00553244" w:rsidRPr="005C2D3F" w:rsidRDefault="00553244" w:rsidP="00B52030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3244" w:rsidRPr="005C2D3F" w14:paraId="09D0C816" w14:textId="77777777" w:rsidTr="00553244">
        <w:tc>
          <w:tcPr>
            <w:tcW w:w="4770" w:type="dxa"/>
          </w:tcPr>
          <w:p w14:paraId="09D0C814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14:paraId="09D0C815" w14:textId="77777777" w:rsidR="00553244" w:rsidRPr="005C2D3F" w:rsidRDefault="00275649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456F"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- 1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9D0C817" w14:textId="77777777" w:rsidR="00DB629C" w:rsidRPr="005C2D3F" w:rsidRDefault="00DB629C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18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B52030" w:rsidRPr="005C2D3F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Pr="005C2D3F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</w:p>
    <w:p w14:paraId="09D0C819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1A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9D0C81B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1C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9D0C81D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cs/>
        </w:rPr>
      </w:pPr>
    </w:p>
    <w:p w14:paraId="09D0C81E" w14:textId="77777777" w:rsidR="00553244" w:rsidRPr="005C2D3F" w:rsidRDefault="00553244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ที่กลุ่มบริษัทซื้อมาและมีอายุการใช้งานจำกัด แสดงในราคาทุนหักค่าตัดจำหน่ายสะสมและ</w:t>
      </w:r>
      <w:r w:rsidRPr="005C2D3F">
        <w:rPr>
          <w:rFonts w:asciiTheme="majorBidi" w:hAnsiTheme="majorBidi" w:cstheme="majorBidi"/>
          <w:sz w:val="30"/>
          <w:szCs w:val="30"/>
        </w:rPr>
        <w:br/>
      </w:r>
      <w:r w:rsidRPr="005C2D3F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9D0C81F" w14:textId="77777777" w:rsidR="00D403E8" w:rsidRPr="005C2D3F" w:rsidRDefault="00D403E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20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09D0C82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2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5C2D3F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9D0C823" w14:textId="77777777" w:rsidR="00553244" w:rsidRPr="005C2D3F" w:rsidRDefault="00553244" w:rsidP="00553244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9D0C824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9D0C82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5C2D3F" w14:paraId="09D0C828" w14:textId="77777777" w:rsidTr="00553244">
        <w:tc>
          <w:tcPr>
            <w:tcW w:w="4770" w:type="dxa"/>
          </w:tcPr>
          <w:p w14:paraId="09D0C826" w14:textId="77777777" w:rsidR="00553244" w:rsidRPr="005C2D3F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160" w:type="dxa"/>
          </w:tcPr>
          <w:p w14:paraId="09D0C827" w14:textId="77777777" w:rsidR="00553244" w:rsidRPr="005C2D3F" w:rsidRDefault="00553244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BB7FE7" w:rsidRPr="005C2D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5138" w:rsidRPr="005C2D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9D0C829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2A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5C2D3F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09D0C82B" w14:textId="77777777" w:rsidR="00B54DD9" w:rsidRPr="005C2D3F" w:rsidRDefault="00B54DD9" w:rsidP="00553244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09D0C82C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</w:p>
    <w:p w14:paraId="09D0C82D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D0C82E" w14:textId="77777777" w:rsidR="0053400D" w:rsidRPr="005C2D3F" w:rsidRDefault="00553244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C2D3F">
        <w:rPr>
          <w:rFonts w:asciiTheme="majorBidi" w:hAnsiTheme="majorBidi" w:cstheme="majorBidi"/>
          <w:sz w:val="30"/>
          <w:szCs w:val="30"/>
        </w:rPr>
        <w:t xml:space="preserve"> 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09D0C82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</w:t>
      </w:r>
    </w:p>
    <w:p w14:paraId="09D0C830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3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9D0C832" w14:textId="77777777" w:rsidR="0005565B" w:rsidRPr="005C2D3F" w:rsidRDefault="0005565B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D0C833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9D0C834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3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9D0C836" w14:textId="77777777" w:rsidR="00503D96" w:rsidRPr="005C2D3F" w:rsidRDefault="00503D9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37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พย์ที่ไม่ใช่สินทรัพย์ทางการเงิน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9D0C838" w14:textId="77777777" w:rsidR="00425523" w:rsidRPr="005C2D3F" w:rsidRDefault="00425523" w:rsidP="00F26C39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D0C839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การกลับรายการด้อยค่า</w:t>
      </w:r>
    </w:p>
    <w:p w14:paraId="09D0C83A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3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่าที่เคยรับรู้ในกำไรหรือขาดทุน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 การกลับราย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การจะถูกบันทึกในกำไรหรือขาดทุน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9D0C83C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D0C83D" w14:textId="77777777" w:rsidR="004F2A34" w:rsidRPr="005C2D3F" w:rsidRDefault="004F2A3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0C83E" w14:textId="77777777" w:rsidR="00553244" w:rsidRPr="005C2D3F" w:rsidRDefault="00553244" w:rsidP="00E741A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้อบ่งชี้เรื่องการด้อยค่าหรือไม่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9D0C83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9D0C840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9D0C841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sz w:val="24"/>
          <w:szCs w:val="24"/>
          <w:cs/>
        </w:rPr>
      </w:pPr>
    </w:p>
    <w:p w14:paraId="09D0C84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09D0C843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/>
          <w:sz w:val="24"/>
          <w:szCs w:val="24"/>
          <w:cs/>
        </w:rPr>
      </w:pPr>
    </w:p>
    <w:p w14:paraId="09D0C84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790A3A"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หมุนเวียน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อื่น</w:t>
      </w:r>
    </w:p>
    <w:p w14:paraId="09D0C84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4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เจ้าหนี้การค้าและเจ้าหนี้</w:t>
      </w:r>
      <w:r w:rsidR="00790A3A" w:rsidRPr="005C2D3F">
        <w:rPr>
          <w:rFonts w:hint="cs"/>
          <w:sz w:val="30"/>
          <w:szCs w:val="30"/>
          <w:cs/>
        </w:rPr>
        <w:t>หมุนเวียน</w:t>
      </w:r>
      <w:r w:rsidRPr="005C2D3F">
        <w:rPr>
          <w:sz w:val="30"/>
          <w:szCs w:val="30"/>
          <w:cs/>
        </w:rPr>
        <w:t>อื่นแสดงในราคาทุน</w:t>
      </w:r>
    </w:p>
    <w:p w14:paraId="09D0C847" w14:textId="77777777" w:rsidR="008D621D" w:rsidRPr="005C2D3F" w:rsidRDefault="008D621D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2"/>
          <w:szCs w:val="22"/>
        </w:rPr>
      </w:pPr>
    </w:p>
    <w:p w14:paraId="09D0C848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09D0C849" w14:textId="77777777" w:rsidR="00056C1A" w:rsidRPr="005C2D3F" w:rsidRDefault="00056C1A" w:rsidP="00553244">
      <w:pPr>
        <w:pStyle w:val="ListParagraph"/>
        <w:ind w:left="540" w:firstLine="0"/>
        <w:rPr>
          <w:i w:val="0"/>
          <w:iCs w:val="0"/>
          <w:sz w:val="24"/>
          <w:szCs w:val="24"/>
          <w:cs/>
        </w:rPr>
      </w:pPr>
    </w:p>
    <w:p w14:paraId="09D0C84A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9D0C84B" w14:textId="77777777" w:rsidR="00553244" w:rsidRPr="005C2D3F" w:rsidRDefault="00553244" w:rsidP="00553244">
      <w:pPr>
        <w:tabs>
          <w:tab w:val="left" w:pos="720"/>
        </w:tabs>
        <w:ind w:left="540"/>
        <w:jc w:val="both"/>
        <w:rPr>
          <w:iCs/>
          <w:sz w:val="22"/>
          <w:szCs w:val="22"/>
        </w:rPr>
      </w:pPr>
    </w:p>
    <w:p w14:paraId="09D0C84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9D0C84D" w14:textId="77777777" w:rsidR="00E741AB" w:rsidRPr="005C2D3F" w:rsidRDefault="00E741AB" w:rsidP="00E741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09D0C84E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9D0C84F" w14:textId="77777777" w:rsidR="00553244" w:rsidRPr="005C2D3F" w:rsidRDefault="00553244" w:rsidP="00553244">
      <w:pPr>
        <w:spacing w:line="240" w:lineRule="auto"/>
        <w:ind w:left="540"/>
        <w:rPr>
          <w:i/>
        </w:rPr>
      </w:pPr>
    </w:p>
    <w:p w14:paraId="09D0C850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Pr="005C2D3F">
        <w:rPr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5C2D3F">
        <w:rPr>
          <w:rFonts w:hint="cs"/>
          <w:sz w:val="30"/>
          <w:szCs w:val="30"/>
          <w:cs/>
        </w:rPr>
        <w:t>ส</w:t>
      </w:r>
      <w:r w:rsidRPr="005C2D3F">
        <w:rPr>
          <w:sz w:val="30"/>
          <w:szCs w:val="30"/>
          <w:cs/>
        </w:rPr>
        <w:t xml:space="preserve">ดเพื่อให้เป็นมูลค่าปัจจุบัน </w:t>
      </w:r>
    </w:p>
    <w:p w14:paraId="09D0C851" w14:textId="77777777" w:rsidR="00553244" w:rsidRPr="005C2D3F" w:rsidRDefault="00553244" w:rsidP="00553244">
      <w:pPr>
        <w:spacing w:line="240" w:lineRule="auto"/>
        <w:ind w:left="540"/>
        <w:jc w:val="thaiDistribute"/>
        <w:rPr>
          <w:i/>
        </w:rPr>
      </w:pPr>
    </w:p>
    <w:p w14:paraId="09D0C85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การคำนวณ</w:t>
      </w:r>
      <w:r w:rsidRPr="005C2D3F">
        <w:rPr>
          <w:rFonts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5C2D3F">
        <w:rPr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5C2D3F">
        <w:rPr>
          <w:rFonts w:hint="cs"/>
          <w:sz w:val="30"/>
          <w:szCs w:val="30"/>
          <w:cs/>
        </w:rPr>
        <w:t xml:space="preserve">  </w:t>
      </w:r>
    </w:p>
    <w:p w14:paraId="09D0C853" w14:textId="77777777" w:rsidR="0064187C" w:rsidRPr="005C2D3F" w:rsidRDefault="0064187C">
      <w:pPr>
        <w:spacing w:line="240" w:lineRule="auto"/>
        <w:rPr>
          <w:cs/>
        </w:rPr>
      </w:pPr>
    </w:p>
    <w:p w14:paraId="09D0C854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5C2D3F">
        <w:rPr>
          <w:rFonts w:hint="cs"/>
          <w:spacing w:val="-4"/>
          <w:sz w:val="30"/>
          <w:szCs w:val="30"/>
          <w:cs/>
        </w:rPr>
        <w:t>ใน</w:t>
      </w:r>
      <w:r w:rsidRPr="005C2D3F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spacing w:val="-4"/>
          <w:sz w:val="30"/>
          <w:szCs w:val="30"/>
          <w:cs/>
        </w:rPr>
        <w:t>กำไร</w:t>
      </w:r>
      <w:r w:rsidRPr="005C2D3F">
        <w:rPr>
          <w:rFonts w:hint="cs"/>
          <w:spacing w:val="-4"/>
          <w:sz w:val="30"/>
          <w:szCs w:val="30"/>
          <w:cs/>
        </w:rPr>
        <w:t>หรือ</w:t>
      </w:r>
      <w:r w:rsidRPr="005C2D3F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C2D3F">
        <w:rPr>
          <w:rFonts w:hint="cs"/>
          <w:spacing w:val="-4"/>
          <w:sz w:val="30"/>
          <w:szCs w:val="30"/>
          <w:cs/>
        </w:rPr>
        <w:t>จะถูก</w:t>
      </w:r>
      <w:r w:rsidRPr="005C2D3F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5C2D3F">
        <w:rPr>
          <w:rFonts w:hint="cs"/>
          <w:spacing w:val="-4"/>
          <w:sz w:val="30"/>
          <w:szCs w:val="30"/>
          <w:cs/>
        </w:rPr>
        <w:t>ทันที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rFonts w:hint="cs"/>
          <w:spacing w:val="-4"/>
          <w:sz w:val="30"/>
          <w:szCs w:val="30"/>
          <w:cs/>
        </w:rPr>
        <w:t>กลุ่มบริษัท</w:t>
      </w:r>
      <w:r w:rsidRPr="005C2D3F">
        <w:rPr>
          <w:spacing w:val="-4"/>
          <w:sz w:val="30"/>
          <w:szCs w:val="30"/>
          <w:cs/>
        </w:rPr>
        <w:t>กำหนดดอกเบี้ยจ่าย</w:t>
      </w:r>
      <w:r w:rsidRPr="005C2D3F">
        <w:rPr>
          <w:rFonts w:hint="cs"/>
          <w:spacing w:val="-4"/>
          <w:sz w:val="30"/>
          <w:szCs w:val="30"/>
          <w:cs/>
        </w:rPr>
        <w:t>ของ</w:t>
      </w:r>
      <w:r w:rsidRPr="005C2D3F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09D0C85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เมื่อมีการ</w:t>
      </w:r>
      <w:r w:rsidRPr="005C2D3F">
        <w:rPr>
          <w:rFonts w:hint="cs"/>
          <w:sz w:val="30"/>
          <w:szCs w:val="30"/>
          <w:cs/>
        </w:rPr>
        <w:t>เปลี่ยนแปลง</w:t>
      </w:r>
      <w:r w:rsidRPr="005C2D3F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กำไร</w:t>
      </w:r>
      <w:r w:rsidRPr="005C2D3F">
        <w:rPr>
          <w:rFonts w:hint="cs"/>
          <w:sz w:val="30"/>
          <w:szCs w:val="30"/>
          <w:cs/>
        </w:rPr>
        <w:t>หรือ</w:t>
      </w:r>
      <w:r w:rsidRPr="005C2D3F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C2D3F">
        <w:rPr>
          <w:rFonts w:hint="cs"/>
          <w:sz w:val="30"/>
          <w:szCs w:val="30"/>
          <w:cs/>
        </w:rPr>
        <w:t xml:space="preserve"> กลุ่มบริษัท</w:t>
      </w:r>
      <w:r w:rsidRPr="005C2D3F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C2D3F">
        <w:rPr>
          <w:rFonts w:hint="cs"/>
          <w:sz w:val="30"/>
          <w:szCs w:val="30"/>
          <w:cs/>
        </w:rPr>
        <w:t>พนักงาน</w:t>
      </w:r>
      <w:r w:rsidRPr="005C2D3F">
        <w:rPr>
          <w:sz w:val="30"/>
          <w:szCs w:val="30"/>
          <w:cs/>
        </w:rPr>
        <w:t>เมื่อเกิดขึ้น</w:t>
      </w:r>
      <w:r w:rsidRPr="005C2D3F">
        <w:rPr>
          <w:rFonts w:hint="cs"/>
          <w:sz w:val="30"/>
          <w:szCs w:val="30"/>
          <w:cs/>
        </w:rPr>
        <w:t xml:space="preserve"> </w:t>
      </w:r>
    </w:p>
    <w:p w14:paraId="09D0C856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iCs/>
        </w:rPr>
      </w:pPr>
    </w:p>
    <w:p w14:paraId="09D0C857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09D0C858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iCs/>
        </w:rPr>
      </w:pPr>
    </w:p>
    <w:p w14:paraId="09D0C85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Pr="005C2D3F">
        <w:rPr>
          <w:sz w:val="30"/>
          <w:szCs w:val="30"/>
          <w:cs/>
        </w:rPr>
        <w:t>ปัจจุบันและงวดก่อน</w:t>
      </w:r>
      <w:r w:rsidRPr="005C2D3F">
        <w:rPr>
          <w:rFonts w:hint="cs"/>
          <w:sz w:val="30"/>
          <w:szCs w:val="30"/>
          <w:cs/>
        </w:rPr>
        <w:t>ๆ</w:t>
      </w:r>
      <w:r w:rsidRPr="005C2D3F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5C2D3F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09D0C85A" w14:textId="77777777" w:rsidR="00491B2F" w:rsidRPr="005C2D3F" w:rsidRDefault="00491B2F" w:rsidP="00553244">
      <w:pPr>
        <w:autoSpaceDE w:val="0"/>
        <w:autoSpaceDN w:val="0"/>
        <w:adjustRightInd w:val="0"/>
        <w:spacing w:line="240" w:lineRule="auto"/>
        <w:ind w:left="540"/>
        <w:jc w:val="thaiDistribute"/>
      </w:pPr>
    </w:p>
    <w:p w14:paraId="09D0C85B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09D0C85C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iCs/>
        </w:rPr>
      </w:pPr>
    </w:p>
    <w:p w14:paraId="09D0C85D" w14:textId="77777777" w:rsidR="00970D57" w:rsidRPr="005C2D3F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หรือเมื่อ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5C2D3F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5C2D3F">
        <w:rPr>
          <w:sz w:val="30"/>
          <w:szCs w:val="30"/>
        </w:rPr>
        <w:t xml:space="preserve">12 </w:t>
      </w:r>
      <w:r w:rsidRPr="005C2D3F">
        <w:rPr>
          <w:sz w:val="30"/>
          <w:szCs w:val="30"/>
          <w:cs/>
        </w:rPr>
        <w:t>เดือนนับจากวัน</w:t>
      </w:r>
      <w:r w:rsidRPr="005C2D3F">
        <w:rPr>
          <w:rFonts w:hint="cs"/>
          <w:sz w:val="30"/>
          <w:szCs w:val="30"/>
          <w:cs/>
        </w:rPr>
        <w:t>สิ้นรอบระยะเวลา</w:t>
      </w:r>
      <w:r w:rsidRPr="005C2D3F">
        <w:rPr>
          <w:sz w:val="30"/>
          <w:szCs w:val="30"/>
          <w:cs/>
        </w:rPr>
        <w:t>รายงาน</w:t>
      </w:r>
      <w:r w:rsidRPr="005C2D3F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09D0C85E" w14:textId="77777777" w:rsidR="004F2A34" w:rsidRPr="005C2D3F" w:rsidRDefault="004F2A3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9D0C85F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09D0C860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09D0C86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9D0C862" w14:textId="77777777" w:rsidR="008D621D" w:rsidRPr="005C2D3F" w:rsidRDefault="008D621D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cs/>
        </w:rPr>
      </w:pPr>
    </w:p>
    <w:p w14:paraId="09D0C863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09D0C864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6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C2D3F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5C2D3F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B629C" w:rsidRPr="005C2D3F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C2D3F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5C2D3F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09D0C866" w14:textId="77777777" w:rsidR="00DF704A" w:rsidRPr="005C2D3F" w:rsidRDefault="00DF704A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</w:rPr>
        <w:br w:type="page"/>
      </w:r>
    </w:p>
    <w:p w14:paraId="09D0C867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09D0C86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6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</w:t>
      </w:r>
      <w:r w:rsidR="004B22C6" w:rsidRPr="005C2D3F">
        <w:rPr>
          <w:rFonts w:asciiTheme="majorBidi" w:hAnsiTheme="majorBidi" w:cstheme="majorBidi" w:hint="cs"/>
          <w:sz w:val="30"/>
          <w:szCs w:val="30"/>
          <w:cs/>
        </w:rPr>
        <w:t>ตามปริมาณ</w:t>
      </w:r>
    </w:p>
    <w:p w14:paraId="09D0C86A" w14:textId="77777777" w:rsidR="0069060D" w:rsidRPr="005C2D3F" w:rsidRDefault="0069060D" w:rsidP="00553244">
      <w:pPr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09D0C86B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การขายสินค้าและให้บริการ</w:t>
      </w:r>
    </w:p>
    <w:p w14:paraId="09D0C86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6D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รายได้จากการให้บริการรับรู้เมื่อมีการให้บริการ  </w:t>
      </w:r>
    </w:p>
    <w:p w14:paraId="09D0C86E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6F" w14:textId="77777777" w:rsidR="00970D57" w:rsidRPr="005C2D3F" w:rsidRDefault="00553244" w:rsidP="00F26C3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C2D3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รายได้จากการให้บริการโฆษณารับรู้เป็นรายได้ในกำไรหรือขาดทุนตามเกณฑ์คงค้างหรือรับรู้เมื่อสามารถระบุความสำเร็จของการให้บริการได้อย่างน่าเชื่อถือและระดับความสำเร็จของการให้บริการนั้นพิจารณาจากงานที่ได้ให้บริการแล้ว</w:t>
      </w:r>
    </w:p>
    <w:p w14:paraId="09D0C870" w14:textId="77777777" w:rsidR="00970D57" w:rsidRPr="005C2D3F" w:rsidRDefault="00970D57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9D0C871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</w:t>
      </w:r>
    </w:p>
    <w:p w14:paraId="09D0C87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3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14:paraId="09D0C874" w14:textId="77777777" w:rsidR="00B54DD9" w:rsidRPr="005C2D3F" w:rsidRDefault="00B54DD9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09D0C875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รายได้ค่าเช่า</w:t>
      </w:r>
    </w:p>
    <w:p w14:paraId="09D0C87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7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9D0C87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9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</w:p>
    <w:p w14:paraId="09D0C87A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5C2D3F">
        <w:rPr>
          <w:rFonts w:asciiTheme="majorBidi" w:hAnsiTheme="majorBidi" w:cstheme="majorBidi"/>
          <w:sz w:val="30"/>
          <w:szCs w:val="30"/>
        </w:rPr>
        <w:t xml:space="preserve">  </w:t>
      </w:r>
    </w:p>
    <w:p w14:paraId="09D0C87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D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</w:t>
      </w:r>
    </w:p>
    <w:p w14:paraId="09D0C87E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0C87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14:paraId="09D0C880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81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14:paraId="09D0C882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p w14:paraId="09D0C883" w14:textId="77777777" w:rsidR="00553244" w:rsidRPr="005C2D3F" w:rsidRDefault="00A34B46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5C2D3F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09D0C884" w14:textId="77777777" w:rsidR="00D403E8" w:rsidRPr="005C2D3F" w:rsidRDefault="00D403E8" w:rsidP="00553244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p w14:paraId="09D0C88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09D0C88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9D0C887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</w:t>
      </w:r>
      <w:r w:rsidR="00970D57" w:rsidRPr="005C2D3F">
        <w:rPr>
          <w:rFonts w:asciiTheme="majorBidi" w:hAnsiTheme="majorBidi" w:cstheme="majorBidi"/>
          <w:sz w:val="30"/>
          <w:szCs w:val="30"/>
          <w:cs/>
        </w:rPr>
        <w:t>โดยวิธีเส้นตรงตลอดอายุสัญญาเช่า</w:t>
      </w:r>
      <w:r w:rsidR="00970D57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9D0C888" w14:textId="77777777" w:rsidR="0005565B" w:rsidRPr="005C2D3F" w:rsidRDefault="0005565B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09D0C889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9D0C88A" w14:textId="77777777" w:rsidR="00553244" w:rsidRPr="005C2D3F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9D0C88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9D0C88C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8D" w14:textId="77777777" w:rsidR="0064187C" w:rsidRPr="005C2D3F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9D0C88E" w14:textId="77777777" w:rsidR="0029540E" w:rsidRPr="005C2D3F" w:rsidRDefault="0029540E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0C88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09D0C890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9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09D0C89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93" w14:textId="77777777" w:rsidR="00503D96" w:rsidRPr="005C2D3F" w:rsidRDefault="0055324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9D0C894" w14:textId="77777777" w:rsidR="0069060D" w:rsidRPr="005C2D3F" w:rsidRDefault="0069060D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95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</w:t>
      </w:r>
      <w:r w:rsidR="00A34B46" w:rsidRPr="005C2D3F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9D0C896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897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C2D3F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09D0C898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9D0C89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9D0C89A" w14:textId="77777777" w:rsidR="00553244" w:rsidRPr="005C2D3F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09D0C89B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09D0C89C" w14:textId="77777777" w:rsidR="00553244" w:rsidRPr="005C2D3F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9D0C89D" w14:textId="77777777" w:rsidR="00553244" w:rsidRPr="005C2D3F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2D3F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9D0C89E" w14:textId="77777777" w:rsidR="00553244" w:rsidRPr="005C2D3F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0C89F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9D0C8A0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9D0C8A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9D0C8A2" w14:textId="77777777" w:rsidR="005C5C7A" w:rsidRPr="005C2D3F" w:rsidRDefault="005C5C7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</w:rPr>
        <w:br w:type="page"/>
      </w:r>
    </w:p>
    <w:p w14:paraId="09D0C8A3" w14:textId="77777777" w:rsidR="00553244" w:rsidRPr="005C2D3F" w:rsidRDefault="00553244" w:rsidP="00553244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การจัดโครงสร้างใหม่</w:t>
      </w:r>
    </w:p>
    <w:p w14:paraId="09D0C8A4" w14:textId="77777777" w:rsidR="00EF0313" w:rsidRPr="005C2D3F" w:rsidRDefault="00EF0313" w:rsidP="00EF0313">
      <w:pPr>
        <w:spacing w:line="240" w:lineRule="auto"/>
        <w:ind w:left="540"/>
        <w:jc w:val="thaiDistribute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9D0C8A5" w14:textId="77777777" w:rsidR="00EF0313" w:rsidRPr="005C2D3F" w:rsidRDefault="00EF0313" w:rsidP="00EF0313">
      <w:pPr>
        <w:spacing w:line="240" w:lineRule="auto"/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 xml:space="preserve">ปี </w:t>
      </w:r>
      <w:r w:rsidRPr="005C2D3F">
        <w:rPr>
          <w:b/>
          <w:bCs/>
          <w:sz w:val="30"/>
          <w:szCs w:val="30"/>
        </w:rPr>
        <w:t>2559</w:t>
      </w:r>
    </w:p>
    <w:p w14:paraId="09D0C8A6" w14:textId="77777777" w:rsidR="00EF0313" w:rsidRPr="005C2D3F" w:rsidRDefault="00EF0313" w:rsidP="00EF0313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9D0C8A7" w14:textId="77777777" w:rsidR="00EF0313" w:rsidRPr="005C2D3F" w:rsidRDefault="00EF0313" w:rsidP="00EF0313">
      <w:pPr>
        <w:spacing w:line="240" w:lineRule="auto"/>
        <w:ind w:left="540" w:right="-23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การเปลี่ยน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แปลง</w:t>
      </w:r>
      <w:r w:rsidRPr="005C2D3F">
        <w:rPr>
          <w:b/>
          <w:bCs/>
          <w:i/>
          <w:iCs/>
          <w:sz w:val="30"/>
          <w:szCs w:val="30"/>
          <w:cs/>
        </w:rPr>
        <w:t>สถานะ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จาก</w:t>
      </w:r>
      <w:r w:rsidRPr="005C2D3F">
        <w:rPr>
          <w:b/>
          <w:bCs/>
          <w:i/>
          <w:iCs/>
          <w:sz w:val="30"/>
          <w:szCs w:val="30"/>
          <w:cs/>
        </w:rPr>
        <w:t>บริษัทย่อยเป็นบริษัทร่วม</w:t>
      </w:r>
    </w:p>
    <w:p w14:paraId="09D0C8A8" w14:textId="77777777" w:rsidR="00EF0313" w:rsidRPr="005C2D3F" w:rsidRDefault="00EF0313" w:rsidP="00EF0313">
      <w:pPr>
        <w:spacing w:line="240" w:lineRule="auto"/>
        <w:ind w:left="540" w:right="-23"/>
        <w:jc w:val="thaiDistribute"/>
        <w:rPr>
          <w:i/>
          <w:iCs/>
          <w:sz w:val="20"/>
          <w:szCs w:val="20"/>
        </w:rPr>
      </w:pPr>
    </w:p>
    <w:p w14:paraId="09D0C8A9" w14:textId="77777777" w:rsidR="00EF0313" w:rsidRPr="005C2D3F" w:rsidRDefault="00EF0313" w:rsidP="00EF0313">
      <w:pPr>
        <w:spacing w:line="240" w:lineRule="auto"/>
        <w:ind w:left="540" w:right="-23"/>
        <w:jc w:val="thaiDistribute"/>
        <w:rPr>
          <w:sz w:val="30"/>
          <w:szCs w:val="30"/>
        </w:rPr>
      </w:pPr>
      <w:r w:rsidRPr="005C2D3F">
        <w:rPr>
          <w:spacing w:val="-4"/>
          <w:sz w:val="30"/>
          <w:szCs w:val="30"/>
          <w:cs/>
        </w:rPr>
        <w:t xml:space="preserve">ในไตรมาสที่ </w:t>
      </w:r>
      <w:r w:rsidRPr="005C2D3F">
        <w:rPr>
          <w:spacing w:val="-4"/>
          <w:sz w:val="30"/>
          <w:szCs w:val="30"/>
        </w:rPr>
        <w:t>3</w:t>
      </w:r>
      <w:r w:rsidRPr="005C2D3F">
        <w:rPr>
          <w:spacing w:val="-4"/>
          <w:sz w:val="30"/>
          <w:szCs w:val="30"/>
          <w:cs/>
        </w:rPr>
        <w:t xml:space="preserve"> ของปี </w:t>
      </w:r>
      <w:r w:rsidRPr="005C2D3F">
        <w:rPr>
          <w:spacing w:val="-4"/>
          <w:sz w:val="30"/>
          <w:szCs w:val="30"/>
        </w:rPr>
        <w:t>2559</w:t>
      </w:r>
      <w:r w:rsidRPr="005C2D3F">
        <w:rPr>
          <w:spacing w:val="-4"/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บริษัทได้สูญเสียการควบคุมในบริษัท ไว้ท์กรุ๊ป จำกัด (มหาชน) เนื่องจากสูญเสียอำนาจและความสามารถในการสั่งการกิจกรรมที่เกี่ยวข้องในบริษัทดังกล่าว ดังนั้นบริษัท ไว้ท์กรุ๊ป จำกัด (มหาชน) จึงได้เปลี่ยนแปลงสถานะจากบริษัทย่อยเป็นบริษัทร่วม</w:t>
      </w:r>
    </w:p>
    <w:p w14:paraId="09D0C8AA" w14:textId="77777777" w:rsidR="0029540E" w:rsidRPr="005C2D3F" w:rsidRDefault="0029540E" w:rsidP="00EF0313">
      <w:pPr>
        <w:spacing w:line="240" w:lineRule="auto"/>
        <w:ind w:left="540" w:right="-23"/>
        <w:jc w:val="thaiDistribute"/>
        <w:rPr>
          <w:sz w:val="30"/>
          <w:szCs w:val="30"/>
        </w:rPr>
      </w:pPr>
    </w:p>
    <w:p w14:paraId="09D0C8AB" w14:textId="77777777" w:rsidR="00EF0313" w:rsidRPr="005C2D3F" w:rsidRDefault="00EF0313" w:rsidP="00EF0313">
      <w:pPr>
        <w:spacing w:line="240" w:lineRule="auto"/>
        <w:ind w:left="562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Pr="005C2D3F">
        <w:rPr>
          <w:rFonts w:hint="cs"/>
          <w:sz w:val="30"/>
          <w:szCs w:val="30"/>
          <w:cs/>
        </w:rPr>
        <w:t>บริษัทไว้ท์กรุ๊ป จำกัด (มหาชน) และบริษัทย่อย</w:t>
      </w:r>
      <w:r w:rsidRPr="005C2D3F">
        <w:rPr>
          <w:sz w:val="30"/>
          <w:szCs w:val="30"/>
          <w:cs/>
        </w:rPr>
        <w:t xml:space="preserve"> ณ วันที่</w:t>
      </w:r>
      <w:r w:rsidRPr="005C2D3F">
        <w:rPr>
          <w:rFonts w:hint="cs"/>
          <w:sz w:val="30"/>
          <w:szCs w:val="30"/>
          <w:cs/>
        </w:rPr>
        <w:t>สูญเสียการควบคุม</w:t>
      </w:r>
      <w:r w:rsidRPr="005C2D3F">
        <w:rPr>
          <w:sz w:val="30"/>
          <w:szCs w:val="30"/>
          <w:cs/>
        </w:rPr>
        <w:t xml:space="preserve"> ประกอบด้วยรายการต่อไปนี้</w:t>
      </w:r>
    </w:p>
    <w:p w14:paraId="09D0C8AC" w14:textId="77777777" w:rsidR="00EF0313" w:rsidRPr="005C2D3F" w:rsidRDefault="00EF0313" w:rsidP="00EF0313">
      <w:pPr>
        <w:spacing w:line="240" w:lineRule="auto"/>
        <w:ind w:left="562"/>
        <w:jc w:val="thaiDistribute"/>
        <w:rPr>
          <w:spacing w:val="-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1"/>
        <w:gridCol w:w="1619"/>
      </w:tblGrid>
      <w:tr w:rsidR="00EF0313" w:rsidRPr="005C2D3F" w14:paraId="09D0C8B0" w14:textId="77777777" w:rsidTr="0029540E">
        <w:trPr>
          <w:tblHeader/>
        </w:trPr>
        <w:tc>
          <w:tcPr>
            <w:tcW w:w="3431" w:type="pct"/>
            <w:vAlign w:val="center"/>
          </w:tcPr>
          <w:p w14:paraId="09D0C8AD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09D0C8AE" w14:textId="77777777" w:rsidR="00EF0313" w:rsidRPr="005C2D3F" w:rsidRDefault="005D0159" w:rsidP="0057523D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2" w:type="pct"/>
          </w:tcPr>
          <w:p w14:paraId="09D0C8AF" w14:textId="77777777" w:rsidR="00EF0313" w:rsidRPr="005C2D3F" w:rsidRDefault="00EF0313" w:rsidP="0057523D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313" w:rsidRPr="005C2D3F" w14:paraId="09D0C8B4" w14:textId="77777777" w:rsidTr="0029540E">
        <w:tc>
          <w:tcPr>
            <w:tcW w:w="3431" w:type="pct"/>
            <w:vAlign w:val="center"/>
          </w:tcPr>
          <w:p w14:paraId="09D0C8B1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87" w:type="pct"/>
          </w:tcPr>
          <w:p w14:paraId="09D0C8B2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B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125,610</w:t>
            </w:r>
          </w:p>
        </w:tc>
      </w:tr>
      <w:tr w:rsidR="00EF0313" w:rsidRPr="005C2D3F" w14:paraId="09D0C8B8" w14:textId="77777777" w:rsidTr="0029540E">
        <w:tc>
          <w:tcPr>
            <w:tcW w:w="3431" w:type="pct"/>
            <w:vAlign w:val="center"/>
          </w:tcPr>
          <w:p w14:paraId="09D0C8B5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87" w:type="pct"/>
          </w:tcPr>
          <w:p w14:paraId="09D0C8B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B7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813,994</w:t>
            </w:r>
          </w:p>
        </w:tc>
      </w:tr>
      <w:tr w:rsidR="00EF0313" w:rsidRPr="005C2D3F" w14:paraId="09D0C8BC" w14:textId="77777777" w:rsidTr="0029540E">
        <w:tc>
          <w:tcPr>
            <w:tcW w:w="3431" w:type="pct"/>
            <w:vAlign w:val="center"/>
          </w:tcPr>
          <w:p w14:paraId="09D0C8B9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ลูกหนี้การค้าและลูกหนี้</w:t>
            </w:r>
            <w:r w:rsidR="003C1027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687" w:type="pct"/>
          </w:tcPr>
          <w:p w14:paraId="09D0C8BA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BB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193,975</w:t>
            </w:r>
          </w:p>
        </w:tc>
      </w:tr>
      <w:tr w:rsidR="00EF0313" w:rsidRPr="005C2D3F" w14:paraId="09D0C8C0" w14:textId="77777777" w:rsidTr="0029540E">
        <w:tc>
          <w:tcPr>
            <w:tcW w:w="3431" w:type="pct"/>
            <w:vAlign w:val="center"/>
          </w:tcPr>
          <w:p w14:paraId="09D0C8BD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87" w:type="pct"/>
          </w:tcPr>
          <w:p w14:paraId="09D0C8BE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BF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154,374</w:t>
            </w:r>
          </w:p>
        </w:tc>
      </w:tr>
      <w:tr w:rsidR="00EF0313" w:rsidRPr="005C2D3F" w14:paraId="09D0C8C4" w14:textId="77777777" w:rsidTr="0029540E">
        <w:tc>
          <w:tcPr>
            <w:tcW w:w="3431" w:type="pct"/>
          </w:tcPr>
          <w:p w14:paraId="09D0C8C1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87" w:type="pct"/>
          </w:tcPr>
          <w:p w14:paraId="09D0C8C2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C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15,715</w:t>
            </w:r>
          </w:p>
        </w:tc>
      </w:tr>
      <w:tr w:rsidR="00EF0313" w:rsidRPr="005C2D3F" w14:paraId="09D0C8C8" w14:textId="77777777" w:rsidTr="0029540E">
        <w:tc>
          <w:tcPr>
            <w:tcW w:w="3431" w:type="pct"/>
            <w:vAlign w:val="center"/>
          </w:tcPr>
          <w:p w14:paraId="09D0C8C5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87" w:type="pct"/>
          </w:tcPr>
          <w:p w14:paraId="09D0C8C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C7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100,000</w:t>
            </w:r>
          </w:p>
        </w:tc>
      </w:tr>
      <w:tr w:rsidR="00EF0313" w:rsidRPr="005C2D3F" w14:paraId="09D0C8CC" w14:textId="77777777" w:rsidTr="0029540E">
        <w:tc>
          <w:tcPr>
            <w:tcW w:w="3431" w:type="pct"/>
            <w:vAlign w:val="center"/>
          </w:tcPr>
          <w:p w14:paraId="09D0C8C9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09D0C8CA" w14:textId="77777777" w:rsidR="00EF0313" w:rsidRPr="005C2D3F" w:rsidRDefault="005D0159" w:rsidP="005D0159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82" w:type="pct"/>
          </w:tcPr>
          <w:p w14:paraId="09D0C8CB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267,207</w:t>
            </w:r>
          </w:p>
        </w:tc>
      </w:tr>
      <w:tr w:rsidR="00EF0313" w:rsidRPr="005C2D3F" w14:paraId="09D0C8D0" w14:textId="77777777" w:rsidTr="0029540E">
        <w:tc>
          <w:tcPr>
            <w:tcW w:w="3431" w:type="pct"/>
            <w:vAlign w:val="center"/>
          </w:tcPr>
          <w:p w14:paraId="09D0C8CD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ที่ดิน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อาคารและอุปกรณ์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09D0C8CE" w14:textId="77777777" w:rsidR="00EF0313" w:rsidRPr="005C2D3F" w:rsidRDefault="005D0159" w:rsidP="00D403E8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82" w:type="pct"/>
          </w:tcPr>
          <w:p w14:paraId="09D0C8CF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156,496</w:t>
            </w:r>
          </w:p>
        </w:tc>
      </w:tr>
      <w:tr w:rsidR="00EF0313" w:rsidRPr="005C2D3F" w14:paraId="09D0C8D4" w14:textId="77777777" w:rsidTr="0029540E">
        <w:tc>
          <w:tcPr>
            <w:tcW w:w="3431" w:type="pct"/>
            <w:vAlign w:val="center"/>
          </w:tcPr>
          <w:p w14:paraId="09D0C8D1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</w:tcPr>
          <w:p w14:paraId="09D0C8D2" w14:textId="77777777" w:rsidR="00EF0313" w:rsidRPr="005C2D3F" w:rsidRDefault="00533713" w:rsidP="00D403E8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82" w:type="pct"/>
          </w:tcPr>
          <w:p w14:paraId="09D0C8D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898</w:t>
            </w:r>
          </w:p>
        </w:tc>
      </w:tr>
      <w:tr w:rsidR="00EF0313" w:rsidRPr="005C2D3F" w14:paraId="09D0C8D8" w14:textId="77777777" w:rsidTr="0029540E">
        <w:tc>
          <w:tcPr>
            <w:tcW w:w="3431" w:type="pct"/>
            <w:vAlign w:val="center"/>
          </w:tcPr>
          <w:p w14:paraId="09D0C8D5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7" w:type="pct"/>
          </w:tcPr>
          <w:p w14:paraId="09D0C8D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D7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637</w:t>
            </w:r>
          </w:p>
        </w:tc>
      </w:tr>
      <w:tr w:rsidR="00EF0313" w:rsidRPr="005C2D3F" w14:paraId="09D0C8DC" w14:textId="77777777" w:rsidTr="0029540E">
        <w:tc>
          <w:tcPr>
            <w:tcW w:w="3431" w:type="pct"/>
          </w:tcPr>
          <w:p w14:paraId="09D0C8D9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87" w:type="pct"/>
          </w:tcPr>
          <w:p w14:paraId="09D0C8DA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DB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156</w:t>
            </w:r>
          </w:p>
        </w:tc>
      </w:tr>
      <w:tr w:rsidR="00EF0313" w:rsidRPr="005C2D3F" w14:paraId="09D0C8E0" w14:textId="77777777" w:rsidTr="0029540E">
        <w:tc>
          <w:tcPr>
            <w:tcW w:w="3431" w:type="pct"/>
          </w:tcPr>
          <w:p w14:paraId="09D0C8DD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เจ้าหนี้การค้าและเจ้าหนี้</w:t>
            </w:r>
            <w:r w:rsidR="003C1027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687" w:type="pct"/>
          </w:tcPr>
          <w:p w14:paraId="09D0C8DE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DF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(128,559)</w:t>
            </w:r>
          </w:p>
        </w:tc>
      </w:tr>
      <w:tr w:rsidR="00EF0313" w:rsidRPr="005C2D3F" w14:paraId="09D0C8E4" w14:textId="77777777" w:rsidTr="0029540E">
        <w:tc>
          <w:tcPr>
            <w:tcW w:w="3431" w:type="pct"/>
          </w:tcPr>
          <w:p w14:paraId="09D0C8E1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87" w:type="pct"/>
          </w:tcPr>
          <w:p w14:paraId="09D0C8E2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E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(32,962)</w:t>
            </w:r>
          </w:p>
        </w:tc>
      </w:tr>
      <w:tr w:rsidR="00EF0313" w:rsidRPr="005C2D3F" w14:paraId="09D0C8E8" w14:textId="77777777" w:rsidTr="0029540E">
        <w:tc>
          <w:tcPr>
            <w:tcW w:w="3431" w:type="pct"/>
          </w:tcPr>
          <w:p w14:paraId="09D0C8E5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7" w:type="pct"/>
          </w:tcPr>
          <w:p w14:paraId="09D0C8E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09D0C8E7" w14:textId="77777777" w:rsidR="00EF0313" w:rsidRPr="005C2D3F" w:rsidRDefault="001A1F1B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(2,413</w:t>
            </w:r>
            <w:r w:rsidR="00EF0313" w:rsidRPr="005C2D3F">
              <w:rPr>
                <w:sz w:val="30"/>
                <w:szCs w:val="30"/>
              </w:rPr>
              <w:t>)</w:t>
            </w:r>
          </w:p>
        </w:tc>
      </w:tr>
      <w:tr w:rsidR="00EF0313" w:rsidRPr="005C2D3F" w14:paraId="09D0C8EC" w14:textId="77777777" w:rsidTr="0029540E">
        <w:tc>
          <w:tcPr>
            <w:tcW w:w="3431" w:type="pct"/>
          </w:tcPr>
          <w:p w14:paraId="09D0C8E9" w14:textId="77777777" w:rsidR="00EF0313" w:rsidRPr="005C2D3F" w:rsidRDefault="00723A30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="00EF0313" w:rsidRPr="005C2D3F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87" w:type="pct"/>
          </w:tcPr>
          <w:p w14:paraId="09D0C8EA" w14:textId="77777777" w:rsidR="00EF0313" w:rsidRPr="005C2D3F" w:rsidRDefault="00C65CDC" w:rsidP="00D403E8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2</w:t>
            </w:r>
            <w:r w:rsidR="00236D82" w:rsidRPr="005C2D3F">
              <w:rPr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882" w:type="pct"/>
          </w:tcPr>
          <w:p w14:paraId="09D0C8EB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(15,966)</w:t>
            </w:r>
          </w:p>
        </w:tc>
      </w:tr>
      <w:tr w:rsidR="00EF0313" w:rsidRPr="005C2D3F" w14:paraId="09D0C8F0" w14:textId="77777777" w:rsidTr="0029540E">
        <w:tc>
          <w:tcPr>
            <w:tcW w:w="3431" w:type="pct"/>
          </w:tcPr>
          <w:p w14:paraId="09D0C8ED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87" w:type="pct"/>
          </w:tcPr>
          <w:p w14:paraId="09D0C8EE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9D0C8EF" w14:textId="77777777" w:rsidR="00EF0313" w:rsidRPr="005C2D3F" w:rsidRDefault="00590CEE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(34,673</w:t>
            </w:r>
            <w:r w:rsidR="00EF0313" w:rsidRPr="005C2D3F">
              <w:rPr>
                <w:sz w:val="30"/>
                <w:szCs w:val="30"/>
              </w:rPr>
              <w:t>)</w:t>
            </w:r>
          </w:p>
        </w:tc>
      </w:tr>
      <w:tr w:rsidR="00EF0313" w:rsidRPr="005C2D3F" w14:paraId="09D0C8F4" w14:textId="77777777" w:rsidTr="0029540E">
        <w:tc>
          <w:tcPr>
            <w:tcW w:w="3431" w:type="pct"/>
          </w:tcPr>
          <w:p w14:paraId="09D0C8F1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มูลค่าตามบัญชีของสินทรัพย์และหนี้สินสุทธิ</w:t>
            </w:r>
          </w:p>
        </w:tc>
        <w:tc>
          <w:tcPr>
            <w:tcW w:w="687" w:type="pct"/>
          </w:tcPr>
          <w:p w14:paraId="09D0C8F2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09D0C8F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1,614,489</w:t>
            </w:r>
          </w:p>
        </w:tc>
      </w:tr>
      <w:tr w:rsidR="00EF0313" w:rsidRPr="005C2D3F" w14:paraId="09D0C8F8" w14:textId="77777777" w:rsidTr="0029540E">
        <w:tc>
          <w:tcPr>
            <w:tcW w:w="3431" w:type="pct"/>
          </w:tcPr>
          <w:p w14:paraId="09D0C8F5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687" w:type="pct"/>
          </w:tcPr>
          <w:p w14:paraId="09D0C8F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9D0C8F7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(1,237,505)</w:t>
            </w:r>
          </w:p>
        </w:tc>
      </w:tr>
      <w:tr w:rsidR="00EF0313" w:rsidRPr="005C2D3F" w14:paraId="09D0C8FC" w14:textId="77777777" w:rsidTr="0029540E">
        <w:tc>
          <w:tcPr>
            <w:tcW w:w="3431" w:type="pct"/>
          </w:tcPr>
          <w:p w14:paraId="09D0C8F9" w14:textId="77777777" w:rsidR="00EF0313" w:rsidRPr="005C2D3F" w:rsidRDefault="00EF0313" w:rsidP="0057523D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687" w:type="pct"/>
          </w:tcPr>
          <w:p w14:paraId="09D0C8FA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09D0C8FB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376,984</w:t>
            </w:r>
          </w:p>
        </w:tc>
      </w:tr>
    </w:tbl>
    <w:p w14:paraId="09D0C8FD" w14:textId="77777777" w:rsidR="00EF0313" w:rsidRPr="005C2D3F" w:rsidRDefault="00EF0313" w:rsidP="00EF0313">
      <w:pPr>
        <w:ind w:left="562"/>
        <w:jc w:val="thaiDistribute"/>
        <w:rPr>
          <w:spacing w:val="-6"/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lastRenderedPageBreak/>
        <w:t>กำไรจากการเปลี่ยนแปลงสถานะจากบริษัทย่อยเป็นบริษัทร่วม</w:t>
      </w:r>
      <w:r w:rsidRPr="005C2D3F">
        <w:rPr>
          <w:sz w:val="30"/>
          <w:szCs w:val="30"/>
          <w:cs/>
        </w:rPr>
        <w:t xml:space="preserve">ซึ่งรวมอยู่ในงบกำไรขาดทุนรวม </w:t>
      </w:r>
      <w:r w:rsidRPr="005C2D3F">
        <w:rPr>
          <w:rFonts w:hint="cs"/>
          <w:sz w:val="30"/>
          <w:szCs w:val="30"/>
          <w:cs/>
        </w:rPr>
        <w:t>มีรายละเอียดดังต่อ</w:t>
      </w:r>
      <w:r w:rsidRPr="005C2D3F">
        <w:rPr>
          <w:sz w:val="30"/>
          <w:szCs w:val="30"/>
          <w:cs/>
        </w:rPr>
        <w:t>ไปนี้</w:t>
      </w:r>
    </w:p>
    <w:p w14:paraId="09D0C8FE" w14:textId="77777777" w:rsidR="00EF0313" w:rsidRPr="005C2D3F" w:rsidRDefault="00EF0313" w:rsidP="00EF0313">
      <w:pPr>
        <w:ind w:left="562"/>
        <w:jc w:val="thaiDistribute"/>
        <w:rPr>
          <w:spacing w:val="-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1"/>
        <w:gridCol w:w="1709"/>
      </w:tblGrid>
      <w:tr w:rsidR="00EF0313" w:rsidRPr="005C2D3F" w14:paraId="09D0C901" w14:textId="77777777" w:rsidTr="0029540E">
        <w:tc>
          <w:tcPr>
            <w:tcW w:w="4069" w:type="pct"/>
            <w:vAlign w:val="center"/>
          </w:tcPr>
          <w:p w14:paraId="09D0C8FF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931" w:type="pct"/>
          </w:tcPr>
          <w:p w14:paraId="09D0C900" w14:textId="77777777" w:rsidR="00EF0313" w:rsidRPr="005C2D3F" w:rsidRDefault="00EF0313" w:rsidP="0057523D">
            <w:pPr>
              <w:pStyle w:val="BodyText"/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313" w:rsidRPr="005C2D3F" w14:paraId="09D0C904" w14:textId="77777777" w:rsidTr="0029540E">
        <w:tc>
          <w:tcPr>
            <w:tcW w:w="4069" w:type="pct"/>
            <w:vAlign w:val="center"/>
          </w:tcPr>
          <w:p w14:paraId="09D0C902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  <w:r w:rsidRPr="005C2D3F">
              <w:rPr>
                <w:spacing w:val="-6"/>
                <w:sz w:val="30"/>
                <w:szCs w:val="30"/>
                <w:cs/>
              </w:rPr>
              <w:t>มูลค่ายุติธรรมของส่วนได้เสียที่ยังคง</w:t>
            </w:r>
            <w:r w:rsidRPr="005C2D3F">
              <w:rPr>
                <w:rFonts w:hint="cs"/>
                <w:spacing w:val="-6"/>
                <w:sz w:val="30"/>
                <w:szCs w:val="30"/>
                <w:cs/>
              </w:rPr>
              <w:t>เหลือ</w:t>
            </w:r>
          </w:p>
        </w:tc>
        <w:tc>
          <w:tcPr>
            <w:tcW w:w="931" w:type="pct"/>
          </w:tcPr>
          <w:p w14:paraId="09D0C903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617,325</w:t>
            </w:r>
          </w:p>
        </w:tc>
      </w:tr>
      <w:tr w:rsidR="00EF0313" w:rsidRPr="005C2D3F" w14:paraId="09D0C907" w14:textId="77777777" w:rsidTr="0029540E">
        <w:tc>
          <w:tcPr>
            <w:tcW w:w="4069" w:type="pct"/>
            <w:vAlign w:val="center"/>
          </w:tcPr>
          <w:p w14:paraId="09D0C905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มูลค่าตามบัญชีของส่วนได้เสียของบริษัทย่อย</w:t>
            </w:r>
          </w:p>
        </w:tc>
        <w:tc>
          <w:tcPr>
            <w:tcW w:w="931" w:type="pct"/>
          </w:tcPr>
          <w:p w14:paraId="09D0C906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(376,984)</w:t>
            </w:r>
          </w:p>
        </w:tc>
      </w:tr>
      <w:tr w:rsidR="00EF0313" w:rsidRPr="005C2D3F" w14:paraId="09D0C90A" w14:textId="77777777" w:rsidTr="0029540E">
        <w:tc>
          <w:tcPr>
            <w:tcW w:w="4069" w:type="pct"/>
          </w:tcPr>
          <w:p w14:paraId="09D0C908" w14:textId="77777777" w:rsidR="00EF0313" w:rsidRPr="005C2D3F" w:rsidRDefault="00EF0313" w:rsidP="0057523D">
            <w:pPr>
              <w:pStyle w:val="BodyText"/>
              <w:tabs>
                <w:tab w:val="decimal" w:pos="1063"/>
              </w:tabs>
              <w:spacing w:after="0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กลับรายการส่วนเกินทุนจากการรวมธุรกิจภายใต้การควบคุมเดียวกัน</w:t>
            </w:r>
          </w:p>
        </w:tc>
        <w:tc>
          <w:tcPr>
            <w:tcW w:w="931" w:type="pct"/>
          </w:tcPr>
          <w:p w14:paraId="09D0C909" w14:textId="77777777" w:rsidR="00EF0313" w:rsidRPr="005C2D3F" w:rsidRDefault="00EF0313" w:rsidP="0057523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(12,282)</w:t>
            </w:r>
          </w:p>
        </w:tc>
      </w:tr>
      <w:tr w:rsidR="00EF0313" w:rsidRPr="005C2D3F" w14:paraId="09D0C90D" w14:textId="77777777" w:rsidTr="0029540E">
        <w:tc>
          <w:tcPr>
            <w:tcW w:w="4069" w:type="pct"/>
          </w:tcPr>
          <w:p w14:paraId="09D0C90B" w14:textId="77777777" w:rsidR="00EF0313" w:rsidRPr="005C2D3F" w:rsidRDefault="00EF0313" w:rsidP="0057523D">
            <w:pPr>
              <w:pStyle w:val="BodyText"/>
              <w:tabs>
                <w:tab w:val="decimal" w:pos="1063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กำไรจากการเปลี่ยนแปลงสถานะจากบริษัทย่อยเป็นบริษัทร่วม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09D0C90C" w14:textId="77777777" w:rsidR="00EF0313" w:rsidRPr="005C2D3F" w:rsidRDefault="00EF0313" w:rsidP="00A616F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228,059</w:t>
            </w:r>
          </w:p>
        </w:tc>
      </w:tr>
    </w:tbl>
    <w:p w14:paraId="09D0C90E" w14:textId="77777777" w:rsidR="00EF0313" w:rsidRPr="005C2D3F" w:rsidRDefault="00EF0313" w:rsidP="00EF0313">
      <w:pPr>
        <w:spacing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9D0C90F" w14:textId="77777777" w:rsidR="004B22C6" w:rsidRPr="005C2D3F" w:rsidRDefault="00EF0313" w:rsidP="0042552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การเปลี่ยนแปลงสถานะจากบริษัทย่อยเป็นบริษัทร่วมดังกล่าว บริษัทได้เปลี่ยนการจัดประเภทเงินลงทุนในบริษัทย่อยที่แสดงด้วยวิธีราคาทุนเป็นจำนวนเงิน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306.7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ล้านบาท เป็นเงินลงทุนในบริษัทร่วมในงบการเงินเฉพาะกิจการ</w:t>
      </w:r>
    </w:p>
    <w:p w14:paraId="09D0C910" w14:textId="77777777" w:rsidR="004B22C6" w:rsidRPr="005C2D3F" w:rsidRDefault="004B22C6" w:rsidP="00EF03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C911" w14:textId="77777777" w:rsidR="00C954AB" w:rsidRPr="005C2D3F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9D0C912" w14:textId="77777777" w:rsidR="00C954AB" w:rsidRPr="005C2D3F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09D0C913" w14:textId="77777777" w:rsidR="00C954AB" w:rsidRPr="005C2D3F" w:rsidRDefault="00C954AB" w:rsidP="00BA5455">
      <w:pPr>
        <w:pStyle w:val="BodyText2"/>
        <w:ind w:left="540" w:right="18"/>
      </w:pPr>
      <w:r w:rsidRPr="005C2D3F">
        <w:rPr>
          <w:rFonts w:hint="cs"/>
          <w:cs/>
        </w:rPr>
        <w:t xml:space="preserve">เพื่อวัตถุประสงค์ในการจัดทำงบการเงิน </w:t>
      </w:r>
      <w:r w:rsidRPr="005C2D3F">
        <w:rPr>
          <w:cs/>
        </w:rPr>
        <w:t>บุคคลหรือกิจการ</w:t>
      </w:r>
      <w:r w:rsidRPr="005C2D3F">
        <w:rPr>
          <w:rFonts w:hint="cs"/>
          <w:cs/>
        </w:rPr>
        <w:t>เป็นบุคคลหรือกิจการ</w:t>
      </w:r>
      <w:r w:rsidRPr="005C2D3F">
        <w:rPr>
          <w:cs/>
        </w:rPr>
        <w:t>ที่เกี่ยวข้องกัน</w:t>
      </w:r>
      <w:r w:rsidRPr="005C2D3F">
        <w:rPr>
          <w:rFonts w:hint="cs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9D0C914" w14:textId="77777777" w:rsidR="00F26C39" w:rsidRPr="005C2D3F" w:rsidRDefault="00F26C39" w:rsidP="00BA5455">
      <w:pPr>
        <w:pStyle w:val="BodyText2"/>
        <w:ind w:left="540" w:right="18"/>
        <w:rPr>
          <w:sz w:val="24"/>
          <w:szCs w:val="24"/>
        </w:rPr>
      </w:pPr>
    </w:p>
    <w:p w14:paraId="09D0C915" w14:textId="77777777" w:rsidR="00F26C39" w:rsidRPr="005C2D3F" w:rsidRDefault="00C954AB" w:rsidP="00F26C39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5C2D3F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5C2D3F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A863A0" w:rsidRPr="005C2D3F">
        <w:rPr>
          <w:b w:val="0"/>
          <w:bCs w:val="0"/>
          <w:i w:val="0"/>
          <w:iCs w:val="0"/>
          <w:lang w:val="en-US"/>
        </w:rPr>
        <w:t>1</w:t>
      </w:r>
      <w:r w:rsidR="00706E2D" w:rsidRPr="005C2D3F">
        <w:rPr>
          <w:b w:val="0"/>
          <w:bCs w:val="0"/>
          <w:i w:val="0"/>
          <w:iCs w:val="0"/>
          <w:lang w:val="en-US"/>
        </w:rPr>
        <w:t>2</w:t>
      </w:r>
      <w:r w:rsidR="00A25162" w:rsidRPr="005C2D3F">
        <w:rPr>
          <w:b w:val="0"/>
          <w:bCs w:val="0"/>
          <w:i w:val="0"/>
          <w:iCs w:val="0"/>
          <w:lang w:val="en-US"/>
        </w:rPr>
        <w:t xml:space="preserve"> 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และ </w:t>
      </w:r>
      <w:r w:rsidR="00A863A0" w:rsidRPr="005C2D3F">
        <w:rPr>
          <w:b w:val="0"/>
          <w:bCs w:val="0"/>
          <w:i w:val="0"/>
          <w:iCs w:val="0"/>
          <w:lang w:val="en-GB"/>
        </w:rPr>
        <w:t>1</w:t>
      </w:r>
      <w:r w:rsidR="00706E2D" w:rsidRPr="005C2D3F">
        <w:rPr>
          <w:b w:val="0"/>
          <w:bCs w:val="0"/>
          <w:i w:val="0"/>
          <w:iCs w:val="0"/>
          <w:lang w:val="en-US"/>
        </w:rPr>
        <w:t>3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 xml:space="preserve"> สำหรับความสัมพันธ์กับผู้บริหารสำคัญและ</w:t>
      </w:r>
      <w:r w:rsidRPr="005C2D3F">
        <w:rPr>
          <w:b w:val="0"/>
          <w:bCs w:val="0"/>
          <w:i w:val="0"/>
          <w:iCs w:val="0"/>
          <w:cs/>
          <w:lang w:val="en-GB"/>
        </w:rPr>
        <w:t>บุคคลหรือกิจการที่เกี่ยวข้องกัน</w:t>
      </w:r>
      <w:r w:rsidRPr="005C2D3F">
        <w:rPr>
          <w:rFonts w:hint="cs"/>
          <w:b w:val="0"/>
          <w:bCs w:val="0"/>
          <w:i w:val="0"/>
          <w:iCs w:val="0"/>
          <w:cs/>
          <w:lang w:val="en-GB"/>
        </w:rPr>
        <w:t>อื่น</w:t>
      </w:r>
      <w:r w:rsidRPr="005C2D3F">
        <w:rPr>
          <w:b w:val="0"/>
          <w:bCs w:val="0"/>
          <w:i w:val="0"/>
          <w:iCs w:val="0"/>
          <w:lang w:val="en-GB"/>
        </w:rPr>
        <w:t xml:space="preserve"> </w:t>
      </w:r>
      <w:r w:rsidRPr="005C2D3F">
        <w:rPr>
          <w:b w:val="0"/>
          <w:bCs w:val="0"/>
          <w:i w:val="0"/>
          <w:iCs w:val="0"/>
          <w:cs/>
          <w:lang w:val="en-GB"/>
        </w:rPr>
        <w:t>มีดังนี้</w:t>
      </w:r>
    </w:p>
    <w:p w14:paraId="09D0C916" w14:textId="77777777" w:rsidR="009935E2" w:rsidRPr="005C2D3F" w:rsidRDefault="009935E2"/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45"/>
        <w:gridCol w:w="4450"/>
      </w:tblGrid>
      <w:tr w:rsidR="00BB479B" w:rsidRPr="005C2D3F" w14:paraId="09D0C91B" w14:textId="77777777" w:rsidTr="006536F8">
        <w:trPr>
          <w:trHeight w:val="20"/>
          <w:tblHeader/>
        </w:trPr>
        <w:tc>
          <w:tcPr>
            <w:tcW w:w="3150" w:type="dxa"/>
          </w:tcPr>
          <w:p w14:paraId="09D0C917" w14:textId="77777777" w:rsidR="00BB479B" w:rsidRPr="005C2D3F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45" w:type="dxa"/>
          </w:tcPr>
          <w:p w14:paraId="09D0C918" w14:textId="77777777" w:rsidR="00BB479B" w:rsidRPr="005C2D3F" w:rsidRDefault="00A72395" w:rsidP="00BA5455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9D0C919" w14:textId="77777777" w:rsidR="00A72395" w:rsidRPr="005C2D3F" w:rsidRDefault="00A72395" w:rsidP="00BA5455">
            <w:pPr>
              <w:ind w:left="-19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 xml:space="preserve">/ 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50" w:type="dxa"/>
          </w:tcPr>
          <w:p w14:paraId="09D0C91A" w14:textId="77777777" w:rsidR="00BB479B" w:rsidRPr="005C2D3F" w:rsidRDefault="00BB479B" w:rsidP="00BA5455">
            <w:pPr>
              <w:ind w:left="72" w:right="-1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5C2D3F" w14:paraId="09D0C91F" w14:textId="77777777" w:rsidTr="006536F8">
        <w:trPr>
          <w:trHeight w:val="20"/>
        </w:trPr>
        <w:tc>
          <w:tcPr>
            <w:tcW w:w="3150" w:type="dxa"/>
          </w:tcPr>
          <w:p w14:paraId="09D0C91C" w14:textId="77777777" w:rsidR="00A72395" w:rsidRPr="005C2D3F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45" w:type="dxa"/>
          </w:tcPr>
          <w:p w14:paraId="09D0C91D" w14:textId="77777777" w:rsidR="00A72395" w:rsidRPr="005C2D3F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</w:tcPr>
          <w:p w14:paraId="09D0C91E" w14:textId="77777777" w:rsidR="00A72395" w:rsidRPr="005C2D3F" w:rsidRDefault="00A72395" w:rsidP="0064187C">
            <w:pPr>
              <w:ind w:left="162" w:right="-18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E130A7" w:rsidRPr="005C2D3F" w14:paraId="09D0C923" w14:textId="77777777" w:rsidTr="006536F8">
        <w:trPr>
          <w:trHeight w:val="20"/>
        </w:trPr>
        <w:tc>
          <w:tcPr>
            <w:tcW w:w="3150" w:type="dxa"/>
          </w:tcPr>
          <w:p w14:paraId="09D0C920" w14:textId="77777777" w:rsidR="00E130A7" w:rsidRPr="005C2D3F" w:rsidRDefault="00E130A7" w:rsidP="00A72395">
            <w:pPr>
              <w:ind w:left="-18" w:right="-108"/>
              <w:rPr>
                <w:sz w:val="30"/>
                <w:szCs w:val="30"/>
                <w:cs/>
              </w:rPr>
            </w:pPr>
          </w:p>
        </w:tc>
        <w:tc>
          <w:tcPr>
            <w:tcW w:w="1645" w:type="dxa"/>
          </w:tcPr>
          <w:p w14:paraId="09D0C921" w14:textId="77777777" w:rsidR="00E130A7" w:rsidRPr="005C2D3F" w:rsidRDefault="00E130A7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450" w:type="dxa"/>
          </w:tcPr>
          <w:p w14:paraId="09D0C922" w14:textId="77777777" w:rsidR="00E130A7" w:rsidRPr="005C2D3F" w:rsidRDefault="00E130A7" w:rsidP="0064187C">
            <w:pPr>
              <w:ind w:left="162" w:right="-18" w:hanging="162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E130A7" w:rsidRPr="005C2D3F" w14:paraId="09D0C927" w14:textId="77777777" w:rsidTr="006536F8">
        <w:trPr>
          <w:trHeight w:val="20"/>
        </w:trPr>
        <w:tc>
          <w:tcPr>
            <w:tcW w:w="3150" w:type="dxa"/>
          </w:tcPr>
          <w:p w14:paraId="09D0C924" w14:textId="77777777" w:rsidR="00E130A7" w:rsidRPr="005C2D3F" w:rsidRDefault="00E130A7" w:rsidP="00A72395">
            <w:pPr>
              <w:ind w:left="-18" w:right="-108"/>
              <w:rPr>
                <w:sz w:val="30"/>
                <w:szCs w:val="30"/>
                <w:cs/>
              </w:rPr>
            </w:pPr>
          </w:p>
        </w:tc>
        <w:tc>
          <w:tcPr>
            <w:tcW w:w="1645" w:type="dxa"/>
          </w:tcPr>
          <w:p w14:paraId="09D0C925" w14:textId="77777777" w:rsidR="00E130A7" w:rsidRPr="005C2D3F" w:rsidRDefault="00E130A7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450" w:type="dxa"/>
          </w:tcPr>
          <w:p w14:paraId="09D0C926" w14:textId="77777777" w:rsidR="00E130A7" w:rsidRPr="005C2D3F" w:rsidRDefault="00E130A7" w:rsidP="0064187C">
            <w:pPr>
              <w:ind w:left="162" w:right="-18" w:hanging="162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E130A7" w:rsidRPr="005C2D3F" w14:paraId="09D0C92B" w14:textId="77777777" w:rsidTr="006536F8">
        <w:trPr>
          <w:trHeight w:val="20"/>
        </w:trPr>
        <w:tc>
          <w:tcPr>
            <w:tcW w:w="3150" w:type="dxa"/>
          </w:tcPr>
          <w:p w14:paraId="09D0C928" w14:textId="77777777" w:rsidR="00E130A7" w:rsidRPr="005C2D3F" w:rsidRDefault="00E130A7" w:rsidP="00A72395">
            <w:pPr>
              <w:ind w:left="-18" w:right="-108"/>
              <w:rPr>
                <w:sz w:val="30"/>
                <w:szCs w:val="30"/>
                <w:cs/>
              </w:rPr>
            </w:pPr>
          </w:p>
        </w:tc>
        <w:tc>
          <w:tcPr>
            <w:tcW w:w="1645" w:type="dxa"/>
          </w:tcPr>
          <w:p w14:paraId="09D0C929" w14:textId="77777777" w:rsidR="00E130A7" w:rsidRPr="005C2D3F" w:rsidRDefault="00E130A7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450" w:type="dxa"/>
          </w:tcPr>
          <w:p w14:paraId="09D0C92A" w14:textId="77777777" w:rsidR="00E130A7" w:rsidRPr="005C2D3F" w:rsidRDefault="00E130A7" w:rsidP="0064187C">
            <w:pPr>
              <w:ind w:left="162" w:right="-18" w:hanging="162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A72395" w:rsidRPr="005C2D3F" w14:paraId="09D0C92F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2C" w14:textId="77777777" w:rsidR="00A72395" w:rsidRPr="005C2D3F" w:rsidRDefault="00A72395" w:rsidP="00B507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ทูนประกันภัย จำกัด (มหาชน)</w:t>
            </w:r>
          </w:p>
        </w:tc>
        <w:tc>
          <w:tcPr>
            <w:tcW w:w="1645" w:type="dxa"/>
            <w:shd w:val="clear" w:color="auto" w:fill="auto"/>
          </w:tcPr>
          <w:p w14:paraId="09D0C92D" w14:textId="77777777" w:rsidR="00A72395" w:rsidRPr="005C2D3F" w:rsidRDefault="00A72395" w:rsidP="00A72395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2E" w14:textId="77777777" w:rsidR="00A72395" w:rsidRPr="005C2D3F" w:rsidRDefault="00633BE9" w:rsidP="00A72395">
            <w:pPr>
              <w:rPr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มีกรรมการร่วมกันจนถึงวันที่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5C2D3F">
              <w:rPr>
                <w:sz w:val="30"/>
                <w:szCs w:val="30"/>
              </w:rPr>
              <w:t>2559</w:t>
            </w:r>
          </w:p>
        </w:tc>
      </w:tr>
      <w:tr w:rsidR="002E0B19" w:rsidRPr="005C2D3F" w14:paraId="09D0C933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30" w14:textId="77777777" w:rsidR="002E0B19" w:rsidRPr="005C2D3F" w:rsidRDefault="002E0B19" w:rsidP="002E0B19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โรงพยาบาลพระรามเก้า จำกัด</w:t>
            </w:r>
          </w:p>
        </w:tc>
        <w:tc>
          <w:tcPr>
            <w:tcW w:w="1645" w:type="dxa"/>
            <w:shd w:val="clear" w:color="auto" w:fill="auto"/>
          </w:tcPr>
          <w:p w14:paraId="09D0C931" w14:textId="77777777" w:rsidR="002E0B19" w:rsidRPr="005C2D3F" w:rsidRDefault="002E0B19" w:rsidP="002E0B19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32" w14:textId="77777777" w:rsidR="002E0B19" w:rsidRPr="005C2D3F" w:rsidRDefault="002E0B19" w:rsidP="00F242F1">
            <w:pPr>
              <w:rPr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มีกรรมการร่วมกันจนถึงวันที่ </w:t>
            </w:r>
            <w:r w:rsidR="00F242F1" w:rsidRPr="005C2D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</w:rPr>
              <w:t xml:space="preserve">1 </w:t>
            </w:r>
            <w:r w:rsidR="00F242F1" w:rsidRPr="005C2D3F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="00F242F1" w:rsidRPr="005C2D3F">
              <w:rPr>
                <w:sz w:val="30"/>
                <w:szCs w:val="30"/>
              </w:rPr>
              <w:t>2559</w:t>
            </w:r>
          </w:p>
        </w:tc>
      </w:tr>
      <w:tr w:rsidR="002E0B19" w:rsidRPr="005C2D3F" w14:paraId="09D0C937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34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บัวรัชดา จำกัด</w:t>
            </w:r>
          </w:p>
        </w:tc>
        <w:tc>
          <w:tcPr>
            <w:tcW w:w="1645" w:type="dxa"/>
            <w:shd w:val="clear" w:color="auto" w:fill="auto"/>
          </w:tcPr>
          <w:p w14:paraId="09D0C935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36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3B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38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ดี -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645" w:type="dxa"/>
            <w:shd w:val="clear" w:color="auto" w:fill="auto"/>
          </w:tcPr>
          <w:p w14:paraId="09D0C939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3A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40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3C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09D0C93D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645" w:type="dxa"/>
            <w:shd w:val="clear" w:color="auto" w:fill="auto"/>
          </w:tcPr>
          <w:p w14:paraId="09D0C93E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3F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44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41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อิเซตัน (ประเทศไทย)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645" w:type="dxa"/>
            <w:shd w:val="clear" w:color="auto" w:fill="auto"/>
          </w:tcPr>
          <w:p w14:paraId="09D0C942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43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48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45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พี เอ็ม พับลิชชิ่ง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645" w:type="dxa"/>
            <w:shd w:val="clear" w:color="auto" w:fill="auto"/>
          </w:tcPr>
          <w:p w14:paraId="09D0C946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47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4C" w14:textId="77777777" w:rsidTr="006536F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9D0C949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มีนบุรีเวชกิจ จำกัด</w:t>
            </w:r>
          </w:p>
        </w:tc>
        <w:tc>
          <w:tcPr>
            <w:tcW w:w="1645" w:type="dxa"/>
            <w:shd w:val="clear" w:color="auto" w:fill="auto"/>
          </w:tcPr>
          <w:p w14:paraId="09D0C94A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4B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50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4D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เบสท์ วัน อินเตอร์เทรด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645" w:type="dxa"/>
            <w:shd w:val="clear" w:color="auto" w:fill="auto"/>
          </w:tcPr>
          <w:p w14:paraId="09D0C94E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4F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54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51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ดิ แอดไวเซอร์ จำกัด</w:t>
            </w:r>
          </w:p>
        </w:tc>
        <w:tc>
          <w:tcPr>
            <w:tcW w:w="1645" w:type="dxa"/>
            <w:shd w:val="clear" w:color="auto" w:fill="auto"/>
          </w:tcPr>
          <w:p w14:paraId="09D0C952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53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58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55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มีนบุรี การแพทย์ จำกัด</w:t>
            </w:r>
          </w:p>
        </w:tc>
        <w:tc>
          <w:tcPr>
            <w:tcW w:w="1645" w:type="dxa"/>
            <w:shd w:val="clear" w:color="auto" w:fill="auto"/>
          </w:tcPr>
          <w:p w14:paraId="09D0C956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57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5C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59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645" w:type="dxa"/>
            <w:shd w:val="clear" w:color="auto" w:fill="auto"/>
          </w:tcPr>
          <w:p w14:paraId="09D0C95A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5B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60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5D" w14:textId="77777777" w:rsidR="002E0B19" w:rsidRPr="005C2D3F" w:rsidRDefault="002E0B19" w:rsidP="00FC5B80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645" w:type="dxa"/>
            <w:shd w:val="clear" w:color="auto" w:fill="auto"/>
          </w:tcPr>
          <w:p w14:paraId="09D0C95E" w14:textId="77777777" w:rsidR="002E0B19" w:rsidRPr="005C2D3F" w:rsidRDefault="002E0B19" w:rsidP="002E0B19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5F" w14:textId="77777777" w:rsidR="002E0B19" w:rsidRPr="005C2D3F" w:rsidRDefault="002E0B19" w:rsidP="002E0B1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64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61" w14:textId="77777777" w:rsidR="002E0B19" w:rsidRPr="005C2D3F" w:rsidRDefault="002E0B19" w:rsidP="00FC5B80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="00FC5B80"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645" w:type="dxa"/>
            <w:shd w:val="clear" w:color="auto" w:fill="auto"/>
          </w:tcPr>
          <w:p w14:paraId="09D0C962" w14:textId="77777777" w:rsidR="002E0B19" w:rsidRPr="005C2D3F" w:rsidRDefault="002E0B19" w:rsidP="002E0B19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63" w14:textId="77777777" w:rsidR="002E0B19" w:rsidRPr="005C2D3F" w:rsidRDefault="002E0B19" w:rsidP="002E0B1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68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65" w14:textId="77777777" w:rsidR="002E0B19" w:rsidRPr="005C2D3F" w:rsidRDefault="002E0B19" w:rsidP="002E0B1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645" w:type="dxa"/>
            <w:shd w:val="clear" w:color="auto" w:fill="auto"/>
          </w:tcPr>
          <w:p w14:paraId="09D0C966" w14:textId="77777777" w:rsidR="002E0B19" w:rsidRPr="005C2D3F" w:rsidRDefault="002E0B19" w:rsidP="002E0B19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67" w14:textId="77777777" w:rsidR="002E0B19" w:rsidRPr="005C2D3F" w:rsidRDefault="002E0B19" w:rsidP="002E0B1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9D0C96C" w14:textId="77777777" w:rsidTr="006536F8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14:paraId="09D0C969" w14:textId="77777777" w:rsidR="002E0B19" w:rsidRPr="005C2D3F" w:rsidRDefault="002E0B19" w:rsidP="002E0B1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645" w:type="dxa"/>
            <w:shd w:val="clear" w:color="auto" w:fill="auto"/>
          </w:tcPr>
          <w:p w14:paraId="09D0C96A" w14:textId="77777777" w:rsidR="002E0B19" w:rsidRPr="005C2D3F" w:rsidRDefault="002E0B19" w:rsidP="002E0B19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shd w:val="clear" w:color="auto" w:fill="auto"/>
          </w:tcPr>
          <w:p w14:paraId="09D0C96B" w14:textId="77777777" w:rsidR="002E0B19" w:rsidRPr="005C2D3F" w:rsidRDefault="002E0B19" w:rsidP="002E0B1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9D0C96D" w14:textId="77777777" w:rsidR="00F26C39" w:rsidRPr="005C2D3F" w:rsidRDefault="00F26C39" w:rsidP="00425523">
      <w:pPr>
        <w:pStyle w:val="BodyText2"/>
        <w:ind w:right="18"/>
        <w:rPr>
          <w:sz w:val="24"/>
          <w:szCs w:val="24"/>
        </w:rPr>
      </w:pPr>
    </w:p>
    <w:p w14:paraId="09D0C96E" w14:textId="77777777" w:rsidR="00BB479B" w:rsidRPr="005C2D3F" w:rsidRDefault="00BB479B" w:rsidP="00BA5455">
      <w:pPr>
        <w:pStyle w:val="BodyText2"/>
        <w:ind w:left="540" w:right="18"/>
      </w:pPr>
      <w:r w:rsidRPr="005C2D3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0C96F" w14:textId="77777777" w:rsidR="00D90001" w:rsidRPr="005C2D3F" w:rsidRDefault="00D90001" w:rsidP="0059601A">
      <w:pPr>
        <w:pStyle w:val="NoSpacing"/>
        <w:rPr>
          <w:rFonts w:ascii="Angsana New" w:hAnsi="Angsana New"/>
          <w:sz w:val="24"/>
          <w:szCs w:val="24"/>
        </w:rPr>
      </w:pPr>
    </w:p>
    <w:p w14:paraId="09D0C970" w14:textId="77777777" w:rsidR="00BB479B" w:rsidRPr="005C2D3F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5C2D3F" w14:paraId="09D0C973" w14:textId="77777777" w:rsidTr="00CC1CA8">
        <w:trPr>
          <w:tblHeader/>
        </w:trPr>
        <w:tc>
          <w:tcPr>
            <w:tcW w:w="3510" w:type="dxa"/>
          </w:tcPr>
          <w:p w14:paraId="09D0C971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09D0C972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5C2D3F" w14:paraId="09D0C976" w14:textId="77777777" w:rsidTr="00F51EBA">
        <w:tc>
          <w:tcPr>
            <w:tcW w:w="3510" w:type="dxa"/>
          </w:tcPr>
          <w:p w14:paraId="09D0C974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14:paraId="09D0C975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5C2D3F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2F02AF" w:rsidRPr="005C2D3F" w14:paraId="09D0C979" w14:textId="77777777" w:rsidTr="00F51EBA">
        <w:tc>
          <w:tcPr>
            <w:tcW w:w="3510" w:type="dxa"/>
          </w:tcPr>
          <w:p w14:paraId="09D0C977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14:paraId="09D0C978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1850C0" w:rsidRPr="005C2D3F" w14:paraId="09D0C97C" w14:textId="77777777" w:rsidTr="00F51EBA">
        <w:tc>
          <w:tcPr>
            <w:tcW w:w="3510" w:type="dxa"/>
          </w:tcPr>
          <w:p w14:paraId="09D0C97A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14:paraId="09D0C97B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293B14" w:rsidRPr="005C2D3F" w14:paraId="09D0C97F" w14:textId="77777777" w:rsidTr="00F51EBA">
        <w:tc>
          <w:tcPr>
            <w:tcW w:w="3510" w:type="dxa"/>
          </w:tcPr>
          <w:p w14:paraId="09D0C97D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14:paraId="09D0C97E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5C2D3F" w14:paraId="09D0C982" w14:textId="77777777" w:rsidTr="00F51EBA">
        <w:tc>
          <w:tcPr>
            <w:tcW w:w="3510" w:type="dxa"/>
          </w:tcPr>
          <w:p w14:paraId="09D0C980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14:paraId="09D0C981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E130A7" w:rsidRPr="005C2D3F" w14:paraId="09D0C985" w14:textId="77777777" w:rsidTr="00F51EBA">
        <w:tc>
          <w:tcPr>
            <w:tcW w:w="3510" w:type="dxa"/>
          </w:tcPr>
          <w:p w14:paraId="09D0C983" w14:textId="77777777" w:rsidR="00E130A7" w:rsidRPr="005C2D3F" w:rsidRDefault="00E130A7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33" w:type="dxa"/>
          </w:tcPr>
          <w:p w14:paraId="09D0C984" w14:textId="77777777" w:rsidR="00E130A7" w:rsidRPr="005C2D3F" w:rsidRDefault="00E130A7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E130A7" w:rsidRPr="005C2D3F" w14:paraId="09D0C988" w14:textId="77777777" w:rsidTr="00F51EBA">
        <w:tc>
          <w:tcPr>
            <w:tcW w:w="3510" w:type="dxa"/>
          </w:tcPr>
          <w:p w14:paraId="09D0C986" w14:textId="77777777" w:rsidR="00E130A7" w:rsidRPr="005C2D3F" w:rsidRDefault="00E130A7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33" w:type="dxa"/>
          </w:tcPr>
          <w:p w14:paraId="09D0C987" w14:textId="77777777" w:rsidR="00E130A7" w:rsidRPr="005C2D3F" w:rsidRDefault="00E130A7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FB2238" w:rsidRPr="005C2D3F" w14:paraId="09D0C98B" w14:textId="77777777" w:rsidTr="00F51EBA">
        <w:tc>
          <w:tcPr>
            <w:tcW w:w="3510" w:type="dxa"/>
          </w:tcPr>
          <w:p w14:paraId="09D0C989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lastRenderedPageBreak/>
              <w:t>เงินปันผลรับ</w:t>
            </w:r>
          </w:p>
        </w:tc>
        <w:tc>
          <w:tcPr>
            <w:tcW w:w="5733" w:type="dxa"/>
          </w:tcPr>
          <w:p w14:paraId="09D0C98A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5C2D3F" w14:paraId="09D0C98E" w14:textId="77777777" w:rsidTr="00F51EBA">
        <w:tc>
          <w:tcPr>
            <w:tcW w:w="3510" w:type="dxa"/>
          </w:tcPr>
          <w:p w14:paraId="09D0C98C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733" w:type="dxa"/>
          </w:tcPr>
          <w:p w14:paraId="09D0C98D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91" w14:textId="77777777" w:rsidTr="00F51EBA">
        <w:tc>
          <w:tcPr>
            <w:tcW w:w="3510" w:type="dxa"/>
          </w:tcPr>
          <w:p w14:paraId="09D0C98F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รายได้ค่าบริการและบริหารจัดการ</w:t>
            </w:r>
          </w:p>
        </w:tc>
        <w:tc>
          <w:tcPr>
            <w:tcW w:w="5733" w:type="dxa"/>
          </w:tcPr>
          <w:p w14:paraId="09D0C990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94" w14:textId="77777777" w:rsidTr="00F51EBA">
        <w:tc>
          <w:tcPr>
            <w:tcW w:w="3510" w:type="dxa"/>
          </w:tcPr>
          <w:p w14:paraId="09D0C992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ค่าแรง</w:t>
            </w:r>
          </w:p>
        </w:tc>
        <w:tc>
          <w:tcPr>
            <w:tcW w:w="5733" w:type="dxa"/>
          </w:tcPr>
          <w:p w14:paraId="09D0C993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97" w14:textId="77777777" w:rsidTr="00F51EBA">
        <w:tc>
          <w:tcPr>
            <w:tcW w:w="3510" w:type="dxa"/>
          </w:tcPr>
          <w:p w14:paraId="09D0C995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14:paraId="09D0C996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9A" w14:textId="77777777" w:rsidTr="00F51EBA">
        <w:tc>
          <w:tcPr>
            <w:tcW w:w="3510" w:type="dxa"/>
          </w:tcPr>
          <w:p w14:paraId="09D0C998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14:paraId="09D0C999" w14:textId="77777777" w:rsidR="00F51EBA" w:rsidRPr="005C2D3F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9D" w14:textId="77777777" w:rsidTr="00F51EBA">
        <w:tc>
          <w:tcPr>
            <w:tcW w:w="3510" w:type="dxa"/>
          </w:tcPr>
          <w:p w14:paraId="09D0C99B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14:paraId="09D0C99C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51EBA" w:rsidRPr="005C2D3F" w14:paraId="09D0C9A0" w14:textId="77777777" w:rsidTr="00F51EBA">
        <w:tc>
          <w:tcPr>
            <w:tcW w:w="3510" w:type="dxa"/>
          </w:tcPr>
          <w:p w14:paraId="09D0C99E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ค่าเช่า</w:t>
            </w:r>
            <w:r w:rsidR="005D109C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33" w:type="dxa"/>
          </w:tcPr>
          <w:p w14:paraId="09D0C99F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A3" w14:textId="77777777" w:rsidTr="00F51EBA">
        <w:tc>
          <w:tcPr>
            <w:tcW w:w="3510" w:type="dxa"/>
          </w:tcPr>
          <w:p w14:paraId="09D0C9A1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ค่าเบี้ยประกันภัย</w:t>
            </w:r>
            <w:r w:rsidR="008D2E3F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33" w:type="dxa"/>
          </w:tcPr>
          <w:p w14:paraId="09D0C9A2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09D0C9A6" w14:textId="77777777" w:rsidTr="00F51EBA">
        <w:trPr>
          <w:trHeight w:val="95"/>
        </w:trPr>
        <w:tc>
          <w:tcPr>
            <w:tcW w:w="3510" w:type="dxa"/>
          </w:tcPr>
          <w:p w14:paraId="09D0C9A4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14:paraId="09D0C9A5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="00BB1DE0" w:rsidRPr="005C2D3F">
              <w:rPr>
                <w:rFonts w:cs="Angsana New"/>
                <w:sz w:val="30"/>
                <w:szCs w:val="30"/>
                <w:lang w:bidi="th-TH"/>
              </w:rPr>
              <w:t>2.1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6.26</w:t>
            </w:r>
            <w:r w:rsidR="00473A6A"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473A6A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F51EBA" w:rsidRPr="005C2D3F" w14:paraId="09D0C9A9" w14:textId="77777777" w:rsidTr="00F51EBA">
        <w:trPr>
          <w:trHeight w:val="95"/>
        </w:trPr>
        <w:tc>
          <w:tcPr>
            <w:tcW w:w="3510" w:type="dxa"/>
          </w:tcPr>
          <w:p w14:paraId="09D0C9A7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14:paraId="09D0C9A8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="008E1E79" w:rsidRPr="005C2D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="00BB1DE0" w:rsidRPr="005C2D3F">
              <w:rPr>
                <w:rFonts w:cs="Angsana New"/>
                <w:sz w:val="30"/>
                <w:szCs w:val="30"/>
                <w:lang w:bidi="th-TH"/>
              </w:rPr>
              <w:t>1.5</w:t>
            </w:r>
            <w:r w:rsidR="00473A6A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ต่อปี</w:t>
            </w:r>
          </w:p>
        </w:tc>
      </w:tr>
      <w:tr w:rsidR="00F51EBA" w:rsidRPr="005C2D3F" w14:paraId="09D0C9AC" w14:textId="77777777" w:rsidTr="00F51EBA">
        <w:tc>
          <w:tcPr>
            <w:tcW w:w="3510" w:type="dxa"/>
          </w:tcPr>
          <w:p w14:paraId="09D0C9AA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14:paraId="09D0C9AB" w14:textId="77777777" w:rsidR="00F51EBA" w:rsidRPr="005C2D3F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ตามที่ได้รับอนุมัติโดยกรรมการและ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/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หรือผู้ถือหุ้น</w:t>
            </w:r>
          </w:p>
        </w:tc>
      </w:tr>
    </w:tbl>
    <w:p w14:paraId="09D0C9AD" w14:textId="77777777" w:rsidR="00425523" w:rsidRPr="005C2D3F" w:rsidRDefault="00425523" w:rsidP="00425523">
      <w:pPr>
        <w:pStyle w:val="BodyText2"/>
        <w:ind w:right="18"/>
      </w:pPr>
    </w:p>
    <w:p w14:paraId="09D0C9AE" w14:textId="77777777" w:rsidR="00055163" w:rsidRPr="005C2D3F" w:rsidRDefault="00F51EBA" w:rsidP="00425523">
      <w:pPr>
        <w:pStyle w:val="BodyText2"/>
        <w:ind w:left="540" w:right="18"/>
      </w:pPr>
      <w:r w:rsidRPr="005C2D3F">
        <w:rPr>
          <w:cs/>
        </w:rPr>
        <w:t>รายการที่สำคัญกับบุคคลหรือกิจการที่เกี่ยวข้องกัน</w:t>
      </w:r>
      <w:r w:rsidR="00190A3F" w:rsidRPr="005C2D3F">
        <w:rPr>
          <w:cs/>
        </w:rPr>
        <w:t>สำหรับแต่ละปีสิ้นสุดว</w:t>
      </w:r>
      <w:r w:rsidR="00FC5B80" w:rsidRPr="005C2D3F">
        <w:rPr>
          <w:cs/>
        </w:rPr>
        <w:t xml:space="preserve">ันที่ </w:t>
      </w:r>
      <w:r w:rsidR="00FC5B80" w:rsidRPr="005C2D3F">
        <w:t>31</w:t>
      </w:r>
      <w:r w:rsidR="00190A3F" w:rsidRPr="005C2D3F">
        <w:rPr>
          <w:cs/>
        </w:rPr>
        <w:t xml:space="preserve"> ธันวาคม สรุปได้ดังนี</w:t>
      </w:r>
      <w:r w:rsidR="00190A3F" w:rsidRPr="005C2D3F">
        <w:rPr>
          <w:rFonts w:hint="cs"/>
          <w:cs/>
        </w:rPr>
        <w:t>้</w:t>
      </w:r>
      <w:r w:rsidR="00BB479B" w:rsidRPr="005C2D3F">
        <w:rPr>
          <w:cs/>
        </w:rPr>
        <w:t xml:space="preserve">  </w:t>
      </w:r>
    </w:p>
    <w:p w14:paraId="09D0C9AF" w14:textId="77777777" w:rsidR="00281090" w:rsidRPr="005C2D3F" w:rsidRDefault="00281090" w:rsidP="00E959E1">
      <w:pPr>
        <w:pStyle w:val="BodyText2"/>
        <w:ind w:left="540" w:right="18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3"/>
        <w:gridCol w:w="271"/>
        <w:gridCol w:w="1170"/>
        <w:gridCol w:w="271"/>
        <w:gridCol w:w="1170"/>
        <w:gridCol w:w="269"/>
        <w:gridCol w:w="1170"/>
      </w:tblGrid>
      <w:tr w:rsidR="00F51EBA" w:rsidRPr="005C2D3F" w14:paraId="09D0C9B4" w14:textId="77777777" w:rsidTr="003A379B">
        <w:trPr>
          <w:tblHeader/>
        </w:trPr>
        <w:tc>
          <w:tcPr>
            <w:tcW w:w="2037" w:type="pct"/>
          </w:tcPr>
          <w:p w14:paraId="09D0C9B0" w14:textId="77777777" w:rsidR="00F51EBA" w:rsidRPr="005C2D3F" w:rsidRDefault="00F51EBA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09D0C9B1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D0C9B2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pct"/>
            <w:gridSpan w:val="3"/>
          </w:tcPr>
          <w:p w14:paraId="09D0C9B3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79B" w:rsidRPr="005C2D3F" w14:paraId="09D0C9BD" w14:textId="77777777" w:rsidTr="003A379B">
        <w:trPr>
          <w:tblHeader/>
        </w:trPr>
        <w:tc>
          <w:tcPr>
            <w:tcW w:w="2037" w:type="pct"/>
          </w:tcPr>
          <w:p w14:paraId="09D0C9B5" w14:textId="77777777" w:rsidR="00F51EBA" w:rsidRPr="005C2D3F" w:rsidRDefault="00190A3F" w:rsidP="00190A3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33" w:type="pct"/>
          </w:tcPr>
          <w:p w14:paraId="09D0C9B6" w14:textId="77777777" w:rsidR="00F51EBA" w:rsidRPr="005C2D3F" w:rsidRDefault="00F51EBA" w:rsidP="00E051A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E051AF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09D0C9B7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D0C9B8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255</w:t>
            </w:r>
            <w:r w:rsidR="00E051AF" w:rsidRPr="005C2D3F">
              <w:rPr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9D0C9B9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D0C9BA" w14:textId="77777777" w:rsidR="00F51EBA" w:rsidRPr="005C2D3F" w:rsidRDefault="00F51EBA" w:rsidP="00371E9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371E9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09D0C9BB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D0C9BC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255</w:t>
            </w:r>
            <w:r w:rsidR="00371E9D" w:rsidRPr="005C2D3F">
              <w:rPr>
                <w:sz w:val="30"/>
                <w:szCs w:val="30"/>
              </w:rPr>
              <w:t>9</w:t>
            </w:r>
          </w:p>
        </w:tc>
      </w:tr>
      <w:tr w:rsidR="00F51EBA" w:rsidRPr="005C2D3F" w14:paraId="09D0C9C0" w14:textId="77777777" w:rsidTr="003A379B">
        <w:trPr>
          <w:tblHeader/>
        </w:trPr>
        <w:tc>
          <w:tcPr>
            <w:tcW w:w="2037" w:type="pct"/>
          </w:tcPr>
          <w:p w14:paraId="09D0C9BE" w14:textId="77777777" w:rsidR="00F51EBA" w:rsidRPr="005C2D3F" w:rsidRDefault="00F51EBA" w:rsidP="00F51EBA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09D0C9BF" w14:textId="77777777" w:rsidR="00F51EBA" w:rsidRPr="005C2D3F" w:rsidRDefault="00F51EBA" w:rsidP="00F51EBA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79B" w:rsidRPr="005C2D3F" w14:paraId="09D0C9C9" w14:textId="77777777" w:rsidTr="003A379B">
        <w:tc>
          <w:tcPr>
            <w:tcW w:w="2037" w:type="pct"/>
          </w:tcPr>
          <w:p w14:paraId="09D0C9C1" w14:textId="77777777" w:rsidR="00F51EBA" w:rsidRPr="005C2D3F" w:rsidRDefault="00F51EBA" w:rsidP="00F51EBA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09D0C9C2" w14:textId="77777777" w:rsidR="00F51EBA" w:rsidRPr="005C2D3F" w:rsidRDefault="00F51EBA" w:rsidP="00F51EB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9C3" w14:textId="77777777" w:rsidR="00F51EBA" w:rsidRPr="005C2D3F" w:rsidRDefault="00F51EBA" w:rsidP="00F51EB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C4" w14:textId="77777777" w:rsidR="00F51EBA" w:rsidRPr="005C2D3F" w:rsidRDefault="00F51EBA" w:rsidP="00F51EB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9C5" w14:textId="77777777" w:rsidR="00F51EBA" w:rsidRPr="005C2D3F" w:rsidRDefault="00F51EBA" w:rsidP="00F51EB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C6" w14:textId="77777777" w:rsidR="00F51EBA" w:rsidRPr="005C2D3F" w:rsidRDefault="00F51EBA" w:rsidP="00F51EB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D0C9C7" w14:textId="77777777" w:rsidR="00F51EBA" w:rsidRPr="005C2D3F" w:rsidRDefault="00F51EBA" w:rsidP="00F51E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C8" w14:textId="77777777" w:rsidR="00F51EBA" w:rsidRPr="005C2D3F" w:rsidRDefault="00F51EBA" w:rsidP="00F51EBA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4B68DC" w:rsidRPr="005C2D3F" w14:paraId="09D0C9D2" w14:textId="77777777" w:rsidTr="00870F2D">
        <w:tc>
          <w:tcPr>
            <w:tcW w:w="2037" w:type="pct"/>
          </w:tcPr>
          <w:p w14:paraId="09D0C9CA" w14:textId="77777777" w:rsidR="004B68DC" w:rsidRPr="005C2D3F" w:rsidRDefault="004B68DC" w:rsidP="004B68DC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14:paraId="09D0C9CB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CC" w14:textId="77777777" w:rsidR="004B68DC" w:rsidRPr="005C2D3F" w:rsidRDefault="004B68DC" w:rsidP="004B68DC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CD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CE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CF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11,932,270</w:t>
            </w:r>
          </w:p>
        </w:tc>
        <w:tc>
          <w:tcPr>
            <w:tcW w:w="145" w:type="pct"/>
          </w:tcPr>
          <w:p w14:paraId="09D0C9D0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D1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12,523,848</w:t>
            </w:r>
          </w:p>
        </w:tc>
      </w:tr>
      <w:tr w:rsidR="00CE29F9" w:rsidRPr="005C2D3F" w14:paraId="09D0C9DB" w14:textId="77777777" w:rsidTr="00B93CAB">
        <w:tc>
          <w:tcPr>
            <w:tcW w:w="2037" w:type="pct"/>
          </w:tcPr>
          <w:p w14:paraId="09D0C9D3" w14:textId="77777777" w:rsidR="00CE29F9" w:rsidRPr="005C2D3F" w:rsidRDefault="00CE29F9" w:rsidP="00B93CAB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</w:tcPr>
          <w:p w14:paraId="09D0C9D4" w14:textId="77777777" w:rsidR="00CE29F9" w:rsidRPr="005C2D3F" w:rsidRDefault="00CE29F9" w:rsidP="00B93CA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D5" w14:textId="77777777" w:rsidR="00CE29F9" w:rsidRPr="005C2D3F" w:rsidRDefault="00CE29F9" w:rsidP="00B93CAB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D6" w14:textId="77777777" w:rsidR="00CE29F9" w:rsidRPr="005C2D3F" w:rsidRDefault="00CE29F9" w:rsidP="00B93CAB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D7" w14:textId="77777777" w:rsidR="00CE29F9" w:rsidRPr="005C2D3F" w:rsidRDefault="00CE29F9" w:rsidP="00B93CA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D8" w14:textId="77777777" w:rsidR="00CE29F9" w:rsidRPr="005C2D3F" w:rsidRDefault="00CE29F9" w:rsidP="00B93CA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4,246,910</w:t>
            </w:r>
          </w:p>
        </w:tc>
        <w:tc>
          <w:tcPr>
            <w:tcW w:w="145" w:type="pct"/>
          </w:tcPr>
          <w:p w14:paraId="09D0C9D9" w14:textId="77777777" w:rsidR="00CE29F9" w:rsidRPr="005C2D3F" w:rsidRDefault="00CE29F9" w:rsidP="00B93CA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DA" w14:textId="77777777" w:rsidR="00CE29F9" w:rsidRPr="005C2D3F" w:rsidRDefault="00CE29F9" w:rsidP="00B93CA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4,675,930</w:t>
            </w:r>
          </w:p>
        </w:tc>
      </w:tr>
      <w:tr w:rsidR="004B68DC" w:rsidRPr="005C2D3F" w14:paraId="09D0C9E4" w14:textId="77777777" w:rsidTr="00870F2D">
        <w:tc>
          <w:tcPr>
            <w:tcW w:w="2037" w:type="pct"/>
          </w:tcPr>
          <w:p w14:paraId="09D0C9DC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</w:tcPr>
          <w:p w14:paraId="09D0C9DD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DE" w14:textId="77777777" w:rsidR="004B68DC" w:rsidRPr="005C2D3F" w:rsidRDefault="004B68DC" w:rsidP="004B68DC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DF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E0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E1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7,864</w:t>
            </w:r>
          </w:p>
        </w:tc>
        <w:tc>
          <w:tcPr>
            <w:tcW w:w="145" w:type="pct"/>
          </w:tcPr>
          <w:p w14:paraId="09D0C9E2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E3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8,104</w:t>
            </w:r>
          </w:p>
        </w:tc>
      </w:tr>
      <w:tr w:rsidR="004B68DC" w:rsidRPr="005C2D3F" w14:paraId="09D0C9ED" w14:textId="77777777" w:rsidTr="00870F2D">
        <w:tc>
          <w:tcPr>
            <w:tcW w:w="2037" w:type="pct"/>
          </w:tcPr>
          <w:p w14:paraId="09D0C9E5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09D0C9E6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E7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E8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E9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EA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583,084</w:t>
            </w:r>
          </w:p>
        </w:tc>
        <w:tc>
          <w:tcPr>
            <w:tcW w:w="145" w:type="pct"/>
          </w:tcPr>
          <w:p w14:paraId="09D0C9EB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EC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2,300,499</w:t>
            </w:r>
          </w:p>
        </w:tc>
      </w:tr>
      <w:tr w:rsidR="004B68DC" w:rsidRPr="005C2D3F" w14:paraId="09D0C9F6" w14:textId="77777777" w:rsidTr="00870F2D">
        <w:tc>
          <w:tcPr>
            <w:tcW w:w="2037" w:type="pct"/>
          </w:tcPr>
          <w:p w14:paraId="09D0C9EE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รายได้ค่าบริการและบริหารจัดการ</w:t>
            </w:r>
          </w:p>
        </w:tc>
        <w:tc>
          <w:tcPr>
            <w:tcW w:w="633" w:type="pct"/>
          </w:tcPr>
          <w:p w14:paraId="09D0C9EF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F0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F1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F2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F3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69,544</w:t>
            </w:r>
          </w:p>
        </w:tc>
        <w:tc>
          <w:tcPr>
            <w:tcW w:w="145" w:type="pct"/>
          </w:tcPr>
          <w:p w14:paraId="09D0C9F4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F5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69,614</w:t>
            </w:r>
          </w:p>
        </w:tc>
      </w:tr>
      <w:tr w:rsidR="004B68DC" w:rsidRPr="005C2D3F" w14:paraId="09D0C9FF" w14:textId="77777777" w:rsidTr="003A379B">
        <w:tc>
          <w:tcPr>
            <w:tcW w:w="2037" w:type="pct"/>
          </w:tcPr>
          <w:p w14:paraId="09D0C9F7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633" w:type="pct"/>
          </w:tcPr>
          <w:p w14:paraId="09D0C9F8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F9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9FA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9FB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FC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166,559</w:t>
            </w:r>
          </w:p>
        </w:tc>
        <w:tc>
          <w:tcPr>
            <w:tcW w:w="145" w:type="pct"/>
          </w:tcPr>
          <w:p w14:paraId="09D0C9FD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9FE" w14:textId="77777777" w:rsidR="004B68DC" w:rsidRPr="005C2D3F" w:rsidRDefault="004B68DC" w:rsidP="004B68D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8DC" w:rsidRPr="005C2D3F" w14:paraId="09D0CA08" w14:textId="77777777" w:rsidTr="003A379B">
        <w:tc>
          <w:tcPr>
            <w:tcW w:w="2037" w:type="pct"/>
          </w:tcPr>
          <w:p w14:paraId="09D0CA00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09D0CA01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02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03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04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05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2,844</w:t>
            </w:r>
          </w:p>
        </w:tc>
        <w:tc>
          <w:tcPr>
            <w:tcW w:w="145" w:type="pct"/>
          </w:tcPr>
          <w:p w14:paraId="09D0CA06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07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5,296</w:t>
            </w:r>
          </w:p>
        </w:tc>
      </w:tr>
      <w:tr w:rsidR="004B68DC" w:rsidRPr="005C2D3F" w14:paraId="09D0CA11" w14:textId="77777777" w:rsidTr="003A379B">
        <w:tc>
          <w:tcPr>
            <w:tcW w:w="2037" w:type="pct"/>
          </w:tcPr>
          <w:p w14:paraId="09D0CA09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633" w:type="pct"/>
          </w:tcPr>
          <w:p w14:paraId="09D0CA0A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0B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0C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0D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0E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48,683</w:t>
            </w:r>
          </w:p>
        </w:tc>
        <w:tc>
          <w:tcPr>
            <w:tcW w:w="145" w:type="pct"/>
          </w:tcPr>
          <w:p w14:paraId="09D0CA0F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10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150,628</w:t>
            </w:r>
          </w:p>
        </w:tc>
      </w:tr>
      <w:tr w:rsidR="004B68DC" w:rsidRPr="005C2D3F" w14:paraId="09D0CA1A" w14:textId="77777777" w:rsidTr="003A379B">
        <w:tc>
          <w:tcPr>
            <w:tcW w:w="2037" w:type="pct"/>
          </w:tcPr>
          <w:p w14:paraId="09D0CA12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3" w:type="pct"/>
          </w:tcPr>
          <w:p w14:paraId="09D0CA13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14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15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16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17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219,310</w:t>
            </w:r>
          </w:p>
        </w:tc>
        <w:tc>
          <w:tcPr>
            <w:tcW w:w="145" w:type="pct"/>
          </w:tcPr>
          <w:p w14:paraId="09D0CA18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19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117,664</w:t>
            </w:r>
          </w:p>
        </w:tc>
      </w:tr>
      <w:tr w:rsidR="004B68DC" w:rsidRPr="005C2D3F" w14:paraId="09D0CA23" w14:textId="77777777" w:rsidTr="003A379B">
        <w:tc>
          <w:tcPr>
            <w:tcW w:w="2037" w:type="pct"/>
          </w:tcPr>
          <w:p w14:paraId="09D0CA1B" w14:textId="77777777" w:rsidR="004B68DC" w:rsidRPr="005C2D3F" w:rsidRDefault="004B68DC" w:rsidP="004B68DC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3" w:type="pct"/>
          </w:tcPr>
          <w:p w14:paraId="09D0CA1C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1D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1E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1F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20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16,701</w:t>
            </w:r>
          </w:p>
        </w:tc>
        <w:tc>
          <w:tcPr>
            <w:tcW w:w="145" w:type="pct"/>
          </w:tcPr>
          <w:p w14:paraId="09D0CA21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22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69,758</w:t>
            </w:r>
          </w:p>
        </w:tc>
      </w:tr>
      <w:tr w:rsidR="004B68DC" w:rsidRPr="005C2D3F" w14:paraId="09D0CA2C" w14:textId="77777777" w:rsidTr="003A379B">
        <w:tc>
          <w:tcPr>
            <w:tcW w:w="2037" w:type="pct"/>
          </w:tcPr>
          <w:p w14:paraId="09D0CA24" w14:textId="77777777" w:rsidR="004B68DC" w:rsidRPr="005C2D3F" w:rsidRDefault="004B68DC" w:rsidP="004B68DC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ค่าเช่า</w:t>
            </w:r>
            <w:r w:rsidRPr="005C2D3F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</w:tcPr>
          <w:p w14:paraId="09D0CA25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26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27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28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29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3,065</w:t>
            </w:r>
          </w:p>
        </w:tc>
        <w:tc>
          <w:tcPr>
            <w:tcW w:w="145" w:type="pct"/>
          </w:tcPr>
          <w:p w14:paraId="09D0CA2A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2B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3,060</w:t>
            </w:r>
          </w:p>
        </w:tc>
      </w:tr>
      <w:tr w:rsidR="004B68DC" w:rsidRPr="005C2D3F" w14:paraId="09D0CA35" w14:textId="77777777" w:rsidTr="003A379B">
        <w:tc>
          <w:tcPr>
            <w:tcW w:w="2037" w:type="pct"/>
          </w:tcPr>
          <w:p w14:paraId="09D0CA2D" w14:textId="77777777" w:rsidR="004B68DC" w:rsidRPr="005C2D3F" w:rsidRDefault="004B68DC" w:rsidP="004B68DC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09D0CA2E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2F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30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31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32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18,377</w:t>
            </w:r>
          </w:p>
        </w:tc>
        <w:tc>
          <w:tcPr>
            <w:tcW w:w="145" w:type="pct"/>
          </w:tcPr>
          <w:p w14:paraId="09D0CA33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34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19,894</w:t>
            </w:r>
          </w:p>
        </w:tc>
      </w:tr>
      <w:tr w:rsidR="00E130A7" w:rsidRPr="005C2D3F" w14:paraId="09D0CA3E" w14:textId="77777777" w:rsidTr="003A379B">
        <w:tc>
          <w:tcPr>
            <w:tcW w:w="2037" w:type="pct"/>
          </w:tcPr>
          <w:p w14:paraId="09D0CA36" w14:textId="77777777" w:rsidR="00E130A7" w:rsidRPr="005C2D3F" w:rsidRDefault="00E130A7" w:rsidP="004B68DC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33" w:type="pct"/>
          </w:tcPr>
          <w:p w14:paraId="09D0CA37" w14:textId="77777777" w:rsidR="00E130A7" w:rsidRPr="005C2D3F" w:rsidRDefault="00E130A7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38" w14:textId="77777777" w:rsidR="00E130A7" w:rsidRPr="005C2D3F" w:rsidRDefault="00E130A7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39" w14:textId="77777777" w:rsidR="00E130A7" w:rsidRPr="005C2D3F" w:rsidRDefault="00E130A7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3A" w14:textId="77777777" w:rsidR="00E130A7" w:rsidRPr="005C2D3F" w:rsidRDefault="00E130A7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3B" w14:textId="77777777" w:rsidR="00E130A7" w:rsidRPr="005C2D3F" w:rsidRDefault="00E130A7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3C" w14:textId="77777777" w:rsidR="00E130A7" w:rsidRPr="005C2D3F" w:rsidRDefault="00E130A7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3D" w14:textId="77777777" w:rsidR="00E130A7" w:rsidRPr="005C2D3F" w:rsidRDefault="00E130A7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B68DC" w:rsidRPr="005C2D3F" w14:paraId="09D0CA47" w14:textId="77777777" w:rsidTr="003A379B">
        <w:tc>
          <w:tcPr>
            <w:tcW w:w="2037" w:type="pct"/>
          </w:tcPr>
          <w:p w14:paraId="09D0CA3F" w14:textId="77777777" w:rsidR="004B68DC" w:rsidRPr="005C2D3F" w:rsidRDefault="004B68DC" w:rsidP="004B68DC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3" w:type="pct"/>
          </w:tcPr>
          <w:p w14:paraId="09D0CA40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41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42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43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44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9,111</w:t>
            </w:r>
          </w:p>
        </w:tc>
        <w:tc>
          <w:tcPr>
            <w:tcW w:w="145" w:type="pct"/>
          </w:tcPr>
          <w:p w14:paraId="09D0CA45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46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12,987</w:t>
            </w:r>
          </w:p>
        </w:tc>
      </w:tr>
      <w:tr w:rsidR="004B68DC" w:rsidRPr="005C2D3F" w14:paraId="09D0CA50" w14:textId="77777777" w:rsidTr="003A379B">
        <w:tc>
          <w:tcPr>
            <w:tcW w:w="2037" w:type="pct"/>
          </w:tcPr>
          <w:p w14:paraId="09D0CA48" w14:textId="77777777" w:rsidR="004B68DC" w:rsidRPr="005C2D3F" w:rsidRDefault="004B68DC" w:rsidP="004B68DC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</w:tcPr>
          <w:p w14:paraId="09D0CA49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4A" w14:textId="77777777" w:rsidR="004B68DC" w:rsidRPr="005C2D3F" w:rsidRDefault="004B68DC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4B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4C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4D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3,403</w:t>
            </w:r>
          </w:p>
        </w:tc>
        <w:tc>
          <w:tcPr>
            <w:tcW w:w="145" w:type="pct"/>
          </w:tcPr>
          <w:p w14:paraId="09D0CA4E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4F" w14:textId="77777777" w:rsidR="004B68DC" w:rsidRPr="005C2D3F" w:rsidRDefault="004B68DC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11,853</w:t>
            </w:r>
          </w:p>
        </w:tc>
      </w:tr>
      <w:tr w:rsidR="00575424" w:rsidRPr="005C2D3F" w14:paraId="09D0CA59" w14:textId="77777777" w:rsidTr="00024CEF">
        <w:tc>
          <w:tcPr>
            <w:tcW w:w="2037" w:type="pct"/>
          </w:tcPr>
          <w:p w14:paraId="09D0CA51" w14:textId="77777777" w:rsidR="00575424" w:rsidRPr="005C2D3F" w:rsidRDefault="00575424" w:rsidP="00024CEF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3" w:type="pct"/>
          </w:tcPr>
          <w:p w14:paraId="09D0CA52" w14:textId="77777777" w:rsidR="00575424" w:rsidRPr="005C2D3F" w:rsidRDefault="00575424" w:rsidP="00024CEF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53" w14:textId="77777777" w:rsidR="00575424" w:rsidRPr="005C2D3F" w:rsidRDefault="00575424" w:rsidP="00024CEF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54" w14:textId="77777777" w:rsidR="00575424" w:rsidRPr="005C2D3F" w:rsidRDefault="00575424" w:rsidP="00024CEF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55" w14:textId="77777777" w:rsidR="00575424" w:rsidRPr="005C2D3F" w:rsidRDefault="00575424" w:rsidP="00024C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56" w14:textId="77777777" w:rsidR="00575424" w:rsidRPr="005C2D3F" w:rsidRDefault="00575424" w:rsidP="00024CEF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12,000</w:t>
            </w:r>
          </w:p>
        </w:tc>
        <w:tc>
          <w:tcPr>
            <w:tcW w:w="145" w:type="pct"/>
          </w:tcPr>
          <w:p w14:paraId="09D0CA57" w14:textId="77777777" w:rsidR="00575424" w:rsidRPr="005C2D3F" w:rsidRDefault="00575424" w:rsidP="00024C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58" w14:textId="77777777" w:rsidR="00575424" w:rsidRPr="005C2D3F" w:rsidRDefault="00575424" w:rsidP="000524FC">
            <w:pPr>
              <w:pStyle w:val="BodyText"/>
              <w:spacing w:after="0"/>
              <w:ind w:left="-108" w:right="-311"/>
              <w:jc w:val="center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424" w:rsidRPr="005C2D3F" w14:paraId="09D0CA62" w14:textId="77777777" w:rsidTr="000524FC">
        <w:trPr>
          <w:trHeight w:val="258"/>
        </w:trPr>
        <w:tc>
          <w:tcPr>
            <w:tcW w:w="2037" w:type="pct"/>
          </w:tcPr>
          <w:p w14:paraId="09D0CA5A" w14:textId="77777777" w:rsidR="00575424" w:rsidRPr="005C2D3F" w:rsidRDefault="00575424" w:rsidP="004B68DC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A5B" w14:textId="77777777" w:rsidR="00575424" w:rsidRPr="005C2D3F" w:rsidRDefault="00575424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5C" w14:textId="77777777" w:rsidR="00575424" w:rsidRPr="005C2D3F" w:rsidRDefault="00575424" w:rsidP="004B68DC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5D" w14:textId="77777777" w:rsidR="00575424" w:rsidRPr="005C2D3F" w:rsidRDefault="00575424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5E" w14:textId="77777777" w:rsidR="00575424" w:rsidRPr="005C2D3F" w:rsidRDefault="00575424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5F" w14:textId="77777777" w:rsidR="00575424" w:rsidRPr="005C2D3F" w:rsidRDefault="00575424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60" w14:textId="77777777" w:rsidR="00575424" w:rsidRPr="005C2D3F" w:rsidRDefault="00575424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61" w14:textId="77777777" w:rsidR="00575424" w:rsidRPr="005C2D3F" w:rsidRDefault="00575424" w:rsidP="004B68D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B68DC" w:rsidRPr="005C2D3F" w14:paraId="09D0CA6B" w14:textId="77777777" w:rsidTr="003A379B">
        <w:tc>
          <w:tcPr>
            <w:tcW w:w="2037" w:type="pct"/>
          </w:tcPr>
          <w:p w14:paraId="09D0CA63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09D0CA64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65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66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67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68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69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6A" w14:textId="77777777" w:rsidR="004B68DC" w:rsidRPr="005C2D3F" w:rsidRDefault="004B68DC" w:rsidP="004B68DC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68DC" w:rsidRPr="005C2D3F" w14:paraId="09D0CA74" w14:textId="77777777" w:rsidTr="00870F2D">
        <w:tc>
          <w:tcPr>
            <w:tcW w:w="2037" w:type="pct"/>
          </w:tcPr>
          <w:p w14:paraId="09D0CA6C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33" w:type="pct"/>
            <w:vAlign w:val="bottom"/>
          </w:tcPr>
          <w:p w14:paraId="09D0CA6D" w14:textId="77777777" w:rsidR="004B68DC" w:rsidRPr="005C2D3F" w:rsidRDefault="00FC15D0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446,610</w:t>
            </w:r>
          </w:p>
        </w:tc>
        <w:tc>
          <w:tcPr>
            <w:tcW w:w="146" w:type="pct"/>
          </w:tcPr>
          <w:p w14:paraId="09D0CA6E" w14:textId="77777777" w:rsidR="004B68DC" w:rsidRPr="005C2D3F" w:rsidRDefault="004B68DC" w:rsidP="004B68D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6F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447,553</w:t>
            </w:r>
          </w:p>
        </w:tc>
        <w:tc>
          <w:tcPr>
            <w:tcW w:w="146" w:type="pct"/>
          </w:tcPr>
          <w:p w14:paraId="09D0CA70" w14:textId="77777777" w:rsidR="004B68DC" w:rsidRPr="005C2D3F" w:rsidRDefault="004B68DC" w:rsidP="004B68D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71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</w:t>
            </w:r>
            <w:r w:rsidR="00FC15D0" w:rsidRPr="005C2D3F">
              <w:rPr>
                <w:sz w:val="30"/>
                <w:szCs w:val="30"/>
              </w:rPr>
              <w:t>41,349</w:t>
            </w:r>
          </w:p>
        </w:tc>
        <w:tc>
          <w:tcPr>
            <w:tcW w:w="145" w:type="pct"/>
          </w:tcPr>
          <w:p w14:paraId="09D0CA72" w14:textId="77777777" w:rsidR="004B68DC" w:rsidRPr="005C2D3F" w:rsidRDefault="004B68DC" w:rsidP="004B68DC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73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3,076,137</w:t>
            </w:r>
          </w:p>
        </w:tc>
      </w:tr>
      <w:tr w:rsidR="004B68DC" w:rsidRPr="005C2D3F" w14:paraId="09D0CA7D" w14:textId="77777777" w:rsidTr="00870F2D">
        <w:tc>
          <w:tcPr>
            <w:tcW w:w="2037" w:type="pct"/>
          </w:tcPr>
          <w:p w14:paraId="09D0CA75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  <w:vAlign w:val="bottom"/>
          </w:tcPr>
          <w:p w14:paraId="09D0CA76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09D0CA77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78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09D0CA79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7A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1,620</w:t>
            </w:r>
          </w:p>
        </w:tc>
        <w:tc>
          <w:tcPr>
            <w:tcW w:w="145" w:type="pct"/>
          </w:tcPr>
          <w:p w14:paraId="09D0CA7B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7C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1,620</w:t>
            </w:r>
          </w:p>
        </w:tc>
      </w:tr>
      <w:tr w:rsidR="004B68DC" w:rsidRPr="005C2D3F" w14:paraId="09D0CA86" w14:textId="77777777" w:rsidTr="00F75C8B">
        <w:tc>
          <w:tcPr>
            <w:tcW w:w="2037" w:type="pct"/>
          </w:tcPr>
          <w:p w14:paraId="09D0CA7E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  <w:vAlign w:val="bottom"/>
          </w:tcPr>
          <w:p w14:paraId="09D0CA7F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80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81" w14:textId="77777777" w:rsidR="004B68DC" w:rsidRPr="005C2D3F" w:rsidRDefault="004B68DC" w:rsidP="004B68D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82" w14:textId="77777777" w:rsidR="004B68DC" w:rsidRPr="005C2D3F" w:rsidRDefault="004B68DC" w:rsidP="004B68D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83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156,000</w:t>
            </w:r>
          </w:p>
        </w:tc>
        <w:tc>
          <w:tcPr>
            <w:tcW w:w="145" w:type="pct"/>
          </w:tcPr>
          <w:p w14:paraId="09D0CA84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85" w14:textId="77777777" w:rsidR="004B68DC" w:rsidRPr="005C2D3F" w:rsidRDefault="004B68DC" w:rsidP="004B68D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8DC" w:rsidRPr="005C2D3F" w14:paraId="09D0CA8F" w14:textId="77777777" w:rsidTr="00870F2D">
        <w:tc>
          <w:tcPr>
            <w:tcW w:w="2037" w:type="pct"/>
          </w:tcPr>
          <w:p w14:paraId="09D0CA87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  <w:vAlign w:val="bottom"/>
          </w:tcPr>
          <w:p w14:paraId="09D0CA88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42,779</w:t>
            </w:r>
          </w:p>
        </w:tc>
        <w:tc>
          <w:tcPr>
            <w:tcW w:w="146" w:type="pct"/>
          </w:tcPr>
          <w:p w14:paraId="09D0CA89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8A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57,574</w:t>
            </w:r>
          </w:p>
        </w:tc>
        <w:tc>
          <w:tcPr>
            <w:tcW w:w="146" w:type="pct"/>
          </w:tcPr>
          <w:p w14:paraId="09D0CA8B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8C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28,012</w:t>
            </w:r>
          </w:p>
        </w:tc>
        <w:tc>
          <w:tcPr>
            <w:tcW w:w="145" w:type="pct"/>
          </w:tcPr>
          <w:p w14:paraId="09D0CA8D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8E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40,573</w:t>
            </w:r>
          </w:p>
        </w:tc>
      </w:tr>
      <w:tr w:rsidR="004B68DC" w:rsidRPr="005C2D3F" w14:paraId="09D0CA98" w14:textId="77777777" w:rsidTr="00870F2D">
        <w:tc>
          <w:tcPr>
            <w:tcW w:w="2037" w:type="pct"/>
          </w:tcPr>
          <w:p w14:paraId="09D0CA90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3" w:type="pct"/>
            <w:vAlign w:val="bottom"/>
          </w:tcPr>
          <w:p w14:paraId="09D0CA91" w14:textId="77777777" w:rsidR="004B68DC" w:rsidRPr="005C2D3F" w:rsidRDefault="004246A8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840,165</w:t>
            </w:r>
          </w:p>
        </w:tc>
        <w:tc>
          <w:tcPr>
            <w:tcW w:w="146" w:type="pct"/>
          </w:tcPr>
          <w:p w14:paraId="09D0CA92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93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703,337</w:t>
            </w:r>
          </w:p>
        </w:tc>
        <w:tc>
          <w:tcPr>
            <w:tcW w:w="146" w:type="pct"/>
          </w:tcPr>
          <w:p w14:paraId="09D0CA94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95" w14:textId="77777777" w:rsidR="004B68DC" w:rsidRPr="005C2D3F" w:rsidRDefault="004B68DC" w:rsidP="009B15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</w:t>
            </w:r>
            <w:r w:rsidR="009B15DC" w:rsidRPr="005C2D3F">
              <w:rPr>
                <w:sz w:val="30"/>
                <w:szCs w:val="30"/>
              </w:rPr>
              <w:t>4</w:t>
            </w:r>
            <w:r w:rsidRPr="005C2D3F">
              <w:rPr>
                <w:sz w:val="30"/>
                <w:szCs w:val="30"/>
              </w:rPr>
              <w:t>,</w:t>
            </w:r>
            <w:r w:rsidR="009B15DC" w:rsidRPr="005C2D3F">
              <w:rPr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09D0CA96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97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143,205</w:t>
            </w:r>
          </w:p>
        </w:tc>
      </w:tr>
      <w:tr w:rsidR="004B68DC" w:rsidRPr="005C2D3F" w14:paraId="09D0CAA1" w14:textId="77777777" w:rsidTr="00870F2D">
        <w:tc>
          <w:tcPr>
            <w:tcW w:w="2037" w:type="pct"/>
          </w:tcPr>
          <w:p w14:paraId="09D0CA99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633" w:type="pct"/>
            <w:vAlign w:val="bottom"/>
          </w:tcPr>
          <w:p w14:paraId="09D0CA9A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16,926</w:t>
            </w:r>
          </w:p>
        </w:tc>
        <w:tc>
          <w:tcPr>
            <w:tcW w:w="146" w:type="pct"/>
          </w:tcPr>
          <w:p w14:paraId="09D0CA9B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9C" w14:textId="77777777" w:rsidR="004B68DC" w:rsidRPr="005C2D3F" w:rsidRDefault="004B68DC" w:rsidP="004B68D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759</w:t>
            </w:r>
          </w:p>
        </w:tc>
        <w:tc>
          <w:tcPr>
            <w:tcW w:w="146" w:type="pct"/>
          </w:tcPr>
          <w:p w14:paraId="09D0CA9D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9E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09D0CA9F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A0" w14:textId="77777777" w:rsidR="004B68DC" w:rsidRPr="005C2D3F" w:rsidRDefault="004B68DC" w:rsidP="004B68D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345</w:t>
            </w:r>
          </w:p>
        </w:tc>
      </w:tr>
      <w:tr w:rsidR="000524FC" w:rsidRPr="005C2D3F" w14:paraId="09D0CAAA" w14:textId="77777777" w:rsidTr="00024CEF">
        <w:tc>
          <w:tcPr>
            <w:tcW w:w="2037" w:type="pct"/>
          </w:tcPr>
          <w:p w14:paraId="09D0CAA2" w14:textId="77777777" w:rsidR="000524FC" w:rsidRPr="005C2D3F" w:rsidRDefault="000524FC" w:rsidP="00024C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3" w:type="pct"/>
            <w:vAlign w:val="bottom"/>
          </w:tcPr>
          <w:p w14:paraId="09D0CAA3" w14:textId="77777777" w:rsidR="000524FC" w:rsidRPr="005C2D3F" w:rsidRDefault="000524FC" w:rsidP="00024CE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9D0CAA4" w14:textId="77777777" w:rsidR="000524FC" w:rsidRPr="005C2D3F" w:rsidRDefault="000524FC" w:rsidP="00024C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A5" w14:textId="77777777" w:rsidR="000524FC" w:rsidRPr="005C2D3F" w:rsidRDefault="000524FC" w:rsidP="00024CEF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A6" w14:textId="77777777" w:rsidR="000524FC" w:rsidRPr="005C2D3F" w:rsidRDefault="000524FC" w:rsidP="00024C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A7" w14:textId="77777777" w:rsidR="000524FC" w:rsidRPr="005C2D3F" w:rsidRDefault="000524FC" w:rsidP="00024CEF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9D0CAA8" w14:textId="77777777" w:rsidR="000524FC" w:rsidRPr="005C2D3F" w:rsidRDefault="000524FC" w:rsidP="00024C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A9" w14:textId="77777777" w:rsidR="000524FC" w:rsidRPr="005C2D3F" w:rsidRDefault="000524FC" w:rsidP="00024CE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8DC" w:rsidRPr="005C2D3F" w14:paraId="09D0CAB3" w14:textId="77777777" w:rsidTr="003A379B">
        <w:tc>
          <w:tcPr>
            <w:tcW w:w="2037" w:type="pct"/>
          </w:tcPr>
          <w:p w14:paraId="09D0CAAB" w14:textId="77777777" w:rsidR="004B68DC" w:rsidRPr="005C2D3F" w:rsidRDefault="004B68DC" w:rsidP="004B68DC">
            <w:pPr>
              <w:tabs>
                <w:tab w:val="center" w:pos="277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AAC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AD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AE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AF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B0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B1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B2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8DC" w:rsidRPr="005C2D3F" w14:paraId="09D0CABC" w14:textId="77777777" w:rsidTr="003A379B">
        <w:tc>
          <w:tcPr>
            <w:tcW w:w="2037" w:type="pct"/>
          </w:tcPr>
          <w:p w14:paraId="09D0CAB4" w14:textId="77777777" w:rsidR="004B68DC" w:rsidRPr="005C2D3F" w:rsidRDefault="004B68DC" w:rsidP="004B68DC">
            <w:pPr>
              <w:tabs>
                <w:tab w:val="center" w:pos="27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09D0CAB5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B6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B7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B8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B9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BA" w14:textId="77777777" w:rsidR="004B68DC" w:rsidRPr="005C2D3F" w:rsidRDefault="004B68DC" w:rsidP="004B68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BB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8DC" w:rsidRPr="005C2D3F" w14:paraId="09D0CAC5" w14:textId="77777777" w:rsidTr="003A379B">
        <w:tc>
          <w:tcPr>
            <w:tcW w:w="2037" w:type="pct"/>
          </w:tcPr>
          <w:p w14:paraId="09D0CABD" w14:textId="77777777" w:rsidR="004B68DC" w:rsidRPr="005C2D3F" w:rsidRDefault="004B68DC" w:rsidP="004B68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รายได้ค่าบริการและบริหารจัดการ</w:t>
            </w:r>
          </w:p>
        </w:tc>
        <w:tc>
          <w:tcPr>
            <w:tcW w:w="633" w:type="pct"/>
          </w:tcPr>
          <w:p w14:paraId="09D0CABE" w14:textId="77777777" w:rsidR="004B68DC" w:rsidRPr="005C2D3F" w:rsidRDefault="004B68DC" w:rsidP="004B68D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09D0CABF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0" w14:textId="77777777" w:rsidR="004B68DC" w:rsidRPr="005C2D3F" w:rsidRDefault="004B68DC" w:rsidP="004B68D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09D0CAC1" w14:textId="77777777" w:rsidR="004B68DC" w:rsidRPr="005C2D3F" w:rsidRDefault="004B68DC" w:rsidP="004B68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2" w14:textId="77777777" w:rsidR="004B68DC" w:rsidRPr="005C2D3F" w:rsidRDefault="004B68DC" w:rsidP="004B68D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AC3" w14:textId="77777777" w:rsidR="004B68DC" w:rsidRPr="005C2D3F" w:rsidRDefault="004B68DC" w:rsidP="004B68DC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4" w14:textId="77777777" w:rsidR="004B68DC" w:rsidRPr="005C2D3F" w:rsidRDefault="004B68DC" w:rsidP="004B68D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B47" w:rsidRPr="005C2D3F" w14:paraId="09D0CACE" w14:textId="77777777" w:rsidTr="00FC5B80">
        <w:tc>
          <w:tcPr>
            <w:tcW w:w="2037" w:type="pct"/>
            <w:shd w:val="clear" w:color="auto" w:fill="auto"/>
          </w:tcPr>
          <w:p w14:paraId="09D0CAC6" w14:textId="77777777" w:rsidR="00F07B47" w:rsidRPr="005C2D3F" w:rsidRDefault="00F07B47" w:rsidP="00F07B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09D0CAC7" w14:textId="77777777" w:rsidR="00F07B47" w:rsidRPr="005C2D3F" w:rsidRDefault="00F07B47" w:rsidP="00F07B47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C8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9" w14:textId="77777777" w:rsidR="00F07B47" w:rsidRPr="005C2D3F" w:rsidRDefault="00F07B47" w:rsidP="00F07B47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CA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B" w14:textId="77777777" w:rsidR="00F07B47" w:rsidRPr="005C2D3F" w:rsidRDefault="00F07B47" w:rsidP="00F07B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20,855</w:t>
            </w:r>
          </w:p>
        </w:tc>
        <w:tc>
          <w:tcPr>
            <w:tcW w:w="145" w:type="pct"/>
          </w:tcPr>
          <w:p w14:paraId="09D0CACC" w14:textId="77777777" w:rsidR="00F07B47" w:rsidRPr="005C2D3F" w:rsidRDefault="00F07B47" w:rsidP="00F07B47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CD" w14:textId="77777777" w:rsidR="00F07B47" w:rsidRPr="005C2D3F" w:rsidRDefault="00F07B47" w:rsidP="00F07B4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B47" w:rsidRPr="005C2D3F" w14:paraId="09D0CAD7" w14:textId="77777777" w:rsidTr="00FC5B80">
        <w:tc>
          <w:tcPr>
            <w:tcW w:w="2037" w:type="pct"/>
            <w:shd w:val="clear" w:color="auto" w:fill="auto"/>
          </w:tcPr>
          <w:p w14:paraId="09D0CACF" w14:textId="77777777" w:rsidR="00F07B47" w:rsidRPr="005C2D3F" w:rsidRDefault="00F07B47" w:rsidP="00F07B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3" w:type="pct"/>
          </w:tcPr>
          <w:p w14:paraId="09D0CAD0" w14:textId="77777777" w:rsidR="00F07B47" w:rsidRPr="005C2D3F" w:rsidRDefault="00FC5B80" w:rsidP="00FC5B80">
            <w:pPr>
              <w:jc w:val="right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1,245</w:t>
            </w:r>
          </w:p>
        </w:tc>
        <w:tc>
          <w:tcPr>
            <w:tcW w:w="146" w:type="pct"/>
          </w:tcPr>
          <w:p w14:paraId="09D0CAD1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2" w14:textId="77777777" w:rsidR="00F07B47" w:rsidRPr="005C2D3F" w:rsidRDefault="00F07B47" w:rsidP="00F07B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719</w:t>
            </w:r>
          </w:p>
        </w:tc>
        <w:tc>
          <w:tcPr>
            <w:tcW w:w="146" w:type="pct"/>
          </w:tcPr>
          <w:p w14:paraId="09D0CAD3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4" w14:textId="77777777" w:rsidR="00F07B47" w:rsidRPr="005C2D3F" w:rsidRDefault="00F07B47" w:rsidP="00F07B4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AD5" w14:textId="77777777" w:rsidR="00F07B47" w:rsidRPr="005C2D3F" w:rsidRDefault="00F07B47" w:rsidP="00F07B47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6" w14:textId="77777777" w:rsidR="00F07B47" w:rsidRPr="005C2D3F" w:rsidRDefault="00F07B47" w:rsidP="00F07B4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6C39" w:rsidRPr="005C2D3F" w14:paraId="09D0CAE0" w14:textId="77777777" w:rsidTr="00FC5B80">
        <w:tc>
          <w:tcPr>
            <w:tcW w:w="2037" w:type="pct"/>
            <w:shd w:val="clear" w:color="auto" w:fill="auto"/>
          </w:tcPr>
          <w:p w14:paraId="09D0CAD8" w14:textId="77777777" w:rsidR="00F26C39" w:rsidRPr="005C2D3F" w:rsidRDefault="00F26C39" w:rsidP="00F07B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AD9" w14:textId="77777777" w:rsidR="00F26C39" w:rsidRPr="005C2D3F" w:rsidRDefault="00F26C39" w:rsidP="00FC5B8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DA" w14:textId="77777777" w:rsidR="00F26C39" w:rsidRPr="005C2D3F" w:rsidRDefault="00F26C39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B" w14:textId="77777777" w:rsidR="00F26C39" w:rsidRPr="005C2D3F" w:rsidRDefault="00F26C39" w:rsidP="00F07B4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DC" w14:textId="77777777" w:rsidR="00F26C39" w:rsidRPr="005C2D3F" w:rsidRDefault="00F26C39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D" w14:textId="77777777" w:rsidR="00F26C39" w:rsidRPr="005C2D3F" w:rsidRDefault="00F26C39" w:rsidP="00F07B4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DE" w14:textId="77777777" w:rsidR="00F26C39" w:rsidRPr="005C2D3F" w:rsidRDefault="00F26C39" w:rsidP="00F07B47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DF" w14:textId="77777777" w:rsidR="00F26C39" w:rsidRPr="005C2D3F" w:rsidRDefault="00F26C39" w:rsidP="00F07B4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B47" w:rsidRPr="005C2D3F" w14:paraId="09D0CAE9" w14:textId="77777777" w:rsidTr="003A379B">
        <w:tc>
          <w:tcPr>
            <w:tcW w:w="2037" w:type="pct"/>
            <w:shd w:val="clear" w:color="auto" w:fill="FFFFFF"/>
          </w:tcPr>
          <w:p w14:paraId="09D0CAE1" w14:textId="77777777" w:rsidR="00F07B47" w:rsidRPr="005C2D3F" w:rsidRDefault="00F07B47" w:rsidP="00F07B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</w:tcPr>
          <w:p w14:paraId="09D0CAE2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E3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E4" w14:textId="77777777" w:rsidR="00F07B47" w:rsidRPr="005C2D3F" w:rsidRDefault="00F07B47" w:rsidP="00F07B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AE5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E6" w14:textId="77777777" w:rsidR="00F07B47" w:rsidRPr="005C2D3F" w:rsidRDefault="00F07B47" w:rsidP="00F07B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AE7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E8" w14:textId="77777777" w:rsidR="00F07B47" w:rsidRPr="005C2D3F" w:rsidRDefault="00F07B47" w:rsidP="00F07B47">
            <w:pPr>
              <w:pStyle w:val="BodyText"/>
              <w:tabs>
                <w:tab w:val="decimal" w:pos="73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B47" w:rsidRPr="005C2D3F" w14:paraId="09D0CAF2" w14:textId="77777777" w:rsidTr="00870F2D">
        <w:tc>
          <w:tcPr>
            <w:tcW w:w="2037" w:type="pct"/>
            <w:shd w:val="clear" w:color="auto" w:fill="FFFFFF"/>
          </w:tcPr>
          <w:p w14:paraId="09D0CAEA" w14:textId="77777777" w:rsidR="00F07B47" w:rsidRPr="005C2D3F" w:rsidRDefault="00F07B47" w:rsidP="00F07B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3" w:type="pct"/>
            <w:vAlign w:val="bottom"/>
          </w:tcPr>
          <w:p w14:paraId="09D0CAEB" w14:textId="77777777" w:rsidR="00F07B47" w:rsidRPr="005C2D3F" w:rsidRDefault="00F07B47" w:rsidP="00F07B47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10,960</w:t>
            </w:r>
          </w:p>
        </w:tc>
        <w:tc>
          <w:tcPr>
            <w:tcW w:w="146" w:type="pct"/>
          </w:tcPr>
          <w:p w14:paraId="09D0CAEC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ED" w14:textId="77777777" w:rsidR="00F07B47" w:rsidRPr="005C2D3F" w:rsidRDefault="00F07B47" w:rsidP="00F07B47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10,213</w:t>
            </w:r>
          </w:p>
        </w:tc>
        <w:tc>
          <w:tcPr>
            <w:tcW w:w="146" w:type="pct"/>
          </w:tcPr>
          <w:p w14:paraId="09D0CAEE" w14:textId="77777777" w:rsidR="00F07B47" w:rsidRPr="005C2D3F" w:rsidRDefault="00F07B47" w:rsidP="00F07B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EF" w14:textId="77777777" w:rsidR="00F07B47" w:rsidRPr="005C2D3F" w:rsidRDefault="00F07B47" w:rsidP="00F07B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10,600</w:t>
            </w:r>
          </w:p>
        </w:tc>
        <w:tc>
          <w:tcPr>
            <w:tcW w:w="145" w:type="pct"/>
          </w:tcPr>
          <w:p w14:paraId="09D0CAF0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F1" w14:textId="77777777" w:rsidR="00F07B47" w:rsidRPr="005C2D3F" w:rsidRDefault="00F07B47" w:rsidP="00F07B4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9,890</w:t>
            </w:r>
          </w:p>
        </w:tc>
      </w:tr>
      <w:tr w:rsidR="00A5147C" w:rsidRPr="005C2D3F" w14:paraId="09D0CAFB" w14:textId="77777777" w:rsidTr="008E21E0">
        <w:tc>
          <w:tcPr>
            <w:tcW w:w="2037" w:type="pct"/>
            <w:shd w:val="clear" w:color="auto" w:fill="FFFFFF"/>
          </w:tcPr>
          <w:p w14:paraId="09D0CAF3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33" w:type="pct"/>
            <w:vAlign w:val="bottom"/>
          </w:tcPr>
          <w:p w14:paraId="09D0CAF4" w14:textId="77777777" w:rsidR="00A5147C" w:rsidRPr="005C2D3F" w:rsidRDefault="004246A8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11,364</w:t>
            </w:r>
          </w:p>
        </w:tc>
        <w:tc>
          <w:tcPr>
            <w:tcW w:w="146" w:type="pct"/>
          </w:tcPr>
          <w:p w14:paraId="09D0CAF5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F6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F7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F8" w14:textId="77777777" w:rsidR="00A5147C" w:rsidRPr="005C2D3F" w:rsidRDefault="004246A8" w:rsidP="00A5147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  <w:tc>
          <w:tcPr>
            <w:tcW w:w="145" w:type="pct"/>
          </w:tcPr>
          <w:p w14:paraId="09D0CAF9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AFA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47C" w:rsidRPr="005C2D3F" w14:paraId="09D0CB04" w14:textId="77777777" w:rsidTr="00870F2D">
        <w:tc>
          <w:tcPr>
            <w:tcW w:w="2037" w:type="pct"/>
            <w:shd w:val="clear" w:color="auto" w:fill="FFFFFF"/>
          </w:tcPr>
          <w:p w14:paraId="09D0CAFC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  <w:vAlign w:val="bottom"/>
          </w:tcPr>
          <w:p w14:paraId="09D0CAFD" w14:textId="77777777" w:rsidR="00A5147C" w:rsidRPr="005C2D3F" w:rsidRDefault="00A5147C" w:rsidP="00A5147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AFE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AFF" w14:textId="77777777" w:rsidR="00A5147C" w:rsidRPr="005C2D3F" w:rsidRDefault="00A5147C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281</w:t>
            </w:r>
          </w:p>
        </w:tc>
        <w:tc>
          <w:tcPr>
            <w:tcW w:w="146" w:type="pct"/>
          </w:tcPr>
          <w:p w14:paraId="09D0CB00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01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B02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03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47C" w:rsidRPr="005C2D3F" w14:paraId="09D0CB0D" w14:textId="77777777" w:rsidTr="00870F2D">
        <w:tc>
          <w:tcPr>
            <w:tcW w:w="2037" w:type="pct"/>
            <w:shd w:val="clear" w:color="auto" w:fill="FFFFFF"/>
          </w:tcPr>
          <w:p w14:paraId="09D0CB05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3" w:type="pct"/>
            <w:vAlign w:val="bottom"/>
          </w:tcPr>
          <w:p w14:paraId="09D0CB06" w14:textId="77777777" w:rsidR="00A5147C" w:rsidRPr="005C2D3F" w:rsidRDefault="00A5147C" w:rsidP="00A5147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07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08" w14:textId="77777777" w:rsidR="00A5147C" w:rsidRPr="005C2D3F" w:rsidRDefault="00A5147C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123,000</w:t>
            </w:r>
          </w:p>
        </w:tc>
        <w:tc>
          <w:tcPr>
            <w:tcW w:w="146" w:type="pct"/>
          </w:tcPr>
          <w:p w14:paraId="09D0CB09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0A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B0B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0C" w14:textId="77777777" w:rsidR="00A5147C" w:rsidRPr="005C2D3F" w:rsidRDefault="00A5147C" w:rsidP="00A5147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123,000</w:t>
            </w:r>
          </w:p>
        </w:tc>
      </w:tr>
      <w:tr w:rsidR="00A5147C" w:rsidRPr="005C2D3F" w14:paraId="09D0CB16" w14:textId="77777777" w:rsidTr="00870F2D">
        <w:tc>
          <w:tcPr>
            <w:tcW w:w="2037" w:type="pct"/>
            <w:shd w:val="clear" w:color="auto" w:fill="FFFFFF"/>
          </w:tcPr>
          <w:p w14:paraId="09D0CB0E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3" w:type="pct"/>
            <w:vAlign w:val="bottom"/>
          </w:tcPr>
          <w:p w14:paraId="09D0CB0F" w14:textId="77777777" w:rsidR="00A5147C" w:rsidRPr="005C2D3F" w:rsidRDefault="00F22E32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93</w:t>
            </w:r>
          </w:p>
        </w:tc>
        <w:tc>
          <w:tcPr>
            <w:tcW w:w="146" w:type="pct"/>
          </w:tcPr>
          <w:p w14:paraId="09D0CB10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11" w14:textId="77777777" w:rsidR="00A5147C" w:rsidRPr="005C2D3F" w:rsidRDefault="00A5147C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24,108</w:t>
            </w:r>
          </w:p>
        </w:tc>
        <w:tc>
          <w:tcPr>
            <w:tcW w:w="146" w:type="pct"/>
          </w:tcPr>
          <w:p w14:paraId="09D0CB12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13" w14:textId="77777777" w:rsidR="00A5147C" w:rsidRPr="005C2D3F" w:rsidRDefault="00F22E32" w:rsidP="00A5147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</w:p>
        </w:tc>
        <w:tc>
          <w:tcPr>
            <w:tcW w:w="145" w:type="pct"/>
          </w:tcPr>
          <w:p w14:paraId="09D0CB14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15" w14:textId="77777777" w:rsidR="00A5147C" w:rsidRPr="005C2D3F" w:rsidRDefault="00A5147C" w:rsidP="00A5147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24,108</w:t>
            </w:r>
          </w:p>
        </w:tc>
      </w:tr>
      <w:tr w:rsidR="00A5147C" w:rsidRPr="005C2D3F" w14:paraId="09D0CB1F" w14:textId="77777777" w:rsidTr="00870F2D">
        <w:tc>
          <w:tcPr>
            <w:tcW w:w="2037" w:type="pct"/>
            <w:shd w:val="clear" w:color="auto" w:fill="FFFFFF"/>
          </w:tcPr>
          <w:p w14:paraId="09D0CB17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14:paraId="09D0CB18" w14:textId="77777777" w:rsidR="00A5147C" w:rsidRPr="005C2D3F" w:rsidRDefault="00A5147C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19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1A" w14:textId="77777777" w:rsidR="00A5147C" w:rsidRPr="005C2D3F" w:rsidRDefault="00A5147C" w:rsidP="00A5147C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1B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1C" w14:textId="77777777" w:rsidR="00A5147C" w:rsidRPr="005C2D3F" w:rsidRDefault="00A5147C" w:rsidP="00A5147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B1D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1E" w14:textId="77777777" w:rsidR="00A5147C" w:rsidRPr="005C2D3F" w:rsidRDefault="00A5147C" w:rsidP="00A5147C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B60" w:rsidRPr="005C2D3F" w14:paraId="09D0CB28" w14:textId="77777777" w:rsidTr="00632ADD">
        <w:tc>
          <w:tcPr>
            <w:tcW w:w="2037" w:type="pct"/>
            <w:shd w:val="clear" w:color="auto" w:fill="FFFFFF"/>
          </w:tcPr>
          <w:p w14:paraId="09D0CB20" w14:textId="77777777" w:rsidR="00542B60" w:rsidRPr="005C2D3F" w:rsidRDefault="00542B60" w:rsidP="00542B60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3" w:type="pct"/>
            <w:vAlign w:val="bottom"/>
          </w:tcPr>
          <w:p w14:paraId="09D0CB21" w14:textId="77777777" w:rsidR="00542B60" w:rsidRPr="005C2D3F" w:rsidRDefault="004246A8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154,149</w:t>
            </w:r>
          </w:p>
        </w:tc>
        <w:tc>
          <w:tcPr>
            <w:tcW w:w="146" w:type="pct"/>
          </w:tcPr>
          <w:p w14:paraId="09D0CB22" w14:textId="77777777" w:rsidR="00542B60" w:rsidRPr="005C2D3F" w:rsidRDefault="00542B60" w:rsidP="00542B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09D0CB23" w14:textId="77777777" w:rsidR="00542B60" w:rsidRPr="005C2D3F" w:rsidRDefault="00542B60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141,011</w:t>
            </w:r>
          </w:p>
        </w:tc>
        <w:tc>
          <w:tcPr>
            <w:tcW w:w="146" w:type="pct"/>
          </w:tcPr>
          <w:p w14:paraId="09D0CB24" w14:textId="77777777" w:rsidR="00542B60" w:rsidRPr="005C2D3F" w:rsidRDefault="00542B60" w:rsidP="00542B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9D0CB25" w14:textId="77777777" w:rsidR="00542B60" w:rsidRPr="005C2D3F" w:rsidRDefault="004246A8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144,875</w:t>
            </w:r>
          </w:p>
        </w:tc>
        <w:tc>
          <w:tcPr>
            <w:tcW w:w="145" w:type="pct"/>
          </w:tcPr>
          <w:p w14:paraId="09D0CB26" w14:textId="77777777" w:rsidR="00542B60" w:rsidRPr="005C2D3F" w:rsidRDefault="00542B60" w:rsidP="00542B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27" w14:textId="77777777" w:rsidR="00542B60" w:rsidRPr="005C2D3F" w:rsidRDefault="00542B60" w:rsidP="00542B6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110,232</w:t>
            </w:r>
          </w:p>
        </w:tc>
      </w:tr>
      <w:tr w:rsidR="00542B60" w:rsidRPr="005C2D3F" w14:paraId="09D0CB31" w14:textId="77777777" w:rsidTr="005C5C7A">
        <w:tc>
          <w:tcPr>
            <w:tcW w:w="2037" w:type="pct"/>
            <w:shd w:val="clear" w:color="auto" w:fill="FFFFFF"/>
          </w:tcPr>
          <w:p w14:paraId="09D0CB29" w14:textId="77777777" w:rsidR="00542B60" w:rsidRPr="005C2D3F" w:rsidRDefault="00542B60" w:rsidP="00542B60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9D0CB2A" w14:textId="77777777" w:rsidR="00542B60" w:rsidRPr="005C2D3F" w:rsidRDefault="00542B60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4,408</w:t>
            </w:r>
          </w:p>
        </w:tc>
        <w:tc>
          <w:tcPr>
            <w:tcW w:w="146" w:type="pct"/>
          </w:tcPr>
          <w:p w14:paraId="09D0CB2B" w14:textId="77777777" w:rsidR="00542B60" w:rsidRPr="005C2D3F" w:rsidRDefault="00542B60" w:rsidP="00542B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9D0CB2C" w14:textId="77777777" w:rsidR="00542B60" w:rsidRPr="005C2D3F" w:rsidRDefault="00542B60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6,244</w:t>
            </w:r>
          </w:p>
        </w:tc>
        <w:tc>
          <w:tcPr>
            <w:tcW w:w="146" w:type="pct"/>
          </w:tcPr>
          <w:p w14:paraId="09D0CB2D" w14:textId="77777777" w:rsidR="00542B60" w:rsidRPr="005C2D3F" w:rsidRDefault="00542B60" w:rsidP="00542B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9D0CB2E" w14:textId="77777777" w:rsidR="00542B60" w:rsidRPr="005C2D3F" w:rsidRDefault="00542B60" w:rsidP="00542B60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4,408</w:t>
            </w:r>
          </w:p>
        </w:tc>
        <w:tc>
          <w:tcPr>
            <w:tcW w:w="145" w:type="pct"/>
          </w:tcPr>
          <w:p w14:paraId="09D0CB2F" w14:textId="77777777" w:rsidR="00542B60" w:rsidRPr="005C2D3F" w:rsidRDefault="00542B60" w:rsidP="00542B6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30" w14:textId="77777777" w:rsidR="00542B60" w:rsidRPr="005C2D3F" w:rsidRDefault="00542B60" w:rsidP="00542B6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6,095</w:t>
            </w:r>
          </w:p>
        </w:tc>
      </w:tr>
      <w:tr w:rsidR="00542B60" w:rsidRPr="005C2D3F" w14:paraId="09D0CB3A" w14:textId="77777777" w:rsidTr="005C5C7A">
        <w:tc>
          <w:tcPr>
            <w:tcW w:w="2037" w:type="pct"/>
            <w:shd w:val="clear" w:color="auto" w:fill="FFFFFF"/>
          </w:tcPr>
          <w:p w14:paraId="09D0CB32" w14:textId="77777777" w:rsidR="00542B60" w:rsidRPr="005C2D3F" w:rsidRDefault="00542B60" w:rsidP="00542B60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0CB33" w14:textId="77777777" w:rsidR="00542B60" w:rsidRPr="005C2D3F" w:rsidRDefault="004246A8" w:rsidP="00542B6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158,557</w:t>
            </w:r>
          </w:p>
        </w:tc>
        <w:tc>
          <w:tcPr>
            <w:tcW w:w="146" w:type="pct"/>
          </w:tcPr>
          <w:p w14:paraId="09D0CB34" w14:textId="77777777" w:rsidR="00542B60" w:rsidRPr="005C2D3F" w:rsidRDefault="00542B60" w:rsidP="00542B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0CB35" w14:textId="77777777" w:rsidR="00542B60" w:rsidRPr="005C2D3F" w:rsidRDefault="00542B60" w:rsidP="00542B6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147,255</w:t>
            </w:r>
          </w:p>
        </w:tc>
        <w:tc>
          <w:tcPr>
            <w:tcW w:w="146" w:type="pct"/>
          </w:tcPr>
          <w:p w14:paraId="09D0CB36" w14:textId="77777777" w:rsidR="00542B60" w:rsidRPr="005C2D3F" w:rsidRDefault="00542B60" w:rsidP="00542B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0CB37" w14:textId="77777777" w:rsidR="00542B60" w:rsidRPr="005C2D3F" w:rsidRDefault="004246A8" w:rsidP="00542B6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149,283</w:t>
            </w:r>
          </w:p>
        </w:tc>
        <w:tc>
          <w:tcPr>
            <w:tcW w:w="145" w:type="pct"/>
          </w:tcPr>
          <w:p w14:paraId="09D0CB38" w14:textId="77777777" w:rsidR="00542B60" w:rsidRPr="005C2D3F" w:rsidRDefault="00542B60" w:rsidP="00542B6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9D0CB39" w14:textId="77777777" w:rsidR="00542B60" w:rsidRPr="005C2D3F" w:rsidRDefault="00542B60" w:rsidP="00542B60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116,327</w:t>
            </w:r>
          </w:p>
        </w:tc>
      </w:tr>
      <w:tr w:rsidR="00A5147C" w:rsidRPr="005C2D3F" w14:paraId="09D0CB43" w14:textId="77777777" w:rsidTr="003A379B">
        <w:tc>
          <w:tcPr>
            <w:tcW w:w="2037" w:type="pct"/>
          </w:tcPr>
          <w:p w14:paraId="09D0CB3B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3" w:type="pct"/>
          </w:tcPr>
          <w:p w14:paraId="09D0CB3C" w14:textId="77777777" w:rsidR="00A5147C" w:rsidRPr="005C2D3F" w:rsidRDefault="00A5147C" w:rsidP="00A5147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3D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3E" w14:textId="77777777" w:rsidR="00A5147C" w:rsidRPr="005C2D3F" w:rsidRDefault="00A5147C" w:rsidP="00A5147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3F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40" w14:textId="77777777" w:rsidR="00A5147C" w:rsidRPr="005C2D3F" w:rsidRDefault="00A5147C" w:rsidP="00A5147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B41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42" w14:textId="77777777" w:rsidR="00A5147C" w:rsidRPr="005C2D3F" w:rsidRDefault="00A5147C" w:rsidP="00A5147C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47C" w:rsidRPr="005C2D3F" w14:paraId="09D0CB4C" w14:textId="77777777" w:rsidTr="00870F2D">
        <w:tc>
          <w:tcPr>
            <w:tcW w:w="2037" w:type="pct"/>
          </w:tcPr>
          <w:p w14:paraId="09D0CB44" w14:textId="77777777" w:rsidR="00A5147C" w:rsidRPr="005C2D3F" w:rsidRDefault="00A5147C" w:rsidP="00A514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33" w:type="pct"/>
            <w:vAlign w:val="bottom"/>
          </w:tcPr>
          <w:p w14:paraId="09D0CB45" w14:textId="77777777" w:rsidR="00A5147C" w:rsidRPr="005C2D3F" w:rsidRDefault="00A5147C" w:rsidP="001230F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23,</w:t>
            </w:r>
            <w:r w:rsidR="001230FF" w:rsidRPr="005C2D3F">
              <w:rPr>
                <w:sz w:val="30"/>
                <w:szCs w:val="30"/>
              </w:rPr>
              <w:t>258</w:t>
            </w:r>
          </w:p>
        </w:tc>
        <w:tc>
          <w:tcPr>
            <w:tcW w:w="146" w:type="pct"/>
          </w:tcPr>
          <w:p w14:paraId="09D0CB46" w14:textId="77777777" w:rsidR="00A5147C" w:rsidRPr="005C2D3F" w:rsidRDefault="00A5147C" w:rsidP="00A5147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47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12,029</w:t>
            </w:r>
          </w:p>
        </w:tc>
        <w:tc>
          <w:tcPr>
            <w:tcW w:w="146" w:type="pct"/>
          </w:tcPr>
          <w:p w14:paraId="09D0CB48" w14:textId="77777777" w:rsidR="00A5147C" w:rsidRPr="005C2D3F" w:rsidRDefault="00A5147C" w:rsidP="00A5147C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49" w14:textId="77777777" w:rsidR="00A5147C" w:rsidRPr="005C2D3F" w:rsidRDefault="00A5147C" w:rsidP="00A5147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73</w:t>
            </w:r>
          </w:p>
        </w:tc>
        <w:tc>
          <w:tcPr>
            <w:tcW w:w="145" w:type="pct"/>
          </w:tcPr>
          <w:p w14:paraId="09D0CB4A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4B" w14:textId="77777777" w:rsidR="00A5147C" w:rsidRPr="005C2D3F" w:rsidRDefault="00A5147C" w:rsidP="00A5147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45</w:t>
            </w:r>
          </w:p>
        </w:tc>
      </w:tr>
      <w:tr w:rsidR="00A5147C" w:rsidRPr="005C2D3F" w14:paraId="09D0CB55" w14:textId="77777777" w:rsidTr="00FF4331">
        <w:tc>
          <w:tcPr>
            <w:tcW w:w="2037" w:type="pct"/>
          </w:tcPr>
          <w:p w14:paraId="09D0CB4D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3" w:type="pct"/>
          </w:tcPr>
          <w:p w14:paraId="09D0CB4E" w14:textId="77777777" w:rsidR="00A5147C" w:rsidRPr="005C2D3F" w:rsidRDefault="00A5147C" w:rsidP="00A5147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4F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50" w14:textId="77777777" w:rsidR="00A5147C" w:rsidRPr="005C2D3F" w:rsidRDefault="00A5147C" w:rsidP="00A5147C">
            <w:pPr>
              <w:pStyle w:val="BodyText"/>
              <w:tabs>
                <w:tab w:val="decimal" w:pos="95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120,487</w:t>
            </w:r>
          </w:p>
        </w:tc>
        <w:tc>
          <w:tcPr>
            <w:tcW w:w="146" w:type="pct"/>
          </w:tcPr>
          <w:p w14:paraId="09D0CB51" w14:textId="77777777" w:rsidR="00A5147C" w:rsidRPr="005C2D3F" w:rsidRDefault="00A5147C" w:rsidP="00A5147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52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B53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54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47C" w:rsidRPr="005C2D3F" w14:paraId="09D0CB5E" w14:textId="77777777" w:rsidTr="00870F2D">
        <w:tc>
          <w:tcPr>
            <w:tcW w:w="2037" w:type="pct"/>
          </w:tcPr>
          <w:p w14:paraId="09D0CB56" w14:textId="77777777" w:rsidR="00A5147C" w:rsidRPr="005C2D3F" w:rsidRDefault="00A5147C" w:rsidP="00A514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  <w:vAlign w:val="bottom"/>
          </w:tcPr>
          <w:p w14:paraId="09D0CB57" w14:textId="77777777" w:rsidR="00A5147C" w:rsidRPr="005C2D3F" w:rsidRDefault="00A5147C" w:rsidP="00A5147C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58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59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27,307</w:t>
            </w:r>
          </w:p>
        </w:tc>
        <w:tc>
          <w:tcPr>
            <w:tcW w:w="146" w:type="pct"/>
          </w:tcPr>
          <w:p w14:paraId="09D0CB5A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5B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B5C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5D" w14:textId="77777777" w:rsidR="00A5147C" w:rsidRPr="005C2D3F" w:rsidRDefault="00A5147C" w:rsidP="00A5147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15,828</w:t>
            </w:r>
          </w:p>
        </w:tc>
      </w:tr>
      <w:tr w:rsidR="00A5147C" w:rsidRPr="005C2D3F" w14:paraId="09D0CB67" w14:textId="77777777" w:rsidTr="00BB1DE0">
        <w:tc>
          <w:tcPr>
            <w:tcW w:w="2037" w:type="pct"/>
            <w:shd w:val="clear" w:color="auto" w:fill="auto"/>
          </w:tcPr>
          <w:p w14:paraId="09D0CB5F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3" w:type="pct"/>
          </w:tcPr>
          <w:p w14:paraId="09D0CB60" w14:textId="77777777" w:rsidR="00A5147C" w:rsidRPr="005C2D3F" w:rsidRDefault="00275693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417,751</w:t>
            </w:r>
          </w:p>
        </w:tc>
        <w:tc>
          <w:tcPr>
            <w:tcW w:w="146" w:type="pct"/>
          </w:tcPr>
          <w:p w14:paraId="09D0CB61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2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63" w14:textId="77777777" w:rsidR="00A5147C" w:rsidRPr="005C2D3F" w:rsidRDefault="00A5147C" w:rsidP="00A5147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4" w14:textId="77777777" w:rsidR="00A5147C" w:rsidRPr="005C2D3F" w:rsidRDefault="00275693" w:rsidP="00A5147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417,751</w:t>
            </w:r>
          </w:p>
        </w:tc>
        <w:tc>
          <w:tcPr>
            <w:tcW w:w="145" w:type="pct"/>
          </w:tcPr>
          <w:p w14:paraId="09D0CB65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6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47C" w:rsidRPr="005C2D3F" w14:paraId="09D0CB70" w14:textId="77777777" w:rsidTr="00BB1DE0">
        <w:tc>
          <w:tcPr>
            <w:tcW w:w="2037" w:type="pct"/>
            <w:shd w:val="clear" w:color="auto" w:fill="auto"/>
          </w:tcPr>
          <w:p w14:paraId="09D0CB68" w14:textId="77777777" w:rsidR="00A5147C" w:rsidRPr="005C2D3F" w:rsidRDefault="00A5147C" w:rsidP="00A5147C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09D0CB69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09D0CB6A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B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6C" w14:textId="77777777" w:rsidR="00A5147C" w:rsidRPr="005C2D3F" w:rsidRDefault="00A5147C" w:rsidP="00A5147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D" w14:textId="77777777" w:rsidR="00A5147C" w:rsidRPr="005C2D3F" w:rsidRDefault="00A5147C" w:rsidP="00A5147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09D0CB6E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6F" w14:textId="77777777" w:rsidR="00A5147C" w:rsidRPr="005C2D3F" w:rsidRDefault="00A5147C" w:rsidP="00A5147C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47C" w:rsidRPr="005C2D3F" w14:paraId="09D0CB79" w14:textId="77777777" w:rsidTr="00870F2D">
        <w:tc>
          <w:tcPr>
            <w:tcW w:w="2037" w:type="pct"/>
          </w:tcPr>
          <w:p w14:paraId="09D0CB71" w14:textId="77777777" w:rsidR="00A5147C" w:rsidRPr="005C2D3F" w:rsidRDefault="00A5147C" w:rsidP="00A514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33" w:type="pct"/>
            <w:vAlign w:val="bottom"/>
          </w:tcPr>
          <w:p w14:paraId="09D0CB72" w14:textId="77777777" w:rsidR="00A5147C" w:rsidRPr="005C2D3F" w:rsidRDefault="001230FF" w:rsidP="00414C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</w:t>
            </w:r>
            <w:r w:rsidR="00C37254" w:rsidRPr="005C2D3F">
              <w:rPr>
                <w:sz w:val="30"/>
                <w:szCs w:val="30"/>
              </w:rPr>
              <w:t>249</w:t>
            </w:r>
          </w:p>
        </w:tc>
        <w:tc>
          <w:tcPr>
            <w:tcW w:w="146" w:type="pct"/>
          </w:tcPr>
          <w:p w14:paraId="09D0CB73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74" w14:textId="77777777" w:rsidR="00A5147C" w:rsidRPr="005C2D3F" w:rsidRDefault="00A5147C" w:rsidP="00A5147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8,027</w:t>
            </w:r>
          </w:p>
        </w:tc>
        <w:tc>
          <w:tcPr>
            <w:tcW w:w="146" w:type="pct"/>
          </w:tcPr>
          <w:p w14:paraId="09D0CB75" w14:textId="77777777" w:rsidR="00A5147C" w:rsidRPr="005C2D3F" w:rsidRDefault="00A5147C" w:rsidP="00A5147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76" w14:textId="77777777" w:rsidR="00A5147C" w:rsidRPr="005C2D3F" w:rsidRDefault="001230FF" w:rsidP="00C37254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</w:t>
            </w:r>
            <w:r w:rsidR="00FC5B80" w:rsidRPr="005C2D3F">
              <w:rPr>
                <w:sz w:val="30"/>
                <w:szCs w:val="30"/>
              </w:rPr>
              <w:t>6</w:t>
            </w:r>
            <w:r w:rsidR="00C37254" w:rsidRPr="005C2D3F">
              <w:rPr>
                <w:sz w:val="30"/>
                <w:szCs w:val="30"/>
              </w:rPr>
              <w:t>49</w:t>
            </w:r>
          </w:p>
        </w:tc>
        <w:tc>
          <w:tcPr>
            <w:tcW w:w="145" w:type="pct"/>
          </w:tcPr>
          <w:p w14:paraId="09D0CB77" w14:textId="77777777" w:rsidR="00A5147C" w:rsidRPr="005C2D3F" w:rsidRDefault="00A5147C" w:rsidP="00A5147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9D0CB78" w14:textId="77777777" w:rsidR="00A5147C" w:rsidRPr="005C2D3F" w:rsidRDefault="00A5147C" w:rsidP="00A5147C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8,027</w:t>
            </w:r>
          </w:p>
        </w:tc>
      </w:tr>
      <w:tr w:rsidR="00575424" w:rsidRPr="005C2D3F" w14:paraId="09D0CB82" w14:textId="77777777" w:rsidTr="00024CEF">
        <w:tc>
          <w:tcPr>
            <w:tcW w:w="2037" w:type="pct"/>
            <w:shd w:val="clear" w:color="auto" w:fill="auto"/>
          </w:tcPr>
          <w:p w14:paraId="09D0CB7A" w14:textId="77777777" w:rsidR="00575424" w:rsidRPr="005C2D3F" w:rsidRDefault="00575424" w:rsidP="00024CEF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3" w:type="pct"/>
          </w:tcPr>
          <w:p w14:paraId="09D0CB7B" w14:textId="77777777" w:rsidR="00575424" w:rsidRPr="005C2D3F" w:rsidRDefault="00575424" w:rsidP="00024C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5,399</w:t>
            </w:r>
          </w:p>
        </w:tc>
        <w:tc>
          <w:tcPr>
            <w:tcW w:w="146" w:type="pct"/>
          </w:tcPr>
          <w:p w14:paraId="09D0CB7C" w14:textId="77777777" w:rsidR="00575424" w:rsidRPr="005C2D3F" w:rsidRDefault="00575424" w:rsidP="00024CE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7D" w14:textId="77777777" w:rsidR="00575424" w:rsidRPr="005C2D3F" w:rsidRDefault="00575424" w:rsidP="00024CE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7E" w14:textId="77777777" w:rsidR="00575424" w:rsidRPr="005C2D3F" w:rsidRDefault="00575424" w:rsidP="00024CE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7F" w14:textId="77777777" w:rsidR="00575424" w:rsidRPr="005C2D3F" w:rsidRDefault="00575424" w:rsidP="00024CEF">
            <w:pPr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4,300</w:t>
            </w:r>
          </w:p>
        </w:tc>
        <w:tc>
          <w:tcPr>
            <w:tcW w:w="145" w:type="pct"/>
          </w:tcPr>
          <w:p w14:paraId="09D0CB80" w14:textId="77777777" w:rsidR="00575424" w:rsidRPr="005C2D3F" w:rsidRDefault="00575424" w:rsidP="00024CE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81" w14:textId="77777777" w:rsidR="00575424" w:rsidRPr="005C2D3F" w:rsidRDefault="00575424" w:rsidP="00024CE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D0CB83" w14:textId="77777777" w:rsidR="00F26C39" w:rsidRPr="005C2D3F" w:rsidRDefault="007E4F24" w:rsidP="009C04B0">
      <w:r w:rsidRPr="005C2D3F">
        <w:rPr>
          <w:rFonts w:hint="cs"/>
          <w:cs/>
        </w:rPr>
        <w:t xml:space="preserve">          </w:t>
      </w:r>
    </w:p>
    <w:p w14:paraId="09D0CB84" w14:textId="77777777" w:rsidR="00B67D8D" w:rsidRPr="005C2D3F" w:rsidRDefault="00B67D8D" w:rsidP="00AE32E7">
      <w:pPr>
        <w:pStyle w:val="BodyText2"/>
        <w:tabs>
          <w:tab w:val="left" w:pos="540"/>
        </w:tabs>
        <w:ind w:left="540" w:right="18"/>
      </w:pPr>
      <w:r w:rsidRPr="005C2D3F">
        <w:rPr>
          <w:cs/>
        </w:rPr>
        <w:t>ยอดคงเหลือกับบุคคลหรือกิจการที่เกี่ยวข้องกัน ณ วันที่</w:t>
      </w:r>
      <w:r w:rsidRPr="005C2D3F">
        <w:t xml:space="preserve"> </w:t>
      </w:r>
      <w:r w:rsidR="00190A3F" w:rsidRPr="005C2D3F">
        <w:t xml:space="preserve">31 </w:t>
      </w:r>
      <w:r w:rsidR="00190A3F" w:rsidRPr="005C2D3F">
        <w:rPr>
          <w:cs/>
        </w:rPr>
        <w:t xml:space="preserve">ธันวาคม </w:t>
      </w:r>
      <w:r w:rsidR="00324491" w:rsidRPr="005C2D3F">
        <w:t>2560</w:t>
      </w:r>
      <w:r w:rsidR="00190A3F" w:rsidRPr="005C2D3F">
        <w:t xml:space="preserve"> </w:t>
      </w:r>
      <w:r w:rsidR="00190A3F" w:rsidRPr="005C2D3F">
        <w:rPr>
          <w:cs/>
        </w:rPr>
        <w:t xml:space="preserve">และ </w:t>
      </w:r>
      <w:r w:rsidR="00324491" w:rsidRPr="005C2D3F">
        <w:t>2559</w:t>
      </w:r>
      <w:r w:rsidR="00F51EBA" w:rsidRPr="005C2D3F">
        <w:rPr>
          <w:rFonts w:hint="cs"/>
          <w:cs/>
        </w:rPr>
        <w:t xml:space="preserve"> </w:t>
      </w:r>
      <w:r w:rsidR="005341B1" w:rsidRPr="005C2D3F">
        <w:rPr>
          <w:cs/>
        </w:rPr>
        <w:t xml:space="preserve"> </w:t>
      </w:r>
      <w:r w:rsidRPr="005C2D3F">
        <w:rPr>
          <w:cs/>
        </w:rPr>
        <w:t>มีดังนี้</w:t>
      </w:r>
    </w:p>
    <w:p w14:paraId="09D0CB85" w14:textId="77777777" w:rsidR="00AE32E7" w:rsidRPr="005C2D3F" w:rsidRDefault="00AE32E7" w:rsidP="00AE32E7">
      <w:pPr>
        <w:pStyle w:val="BodyText2"/>
        <w:tabs>
          <w:tab w:val="left" w:pos="540"/>
        </w:tabs>
        <w:ind w:left="540" w:right="18"/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87"/>
        <w:gridCol w:w="1174"/>
        <w:gridCol w:w="263"/>
        <w:gridCol w:w="1175"/>
        <w:gridCol w:w="271"/>
        <w:gridCol w:w="1170"/>
        <w:gridCol w:w="269"/>
        <w:gridCol w:w="1261"/>
      </w:tblGrid>
      <w:tr w:rsidR="000549AA" w:rsidRPr="005C2D3F" w14:paraId="09D0CB8A" w14:textId="77777777" w:rsidTr="00AE32E7">
        <w:tc>
          <w:tcPr>
            <w:tcW w:w="1989" w:type="pct"/>
          </w:tcPr>
          <w:p w14:paraId="09D0CB86" w14:textId="77777777" w:rsidR="000549AA" w:rsidRPr="005C2D3F" w:rsidRDefault="000549AA" w:rsidP="00742FF0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09" w:type="pct"/>
            <w:gridSpan w:val="3"/>
          </w:tcPr>
          <w:p w14:paraId="09D0CB87" w14:textId="77777777" w:rsidR="000549AA" w:rsidRPr="005C2D3F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D0CB88" w14:textId="77777777" w:rsidR="000549AA" w:rsidRPr="005C2D3F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09D0CB89" w14:textId="77777777" w:rsidR="000549AA" w:rsidRPr="005C2D3F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47C" w:rsidRPr="005C2D3F" w14:paraId="09D0CB93" w14:textId="77777777" w:rsidTr="00AE32E7">
        <w:tc>
          <w:tcPr>
            <w:tcW w:w="1989" w:type="pct"/>
          </w:tcPr>
          <w:p w14:paraId="09D0CB8B" w14:textId="77777777" w:rsidR="00A5147C" w:rsidRPr="005C2D3F" w:rsidRDefault="00A5147C" w:rsidP="00A5147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B8C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14:paraId="09D0CB8D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B8E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14:paraId="09D0CB8F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90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9D0CB91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B92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0549AA" w:rsidRPr="005C2D3F" w14:paraId="09D0CB96" w14:textId="77777777" w:rsidTr="00AE32E7">
        <w:trPr>
          <w:trHeight w:val="290"/>
        </w:trPr>
        <w:tc>
          <w:tcPr>
            <w:tcW w:w="1989" w:type="pct"/>
          </w:tcPr>
          <w:p w14:paraId="09D0CB94" w14:textId="77777777" w:rsidR="000549AA" w:rsidRPr="005C2D3F" w:rsidRDefault="000549AA" w:rsidP="000549AA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09D0CB95" w14:textId="77777777" w:rsidR="000549AA" w:rsidRPr="005C2D3F" w:rsidRDefault="000549AA" w:rsidP="00AE32E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D0F" w:rsidRPr="005C2D3F" w14:paraId="09D0CB9F" w14:textId="77777777" w:rsidTr="00AE32E7">
        <w:tc>
          <w:tcPr>
            <w:tcW w:w="1989" w:type="pct"/>
          </w:tcPr>
          <w:p w14:paraId="09D0CB97" w14:textId="77777777" w:rsidR="000A0D0F" w:rsidRPr="005C2D3F" w:rsidRDefault="000A0D0F" w:rsidP="000A0D0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09D0CB98" w14:textId="77777777" w:rsidR="000A0D0F" w:rsidRPr="005C2D3F" w:rsidRDefault="00FC15D0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B99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B9A" w14:textId="77777777" w:rsidR="000A0D0F" w:rsidRPr="005C2D3F" w:rsidRDefault="000A0D0F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9B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9C" w14:textId="77777777" w:rsidR="000A0D0F" w:rsidRPr="005C2D3F" w:rsidRDefault="00FC15D0" w:rsidP="00FC15D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277,457</w:t>
            </w:r>
          </w:p>
        </w:tc>
        <w:tc>
          <w:tcPr>
            <w:tcW w:w="145" w:type="pct"/>
          </w:tcPr>
          <w:p w14:paraId="09D0CB9D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B9E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652,435</w:t>
            </w:r>
          </w:p>
        </w:tc>
      </w:tr>
      <w:tr w:rsidR="000A0D0F" w:rsidRPr="005C2D3F" w14:paraId="09D0CBA8" w14:textId="77777777" w:rsidTr="00AE32E7">
        <w:tc>
          <w:tcPr>
            <w:tcW w:w="1989" w:type="pct"/>
          </w:tcPr>
          <w:p w14:paraId="09D0CBA0" w14:textId="77777777" w:rsidR="000A0D0F" w:rsidRPr="005C2D3F" w:rsidRDefault="000A0D0F" w:rsidP="000A0D0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09D0CBA1" w14:textId="77777777" w:rsidR="000A0D0F" w:rsidRPr="005C2D3F" w:rsidRDefault="009F465A" w:rsidP="009F465A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BA2" w14:textId="77777777" w:rsidR="000A0D0F" w:rsidRPr="005C2D3F" w:rsidRDefault="000A0D0F" w:rsidP="009F465A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BA3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09D0CBA4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A5" w14:textId="77777777" w:rsidR="000A0D0F" w:rsidRPr="005C2D3F" w:rsidRDefault="00FC15D0" w:rsidP="002E36C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BA6" w14:textId="77777777" w:rsidR="000A0D0F" w:rsidRPr="005C2D3F" w:rsidRDefault="000A0D0F" w:rsidP="000A0D0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BA7" w14:textId="77777777" w:rsidR="000A0D0F" w:rsidRPr="005C2D3F" w:rsidRDefault="000A0D0F" w:rsidP="000A0D0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0A0D0F" w:rsidRPr="005C2D3F" w14:paraId="09D0CBB1" w14:textId="77777777" w:rsidTr="00AE32E7">
        <w:tc>
          <w:tcPr>
            <w:tcW w:w="1989" w:type="pct"/>
          </w:tcPr>
          <w:p w14:paraId="09D0CBA9" w14:textId="77777777" w:rsidR="000A0D0F" w:rsidRPr="005C2D3F" w:rsidRDefault="000A0D0F" w:rsidP="000A0D0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09D0CBAA" w14:textId="77777777" w:rsidR="000A0D0F" w:rsidRPr="005C2D3F" w:rsidRDefault="009F465A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509,458</w:t>
            </w:r>
          </w:p>
        </w:tc>
        <w:tc>
          <w:tcPr>
            <w:tcW w:w="142" w:type="pct"/>
          </w:tcPr>
          <w:p w14:paraId="09D0CBAB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BAC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579,882</w:t>
            </w:r>
          </w:p>
        </w:tc>
        <w:tc>
          <w:tcPr>
            <w:tcW w:w="146" w:type="pct"/>
          </w:tcPr>
          <w:p w14:paraId="09D0CBAD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AE" w14:textId="77777777" w:rsidR="000A0D0F" w:rsidRPr="005C2D3F" w:rsidRDefault="00FC15D0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497,30</w:t>
            </w:r>
            <w:r w:rsidR="00FC5B80" w:rsidRPr="005C2D3F">
              <w:rPr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D0CBAF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BB0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568,111</w:t>
            </w:r>
          </w:p>
        </w:tc>
      </w:tr>
      <w:tr w:rsidR="000A0D0F" w:rsidRPr="005C2D3F" w14:paraId="09D0CBBA" w14:textId="77777777" w:rsidTr="00AE32E7">
        <w:tc>
          <w:tcPr>
            <w:tcW w:w="1989" w:type="pct"/>
          </w:tcPr>
          <w:p w14:paraId="09D0CBB2" w14:textId="77777777" w:rsidR="000A0D0F" w:rsidRPr="005C2D3F" w:rsidRDefault="000A0D0F" w:rsidP="000A0D0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CBB3" w14:textId="77777777" w:rsidR="000A0D0F" w:rsidRPr="005C2D3F" w:rsidRDefault="00E40B9B" w:rsidP="00E40B9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75</w:t>
            </w:r>
          </w:p>
        </w:tc>
        <w:tc>
          <w:tcPr>
            <w:tcW w:w="142" w:type="pct"/>
          </w:tcPr>
          <w:p w14:paraId="09D0CBB4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D0CBB5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2,639</w:t>
            </w:r>
          </w:p>
        </w:tc>
        <w:tc>
          <w:tcPr>
            <w:tcW w:w="146" w:type="pct"/>
          </w:tcPr>
          <w:p w14:paraId="09D0CBB6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BB7" w14:textId="77777777" w:rsidR="000A0D0F" w:rsidRPr="005C2D3F" w:rsidRDefault="00FC15D0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</w:t>
            </w:r>
            <w:r w:rsidR="00FC5B80" w:rsidRPr="005C2D3F">
              <w:rPr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9D0CBB8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9D0CBB9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</w:t>
            </w:r>
          </w:p>
        </w:tc>
      </w:tr>
      <w:tr w:rsidR="000A0D0F" w:rsidRPr="005C2D3F" w14:paraId="09D0CBC3" w14:textId="77777777" w:rsidTr="00AE32E7">
        <w:tc>
          <w:tcPr>
            <w:tcW w:w="1989" w:type="pct"/>
          </w:tcPr>
          <w:p w14:paraId="09D0CBBB" w14:textId="77777777" w:rsidR="000A0D0F" w:rsidRPr="005C2D3F" w:rsidRDefault="000A0D0F" w:rsidP="00DC328D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BBC" w14:textId="77777777" w:rsidR="000A0D0F" w:rsidRPr="005C2D3F" w:rsidRDefault="009F465A" w:rsidP="00E40B9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</w:t>
            </w:r>
            <w:r w:rsidR="00E40B9B" w:rsidRPr="005C2D3F">
              <w:rPr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2" w:type="pct"/>
          </w:tcPr>
          <w:p w14:paraId="09D0CBBD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BBE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582,564</w:t>
            </w:r>
          </w:p>
        </w:tc>
        <w:tc>
          <w:tcPr>
            <w:tcW w:w="146" w:type="pct"/>
          </w:tcPr>
          <w:p w14:paraId="09D0CBBF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C0" w14:textId="77777777" w:rsidR="000A0D0F" w:rsidRPr="005C2D3F" w:rsidRDefault="00FC15D0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774,77</w:t>
            </w:r>
            <w:r w:rsidR="00C26A89" w:rsidRPr="005C2D3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9D0CBC1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BC2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1,220,557</w:t>
            </w:r>
          </w:p>
        </w:tc>
      </w:tr>
      <w:tr w:rsidR="000A0D0F" w:rsidRPr="005C2D3F" w14:paraId="09D0CBCC" w14:textId="77777777" w:rsidTr="00AE32E7">
        <w:tc>
          <w:tcPr>
            <w:tcW w:w="1989" w:type="pct"/>
          </w:tcPr>
          <w:p w14:paraId="09D0CBC4" w14:textId="77777777" w:rsidR="000A0D0F" w:rsidRPr="005C2D3F" w:rsidRDefault="000A0D0F" w:rsidP="000A0D0F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CBC5" w14:textId="77777777" w:rsidR="000A0D0F" w:rsidRPr="005C2D3F" w:rsidRDefault="00FC15D0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BC6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D0CBC7" w14:textId="77777777" w:rsidR="000A0D0F" w:rsidRPr="005C2D3F" w:rsidRDefault="000A0D0F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C8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BC9" w14:textId="77777777" w:rsidR="000A0D0F" w:rsidRPr="005C2D3F" w:rsidRDefault="00FC15D0" w:rsidP="000A0D0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(11,130)</w:t>
            </w:r>
          </w:p>
        </w:tc>
        <w:tc>
          <w:tcPr>
            <w:tcW w:w="145" w:type="pct"/>
          </w:tcPr>
          <w:p w14:paraId="09D0CBCA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9D0CBCB" w14:textId="77777777" w:rsidR="000A0D0F" w:rsidRPr="005C2D3F" w:rsidRDefault="000A0D0F" w:rsidP="000A0D0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(377,948)</w:t>
            </w:r>
          </w:p>
        </w:tc>
      </w:tr>
      <w:tr w:rsidR="000A0D0F" w:rsidRPr="005C2D3F" w14:paraId="09D0CBD5" w14:textId="77777777" w:rsidTr="00AE32E7">
        <w:tc>
          <w:tcPr>
            <w:tcW w:w="1989" w:type="pct"/>
          </w:tcPr>
          <w:p w14:paraId="09D0CBCD" w14:textId="77777777" w:rsidR="000A0D0F" w:rsidRPr="005C2D3F" w:rsidRDefault="000A0D0F" w:rsidP="000A0D0F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9D0CBCE" w14:textId="77777777" w:rsidR="000A0D0F" w:rsidRPr="005C2D3F" w:rsidRDefault="009F465A" w:rsidP="00E40B9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</w:t>
            </w:r>
            <w:r w:rsidR="00E40B9B" w:rsidRPr="005C2D3F">
              <w:rPr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2" w:type="pct"/>
          </w:tcPr>
          <w:p w14:paraId="09D0CBCF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9D0CBD0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582,564</w:t>
            </w:r>
          </w:p>
        </w:tc>
        <w:tc>
          <w:tcPr>
            <w:tcW w:w="146" w:type="pct"/>
          </w:tcPr>
          <w:p w14:paraId="09D0CBD1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9D0CBD2" w14:textId="77777777" w:rsidR="000A0D0F" w:rsidRPr="005C2D3F" w:rsidRDefault="00FC15D0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763,647</w:t>
            </w:r>
          </w:p>
        </w:tc>
        <w:tc>
          <w:tcPr>
            <w:tcW w:w="145" w:type="pct"/>
          </w:tcPr>
          <w:p w14:paraId="09D0CBD3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D0CBD4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842,609</w:t>
            </w:r>
          </w:p>
        </w:tc>
      </w:tr>
      <w:tr w:rsidR="000A0D0F" w:rsidRPr="005C2D3F" w14:paraId="09D0CBDE" w14:textId="77777777" w:rsidTr="00AE32E7">
        <w:tc>
          <w:tcPr>
            <w:tcW w:w="1989" w:type="pct"/>
          </w:tcPr>
          <w:p w14:paraId="09D0CBD6" w14:textId="77777777" w:rsidR="000A0D0F" w:rsidRPr="005C2D3F" w:rsidRDefault="000A0D0F" w:rsidP="000A0D0F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09D0CBD7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D0CBD8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09D0CBD9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DA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9D0CBDB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BDC" w14:textId="77777777" w:rsidR="000A0D0F" w:rsidRPr="005C2D3F" w:rsidRDefault="000A0D0F" w:rsidP="000A0D0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9D0CBDD" w14:textId="77777777" w:rsidR="000A0D0F" w:rsidRPr="005C2D3F" w:rsidRDefault="000A0D0F" w:rsidP="000A0D0F">
            <w:pPr>
              <w:pStyle w:val="BodyText"/>
              <w:tabs>
                <w:tab w:val="decimal" w:pos="98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0A0D0F" w:rsidRPr="005C2D3F" w14:paraId="09D0CBE7" w14:textId="77777777" w:rsidTr="00AE32E7">
        <w:tc>
          <w:tcPr>
            <w:tcW w:w="1989" w:type="pct"/>
          </w:tcPr>
          <w:p w14:paraId="09D0CBDF" w14:textId="77777777" w:rsidR="000A0D0F" w:rsidRPr="005C2D3F" w:rsidRDefault="00667D2A" w:rsidP="00667D2A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0A0D0F" w:rsidRPr="005C2D3F">
              <w:rPr>
                <w:rFonts w:hint="cs"/>
                <w:sz w:val="30"/>
                <w:szCs w:val="30"/>
                <w:cs/>
              </w:rPr>
              <w:t>หนี้สูญและหนี้สงสัยจะสูญ</w:t>
            </w:r>
            <w:r w:rsidR="000A0D0F"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14:paraId="09D0CBE0" w14:textId="77777777" w:rsidR="000A0D0F" w:rsidRPr="005C2D3F" w:rsidRDefault="000A0D0F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D0CBE1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9D0CBE2" w14:textId="77777777" w:rsidR="000A0D0F" w:rsidRPr="005C2D3F" w:rsidRDefault="000A0D0F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0CBE3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BE4" w14:textId="77777777" w:rsidR="000A0D0F" w:rsidRPr="005C2D3F" w:rsidRDefault="000A0D0F" w:rsidP="000A0D0F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D0CBE5" w14:textId="77777777" w:rsidR="000A0D0F" w:rsidRPr="005C2D3F" w:rsidRDefault="000A0D0F" w:rsidP="000A0D0F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09D0CBE6" w14:textId="77777777" w:rsidR="000A0D0F" w:rsidRPr="005C2D3F" w:rsidRDefault="000A0D0F" w:rsidP="000A0D0F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</w:tr>
      <w:tr w:rsidR="000A0D0F" w:rsidRPr="005C2D3F" w14:paraId="09D0CBF0" w14:textId="77777777" w:rsidTr="00AE32E7">
        <w:tc>
          <w:tcPr>
            <w:tcW w:w="1989" w:type="pct"/>
          </w:tcPr>
          <w:p w14:paraId="09D0CBE8" w14:textId="77777777" w:rsidR="000A0D0F" w:rsidRPr="005C2D3F" w:rsidRDefault="000A0D0F" w:rsidP="000A0D0F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09D0CBE9" w14:textId="77777777" w:rsidR="000A0D0F" w:rsidRPr="005C2D3F" w:rsidRDefault="00FC15D0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BEA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9D0CBEB" w14:textId="77777777" w:rsidR="000A0D0F" w:rsidRPr="005C2D3F" w:rsidRDefault="000A0D0F" w:rsidP="000A0D0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BEC" w14:textId="77777777" w:rsidR="000A0D0F" w:rsidRPr="005C2D3F" w:rsidRDefault="000A0D0F" w:rsidP="000A0D0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9D0CBED" w14:textId="77777777" w:rsidR="000A0D0F" w:rsidRPr="005C2D3F" w:rsidRDefault="00667D2A" w:rsidP="008D621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(383,875)</w:t>
            </w:r>
          </w:p>
        </w:tc>
        <w:tc>
          <w:tcPr>
            <w:tcW w:w="145" w:type="pct"/>
          </w:tcPr>
          <w:p w14:paraId="09D0CBEE" w14:textId="77777777" w:rsidR="000A0D0F" w:rsidRPr="005C2D3F" w:rsidRDefault="000A0D0F" w:rsidP="000A0D0F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09D0CBEF" w14:textId="77777777" w:rsidR="000A0D0F" w:rsidRPr="005C2D3F" w:rsidRDefault="00034C88" w:rsidP="008D621D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(2,310)</w:t>
            </w:r>
          </w:p>
        </w:tc>
      </w:tr>
      <w:tr w:rsidR="000A0D0F" w:rsidRPr="005C2D3F" w14:paraId="09D0CBF9" w14:textId="77777777" w:rsidTr="00AE32E7">
        <w:tc>
          <w:tcPr>
            <w:tcW w:w="1989" w:type="pct"/>
          </w:tcPr>
          <w:p w14:paraId="09D0CBF1" w14:textId="77777777" w:rsidR="000A0D0F" w:rsidRPr="005C2D3F" w:rsidRDefault="000A0D0F" w:rsidP="000A0D0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33" w:type="pct"/>
          </w:tcPr>
          <w:p w14:paraId="09D0CBF2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2" w:type="pct"/>
          </w:tcPr>
          <w:p w14:paraId="09D0CBF3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4" w:type="pct"/>
          </w:tcPr>
          <w:p w14:paraId="09D0CBF4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6" w:type="pct"/>
          </w:tcPr>
          <w:p w14:paraId="09D0CBF5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14:paraId="09D0CBF6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5" w:type="pct"/>
          </w:tcPr>
          <w:p w14:paraId="09D0CBF7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680" w:type="pct"/>
          </w:tcPr>
          <w:p w14:paraId="09D0CBF8" w14:textId="77777777" w:rsidR="000A0D0F" w:rsidRPr="005C2D3F" w:rsidRDefault="000A0D0F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</w:tr>
      <w:tr w:rsidR="00C6352E" w:rsidRPr="005C2D3F" w14:paraId="09D0CC02" w14:textId="77777777" w:rsidTr="00AE32E7">
        <w:tc>
          <w:tcPr>
            <w:tcW w:w="1989" w:type="pct"/>
          </w:tcPr>
          <w:p w14:paraId="09D0CBFA" w14:textId="77777777" w:rsidR="00C6352E" w:rsidRPr="005C2D3F" w:rsidRDefault="00C6352E" w:rsidP="000A0D0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33" w:type="pct"/>
          </w:tcPr>
          <w:p w14:paraId="09D0CBFB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2" w:type="pct"/>
          </w:tcPr>
          <w:p w14:paraId="09D0CBFC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4" w:type="pct"/>
          </w:tcPr>
          <w:p w14:paraId="09D0CBFD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6" w:type="pct"/>
          </w:tcPr>
          <w:p w14:paraId="09D0CBFE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14:paraId="09D0CBFF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5" w:type="pct"/>
          </w:tcPr>
          <w:p w14:paraId="09D0CC00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680" w:type="pct"/>
          </w:tcPr>
          <w:p w14:paraId="09D0CC01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</w:tr>
      <w:tr w:rsidR="00C6352E" w:rsidRPr="005C2D3F" w14:paraId="09D0CC0B" w14:textId="77777777" w:rsidTr="00AE32E7">
        <w:tc>
          <w:tcPr>
            <w:tcW w:w="1989" w:type="pct"/>
          </w:tcPr>
          <w:p w14:paraId="09D0CC03" w14:textId="77777777" w:rsidR="00C6352E" w:rsidRPr="005C2D3F" w:rsidRDefault="00C6352E" w:rsidP="000A0D0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33" w:type="pct"/>
          </w:tcPr>
          <w:p w14:paraId="09D0CC04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2" w:type="pct"/>
          </w:tcPr>
          <w:p w14:paraId="09D0CC05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4" w:type="pct"/>
          </w:tcPr>
          <w:p w14:paraId="09D0CC06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6" w:type="pct"/>
          </w:tcPr>
          <w:p w14:paraId="09D0CC07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14:paraId="09D0CC08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145" w:type="pct"/>
          </w:tcPr>
          <w:p w14:paraId="09D0CC09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  <w:tc>
          <w:tcPr>
            <w:tcW w:w="680" w:type="pct"/>
          </w:tcPr>
          <w:p w14:paraId="09D0CC0A" w14:textId="77777777" w:rsidR="00C6352E" w:rsidRPr="005C2D3F" w:rsidRDefault="00C6352E" w:rsidP="000A0D0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</w:rPr>
            </w:pPr>
          </w:p>
        </w:tc>
      </w:tr>
      <w:tr w:rsidR="000A0D0F" w:rsidRPr="005C2D3F" w14:paraId="09D0CC10" w14:textId="77777777" w:rsidTr="00AE32E7">
        <w:tc>
          <w:tcPr>
            <w:tcW w:w="1989" w:type="pct"/>
            <w:shd w:val="clear" w:color="auto" w:fill="auto"/>
          </w:tcPr>
          <w:p w14:paraId="09D0CC0C" w14:textId="77777777" w:rsidR="000A0D0F" w:rsidRPr="005C2D3F" w:rsidRDefault="000A0D0F" w:rsidP="00E470F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lastRenderedPageBreak/>
              <w:br w:type="page"/>
            </w:r>
            <w:r w:rsidR="00E470FA" w:rsidRPr="005C2D3F">
              <w:rPr>
                <w:rFonts w:hint="cs"/>
                <w:cs/>
              </w:rPr>
              <w:t xml:space="preserve"> </w:t>
            </w:r>
            <w:r w:rsidR="00E470FA"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E470FA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="00E470FA"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="00E470FA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  <w:r w:rsidR="00E470FA" w:rsidRPr="005C2D3F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E470FA" w:rsidRPr="005C2D3F"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470FA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9" w:type="pct"/>
            <w:gridSpan w:val="3"/>
            <w:vAlign w:val="bottom"/>
          </w:tcPr>
          <w:p w14:paraId="09D0CC0D" w14:textId="77777777" w:rsidR="000A0D0F" w:rsidRPr="005C2D3F" w:rsidRDefault="000A0D0F" w:rsidP="00E470F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09D0CC0E" w14:textId="77777777" w:rsidR="000A0D0F" w:rsidRPr="005C2D3F" w:rsidRDefault="000A0D0F" w:rsidP="00E470F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09D0CC0F" w14:textId="77777777" w:rsidR="000A0D0F" w:rsidRPr="005C2D3F" w:rsidRDefault="000A0D0F" w:rsidP="00E470F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47C" w:rsidRPr="005C2D3F" w14:paraId="09D0CC19" w14:textId="77777777" w:rsidTr="00AE32E7">
        <w:tc>
          <w:tcPr>
            <w:tcW w:w="1989" w:type="pct"/>
          </w:tcPr>
          <w:p w14:paraId="09D0CC11" w14:textId="77777777" w:rsidR="00A5147C" w:rsidRPr="005C2D3F" w:rsidRDefault="00A5147C" w:rsidP="00A5147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9D0CC12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14:paraId="09D0CC13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C14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6" w:type="pct"/>
          </w:tcPr>
          <w:p w14:paraId="09D0CC15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C16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9D0CC17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C18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0A0D0F" w:rsidRPr="005C2D3F" w14:paraId="09D0CC1C" w14:textId="77777777" w:rsidTr="00AE32E7">
        <w:trPr>
          <w:trHeight w:val="425"/>
        </w:trPr>
        <w:tc>
          <w:tcPr>
            <w:tcW w:w="1989" w:type="pct"/>
          </w:tcPr>
          <w:p w14:paraId="09D0CC1A" w14:textId="77777777" w:rsidR="000A0D0F" w:rsidRPr="005C2D3F" w:rsidRDefault="000A0D0F" w:rsidP="000A0D0F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09D0CC1B" w14:textId="77777777" w:rsidR="000A0D0F" w:rsidRPr="005C2D3F" w:rsidRDefault="000A0D0F" w:rsidP="000A0D0F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87F" w:rsidRPr="005C2D3F" w14:paraId="09D0CC25" w14:textId="77777777" w:rsidTr="00AE32E7">
        <w:tc>
          <w:tcPr>
            <w:tcW w:w="1989" w:type="pct"/>
          </w:tcPr>
          <w:p w14:paraId="09D0CC1D" w14:textId="77777777" w:rsidR="00DB587F" w:rsidRPr="005C2D3F" w:rsidRDefault="00DB587F" w:rsidP="00DB587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09D0CC1E" w14:textId="77777777" w:rsidR="00DB587F" w:rsidRPr="005C2D3F" w:rsidRDefault="00FC15D0" w:rsidP="00DB587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C1F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C20" w14:textId="77777777" w:rsidR="00DB587F" w:rsidRPr="005C2D3F" w:rsidRDefault="00DB587F" w:rsidP="00DB587F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C21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C22" w14:textId="77777777" w:rsidR="00DB587F" w:rsidRPr="005C2D3F" w:rsidRDefault="002420E1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48,34</w:t>
            </w:r>
            <w:r w:rsidR="002304C8" w:rsidRPr="005C2D3F">
              <w:rPr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9D0CC23" w14:textId="77777777" w:rsidR="00DB587F" w:rsidRPr="005C2D3F" w:rsidRDefault="00DB587F" w:rsidP="00DB58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C24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118,531</w:t>
            </w:r>
          </w:p>
        </w:tc>
      </w:tr>
      <w:tr w:rsidR="00DB587F" w:rsidRPr="005C2D3F" w14:paraId="09D0CC2E" w14:textId="77777777" w:rsidTr="00AE32E7">
        <w:tc>
          <w:tcPr>
            <w:tcW w:w="1989" w:type="pct"/>
          </w:tcPr>
          <w:p w14:paraId="09D0CC26" w14:textId="77777777" w:rsidR="00DB587F" w:rsidRPr="005C2D3F" w:rsidRDefault="00DB587F" w:rsidP="00DB587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09D0CC27" w14:textId="77777777" w:rsidR="00DB587F" w:rsidRPr="005C2D3F" w:rsidRDefault="005A07A9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78,575</w:t>
            </w:r>
          </w:p>
        </w:tc>
        <w:tc>
          <w:tcPr>
            <w:tcW w:w="142" w:type="pct"/>
          </w:tcPr>
          <w:p w14:paraId="09D0CC28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9D0CC29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102,567</w:t>
            </w:r>
          </w:p>
        </w:tc>
        <w:tc>
          <w:tcPr>
            <w:tcW w:w="146" w:type="pct"/>
          </w:tcPr>
          <w:p w14:paraId="09D0CC2A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C2B" w14:textId="77777777" w:rsidR="00DB587F" w:rsidRPr="005C2D3F" w:rsidRDefault="002420E1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28,161</w:t>
            </w:r>
          </w:p>
        </w:tc>
        <w:tc>
          <w:tcPr>
            <w:tcW w:w="145" w:type="pct"/>
          </w:tcPr>
          <w:p w14:paraId="09D0CC2C" w14:textId="77777777" w:rsidR="00DB587F" w:rsidRPr="005C2D3F" w:rsidRDefault="00DB587F" w:rsidP="00DB58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9D0CC2D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34,176</w:t>
            </w:r>
          </w:p>
        </w:tc>
      </w:tr>
      <w:tr w:rsidR="00DB587F" w:rsidRPr="005C2D3F" w14:paraId="09D0CC37" w14:textId="77777777" w:rsidTr="00AE32E7">
        <w:tc>
          <w:tcPr>
            <w:tcW w:w="1989" w:type="pct"/>
          </w:tcPr>
          <w:p w14:paraId="09D0CC2F" w14:textId="77777777" w:rsidR="00DB587F" w:rsidRPr="005C2D3F" w:rsidRDefault="00DB587F" w:rsidP="00DB587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CC30" w14:textId="77777777" w:rsidR="00DB587F" w:rsidRPr="005C2D3F" w:rsidRDefault="005A07A9" w:rsidP="005A07A9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C31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D0CC32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250</w:t>
            </w:r>
          </w:p>
        </w:tc>
        <w:tc>
          <w:tcPr>
            <w:tcW w:w="146" w:type="pct"/>
          </w:tcPr>
          <w:p w14:paraId="09D0CC33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C34" w14:textId="77777777" w:rsidR="00DB587F" w:rsidRPr="005C2D3F" w:rsidRDefault="002420E1" w:rsidP="002420E1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C35" w14:textId="77777777" w:rsidR="00DB587F" w:rsidRPr="005C2D3F" w:rsidRDefault="00DB587F" w:rsidP="002420E1">
            <w:pPr>
              <w:pStyle w:val="BodyText"/>
              <w:tabs>
                <w:tab w:val="decimal" w:pos="703"/>
                <w:tab w:val="decimal" w:pos="892"/>
              </w:tabs>
              <w:spacing w:after="0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9D0CC36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250</w:t>
            </w:r>
          </w:p>
        </w:tc>
      </w:tr>
      <w:tr w:rsidR="00DB587F" w:rsidRPr="005C2D3F" w14:paraId="09D0CC40" w14:textId="77777777" w:rsidTr="00AE32E7">
        <w:tc>
          <w:tcPr>
            <w:tcW w:w="1989" w:type="pct"/>
          </w:tcPr>
          <w:p w14:paraId="09D0CC38" w14:textId="77777777" w:rsidR="00DB587F" w:rsidRPr="005C2D3F" w:rsidRDefault="00DB587F" w:rsidP="00DB587F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09D0CC39" w14:textId="77777777" w:rsidR="00DB587F" w:rsidRPr="005C2D3F" w:rsidRDefault="005A07A9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78,575</w:t>
            </w:r>
          </w:p>
        </w:tc>
        <w:tc>
          <w:tcPr>
            <w:tcW w:w="142" w:type="pct"/>
          </w:tcPr>
          <w:p w14:paraId="09D0CC3A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9D0CC3B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102,817</w:t>
            </w:r>
          </w:p>
        </w:tc>
        <w:tc>
          <w:tcPr>
            <w:tcW w:w="146" w:type="pct"/>
          </w:tcPr>
          <w:p w14:paraId="09D0CC3C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9D0CC3D" w14:textId="77777777" w:rsidR="00DB587F" w:rsidRPr="005C2D3F" w:rsidRDefault="002420E1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76,50</w:t>
            </w:r>
            <w:r w:rsidR="002304C8" w:rsidRPr="005C2D3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9D0CC3E" w14:textId="77777777" w:rsidR="00DB587F" w:rsidRPr="005C2D3F" w:rsidRDefault="00DB587F" w:rsidP="00DB587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9D0CC3F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152,957</w:t>
            </w:r>
          </w:p>
        </w:tc>
      </w:tr>
      <w:tr w:rsidR="00DB587F" w:rsidRPr="005C2D3F" w14:paraId="09D0CC49" w14:textId="77777777" w:rsidTr="00AE32E7">
        <w:tc>
          <w:tcPr>
            <w:tcW w:w="1989" w:type="pct"/>
          </w:tcPr>
          <w:p w14:paraId="09D0CC41" w14:textId="77777777" w:rsidR="00DB587F" w:rsidRPr="005C2D3F" w:rsidRDefault="00DB587F" w:rsidP="00DB587F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CC42" w14:textId="77777777" w:rsidR="00DB587F" w:rsidRPr="005C2D3F" w:rsidRDefault="002420E1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(21,113)</w:t>
            </w:r>
          </w:p>
        </w:tc>
        <w:tc>
          <w:tcPr>
            <w:tcW w:w="142" w:type="pct"/>
          </w:tcPr>
          <w:p w14:paraId="09D0CC43" w14:textId="77777777" w:rsidR="00DB587F" w:rsidRPr="005C2D3F" w:rsidRDefault="00DB587F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D0CC44" w14:textId="77777777" w:rsidR="00DB587F" w:rsidRPr="005C2D3F" w:rsidRDefault="00DB587F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(23,155)</w:t>
            </w:r>
          </w:p>
        </w:tc>
        <w:tc>
          <w:tcPr>
            <w:tcW w:w="146" w:type="pct"/>
          </w:tcPr>
          <w:p w14:paraId="09D0CC45" w14:textId="77777777" w:rsidR="00DB587F" w:rsidRPr="005C2D3F" w:rsidRDefault="00DB587F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C46" w14:textId="77777777" w:rsidR="00DB587F" w:rsidRPr="005C2D3F" w:rsidRDefault="002420E1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(43,056)</w:t>
            </w:r>
          </w:p>
        </w:tc>
        <w:tc>
          <w:tcPr>
            <w:tcW w:w="145" w:type="pct"/>
          </w:tcPr>
          <w:p w14:paraId="09D0CC47" w14:textId="77777777" w:rsidR="00DB587F" w:rsidRPr="005C2D3F" w:rsidRDefault="00DB587F" w:rsidP="00DB587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9D0CC48" w14:textId="77777777" w:rsidR="00DB587F" w:rsidRPr="005C2D3F" w:rsidRDefault="00DB587F" w:rsidP="00DB587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(54,498)</w:t>
            </w:r>
          </w:p>
        </w:tc>
      </w:tr>
      <w:tr w:rsidR="00DB587F" w:rsidRPr="005C2D3F" w14:paraId="09D0CC52" w14:textId="77777777" w:rsidTr="00AE32E7">
        <w:tc>
          <w:tcPr>
            <w:tcW w:w="1989" w:type="pct"/>
          </w:tcPr>
          <w:p w14:paraId="09D0CC4A" w14:textId="77777777" w:rsidR="00DB587F" w:rsidRPr="005C2D3F" w:rsidRDefault="00DB587F" w:rsidP="00DB587F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9D0CC4B" w14:textId="77777777" w:rsidR="00DB587F" w:rsidRPr="005C2D3F" w:rsidRDefault="005A07A9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42" w:type="pct"/>
          </w:tcPr>
          <w:p w14:paraId="09D0CC4C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9D0CC4D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79,662</w:t>
            </w:r>
          </w:p>
        </w:tc>
        <w:tc>
          <w:tcPr>
            <w:tcW w:w="146" w:type="pct"/>
          </w:tcPr>
          <w:p w14:paraId="09D0CC4E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9D0CC4F" w14:textId="77777777" w:rsidR="00DB587F" w:rsidRPr="005C2D3F" w:rsidRDefault="002420E1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33,452</w:t>
            </w:r>
          </w:p>
        </w:tc>
        <w:tc>
          <w:tcPr>
            <w:tcW w:w="145" w:type="pct"/>
          </w:tcPr>
          <w:p w14:paraId="09D0CC50" w14:textId="77777777" w:rsidR="00DB587F" w:rsidRPr="005C2D3F" w:rsidRDefault="00DB587F" w:rsidP="00DB58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D0CC51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98,459</w:t>
            </w:r>
          </w:p>
        </w:tc>
      </w:tr>
      <w:tr w:rsidR="00DB587F" w:rsidRPr="005C2D3F" w14:paraId="09D0CC55" w14:textId="77777777" w:rsidTr="00A00C20">
        <w:trPr>
          <w:trHeight w:val="333"/>
        </w:trPr>
        <w:tc>
          <w:tcPr>
            <w:tcW w:w="1989" w:type="pct"/>
          </w:tcPr>
          <w:p w14:paraId="09D0CC53" w14:textId="77777777" w:rsidR="00DB587F" w:rsidRPr="005C2D3F" w:rsidRDefault="00DB587F" w:rsidP="00DB587F">
            <w:pPr>
              <w:spacing w:line="340" w:lineRule="exact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3011" w:type="pct"/>
            <w:gridSpan w:val="7"/>
          </w:tcPr>
          <w:p w14:paraId="09D0CC54" w14:textId="77777777" w:rsidR="00DB587F" w:rsidRPr="005C2D3F" w:rsidRDefault="00DB587F" w:rsidP="00DB587F">
            <w:pPr>
              <w:pStyle w:val="BodyText"/>
              <w:spacing w:after="0"/>
              <w:ind w:left="-108" w:right="-110"/>
              <w:jc w:val="center"/>
              <w:rPr>
                <w:sz w:val="32"/>
                <w:szCs w:val="32"/>
                <w:cs/>
              </w:rPr>
            </w:pPr>
          </w:p>
        </w:tc>
      </w:tr>
      <w:tr w:rsidR="00DB587F" w:rsidRPr="005C2D3F" w14:paraId="09D0CC5F" w14:textId="77777777" w:rsidTr="00A00C20">
        <w:trPr>
          <w:trHeight w:val="752"/>
        </w:trPr>
        <w:tc>
          <w:tcPr>
            <w:tcW w:w="1989" w:type="pct"/>
          </w:tcPr>
          <w:p w14:paraId="09D0CC56" w14:textId="77777777" w:rsidR="00DB587F" w:rsidRPr="005C2D3F" w:rsidRDefault="00DB587F" w:rsidP="00DB587F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หนี้สูญและหนี้สงสัยจะสูญ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rFonts w:hint="cs"/>
                <w:sz w:val="30"/>
                <w:szCs w:val="30"/>
                <w:cs/>
              </w:rPr>
              <w:t>(กลับรายการ)</w:t>
            </w:r>
          </w:p>
          <w:p w14:paraId="09D0CC57" w14:textId="77777777" w:rsidR="00DB587F" w:rsidRPr="005C2D3F" w:rsidRDefault="00DB587F" w:rsidP="00DB587F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09D0CC58" w14:textId="77777777" w:rsidR="00DB587F" w:rsidRPr="005C2D3F" w:rsidRDefault="00667D2A" w:rsidP="00667D2A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D0CC59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9D0CC5A" w14:textId="77777777" w:rsidR="00DB587F" w:rsidRPr="005C2D3F" w:rsidRDefault="006007FD" w:rsidP="00DB587F">
            <w:pPr>
              <w:pStyle w:val="BodyText"/>
              <w:tabs>
                <w:tab w:val="decimal" w:pos="959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5C2D3F">
              <w:rPr>
                <w:b/>
                <w:bCs/>
                <w:sz w:val="30"/>
                <w:szCs w:val="30"/>
              </w:rPr>
              <w:t>171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09D0CC5B" w14:textId="77777777" w:rsidR="00DB587F" w:rsidRPr="005C2D3F" w:rsidRDefault="00DB587F" w:rsidP="00DB587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09D0CC5C" w14:textId="77777777" w:rsidR="00DB587F" w:rsidRPr="005C2D3F" w:rsidRDefault="00667D2A" w:rsidP="008D621D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(9,893)</w:t>
            </w:r>
          </w:p>
        </w:tc>
        <w:tc>
          <w:tcPr>
            <w:tcW w:w="145" w:type="pct"/>
          </w:tcPr>
          <w:p w14:paraId="09D0CC5D" w14:textId="77777777" w:rsidR="00DB587F" w:rsidRPr="005C2D3F" w:rsidRDefault="00DB587F" w:rsidP="00DB58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09D0CC5E" w14:textId="77777777" w:rsidR="00DB587F" w:rsidRPr="005C2D3F" w:rsidRDefault="006007FD" w:rsidP="00DB587F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7,021</w:t>
            </w:r>
          </w:p>
        </w:tc>
      </w:tr>
    </w:tbl>
    <w:p w14:paraId="09D0CC60" w14:textId="77777777" w:rsidR="00F26C39" w:rsidRPr="005C2D3F" w:rsidRDefault="00F26C39" w:rsidP="00B67D8D">
      <w:pPr>
        <w:rPr>
          <w:rFonts w:asciiTheme="majorBidi" w:hAnsiTheme="majorBidi" w:cstheme="majorBidi"/>
          <w:sz w:val="30"/>
          <w:szCs w:val="30"/>
        </w:rPr>
      </w:pPr>
    </w:p>
    <w:p w14:paraId="09D0CC61" w14:textId="77777777" w:rsidR="00270052" w:rsidRPr="005C2D3F" w:rsidRDefault="00270052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31"/>
        <w:gridCol w:w="813"/>
        <w:gridCol w:w="272"/>
        <w:gridCol w:w="907"/>
        <w:gridCol w:w="271"/>
        <w:gridCol w:w="990"/>
        <w:gridCol w:w="271"/>
        <w:gridCol w:w="990"/>
        <w:gridCol w:w="271"/>
        <w:gridCol w:w="934"/>
        <w:gridCol w:w="271"/>
        <w:gridCol w:w="1073"/>
      </w:tblGrid>
      <w:tr w:rsidR="00ED1B04" w:rsidRPr="005C2D3F" w14:paraId="09D0CC69" w14:textId="77777777" w:rsidTr="00E470F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62" w14:textId="77777777" w:rsidR="00ED1B04" w:rsidRPr="005C2D3F" w:rsidRDefault="00ED1B04" w:rsidP="001C2919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  <w:p w14:paraId="09D0CC63" w14:textId="77777777" w:rsidR="00466D3D" w:rsidRPr="005C2D3F" w:rsidRDefault="00466D3D" w:rsidP="001C2919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pct"/>
            <w:gridSpan w:val="3"/>
            <w:shd w:val="clear" w:color="auto" w:fill="auto"/>
            <w:vAlign w:val="bottom"/>
          </w:tcPr>
          <w:p w14:paraId="09D0CC64" w14:textId="77777777" w:rsidR="00ED1B04" w:rsidRPr="005C2D3F" w:rsidRDefault="00ED1B04" w:rsidP="00AF26F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9D0CC65" w14:textId="77777777" w:rsidR="00ED1B04" w:rsidRPr="005C2D3F" w:rsidRDefault="00ED1B04" w:rsidP="002C124E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8" w:type="pct"/>
            <w:gridSpan w:val="3"/>
            <w:shd w:val="clear" w:color="auto" w:fill="auto"/>
            <w:vAlign w:val="bottom"/>
          </w:tcPr>
          <w:p w14:paraId="09D0CC66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D0CC67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pct"/>
            <w:gridSpan w:val="3"/>
            <w:vAlign w:val="bottom"/>
          </w:tcPr>
          <w:p w14:paraId="09D0CC68" w14:textId="77777777" w:rsidR="00ED1B04" w:rsidRPr="005C2D3F" w:rsidRDefault="00ED1B04" w:rsidP="002C124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47C" w:rsidRPr="005C2D3F" w14:paraId="09D0CC76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6A" w14:textId="77777777" w:rsidR="00A5147C" w:rsidRPr="005C2D3F" w:rsidRDefault="00A5147C" w:rsidP="00A5147C">
            <w:pPr>
              <w:pStyle w:val="BodyText"/>
              <w:spacing w:after="0" w:line="34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shd w:val="clear" w:color="auto" w:fill="auto"/>
          </w:tcPr>
          <w:p w14:paraId="09D0CC6B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14:paraId="09D0CC6C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09D0CC6D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9D0CC6E" w14:textId="77777777" w:rsidR="00A5147C" w:rsidRPr="005C2D3F" w:rsidRDefault="00A5147C" w:rsidP="00A5147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09D0CC6F" w14:textId="77777777" w:rsidR="00A5147C" w:rsidRPr="005C2D3F" w:rsidRDefault="00A00C20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14:paraId="09D0CC70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09D0CC71" w14:textId="77777777" w:rsidR="00A5147C" w:rsidRPr="005C2D3F" w:rsidRDefault="00A00C20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14:paraId="09D0CC72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09D0CC73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09D0CC74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9D0CC75" w14:textId="77777777" w:rsidR="00A5147C" w:rsidRPr="005C2D3F" w:rsidRDefault="00A5147C" w:rsidP="00A5147C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7F0876" w:rsidRPr="005C2D3F" w14:paraId="09D0CC7B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77" w14:textId="77777777" w:rsidR="007F0876" w:rsidRPr="005C2D3F" w:rsidRDefault="007F0876" w:rsidP="0054367F">
            <w:pPr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060" w:type="pct"/>
            <w:gridSpan w:val="3"/>
            <w:shd w:val="clear" w:color="auto" w:fill="auto"/>
          </w:tcPr>
          <w:p w14:paraId="09D0CC78" w14:textId="77777777" w:rsidR="007F0876" w:rsidRPr="005C2D3F" w:rsidRDefault="00021C38" w:rsidP="009C7CF4">
            <w:pPr>
              <w:pStyle w:val="BodyText"/>
              <w:spacing w:after="0" w:line="340" w:lineRule="exact"/>
              <w:ind w:left="-122" w:right="-131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="007F0876" w:rsidRPr="005C2D3F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09D0CC79" w14:textId="77777777" w:rsidR="007F0876" w:rsidRPr="005C2D3F" w:rsidRDefault="007F0876" w:rsidP="009C7CF4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5" w:type="pct"/>
            <w:gridSpan w:val="7"/>
            <w:shd w:val="clear" w:color="auto" w:fill="auto"/>
          </w:tcPr>
          <w:p w14:paraId="09D0CC7A" w14:textId="77777777" w:rsidR="007F0876" w:rsidRPr="005C2D3F" w:rsidRDefault="007F0876" w:rsidP="007F0876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919" w:rsidRPr="005C2D3F" w14:paraId="09D0CC80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7C" w14:textId="77777777" w:rsidR="001C2919" w:rsidRPr="005C2D3F" w:rsidRDefault="00AF26FA" w:rsidP="00AF26FA">
            <w:pPr>
              <w:pStyle w:val="BodyText"/>
              <w:spacing w:after="0"/>
              <w:ind w:left="-108" w:right="-110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1C2919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0" w:type="pct"/>
            <w:gridSpan w:val="3"/>
            <w:shd w:val="clear" w:color="auto" w:fill="auto"/>
          </w:tcPr>
          <w:p w14:paraId="09D0CC7D" w14:textId="77777777" w:rsidR="001C2919" w:rsidRPr="005C2D3F" w:rsidRDefault="001C2919" w:rsidP="001C2919">
            <w:pPr>
              <w:pStyle w:val="BodyText"/>
              <w:spacing w:after="0" w:line="340" w:lineRule="exact"/>
              <w:ind w:left="-122" w:right="-131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9D0CC7E" w14:textId="77777777" w:rsidR="001C2919" w:rsidRPr="005C2D3F" w:rsidRDefault="001C2919" w:rsidP="001C2919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5" w:type="pct"/>
            <w:gridSpan w:val="7"/>
            <w:shd w:val="clear" w:color="auto" w:fill="auto"/>
          </w:tcPr>
          <w:p w14:paraId="09D0CC7F" w14:textId="77777777" w:rsidR="001C2919" w:rsidRPr="005C2D3F" w:rsidRDefault="001C2919" w:rsidP="001C2919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845B3F" w:rsidRPr="005C2D3F" w14:paraId="09D0CC8D" w14:textId="77777777" w:rsidTr="00AE32E7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81" w14:textId="77777777" w:rsidR="00845B3F" w:rsidRPr="005C2D3F" w:rsidRDefault="00845B3F" w:rsidP="00845B3F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D0CC82" w14:textId="77777777" w:rsidR="00845B3F" w:rsidRPr="005C2D3F" w:rsidRDefault="00BB1DE0" w:rsidP="00845B3F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2.1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9D0CC83" w14:textId="77777777" w:rsidR="00845B3F" w:rsidRPr="005C2D3F" w:rsidRDefault="00845B3F" w:rsidP="00845B3F">
            <w:pPr>
              <w:pStyle w:val="BodyText"/>
              <w:spacing w:after="0" w:line="340" w:lineRule="exact"/>
              <w:ind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09D0CC84" w14:textId="77777777" w:rsidR="00845B3F" w:rsidRPr="005C2D3F" w:rsidRDefault="00845B3F" w:rsidP="00845B3F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2.3 </w:t>
            </w:r>
            <w:r w:rsidRPr="005C2D3F">
              <w:rPr>
                <w:rFonts w:hint="cs"/>
                <w:sz w:val="30"/>
                <w:szCs w:val="30"/>
                <w:cs/>
              </w:rPr>
              <w:t>-</w:t>
            </w:r>
            <w:r w:rsidRPr="005C2D3F">
              <w:rPr>
                <w:sz w:val="30"/>
                <w:szCs w:val="30"/>
              </w:rPr>
              <w:t xml:space="preserve"> 4.93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9D0CC85" w14:textId="77777777" w:rsidR="00845B3F" w:rsidRPr="005C2D3F" w:rsidRDefault="00845B3F" w:rsidP="00845B3F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09D0CC86" w14:textId="77777777" w:rsidR="00845B3F" w:rsidRPr="005C2D3F" w:rsidRDefault="009F465A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D0CC87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09D0CC88" w14:textId="77777777" w:rsidR="00845B3F" w:rsidRPr="005C2D3F" w:rsidRDefault="00845B3F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D0CC89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497" w:type="pct"/>
          </w:tcPr>
          <w:p w14:paraId="09D0CC8A" w14:textId="77777777" w:rsidR="00845B3F" w:rsidRPr="005C2D3F" w:rsidRDefault="002420E1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538,733</w:t>
            </w:r>
          </w:p>
        </w:tc>
        <w:tc>
          <w:tcPr>
            <w:tcW w:w="144" w:type="pct"/>
          </w:tcPr>
          <w:p w14:paraId="09D0CC8B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9D0CC8C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1,085,000</w:t>
            </w:r>
          </w:p>
        </w:tc>
      </w:tr>
      <w:tr w:rsidR="00F07B47" w:rsidRPr="005C2D3F" w14:paraId="09D0CC9A" w14:textId="77777777" w:rsidTr="00E470F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8E" w14:textId="77777777" w:rsidR="00F07B47" w:rsidRPr="005C2D3F" w:rsidRDefault="00F07B47" w:rsidP="00F07B47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D0CC8F" w14:textId="77777777" w:rsidR="00F07B47" w:rsidRPr="005C2D3F" w:rsidRDefault="00F07B47" w:rsidP="00F07B47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4 - 6.26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9D0CC90" w14:textId="77777777" w:rsidR="00F07B47" w:rsidRPr="005C2D3F" w:rsidRDefault="00F07B47" w:rsidP="00F07B47">
            <w:pPr>
              <w:pStyle w:val="BodyText"/>
              <w:spacing w:after="0" w:line="340" w:lineRule="exact"/>
              <w:ind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09D0CC91" w14:textId="77777777" w:rsidR="00F07B47" w:rsidRPr="005C2D3F" w:rsidRDefault="00F07B47" w:rsidP="00F07B47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4 - 6.26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9D0CC92" w14:textId="77777777" w:rsidR="00F07B47" w:rsidRPr="005C2D3F" w:rsidRDefault="00F07B47" w:rsidP="00F07B47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CC93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60,965</w:t>
            </w:r>
          </w:p>
        </w:tc>
        <w:tc>
          <w:tcPr>
            <w:tcW w:w="144" w:type="pct"/>
            <w:shd w:val="clear" w:color="auto" w:fill="auto"/>
          </w:tcPr>
          <w:p w14:paraId="09D0CC94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09D0CC95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66,860</w:t>
            </w:r>
          </w:p>
        </w:tc>
        <w:tc>
          <w:tcPr>
            <w:tcW w:w="144" w:type="pct"/>
          </w:tcPr>
          <w:p w14:paraId="09D0CC96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09D0CC97" w14:textId="77777777" w:rsidR="00F07B47" w:rsidRPr="005C2D3F" w:rsidRDefault="00F07B47" w:rsidP="00F07B47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9D0CC98" w14:textId="77777777" w:rsidR="00F07B47" w:rsidRPr="005C2D3F" w:rsidRDefault="00F07B47" w:rsidP="00F07B47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CC99" w14:textId="77777777" w:rsidR="00F07B47" w:rsidRPr="005C2D3F" w:rsidRDefault="00F07B47" w:rsidP="00F07B47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45B3F" w:rsidRPr="005C2D3F" w14:paraId="09D0CCA7" w14:textId="77777777" w:rsidTr="00912A0A">
        <w:trPr>
          <w:trHeight w:val="446"/>
        </w:trPr>
        <w:tc>
          <w:tcPr>
            <w:tcW w:w="1241" w:type="pct"/>
            <w:shd w:val="clear" w:color="auto" w:fill="auto"/>
          </w:tcPr>
          <w:p w14:paraId="09D0CC9B" w14:textId="77777777" w:rsidR="00845B3F" w:rsidRPr="005C2D3F" w:rsidRDefault="00845B3F" w:rsidP="00845B3F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09D0CC9C" w14:textId="77777777" w:rsidR="00845B3F" w:rsidRPr="005C2D3F" w:rsidRDefault="00845B3F" w:rsidP="00845B3F">
            <w:pPr>
              <w:pStyle w:val="BodyText"/>
              <w:spacing w:after="0" w:line="340" w:lineRule="exact"/>
              <w:ind w:left="-122" w:right="-131"/>
              <w:jc w:val="center"/>
              <w:rPr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9D0CC9D" w14:textId="77777777" w:rsidR="00845B3F" w:rsidRPr="005C2D3F" w:rsidRDefault="00845B3F" w:rsidP="00845B3F">
            <w:pPr>
              <w:pStyle w:val="BodyText"/>
              <w:spacing w:after="0" w:line="340" w:lineRule="exact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09D0CC9E" w14:textId="77777777" w:rsidR="00845B3F" w:rsidRPr="005C2D3F" w:rsidRDefault="00845B3F" w:rsidP="00845B3F">
            <w:pPr>
              <w:pStyle w:val="BodyText"/>
              <w:spacing w:after="0" w:line="340" w:lineRule="exact"/>
              <w:ind w:left="-122" w:right="-22"/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D0CC9F" w14:textId="77777777" w:rsidR="00845B3F" w:rsidRPr="005C2D3F" w:rsidRDefault="00845B3F" w:rsidP="00845B3F">
            <w:pPr>
              <w:pStyle w:val="BodyText"/>
              <w:spacing w:after="0" w:line="340" w:lineRule="exact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CCA0" w14:textId="77777777" w:rsidR="00845B3F" w:rsidRPr="005C2D3F" w:rsidRDefault="009F465A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9D0CCA1" w14:textId="77777777" w:rsidR="00845B3F" w:rsidRPr="005C2D3F" w:rsidRDefault="00845B3F" w:rsidP="00845B3F">
            <w:pPr>
              <w:pStyle w:val="BodyText"/>
              <w:spacing w:after="0" w:line="340" w:lineRule="exact"/>
              <w:ind w:right="-4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09D0CCA2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66,860</w:t>
            </w:r>
          </w:p>
        </w:tc>
        <w:tc>
          <w:tcPr>
            <w:tcW w:w="144" w:type="pct"/>
          </w:tcPr>
          <w:p w14:paraId="09D0CCA3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9D0CCA4" w14:textId="77777777" w:rsidR="00845B3F" w:rsidRPr="005C2D3F" w:rsidRDefault="002420E1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  <w:tc>
          <w:tcPr>
            <w:tcW w:w="144" w:type="pct"/>
          </w:tcPr>
          <w:p w14:paraId="09D0CCA5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9D0CCA6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1,085,000</w:t>
            </w:r>
          </w:p>
        </w:tc>
      </w:tr>
      <w:tr w:rsidR="00845B3F" w:rsidRPr="005C2D3F" w14:paraId="09D0CCB4" w14:textId="77777777" w:rsidTr="00912A0A">
        <w:trPr>
          <w:trHeight w:val="446"/>
        </w:trPr>
        <w:tc>
          <w:tcPr>
            <w:tcW w:w="1241" w:type="pct"/>
            <w:shd w:val="clear" w:color="auto" w:fill="auto"/>
            <w:vAlign w:val="center"/>
          </w:tcPr>
          <w:p w14:paraId="09D0CCA8" w14:textId="77777777" w:rsidR="00845B3F" w:rsidRPr="005C2D3F" w:rsidRDefault="00845B3F" w:rsidP="00845B3F">
            <w:pPr>
              <w:spacing w:line="240" w:lineRule="auto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  <w:shd w:val="clear" w:color="auto" w:fill="auto"/>
          </w:tcPr>
          <w:p w14:paraId="09D0CCA9" w14:textId="77777777" w:rsidR="00845B3F" w:rsidRPr="005C2D3F" w:rsidRDefault="00845B3F" w:rsidP="00845B3F">
            <w:pPr>
              <w:pStyle w:val="BodyText"/>
              <w:spacing w:after="0" w:line="240" w:lineRule="auto"/>
              <w:ind w:left="-122" w:right="-131"/>
              <w:jc w:val="center"/>
              <w:rPr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9D0CCAA" w14:textId="77777777" w:rsidR="00845B3F" w:rsidRPr="005C2D3F" w:rsidRDefault="00845B3F" w:rsidP="00845B3F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09D0CCAB" w14:textId="77777777" w:rsidR="00845B3F" w:rsidRPr="005C2D3F" w:rsidRDefault="00845B3F" w:rsidP="00845B3F">
            <w:pPr>
              <w:pStyle w:val="BodyText"/>
              <w:spacing w:after="0" w:line="240" w:lineRule="auto"/>
              <w:ind w:left="-122" w:right="-22"/>
              <w:jc w:val="center"/>
              <w:rPr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D0CCAC" w14:textId="77777777" w:rsidR="00845B3F" w:rsidRPr="005C2D3F" w:rsidRDefault="00845B3F" w:rsidP="00845B3F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9D0CCAD" w14:textId="77777777" w:rsidR="00845B3F" w:rsidRPr="005C2D3F" w:rsidRDefault="009F465A" w:rsidP="00845B3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9D0CCAE" w14:textId="77777777" w:rsidR="00845B3F" w:rsidRPr="005C2D3F" w:rsidRDefault="00845B3F" w:rsidP="00845B3F">
            <w:pPr>
              <w:pStyle w:val="BodyText"/>
              <w:spacing w:after="0"/>
              <w:ind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09D0CCAF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</w:t>
            </w:r>
            <w:r w:rsidRPr="005C2D3F">
              <w:rPr>
                <w:sz w:val="30"/>
                <w:szCs w:val="30"/>
              </w:rPr>
              <w:t>66,860</w:t>
            </w:r>
            <w:r w:rsidRPr="005C2D3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9D0CCB0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9D0CCB1" w14:textId="77777777" w:rsidR="00845B3F" w:rsidRPr="005C2D3F" w:rsidRDefault="002420E1" w:rsidP="00845B3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  <w:tc>
          <w:tcPr>
            <w:tcW w:w="144" w:type="pct"/>
          </w:tcPr>
          <w:p w14:paraId="09D0CCB2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9D0CCB3" w14:textId="77777777" w:rsidR="00845B3F" w:rsidRPr="005C2D3F" w:rsidRDefault="00845B3F" w:rsidP="00845B3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(130,000)</w:t>
            </w:r>
          </w:p>
        </w:tc>
      </w:tr>
      <w:tr w:rsidR="00845B3F" w:rsidRPr="005C2D3F" w14:paraId="09D0CCBE" w14:textId="77777777" w:rsidTr="00912A0A">
        <w:trPr>
          <w:trHeight w:val="446"/>
        </w:trPr>
        <w:tc>
          <w:tcPr>
            <w:tcW w:w="2301" w:type="pct"/>
            <w:gridSpan w:val="4"/>
            <w:shd w:val="clear" w:color="auto" w:fill="auto"/>
          </w:tcPr>
          <w:p w14:paraId="09D0CCB5" w14:textId="77777777" w:rsidR="00845B3F" w:rsidRPr="005C2D3F" w:rsidRDefault="00845B3F" w:rsidP="00845B3F">
            <w:pPr>
              <w:pStyle w:val="BodyText"/>
              <w:spacing w:after="0" w:line="240" w:lineRule="auto"/>
              <w:ind w:left="155" w:right="67" w:hanging="155"/>
              <w:rPr>
                <w:b/>
                <w:bCs/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b/>
                <w:bCs/>
                <w:sz w:val="30"/>
                <w:szCs w:val="30"/>
                <w:cs/>
              </w:rPr>
              <w:t>ระยะสั้น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แก่กิจการที่เกี่ยวข้องกัน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  <w:shd w:val="clear" w:color="auto" w:fill="auto"/>
          </w:tcPr>
          <w:p w14:paraId="09D0CCB6" w14:textId="77777777" w:rsidR="00845B3F" w:rsidRPr="005C2D3F" w:rsidRDefault="00845B3F" w:rsidP="00845B3F">
            <w:pPr>
              <w:pStyle w:val="BodyText"/>
              <w:spacing w:after="0" w:line="240" w:lineRule="auto"/>
              <w:ind w:right="-2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09D0CCB7" w14:textId="77777777" w:rsidR="00845B3F" w:rsidRPr="005C2D3F" w:rsidRDefault="009F465A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D0CCB8" w14:textId="77777777" w:rsidR="00845B3F" w:rsidRPr="005C2D3F" w:rsidRDefault="00845B3F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09D0CCB9" w14:textId="77777777" w:rsidR="00845B3F" w:rsidRPr="005C2D3F" w:rsidRDefault="00845B3F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D0CCBA" w14:textId="77777777" w:rsidR="00845B3F" w:rsidRPr="005C2D3F" w:rsidRDefault="00845B3F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09D0CCBB" w14:textId="77777777" w:rsidR="00845B3F" w:rsidRPr="005C2D3F" w:rsidRDefault="002420E1" w:rsidP="00845B3F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  <w:tc>
          <w:tcPr>
            <w:tcW w:w="144" w:type="pct"/>
          </w:tcPr>
          <w:p w14:paraId="09D0CCBC" w14:textId="77777777" w:rsidR="00845B3F" w:rsidRPr="005C2D3F" w:rsidRDefault="00845B3F" w:rsidP="00845B3F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CCBD" w14:textId="77777777" w:rsidR="00845B3F" w:rsidRPr="005C2D3F" w:rsidRDefault="00845B3F" w:rsidP="00845B3F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955,000</w:t>
            </w:r>
          </w:p>
        </w:tc>
      </w:tr>
      <w:tr w:rsidR="00845B3F" w:rsidRPr="005C2D3F" w14:paraId="09D0CCC7" w14:textId="77777777" w:rsidTr="00FA4AA9">
        <w:tblPrEx>
          <w:tblCellMar>
            <w:left w:w="108" w:type="dxa"/>
            <w:right w:w="108" w:type="dxa"/>
          </w:tblCellMar>
        </w:tblPrEx>
        <w:trPr>
          <w:trHeight w:val="368"/>
        </w:trPr>
        <w:tc>
          <w:tcPr>
            <w:tcW w:w="2445" w:type="pct"/>
            <w:gridSpan w:val="5"/>
            <w:shd w:val="clear" w:color="auto" w:fill="auto"/>
          </w:tcPr>
          <w:p w14:paraId="09D0CCBF" w14:textId="77777777" w:rsidR="00845B3F" w:rsidRPr="005C2D3F" w:rsidRDefault="00845B3F" w:rsidP="00845B3F">
            <w:pPr>
              <w:spacing w:line="340" w:lineRule="exact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14:paraId="09D0CCC0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9D0CCC1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09D0CCC2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</w:tcPr>
          <w:p w14:paraId="09D0CCC3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09D0CCC4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  <w:tc>
          <w:tcPr>
            <w:tcW w:w="144" w:type="pct"/>
          </w:tcPr>
          <w:p w14:paraId="09D0CCC5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09D0CCC6" w14:textId="77777777" w:rsidR="00845B3F" w:rsidRPr="005C2D3F" w:rsidRDefault="00845B3F" w:rsidP="00845B3F">
            <w:pPr>
              <w:pStyle w:val="BodyText"/>
              <w:spacing w:after="0"/>
              <w:ind w:left="-108" w:right="-110"/>
              <w:jc w:val="center"/>
              <w:rPr>
                <w:cs/>
              </w:rPr>
            </w:pPr>
          </w:p>
        </w:tc>
      </w:tr>
      <w:tr w:rsidR="00AE32E7" w:rsidRPr="005C2D3F" w14:paraId="09D0CCD0" w14:textId="77777777" w:rsidTr="00FA4AA9">
        <w:tblPrEx>
          <w:tblCellMar>
            <w:left w:w="108" w:type="dxa"/>
            <w:right w:w="108" w:type="dxa"/>
          </w:tblCellMar>
        </w:tblPrEx>
        <w:trPr>
          <w:trHeight w:val="452"/>
        </w:trPr>
        <w:tc>
          <w:tcPr>
            <w:tcW w:w="2445" w:type="pct"/>
            <w:gridSpan w:val="5"/>
            <w:shd w:val="clear" w:color="auto" w:fill="auto"/>
          </w:tcPr>
          <w:p w14:paraId="09D0CCC8" w14:textId="77777777" w:rsidR="00AE32E7" w:rsidRPr="005C2D3F" w:rsidRDefault="00AE32E7" w:rsidP="00AE32E7">
            <w:pPr>
              <w:spacing w:line="340" w:lineRule="exact"/>
              <w:jc w:val="thaiDistribute"/>
              <w:rPr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หนี้สูญและหนี้สงสัยจะสูญ</w:t>
            </w:r>
            <w:r w:rsidR="002420E1" w:rsidRPr="005C2D3F">
              <w:rPr>
                <w:rFonts w:hint="cs"/>
                <w:sz w:val="30"/>
                <w:szCs w:val="30"/>
                <w:cs/>
              </w:rPr>
              <w:t xml:space="preserve"> (กลับรายการ) </w:t>
            </w:r>
            <w:r w:rsidRPr="005C2D3F">
              <w:rPr>
                <w:rFonts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09D0CCC9" w14:textId="77777777" w:rsidR="00AE32E7" w:rsidRPr="005C2D3F" w:rsidRDefault="00AE32E7" w:rsidP="00AE32E7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D0CCCA" w14:textId="77777777" w:rsidR="00AE32E7" w:rsidRPr="005C2D3F" w:rsidRDefault="00AE32E7" w:rsidP="00AE32E7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09D0CCCB" w14:textId="77777777" w:rsidR="00AE32E7" w:rsidRPr="005C2D3F" w:rsidRDefault="00AE32E7" w:rsidP="00AE32E7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D0CCCC" w14:textId="77777777" w:rsidR="00AE32E7" w:rsidRPr="005C2D3F" w:rsidRDefault="00AE32E7" w:rsidP="00AE32E7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09D0CCCD" w14:textId="77777777" w:rsidR="00AE32E7" w:rsidRPr="005C2D3F" w:rsidRDefault="002420E1" w:rsidP="00AE32E7">
            <w:pPr>
              <w:pStyle w:val="BodyText"/>
              <w:tabs>
                <w:tab w:val="decimal" w:pos="10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(90,000)</w:t>
            </w:r>
          </w:p>
        </w:tc>
        <w:tc>
          <w:tcPr>
            <w:tcW w:w="144" w:type="pct"/>
          </w:tcPr>
          <w:p w14:paraId="09D0CCCE" w14:textId="77777777" w:rsidR="00AE32E7" w:rsidRPr="005C2D3F" w:rsidRDefault="00AE32E7" w:rsidP="00AE32E7">
            <w:pPr>
              <w:pStyle w:val="BodyText"/>
              <w:tabs>
                <w:tab w:val="decimal" w:pos="10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09D0CCCF" w14:textId="77777777" w:rsidR="00AE32E7" w:rsidRPr="005C2D3F" w:rsidRDefault="00AE32E7" w:rsidP="00AE32E7">
            <w:pPr>
              <w:pStyle w:val="BodyText"/>
              <w:tabs>
                <w:tab w:val="decimal" w:pos="1040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1,923</w:t>
            </w:r>
          </w:p>
        </w:tc>
      </w:tr>
    </w:tbl>
    <w:p w14:paraId="09D0CCD1" w14:textId="77777777" w:rsidR="008569F4" w:rsidRPr="005C2D3F" w:rsidRDefault="008569F4" w:rsidP="00F26C39">
      <w:pPr>
        <w:jc w:val="thaiDistribute"/>
        <w:rPr>
          <w:sz w:val="30"/>
          <w:szCs w:val="30"/>
        </w:rPr>
      </w:pPr>
    </w:p>
    <w:p w14:paraId="09D0CCD2" w14:textId="77777777" w:rsidR="00E130A7" w:rsidRPr="005C2D3F" w:rsidRDefault="00E130A7">
      <w:pPr>
        <w:spacing w:line="240" w:lineRule="auto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br w:type="page"/>
      </w:r>
    </w:p>
    <w:p w14:paraId="09D0CCD3" w14:textId="77777777" w:rsidR="009C7CF4" w:rsidRPr="005C2D3F" w:rsidRDefault="00B77EA1" w:rsidP="00A00C20">
      <w:pPr>
        <w:ind w:left="539" w:hanging="1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รายการเคลื่อนไหวของเงินให้กู้ยืมแก่กิจ</w:t>
      </w:r>
      <w:r w:rsidR="00567BAF" w:rsidRPr="005C2D3F">
        <w:rPr>
          <w:sz w:val="30"/>
          <w:szCs w:val="30"/>
          <w:cs/>
        </w:rPr>
        <w:t>การที่เกี่ยวข้องกัน</w:t>
      </w:r>
      <w:r w:rsidR="001C2919" w:rsidRPr="005C2D3F">
        <w:rPr>
          <w:sz w:val="30"/>
          <w:szCs w:val="30"/>
          <w:cs/>
        </w:rPr>
        <w:t>สำหรับแต่ละปีสิ้นสุดวันที่ 31 ธันวาคม มีดังนี้</w:t>
      </w:r>
    </w:p>
    <w:p w14:paraId="09D0CCD4" w14:textId="77777777" w:rsidR="00FF139F" w:rsidRPr="005C2D3F" w:rsidRDefault="00FF139F" w:rsidP="00B77EA1">
      <w:pPr>
        <w:ind w:firstLine="432"/>
        <w:rPr>
          <w:rFonts w:asciiTheme="majorBidi" w:hAnsiTheme="majorBidi" w:cstheme="majorBidi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263"/>
        <w:gridCol w:w="272"/>
        <w:gridCol w:w="1139"/>
        <w:gridCol w:w="246"/>
        <w:gridCol w:w="1239"/>
        <w:gridCol w:w="268"/>
        <w:gridCol w:w="1217"/>
      </w:tblGrid>
      <w:tr w:rsidR="00C20B34" w:rsidRPr="005C2D3F" w14:paraId="09D0CCD9" w14:textId="77777777" w:rsidTr="00E26250">
        <w:trPr>
          <w:trHeight w:val="191"/>
          <w:tblHeader/>
        </w:trPr>
        <w:tc>
          <w:tcPr>
            <w:tcW w:w="1948" w:type="pct"/>
          </w:tcPr>
          <w:p w14:paraId="09D0CCD5" w14:textId="77777777" w:rsidR="009138A7" w:rsidRPr="005C2D3F" w:rsidRDefault="009138A7" w:rsidP="001534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6" w:type="pct"/>
            <w:gridSpan w:val="3"/>
          </w:tcPr>
          <w:p w14:paraId="09D0CCD6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09D0CCD7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3" w:type="pct"/>
            <w:gridSpan w:val="3"/>
          </w:tcPr>
          <w:p w14:paraId="09D0CCD8" w14:textId="77777777" w:rsidR="009138A7" w:rsidRPr="005C2D3F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C20" w:rsidRPr="005C2D3F" w14:paraId="09D0CCE2" w14:textId="77777777" w:rsidTr="00E26250">
        <w:trPr>
          <w:tblHeader/>
        </w:trPr>
        <w:tc>
          <w:tcPr>
            <w:tcW w:w="1948" w:type="pct"/>
          </w:tcPr>
          <w:p w14:paraId="09D0CCDA" w14:textId="77777777" w:rsidR="00A00C20" w:rsidRPr="005C2D3F" w:rsidRDefault="00A00C20" w:rsidP="00A00C20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09D0CCDB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09D0CCDC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CDD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33" w:type="pct"/>
          </w:tcPr>
          <w:p w14:paraId="09D0CCDE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CDF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9D0CCE0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CE1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C20B34" w:rsidRPr="005C2D3F" w14:paraId="09D0CCE5" w14:textId="77777777" w:rsidTr="00A00C20">
        <w:trPr>
          <w:trHeight w:val="363"/>
          <w:tblHeader/>
        </w:trPr>
        <w:tc>
          <w:tcPr>
            <w:tcW w:w="1948" w:type="pct"/>
          </w:tcPr>
          <w:p w14:paraId="09D0CCE3" w14:textId="77777777" w:rsidR="009138A7" w:rsidRPr="005C2D3F" w:rsidRDefault="009138A7" w:rsidP="00A00C20">
            <w:pPr>
              <w:pStyle w:val="BodyText"/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14:paraId="09D0CCE4" w14:textId="77777777" w:rsidR="009138A7" w:rsidRPr="005C2D3F" w:rsidRDefault="009138A7" w:rsidP="00A00C20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2A3" w:rsidRPr="005C2D3F" w14:paraId="09D0CCEE" w14:textId="77777777" w:rsidTr="00E26250">
        <w:tc>
          <w:tcPr>
            <w:tcW w:w="1948" w:type="pct"/>
          </w:tcPr>
          <w:p w14:paraId="09D0CCE6" w14:textId="77777777" w:rsidR="004A52A3" w:rsidRPr="005C2D3F" w:rsidRDefault="004A52A3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3" w:type="pct"/>
          </w:tcPr>
          <w:p w14:paraId="09D0CCE7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9D0CCE8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09D0CCE9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9D0CCEA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09D0CCEB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D0CCEC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9D0CCED" w14:textId="77777777" w:rsidR="004A52A3" w:rsidRPr="005C2D3F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F07B47" w:rsidRPr="005C2D3F" w14:paraId="09D0CCF7" w14:textId="77777777" w:rsidTr="00E26250">
        <w:tc>
          <w:tcPr>
            <w:tcW w:w="1948" w:type="pct"/>
          </w:tcPr>
          <w:p w14:paraId="09D0CCEF" w14:textId="77777777" w:rsidR="00F07B47" w:rsidRPr="005C2D3F" w:rsidRDefault="00F07B47" w:rsidP="00F07B47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09D0CCF0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CF1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CF2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CF3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CF4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1,085,000</w:t>
            </w:r>
          </w:p>
        </w:tc>
        <w:tc>
          <w:tcPr>
            <w:tcW w:w="145" w:type="pct"/>
          </w:tcPr>
          <w:p w14:paraId="09D0CCF5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CF6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726,077</w:t>
            </w:r>
          </w:p>
        </w:tc>
      </w:tr>
      <w:tr w:rsidR="00F07B47" w:rsidRPr="005C2D3F" w14:paraId="09D0CD00" w14:textId="77777777" w:rsidTr="00E26250">
        <w:tc>
          <w:tcPr>
            <w:tcW w:w="1948" w:type="pct"/>
            <w:shd w:val="clear" w:color="auto" w:fill="auto"/>
          </w:tcPr>
          <w:p w14:paraId="09D0CCF8" w14:textId="77777777" w:rsidR="00F07B47" w:rsidRPr="005C2D3F" w:rsidRDefault="00F07B47" w:rsidP="00F07B47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3" w:type="pct"/>
            <w:shd w:val="clear" w:color="auto" w:fill="auto"/>
          </w:tcPr>
          <w:p w14:paraId="09D0CCF9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D0CCFA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9D0CCFB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CFC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CFD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3,017,045</w:t>
            </w:r>
          </w:p>
        </w:tc>
        <w:tc>
          <w:tcPr>
            <w:tcW w:w="145" w:type="pct"/>
          </w:tcPr>
          <w:p w14:paraId="09D0CCFE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CFF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2,128,500</w:t>
            </w:r>
          </w:p>
        </w:tc>
      </w:tr>
      <w:tr w:rsidR="00F07B47" w:rsidRPr="005C2D3F" w14:paraId="09D0CD09" w14:textId="77777777" w:rsidTr="00E26250">
        <w:tc>
          <w:tcPr>
            <w:tcW w:w="1948" w:type="pct"/>
            <w:shd w:val="clear" w:color="auto" w:fill="auto"/>
          </w:tcPr>
          <w:p w14:paraId="09D0CD01" w14:textId="77777777" w:rsidR="00F07B47" w:rsidRPr="005C2D3F" w:rsidRDefault="00F07B47" w:rsidP="00F07B47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3" w:type="pct"/>
            <w:shd w:val="clear" w:color="auto" w:fill="auto"/>
          </w:tcPr>
          <w:p w14:paraId="09D0CD02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D0CD03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9D0CD04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05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06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(3,563,312)</w:t>
            </w:r>
          </w:p>
        </w:tc>
        <w:tc>
          <w:tcPr>
            <w:tcW w:w="145" w:type="pct"/>
          </w:tcPr>
          <w:p w14:paraId="09D0CD07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D08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(1,769,577)</w:t>
            </w:r>
          </w:p>
        </w:tc>
      </w:tr>
      <w:tr w:rsidR="00F07B47" w:rsidRPr="005C2D3F" w14:paraId="09D0CD12" w14:textId="77777777" w:rsidTr="00E26250">
        <w:tc>
          <w:tcPr>
            <w:tcW w:w="1948" w:type="pct"/>
          </w:tcPr>
          <w:p w14:paraId="09D0CD0A" w14:textId="77777777" w:rsidR="00F07B47" w:rsidRPr="005C2D3F" w:rsidRDefault="00F07B47" w:rsidP="00F07B47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09D0CD0B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0C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9D0CD0D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0E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09D0CD0F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  <w:tc>
          <w:tcPr>
            <w:tcW w:w="145" w:type="pct"/>
          </w:tcPr>
          <w:p w14:paraId="09D0CD10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9D0CD11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1,085,000</w:t>
            </w:r>
          </w:p>
        </w:tc>
      </w:tr>
      <w:tr w:rsidR="00F07B47" w:rsidRPr="005C2D3F" w14:paraId="09D0CD1B" w14:textId="77777777" w:rsidTr="00E26250">
        <w:tc>
          <w:tcPr>
            <w:tcW w:w="1948" w:type="pct"/>
          </w:tcPr>
          <w:p w14:paraId="09D0CD13" w14:textId="77777777" w:rsidR="00F07B47" w:rsidRPr="005C2D3F" w:rsidRDefault="00F07B47" w:rsidP="00F07B47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</w:t>
            </w:r>
            <w:r w:rsidRPr="005C2D3F">
              <w:rPr>
                <w:rFonts w:hint="cs"/>
                <w:sz w:val="28"/>
                <w:szCs w:val="28"/>
                <w:cs/>
              </w:rPr>
              <w:t>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9D0CD14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15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D0CD16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17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9D0CD18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  <w:tc>
          <w:tcPr>
            <w:tcW w:w="145" w:type="pct"/>
          </w:tcPr>
          <w:p w14:paraId="09D0CD19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9D0CD1A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(130,000)</w:t>
            </w:r>
          </w:p>
        </w:tc>
      </w:tr>
      <w:tr w:rsidR="00F07B47" w:rsidRPr="005C2D3F" w14:paraId="09D0CD24" w14:textId="77777777" w:rsidTr="00E26250">
        <w:tc>
          <w:tcPr>
            <w:tcW w:w="1948" w:type="pct"/>
          </w:tcPr>
          <w:p w14:paraId="09D0CD1C" w14:textId="77777777" w:rsidR="00F07B47" w:rsidRPr="005C2D3F" w:rsidRDefault="00F07B47" w:rsidP="00F07B47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9D0CD1D" w14:textId="77777777" w:rsidR="00F07B47" w:rsidRPr="005C2D3F" w:rsidRDefault="00F07B47" w:rsidP="00F07B47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1E" w14:textId="77777777" w:rsidR="00F07B47" w:rsidRPr="005C2D3F" w:rsidRDefault="00F07B47" w:rsidP="00F07B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09D0CD1F" w14:textId="77777777" w:rsidR="00F07B47" w:rsidRPr="005C2D3F" w:rsidRDefault="00F07B47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20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09D0CD21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  <w:tc>
          <w:tcPr>
            <w:tcW w:w="145" w:type="pct"/>
          </w:tcPr>
          <w:p w14:paraId="09D0CD22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09D0CD23" w14:textId="77777777" w:rsidR="00F07B47" w:rsidRPr="005C2D3F" w:rsidRDefault="00F07B47" w:rsidP="00F07B4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955,000</w:t>
            </w:r>
          </w:p>
        </w:tc>
      </w:tr>
      <w:tr w:rsidR="002420E1" w:rsidRPr="005C2D3F" w14:paraId="09D0CD2D" w14:textId="77777777" w:rsidTr="00A00C20">
        <w:trPr>
          <w:trHeight w:val="301"/>
        </w:trPr>
        <w:tc>
          <w:tcPr>
            <w:tcW w:w="1948" w:type="pct"/>
          </w:tcPr>
          <w:p w14:paraId="09D0CD25" w14:textId="77777777" w:rsidR="002420E1" w:rsidRPr="005C2D3F" w:rsidRDefault="002420E1" w:rsidP="002420E1">
            <w:pPr>
              <w:spacing w:line="240" w:lineRule="auto"/>
              <w:jc w:val="thaiDistribute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83" w:type="pct"/>
          </w:tcPr>
          <w:p w14:paraId="09D0CD26" w14:textId="77777777" w:rsidR="002420E1" w:rsidRPr="005C2D3F" w:rsidRDefault="002420E1" w:rsidP="002420E1">
            <w:pPr>
              <w:pStyle w:val="BodyText"/>
              <w:tabs>
                <w:tab w:val="decimal" w:pos="655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47" w:type="pct"/>
          </w:tcPr>
          <w:p w14:paraId="09D0CD27" w14:textId="77777777" w:rsidR="002420E1" w:rsidRPr="005C2D3F" w:rsidRDefault="002420E1" w:rsidP="00242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16" w:type="pct"/>
          </w:tcPr>
          <w:p w14:paraId="09D0CD28" w14:textId="77777777" w:rsidR="002420E1" w:rsidRPr="005C2D3F" w:rsidRDefault="002420E1" w:rsidP="002420E1">
            <w:pPr>
              <w:pStyle w:val="BodyText"/>
              <w:tabs>
                <w:tab w:val="decimal" w:pos="576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33" w:type="pct"/>
          </w:tcPr>
          <w:p w14:paraId="09D0CD29" w14:textId="77777777" w:rsidR="002420E1" w:rsidRPr="005C2D3F" w:rsidRDefault="002420E1" w:rsidP="002420E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70" w:type="pct"/>
          </w:tcPr>
          <w:p w14:paraId="09D0CD2A" w14:textId="77777777" w:rsidR="002420E1" w:rsidRPr="005C2D3F" w:rsidRDefault="002420E1" w:rsidP="002420E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14:paraId="09D0CD2B" w14:textId="77777777" w:rsidR="002420E1" w:rsidRPr="005C2D3F" w:rsidRDefault="002420E1" w:rsidP="002420E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658" w:type="pct"/>
          </w:tcPr>
          <w:p w14:paraId="09D0CD2C" w14:textId="77777777" w:rsidR="002420E1" w:rsidRPr="005C2D3F" w:rsidRDefault="002420E1" w:rsidP="002420E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2420E1" w:rsidRPr="005C2D3F" w14:paraId="09D0CD36" w14:textId="77777777" w:rsidTr="00E26250">
        <w:tc>
          <w:tcPr>
            <w:tcW w:w="1948" w:type="pct"/>
          </w:tcPr>
          <w:p w14:paraId="09D0CD2E" w14:textId="77777777" w:rsidR="002420E1" w:rsidRPr="005C2D3F" w:rsidRDefault="002420E1" w:rsidP="002420E1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3" w:type="pct"/>
          </w:tcPr>
          <w:p w14:paraId="09D0CD2F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9D0CD30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09D0CD31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9D0CD32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09D0CD33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D0CD34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9D0CD35" w14:textId="77777777" w:rsidR="002420E1" w:rsidRPr="005C2D3F" w:rsidRDefault="002420E1" w:rsidP="002420E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9F465A" w:rsidRPr="005C2D3F" w14:paraId="09D0CD3F" w14:textId="77777777" w:rsidTr="00E26250">
        <w:tc>
          <w:tcPr>
            <w:tcW w:w="1948" w:type="pct"/>
          </w:tcPr>
          <w:p w14:paraId="09D0CD37" w14:textId="77777777" w:rsidR="009F465A" w:rsidRPr="005C2D3F" w:rsidRDefault="009F465A" w:rsidP="009F465A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09D0CD38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66,860</w:t>
            </w:r>
          </w:p>
        </w:tc>
        <w:tc>
          <w:tcPr>
            <w:tcW w:w="147" w:type="pct"/>
          </w:tcPr>
          <w:p w14:paraId="09D0CD39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D3A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67,356</w:t>
            </w:r>
          </w:p>
        </w:tc>
        <w:tc>
          <w:tcPr>
            <w:tcW w:w="133" w:type="pct"/>
          </w:tcPr>
          <w:p w14:paraId="09D0CD3B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3C" w14:textId="77777777" w:rsidR="009F465A" w:rsidRPr="005C2D3F" w:rsidRDefault="009F465A" w:rsidP="00F07B47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D3D" w14:textId="77777777" w:rsidR="009F465A" w:rsidRPr="005C2D3F" w:rsidRDefault="009F465A" w:rsidP="009F46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09D0CD3E" w14:textId="77777777" w:rsidR="009F465A" w:rsidRPr="005C2D3F" w:rsidRDefault="009F465A" w:rsidP="00F07B47">
            <w:pPr>
              <w:pStyle w:val="BodyText"/>
              <w:tabs>
                <w:tab w:val="decimal" w:pos="486"/>
              </w:tabs>
              <w:spacing w:after="0"/>
              <w:ind w:left="-108" w:right="253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F465A" w:rsidRPr="005C2D3F" w14:paraId="09D0CD48" w14:textId="77777777" w:rsidTr="00E26250">
        <w:tc>
          <w:tcPr>
            <w:tcW w:w="1948" w:type="pct"/>
          </w:tcPr>
          <w:p w14:paraId="09D0CD40" w14:textId="77777777" w:rsidR="009F465A" w:rsidRPr="005C2D3F" w:rsidRDefault="009F465A" w:rsidP="009F465A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3" w:type="pct"/>
          </w:tcPr>
          <w:p w14:paraId="09D0CD41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(5,895)</w:t>
            </w:r>
          </w:p>
        </w:tc>
        <w:tc>
          <w:tcPr>
            <w:tcW w:w="147" w:type="pct"/>
          </w:tcPr>
          <w:p w14:paraId="09D0CD42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D43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(496)</w:t>
            </w:r>
          </w:p>
        </w:tc>
        <w:tc>
          <w:tcPr>
            <w:tcW w:w="133" w:type="pct"/>
          </w:tcPr>
          <w:p w14:paraId="09D0CD44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45" w14:textId="77777777" w:rsidR="009F465A" w:rsidRPr="005C2D3F" w:rsidRDefault="009F465A" w:rsidP="00F07B47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D46" w14:textId="77777777" w:rsidR="009F465A" w:rsidRPr="005C2D3F" w:rsidRDefault="009F465A" w:rsidP="009F46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D47" w14:textId="77777777" w:rsidR="009F465A" w:rsidRPr="005C2D3F" w:rsidRDefault="009F465A" w:rsidP="00F07B47">
            <w:pPr>
              <w:pStyle w:val="BodyText"/>
              <w:tabs>
                <w:tab w:val="decimal" w:pos="48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F465A" w:rsidRPr="005C2D3F" w14:paraId="09D0CD51" w14:textId="77777777" w:rsidTr="00E26250">
        <w:tc>
          <w:tcPr>
            <w:tcW w:w="1948" w:type="pct"/>
          </w:tcPr>
          <w:p w14:paraId="09D0CD49" w14:textId="77777777" w:rsidR="009F465A" w:rsidRPr="005C2D3F" w:rsidRDefault="009F465A" w:rsidP="009F465A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09D0CD4A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47" w:type="pct"/>
          </w:tcPr>
          <w:p w14:paraId="09D0CD4B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9D0CD4C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66,860</w:t>
            </w:r>
          </w:p>
        </w:tc>
        <w:tc>
          <w:tcPr>
            <w:tcW w:w="133" w:type="pct"/>
          </w:tcPr>
          <w:p w14:paraId="09D0CD4D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09D0CD4E" w14:textId="77777777" w:rsidR="009F465A" w:rsidRPr="005C2D3F" w:rsidRDefault="009F465A" w:rsidP="00F07B47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D4F" w14:textId="77777777" w:rsidR="009F465A" w:rsidRPr="005C2D3F" w:rsidRDefault="009F465A" w:rsidP="009F46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9D0CD50" w14:textId="77777777" w:rsidR="009F465A" w:rsidRPr="005C2D3F" w:rsidRDefault="009F465A" w:rsidP="00F07B47">
            <w:pPr>
              <w:pStyle w:val="BodyText"/>
              <w:tabs>
                <w:tab w:val="decimal" w:pos="48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9F465A" w:rsidRPr="005C2D3F" w14:paraId="09D0CD5A" w14:textId="77777777" w:rsidTr="00E26250">
        <w:tc>
          <w:tcPr>
            <w:tcW w:w="1948" w:type="pct"/>
          </w:tcPr>
          <w:p w14:paraId="09D0CD52" w14:textId="77777777" w:rsidR="009F465A" w:rsidRPr="005C2D3F" w:rsidRDefault="009F465A" w:rsidP="009F465A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9D0CD53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47" w:type="pct"/>
          </w:tcPr>
          <w:p w14:paraId="09D0CD54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D0CD55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(66,860)</w:t>
            </w:r>
          </w:p>
        </w:tc>
        <w:tc>
          <w:tcPr>
            <w:tcW w:w="133" w:type="pct"/>
          </w:tcPr>
          <w:p w14:paraId="09D0CD56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9D0CD57" w14:textId="77777777" w:rsidR="009F465A" w:rsidRPr="005C2D3F" w:rsidRDefault="009F465A" w:rsidP="00F07B47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D58" w14:textId="77777777" w:rsidR="009F465A" w:rsidRPr="005C2D3F" w:rsidRDefault="009F465A" w:rsidP="009F46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9D0CD59" w14:textId="77777777" w:rsidR="009F465A" w:rsidRPr="005C2D3F" w:rsidRDefault="009F465A" w:rsidP="00F07B47">
            <w:pPr>
              <w:pStyle w:val="BodyText"/>
              <w:tabs>
                <w:tab w:val="decimal" w:pos="486"/>
              </w:tabs>
              <w:spacing w:after="0"/>
              <w:ind w:left="-108" w:right="253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F465A" w:rsidRPr="005C2D3F" w14:paraId="09D0CD63" w14:textId="77777777" w:rsidTr="00E26250">
        <w:tc>
          <w:tcPr>
            <w:tcW w:w="1948" w:type="pct"/>
          </w:tcPr>
          <w:p w14:paraId="09D0CD5B" w14:textId="77777777" w:rsidR="009F465A" w:rsidRPr="005C2D3F" w:rsidRDefault="009F465A" w:rsidP="009F465A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9D0CD5C" w14:textId="77777777" w:rsidR="009F465A" w:rsidRPr="005C2D3F" w:rsidRDefault="009F465A" w:rsidP="009F465A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5D" w14:textId="77777777" w:rsidR="009F465A" w:rsidRPr="005C2D3F" w:rsidRDefault="009F465A" w:rsidP="009F465A">
            <w:pPr>
              <w:pStyle w:val="BodyText"/>
              <w:tabs>
                <w:tab w:val="decimal" w:pos="1244"/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09D0CD5E" w14:textId="77777777" w:rsidR="009F465A" w:rsidRPr="005C2D3F" w:rsidRDefault="009F465A" w:rsidP="00F07B47">
            <w:pPr>
              <w:pStyle w:val="BodyText"/>
              <w:tabs>
                <w:tab w:val="decimal" w:pos="543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5F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09D0CD60" w14:textId="77777777" w:rsidR="009F465A" w:rsidRPr="005C2D3F" w:rsidRDefault="009F465A" w:rsidP="00F07B47">
            <w:pPr>
              <w:pStyle w:val="BodyText"/>
              <w:tabs>
                <w:tab w:val="decimal" w:pos="57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CD61" w14:textId="77777777" w:rsidR="009F465A" w:rsidRPr="005C2D3F" w:rsidRDefault="009F465A" w:rsidP="009F465A">
            <w:pPr>
              <w:pStyle w:val="BodyText"/>
              <w:tabs>
                <w:tab w:val="decimal" w:pos="647"/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09D0CD62" w14:textId="77777777" w:rsidR="009F465A" w:rsidRPr="005C2D3F" w:rsidRDefault="009F465A" w:rsidP="00F07B47">
            <w:pPr>
              <w:pStyle w:val="BodyText"/>
              <w:tabs>
                <w:tab w:val="decimal" w:pos="486"/>
              </w:tabs>
              <w:spacing w:after="0"/>
              <w:ind w:left="-108" w:right="253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386FED" w:rsidRPr="005C2D3F" w14:paraId="09D0CD66" w14:textId="77777777" w:rsidTr="00A00C20">
        <w:trPr>
          <w:trHeight w:val="70"/>
          <w:tblHeader/>
        </w:trPr>
        <w:tc>
          <w:tcPr>
            <w:tcW w:w="1948" w:type="pct"/>
          </w:tcPr>
          <w:p w14:paraId="09D0CD64" w14:textId="77777777" w:rsidR="00386FED" w:rsidRPr="005C2D3F" w:rsidRDefault="00386FED" w:rsidP="009F465A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7"/>
          </w:tcPr>
          <w:p w14:paraId="09D0CD65" w14:textId="77777777" w:rsidR="00386FED" w:rsidRPr="005C2D3F" w:rsidRDefault="00386FED" w:rsidP="00A15FAE">
            <w:pPr>
              <w:pStyle w:val="BodyText"/>
              <w:spacing w:after="0"/>
              <w:ind w:right="-110"/>
              <w:rPr>
                <w:sz w:val="30"/>
                <w:szCs w:val="30"/>
                <w:cs/>
              </w:rPr>
            </w:pPr>
          </w:p>
        </w:tc>
      </w:tr>
      <w:tr w:rsidR="009F465A" w:rsidRPr="005C2D3F" w14:paraId="09D0CD69" w14:textId="77777777" w:rsidTr="00A00C20">
        <w:trPr>
          <w:trHeight w:val="70"/>
          <w:tblHeader/>
        </w:trPr>
        <w:tc>
          <w:tcPr>
            <w:tcW w:w="1948" w:type="pct"/>
          </w:tcPr>
          <w:p w14:paraId="09D0CD67" w14:textId="77777777" w:rsidR="009F465A" w:rsidRPr="005C2D3F" w:rsidRDefault="009F465A" w:rsidP="00723A30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3052" w:type="pct"/>
            <w:gridSpan w:val="7"/>
          </w:tcPr>
          <w:p w14:paraId="09D0CD68" w14:textId="77777777" w:rsidR="009F465A" w:rsidRPr="005C2D3F" w:rsidRDefault="009F465A" w:rsidP="00A15FAE">
            <w:pPr>
              <w:pStyle w:val="BodyText"/>
              <w:spacing w:after="0"/>
              <w:ind w:right="-110"/>
              <w:rPr>
                <w:sz w:val="30"/>
                <w:szCs w:val="30"/>
                <w:cs/>
              </w:rPr>
            </w:pPr>
          </w:p>
        </w:tc>
      </w:tr>
      <w:tr w:rsidR="009F465A" w:rsidRPr="005C2D3F" w14:paraId="09D0CD72" w14:textId="77777777" w:rsidTr="00E26250">
        <w:trPr>
          <w:trHeight w:val="371"/>
          <w:tblHeader/>
        </w:trPr>
        <w:tc>
          <w:tcPr>
            <w:tcW w:w="1948" w:type="pct"/>
          </w:tcPr>
          <w:p w14:paraId="09D0CD6A" w14:textId="77777777" w:rsidR="009F465A" w:rsidRPr="005C2D3F" w:rsidRDefault="009F465A" w:rsidP="009F465A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83" w:type="pct"/>
          </w:tcPr>
          <w:p w14:paraId="09D0CD6B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66,860</w:t>
            </w:r>
          </w:p>
        </w:tc>
        <w:tc>
          <w:tcPr>
            <w:tcW w:w="147" w:type="pct"/>
          </w:tcPr>
          <w:p w14:paraId="09D0CD6C" w14:textId="77777777" w:rsidR="009F465A" w:rsidRPr="005C2D3F" w:rsidRDefault="009F465A" w:rsidP="009F465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D6D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67,356</w:t>
            </w:r>
          </w:p>
        </w:tc>
        <w:tc>
          <w:tcPr>
            <w:tcW w:w="133" w:type="pct"/>
          </w:tcPr>
          <w:p w14:paraId="09D0CD6E" w14:textId="77777777" w:rsidR="009F465A" w:rsidRPr="005C2D3F" w:rsidRDefault="009F465A" w:rsidP="009F465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6F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1,085,000</w:t>
            </w:r>
          </w:p>
        </w:tc>
        <w:tc>
          <w:tcPr>
            <w:tcW w:w="145" w:type="pct"/>
          </w:tcPr>
          <w:p w14:paraId="09D0CD70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D71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726,077</w:t>
            </w:r>
          </w:p>
        </w:tc>
      </w:tr>
      <w:tr w:rsidR="00A00C20" w:rsidRPr="005C2D3F" w14:paraId="09D0CD7B" w14:textId="77777777" w:rsidTr="00E26250">
        <w:trPr>
          <w:trHeight w:val="317"/>
          <w:tblHeader/>
        </w:trPr>
        <w:tc>
          <w:tcPr>
            <w:tcW w:w="1948" w:type="pct"/>
          </w:tcPr>
          <w:p w14:paraId="09D0CD73" w14:textId="77777777" w:rsidR="00A00C20" w:rsidRPr="005C2D3F" w:rsidRDefault="00A00C20" w:rsidP="00A00C20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3" w:type="pct"/>
          </w:tcPr>
          <w:p w14:paraId="09D0CD74" w14:textId="77777777" w:rsidR="00A00C20" w:rsidRPr="005C2D3F" w:rsidRDefault="00A00C20" w:rsidP="00A00C20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75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D76" w14:textId="77777777" w:rsidR="00A00C20" w:rsidRPr="005C2D3F" w:rsidRDefault="00A00C20" w:rsidP="00A00C20">
            <w:pPr>
              <w:pStyle w:val="BodyText"/>
              <w:tabs>
                <w:tab w:val="decimal" w:pos="575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77" w14:textId="77777777" w:rsidR="00A00C20" w:rsidRPr="005C2D3F" w:rsidRDefault="00A00C20" w:rsidP="00A00C20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78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3,017,045</w:t>
            </w:r>
          </w:p>
        </w:tc>
        <w:tc>
          <w:tcPr>
            <w:tcW w:w="145" w:type="pct"/>
          </w:tcPr>
          <w:p w14:paraId="09D0CD79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D7A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2,128,500</w:t>
            </w:r>
          </w:p>
        </w:tc>
      </w:tr>
      <w:tr w:rsidR="00A00C20" w:rsidRPr="005C2D3F" w14:paraId="09D0CD84" w14:textId="77777777" w:rsidTr="00E26250">
        <w:trPr>
          <w:trHeight w:val="317"/>
          <w:tblHeader/>
        </w:trPr>
        <w:tc>
          <w:tcPr>
            <w:tcW w:w="1948" w:type="pct"/>
          </w:tcPr>
          <w:p w14:paraId="09D0CD7C" w14:textId="77777777" w:rsidR="00A00C20" w:rsidRPr="005C2D3F" w:rsidRDefault="00A00C20" w:rsidP="00A00C20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3" w:type="pct"/>
          </w:tcPr>
          <w:p w14:paraId="09D0CD7D" w14:textId="77777777" w:rsidR="00A00C20" w:rsidRPr="005C2D3F" w:rsidRDefault="00A00C20" w:rsidP="00A00C20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7E" w14:textId="77777777" w:rsidR="00A00C20" w:rsidRPr="005C2D3F" w:rsidRDefault="00A00C20" w:rsidP="00A00C20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CD7F" w14:textId="77777777" w:rsidR="00A00C20" w:rsidRPr="005C2D3F" w:rsidRDefault="00A00C20" w:rsidP="00A00C20">
            <w:pPr>
              <w:pStyle w:val="BodyText"/>
              <w:tabs>
                <w:tab w:val="decimal" w:pos="575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80" w14:textId="77777777" w:rsidR="00A00C20" w:rsidRPr="005C2D3F" w:rsidRDefault="00A00C20" w:rsidP="00A00C20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81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(3,563,312)</w:t>
            </w:r>
          </w:p>
        </w:tc>
        <w:tc>
          <w:tcPr>
            <w:tcW w:w="145" w:type="pct"/>
          </w:tcPr>
          <w:p w14:paraId="09D0CD82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</w:tcPr>
          <w:p w14:paraId="09D0CD83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(1,769,577)</w:t>
            </w:r>
          </w:p>
        </w:tc>
      </w:tr>
      <w:tr w:rsidR="009F465A" w:rsidRPr="005C2D3F" w14:paraId="09D0CD8D" w14:textId="77777777" w:rsidTr="00F07B47">
        <w:trPr>
          <w:trHeight w:val="393"/>
          <w:tblHeader/>
        </w:trPr>
        <w:tc>
          <w:tcPr>
            <w:tcW w:w="1948" w:type="pct"/>
            <w:shd w:val="clear" w:color="auto" w:fill="auto"/>
          </w:tcPr>
          <w:p w14:paraId="09D0CD85" w14:textId="77777777" w:rsidR="009F465A" w:rsidRPr="005C2D3F" w:rsidRDefault="009F465A" w:rsidP="009F465A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9D0CD86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(5,895)</w:t>
            </w:r>
          </w:p>
        </w:tc>
        <w:tc>
          <w:tcPr>
            <w:tcW w:w="147" w:type="pct"/>
          </w:tcPr>
          <w:p w14:paraId="09D0CD87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9D0CD88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(496)</w:t>
            </w:r>
          </w:p>
        </w:tc>
        <w:tc>
          <w:tcPr>
            <w:tcW w:w="133" w:type="pct"/>
          </w:tcPr>
          <w:p w14:paraId="09D0CD89" w14:textId="77777777" w:rsidR="009F465A" w:rsidRPr="005C2D3F" w:rsidRDefault="009F465A" w:rsidP="009F465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09D0CD8A" w14:textId="77777777" w:rsidR="009F465A" w:rsidRPr="005C2D3F" w:rsidRDefault="009F465A" w:rsidP="00F07B47">
            <w:pPr>
              <w:pStyle w:val="BodyText"/>
              <w:tabs>
                <w:tab w:val="decimal" w:pos="7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D0CD8B" w14:textId="77777777" w:rsidR="009F465A" w:rsidRPr="005C2D3F" w:rsidRDefault="009F465A" w:rsidP="00F07B47">
            <w:pPr>
              <w:pStyle w:val="BodyText"/>
              <w:tabs>
                <w:tab w:val="decimal" w:pos="718"/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9D0CD8C" w14:textId="77777777" w:rsidR="009F465A" w:rsidRPr="005C2D3F" w:rsidRDefault="009F465A" w:rsidP="00F07B47">
            <w:pPr>
              <w:pStyle w:val="BodyText"/>
              <w:tabs>
                <w:tab w:val="decimal" w:pos="62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9F465A" w:rsidRPr="005C2D3F" w14:paraId="09D0CD96" w14:textId="77777777" w:rsidTr="00E26250">
        <w:trPr>
          <w:trHeight w:val="443"/>
          <w:tblHeader/>
        </w:trPr>
        <w:tc>
          <w:tcPr>
            <w:tcW w:w="1948" w:type="pct"/>
            <w:shd w:val="clear" w:color="auto" w:fill="auto"/>
          </w:tcPr>
          <w:p w14:paraId="09D0CD8E" w14:textId="77777777" w:rsidR="009F465A" w:rsidRPr="005C2D3F" w:rsidRDefault="009F465A" w:rsidP="009F465A">
            <w:pPr>
              <w:rPr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09D0CD8F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47" w:type="pct"/>
          </w:tcPr>
          <w:p w14:paraId="09D0CD90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9D0CD91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66,860</w:t>
            </w:r>
          </w:p>
        </w:tc>
        <w:tc>
          <w:tcPr>
            <w:tcW w:w="133" w:type="pct"/>
          </w:tcPr>
          <w:p w14:paraId="09D0CD92" w14:textId="77777777" w:rsidR="009F465A" w:rsidRPr="005C2D3F" w:rsidRDefault="009F465A" w:rsidP="009F465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9D0CD93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538,733</w:t>
            </w:r>
          </w:p>
        </w:tc>
        <w:tc>
          <w:tcPr>
            <w:tcW w:w="145" w:type="pct"/>
            <w:shd w:val="clear" w:color="auto" w:fill="auto"/>
          </w:tcPr>
          <w:p w14:paraId="09D0CD94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9D0CD95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1,085,000</w:t>
            </w:r>
          </w:p>
        </w:tc>
      </w:tr>
      <w:tr w:rsidR="009F465A" w:rsidRPr="005C2D3F" w14:paraId="09D0CD9F" w14:textId="77777777" w:rsidTr="00E26250">
        <w:trPr>
          <w:trHeight w:val="443"/>
          <w:tblHeader/>
        </w:trPr>
        <w:tc>
          <w:tcPr>
            <w:tcW w:w="1948" w:type="pct"/>
            <w:shd w:val="clear" w:color="auto" w:fill="auto"/>
          </w:tcPr>
          <w:p w14:paraId="09D0CD97" w14:textId="77777777" w:rsidR="009F465A" w:rsidRPr="005C2D3F" w:rsidRDefault="009F465A" w:rsidP="009F465A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9D0CD98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(60,965)</w:t>
            </w:r>
          </w:p>
        </w:tc>
        <w:tc>
          <w:tcPr>
            <w:tcW w:w="147" w:type="pct"/>
          </w:tcPr>
          <w:p w14:paraId="09D0CD99" w14:textId="77777777" w:rsidR="009F465A" w:rsidRPr="005C2D3F" w:rsidRDefault="009F465A" w:rsidP="009F46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9D0CD9A" w14:textId="77777777" w:rsidR="009F465A" w:rsidRPr="005C2D3F" w:rsidRDefault="009F465A" w:rsidP="009F465A">
            <w:pPr>
              <w:pStyle w:val="BodyText"/>
              <w:tabs>
                <w:tab w:val="decimal" w:pos="1331"/>
              </w:tabs>
              <w:spacing w:after="0"/>
              <w:ind w:left="-108" w:right="-4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(66,860)</w:t>
            </w:r>
          </w:p>
        </w:tc>
        <w:tc>
          <w:tcPr>
            <w:tcW w:w="133" w:type="pct"/>
          </w:tcPr>
          <w:p w14:paraId="09D0CD9B" w14:textId="77777777" w:rsidR="009F465A" w:rsidRPr="005C2D3F" w:rsidRDefault="009F465A" w:rsidP="009F465A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09D0CD9C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14:paraId="09D0CD9D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9D0CD9E" w14:textId="77777777" w:rsidR="009F465A" w:rsidRPr="005C2D3F" w:rsidRDefault="009F465A" w:rsidP="009F465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(130,000)</w:t>
            </w:r>
          </w:p>
        </w:tc>
      </w:tr>
      <w:tr w:rsidR="00A00C20" w:rsidRPr="005C2D3F" w14:paraId="09D0CDA8" w14:textId="77777777" w:rsidTr="00E26250">
        <w:trPr>
          <w:trHeight w:val="366"/>
          <w:tblHeader/>
        </w:trPr>
        <w:tc>
          <w:tcPr>
            <w:tcW w:w="1948" w:type="pct"/>
          </w:tcPr>
          <w:p w14:paraId="09D0CDA0" w14:textId="77777777" w:rsidR="00A00C20" w:rsidRPr="005C2D3F" w:rsidRDefault="00A00C20" w:rsidP="00A00C20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09D0CDA1" w14:textId="77777777" w:rsidR="00A00C20" w:rsidRPr="005C2D3F" w:rsidRDefault="00A00C20" w:rsidP="00A00C20">
            <w:pPr>
              <w:pStyle w:val="BodyText"/>
              <w:tabs>
                <w:tab w:val="decimal" w:pos="576"/>
              </w:tabs>
              <w:spacing w:after="0"/>
              <w:ind w:left="-108" w:right="163" w:hanging="9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D0CDA2" w14:textId="77777777" w:rsidR="00A00C20" w:rsidRPr="005C2D3F" w:rsidRDefault="00A00C20" w:rsidP="00A00C20">
            <w:pPr>
              <w:pStyle w:val="BodyText"/>
              <w:tabs>
                <w:tab w:val="decimal" w:pos="576"/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9D0CDA3" w14:textId="77777777" w:rsidR="00A00C20" w:rsidRPr="005C2D3F" w:rsidRDefault="00A00C20" w:rsidP="00A00C20">
            <w:pPr>
              <w:pStyle w:val="BodyText"/>
              <w:tabs>
                <w:tab w:val="decimal" w:pos="57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D0CDA4" w14:textId="77777777" w:rsidR="00A00C20" w:rsidRPr="005C2D3F" w:rsidRDefault="00A00C20" w:rsidP="00A00C20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9D0CDA5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498,733</w:t>
            </w:r>
          </w:p>
        </w:tc>
        <w:tc>
          <w:tcPr>
            <w:tcW w:w="145" w:type="pct"/>
          </w:tcPr>
          <w:p w14:paraId="09D0CDA6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09D0CDA7" w14:textId="77777777" w:rsidR="00A00C20" w:rsidRPr="005C2D3F" w:rsidRDefault="00A00C20" w:rsidP="00A00C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955,000</w:t>
            </w:r>
          </w:p>
        </w:tc>
      </w:tr>
    </w:tbl>
    <w:p w14:paraId="09D0CDA9" w14:textId="77777777" w:rsidR="00C6352E" w:rsidRPr="005C2D3F" w:rsidRDefault="00C6352E">
      <w:pPr>
        <w:rPr>
          <w:sz w:val="30"/>
          <w:szCs w:val="30"/>
        </w:rPr>
      </w:pPr>
    </w:p>
    <w:p w14:paraId="09D0CDAA" w14:textId="77777777" w:rsidR="00C6352E" w:rsidRPr="005C2D3F" w:rsidRDefault="00C6352E">
      <w:pPr>
        <w:spacing w:line="240" w:lineRule="auto"/>
        <w:rPr>
          <w:sz w:val="30"/>
          <w:szCs w:val="30"/>
        </w:rPr>
      </w:pPr>
      <w:r w:rsidRPr="005C2D3F">
        <w:rPr>
          <w:sz w:val="30"/>
          <w:szCs w:val="30"/>
        </w:rPr>
        <w:br w:type="page"/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257"/>
        <w:gridCol w:w="83"/>
        <w:gridCol w:w="188"/>
        <w:gridCol w:w="50"/>
        <w:gridCol w:w="1090"/>
        <w:gridCol w:w="240"/>
        <w:gridCol w:w="1238"/>
        <w:gridCol w:w="61"/>
        <w:gridCol w:w="209"/>
        <w:gridCol w:w="30"/>
        <w:gridCol w:w="1192"/>
      </w:tblGrid>
      <w:tr w:rsidR="0026628C" w:rsidRPr="005C2D3F" w14:paraId="09D0CDAF" w14:textId="77777777" w:rsidTr="00723A30">
        <w:trPr>
          <w:trHeight w:val="578"/>
        </w:trPr>
        <w:tc>
          <w:tcPr>
            <w:tcW w:w="1949" w:type="pct"/>
            <w:vAlign w:val="bottom"/>
          </w:tcPr>
          <w:p w14:paraId="09D0CDAB" w14:textId="77777777" w:rsidR="0026628C" w:rsidRPr="005C2D3F" w:rsidRDefault="00E470FA" w:rsidP="00723A30">
            <w:pPr>
              <w:pStyle w:val="BodyText"/>
              <w:spacing w:after="0"/>
              <w:ind w:left="-108" w:right="-110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4" w:type="pct"/>
            <w:gridSpan w:val="5"/>
            <w:vAlign w:val="bottom"/>
          </w:tcPr>
          <w:p w14:paraId="09D0CDAC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9D0CDAD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7" w:type="pct"/>
            <w:gridSpan w:val="5"/>
            <w:vAlign w:val="bottom"/>
          </w:tcPr>
          <w:p w14:paraId="09D0CDAE" w14:textId="77777777" w:rsidR="0026628C" w:rsidRPr="005C2D3F" w:rsidRDefault="0026628C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DB8" w14:textId="77777777" w:rsidTr="00C6352E">
        <w:tc>
          <w:tcPr>
            <w:tcW w:w="1949" w:type="pct"/>
          </w:tcPr>
          <w:p w14:paraId="09D0CDB0" w14:textId="77777777" w:rsidR="0031469B" w:rsidRPr="005C2D3F" w:rsidRDefault="0031469B" w:rsidP="00E470F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09D0CDB1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DF525C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47" w:type="pct"/>
            <w:gridSpan w:val="2"/>
          </w:tcPr>
          <w:p w14:paraId="09D0CDB2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9D0CDB3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DF525C" w:rsidRPr="005C2D3F">
              <w:rPr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9D0CDB4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B5" w14:textId="77777777" w:rsidR="0031469B" w:rsidRPr="005C2D3F" w:rsidRDefault="0031469B" w:rsidP="0031469B">
            <w:pPr>
              <w:pStyle w:val="BodyText"/>
              <w:spacing w:after="0"/>
              <w:ind w:left="-1023" w:right="-110" w:firstLine="915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DF525C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46" w:type="pct"/>
            <w:gridSpan w:val="2"/>
          </w:tcPr>
          <w:p w14:paraId="09D0CDB6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09D0CDB7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DF525C" w:rsidRPr="005C2D3F">
              <w:rPr>
                <w:sz w:val="30"/>
                <w:szCs w:val="30"/>
              </w:rPr>
              <w:t>9</w:t>
            </w:r>
          </w:p>
        </w:tc>
      </w:tr>
      <w:tr w:rsidR="00750C28" w:rsidRPr="005C2D3F" w14:paraId="09D0CDBB" w14:textId="77777777" w:rsidTr="00C95BB1">
        <w:tc>
          <w:tcPr>
            <w:tcW w:w="1949" w:type="pct"/>
          </w:tcPr>
          <w:p w14:paraId="09D0CDB9" w14:textId="77777777" w:rsidR="007A271E" w:rsidRPr="005C2D3F" w:rsidRDefault="007A271E" w:rsidP="007A271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1" w:type="pct"/>
            <w:gridSpan w:val="11"/>
          </w:tcPr>
          <w:p w14:paraId="09D0CDBA" w14:textId="77777777" w:rsidR="007A271E" w:rsidRPr="005C2D3F" w:rsidRDefault="007A271E" w:rsidP="007A271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7F1" w:rsidRPr="005C2D3F" w14:paraId="09D0CDC4" w14:textId="77777777" w:rsidTr="00C6352E">
        <w:tc>
          <w:tcPr>
            <w:tcW w:w="1949" w:type="pct"/>
          </w:tcPr>
          <w:p w14:paraId="09D0CDBC" w14:textId="77777777" w:rsidR="00C777F1" w:rsidRPr="005C2D3F" w:rsidRDefault="00C777F1" w:rsidP="00C777F1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09D0CDBD" w14:textId="77777777" w:rsidR="00C777F1" w:rsidRPr="005C2D3F" w:rsidRDefault="005A07A9" w:rsidP="00F07B4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9D0CDBE" w14:textId="77777777" w:rsidR="00C777F1" w:rsidRPr="005C2D3F" w:rsidRDefault="00C777F1" w:rsidP="00C777F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9D0CDBF" w14:textId="77777777" w:rsidR="00C777F1" w:rsidRPr="005C2D3F" w:rsidRDefault="00C777F1" w:rsidP="00C777F1">
            <w:pPr>
              <w:pStyle w:val="BodyText"/>
              <w:tabs>
                <w:tab w:val="decimal" w:pos="575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D0CDC0" w14:textId="77777777" w:rsidR="00C777F1" w:rsidRPr="005C2D3F" w:rsidRDefault="00C777F1" w:rsidP="00C777F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C1" w14:textId="77777777" w:rsidR="00C777F1" w:rsidRPr="005C2D3F" w:rsidRDefault="005A07A9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706,450</w:t>
            </w:r>
          </w:p>
        </w:tc>
        <w:tc>
          <w:tcPr>
            <w:tcW w:w="146" w:type="pct"/>
            <w:gridSpan w:val="2"/>
          </w:tcPr>
          <w:p w14:paraId="09D0CDC2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14:paraId="09D0CDC3" w14:textId="77777777" w:rsidR="00C777F1" w:rsidRPr="005C2D3F" w:rsidRDefault="00C777F1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588,332</w:t>
            </w:r>
          </w:p>
        </w:tc>
      </w:tr>
      <w:tr w:rsidR="00C777F1" w:rsidRPr="005C2D3F" w14:paraId="09D0CDCD" w14:textId="77777777" w:rsidTr="00C6352E">
        <w:tc>
          <w:tcPr>
            <w:tcW w:w="1949" w:type="pct"/>
          </w:tcPr>
          <w:p w14:paraId="09D0CDC5" w14:textId="77777777" w:rsidR="00C777F1" w:rsidRPr="005C2D3F" w:rsidRDefault="00C777F1" w:rsidP="00C777F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0" w:type="pct"/>
          </w:tcPr>
          <w:p w14:paraId="09D0CDC6" w14:textId="77777777" w:rsidR="00C777F1" w:rsidRPr="005C2D3F" w:rsidRDefault="005A07A9" w:rsidP="00F07B4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9D0CDC7" w14:textId="77777777" w:rsidR="00C777F1" w:rsidRPr="005C2D3F" w:rsidRDefault="00C777F1" w:rsidP="00C777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9D0CDC8" w14:textId="77777777" w:rsidR="00C777F1" w:rsidRPr="005C2D3F" w:rsidRDefault="00C777F1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114</w:t>
            </w:r>
          </w:p>
        </w:tc>
        <w:tc>
          <w:tcPr>
            <w:tcW w:w="130" w:type="pct"/>
          </w:tcPr>
          <w:p w14:paraId="09D0CDC9" w14:textId="77777777" w:rsidR="00C777F1" w:rsidRPr="005C2D3F" w:rsidRDefault="00C777F1" w:rsidP="00C777F1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09D0CDCA" w14:textId="77777777" w:rsidR="00C777F1" w:rsidRPr="005C2D3F" w:rsidRDefault="005A07A9" w:rsidP="00C777F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9D0CDCB" w14:textId="77777777" w:rsidR="00C777F1" w:rsidRPr="005C2D3F" w:rsidRDefault="00C777F1" w:rsidP="00C777F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09D0CDCC" w14:textId="77777777" w:rsidR="00C777F1" w:rsidRPr="005C2D3F" w:rsidRDefault="00C777F1" w:rsidP="00C777F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C777F1" w:rsidRPr="005C2D3F" w14:paraId="09D0CDD6" w14:textId="77777777" w:rsidTr="00C6352E">
        <w:tc>
          <w:tcPr>
            <w:tcW w:w="1949" w:type="pct"/>
          </w:tcPr>
          <w:p w14:paraId="09D0CDCE" w14:textId="77777777" w:rsidR="00C777F1" w:rsidRPr="005C2D3F" w:rsidRDefault="00C777F1" w:rsidP="00C777F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09D0CDCF" w14:textId="77777777" w:rsidR="00C777F1" w:rsidRPr="005C2D3F" w:rsidRDefault="005A07A9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568,595</w:t>
            </w:r>
          </w:p>
        </w:tc>
        <w:tc>
          <w:tcPr>
            <w:tcW w:w="147" w:type="pct"/>
            <w:gridSpan w:val="2"/>
          </w:tcPr>
          <w:p w14:paraId="09D0CDD0" w14:textId="77777777" w:rsidR="00C777F1" w:rsidRPr="005C2D3F" w:rsidRDefault="00C777F1" w:rsidP="00C777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9D0CDD1" w14:textId="77777777" w:rsidR="00C777F1" w:rsidRPr="005C2D3F" w:rsidRDefault="00C777F1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618,842</w:t>
            </w:r>
          </w:p>
        </w:tc>
        <w:tc>
          <w:tcPr>
            <w:tcW w:w="130" w:type="pct"/>
          </w:tcPr>
          <w:p w14:paraId="09D0CDD2" w14:textId="77777777" w:rsidR="00C777F1" w:rsidRPr="005C2D3F" w:rsidRDefault="00C777F1" w:rsidP="00C777F1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DD3" w14:textId="77777777" w:rsidR="00C777F1" w:rsidRPr="005C2D3F" w:rsidRDefault="005A07A9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12,364</w:t>
            </w:r>
          </w:p>
        </w:tc>
        <w:tc>
          <w:tcPr>
            <w:tcW w:w="146" w:type="pct"/>
            <w:gridSpan w:val="2"/>
          </w:tcPr>
          <w:p w14:paraId="09D0CDD4" w14:textId="77777777" w:rsidR="00C777F1" w:rsidRPr="005C2D3F" w:rsidRDefault="00C777F1" w:rsidP="00C777F1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09D0CDD5" w14:textId="77777777" w:rsidR="00C777F1" w:rsidRPr="005C2D3F" w:rsidRDefault="00C777F1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7,957</w:t>
            </w:r>
          </w:p>
        </w:tc>
      </w:tr>
      <w:tr w:rsidR="00C777F1" w:rsidRPr="005C2D3F" w14:paraId="09D0CDDF" w14:textId="77777777" w:rsidTr="00C6352E">
        <w:tc>
          <w:tcPr>
            <w:tcW w:w="1949" w:type="pct"/>
          </w:tcPr>
          <w:p w14:paraId="09D0CDD7" w14:textId="77777777" w:rsidR="00C777F1" w:rsidRPr="005C2D3F" w:rsidRDefault="00C777F1" w:rsidP="00C777F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D0CDD8" w14:textId="77777777" w:rsidR="00C777F1" w:rsidRPr="005C2D3F" w:rsidRDefault="008B71AB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568,595</w:t>
            </w:r>
          </w:p>
        </w:tc>
        <w:tc>
          <w:tcPr>
            <w:tcW w:w="147" w:type="pct"/>
            <w:gridSpan w:val="2"/>
          </w:tcPr>
          <w:p w14:paraId="09D0CDD9" w14:textId="77777777" w:rsidR="00C777F1" w:rsidRPr="005C2D3F" w:rsidRDefault="00C777F1" w:rsidP="00C777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0CDDA" w14:textId="77777777" w:rsidR="00C777F1" w:rsidRPr="005C2D3F" w:rsidRDefault="00C777F1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618,956</w:t>
            </w:r>
          </w:p>
        </w:tc>
        <w:tc>
          <w:tcPr>
            <w:tcW w:w="130" w:type="pct"/>
          </w:tcPr>
          <w:p w14:paraId="09D0CDDB" w14:textId="77777777" w:rsidR="00C777F1" w:rsidRPr="005C2D3F" w:rsidRDefault="00C777F1" w:rsidP="00C777F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9D0CDDC" w14:textId="77777777" w:rsidR="00C777F1" w:rsidRPr="005C2D3F" w:rsidRDefault="005A07A9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718,814</w:t>
            </w:r>
          </w:p>
        </w:tc>
        <w:tc>
          <w:tcPr>
            <w:tcW w:w="146" w:type="pct"/>
            <w:gridSpan w:val="2"/>
          </w:tcPr>
          <w:p w14:paraId="09D0CDDD" w14:textId="77777777" w:rsidR="00C777F1" w:rsidRPr="005C2D3F" w:rsidRDefault="00C777F1" w:rsidP="00C777F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0CDDE" w14:textId="77777777" w:rsidR="00C777F1" w:rsidRPr="005C2D3F" w:rsidRDefault="00C777F1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596,289</w:t>
            </w:r>
          </w:p>
        </w:tc>
      </w:tr>
      <w:tr w:rsidR="00C777F1" w:rsidRPr="005C2D3F" w14:paraId="09D0CDE8" w14:textId="77777777" w:rsidTr="00C6352E">
        <w:trPr>
          <w:trHeight w:val="461"/>
        </w:trPr>
        <w:tc>
          <w:tcPr>
            <w:tcW w:w="1949" w:type="pct"/>
          </w:tcPr>
          <w:p w14:paraId="09D0CDE0" w14:textId="77777777" w:rsidR="00E26250" w:rsidRPr="005C2D3F" w:rsidRDefault="00E26250" w:rsidP="00C777F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9D0CDE1" w14:textId="77777777" w:rsidR="00C777F1" w:rsidRPr="005C2D3F" w:rsidRDefault="00C777F1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9D0CDE2" w14:textId="77777777" w:rsidR="00C777F1" w:rsidRPr="005C2D3F" w:rsidRDefault="00C777F1" w:rsidP="00C777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09D0CDE3" w14:textId="77777777" w:rsidR="00C777F1" w:rsidRPr="005C2D3F" w:rsidRDefault="00C777F1" w:rsidP="00C777F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9D0CDE4" w14:textId="77777777" w:rsidR="00C777F1" w:rsidRPr="005C2D3F" w:rsidRDefault="00C777F1" w:rsidP="00C777F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9D0CDE5" w14:textId="77777777" w:rsidR="00C777F1" w:rsidRPr="005C2D3F" w:rsidRDefault="00C777F1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9D0CDE6" w14:textId="77777777" w:rsidR="00C777F1" w:rsidRPr="005C2D3F" w:rsidRDefault="00C777F1" w:rsidP="00C777F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tcBorders>
              <w:top w:val="double" w:sz="4" w:space="0" w:color="auto"/>
            </w:tcBorders>
          </w:tcPr>
          <w:p w14:paraId="09D0CDE7" w14:textId="77777777" w:rsidR="00C777F1" w:rsidRPr="005C2D3F" w:rsidRDefault="00C777F1" w:rsidP="00C777F1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C777F1" w:rsidRPr="005C2D3F" w14:paraId="09D0CDEE" w14:textId="77777777" w:rsidTr="00C6352E">
        <w:tc>
          <w:tcPr>
            <w:tcW w:w="1949" w:type="pct"/>
          </w:tcPr>
          <w:p w14:paraId="09D0CDE9" w14:textId="77777777" w:rsidR="004612C6" w:rsidRPr="005C2D3F" w:rsidRDefault="00C777F1" w:rsidP="004612C6">
            <w:pPr>
              <w:spacing w:line="340" w:lineRule="exact"/>
              <w:ind w:left="162" w:hanging="162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br w:type="page"/>
            </w:r>
            <w:r w:rsidRPr="005C2D3F">
              <w:br w:type="page"/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4612C6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-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  <w:p w14:paraId="09D0CDEA" w14:textId="77777777" w:rsidR="00C777F1" w:rsidRPr="005C2D3F" w:rsidRDefault="00E470FA" w:rsidP="00E470F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C777F1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4" w:type="pct"/>
            <w:gridSpan w:val="5"/>
            <w:vAlign w:val="bottom"/>
          </w:tcPr>
          <w:p w14:paraId="09D0CDEB" w14:textId="77777777" w:rsidR="00C777F1" w:rsidRPr="005C2D3F" w:rsidRDefault="00C777F1" w:rsidP="00E470F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9D0CDEC" w14:textId="77777777" w:rsidR="00C777F1" w:rsidRPr="005C2D3F" w:rsidRDefault="00C777F1" w:rsidP="00E470F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7" w:type="pct"/>
            <w:gridSpan w:val="5"/>
            <w:vAlign w:val="bottom"/>
          </w:tcPr>
          <w:p w14:paraId="09D0CDED" w14:textId="77777777" w:rsidR="00C777F1" w:rsidRPr="005C2D3F" w:rsidRDefault="00C777F1" w:rsidP="00E470FA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7F1" w:rsidRPr="005C2D3F" w14:paraId="09D0CDF7" w14:textId="77777777" w:rsidTr="00C6352E">
        <w:tc>
          <w:tcPr>
            <w:tcW w:w="1949" w:type="pct"/>
          </w:tcPr>
          <w:p w14:paraId="09D0CDEF" w14:textId="77777777" w:rsidR="00C777F1" w:rsidRPr="005C2D3F" w:rsidRDefault="00C777F1" w:rsidP="00C777F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</w:tcPr>
          <w:p w14:paraId="09D0CDF0" w14:textId="77777777" w:rsidR="00C777F1" w:rsidRPr="005C2D3F" w:rsidRDefault="00CC271C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14:paraId="09D0CDF1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9D0CDF2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CC271C" w:rsidRPr="005C2D3F">
              <w:rPr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9D0CDF3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03" w:type="pct"/>
            <w:gridSpan w:val="2"/>
          </w:tcPr>
          <w:p w14:paraId="09D0CDF4" w14:textId="77777777" w:rsidR="00C777F1" w:rsidRPr="005C2D3F" w:rsidRDefault="00CC271C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14:paraId="09D0CDF5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DF6" w14:textId="77777777" w:rsidR="00C777F1" w:rsidRPr="005C2D3F" w:rsidRDefault="00C777F1" w:rsidP="00C777F1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CC271C" w:rsidRPr="005C2D3F">
              <w:rPr>
                <w:sz w:val="30"/>
                <w:szCs w:val="30"/>
              </w:rPr>
              <w:t>9</w:t>
            </w:r>
          </w:p>
        </w:tc>
      </w:tr>
      <w:tr w:rsidR="00C777F1" w:rsidRPr="005C2D3F" w14:paraId="09D0CDFA" w14:textId="77777777" w:rsidTr="00C95BB1">
        <w:tc>
          <w:tcPr>
            <w:tcW w:w="1949" w:type="pct"/>
          </w:tcPr>
          <w:p w14:paraId="09D0CDF8" w14:textId="77777777" w:rsidR="00C777F1" w:rsidRPr="005C2D3F" w:rsidRDefault="00C777F1" w:rsidP="00C777F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051" w:type="pct"/>
            <w:gridSpan w:val="11"/>
          </w:tcPr>
          <w:p w14:paraId="09D0CDF9" w14:textId="77777777" w:rsidR="00C777F1" w:rsidRPr="005C2D3F" w:rsidRDefault="00C777F1" w:rsidP="00C777F1">
            <w:pPr>
              <w:pStyle w:val="BodyText"/>
              <w:tabs>
                <w:tab w:val="decimal" w:pos="-108"/>
              </w:tabs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271C" w:rsidRPr="005C2D3F" w14:paraId="09D0CE03" w14:textId="77777777" w:rsidTr="00C6352E">
        <w:tc>
          <w:tcPr>
            <w:tcW w:w="1949" w:type="pct"/>
          </w:tcPr>
          <w:p w14:paraId="09D0CDFB" w14:textId="77777777" w:rsidR="00CC271C" w:rsidRPr="005C2D3F" w:rsidRDefault="00CC271C" w:rsidP="00CC271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5" w:type="pct"/>
            <w:gridSpan w:val="2"/>
          </w:tcPr>
          <w:p w14:paraId="09D0CDFC" w14:textId="77777777" w:rsidR="00CC271C" w:rsidRPr="005C2D3F" w:rsidRDefault="008B71AB" w:rsidP="00F07B47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09D0CDFD" w14:textId="77777777" w:rsidR="00CC271C" w:rsidRPr="005C2D3F" w:rsidRDefault="00CC271C" w:rsidP="00CC271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9D0CDFE" w14:textId="77777777" w:rsidR="00CC271C" w:rsidRPr="005C2D3F" w:rsidRDefault="00CC271C" w:rsidP="00F07B47">
            <w:pPr>
              <w:pStyle w:val="BodyText"/>
              <w:tabs>
                <w:tab w:val="decimal" w:pos="56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D0CDFF" w14:textId="77777777" w:rsidR="00CC271C" w:rsidRPr="005C2D3F" w:rsidRDefault="00CC271C" w:rsidP="00CC271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3" w:type="pct"/>
            <w:gridSpan w:val="2"/>
          </w:tcPr>
          <w:p w14:paraId="09D0CE00" w14:textId="77777777" w:rsidR="00CC271C" w:rsidRPr="005C2D3F" w:rsidRDefault="00E4539E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39,077</w:t>
            </w:r>
          </w:p>
        </w:tc>
        <w:tc>
          <w:tcPr>
            <w:tcW w:w="129" w:type="pct"/>
            <w:gridSpan w:val="2"/>
          </w:tcPr>
          <w:p w14:paraId="09D0CE01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E02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59,395</w:t>
            </w:r>
          </w:p>
        </w:tc>
      </w:tr>
      <w:tr w:rsidR="00CC271C" w:rsidRPr="005C2D3F" w14:paraId="09D0CE0C" w14:textId="77777777" w:rsidTr="00C6352E">
        <w:tc>
          <w:tcPr>
            <w:tcW w:w="1949" w:type="pct"/>
          </w:tcPr>
          <w:p w14:paraId="09D0CE04" w14:textId="77777777" w:rsidR="00CC271C" w:rsidRPr="005C2D3F" w:rsidRDefault="00CC271C" w:rsidP="00CC271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5" w:type="pct"/>
            <w:gridSpan w:val="2"/>
          </w:tcPr>
          <w:p w14:paraId="09D0CE05" w14:textId="77777777" w:rsidR="00CC271C" w:rsidRPr="005C2D3F" w:rsidRDefault="008B71AB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12,53</w:t>
            </w:r>
            <w:r w:rsidR="00E4539E" w:rsidRPr="005C2D3F">
              <w:rPr>
                <w:sz w:val="30"/>
                <w:szCs w:val="30"/>
              </w:rPr>
              <w:t>6</w:t>
            </w:r>
          </w:p>
        </w:tc>
        <w:tc>
          <w:tcPr>
            <w:tcW w:w="129" w:type="pct"/>
            <w:gridSpan w:val="2"/>
          </w:tcPr>
          <w:p w14:paraId="09D0CE06" w14:textId="77777777" w:rsidR="00CC271C" w:rsidRPr="005C2D3F" w:rsidRDefault="00CC271C" w:rsidP="00CC2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9D0CE07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4,605</w:t>
            </w:r>
          </w:p>
        </w:tc>
        <w:tc>
          <w:tcPr>
            <w:tcW w:w="130" w:type="pct"/>
          </w:tcPr>
          <w:p w14:paraId="09D0CE08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3" w:type="pct"/>
            <w:gridSpan w:val="2"/>
          </w:tcPr>
          <w:p w14:paraId="09D0CE09" w14:textId="77777777" w:rsidR="00CC271C" w:rsidRPr="005C2D3F" w:rsidRDefault="00E4539E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12,536</w:t>
            </w:r>
          </w:p>
        </w:tc>
        <w:tc>
          <w:tcPr>
            <w:tcW w:w="129" w:type="pct"/>
            <w:gridSpan w:val="2"/>
          </w:tcPr>
          <w:p w14:paraId="09D0CE0A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E0B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499</w:t>
            </w:r>
          </w:p>
        </w:tc>
      </w:tr>
      <w:tr w:rsidR="00CC271C" w:rsidRPr="005C2D3F" w14:paraId="09D0CE15" w14:textId="77777777" w:rsidTr="00C6352E">
        <w:tc>
          <w:tcPr>
            <w:tcW w:w="1949" w:type="pct"/>
          </w:tcPr>
          <w:p w14:paraId="09D0CE0D" w14:textId="77777777" w:rsidR="00CC271C" w:rsidRPr="005C2D3F" w:rsidRDefault="00CC271C" w:rsidP="00CC271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5" w:type="pct"/>
            <w:gridSpan w:val="2"/>
          </w:tcPr>
          <w:p w14:paraId="09D0CE0E" w14:textId="77777777" w:rsidR="00CC271C" w:rsidRPr="005C2D3F" w:rsidRDefault="008B71AB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532</w:t>
            </w:r>
          </w:p>
        </w:tc>
        <w:tc>
          <w:tcPr>
            <w:tcW w:w="129" w:type="pct"/>
            <w:gridSpan w:val="2"/>
          </w:tcPr>
          <w:p w14:paraId="09D0CE0F" w14:textId="77777777" w:rsidR="00CC271C" w:rsidRPr="005C2D3F" w:rsidRDefault="00CC271C" w:rsidP="00CC2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9D0CE10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354</w:t>
            </w:r>
          </w:p>
        </w:tc>
        <w:tc>
          <w:tcPr>
            <w:tcW w:w="130" w:type="pct"/>
          </w:tcPr>
          <w:p w14:paraId="09D0CE11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3" w:type="pct"/>
            <w:gridSpan w:val="2"/>
          </w:tcPr>
          <w:p w14:paraId="09D0CE12" w14:textId="77777777" w:rsidR="00CC271C" w:rsidRPr="005C2D3F" w:rsidRDefault="00E4539E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532</w:t>
            </w:r>
          </w:p>
        </w:tc>
        <w:tc>
          <w:tcPr>
            <w:tcW w:w="129" w:type="pct"/>
            <w:gridSpan w:val="2"/>
          </w:tcPr>
          <w:p w14:paraId="09D0CE13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E14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354</w:t>
            </w:r>
          </w:p>
        </w:tc>
      </w:tr>
      <w:tr w:rsidR="00CC271C" w:rsidRPr="005C2D3F" w14:paraId="09D0CE1E" w14:textId="77777777" w:rsidTr="00C6352E">
        <w:tc>
          <w:tcPr>
            <w:tcW w:w="1949" w:type="pct"/>
          </w:tcPr>
          <w:p w14:paraId="09D0CE16" w14:textId="77777777" w:rsidR="00CC271C" w:rsidRPr="005C2D3F" w:rsidRDefault="00CC271C" w:rsidP="00CC271C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5" w:type="pct"/>
            <w:gridSpan w:val="2"/>
          </w:tcPr>
          <w:p w14:paraId="09D0CE17" w14:textId="77777777" w:rsidR="00CC271C" w:rsidRPr="005C2D3F" w:rsidRDefault="00E4539E" w:rsidP="00BF131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</w:t>
            </w:r>
            <w:r w:rsidR="00BF1319" w:rsidRPr="005C2D3F">
              <w:rPr>
                <w:rFonts w:hint="cs"/>
                <w:sz w:val="30"/>
                <w:szCs w:val="30"/>
                <w:cs/>
              </w:rPr>
              <w:t>761</w:t>
            </w:r>
          </w:p>
        </w:tc>
        <w:tc>
          <w:tcPr>
            <w:tcW w:w="129" w:type="pct"/>
            <w:gridSpan w:val="2"/>
          </w:tcPr>
          <w:p w14:paraId="09D0CE18" w14:textId="77777777" w:rsidR="00CC271C" w:rsidRPr="005C2D3F" w:rsidRDefault="00CC271C" w:rsidP="00CC2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14:paraId="09D0CE19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9D0CE1A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3" w:type="pct"/>
            <w:gridSpan w:val="2"/>
          </w:tcPr>
          <w:p w14:paraId="09D0CE1B" w14:textId="77777777" w:rsidR="00CC271C" w:rsidRPr="005C2D3F" w:rsidRDefault="00E4539E" w:rsidP="00BF131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82,7</w:t>
            </w:r>
            <w:r w:rsidR="00BF1319" w:rsidRPr="005C2D3F">
              <w:rPr>
                <w:rFonts w:hint="cs"/>
                <w:sz w:val="30"/>
                <w:szCs w:val="30"/>
                <w:cs/>
              </w:rPr>
              <w:t>00</w:t>
            </w:r>
          </w:p>
        </w:tc>
        <w:tc>
          <w:tcPr>
            <w:tcW w:w="129" w:type="pct"/>
            <w:gridSpan w:val="2"/>
          </w:tcPr>
          <w:p w14:paraId="09D0CE1C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E1D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</w:t>
            </w:r>
          </w:p>
        </w:tc>
      </w:tr>
      <w:tr w:rsidR="00CC271C" w:rsidRPr="005C2D3F" w14:paraId="09D0CE27" w14:textId="77777777" w:rsidTr="00C6352E">
        <w:tc>
          <w:tcPr>
            <w:tcW w:w="1949" w:type="pct"/>
          </w:tcPr>
          <w:p w14:paraId="09D0CE1F" w14:textId="77777777" w:rsidR="00CC271C" w:rsidRPr="005C2D3F" w:rsidRDefault="00CC271C" w:rsidP="00CC271C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0CE20" w14:textId="77777777" w:rsidR="00CC271C" w:rsidRPr="005C2D3F" w:rsidRDefault="00E4539E" w:rsidP="00BF131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95,8</w:t>
            </w:r>
            <w:r w:rsidR="00BF1319" w:rsidRPr="005C2D3F">
              <w:rPr>
                <w:rFonts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129" w:type="pct"/>
            <w:gridSpan w:val="2"/>
          </w:tcPr>
          <w:p w14:paraId="09D0CE21" w14:textId="77777777" w:rsidR="00CC271C" w:rsidRPr="005C2D3F" w:rsidRDefault="00CC271C" w:rsidP="00CC2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9D0CE22" w14:textId="77777777" w:rsidR="00CC271C" w:rsidRPr="005C2D3F" w:rsidRDefault="00CC271C" w:rsidP="00CC2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4,968</w:t>
            </w:r>
          </w:p>
        </w:tc>
        <w:tc>
          <w:tcPr>
            <w:tcW w:w="130" w:type="pct"/>
            <w:tcBorders>
              <w:bottom w:val="nil"/>
            </w:tcBorders>
          </w:tcPr>
          <w:p w14:paraId="09D0CE23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0CE24" w14:textId="77777777" w:rsidR="00CC271C" w:rsidRPr="005C2D3F" w:rsidRDefault="00BF1319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134,845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09D0CE25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9D0CE26" w14:textId="77777777" w:rsidR="00CC271C" w:rsidRPr="005C2D3F" w:rsidRDefault="00CC271C" w:rsidP="00CC271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60,257</w:t>
            </w:r>
          </w:p>
        </w:tc>
      </w:tr>
    </w:tbl>
    <w:p w14:paraId="09D0CE28" w14:textId="77777777" w:rsidR="00E130A7" w:rsidRPr="005C2D3F" w:rsidRDefault="00E130A7"/>
    <w:p w14:paraId="09D0CE29" w14:textId="77777777" w:rsidR="00E130A7" w:rsidRPr="005C2D3F" w:rsidRDefault="00E130A7">
      <w:pPr>
        <w:spacing w:line="240" w:lineRule="auto"/>
      </w:pPr>
    </w:p>
    <w:tbl>
      <w:tblPr>
        <w:tblW w:w="959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33"/>
        <w:gridCol w:w="810"/>
        <w:gridCol w:w="253"/>
        <w:gridCol w:w="863"/>
        <w:gridCol w:w="253"/>
        <w:gridCol w:w="969"/>
        <w:gridCol w:w="250"/>
        <w:gridCol w:w="1076"/>
        <w:gridCol w:w="253"/>
        <w:gridCol w:w="1034"/>
        <w:gridCol w:w="253"/>
        <w:gridCol w:w="1046"/>
      </w:tblGrid>
      <w:tr w:rsidR="002C124E" w:rsidRPr="005C2D3F" w14:paraId="09D0CE30" w14:textId="77777777" w:rsidTr="00E130A7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09D0CE2A" w14:textId="77777777" w:rsidR="002C124E" w:rsidRPr="005C2D3F" w:rsidRDefault="002C124E" w:rsidP="00423991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997CED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1004" w:type="pct"/>
            <w:gridSpan w:val="3"/>
            <w:shd w:val="clear" w:color="auto" w:fill="auto"/>
            <w:vAlign w:val="center"/>
          </w:tcPr>
          <w:p w14:paraId="09D0CE2B" w14:textId="77777777" w:rsidR="002C124E" w:rsidRPr="005C2D3F" w:rsidRDefault="002C124E" w:rsidP="00423991">
            <w:pPr>
              <w:pStyle w:val="BodyText"/>
              <w:spacing w:after="0" w:line="340" w:lineRule="exact"/>
              <w:ind w:left="-110" w:right="-13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" w:type="pct"/>
            <w:shd w:val="clear" w:color="auto" w:fill="auto"/>
          </w:tcPr>
          <w:p w14:paraId="09D0CE2C" w14:textId="77777777" w:rsidR="002C124E" w:rsidRPr="005C2D3F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6" w:type="pct"/>
            <w:gridSpan w:val="3"/>
            <w:shd w:val="clear" w:color="auto" w:fill="auto"/>
            <w:vAlign w:val="bottom"/>
          </w:tcPr>
          <w:p w14:paraId="09D0CE2D" w14:textId="77777777" w:rsidR="002C124E" w:rsidRPr="005C2D3F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9D0CE2E" w14:textId="77777777" w:rsidR="002C124E" w:rsidRPr="005C2D3F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14:paraId="09D0CE2F" w14:textId="77777777" w:rsidR="002C124E" w:rsidRPr="005C2D3F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E3D" w14:textId="77777777" w:rsidTr="00E130A7">
        <w:trPr>
          <w:trHeight w:val="446"/>
        </w:trPr>
        <w:tc>
          <w:tcPr>
            <w:tcW w:w="1320" w:type="pct"/>
            <w:shd w:val="clear" w:color="auto" w:fill="auto"/>
          </w:tcPr>
          <w:p w14:paraId="09D0CE31" w14:textId="77777777" w:rsidR="0031469B" w:rsidRPr="005C2D3F" w:rsidRDefault="0031469B" w:rsidP="001C2919">
            <w:pPr>
              <w:tabs>
                <w:tab w:val="left" w:pos="282"/>
              </w:tabs>
              <w:spacing w:line="340" w:lineRule="exact"/>
              <w:ind w:left="162" w:hanging="162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C2919"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22" w:type="pct"/>
            <w:shd w:val="clear" w:color="auto" w:fill="auto"/>
          </w:tcPr>
          <w:p w14:paraId="09D0CE32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1376CE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32" w:type="pct"/>
            <w:shd w:val="clear" w:color="auto" w:fill="auto"/>
          </w:tcPr>
          <w:p w14:paraId="09D0CE33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</w:tcPr>
          <w:p w14:paraId="09D0CE34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E837FD" w:rsidRPr="005C2D3F">
              <w:rPr>
                <w:sz w:val="30"/>
                <w:szCs w:val="30"/>
              </w:rPr>
              <w:t>9</w:t>
            </w:r>
          </w:p>
        </w:tc>
        <w:tc>
          <w:tcPr>
            <w:tcW w:w="132" w:type="pct"/>
            <w:shd w:val="clear" w:color="auto" w:fill="auto"/>
          </w:tcPr>
          <w:p w14:paraId="09D0CE35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</w:tcPr>
          <w:p w14:paraId="09D0CE36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E837F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30" w:type="pct"/>
            <w:shd w:val="clear" w:color="auto" w:fill="auto"/>
          </w:tcPr>
          <w:p w14:paraId="09D0CE37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9D0CE38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E837FD" w:rsidRPr="005C2D3F">
              <w:rPr>
                <w:sz w:val="30"/>
                <w:szCs w:val="30"/>
              </w:rPr>
              <w:t>9</w:t>
            </w:r>
          </w:p>
        </w:tc>
        <w:tc>
          <w:tcPr>
            <w:tcW w:w="132" w:type="pct"/>
            <w:shd w:val="clear" w:color="auto" w:fill="auto"/>
          </w:tcPr>
          <w:p w14:paraId="09D0CE39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9D0CE3A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E837F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32" w:type="pct"/>
            <w:shd w:val="clear" w:color="auto" w:fill="auto"/>
          </w:tcPr>
          <w:p w14:paraId="09D0CE3B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9D0CE3C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E837FD" w:rsidRPr="005C2D3F">
              <w:rPr>
                <w:sz w:val="30"/>
                <w:szCs w:val="30"/>
              </w:rPr>
              <w:t>9</w:t>
            </w:r>
          </w:p>
        </w:tc>
      </w:tr>
      <w:tr w:rsidR="00E44DDD" w:rsidRPr="005C2D3F" w14:paraId="09D0CE42" w14:textId="77777777" w:rsidTr="00C95BB1">
        <w:trPr>
          <w:trHeight w:val="446"/>
        </w:trPr>
        <w:tc>
          <w:tcPr>
            <w:tcW w:w="1320" w:type="pct"/>
            <w:shd w:val="clear" w:color="auto" w:fill="auto"/>
          </w:tcPr>
          <w:p w14:paraId="09D0CE3E" w14:textId="77777777" w:rsidR="00E44DDD" w:rsidRPr="005C2D3F" w:rsidRDefault="00E44DDD" w:rsidP="00D62AF3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gridSpan w:val="3"/>
            <w:shd w:val="clear" w:color="auto" w:fill="auto"/>
          </w:tcPr>
          <w:p w14:paraId="09D0CE3F" w14:textId="77777777" w:rsidR="00E44DDD" w:rsidRPr="005C2D3F" w:rsidRDefault="00E44DDD" w:rsidP="00D62AF3">
            <w:pPr>
              <w:pStyle w:val="BodyText"/>
              <w:spacing w:after="0" w:line="340" w:lineRule="exact"/>
              <w:ind w:left="-110" w:right="-131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" w:type="pct"/>
            <w:shd w:val="clear" w:color="auto" w:fill="auto"/>
          </w:tcPr>
          <w:p w14:paraId="09D0CE40" w14:textId="77777777" w:rsidR="00E44DDD" w:rsidRPr="005C2D3F" w:rsidRDefault="00E44DDD" w:rsidP="00D62AF3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44" w:type="pct"/>
            <w:gridSpan w:val="7"/>
            <w:shd w:val="clear" w:color="auto" w:fill="auto"/>
          </w:tcPr>
          <w:p w14:paraId="09D0CE41" w14:textId="77777777" w:rsidR="00E44DDD" w:rsidRPr="005C2D3F" w:rsidRDefault="00E44DDD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9121B" w:rsidRPr="005C2D3F" w14:paraId="09D0CE4F" w14:textId="77777777" w:rsidTr="00E130A7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09D0CE43" w14:textId="77777777" w:rsidR="00D62AF3" w:rsidRPr="005C2D3F" w:rsidRDefault="00D62AF3" w:rsidP="00D62AF3">
            <w:pPr>
              <w:spacing w:line="340" w:lineRule="exact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9D0CE44" w14:textId="77777777" w:rsidR="00D62AF3" w:rsidRPr="005C2D3F" w:rsidRDefault="00D62AF3" w:rsidP="00D62AF3">
            <w:pPr>
              <w:pStyle w:val="BodyText"/>
              <w:spacing w:after="0" w:line="340" w:lineRule="exact"/>
              <w:ind w:right="-131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09D0CE45" w14:textId="77777777" w:rsidR="00D62AF3" w:rsidRPr="005C2D3F" w:rsidRDefault="00D62AF3" w:rsidP="00D62AF3">
            <w:pPr>
              <w:pStyle w:val="BodyText"/>
              <w:spacing w:after="0" w:line="340" w:lineRule="exact"/>
              <w:ind w:right="-131"/>
              <w:rPr>
                <w:sz w:val="28"/>
                <w:szCs w:val="28"/>
                <w:cs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9D0CE46" w14:textId="77777777" w:rsidR="00D62AF3" w:rsidRPr="005C2D3F" w:rsidRDefault="00D62AF3" w:rsidP="00D62AF3">
            <w:pPr>
              <w:pStyle w:val="BodyText"/>
              <w:spacing w:after="0" w:line="340" w:lineRule="exact"/>
              <w:ind w:left="-122" w:right="-131"/>
              <w:rPr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9D0CE47" w14:textId="77777777" w:rsidR="00D62AF3" w:rsidRPr="005C2D3F" w:rsidRDefault="00D62AF3" w:rsidP="00D62AF3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9D0CE48" w14:textId="77777777" w:rsidR="00D62AF3" w:rsidRPr="005C2D3F" w:rsidRDefault="00D62AF3" w:rsidP="00D62AF3">
            <w:pPr>
              <w:pStyle w:val="BodyText"/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9D0CE49" w14:textId="77777777" w:rsidR="00D62AF3" w:rsidRPr="005C2D3F" w:rsidRDefault="00D62AF3" w:rsidP="00D62AF3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9D0CE4A" w14:textId="77777777" w:rsidR="00D62AF3" w:rsidRPr="005C2D3F" w:rsidRDefault="00D62AF3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0CE4B" w14:textId="77777777" w:rsidR="00D62AF3" w:rsidRPr="005C2D3F" w:rsidRDefault="00D62AF3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09D0CE4C" w14:textId="77777777" w:rsidR="00D62AF3" w:rsidRPr="005C2D3F" w:rsidRDefault="00D62AF3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0CE4D" w14:textId="77777777" w:rsidR="00D62AF3" w:rsidRPr="005C2D3F" w:rsidRDefault="00D62AF3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09D0CE4E" w14:textId="77777777" w:rsidR="00D62AF3" w:rsidRPr="005C2D3F" w:rsidRDefault="00D62AF3" w:rsidP="00D62AF3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sz w:val="30"/>
                <w:szCs w:val="30"/>
                <w:cs/>
              </w:rPr>
            </w:pPr>
          </w:p>
        </w:tc>
      </w:tr>
      <w:tr w:rsidR="009346EB" w:rsidRPr="005C2D3F" w14:paraId="09D0CE5C" w14:textId="77777777" w:rsidTr="00E130A7">
        <w:trPr>
          <w:trHeight w:val="446"/>
        </w:trPr>
        <w:tc>
          <w:tcPr>
            <w:tcW w:w="1320" w:type="pct"/>
            <w:shd w:val="clear" w:color="auto" w:fill="auto"/>
            <w:vAlign w:val="center"/>
          </w:tcPr>
          <w:p w14:paraId="09D0CE50" w14:textId="77777777" w:rsidR="009346EB" w:rsidRPr="005C2D3F" w:rsidRDefault="009346EB" w:rsidP="009346EB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9D0CE51" w14:textId="77777777" w:rsidR="009346EB" w:rsidRPr="005C2D3F" w:rsidRDefault="008B71AB" w:rsidP="009346EB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1 - 1.5</w:t>
            </w:r>
          </w:p>
        </w:tc>
        <w:tc>
          <w:tcPr>
            <w:tcW w:w="132" w:type="pct"/>
            <w:shd w:val="clear" w:color="auto" w:fill="auto"/>
          </w:tcPr>
          <w:p w14:paraId="09D0CE52" w14:textId="77777777" w:rsidR="009346EB" w:rsidRPr="005C2D3F" w:rsidRDefault="009346EB" w:rsidP="009346EB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9D0CE53" w14:textId="77777777" w:rsidR="009346EB" w:rsidRPr="005C2D3F" w:rsidRDefault="001376CE" w:rsidP="009346EB">
            <w:pPr>
              <w:pStyle w:val="BodyText"/>
              <w:spacing w:after="0" w:line="340" w:lineRule="exact"/>
              <w:ind w:left="-122" w:right="-13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1 - 1.5</w:t>
            </w:r>
          </w:p>
        </w:tc>
        <w:tc>
          <w:tcPr>
            <w:tcW w:w="132" w:type="pct"/>
            <w:shd w:val="clear" w:color="auto" w:fill="auto"/>
          </w:tcPr>
          <w:p w14:paraId="09D0CE54" w14:textId="77777777" w:rsidR="009346EB" w:rsidRPr="005C2D3F" w:rsidRDefault="009346EB" w:rsidP="009346EB">
            <w:pPr>
              <w:pStyle w:val="BodyText"/>
              <w:spacing w:after="0" w:line="340" w:lineRule="exact"/>
              <w:ind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9D0CE55" w14:textId="77777777" w:rsidR="009346EB" w:rsidRPr="005C2D3F" w:rsidRDefault="008B71AB" w:rsidP="009346EB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9D0CE56" w14:textId="77777777" w:rsidR="009346EB" w:rsidRPr="005C2D3F" w:rsidRDefault="009346EB" w:rsidP="009346EB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9D0CE57" w14:textId="77777777" w:rsidR="009346EB" w:rsidRPr="005C2D3F" w:rsidRDefault="009346EB" w:rsidP="009346EB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0CE58" w14:textId="77777777" w:rsidR="009346EB" w:rsidRPr="005C2D3F" w:rsidRDefault="009346EB" w:rsidP="009346EB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39" w:type="pct"/>
          </w:tcPr>
          <w:p w14:paraId="09D0CE59" w14:textId="77777777" w:rsidR="009346EB" w:rsidRPr="005C2D3F" w:rsidRDefault="008B71AB" w:rsidP="009346EB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  <w:tc>
          <w:tcPr>
            <w:tcW w:w="132" w:type="pct"/>
          </w:tcPr>
          <w:p w14:paraId="09D0CE5A" w14:textId="77777777" w:rsidR="009346EB" w:rsidRPr="005C2D3F" w:rsidRDefault="009346EB" w:rsidP="009346EB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45" w:type="pct"/>
          </w:tcPr>
          <w:p w14:paraId="09D0CE5B" w14:textId="77777777" w:rsidR="009346EB" w:rsidRPr="005C2D3F" w:rsidRDefault="001644BE" w:rsidP="009346EB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455,000</w:t>
            </w:r>
          </w:p>
        </w:tc>
      </w:tr>
      <w:tr w:rsidR="009346EB" w:rsidRPr="005C2D3F" w14:paraId="09D0CE66" w14:textId="77777777" w:rsidTr="00E130A7">
        <w:trPr>
          <w:trHeight w:val="446"/>
        </w:trPr>
        <w:tc>
          <w:tcPr>
            <w:tcW w:w="2324" w:type="pct"/>
            <w:gridSpan w:val="4"/>
            <w:shd w:val="clear" w:color="auto" w:fill="auto"/>
            <w:vAlign w:val="center"/>
          </w:tcPr>
          <w:p w14:paraId="09D0CE5D" w14:textId="77777777" w:rsidR="009346EB" w:rsidRPr="005C2D3F" w:rsidRDefault="009346EB" w:rsidP="009346EB">
            <w:pPr>
              <w:pStyle w:val="BodyText"/>
              <w:spacing w:after="0" w:line="240" w:lineRule="auto"/>
              <w:ind w:left="-18" w:right="-22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Pr="005C2D3F">
              <w:rPr>
                <w:b/>
                <w:bCs/>
                <w:sz w:val="30"/>
                <w:szCs w:val="30"/>
                <w:cs/>
              </w:rPr>
              <w:t>ระยะสั้น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32" w:type="pct"/>
            <w:shd w:val="clear" w:color="auto" w:fill="auto"/>
          </w:tcPr>
          <w:p w14:paraId="09D0CE5E" w14:textId="77777777" w:rsidR="009346EB" w:rsidRPr="005C2D3F" w:rsidRDefault="009346EB" w:rsidP="009346EB">
            <w:pPr>
              <w:pStyle w:val="BodyText"/>
              <w:spacing w:after="0" w:line="240" w:lineRule="auto"/>
              <w:ind w:right="-2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CE5F" w14:textId="77777777" w:rsidR="009346EB" w:rsidRPr="005C2D3F" w:rsidRDefault="008B71AB" w:rsidP="009346EB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09D0CE60" w14:textId="77777777" w:rsidR="009346EB" w:rsidRPr="005C2D3F" w:rsidRDefault="009346EB" w:rsidP="009346EB">
            <w:pPr>
              <w:pStyle w:val="BodyText"/>
              <w:spacing w:after="0" w:line="240" w:lineRule="auto"/>
              <w:ind w:right="-4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CE61" w14:textId="77777777" w:rsidR="009346EB" w:rsidRPr="005C2D3F" w:rsidRDefault="009346EB" w:rsidP="009346EB">
            <w:pPr>
              <w:pStyle w:val="BodyText"/>
              <w:tabs>
                <w:tab w:val="decimal" w:pos="52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0CE62" w14:textId="77777777" w:rsidR="009346EB" w:rsidRPr="005C2D3F" w:rsidRDefault="009346EB" w:rsidP="009346E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9D0CE63" w14:textId="77777777" w:rsidR="009346EB" w:rsidRPr="005C2D3F" w:rsidRDefault="008B71AB" w:rsidP="009346E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629,825</w:t>
            </w:r>
          </w:p>
        </w:tc>
        <w:tc>
          <w:tcPr>
            <w:tcW w:w="132" w:type="pct"/>
            <w:vAlign w:val="center"/>
          </w:tcPr>
          <w:p w14:paraId="09D0CE64" w14:textId="77777777" w:rsidR="009346EB" w:rsidRPr="005C2D3F" w:rsidRDefault="009346EB" w:rsidP="009346EB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9D0CE65" w14:textId="77777777" w:rsidR="009346EB" w:rsidRPr="005C2D3F" w:rsidRDefault="001644BE" w:rsidP="009346E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455,000</w:t>
            </w:r>
          </w:p>
        </w:tc>
      </w:tr>
    </w:tbl>
    <w:p w14:paraId="09D0CE67" w14:textId="77777777" w:rsidR="00425523" w:rsidRPr="005C2D3F" w:rsidRDefault="00425523" w:rsidP="00F26C39">
      <w:pPr>
        <w:rPr>
          <w:sz w:val="30"/>
          <w:szCs w:val="30"/>
        </w:rPr>
      </w:pPr>
    </w:p>
    <w:p w14:paraId="09D0CE68" w14:textId="77777777" w:rsidR="00E130A7" w:rsidRPr="005C2D3F" w:rsidRDefault="00E130A7">
      <w:pPr>
        <w:spacing w:line="240" w:lineRule="auto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br w:type="page"/>
      </w:r>
    </w:p>
    <w:p w14:paraId="09D0CE69" w14:textId="77777777" w:rsidR="0013608A" w:rsidRPr="005C2D3F" w:rsidRDefault="0013608A" w:rsidP="0020114C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รายการเคลื่อนไหว</w:t>
      </w:r>
      <w:r w:rsidR="002A451D" w:rsidRPr="005C2D3F">
        <w:rPr>
          <w:sz w:val="30"/>
          <w:szCs w:val="30"/>
          <w:cs/>
        </w:rPr>
        <w:t>ของเงิน</w:t>
      </w:r>
      <w:r w:rsidRPr="005C2D3F">
        <w:rPr>
          <w:sz w:val="30"/>
          <w:szCs w:val="30"/>
          <w:cs/>
        </w:rPr>
        <w:t>กู้ยืม</w:t>
      </w:r>
      <w:r w:rsidR="00BB668B" w:rsidRPr="005C2D3F">
        <w:rPr>
          <w:rFonts w:hint="cs"/>
          <w:sz w:val="30"/>
          <w:szCs w:val="30"/>
          <w:cs/>
        </w:rPr>
        <w:t>ระยะสั้น</w:t>
      </w:r>
      <w:r w:rsidR="002A451D" w:rsidRPr="005C2D3F">
        <w:rPr>
          <w:rFonts w:hint="cs"/>
          <w:sz w:val="30"/>
          <w:szCs w:val="30"/>
          <w:cs/>
        </w:rPr>
        <w:t>จาก</w:t>
      </w:r>
      <w:r w:rsidRPr="005C2D3F">
        <w:rPr>
          <w:sz w:val="30"/>
          <w:szCs w:val="30"/>
          <w:cs/>
        </w:rPr>
        <w:t>กิจ</w:t>
      </w:r>
      <w:r w:rsidR="00E44DDD" w:rsidRPr="005C2D3F">
        <w:rPr>
          <w:sz w:val="30"/>
          <w:szCs w:val="30"/>
          <w:cs/>
        </w:rPr>
        <w:t>การที่เกี่ยวข้องกัน</w:t>
      </w:r>
      <w:r w:rsidR="000334CC" w:rsidRPr="005C2D3F">
        <w:rPr>
          <w:sz w:val="30"/>
          <w:szCs w:val="30"/>
          <w:cs/>
        </w:rPr>
        <w:t>สำหรับแต่ละปีสิ้นสุดวันที่ 31 ธันวาคม มีดังนี้</w:t>
      </w:r>
    </w:p>
    <w:p w14:paraId="09D0CE6A" w14:textId="77777777" w:rsidR="0013608A" w:rsidRPr="005C2D3F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3"/>
        <w:gridCol w:w="1218"/>
        <w:gridCol w:w="238"/>
        <w:gridCol w:w="1115"/>
        <w:gridCol w:w="270"/>
        <w:gridCol w:w="1242"/>
        <w:gridCol w:w="236"/>
        <w:gridCol w:w="1178"/>
      </w:tblGrid>
      <w:tr w:rsidR="00E44DDD" w:rsidRPr="005C2D3F" w14:paraId="09D0CE6F" w14:textId="77777777" w:rsidTr="00E4539E">
        <w:trPr>
          <w:tblHeader/>
        </w:trPr>
        <w:tc>
          <w:tcPr>
            <w:tcW w:w="2022" w:type="pct"/>
          </w:tcPr>
          <w:p w14:paraId="09D0CE6B" w14:textId="77777777" w:rsidR="00E44DDD" w:rsidRPr="005C2D3F" w:rsidRDefault="00E44DDD" w:rsidP="00E44DD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93" w:type="pct"/>
            <w:gridSpan w:val="3"/>
          </w:tcPr>
          <w:p w14:paraId="09D0CE6C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D0CE6D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09D0CE6E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E78" w14:textId="77777777" w:rsidTr="00E4539E">
        <w:trPr>
          <w:tblHeader/>
        </w:trPr>
        <w:tc>
          <w:tcPr>
            <w:tcW w:w="2022" w:type="pct"/>
          </w:tcPr>
          <w:p w14:paraId="09D0CE70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09D0CE71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00241A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09D0CE72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CE73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00241A" w:rsidRPr="005C2D3F">
              <w:rPr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9D0CE74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09D0CE75" w14:textId="77777777" w:rsidR="0031469B" w:rsidRPr="005C2D3F" w:rsidRDefault="0000241A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14:paraId="09D0CE76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09D0CE77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00241A" w:rsidRPr="005C2D3F">
              <w:rPr>
                <w:sz w:val="30"/>
                <w:szCs w:val="30"/>
              </w:rPr>
              <w:t>9</w:t>
            </w:r>
          </w:p>
        </w:tc>
      </w:tr>
      <w:tr w:rsidR="00C20B34" w:rsidRPr="005C2D3F" w14:paraId="09D0CE7B" w14:textId="77777777" w:rsidTr="00E4539E">
        <w:trPr>
          <w:tblHeader/>
        </w:trPr>
        <w:tc>
          <w:tcPr>
            <w:tcW w:w="2022" w:type="pct"/>
          </w:tcPr>
          <w:p w14:paraId="09D0CE79" w14:textId="77777777" w:rsidR="00E44DDD" w:rsidRPr="005C2D3F" w:rsidRDefault="00E44DDD" w:rsidP="00E44DD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8" w:type="pct"/>
            <w:gridSpan w:val="7"/>
          </w:tcPr>
          <w:p w14:paraId="09D0CE7A" w14:textId="77777777" w:rsidR="00E44DDD" w:rsidRPr="005C2D3F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2747" w:rsidRPr="005C2D3F" w14:paraId="09D0CE82" w14:textId="77777777" w:rsidTr="00E4539E">
        <w:tc>
          <w:tcPr>
            <w:tcW w:w="2022" w:type="pct"/>
          </w:tcPr>
          <w:p w14:paraId="09D0CE7C" w14:textId="77777777" w:rsidR="006D2747" w:rsidRPr="005C2D3F" w:rsidRDefault="006D2747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3" w:type="pct"/>
            <w:gridSpan w:val="3"/>
          </w:tcPr>
          <w:p w14:paraId="09D0CE7D" w14:textId="77777777" w:rsidR="006D2747" w:rsidRPr="005C2D3F" w:rsidRDefault="006D2747" w:rsidP="00F0647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9D0CE7E" w14:textId="77777777" w:rsidR="006D2747" w:rsidRPr="005C2D3F" w:rsidRDefault="006D2747" w:rsidP="00F0647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9D0CE7F" w14:textId="77777777" w:rsidR="006D2747" w:rsidRPr="005C2D3F" w:rsidRDefault="006D2747" w:rsidP="00F0647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9D0CE80" w14:textId="77777777" w:rsidR="006D2747" w:rsidRPr="005C2D3F" w:rsidRDefault="006D2747" w:rsidP="00F0647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9D0CE81" w14:textId="77777777" w:rsidR="006D2747" w:rsidRPr="005C2D3F" w:rsidRDefault="006D2747" w:rsidP="00F0647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4539E" w:rsidRPr="005C2D3F" w14:paraId="09D0CE8B" w14:textId="77777777" w:rsidTr="00E4539E">
        <w:tc>
          <w:tcPr>
            <w:tcW w:w="2022" w:type="pct"/>
          </w:tcPr>
          <w:p w14:paraId="09D0CE83" w14:textId="77777777" w:rsidR="00E4539E" w:rsidRPr="005C2D3F" w:rsidRDefault="00E4539E" w:rsidP="00E4539E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60" w:type="pct"/>
          </w:tcPr>
          <w:p w14:paraId="09D0CE84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D0CE85" w14:textId="77777777" w:rsidR="00E4539E" w:rsidRPr="005C2D3F" w:rsidRDefault="00E4539E" w:rsidP="00E453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CE86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E87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09D0CE88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455,000</w:t>
            </w:r>
          </w:p>
        </w:tc>
        <w:tc>
          <w:tcPr>
            <w:tcW w:w="128" w:type="pct"/>
          </w:tcPr>
          <w:p w14:paraId="09D0CE89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09D0CE8A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945,000</w:t>
            </w:r>
          </w:p>
        </w:tc>
      </w:tr>
      <w:tr w:rsidR="00E4539E" w:rsidRPr="005C2D3F" w14:paraId="09D0CE94" w14:textId="77777777" w:rsidTr="00E4539E">
        <w:tc>
          <w:tcPr>
            <w:tcW w:w="2022" w:type="pct"/>
          </w:tcPr>
          <w:p w14:paraId="09D0CE8C" w14:textId="77777777" w:rsidR="00E4539E" w:rsidRPr="005C2D3F" w:rsidRDefault="00E4539E" w:rsidP="00E4539E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0" w:type="pct"/>
          </w:tcPr>
          <w:p w14:paraId="09D0CE8D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D0CE8E" w14:textId="77777777" w:rsidR="00E4539E" w:rsidRPr="005C2D3F" w:rsidRDefault="00E4539E" w:rsidP="00E453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CE8F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E90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09D0CE91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10,387,300</w:t>
            </w:r>
          </w:p>
        </w:tc>
        <w:tc>
          <w:tcPr>
            <w:tcW w:w="128" w:type="pct"/>
          </w:tcPr>
          <w:p w14:paraId="09D0CE92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09D0CE93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6,038,000</w:t>
            </w:r>
          </w:p>
        </w:tc>
      </w:tr>
      <w:tr w:rsidR="00E4539E" w:rsidRPr="005C2D3F" w14:paraId="09D0CE9D" w14:textId="77777777" w:rsidTr="00E4539E">
        <w:tc>
          <w:tcPr>
            <w:tcW w:w="2022" w:type="pct"/>
          </w:tcPr>
          <w:p w14:paraId="09D0CE95" w14:textId="77777777" w:rsidR="00E4539E" w:rsidRPr="005C2D3F" w:rsidRDefault="00E4539E" w:rsidP="00E4539E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60" w:type="pct"/>
          </w:tcPr>
          <w:p w14:paraId="09D0CE96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D0CE97" w14:textId="77777777" w:rsidR="00E4539E" w:rsidRPr="005C2D3F" w:rsidRDefault="00E4539E" w:rsidP="00E453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CE98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E99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09D0CE9A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(10,212,475)</w:t>
            </w:r>
          </w:p>
        </w:tc>
        <w:tc>
          <w:tcPr>
            <w:tcW w:w="128" w:type="pct"/>
          </w:tcPr>
          <w:p w14:paraId="09D0CE9B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8" w:type="pct"/>
          </w:tcPr>
          <w:p w14:paraId="09D0CE9C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(6,528,000)</w:t>
            </w:r>
          </w:p>
        </w:tc>
      </w:tr>
      <w:tr w:rsidR="00E4539E" w:rsidRPr="005C2D3F" w14:paraId="09D0CEA6" w14:textId="77777777" w:rsidTr="00414C09">
        <w:tc>
          <w:tcPr>
            <w:tcW w:w="2022" w:type="pct"/>
          </w:tcPr>
          <w:p w14:paraId="09D0CE9E" w14:textId="77777777" w:rsidR="00E4539E" w:rsidRPr="005C2D3F" w:rsidRDefault="00E4539E" w:rsidP="00E4539E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31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9D0CE9F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D0CEA0" w14:textId="77777777" w:rsidR="00E4539E" w:rsidRPr="005C2D3F" w:rsidRDefault="00E4539E" w:rsidP="00E4539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9D0CEA1" w14:textId="77777777" w:rsidR="00E4539E" w:rsidRPr="005C2D3F" w:rsidRDefault="00E4539E" w:rsidP="00E4539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0CEA2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9D0CEA3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629,825</w:t>
            </w:r>
          </w:p>
        </w:tc>
        <w:tc>
          <w:tcPr>
            <w:tcW w:w="128" w:type="pct"/>
          </w:tcPr>
          <w:p w14:paraId="09D0CEA4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9D0CEA5" w14:textId="77777777" w:rsidR="00E4539E" w:rsidRPr="005C2D3F" w:rsidRDefault="00E4539E" w:rsidP="00E4539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455,000</w:t>
            </w:r>
          </w:p>
        </w:tc>
      </w:tr>
    </w:tbl>
    <w:p w14:paraId="09D0CEA7" w14:textId="77777777" w:rsidR="00414C09" w:rsidRPr="005C2D3F" w:rsidRDefault="00414C09" w:rsidP="008B71AB">
      <w:pPr>
        <w:spacing w:line="240" w:lineRule="auto"/>
        <w:ind w:firstLine="432"/>
        <w:rPr>
          <w:b/>
          <w:bCs/>
          <w:sz w:val="30"/>
          <w:szCs w:val="30"/>
        </w:rPr>
      </w:pPr>
    </w:p>
    <w:p w14:paraId="09D0CEA8" w14:textId="77777777" w:rsidR="006D2747" w:rsidRPr="005C2D3F" w:rsidRDefault="003A379B" w:rsidP="008B71AB">
      <w:pPr>
        <w:spacing w:line="240" w:lineRule="auto"/>
        <w:ind w:firstLine="432"/>
        <w:rPr>
          <w:b/>
          <w:bCs/>
          <w:sz w:val="30"/>
          <w:szCs w:val="30"/>
        </w:rPr>
      </w:pPr>
      <w:r w:rsidRPr="005C2D3F">
        <w:rPr>
          <w:b/>
          <w:bCs/>
          <w:sz w:val="30"/>
          <w:szCs w:val="30"/>
        </w:rPr>
        <w:t xml:space="preserve">  </w:t>
      </w:r>
      <w:r w:rsidR="006D2747" w:rsidRPr="005C2D3F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09D0CEA9" w14:textId="77777777" w:rsidR="006D2747" w:rsidRPr="005C2D3F" w:rsidRDefault="006D2747" w:rsidP="006501E4">
      <w:pPr>
        <w:spacing w:line="240" w:lineRule="auto"/>
        <w:ind w:left="540" w:hanging="18"/>
        <w:rPr>
          <w:b/>
          <w:bCs/>
        </w:rPr>
      </w:pPr>
    </w:p>
    <w:p w14:paraId="09D0CEAA" w14:textId="77777777" w:rsidR="00F26C39" w:rsidRDefault="006D2747" w:rsidP="008569F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2161DF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FC5B80" w:rsidRPr="005C2D3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F2592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C5B80" w:rsidRPr="005C2D3F">
        <w:rPr>
          <w:rFonts w:asciiTheme="majorBidi" w:hAnsiTheme="majorBidi" w:cstheme="majorBidi"/>
          <w:spacing w:val="-4"/>
          <w:sz w:val="30"/>
          <w:szCs w:val="30"/>
        </w:rPr>
        <w:t>2560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สิ้นสุดวันที่ 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96CF7" w:rsidRPr="005C2D3F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B668B"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6CF7"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C5B80" w:rsidRPr="005C2D3F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และบริษัทตกลงที่จะจ่ายค่าบริการเดือนละ </w:t>
      </w:r>
      <w:r w:rsidR="002F2592" w:rsidRPr="005C2D3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ล้านบาทต่อเดือน</w:t>
      </w:r>
    </w:p>
    <w:p w14:paraId="09D0CEAB" w14:textId="77777777" w:rsidR="00ED5DC4" w:rsidRDefault="00ED5DC4" w:rsidP="008569F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D0CEAC" w14:textId="77777777" w:rsidR="00ED5DC4" w:rsidRP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ED5DC4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09D0CEAD" w14:textId="77777777" w:rsidR="00ED5DC4" w:rsidRP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D0CEAE" w14:textId="77777777" w:rsidR="00ED5DC4" w:rsidRDefault="00ED5DC4" w:rsidP="00ED5DC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ในระหว่างปี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94648A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บริษัทย่อยหลายแห่ง ดอกเบี้ยรับและดอกเบี้ยจ่ายที่เกิดจากการบริหารคำนวณจากอัตราดอกเบี้ยเงินกู้ยืมจากธนาคารพาณิชย์เฉลี่ยบวกร้อยละ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0.5</w:t>
      </w:r>
      <w:r w:rsidR="000150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50A1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50A1" w:rsidRPr="00ED5DC4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อัตราดอกเบี้ยธุรกรรมซื้อคืนพันธบัตรหักร้อยละ </w:t>
      </w:r>
      <w:r w:rsidR="000150A1" w:rsidRPr="00ED5DC4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สำหรับเงินให้กู้ยืมและเงินกู้ยืมตามลำดับ ยอดเงินต้นคงเหลือ ณ วันที่รายงานที่เกิดจากระบบการบริหารดังกล่าวแสดงเป็น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ED5DC4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ED5DC4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09D0CEAF" w14:textId="77777777" w:rsidR="00270052" w:rsidRDefault="00270052">
      <w:pPr>
        <w:spacing w:line="240" w:lineRule="auto"/>
        <w:rPr>
          <w:rFonts w:asciiTheme="majorBidi" w:hAnsiTheme="majorBidi" w:cstheme="majorBidi"/>
          <w:spacing w:val="-4"/>
        </w:rPr>
      </w:pPr>
    </w:p>
    <w:p w14:paraId="09D0CEB0" w14:textId="77777777" w:rsidR="00ED5DC4" w:rsidRDefault="00ED5DC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9D0CEB1" w14:textId="77777777" w:rsidR="000334CC" w:rsidRPr="005C2D3F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09D0CEB2" w14:textId="77777777" w:rsidR="00A32ED9" w:rsidRPr="005C2D3F" w:rsidRDefault="00A32ED9" w:rsidP="000334CC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5C2D3F" w14:paraId="09D0CEB7" w14:textId="77777777" w:rsidTr="00E83591">
        <w:trPr>
          <w:tblHeader/>
        </w:trPr>
        <w:tc>
          <w:tcPr>
            <w:tcW w:w="2121" w:type="pct"/>
          </w:tcPr>
          <w:p w14:paraId="09D0CEB3" w14:textId="77777777" w:rsidR="00A32ED9" w:rsidRPr="005C2D3F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9D0CEB4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9D0CEB5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9D0CEB6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ED9" w:rsidRPr="005C2D3F" w14:paraId="09D0CEC0" w14:textId="77777777" w:rsidTr="00E83591">
        <w:trPr>
          <w:tblHeader/>
        </w:trPr>
        <w:tc>
          <w:tcPr>
            <w:tcW w:w="2121" w:type="pct"/>
          </w:tcPr>
          <w:p w14:paraId="09D0CEB8" w14:textId="77777777" w:rsidR="00A32ED9" w:rsidRPr="005C2D3F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9D0CEB9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50560E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4" w:type="pct"/>
          </w:tcPr>
          <w:p w14:paraId="09D0CEBA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9D0CEBB" w14:textId="77777777" w:rsidR="00A32ED9" w:rsidRPr="005C2D3F" w:rsidRDefault="0050560E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14:paraId="09D0CEBC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D0CEBD" w14:textId="77777777" w:rsidR="00A32ED9" w:rsidRPr="005C2D3F" w:rsidRDefault="0050560E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14:paraId="09D0CEBE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09D0CEBF" w14:textId="77777777" w:rsidR="00A32ED9" w:rsidRPr="005C2D3F" w:rsidRDefault="0050560E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A32ED9" w:rsidRPr="005C2D3F" w14:paraId="09D0CEC3" w14:textId="77777777" w:rsidTr="00E83591">
        <w:trPr>
          <w:tblHeader/>
        </w:trPr>
        <w:tc>
          <w:tcPr>
            <w:tcW w:w="2121" w:type="pct"/>
          </w:tcPr>
          <w:p w14:paraId="09D0CEC1" w14:textId="77777777" w:rsidR="00A32ED9" w:rsidRPr="005C2D3F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09D0CEC2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60E" w:rsidRPr="005C2D3F" w14:paraId="09D0CECC" w14:textId="77777777" w:rsidTr="00E83591">
        <w:tc>
          <w:tcPr>
            <w:tcW w:w="2121" w:type="pct"/>
          </w:tcPr>
          <w:p w14:paraId="09D0CEC4" w14:textId="77777777" w:rsidR="0050560E" w:rsidRPr="005C2D3F" w:rsidRDefault="0050560E" w:rsidP="0050560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9D0CEC5" w14:textId="77777777" w:rsidR="0050560E" w:rsidRPr="005C2D3F" w:rsidRDefault="00836341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761</w:t>
            </w:r>
          </w:p>
        </w:tc>
        <w:tc>
          <w:tcPr>
            <w:tcW w:w="124" w:type="pct"/>
          </w:tcPr>
          <w:p w14:paraId="09D0CEC6" w14:textId="77777777" w:rsidR="0050560E" w:rsidRPr="005C2D3F" w:rsidRDefault="0050560E" w:rsidP="005056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9D0CEC7" w14:textId="77777777" w:rsidR="0050560E" w:rsidRPr="005C2D3F" w:rsidRDefault="0050560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1,125</w:t>
            </w:r>
          </w:p>
        </w:tc>
        <w:tc>
          <w:tcPr>
            <w:tcW w:w="141" w:type="pct"/>
          </w:tcPr>
          <w:p w14:paraId="09D0CEC8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D0CEC9" w14:textId="77777777" w:rsidR="0050560E" w:rsidRPr="005C2D3F" w:rsidRDefault="00E4539E" w:rsidP="0050560E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ECA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09D0CECB" w14:textId="77777777" w:rsidR="0050560E" w:rsidRPr="005C2D3F" w:rsidRDefault="0050560E" w:rsidP="0050560E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50560E" w:rsidRPr="005C2D3F" w14:paraId="09D0CED5" w14:textId="77777777" w:rsidTr="00E83591">
        <w:tc>
          <w:tcPr>
            <w:tcW w:w="2121" w:type="pct"/>
          </w:tcPr>
          <w:p w14:paraId="09D0CECD" w14:textId="77777777" w:rsidR="0050560E" w:rsidRPr="005C2D3F" w:rsidRDefault="0050560E" w:rsidP="0050560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09D0CECE" w14:textId="77777777" w:rsidR="0050560E" w:rsidRPr="005C2D3F" w:rsidRDefault="005445EF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175,426</w:t>
            </w:r>
          </w:p>
        </w:tc>
        <w:tc>
          <w:tcPr>
            <w:tcW w:w="124" w:type="pct"/>
          </w:tcPr>
          <w:p w14:paraId="09D0CECF" w14:textId="77777777" w:rsidR="0050560E" w:rsidRPr="005C2D3F" w:rsidRDefault="0050560E" w:rsidP="005056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9D0CED0" w14:textId="77777777" w:rsidR="0050560E" w:rsidRPr="005C2D3F" w:rsidRDefault="0050560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236,156</w:t>
            </w:r>
          </w:p>
        </w:tc>
        <w:tc>
          <w:tcPr>
            <w:tcW w:w="141" w:type="pct"/>
          </w:tcPr>
          <w:p w14:paraId="09D0CED1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D0CED2" w14:textId="77777777" w:rsidR="0050560E" w:rsidRPr="005C2D3F" w:rsidRDefault="00E4539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22,521</w:t>
            </w:r>
          </w:p>
        </w:tc>
        <w:tc>
          <w:tcPr>
            <w:tcW w:w="124" w:type="pct"/>
          </w:tcPr>
          <w:p w14:paraId="09D0CED3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09D0CED4" w14:textId="77777777" w:rsidR="0050560E" w:rsidRPr="005C2D3F" w:rsidRDefault="0050560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27,400</w:t>
            </w:r>
          </w:p>
        </w:tc>
      </w:tr>
      <w:tr w:rsidR="0050560E" w:rsidRPr="005C2D3F" w14:paraId="09D0CEDE" w14:textId="77777777" w:rsidTr="00E83591">
        <w:tc>
          <w:tcPr>
            <w:tcW w:w="2121" w:type="pct"/>
          </w:tcPr>
          <w:p w14:paraId="09D0CED6" w14:textId="77777777" w:rsidR="0050560E" w:rsidRPr="005C2D3F" w:rsidRDefault="0050560E" w:rsidP="0050560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09D0CED7" w14:textId="77777777" w:rsidR="0050560E" w:rsidRPr="005C2D3F" w:rsidRDefault="00836341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199,547</w:t>
            </w:r>
          </w:p>
        </w:tc>
        <w:tc>
          <w:tcPr>
            <w:tcW w:w="124" w:type="pct"/>
          </w:tcPr>
          <w:p w14:paraId="09D0CED8" w14:textId="77777777" w:rsidR="0050560E" w:rsidRPr="005C2D3F" w:rsidRDefault="0050560E" w:rsidP="005056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9D0CED9" w14:textId="77777777" w:rsidR="0050560E" w:rsidRPr="005C2D3F" w:rsidRDefault="0050560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342,450</w:t>
            </w:r>
          </w:p>
        </w:tc>
        <w:tc>
          <w:tcPr>
            <w:tcW w:w="141" w:type="pct"/>
          </w:tcPr>
          <w:p w14:paraId="09D0CEDA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D0CEDB" w14:textId="77777777" w:rsidR="0050560E" w:rsidRPr="005C2D3F" w:rsidRDefault="00E4539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31,395</w:t>
            </w:r>
          </w:p>
        </w:tc>
        <w:tc>
          <w:tcPr>
            <w:tcW w:w="124" w:type="pct"/>
          </w:tcPr>
          <w:p w14:paraId="09D0CEDC" w14:textId="77777777" w:rsidR="0050560E" w:rsidRPr="005C2D3F" w:rsidRDefault="0050560E" w:rsidP="005056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09D0CEDD" w14:textId="77777777" w:rsidR="0050560E" w:rsidRPr="005C2D3F" w:rsidRDefault="0050560E" w:rsidP="005056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42,148</w:t>
            </w:r>
          </w:p>
        </w:tc>
      </w:tr>
      <w:tr w:rsidR="00836341" w:rsidRPr="005C2D3F" w14:paraId="09D0CEE7" w14:textId="77777777" w:rsidTr="00E83591">
        <w:tc>
          <w:tcPr>
            <w:tcW w:w="2121" w:type="pct"/>
          </w:tcPr>
          <w:p w14:paraId="09D0CEDF" w14:textId="77777777" w:rsidR="00836341" w:rsidRPr="005C2D3F" w:rsidRDefault="00836341" w:rsidP="0083634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9D0CEE0" w14:textId="77777777" w:rsidR="00836341" w:rsidRPr="005C2D3F" w:rsidRDefault="005445EF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375,734</w:t>
            </w:r>
          </w:p>
        </w:tc>
        <w:tc>
          <w:tcPr>
            <w:tcW w:w="124" w:type="pct"/>
          </w:tcPr>
          <w:p w14:paraId="09D0CEE1" w14:textId="77777777" w:rsidR="00836341" w:rsidRPr="005C2D3F" w:rsidRDefault="00836341" w:rsidP="00836341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9D0CEE2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579,731</w:t>
            </w:r>
          </w:p>
        </w:tc>
        <w:tc>
          <w:tcPr>
            <w:tcW w:w="141" w:type="pct"/>
          </w:tcPr>
          <w:p w14:paraId="09D0CEE3" w14:textId="77777777" w:rsidR="00836341" w:rsidRPr="005C2D3F" w:rsidRDefault="00836341" w:rsidP="008363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9D0CEE4" w14:textId="77777777" w:rsidR="00836341" w:rsidRPr="005C2D3F" w:rsidRDefault="006D2323" w:rsidP="00C95B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53,916</w:t>
            </w:r>
          </w:p>
        </w:tc>
        <w:tc>
          <w:tcPr>
            <w:tcW w:w="124" w:type="pct"/>
          </w:tcPr>
          <w:p w14:paraId="09D0CEE5" w14:textId="77777777" w:rsidR="00836341" w:rsidRPr="005C2D3F" w:rsidRDefault="00836341" w:rsidP="008363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9D0CEE6" w14:textId="77777777" w:rsidR="00836341" w:rsidRPr="005C2D3F" w:rsidRDefault="00836341" w:rsidP="00C95B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69,548</w:t>
            </w:r>
          </w:p>
        </w:tc>
      </w:tr>
    </w:tbl>
    <w:p w14:paraId="09D0CEE8" w14:textId="77777777" w:rsidR="008569F4" w:rsidRPr="005C2D3F" w:rsidRDefault="008569F4" w:rsidP="000334CC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9D0CEE9" w14:textId="77777777" w:rsidR="00A9741F" w:rsidRPr="005C2D3F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</w:t>
      </w:r>
      <w:r w:rsidRPr="005C2D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09D0CEEA" w14:textId="77777777" w:rsidR="00A32ED9" w:rsidRPr="005C2D3F" w:rsidRDefault="00A32ED9" w:rsidP="00A32ED9">
      <w:pPr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B62D0E" w:rsidRPr="005C2D3F" w14:paraId="09D0CEEF" w14:textId="77777777" w:rsidTr="00ED4321">
        <w:trPr>
          <w:tblHeader/>
        </w:trPr>
        <w:tc>
          <w:tcPr>
            <w:tcW w:w="2120" w:type="pct"/>
          </w:tcPr>
          <w:p w14:paraId="09D0CEEB" w14:textId="77777777" w:rsidR="00B62D0E" w:rsidRPr="005C2D3F" w:rsidRDefault="00B62D0E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09D0CEEC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9D0CEED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09D0CEEE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EF8" w14:textId="77777777" w:rsidTr="00ED4321">
        <w:trPr>
          <w:tblHeader/>
        </w:trPr>
        <w:tc>
          <w:tcPr>
            <w:tcW w:w="2120" w:type="pct"/>
          </w:tcPr>
          <w:p w14:paraId="09D0CEF0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9D0CEF1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2A6755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4" w:type="pct"/>
          </w:tcPr>
          <w:p w14:paraId="09D0CEF2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09D0CEF3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2A6755" w:rsidRPr="005C2D3F">
              <w:rPr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09D0CEF4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EF5" w14:textId="77777777" w:rsidR="0031469B" w:rsidRPr="005C2D3F" w:rsidRDefault="002A6755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14:paraId="09D0CEF6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09D0CEF7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2A6755" w:rsidRPr="005C2D3F">
              <w:rPr>
                <w:sz w:val="30"/>
                <w:szCs w:val="30"/>
              </w:rPr>
              <w:t>9</w:t>
            </w:r>
          </w:p>
        </w:tc>
      </w:tr>
      <w:tr w:rsidR="00B62D0E" w:rsidRPr="005C2D3F" w14:paraId="09D0CEFB" w14:textId="77777777" w:rsidTr="00D83785">
        <w:trPr>
          <w:tblHeader/>
        </w:trPr>
        <w:tc>
          <w:tcPr>
            <w:tcW w:w="2120" w:type="pct"/>
          </w:tcPr>
          <w:p w14:paraId="09D0CEF9" w14:textId="77777777" w:rsidR="00B62D0E" w:rsidRPr="005C2D3F" w:rsidRDefault="00B62D0E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09D0CEFA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321" w:rsidRPr="005C2D3F" w14:paraId="09D0CF04" w14:textId="77777777" w:rsidTr="00D47A93">
        <w:trPr>
          <w:tblHeader/>
        </w:trPr>
        <w:tc>
          <w:tcPr>
            <w:tcW w:w="2120" w:type="pct"/>
          </w:tcPr>
          <w:p w14:paraId="09D0CEFC" w14:textId="77777777" w:rsidR="00ED4321" w:rsidRPr="005C2D3F" w:rsidRDefault="00ED4321" w:rsidP="00ED432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14:paraId="09D0CEFD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EFE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EFF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9D0CF00" w14:textId="77777777" w:rsidR="00ED4321" w:rsidRPr="005C2D3F" w:rsidRDefault="00ED4321" w:rsidP="00ED432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01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F02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9D0CF03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ED4321" w:rsidRPr="005C2D3F" w14:paraId="09D0CF0D" w14:textId="77777777" w:rsidTr="00ED4321">
        <w:trPr>
          <w:tblHeader/>
        </w:trPr>
        <w:tc>
          <w:tcPr>
            <w:tcW w:w="2120" w:type="pct"/>
          </w:tcPr>
          <w:p w14:paraId="09D0CF05" w14:textId="77777777" w:rsidR="00ED4321" w:rsidRPr="005C2D3F" w:rsidRDefault="00ED4321" w:rsidP="00ED432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09D0CF06" w14:textId="77777777" w:rsidR="00ED4321" w:rsidRPr="005C2D3F" w:rsidRDefault="00836341" w:rsidP="00ED432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9,047</w:t>
            </w:r>
          </w:p>
        </w:tc>
        <w:tc>
          <w:tcPr>
            <w:tcW w:w="124" w:type="pct"/>
          </w:tcPr>
          <w:p w14:paraId="09D0CF07" w14:textId="77777777" w:rsidR="00ED4321" w:rsidRPr="005C2D3F" w:rsidRDefault="00ED4321" w:rsidP="00ED432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F08" w14:textId="77777777" w:rsidR="00ED4321" w:rsidRPr="005C2D3F" w:rsidRDefault="00ED4321" w:rsidP="00ED432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2,185</w:t>
            </w:r>
          </w:p>
        </w:tc>
        <w:tc>
          <w:tcPr>
            <w:tcW w:w="141" w:type="pct"/>
          </w:tcPr>
          <w:p w14:paraId="09D0CF09" w14:textId="77777777" w:rsidR="00ED4321" w:rsidRPr="005C2D3F" w:rsidRDefault="00ED4321" w:rsidP="00ED432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0A" w14:textId="77777777" w:rsidR="00ED4321" w:rsidRPr="005C2D3F" w:rsidRDefault="006D2323" w:rsidP="00720F8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0B" w14:textId="77777777" w:rsidR="00ED4321" w:rsidRPr="005C2D3F" w:rsidRDefault="00ED4321" w:rsidP="00ED432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09D0CF0C" w14:textId="77777777" w:rsidR="00ED4321" w:rsidRPr="005C2D3F" w:rsidRDefault="00ED4321" w:rsidP="00ED432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36341" w:rsidRPr="005C2D3F" w14:paraId="09D0CF16" w14:textId="77777777" w:rsidTr="00ED4321">
        <w:trPr>
          <w:tblHeader/>
        </w:trPr>
        <w:tc>
          <w:tcPr>
            <w:tcW w:w="2120" w:type="pct"/>
          </w:tcPr>
          <w:p w14:paraId="09D0CF0E" w14:textId="77777777" w:rsidR="00836341" w:rsidRPr="005C2D3F" w:rsidRDefault="00836341" w:rsidP="0083634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630" w:type="pct"/>
          </w:tcPr>
          <w:p w14:paraId="09D0CF0F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10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F11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20,000</w:t>
            </w:r>
          </w:p>
        </w:tc>
        <w:tc>
          <w:tcPr>
            <w:tcW w:w="141" w:type="pct"/>
          </w:tcPr>
          <w:p w14:paraId="09D0CF12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13" w14:textId="77777777" w:rsidR="00836341" w:rsidRPr="005C2D3F" w:rsidRDefault="006D2323" w:rsidP="00720F8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14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09D0CF15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36341" w:rsidRPr="005C2D3F" w14:paraId="09D0CF1F" w14:textId="77777777" w:rsidTr="00ED4321">
        <w:trPr>
          <w:tblHeader/>
        </w:trPr>
        <w:tc>
          <w:tcPr>
            <w:tcW w:w="2120" w:type="pct"/>
          </w:tcPr>
          <w:p w14:paraId="09D0CF17" w14:textId="77777777" w:rsidR="00836341" w:rsidRPr="005C2D3F" w:rsidRDefault="00836341" w:rsidP="0083634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0CF18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9,047</w:t>
            </w:r>
          </w:p>
        </w:tc>
        <w:tc>
          <w:tcPr>
            <w:tcW w:w="124" w:type="pct"/>
          </w:tcPr>
          <w:p w14:paraId="09D0CF19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9D0CF1A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22,185</w:t>
            </w:r>
          </w:p>
        </w:tc>
        <w:tc>
          <w:tcPr>
            <w:tcW w:w="141" w:type="pct"/>
          </w:tcPr>
          <w:p w14:paraId="09D0CF1B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9D0CF1C" w14:textId="77777777" w:rsidR="00836341" w:rsidRPr="005C2D3F" w:rsidRDefault="006D2323" w:rsidP="00720F8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1D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9D0CF1E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36341" w:rsidRPr="005C2D3F" w14:paraId="09D0CF28" w14:textId="77777777" w:rsidTr="00ED4321">
        <w:trPr>
          <w:tblHeader/>
        </w:trPr>
        <w:tc>
          <w:tcPr>
            <w:tcW w:w="2120" w:type="pct"/>
          </w:tcPr>
          <w:p w14:paraId="09D0CF20" w14:textId="77777777" w:rsidR="00836341" w:rsidRPr="005C2D3F" w:rsidRDefault="00836341" w:rsidP="00836341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9D0CF21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F22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D0CF23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09D0CF24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09D0CF25" w14:textId="77777777" w:rsidR="00836341" w:rsidRPr="005C2D3F" w:rsidRDefault="00836341" w:rsidP="00720F8E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F26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9D0CF27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</w:tr>
      <w:tr w:rsidR="00836341" w:rsidRPr="005C2D3F" w14:paraId="09D0CF31" w14:textId="77777777" w:rsidTr="00ED4321">
        <w:trPr>
          <w:tblHeader/>
        </w:trPr>
        <w:tc>
          <w:tcPr>
            <w:tcW w:w="2120" w:type="pct"/>
          </w:tcPr>
          <w:p w14:paraId="09D0CF29" w14:textId="77777777" w:rsidR="00836341" w:rsidRPr="005C2D3F" w:rsidRDefault="00836341" w:rsidP="0083634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09D0CF2A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F2B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F2C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09D0CF2D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2E" w14:textId="77777777" w:rsidR="00836341" w:rsidRPr="005C2D3F" w:rsidRDefault="00836341" w:rsidP="00720F8E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CF2F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9D0CF30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</w:tr>
      <w:tr w:rsidR="00836341" w:rsidRPr="005C2D3F" w14:paraId="09D0CF3A" w14:textId="77777777" w:rsidTr="00ED4321">
        <w:trPr>
          <w:tblHeader/>
        </w:trPr>
        <w:tc>
          <w:tcPr>
            <w:tcW w:w="2120" w:type="pct"/>
          </w:tcPr>
          <w:p w14:paraId="09D0CF32" w14:textId="77777777" w:rsidR="00836341" w:rsidRPr="005C2D3F" w:rsidRDefault="00836341" w:rsidP="00836341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630" w:type="pct"/>
          </w:tcPr>
          <w:p w14:paraId="09D0CF33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34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F35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16,744</w:t>
            </w:r>
          </w:p>
        </w:tc>
        <w:tc>
          <w:tcPr>
            <w:tcW w:w="141" w:type="pct"/>
          </w:tcPr>
          <w:p w14:paraId="09D0CF36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37" w14:textId="77777777" w:rsidR="00836341" w:rsidRPr="005C2D3F" w:rsidRDefault="006D2323" w:rsidP="00720F8E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CF38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9D0CF39" w14:textId="77777777" w:rsidR="00836341" w:rsidRPr="005C2D3F" w:rsidRDefault="00836341" w:rsidP="0083634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36341" w:rsidRPr="005C2D3F" w14:paraId="09D0CF43" w14:textId="77777777" w:rsidTr="00ED4321">
        <w:trPr>
          <w:tblHeader/>
        </w:trPr>
        <w:tc>
          <w:tcPr>
            <w:tcW w:w="2120" w:type="pct"/>
          </w:tcPr>
          <w:p w14:paraId="09D0CF3B" w14:textId="77777777" w:rsidR="00836341" w:rsidRPr="005C2D3F" w:rsidRDefault="00836341" w:rsidP="0083634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30" w:type="pct"/>
          </w:tcPr>
          <w:p w14:paraId="09D0CF3C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11,880</w:t>
            </w:r>
          </w:p>
        </w:tc>
        <w:tc>
          <w:tcPr>
            <w:tcW w:w="124" w:type="pct"/>
          </w:tcPr>
          <w:p w14:paraId="09D0CF3D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09D0CF3E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20,155</w:t>
            </w:r>
          </w:p>
        </w:tc>
        <w:tc>
          <w:tcPr>
            <w:tcW w:w="141" w:type="pct"/>
          </w:tcPr>
          <w:p w14:paraId="09D0CF3F" w14:textId="77777777" w:rsidR="00836341" w:rsidRPr="005C2D3F" w:rsidRDefault="00836341" w:rsidP="0083634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09D0CF40" w14:textId="77777777" w:rsidR="00836341" w:rsidRPr="005C2D3F" w:rsidRDefault="006D2323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11,880</w:t>
            </w:r>
          </w:p>
        </w:tc>
        <w:tc>
          <w:tcPr>
            <w:tcW w:w="124" w:type="pct"/>
          </w:tcPr>
          <w:p w14:paraId="09D0CF41" w14:textId="77777777" w:rsidR="00836341" w:rsidRPr="005C2D3F" w:rsidRDefault="00836341" w:rsidP="0083634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9D0CF42" w14:textId="77777777" w:rsidR="00836341" w:rsidRPr="005C2D3F" w:rsidRDefault="00836341" w:rsidP="0083634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20,155</w:t>
            </w:r>
          </w:p>
        </w:tc>
      </w:tr>
      <w:tr w:rsidR="00B903FB" w:rsidRPr="005C2D3F" w14:paraId="09D0CF4C" w14:textId="77777777" w:rsidTr="00ED4321">
        <w:trPr>
          <w:tblHeader/>
        </w:trPr>
        <w:tc>
          <w:tcPr>
            <w:tcW w:w="2120" w:type="pct"/>
          </w:tcPr>
          <w:p w14:paraId="09D0CF44" w14:textId="77777777" w:rsidR="00B903FB" w:rsidRPr="005C2D3F" w:rsidRDefault="00B903FB" w:rsidP="00B903FB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09D0CF45" w14:textId="77777777" w:rsidR="00B903FB" w:rsidRPr="005C2D3F" w:rsidRDefault="00B903FB" w:rsidP="00B903FB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</w:tcPr>
          <w:p w14:paraId="09D0CF46" w14:textId="77777777" w:rsidR="00B903FB" w:rsidRPr="005C2D3F" w:rsidRDefault="00B903FB" w:rsidP="00B903FB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9D0CF47" w14:textId="77777777" w:rsidR="00B903FB" w:rsidRPr="005C2D3F" w:rsidRDefault="00B903FB" w:rsidP="00B903FB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58,</w:t>
            </w:r>
            <w:r w:rsidR="005C64D0" w:rsidRPr="005C2D3F">
              <w:rPr>
                <w:sz w:val="30"/>
                <w:szCs w:val="30"/>
              </w:rPr>
              <w:t>348</w:t>
            </w:r>
          </w:p>
        </w:tc>
        <w:tc>
          <w:tcPr>
            <w:tcW w:w="141" w:type="pct"/>
            <w:vAlign w:val="bottom"/>
          </w:tcPr>
          <w:p w14:paraId="09D0CF48" w14:textId="77777777" w:rsidR="00B903FB" w:rsidRPr="005C2D3F" w:rsidRDefault="00B903FB" w:rsidP="00B903FB">
            <w:pPr>
              <w:pStyle w:val="BodyText"/>
              <w:spacing w:after="0"/>
              <w:ind w:left="-120" w:right="-110" w:firstLine="12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09D0CF49" w14:textId="77777777" w:rsidR="00B903FB" w:rsidRPr="005C2D3F" w:rsidRDefault="00B903FB" w:rsidP="00B903FB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  <w:vAlign w:val="bottom"/>
          </w:tcPr>
          <w:p w14:paraId="09D0CF4A" w14:textId="77777777" w:rsidR="00B903FB" w:rsidRPr="005C2D3F" w:rsidRDefault="00B903FB" w:rsidP="00B903FB">
            <w:pPr>
              <w:pStyle w:val="BodyText"/>
              <w:spacing w:after="0"/>
              <w:ind w:left="-108" w:right="-11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09D0CF4B" w14:textId="77777777" w:rsidR="00B903FB" w:rsidRPr="005C2D3F" w:rsidRDefault="00B903FB" w:rsidP="00B903FB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53,986</w:t>
            </w:r>
          </w:p>
        </w:tc>
      </w:tr>
      <w:tr w:rsidR="00B903FB" w:rsidRPr="005C2D3F" w14:paraId="09D0CF55" w14:textId="77777777" w:rsidTr="00ED4321">
        <w:trPr>
          <w:tblHeader/>
        </w:trPr>
        <w:tc>
          <w:tcPr>
            <w:tcW w:w="2120" w:type="pct"/>
          </w:tcPr>
          <w:p w14:paraId="09D0CF4D" w14:textId="77777777" w:rsidR="00B903FB" w:rsidRPr="005C2D3F" w:rsidRDefault="00B903FB" w:rsidP="00B903FB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09D0CF4E" w14:textId="77777777" w:rsidR="00B903FB" w:rsidRPr="005C2D3F" w:rsidRDefault="00B903FB" w:rsidP="005C64D0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09D0CF4F" w14:textId="77777777" w:rsidR="00B903FB" w:rsidRPr="005C2D3F" w:rsidRDefault="00B903FB" w:rsidP="00B903FB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9D0CF50" w14:textId="77777777" w:rsidR="00B903FB" w:rsidRPr="005C2D3F" w:rsidRDefault="00B903FB" w:rsidP="005C64D0">
            <w:pPr>
              <w:pStyle w:val="BodyText"/>
              <w:tabs>
                <w:tab w:val="decimal" w:pos="1516"/>
              </w:tabs>
              <w:spacing w:after="0"/>
              <w:ind w:left="-108" w:right="-5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(14,377)</w:t>
            </w:r>
          </w:p>
        </w:tc>
        <w:tc>
          <w:tcPr>
            <w:tcW w:w="141" w:type="pct"/>
          </w:tcPr>
          <w:p w14:paraId="09D0CF51" w14:textId="77777777" w:rsidR="00B903FB" w:rsidRPr="005C2D3F" w:rsidRDefault="00B903FB" w:rsidP="00B903FB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9D0CF52" w14:textId="77777777" w:rsidR="00B903FB" w:rsidRPr="005C2D3F" w:rsidRDefault="00B903FB" w:rsidP="005C64D0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09D0CF53" w14:textId="77777777" w:rsidR="00B903FB" w:rsidRPr="005C2D3F" w:rsidRDefault="00B903FB" w:rsidP="00B903FB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09D0CF54" w14:textId="77777777" w:rsidR="00B903FB" w:rsidRPr="005C2D3F" w:rsidRDefault="00B903FB" w:rsidP="005C64D0">
            <w:pPr>
              <w:pStyle w:val="BodyText"/>
              <w:tabs>
                <w:tab w:val="decimal" w:pos="1516"/>
              </w:tabs>
              <w:spacing w:after="0"/>
              <w:ind w:left="-108" w:right="-6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</w:t>
            </w:r>
            <w:r w:rsidRPr="005C2D3F">
              <w:rPr>
                <w:sz w:val="30"/>
                <w:szCs w:val="30"/>
              </w:rPr>
              <w:t>10,015</w:t>
            </w:r>
            <w:r w:rsidRPr="005C2D3F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836341" w:rsidRPr="005C2D3F" w14:paraId="09D0CF5E" w14:textId="77777777" w:rsidTr="00ED4321">
        <w:trPr>
          <w:tblHeader/>
        </w:trPr>
        <w:tc>
          <w:tcPr>
            <w:tcW w:w="2120" w:type="pct"/>
          </w:tcPr>
          <w:p w14:paraId="09D0CF56" w14:textId="77777777" w:rsidR="00836341" w:rsidRPr="005C2D3F" w:rsidRDefault="00836341" w:rsidP="0083634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0CF57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55,851</w:t>
            </w:r>
          </w:p>
        </w:tc>
        <w:tc>
          <w:tcPr>
            <w:tcW w:w="124" w:type="pct"/>
          </w:tcPr>
          <w:p w14:paraId="09D0CF58" w14:textId="77777777" w:rsidR="00836341" w:rsidRPr="005C2D3F" w:rsidRDefault="00836341" w:rsidP="0083634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9D0CF59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80,870</w:t>
            </w:r>
          </w:p>
        </w:tc>
        <w:tc>
          <w:tcPr>
            <w:tcW w:w="141" w:type="pct"/>
          </w:tcPr>
          <w:p w14:paraId="09D0CF5A" w14:textId="77777777" w:rsidR="00836341" w:rsidRPr="005C2D3F" w:rsidRDefault="00836341" w:rsidP="008363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9D0CF5B" w14:textId="77777777" w:rsidR="00836341" w:rsidRPr="005C2D3F" w:rsidRDefault="006D2323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55,851</w:t>
            </w:r>
          </w:p>
        </w:tc>
        <w:tc>
          <w:tcPr>
            <w:tcW w:w="124" w:type="pct"/>
          </w:tcPr>
          <w:p w14:paraId="09D0CF5C" w14:textId="77777777" w:rsidR="00836341" w:rsidRPr="005C2D3F" w:rsidRDefault="00836341" w:rsidP="0083634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9D0CF5D" w14:textId="77777777" w:rsidR="00836341" w:rsidRPr="005C2D3F" w:rsidRDefault="00836341" w:rsidP="0083634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64,126</w:t>
            </w:r>
          </w:p>
        </w:tc>
      </w:tr>
    </w:tbl>
    <w:p w14:paraId="09D0CF5F" w14:textId="77777777" w:rsidR="00F26C39" w:rsidRPr="005C2D3F" w:rsidRDefault="00F26C39" w:rsidP="008569F4">
      <w:pPr>
        <w:tabs>
          <w:tab w:val="left" w:pos="540"/>
        </w:tabs>
        <w:ind w:right="-45"/>
        <w:jc w:val="thaiDistribute"/>
        <w:rPr>
          <w:sz w:val="30"/>
          <w:szCs w:val="30"/>
        </w:rPr>
      </w:pPr>
    </w:p>
    <w:p w14:paraId="09D0CF60" w14:textId="77777777" w:rsidR="000E2AF9" w:rsidRPr="005C2D3F" w:rsidRDefault="000E2AF9" w:rsidP="008569F4">
      <w:pPr>
        <w:tabs>
          <w:tab w:val="left" w:pos="540"/>
        </w:tabs>
        <w:ind w:right="-45"/>
        <w:jc w:val="thaiDistribute"/>
        <w:rPr>
          <w:sz w:val="30"/>
          <w:szCs w:val="30"/>
        </w:rPr>
      </w:pPr>
    </w:p>
    <w:p w14:paraId="09D0CF61" w14:textId="77777777" w:rsidR="000E2AF9" w:rsidRPr="005C2D3F" w:rsidRDefault="000E2AF9" w:rsidP="008569F4">
      <w:pPr>
        <w:tabs>
          <w:tab w:val="left" w:pos="540"/>
        </w:tabs>
        <w:ind w:right="-45"/>
        <w:jc w:val="thaiDistribute"/>
        <w:rPr>
          <w:sz w:val="30"/>
          <w:szCs w:val="30"/>
        </w:rPr>
      </w:pPr>
    </w:p>
    <w:p w14:paraId="09D0CF62" w14:textId="77777777" w:rsidR="000E2AF9" w:rsidRPr="005C2D3F" w:rsidRDefault="000E2AF9" w:rsidP="008569F4">
      <w:pPr>
        <w:tabs>
          <w:tab w:val="left" w:pos="540"/>
        </w:tabs>
        <w:ind w:right="-45"/>
        <w:jc w:val="thaiDistribute"/>
        <w:rPr>
          <w:sz w:val="30"/>
          <w:szCs w:val="30"/>
        </w:rPr>
      </w:pPr>
    </w:p>
    <w:p w14:paraId="09D0CF63" w14:textId="77777777" w:rsidR="000E2AF9" w:rsidRPr="005C2D3F" w:rsidRDefault="000E2AF9" w:rsidP="008569F4">
      <w:pPr>
        <w:tabs>
          <w:tab w:val="left" w:pos="540"/>
        </w:tabs>
        <w:ind w:right="-45"/>
        <w:jc w:val="thaiDistribute"/>
        <w:rPr>
          <w:sz w:val="30"/>
          <w:szCs w:val="30"/>
        </w:rPr>
      </w:pPr>
    </w:p>
    <w:p w14:paraId="09D0CF64" w14:textId="77777777" w:rsidR="00320A81" w:rsidRPr="005C2D3F" w:rsidRDefault="00EF583B" w:rsidP="007776F1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lastRenderedPageBreak/>
        <w:t>ร</w:t>
      </w:r>
      <w:r w:rsidRPr="005C2D3F">
        <w:rPr>
          <w:sz w:val="30"/>
          <w:szCs w:val="30"/>
          <w:cs/>
        </w:rPr>
        <w:t>ายการเคลื่อนไหว</w:t>
      </w:r>
      <w:r w:rsidR="000334CC" w:rsidRPr="005C2D3F">
        <w:rPr>
          <w:sz w:val="30"/>
          <w:szCs w:val="30"/>
          <w:cs/>
        </w:rPr>
        <w:t xml:space="preserve">ในระหว่างปีสิ้นสุดวันที่ </w:t>
      </w:r>
      <w:r w:rsidR="00A00C20" w:rsidRPr="005C2D3F">
        <w:rPr>
          <w:sz w:val="30"/>
          <w:szCs w:val="30"/>
        </w:rPr>
        <w:t>31</w:t>
      </w:r>
      <w:r w:rsidR="000334CC" w:rsidRPr="005C2D3F">
        <w:rPr>
          <w:sz w:val="30"/>
          <w:szCs w:val="30"/>
          <w:cs/>
        </w:rPr>
        <w:t xml:space="preserve"> ธันวาคม </w:t>
      </w:r>
      <w:r w:rsidR="00A00C20" w:rsidRPr="005C2D3F">
        <w:rPr>
          <w:sz w:val="30"/>
          <w:szCs w:val="30"/>
        </w:rPr>
        <w:t>2560</w:t>
      </w:r>
      <w:r w:rsidR="000334CC" w:rsidRPr="005C2D3F">
        <w:rPr>
          <w:sz w:val="30"/>
          <w:szCs w:val="30"/>
          <w:cs/>
        </w:rPr>
        <w:t xml:space="preserve"> และ </w:t>
      </w:r>
      <w:r w:rsidR="00A00C20" w:rsidRPr="005C2D3F">
        <w:rPr>
          <w:sz w:val="30"/>
          <w:szCs w:val="30"/>
        </w:rPr>
        <w:t xml:space="preserve">2559 </w:t>
      </w:r>
      <w:r w:rsidR="0032110B" w:rsidRPr="005C2D3F">
        <w:rPr>
          <w:sz w:val="30"/>
          <w:szCs w:val="30"/>
          <w:cs/>
        </w:rPr>
        <w:t>ของตราสารทุนที่อยู่ในความต้องการของตลาดมีดังนี้</w:t>
      </w:r>
    </w:p>
    <w:p w14:paraId="09D0CF65" w14:textId="77777777" w:rsidR="0032110B" w:rsidRPr="005C2D3F" w:rsidRDefault="0032110B" w:rsidP="0032110B">
      <w:pPr>
        <w:ind w:firstLine="432"/>
        <w:rPr>
          <w:rFonts w:asciiTheme="majorBidi" w:hAnsiTheme="majorBidi" w:cstheme="majorBidi"/>
          <w:sz w:val="18"/>
          <w:szCs w:val="18"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5"/>
        <w:gridCol w:w="237"/>
        <w:gridCol w:w="1121"/>
        <w:gridCol w:w="237"/>
        <w:gridCol w:w="1280"/>
        <w:gridCol w:w="237"/>
        <w:gridCol w:w="1182"/>
      </w:tblGrid>
      <w:tr w:rsidR="0032110B" w:rsidRPr="005C2D3F" w14:paraId="09D0CF6A" w14:textId="77777777" w:rsidTr="00E83591">
        <w:trPr>
          <w:tblHeader/>
        </w:trPr>
        <w:tc>
          <w:tcPr>
            <w:tcW w:w="2121" w:type="pct"/>
          </w:tcPr>
          <w:p w14:paraId="09D0CF66" w14:textId="77777777" w:rsidR="0032110B" w:rsidRPr="005C2D3F" w:rsidRDefault="0032110B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09D0CF67" w14:textId="77777777" w:rsidR="0032110B" w:rsidRPr="005C2D3F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9D0CF68" w14:textId="77777777" w:rsidR="0032110B" w:rsidRPr="005C2D3F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14:paraId="09D0CF69" w14:textId="77777777" w:rsidR="0032110B" w:rsidRPr="005C2D3F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F73" w14:textId="77777777" w:rsidTr="00E83591">
        <w:trPr>
          <w:tblHeader/>
        </w:trPr>
        <w:tc>
          <w:tcPr>
            <w:tcW w:w="2121" w:type="pct"/>
          </w:tcPr>
          <w:p w14:paraId="09D0CF6B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9D0CF6C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550FA3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4" w:type="pct"/>
          </w:tcPr>
          <w:p w14:paraId="09D0CF6D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09D0CF6E" w14:textId="77777777" w:rsidR="0031469B" w:rsidRPr="005C2D3F" w:rsidRDefault="00550FA3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24" w:type="pct"/>
          </w:tcPr>
          <w:p w14:paraId="09D0CF6F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F70" w14:textId="77777777" w:rsidR="0031469B" w:rsidRPr="005C2D3F" w:rsidRDefault="00550FA3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14:paraId="09D0CF71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72" w14:textId="77777777" w:rsidR="0031469B" w:rsidRPr="005C2D3F" w:rsidRDefault="00550FA3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32110B" w:rsidRPr="005C2D3F" w14:paraId="09D0CF76" w14:textId="77777777" w:rsidTr="00E83591">
        <w:trPr>
          <w:tblHeader/>
        </w:trPr>
        <w:tc>
          <w:tcPr>
            <w:tcW w:w="2121" w:type="pct"/>
          </w:tcPr>
          <w:p w14:paraId="09D0CF74" w14:textId="77777777" w:rsidR="0032110B" w:rsidRPr="005C2D3F" w:rsidRDefault="0032110B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09D0CF75" w14:textId="77777777" w:rsidR="0032110B" w:rsidRPr="005C2D3F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FA3" w:rsidRPr="005C2D3F" w14:paraId="09D0CF7F" w14:textId="77777777" w:rsidTr="00E83591">
        <w:tc>
          <w:tcPr>
            <w:tcW w:w="2121" w:type="pct"/>
          </w:tcPr>
          <w:p w14:paraId="09D0CF77" w14:textId="77777777" w:rsidR="00550FA3" w:rsidRPr="005C2D3F" w:rsidRDefault="00550FA3" w:rsidP="00550FA3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09D0CF78" w14:textId="77777777" w:rsidR="00550FA3" w:rsidRPr="005C2D3F" w:rsidRDefault="00550FA3" w:rsidP="00550FA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79" w14:textId="77777777" w:rsidR="00550FA3" w:rsidRPr="005C2D3F" w:rsidRDefault="00550FA3" w:rsidP="00550F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09D0CF7A" w14:textId="77777777" w:rsidR="00550FA3" w:rsidRPr="005C2D3F" w:rsidRDefault="00550FA3" w:rsidP="00550FA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7B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F7C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7D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7E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550FA3" w:rsidRPr="005C2D3F" w14:paraId="09D0CF88" w14:textId="77777777" w:rsidTr="00E83591">
        <w:tc>
          <w:tcPr>
            <w:tcW w:w="2121" w:type="pct"/>
          </w:tcPr>
          <w:p w14:paraId="09D0CF80" w14:textId="77777777" w:rsidR="00550FA3" w:rsidRPr="005C2D3F" w:rsidRDefault="00550FA3" w:rsidP="00550FA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31" w:type="pct"/>
          </w:tcPr>
          <w:p w14:paraId="09D0CF81" w14:textId="77777777" w:rsidR="00550FA3" w:rsidRPr="005C2D3F" w:rsidRDefault="00550FA3" w:rsidP="00550FA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82" w14:textId="77777777" w:rsidR="00550FA3" w:rsidRPr="005C2D3F" w:rsidRDefault="00550FA3" w:rsidP="00550F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09D0CF83" w14:textId="77777777" w:rsidR="00550FA3" w:rsidRPr="005C2D3F" w:rsidRDefault="00550FA3" w:rsidP="00550FA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84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F85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CF86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87" w14:textId="77777777" w:rsidR="00550FA3" w:rsidRPr="005C2D3F" w:rsidRDefault="00550FA3" w:rsidP="00550F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A35775" w:rsidRPr="005C2D3F" w14:paraId="09D0CF91" w14:textId="77777777" w:rsidTr="00E83591">
        <w:tc>
          <w:tcPr>
            <w:tcW w:w="2121" w:type="pct"/>
          </w:tcPr>
          <w:p w14:paraId="09D0CF89" w14:textId="77777777" w:rsidR="00A35775" w:rsidRPr="005C2D3F" w:rsidRDefault="00A35775" w:rsidP="00A35775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14:paraId="09D0CF8A" w14:textId="77777777" w:rsidR="00A35775" w:rsidRPr="005C2D3F" w:rsidRDefault="00836341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20,155</w:t>
            </w:r>
          </w:p>
        </w:tc>
        <w:tc>
          <w:tcPr>
            <w:tcW w:w="124" w:type="pct"/>
          </w:tcPr>
          <w:p w14:paraId="09D0CF8B" w14:textId="77777777" w:rsidR="00A35775" w:rsidRPr="005C2D3F" w:rsidRDefault="00A35775" w:rsidP="00A3577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09D0CF8C" w14:textId="77777777" w:rsidR="00A35775" w:rsidRPr="005C2D3F" w:rsidRDefault="00A35775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13,225</w:t>
            </w:r>
          </w:p>
        </w:tc>
        <w:tc>
          <w:tcPr>
            <w:tcW w:w="124" w:type="pct"/>
          </w:tcPr>
          <w:p w14:paraId="09D0CF8D" w14:textId="77777777" w:rsidR="00A35775" w:rsidRPr="005C2D3F" w:rsidRDefault="00A35775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09D0CF8E" w14:textId="77777777" w:rsidR="00A35775" w:rsidRPr="005C2D3F" w:rsidRDefault="006D2323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20,155</w:t>
            </w:r>
          </w:p>
        </w:tc>
        <w:tc>
          <w:tcPr>
            <w:tcW w:w="124" w:type="pct"/>
          </w:tcPr>
          <w:p w14:paraId="09D0CF8F" w14:textId="77777777" w:rsidR="00A35775" w:rsidRPr="005C2D3F" w:rsidRDefault="00A35775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90" w14:textId="77777777" w:rsidR="00A35775" w:rsidRPr="005C2D3F" w:rsidRDefault="00A35775" w:rsidP="00A3577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13,225</w:t>
            </w:r>
          </w:p>
        </w:tc>
      </w:tr>
      <w:tr w:rsidR="00540E7F" w:rsidRPr="005C2D3F" w14:paraId="09D0CF9A" w14:textId="77777777" w:rsidTr="00E83591">
        <w:tc>
          <w:tcPr>
            <w:tcW w:w="2121" w:type="pct"/>
          </w:tcPr>
          <w:p w14:paraId="09D0CF92" w14:textId="77777777" w:rsidR="00540E7F" w:rsidRPr="005C2D3F" w:rsidRDefault="00540E7F" w:rsidP="00540E7F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631" w:type="pct"/>
            <w:vAlign w:val="bottom"/>
          </w:tcPr>
          <w:p w14:paraId="09D0CF93" w14:textId="77777777" w:rsidR="00540E7F" w:rsidRPr="005C2D3F" w:rsidRDefault="006313C2" w:rsidP="00631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   </w:t>
            </w:r>
            <w:r w:rsidR="00540E7F" w:rsidRPr="005C2D3F">
              <w:rPr>
                <w:sz w:val="30"/>
                <w:szCs w:val="30"/>
              </w:rPr>
              <w:t>(4,145)</w:t>
            </w:r>
          </w:p>
        </w:tc>
        <w:tc>
          <w:tcPr>
            <w:tcW w:w="124" w:type="pct"/>
          </w:tcPr>
          <w:p w14:paraId="09D0CF94" w14:textId="77777777" w:rsidR="00540E7F" w:rsidRPr="005C2D3F" w:rsidRDefault="00540E7F" w:rsidP="00540E7F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9D0CF95" w14:textId="77777777" w:rsidR="00540E7F" w:rsidRPr="005C2D3F" w:rsidRDefault="00540E7F" w:rsidP="00F07B47">
            <w:pPr>
              <w:pStyle w:val="BodyText"/>
              <w:tabs>
                <w:tab w:val="decimal" w:pos="63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09D0CF96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9D0CF97" w14:textId="77777777" w:rsidR="00540E7F" w:rsidRPr="005C2D3F" w:rsidRDefault="00540E7F" w:rsidP="00631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(4,145)</w:t>
            </w:r>
          </w:p>
        </w:tc>
        <w:tc>
          <w:tcPr>
            <w:tcW w:w="124" w:type="pct"/>
          </w:tcPr>
          <w:p w14:paraId="09D0CF98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99" w14:textId="77777777" w:rsidR="00540E7F" w:rsidRPr="005C2D3F" w:rsidRDefault="00540E7F" w:rsidP="008F6ACD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40E7F" w:rsidRPr="005C2D3F" w14:paraId="09D0CFA3" w14:textId="77777777" w:rsidTr="00E83591">
        <w:tc>
          <w:tcPr>
            <w:tcW w:w="2121" w:type="pct"/>
          </w:tcPr>
          <w:p w14:paraId="09D0CF9B" w14:textId="77777777" w:rsidR="00540E7F" w:rsidRPr="005C2D3F" w:rsidRDefault="00540E7F" w:rsidP="00540E7F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รายการปรับปรุงจากการ</w:t>
            </w:r>
            <w:r w:rsidRPr="005C2D3F">
              <w:rPr>
                <w:rFonts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F9C" w14:textId="77777777" w:rsidR="00540E7F" w:rsidRPr="005C2D3F" w:rsidRDefault="00540E7F" w:rsidP="00631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(4,130)</w:t>
            </w:r>
          </w:p>
        </w:tc>
        <w:tc>
          <w:tcPr>
            <w:tcW w:w="124" w:type="pct"/>
          </w:tcPr>
          <w:p w14:paraId="09D0CF9D" w14:textId="77777777" w:rsidR="00540E7F" w:rsidRPr="005C2D3F" w:rsidRDefault="00540E7F" w:rsidP="00540E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9D0CF9E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6,930</w:t>
            </w:r>
          </w:p>
        </w:tc>
        <w:tc>
          <w:tcPr>
            <w:tcW w:w="124" w:type="pct"/>
          </w:tcPr>
          <w:p w14:paraId="09D0CF9F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9D0CFA0" w14:textId="77777777" w:rsidR="00540E7F" w:rsidRPr="005C2D3F" w:rsidRDefault="00540E7F" w:rsidP="006313C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(4,130)</w:t>
            </w:r>
          </w:p>
        </w:tc>
        <w:tc>
          <w:tcPr>
            <w:tcW w:w="124" w:type="pct"/>
          </w:tcPr>
          <w:p w14:paraId="09D0CFA1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D0CFA2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6,930</w:t>
            </w:r>
          </w:p>
        </w:tc>
      </w:tr>
      <w:tr w:rsidR="00540E7F" w:rsidRPr="005C2D3F" w14:paraId="09D0CFAC" w14:textId="77777777" w:rsidTr="00E83591">
        <w:tc>
          <w:tcPr>
            <w:tcW w:w="2121" w:type="pct"/>
          </w:tcPr>
          <w:p w14:paraId="09D0CFA4" w14:textId="77777777" w:rsidR="00540E7F" w:rsidRPr="005C2D3F" w:rsidRDefault="00540E7F" w:rsidP="00540E7F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9D0CFA5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11,880</w:t>
            </w:r>
          </w:p>
        </w:tc>
        <w:tc>
          <w:tcPr>
            <w:tcW w:w="124" w:type="pct"/>
          </w:tcPr>
          <w:p w14:paraId="09D0CFA6" w14:textId="77777777" w:rsidR="00540E7F" w:rsidRPr="005C2D3F" w:rsidRDefault="00540E7F" w:rsidP="00540E7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9D0CFA7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20,155</w:t>
            </w:r>
          </w:p>
        </w:tc>
        <w:tc>
          <w:tcPr>
            <w:tcW w:w="124" w:type="pct"/>
          </w:tcPr>
          <w:p w14:paraId="09D0CFA8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9D0CFA9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11,880</w:t>
            </w:r>
          </w:p>
        </w:tc>
        <w:tc>
          <w:tcPr>
            <w:tcW w:w="124" w:type="pct"/>
          </w:tcPr>
          <w:p w14:paraId="09D0CFAA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9D0CFAB" w14:textId="77777777" w:rsidR="00540E7F" w:rsidRPr="005C2D3F" w:rsidRDefault="00540E7F" w:rsidP="00540E7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20,155</w:t>
            </w:r>
          </w:p>
        </w:tc>
      </w:tr>
    </w:tbl>
    <w:p w14:paraId="09D0CFAD" w14:textId="77777777" w:rsidR="008569F4" w:rsidRPr="005C2D3F" w:rsidRDefault="008569F4" w:rsidP="007776F1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</w:p>
    <w:p w14:paraId="09D0CFAE" w14:textId="77777777" w:rsidR="00A9741F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09D0CFAF" w14:textId="77777777" w:rsidR="00320A81" w:rsidRPr="005C2D3F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1"/>
        <w:gridCol w:w="1205"/>
        <w:gridCol w:w="239"/>
        <w:gridCol w:w="1123"/>
        <w:gridCol w:w="265"/>
        <w:gridCol w:w="1247"/>
        <w:gridCol w:w="239"/>
        <w:gridCol w:w="1180"/>
      </w:tblGrid>
      <w:tr w:rsidR="00F06474" w:rsidRPr="005C2D3F" w14:paraId="09D0CFB5" w14:textId="77777777" w:rsidTr="00E83591">
        <w:tc>
          <w:tcPr>
            <w:tcW w:w="1602" w:type="pct"/>
          </w:tcPr>
          <w:p w14:paraId="09D0CFB0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09D0CFB1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09D0CFB2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9D0CFB3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09D0CFB4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CFBF" w14:textId="77777777" w:rsidTr="00E83591">
        <w:tc>
          <w:tcPr>
            <w:tcW w:w="1602" w:type="pct"/>
          </w:tcPr>
          <w:p w14:paraId="09D0CFB6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9D0CFB7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D0CFB8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793FF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5" w:type="pct"/>
          </w:tcPr>
          <w:p w14:paraId="09D0CFB9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CFBA" w14:textId="77777777" w:rsidR="0031469B" w:rsidRPr="005C2D3F" w:rsidRDefault="00793FFD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39" w:type="pct"/>
          </w:tcPr>
          <w:p w14:paraId="09D0CFBB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09D0CFBC" w14:textId="77777777" w:rsidR="0031469B" w:rsidRPr="005C2D3F" w:rsidRDefault="001A54F1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14:paraId="09D0CFBD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BE" w14:textId="77777777" w:rsidR="0031469B" w:rsidRPr="005C2D3F" w:rsidRDefault="00793FFD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F06474" w:rsidRPr="005C2D3F" w14:paraId="09D0CFC3" w14:textId="77777777" w:rsidTr="00E83591">
        <w:tc>
          <w:tcPr>
            <w:tcW w:w="1602" w:type="pct"/>
          </w:tcPr>
          <w:p w14:paraId="09D0CFC0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9D0CFC1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09D0CFC2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701" w:rsidRPr="005C2D3F" w14:paraId="09D0CFCD" w14:textId="77777777" w:rsidTr="00E83591">
        <w:tc>
          <w:tcPr>
            <w:tcW w:w="1602" w:type="pct"/>
          </w:tcPr>
          <w:p w14:paraId="09D0CFC4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5C2D3F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519" w:type="pct"/>
          </w:tcPr>
          <w:p w14:paraId="09D0CFC5" w14:textId="77777777" w:rsidR="00960701" w:rsidRPr="005C2D3F" w:rsidRDefault="00FB5B5B" w:rsidP="0096070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1" w:type="pct"/>
          </w:tcPr>
          <w:p w14:paraId="09D0CFC6" w14:textId="77777777" w:rsidR="00960701" w:rsidRPr="005C2D3F" w:rsidRDefault="004550E4" w:rsidP="005C058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509,5</w:t>
            </w:r>
            <w:r w:rsidR="005C058F" w:rsidRPr="005C2D3F">
              <w:rPr>
                <w:sz w:val="30"/>
                <w:szCs w:val="30"/>
              </w:rPr>
              <w:t>33</w:t>
            </w:r>
          </w:p>
        </w:tc>
        <w:tc>
          <w:tcPr>
            <w:tcW w:w="125" w:type="pct"/>
          </w:tcPr>
          <w:p w14:paraId="09D0CFC7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CFC8" w14:textId="77777777" w:rsidR="00960701" w:rsidRPr="005C2D3F" w:rsidRDefault="00960701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582,564</w:t>
            </w:r>
          </w:p>
        </w:tc>
        <w:tc>
          <w:tcPr>
            <w:tcW w:w="139" w:type="pct"/>
          </w:tcPr>
          <w:p w14:paraId="09D0CFC9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09D0CFCA" w14:textId="77777777" w:rsidR="00960701" w:rsidRPr="005C2D3F" w:rsidRDefault="008F6ACD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774,77</w:t>
            </w:r>
            <w:r w:rsidR="00C26A89" w:rsidRPr="005C2D3F">
              <w:rPr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09D0CFCB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CC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1,220,557</w:t>
            </w:r>
          </w:p>
        </w:tc>
      </w:tr>
      <w:tr w:rsidR="00960701" w:rsidRPr="005C2D3F" w14:paraId="09D0CFD7" w14:textId="77777777" w:rsidTr="00E83591">
        <w:tc>
          <w:tcPr>
            <w:tcW w:w="1602" w:type="pct"/>
          </w:tcPr>
          <w:p w14:paraId="09D0CFCE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19" w:type="pct"/>
          </w:tcPr>
          <w:p w14:paraId="09D0CFCF" w14:textId="77777777" w:rsidR="00960701" w:rsidRPr="005C2D3F" w:rsidRDefault="00960701" w:rsidP="0096070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D0CFD0" w14:textId="77777777" w:rsidR="00960701" w:rsidRPr="005C2D3F" w:rsidRDefault="00414C09" w:rsidP="00722F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</w:t>
            </w:r>
            <w:r w:rsidR="00722F27" w:rsidRPr="005C2D3F">
              <w:rPr>
                <w:sz w:val="30"/>
                <w:szCs w:val="30"/>
              </w:rPr>
              <w:t>458,025</w:t>
            </w:r>
          </w:p>
        </w:tc>
        <w:tc>
          <w:tcPr>
            <w:tcW w:w="125" w:type="pct"/>
          </w:tcPr>
          <w:p w14:paraId="09D0CFD1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D0CFD2" w14:textId="77777777" w:rsidR="00960701" w:rsidRPr="005C2D3F" w:rsidRDefault="00960701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3,569,817</w:t>
            </w:r>
          </w:p>
        </w:tc>
        <w:tc>
          <w:tcPr>
            <w:tcW w:w="139" w:type="pct"/>
          </w:tcPr>
          <w:p w14:paraId="09D0CFD3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9D0CFD4" w14:textId="77777777" w:rsidR="00960701" w:rsidRPr="005C2D3F" w:rsidRDefault="00722F27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794,004</w:t>
            </w:r>
          </w:p>
        </w:tc>
        <w:tc>
          <w:tcPr>
            <w:tcW w:w="125" w:type="pct"/>
          </w:tcPr>
          <w:p w14:paraId="09D0CFD5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9D0CFD6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1,577,002</w:t>
            </w:r>
          </w:p>
        </w:tc>
      </w:tr>
      <w:tr w:rsidR="00960701" w:rsidRPr="005C2D3F" w14:paraId="09D0CFE1" w14:textId="77777777" w:rsidTr="00E83591">
        <w:tc>
          <w:tcPr>
            <w:tcW w:w="1602" w:type="pct"/>
          </w:tcPr>
          <w:p w14:paraId="09D0CFD8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09D0CFD9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9D0CFDA" w14:textId="77777777" w:rsidR="00960701" w:rsidRPr="005C2D3F" w:rsidRDefault="00414C09" w:rsidP="00722F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</w:t>
            </w:r>
            <w:r w:rsidR="00722F27" w:rsidRPr="005C2D3F">
              <w:rPr>
                <w:b/>
                <w:bCs/>
                <w:sz w:val="30"/>
                <w:szCs w:val="30"/>
              </w:rPr>
              <w:t>967,558</w:t>
            </w:r>
          </w:p>
        </w:tc>
        <w:tc>
          <w:tcPr>
            <w:tcW w:w="125" w:type="pct"/>
          </w:tcPr>
          <w:p w14:paraId="09D0CFDB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09D0CFDC" w14:textId="77777777" w:rsidR="00960701" w:rsidRPr="005C2D3F" w:rsidRDefault="00960701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4,152,381</w:t>
            </w:r>
          </w:p>
        </w:tc>
        <w:tc>
          <w:tcPr>
            <w:tcW w:w="139" w:type="pct"/>
          </w:tcPr>
          <w:p w14:paraId="09D0CFDD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9D0CFDE" w14:textId="77777777" w:rsidR="00960701" w:rsidRPr="005C2D3F" w:rsidRDefault="008F6ACD" w:rsidP="00722F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</w:t>
            </w:r>
            <w:r w:rsidR="00722F27" w:rsidRPr="005C2D3F">
              <w:rPr>
                <w:b/>
                <w:bCs/>
                <w:sz w:val="30"/>
                <w:szCs w:val="30"/>
              </w:rPr>
              <w:t>568,781</w:t>
            </w:r>
          </w:p>
        </w:tc>
        <w:tc>
          <w:tcPr>
            <w:tcW w:w="125" w:type="pct"/>
          </w:tcPr>
          <w:p w14:paraId="09D0CFDF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9D0CFE0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2,797,559</w:t>
            </w:r>
          </w:p>
        </w:tc>
      </w:tr>
      <w:tr w:rsidR="00960701" w:rsidRPr="005C2D3F" w14:paraId="09D0CFEB" w14:textId="77777777" w:rsidTr="00E83591">
        <w:tc>
          <w:tcPr>
            <w:tcW w:w="1602" w:type="pct"/>
          </w:tcPr>
          <w:p w14:paraId="09D0CFE2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19" w:type="pct"/>
          </w:tcPr>
          <w:p w14:paraId="09D0CFE3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9D0CFE4" w14:textId="77777777" w:rsidR="00960701" w:rsidRPr="005C2D3F" w:rsidRDefault="004550E4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(465,070)</w:t>
            </w:r>
          </w:p>
        </w:tc>
        <w:tc>
          <w:tcPr>
            <w:tcW w:w="125" w:type="pct"/>
          </w:tcPr>
          <w:p w14:paraId="09D0CFE5" w14:textId="77777777" w:rsidR="00960701" w:rsidRPr="005C2D3F" w:rsidRDefault="00960701" w:rsidP="00960701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CFE6" w14:textId="77777777" w:rsidR="00960701" w:rsidRPr="005C2D3F" w:rsidRDefault="00960701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(517,419)</w:t>
            </w:r>
          </w:p>
        </w:tc>
        <w:tc>
          <w:tcPr>
            <w:tcW w:w="139" w:type="pct"/>
          </w:tcPr>
          <w:p w14:paraId="09D0CFE7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09D0CFE8" w14:textId="77777777" w:rsidR="00960701" w:rsidRPr="005C2D3F" w:rsidRDefault="008F6ACD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(11,722)</w:t>
            </w:r>
          </w:p>
        </w:tc>
        <w:tc>
          <w:tcPr>
            <w:tcW w:w="125" w:type="pct"/>
          </w:tcPr>
          <w:p w14:paraId="09D0CFE9" w14:textId="77777777" w:rsidR="00960701" w:rsidRPr="005C2D3F" w:rsidRDefault="00960701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9D0CFEA" w14:textId="77777777" w:rsidR="00960701" w:rsidRPr="005C2D3F" w:rsidRDefault="00960701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(378,303)</w:t>
            </w:r>
          </w:p>
        </w:tc>
      </w:tr>
      <w:tr w:rsidR="00960701" w:rsidRPr="005C2D3F" w14:paraId="09D0CFF5" w14:textId="77777777" w:rsidTr="00E83591">
        <w:tc>
          <w:tcPr>
            <w:tcW w:w="1602" w:type="pct"/>
          </w:tcPr>
          <w:p w14:paraId="09D0CFEC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09D0CFED" w14:textId="77777777" w:rsidR="00960701" w:rsidRPr="005C2D3F" w:rsidRDefault="00960701" w:rsidP="00960701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9D0CFEE" w14:textId="77777777" w:rsidR="00960701" w:rsidRPr="005C2D3F" w:rsidRDefault="00722F27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5" w:type="pct"/>
          </w:tcPr>
          <w:p w14:paraId="09D0CFEF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9D0CFF0" w14:textId="77777777" w:rsidR="00960701" w:rsidRPr="005C2D3F" w:rsidRDefault="00960701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3,634,962</w:t>
            </w:r>
          </w:p>
        </w:tc>
        <w:tc>
          <w:tcPr>
            <w:tcW w:w="139" w:type="pct"/>
          </w:tcPr>
          <w:p w14:paraId="09D0CFF1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9D0CFF2" w14:textId="77777777" w:rsidR="00960701" w:rsidRPr="005C2D3F" w:rsidRDefault="00722F27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1,557,059</w:t>
            </w:r>
          </w:p>
        </w:tc>
        <w:tc>
          <w:tcPr>
            <w:tcW w:w="125" w:type="pct"/>
          </w:tcPr>
          <w:p w14:paraId="09D0CFF3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9D0CFF4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2,419,256</w:t>
            </w:r>
          </w:p>
        </w:tc>
      </w:tr>
      <w:tr w:rsidR="00960701" w:rsidRPr="005C2D3F" w14:paraId="09D0CFF9" w14:textId="77777777" w:rsidTr="00E83591">
        <w:tc>
          <w:tcPr>
            <w:tcW w:w="1602" w:type="pct"/>
          </w:tcPr>
          <w:p w14:paraId="09D0CFF6" w14:textId="77777777" w:rsidR="00960701" w:rsidRPr="005C2D3F" w:rsidRDefault="00960701" w:rsidP="0096070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9D0CFF7" w14:textId="77777777" w:rsidR="00960701" w:rsidRPr="005C2D3F" w:rsidRDefault="00960701" w:rsidP="00960701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09D0CFF8" w14:textId="77777777" w:rsidR="00960701" w:rsidRPr="005C2D3F" w:rsidRDefault="00960701" w:rsidP="00960701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960701" w:rsidRPr="005C2D3F" w14:paraId="09D0D002" w14:textId="77777777" w:rsidTr="00E83591">
        <w:tc>
          <w:tcPr>
            <w:tcW w:w="2121" w:type="pct"/>
            <w:gridSpan w:val="2"/>
          </w:tcPr>
          <w:p w14:paraId="09D0CFFA" w14:textId="77777777" w:rsidR="00960701" w:rsidRPr="005C2D3F" w:rsidRDefault="008F6ACD" w:rsidP="008F6ACD">
            <w:pPr>
              <w:spacing w:line="240" w:lineRule="auto"/>
              <w:ind w:left="162" w:right="-45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960701" w:rsidRPr="005C2D3F">
              <w:rPr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9D0CFFB" w14:textId="77777777" w:rsidR="00960701" w:rsidRPr="005C2D3F" w:rsidRDefault="00494D40" w:rsidP="00960701">
            <w:pPr>
              <w:pStyle w:val="BodyText"/>
              <w:tabs>
                <w:tab w:val="decimal" w:pos="1244"/>
              </w:tabs>
              <w:spacing w:after="0"/>
              <w:ind w:left="-108" w:right="-51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(22,753)</w:t>
            </w:r>
          </w:p>
        </w:tc>
        <w:tc>
          <w:tcPr>
            <w:tcW w:w="125" w:type="pct"/>
          </w:tcPr>
          <w:p w14:paraId="09D0CFFC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9D0CFFD" w14:textId="77777777" w:rsidR="00960701" w:rsidRPr="005C2D3F" w:rsidRDefault="00960701" w:rsidP="0096070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(18,035)</w:t>
            </w:r>
          </w:p>
        </w:tc>
        <w:tc>
          <w:tcPr>
            <w:tcW w:w="139" w:type="pct"/>
          </w:tcPr>
          <w:p w14:paraId="09D0CFFE" w14:textId="77777777" w:rsidR="00960701" w:rsidRPr="005C2D3F" w:rsidRDefault="00960701" w:rsidP="0096070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09D0CFFF" w14:textId="77777777" w:rsidR="00960701" w:rsidRPr="005C2D3F" w:rsidRDefault="008F6ACD" w:rsidP="0096070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(383,639)</w:t>
            </w:r>
          </w:p>
        </w:tc>
        <w:tc>
          <w:tcPr>
            <w:tcW w:w="125" w:type="pct"/>
          </w:tcPr>
          <w:p w14:paraId="09D0D000" w14:textId="77777777" w:rsidR="00960701" w:rsidRPr="005C2D3F" w:rsidRDefault="00960701" w:rsidP="00960701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9D0D001" w14:textId="77777777" w:rsidR="00960701" w:rsidRPr="005C2D3F" w:rsidRDefault="00960701" w:rsidP="00960701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(2,729)</w:t>
            </w:r>
          </w:p>
        </w:tc>
      </w:tr>
    </w:tbl>
    <w:p w14:paraId="09D0D003" w14:textId="77777777" w:rsidR="00F26C39" w:rsidRPr="005C2D3F" w:rsidRDefault="00F26C39">
      <w:pPr>
        <w:spacing w:line="240" w:lineRule="auto"/>
        <w:rPr>
          <w:sz w:val="30"/>
          <w:szCs w:val="30"/>
        </w:rPr>
      </w:pPr>
    </w:p>
    <w:p w14:paraId="09D0D004" w14:textId="77777777" w:rsidR="000E2AF9" w:rsidRPr="005C2D3F" w:rsidRDefault="000E2AF9">
      <w:pPr>
        <w:spacing w:line="240" w:lineRule="auto"/>
        <w:rPr>
          <w:sz w:val="30"/>
          <w:szCs w:val="30"/>
        </w:rPr>
      </w:pPr>
    </w:p>
    <w:p w14:paraId="09D0D005" w14:textId="77777777" w:rsidR="000E2AF9" w:rsidRPr="005C2D3F" w:rsidRDefault="000E2AF9">
      <w:pPr>
        <w:spacing w:line="240" w:lineRule="auto"/>
        <w:rPr>
          <w:sz w:val="30"/>
          <w:szCs w:val="30"/>
        </w:rPr>
      </w:pPr>
    </w:p>
    <w:p w14:paraId="09D0D006" w14:textId="77777777" w:rsidR="000E2AF9" w:rsidRPr="005C2D3F" w:rsidRDefault="000E2AF9">
      <w:pPr>
        <w:spacing w:line="240" w:lineRule="auto"/>
        <w:rPr>
          <w:sz w:val="30"/>
          <w:szCs w:val="30"/>
        </w:rPr>
      </w:pPr>
    </w:p>
    <w:p w14:paraId="09D0D007" w14:textId="77777777" w:rsidR="000E2AF9" w:rsidRPr="005C2D3F" w:rsidRDefault="000E2AF9">
      <w:pPr>
        <w:spacing w:line="240" w:lineRule="auto"/>
        <w:rPr>
          <w:sz w:val="30"/>
          <w:szCs w:val="30"/>
        </w:rPr>
      </w:pPr>
    </w:p>
    <w:p w14:paraId="09D0D008" w14:textId="77777777" w:rsidR="00E83591" w:rsidRPr="005C2D3F" w:rsidRDefault="00E83591">
      <w:pPr>
        <w:spacing w:line="240" w:lineRule="auto"/>
        <w:rPr>
          <w:sz w:val="30"/>
          <w:szCs w:val="30"/>
        </w:rPr>
      </w:pPr>
      <w:r w:rsidRPr="005C2D3F">
        <w:rPr>
          <w:sz w:val="30"/>
          <w:szCs w:val="30"/>
        </w:rPr>
        <w:br w:type="page"/>
      </w:r>
    </w:p>
    <w:p w14:paraId="09D0D009" w14:textId="77777777" w:rsidR="00320A81" w:rsidRPr="005C2D3F" w:rsidRDefault="00320A81" w:rsidP="005675EB">
      <w:pPr>
        <w:spacing w:line="240" w:lineRule="auto"/>
        <w:ind w:left="630" w:hanging="90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9D0D00A" w14:textId="77777777" w:rsidR="00D76E64" w:rsidRPr="005C2D3F" w:rsidRDefault="00D76E64" w:rsidP="001C2344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2"/>
        <w:gridCol w:w="987"/>
        <w:gridCol w:w="1205"/>
        <w:gridCol w:w="237"/>
        <w:gridCol w:w="1125"/>
        <w:gridCol w:w="270"/>
        <w:gridCol w:w="1244"/>
        <w:gridCol w:w="237"/>
        <w:gridCol w:w="1200"/>
      </w:tblGrid>
      <w:tr w:rsidR="00F06474" w:rsidRPr="005C2D3F" w14:paraId="09D0D010" w14:textId="77777777" w:rsidTr="00E83591">
        <w:trPr>
          <w:tblHeader/>
        </w:trPr>
        <w:tc>
          <w:tcPr>
            <w:tcW w:w="1600" w:type="pct"/>
          </w:tcPr>
          <w:p w14:paraId="09D0D00B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09D0D00C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09D0D00D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9D0D00E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14:paraId="09D0D00F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69B" w:rsidRPr="005C2D3F" w14:paraId="09D0D01A" w14:textId="77777777" w:rsidTr="00E83591">
        <w:trPr>
          <w:tblHeader/>
        </w:trPr>
        <w:tc>
          <w:tcPr>
            <w:tcW w:w="1600" w:type="pct"/>
          </w:tcPr>
          <w:p w14:paraId="09D0D011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9D0D012" w14:textId="77777777" w:rsidR="0031469B" w:rsidRPr="005C2D3F" w:rsidRDefault="0031469B" w:rsidP="0031469B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9D0D013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6B702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24" w:type="pct"/>
          </w:tcPr>
          <w:p w14:paraId="09D0D014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15" w14:textId="77777777" w:rsidR="0031469B" w:rsidRPr="005C2D3F" w:rsidRDefault="006B702D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14:paraId="09D0D016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17" w14:textId="77777777" w:rsidR="0031469B" w:rsidRPr="005C2D3F" w:rsidRDefault="006B702D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14:paraId="09D0D018" w14:textId="77777777" w:rsidR="0031469B" w:rsidRPr="005C2D3F" w:rsidRDefault="0031469B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19" w14:textId="77777777" w:rsidR="0031469B" w:rsidRPr="005C2D3F" w:rsidRDefault="006B702D" w:rsidP="0031469B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F06474" w:rsidRPr="005C2D3F" w14:paraId="09D0D01E" w14:textId="77777777" w:rsidTr="00E83591">
        <w:trPr>
          <w:tblHeader/>
        </w:trPr>
        <w:tc>
          <w:tcPr>
            <w:tcW w:w="1600" w:type="pct"/>
          </w:tcPr>
          <w:p w14:paraId="09D0D01B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9D0D01C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4" w:type="pct"/>
            <w:gridSpan w:val="7"/>
          </w:tcPr>
          <w:p w14:paraId="09D0D01D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0CC1" w:rsidRPr="005C2D3F" w14:paraId="09D0D028" w14:textId="77777777" w:rsidTr="00E83591">
        <w:tc>
          <w:tcPr>
            <w:tcW w:w="1600" w:type="pct"/>
          </w:tcPr>
          <w:p w14:paraId="09D0D01F" w14:textId="77777777" w:rsidR="00660CC1" w:rsidRPr="005C2D3F" w:rsidRDefault="00660CC1" w:rsidP="00660CC1">
            <w:pPr>
              <w:pStyle w:val="BodyText"/>
              <w:spacing w:after="0"/>
              <w:ind w:right="-131"/>
              <w:rPr>
                <w:sz w:val="28"/>
                <w:szCs w:val="28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16" w:type="pct"/>
          </w:tcPr>
          <w:p w14:paraId="09D0D020" w14:textId="77777777" w:rsidR="00660CC1" w:rsidRPr="005C2D3F" w:rsidRDefault="00660CC1" w:rsidP="00660CC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21" w14:textId="77777777" w:rsidR="00660CC1" w:rsidRPr="005C2D3F" w:rsidRDefault="00660CC1" w:rsidP="00660CC1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D0D022" w14:textId="77777777" w:rsidR="00660CC1" w:rsidRPr="005C2D3F" w:rsidRDefault="00660CC1" w:rsidP="00660CC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23" w14:textId="77777777" w:rsidR="00660CC1" w:rsidRPr="005C2D3F" w:rsidRDefault="00660CC1" w:rsidP="00660CC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09D0D024" w14:textId="77777777" w:rsidR="00660CC1" w:rsidRPr="005C2D3F" w:rsidRDefault="00660CC1" w:rsidP="00660CC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25" w14:textId="77777777" w:rsidR="00660CC1" w:rsidRPr="005C2D3F" w:rsidRDefault="00660CC1" w:rsidP="00660CC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26" w14:textId="77777777" w:rsidR="00660CC1" w:rsidRPr="005C2D3F" w:rsidRDefault="00660CC1" w:rsidP="00660CC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27" w14:textId="77777777" w:rsidR="00660CC1" w:rsidRPr="005C2D3F" w:rsidRDefault="00660CC1" w:rsidP="00660CC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7395D" w:rsidRPr="005C2D3F" w14:paraId="09D0D032" w14:textId="77777777" w:rsidTr="00E83591">
        <w:tc>
          <w:tcPr>
            <w:tcW w:w="1600" w:type="pct"/>
          </w:tcPr>
          <w:p w14:paraId="09D0D029" w14:textId="77777777" w:rsidR="0047395D" w:rsidRPr="005C2D3F" w:rsidRDefault="0047395D" w:rsidP="0047395D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09D0D02A" w14:textId="77777777" w:rsidR="0047395D" w:rsidRPr="005C2D3F" w:rsidRDefault="0047395D" w:rsidP="0047395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2B" w14:textId="77777777" w:rsidR="0047395D" w:rsidRPr="005C2D3F" w:rsidRDefault="004550E4" w:rsidP="002A47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509,5</w:t>
            </w:r>
            <w:r w:rsidR="002A4710" w:rsidRPr="005C2D3F">
              <w:rPr>
                <w:sz w:val="30"/>
                <w:szCs w:val="30"/>
              </w:rPr>
              <w:t>33</w:t>
            </w:r>
          </w:p>
        </w:tc>
        <w:tc>
          <w:tcPr>
            <w:tcW w:w="124" w:type="pct"/>
          </w:tcPr>
          <w:p w14:paraId="09D0D02C" w14:textId="77777777" w:rsidR="0047395D" w:rsidRPr="005C2D3F" w:rsidRDefault="0047395D" w:rsidP="0047395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2D" w14:textId="77777777" w:rsidR="0047395D" w:rsidRPr="005C2D3F" w:rsidRDefault="0047395D" w:rsidP="0047395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582,266</w:t>
            </w:r>
          </w:p>
        </w:tc>
        <w:tc>
          <w:tcPr>
            <w:tcW w:w="141" w:type="pct"/>
          </w:tcPr>
          <w:p w14:paraId="09D0D02E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2F" w14:textId="77777777" w:rsidR="0047395D" w:rsidRPr="005C2D3F" w:rsidRDefault="008F6AC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679,242</w:t>
            </w:r>
          </w:p>
        </w:tc>
        <w:tc>
          <w:tcPr>
            <w:tcW w:w="124" w:type="pct"/>
          </w:tcPr>
          <w:p w14:paraId="09D0D030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31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706,662</w:t>
            </w:r>
          </w:p>
        </w:tc>
      </w:tr>
      <w:tr w:rsidR="0047395D" w:rsidRPr="005C2D3F" w14:paraId="09D0D03C" w14:textId="77777777" w:rsidTr="00E83591">
        <w:tc>
          <w:tcPr>
            <w:tcW w:w="1600" w:type="pct"/>
          </w:tcPr>
          <w:p w14:paraId="09D0D033" w14:textId="77777777" w:rsidR="0047395D" w:rsidRPr="005C2D3F" w:rsidRDefault="0047395D" w:rsidP="0047395D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09D0D034" w14:textId="77777777" w:rsidR="0047395D" w:rsidRPr="005C2D3F" w:rsidRDefault="0047395D" w:rsidP="0047395D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9D0D035" w14:textId="77777777" w:rsidR="0047395D" w:rsidRPr="005C2D3F" w:rsidRDefault="0047395D" w:rsidP="0047395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36" w14:textId="77777777" w:rsidR="0047395D" w:rsidRPr="005C2D3F" w:rsidRDefault="0047395D" w:rsidP="0047395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37" w14:textId="77777777" w:rsidR="0047395D" w:rsidRPr="005C2D3F" w:rsidRDefault="0047395D" w:rsidP="0047395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09D0D038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39" w14:textId="77777777" w:rsidR="0047395D" w:rsidRPr="005C2D3F" w:rsidRDefault="0047395D" w:rsidP="0047395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3A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3B" w14:textId="77777777" w:rsidR="0047395D" w:rsidRPr="005C2D3F" w:rsidRDefault="0047395D" w:rsidP="0047395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550E4" w:rsidRPr="005C2D3F" w14:paraId="09D0D046" w14:textId="77777777" w:rsidTr="00E83591">
        <w:tc>
          <w:tcPr>
            <w:tcW w:w="1600" w:type="pct"/>
          </w:tcPr>
          <w:p w14:paraId="09D0D03D" w14:textId="77777777" w:rsidR="004550E4" w:rsidRPr="005C2D3F" w:rsidRDefault="004550E4" w:rsidP="004550E4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09D0D03E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3F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D040" w14:textId="77777777" w:rsidR="004550E4" w:rsidRPr="005C2D3F" w:rsidRDefault="004550E4" w:rsidP="004550E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41" w14:textId="77777777" w:rsidR="004550E4" w:rsidRPr="005C2D3F" w:rsidRDefault="004550E4" w:rsidP="004550E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68</w:t>
            </w:r>
          </w:p>
        </w:tc>
        <w:tc>
          <w:tcPr>
            <w:tcW w:w="141" w:type="pct"/>
          </w:tcPr>
          <w:p w14:paraId="09D0D042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43" w14:textId="77777777" w:rsidR="004550E4" w:rsidRPr="005C2D3F" w:rsidRDefault="008F6ACD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53,351</w:t>
            </w:r>
          </w:p>
        </w:tc>
        <w:tc>
          <w:tcPr>
            <w:tcW w:w="124" w:type="pct"/>
          </w:tcPr>
          <w:p w14:paraId="09D0D044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45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60,605</w:t>
            </w:r>
          </w:p>
        </w:tc>
      </w:tr>
      <w:tr w:rsidR="004550E4" w:rsidRPr="005C2D3F" w14:paraId="09D0D050" w14:textId="77777777" w:rsidTr="00E83591">
        <w:tc>
          <w:tcPr>
            <w:tcW w:w="1600" w:type="pct"/>
          </w:tcPr>
          <w:p w14:paraId="09D0D047" w14:textId="77777777" w:rsidR="004550E4" w:rsidRPr="005C2D3F" w:rsidRDefault="004550E4" w:rsidP="004550E4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3 - 6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48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49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D04A" w14:textId="77777777" w:rsidR="004550E4" w:rsidRPr="005C2D3F" w:rsidRDefault="004550E4" w:rsidP="004550E4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4B" w14:textId="77777777" w:rsidR="004550E4" w:rsidRPr="005C2D3F" w:rsidRDefault="004550E4" w:rsidP="004550E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230</w:t>
            </w:r>
          </w:p>
        </w:tc>
        <w:tc>
          <w:tcPr>
            <w:tcW w:w="141" w:type="pct"/>
          </w:tcPr>
          <w:p w14:paraId="09D0D04C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4D" w14:textId="77777777" w:rsidR="004550E4" w:rsidRPr="005C2D3F" w:rsidRDefault="008F6ACD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31,054</w:t>
            </w:r>
          </w:p>
        </w:tc>
        <w:tc>
          <w:tcPr>
            <w:tcW w:w="124" w:type="pct"/>
          </w:tcPr>
          <w:p w14:paraId="09D0D04E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4F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45,884</w:t>
            </w:r>
          </w:p>
        </w:tc>
      </w:tr>
      <w:tr w:rsidR="004550E4" w:rsidRPr="005C2D3F" w14:paraId="09D0D05A" w14:textId="77777777" w:rsidTr="00E83591">
        <w:tc>
          <w:tcPr>
            <w:tcW w:w="1600" w:type="pct"/>
          </w:tcPr>
          <w:p w14:paraId="09D0D051" w14:textId="77777777" w:rsidR="004550E4" w:rsidRPr="005C2D3F" w:rsidRDefault="004550E4" w:rsidP="004550E4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6 - 12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52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53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D054" w14:textId="77777777" w:rsidR="004550E4" w:rsidRPr="005C2D3F" w:rsidRDefault="004550E4" w:rsidP="004550E4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55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9D0D056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57" w14:textId="77777777" w:rsidR="004550E4" w:rsidRPr="005C2D3F" w:rsidRDefault="008F6ACD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3,626</w:t>
            </w:r>
          </w:p>
        </w:tc>
        <w:tc>
          <w:tcPr>
            <w:tcW w:w="124" w:type="pct"/>
          </w:tcPr>
          <w:p w14:paraId="09D0D058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59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10,143</w:t>
            </w:r>
          </w:p>
        </w:tc>
      </w:tr>
      <w:tr w:rsidR="004550E4" w:rsidRPr="005C2D3F" w14:paraId="09D0D064" w14:textId="77777777" w:rsidTr="00E83591">
        <w:tc>
          <w:tcPr>
            <w:tcW w:w="1600" w:type="pct"/>
          </w:tcPr>
          <w:p w14:paraId="09D0D05B" w14:textId="77777777" w:rsidR="004550E4" w:rsidRPr="005C2D3F" w:rsidRDefault="004550E4" w:rsidP="004550E4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C2D3F">
              <w:rPr>
                <w:sz w:val="30"/>
                <w:szCs w:val="30"/>
              </w:rPr>
              <w:t xml:space="preserve">12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5C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D0D05D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D05E" w14:textId="77777777" w:rsidR="004550E4" w:rsidRPr="005C2D3F" w:rsidRDefault="004550E4" w:rsidP="004550E4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D0D05F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9D0D060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9D0D061" w14:textId="77777777" w:rsidR="004550E4" w:rsidRPr="005C2D3F" w:rsidRDefault="008F6ACD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7,504</w:t>
            </w:r>
          </w:p>
        </w:tc>
        <w:tc>
          <w:tcPr>
            <w:tcW w:w="124" w:type="pct"/>
          </w:tcPr>
          <w:p w14:paraId="09D0D062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D0D063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397,263</w:t>
            </w:r>
          </w:p>
        </w:tc>
      </w:tr>
      <w:tr w:rsidR="0047395D" w:rsidRPr="005C2D3F" w14:paraId="09D0D06E" w14:textId="77777777" w:rsidTr="00E83591">
        <w:tc>
          <w:tcPr>
            <w:tcW w:w="1600" w:type="pct"/>
          </w:tcPr>
          <w:p w14:paraId="09D0D065" w14:textId="77777777" w:rsidR="0047395D" w:rsidRPr="005C2D3F" w:rsidRDefault="0047395D" w:rsidP="0047395D">
            <w:pPr>
              <w:ind w:left="342"/>
              <w:jc w:val="thaiDistribute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6" w:type="pct"/>
          </w:tcPr>
          <w:p w14:paraId="09D0D066" w14:textId="77777777" w:rsidR="0047395D" w:rsidRPr="005C2D3F" w:rsidRDefault="0047395D" w:rsidP="0047395D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67" w14:textId="77777777" w:rsidR="0047395D" w:rsidRPr="005C2D3F" w:rsidRDefault="004550E4" w:rsidP="002A47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</w:t>
            </w:r>
            <w:r w:rsidR="002A4710" w:rsidRPr="005C2D3F">
              <w:rPr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4" w:type="pct"/>
          </w:tcPr>
          <w:p w14:paraId="09D0D068" w14:textId="77777777" w:rsidR="0047395D" w:rsidRPr="005C2D3F" w:rsidRDefault="0047395D" w:rsidP="0047395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69" w14:textId="77777777" w:rsidR="0047395D" w:rsidRPr="005C2D3F" w:rsidRDefault="0047395D" w:rsidP="0047395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582,564</w:t>
            </w:r>
          </w:p>
        </w:tc>
        <w:tc>
          <w:tcPr>
            <w:tcW w:w="141" w:type="pct"/>
          </w:tcPr>
          <w:p w14:paraId="09D0D06A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9D0D06B" w14:textId="77777777" w:rsidR="0047395D" w:rsidRPr="005C2D3F" w:rsidRDefault="008F6ACD" w:rsidP="0047395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774,777</w:t>
            </w:r>
          </w:p>
        </w:tc>
        <w:tc>
          <w:tcPr>
            <w:tcW w:w="124" w:type="pct"/>
          </w:tcPr>
          <w:p w14:paraId="09D0D06C" w14:textId="77777777" w:rsidR="0047395D" w:rsidRPr="005C2D3F" w:rsidRDefault="0047395D" w:rsidP="0047395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D06D" w14:textId="77777777" w:rsidR="0047395D" w:rsidRPr="005C2D3F" w:rsidRDefault="0047395D" w:rsidP="0047395D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1,220,557</w:t>
            </w:r>
          </w:p>
        </w:tc>
      </w:tr>
      <w:tr w:rsidR="004550E4" w:rsidRPr="005C2D3F" w14:paraId="09D0D078" w14:textId="77777777" w:rsidTr="00E83591">
        <w:tc>
          <w:tcPr>
            <w:tcW w:w="1600" w:type="pct"/>
          </w:tcPr>
          <w:p w14:paraId="09D0D06F" w14:textId="77777777" w:rsidR="004550E4" w:rsidRPr="005C2D3F" w:rsidRDefault="004550E4" w:rsidP="004550E4">
            <w:pPr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09D0D070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D0D071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0D072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D0D073" w14:textId="77777777" w:rsidR="004550E4" w:rsidRPr="005C2D3F" w:rsidRDefault="004550E4" w:rsidP="004550E4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9D0D074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9D0D075" w14:textId="77777777" w:rsidR="004550E4" w:rsidRPr="005C2D3F" w:rsidRDefault="008F6ACD" w:rsidP="004550E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(11,130)</w:t>
            </w:r>
          </w:p>
        </w:tc>
        <w:tc>
          <w:tcPr>
            <w:tcW w:w="124" w:type="pct"/>
          </w:tcPr>
          <w:p w14:paraId="09D0D076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D0D077" w14:textId="77777777" w:rsidR="004550E4" w:rsidRPr="005C2D3F" w:rsidRDefault="004550E4" w:rsidP="004550E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(377,948)</w:t>
            </w:r>
          </w:p>
        </w:tc>
      </w:tr>
      <w:tr w:rsidR="004550E4" w:rsidRPr="005C2D3F" w14:paraId="09D0D082" w14:textId="77777777" w:rsidTr="00E83591">
        <w:tc>
          <w:tcPr>
            <w:tcW w:w="1600" w:type="pct"/>
          </w:tcPr>
          <w:p w14:paraId="09D0D079" w14:textId="77777777" w:rsidR="004550E4" w:rsidRPr="005C2D3F" w:rsidRDefault="004550E4" w:rsidP="004550E4">
            <w:pPr>
              <w:ind w:left="34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9D0D07A" w14:textId="77777777" w:rsidR="004550E4" w:rsidRPr="005C2D3F" w:rsidRDefault="004550E4" w:rsidP="004550E4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9D0D07B" w14:textId="77777777" w:rsidR="004550E4" w:rsidRPr="005C2D3F" w:rsidRDefault="004550E4" w:rsidP="002A471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509,5</w:t>
            </w:r>
            <w:r w:rsidR="002A4710" w:rsidRPr="005C2D3F">
              <w:rPr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4" w:type="pct"/>
          </w:tcPr>
          <w:p w14:paraId="09D0D07C" w14:textId="77777777" w:rsidR="004550E4" w:rsidRPr="005C2D3F" w:rsidRDefault="004550E4" w:rsidP="004550E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9D0D07D" w14:textId="77777777" w:rsidR="004550E4" w:rsidRPr="005C2D3F" w:rsidRDefault="004550E4" w:rsidP="004550E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582,564</w:t>
            </w:r>
          </w:p>
        </w:tc>
        <w:tc>
          <w:tcPr>
            <w:tcW w:w="141" w:type="pct"/>
          </w:tcPr>
          <w:p w14:paraId="09D0D07E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9D0D07F" w14:textId="77777777" w:rsidR="004550E4" w:rsidRPr="005C2D3F" w:rsidRDefault="008F6ACD" w:rsidP="004550E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763,647</w:t>
            </w:r>
          </w:p>
        </w:tc>
        <w:tc>
          <w:tcPr>
            <w:tcW w:w="124" w:type="pct"/>
          </w:tcPr>
          <w:p w14:paraId="09D0D080" w14:textId="77777777" w:rsidR="004550E4" w:rsidRPr="005C2D3F" w:rsidRDefault="004550E4" w:rsidP="004550E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09D0D081" w14:textId="77777777" w:rsidR="004550E4" w:rsidRPr="005C2D3F" w:rsidRDefault="004550E4" w:rsidP="004550E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842,609</w:t>
            </w:r>
          </w:p>
        </w:tc>
      </w:tr>
    </w:tbl>
    <w:p w14:paraId="09D0D083" w14:textId="77777777" w:rsidR="00425523" w:rsidRPr="005C2D3F" w:rsidRDefault="00425523">
      <w:pPr>
        <w:rPr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988"/>
        <w:gridCol w:w="1206"/>
        <w:gridCol w:w="238"/>
        <w:gridCol w:w="1123"/>
        <w:gridCol w:w="274"/>
        <w:gridCol w:w="1226"/>
        <w:gridCol w:w="237"/>
        <w:gridCol w:w="1211"/>
      </w:tblGrid>
      <w:tr w:rsidR="00CA03CF" w:rsidRPr="005C2D3F" w14:paraId="09D0D08D" w14:textId="77777777" w:rsidTr="00E83591">
        <w:tc>
          <w:tcPr>
            <w:tcW w:w="1600" w:type="pct"/>
            <w:vAlign w:val="bottom"/>
          </w:tcPr>
          <w:p w14:paraId="09D0D084" w14:textId="77777777" w:rsidR="00CA03CF" w:rsidRPr="005C2D3F" w:rsidRDefault="00CA03CF" w:rsidP="00CA03CF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นๆ</w:t>
            </w:r>
          </w:p>
        </w:tc>
        <w:tc>
          <w:tcPr>
            <w:tcW w:w="516" w:type="pct"/>
          </w:tcPr>
          <w:p w14:paraId="09D0D085" w14:textId="77777777" w:rsidR="00CA03CF" w:rsidRPr="005C2D3F" w:rsidRDefault="00CA03CF" w:rsidP="00CA03CF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0D086" w14:textId="77777777" w:rsidR="00CA03CF" w:rsidRPr="005C2D3F" w:rsidRDefault="00CA03CF" w:rsidP="00CA03C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87" w14:textId="77777777" w:rsidR="00CA03CF" w:rsidRPr="005C2D3F" w:rsidRDefault="00CA03CF" w:rsidP="00CA03C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9D0D088" w14:textId="77777777" w:rsidR="00CA03CF" w:rsidRPr="005C2D3F" w:rsidRDefault="00CA03CF" w:rsidP="00CA03C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089" w14:textId="77777777" w:rsidR="00CA03CF" w:rsidRPr="005C2D3F" w:rsidRDefault="00CA03CF" w:rsidP="00CA03C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8A" w14:textId="77777777" w:rsidR="00CA03CF" w:rsidRPr="005C2D3F" w:rsidRDefault="00CA03CF" w:rsidP="00CA03C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8B" w14:textId="77777777" w:rsidR="00CA03CF" w:rsidRPr="005C2D3F" w:rsidRDefault="00CA03CF" w:rsidP="00CA03C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8C" w14:textId="77777777" w:rsidR="00CA03CF" w:rsidRPr="005C2D3F" w:rsidRDefault="00CA03CF" w:rsidP="00CA03CF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2304C8" w:rsidRPr="005C2D3F" w14:paraId="09D0D097" w14:textId="77777777" w:rsidTr="00E83591">
        <w:tc>
          <w:tcPr>
            <w:tcW w:w="1600" w:type="pct"/>
          </w:tcPr>
          <w:p w14:paraId="09D0D08E" w14:textId="77777777" w:rsidR="002304C8" w:rsidRPr="005C2D3F" w:rsidRDefault="002304C8" w:rsidP="002304C8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09D0D08F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D0D090" w14:textId="77777777" w:rsidR="002304C8" w:rsidRPr="005C2D3F" w:rsidRDefault="002304C8" w:rsidP="0060688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1,744,9</w:t>
            </w:r>
            <w:r w:rsidR="00606883" w:rsidRPr="005C2D3F">
              <w:rPr>
                <w:sz w:val="30"/>
                <w:szCs w:val="30"/>
              </w:rPr>
              <w:t>29</w:t>
            </w:r>
          </w:p>
        </w:tc>
        <w:tc>
          <w:tcPr>
            <w:tcW w:w="124" w:type="pct"/>
          </w:tcPr>
          <w:p w14:paraId="09D0D091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9D0D092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2,638,399</w:t>
            </w:r>
          </w:p>
        </w:tc>
        <w:tc>
          <w:tcPr>
            <w:tcW w:w="143" w:type="pct"/>
          </w:tcPr>
          <w:p w14:paraId="09D0D093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94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757,415</w:t>
            </w:r>
          </w:p>
        </w:tc>
        <w:tc>
          <w:tcPr>
            <w:tcW w:w="124" w:type="pct"/>
          </w:tcPr>
          <w:p w14:paraId="09D0D095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96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1,474,946</w:t>
            </w:r>
          </w:p>
        </w:tc>
      </w:tr>
      <w:tr w:rsidR="002304C8" w:rsidRPr="005C2D3F" w14:paraId="09D0D0A1" w14:textId="77777777" w:rsidTr="00E83591">
        <w:tc>
          <w:tcPr>
            <w:tcW w:w="1600" w:type="pct"/>
          </w:tcPr>
          <w:p w14:paraId="09D0D098" w14:textId="77777777" w:rsidR="002304C8" w:rsidRPr="005C2D3F" w:rsidRDefault="002304C8" w:rsidP="002304C8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09D0D099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D0D09A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9B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9D0D09C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09D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9E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9D0D09F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A0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2304C8" w:rsidRPr="005C2D3F" w14:paraId="09D0D0AB" w14:textId="77777777" w:rsidTr="00E83591">
        <w:tc>
          <w:tcPr>
            <w:tcW w:w="1600" w:type="pct"/>
          </w:tcPr>
          <w:p w14:paraId="09D0D0A2" w14:textId="77777777" w:rsidR="002304C8" w:rsidRPr="005C2D3F" w:rsidRDefault="002304C8" w:rsidP="002304C8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09D0D0A3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D0D0A4" w14:textId="77777777" w:rsidR="002304C8" w:rsidRPr="005C2D3F" w:rsidRDefault="00722F27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219,475</w:t>
            </w:r>
          </w:p>
        </w:tc>
        <w:tc>
          <w:tcPr>
            <w:tcW w:w="124" w:type="pct"/>
          </w:tcPr>
          <w:p w14:paraId="09D0D0A5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9D0D0A6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320,108</w:t>
            </w:r>
          </w:p>
        </w:tc>
        <w:tc>
          <w:tcPr>
            <w:tcW w:w="143" w:type="pct"/>
          </w:tcPr>
          <w:p w14:paraId="09D0D0A7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A8" w14:textId="77777777" w:rsidR="002304C8" w:rsidRPr="005C2D3F" w:rsidRDefault="00722F27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34,335</w:t>
            </w:r>
          </w:p>
        </w:tc>
        <w:tc>
          <w:tcPr>
            <w:tcW w:w="124" w:type="pct"/>
          </w:tcPr>
          <w:p w14:paraId="09D0D0A9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AA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101,352</w:t>
            </w:r>
          </w:p>
        </w:tc>
      </w:tr>
      <w:tr w:rsidR="002304C8" w:rsidRPr="005C2D3F" w14:paraId="09D0D0B5" w14:textId="77777777" w:rsidTr="00E83591">
        <w:tc>
          <w:tcPr>
            <w:tcW w:w="1600" w:type="pct"/>
          </w:tcPr>
          <w:p w14:paraId="09D0D0AC" w14:textId="77777777" w:rsidR="002304C8" w:rsidRPr="005C2D3F" w:rsidRDefault="002304C8" w:rsidP="002304C8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3 - 6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AD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D0D0AE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3,395</w:t>
            </w:r>
          </w:p>
        </w:tc>
        <w:tc>
          <w:tcPr>
            <w:tcW w:w="124" w:type="pct"/>
          </w:tcPr>
          <w:p w14:paraId="09D0D0AF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9D0D0B0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81,638</w:t>
            </w:r>
          </w:p>
        </w:tc>
        <w:tc>
          <w:tcPr>
            <w:tcW w:w="143" w:type="pct"/>
          </w:tcPr>
          <w:p w14:paraId="09D0D0B1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B2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1,626</w:t>
            </w:r>
          </w:p>
        </w:tc>
        <w:tc>
          <w:tcPr>
            <w:tcW w:w="124" w:type="pct"/>
          </w:tcPr>
          <w:p w14:paraId="09D0D0B3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B4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279</w:t>
            </w:r>
          </w:p>
        </w:tc>
      </w:tr>
      <w:tr w:rsidR="002304C8" w:rsidRPr="005C2D3F" w14:paraId="09D0D0BF" w14:textId="77777777" w:rsidTr="00E83591">
        <w:tc>
          <w:tcPr>
            <w:tcW w:w="1600" w:type="pct"/>
          </w:tcPr>
          <w:p w14:paraId="09D0D0B6" w14:textId="77777777" w:rsidR="002304C8" w:rsidRPr="005C2D3F" w:rsidRDefault="002304C8" w:rsidP="002304C8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6 - 12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B7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D0D0B8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2,088</w:t>
            </w:r>
          </w:p>
        </w:tc>
        <w:tc>
          <w:tcPr>
            <w:tcW w:w="124" w:type="pct"/>
          </w:tcPr>
          <w:p w14:paraId="09D0D0B9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9D0D0BA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65,782</w:t>
            </w:r>
          </w:p>
        </w:tc>
        <w:tc>
          <w:tcPr>
            <w:tcW w:w="143" w:type="pct"/>
          </w:tcPr>
          <w:p w14:paraId="09D0D0BB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D0D0BC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545</w:t>
            </w:r>
          </w:p>
        </w:tc>
        <w:tc>
          <w:tcPr>
            <w:tcW w:w="124" w:type="pct"/>
          </w:tcPr>
          <w:p w14:paraId="09D0D0BD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9D0D0BE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305</w:t>
            </w:r>
          </w:p>
        </w:tc>
      </w:tr>
      <w:tr w:rsidR="002304C8" w:rsidRPr="005C2D3F" w14:paraId="09D0D0C9" w14:textId="77777777" w:rsidTr="00E83591">
        <w:tc>
          <w:tcPr>
            <w:tcW w:w="1600" w:type="pct"/>
          </w:tcPr>
          <w:p w14:paraId="09D0D0C0" w14:textId="77777777" w:rsidR="002304C8" w:rsidRPr="005C2D3F" w:rsidRDefault="002304C8" w:rsidP="002304C8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C2D3F">
              <w:rPr>
                <w:sz w:val="30"/>
                <w:szCs w:val="30"/>
              </w:rPr>
              <w:t xml:space="preserve">12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09D0D0C1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9D0D0C2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488,138</w:t>
            </w:r>
          </w:p>
        </w:tc>
        <w:tc>
          <w:tcPr>
            <w:tcW w:w="124" w:type="pct"/>
          </w:tcPr>
          <w:p w14:paraId="09D0D0C3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9D0D0C4" w14:textId="77777777" w:rsidR="002304C8" w:rsidRPr="005C2D3F" w:rsidRDefault="002304C8" w:rsidP="002304C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463,890</w:t>
            </w:r>
          </w:p>
        </w:tc>
        <w:tc>
          <w:tcPr>
            <w:tcW w:w="143" w:type="pct"/>
          </w:tcPr>
          <w:p w14:paraId="09D0D0C5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0D0C6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83</w:t>
            </w:r>
          </w:p>
        </w:tc>
        <w:tc>
          <w:tcPr>
            <w:tcW w:w="124" w:type="pct"/>
          </w:tcPr>
          <w:p w14:paraId="09D0D0C7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D0C8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120</w:t>
            </w:r>
          </w:p>
        </w:tc>
      </w:tr>
      <w:tr w:rsidR="002304C8" w:rsidRPr="005C2D3F" w14:paraId="09D0D0D3" w14:textId="77777777" w:rsidTr="00E83591">
        <w:tc>
          <w:tcPr>
            <w:tcW w:w="1600" w:type="pct"/>
          </w:tcPr>
          <w:p w14:paraId="09D0D0CA" w14:textId="77777777" w:rsidR="002304C8" w:rsidRPr="005C2D3F" w:rsidRDefault="002304C8" w:rsidP="002304C8">
            <w:pPr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09D0D0CB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9D0D0CC" w14:textId="77777777" w:rsidR="002304C8" w:rsidRPr="005C2D3F" w:rsidRDefault="00414C09" w:rsidP="00722F2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</w:t>
            </w:r>
            <w:r w:rsidR="00722F27" w:rsidRPr="005C2D3F">
              <w:rPr>
                <w:b/>
                <w:bCs/>
                <w:sz w:val="30"/>
                <w:szCs w:val="30"/>
              </w:rPr>
              <w:t>458,025</w:t>
            </w:r>
          </w:p>
        </w:tc>
        <w:tc>
          <w:tcPr>
            <w:tcW w:w="124" w:type="pct"/>
          </w:tcPr>
          <w:p w14:paraId="09D0D0CD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09D0D0CE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3,569,817</w:t>
            </w:r>
          </w:p>
        </w:tc>
        <w:tc>
          <w:tcPr>
            <w:tcW w:w="143" w:type="pct"/>
          </w:tcPr>
          <w:p w14:paraId="09D0D0CF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9D0D0D0" w14:textId="77777777" w:rsidR="002304C8" w:rsidRPr="005C2D3F" w:rsidRDefault="008E349A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794,004</w:t>
            </w:r>
          </w:p>
        </w:tc>
        <w:tc>
          <w:tcPr>
            <w:tcW w:w="124" w:type="pct"/>
          </w:tcPr>
          <w:p w14:paraId="09D0D0D1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09D0D0D2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1,577,002</w:t>
            </w:r>
          </w:p>
        </w:tc>
      </w:tr>
      <w:tr w:rsidR="002304C8" w:rsidRPr="005C2D3F" w14:paraId="09D0D0DD" w14:textId="77777777" w:rsidTr="00E83591">
        <w:tc>
          <w:tcPr>
            <w:tcW w:w="1600" w:type="pct"/>
          </w:tcPr>
          <w:p w14:paraId="09D0D0D4" w14:textId="77777777" w:rsidR="002304C8" w:rsidRPr="005C2D3F" w:rsidRDefault="002304C8" w:rsidP="002304C8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09D0D0D5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D0D0D6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(465,070)</w:t>
            </w:r>
          </w:p>
        </w:tc>
        <w:tc>
          <w:tcPr>
            <w:tcW w:w="124" w:type="pct"/>
          </w:tcPr>
          <w:p w14:paraId="09D0D0D7" w14:textId="77777777" w:rsidR="002304C8" w:rsidRPr="005C2D3F" w:rsidRDefault="002304C8" w:rsidP="002304C8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D0D0D8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(517,419)</w:t>
            </w:r>
          </w:p>
        </w:tc>
        <w:tc>
          <w:tcPr>
            <w:tcW w:w="143" w:type="pct"/>
          </w:tcPr>
          <w:p w14:paraId="09D0D0D9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0D0DA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(592)</w:t>
            </w:r>
          </w:p>
        </w:tc>
        <w:tc>
          <w:tcPr>
            <w:tcW w:w="124" w:type="pct"/>
          </w:tcPr>
          <w:p w14:paraId="09D0D0DB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D0D0DC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(355)</w:t>
            </w:r>
          </w:p>
        </w:tc>
      </w:tr>
      <w:tr w:rsidR="002304C8" w:rsidRPr="005C2D3F" w14:paraId="09D0D0E7" w14:textId="77777777" w:rsidTr="00E83591">
        <w:tc>
          <w:tcPr>
            <w:tcW w:w="1600" w:type="pct"/>
          </w:tcPr>
          <w:p w14:paraId="09D0D0DE" w14:textId="77777777" w:rsidR="002304C8" w:rsidRPr="005C2D3F" w:rsidRDefault="002304C8" w:rsidP="002304C8">
            <w:pPr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9D0D0DF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9D0D0E0" w14:textId="77777777" w:rsidR="002304C8" w:rsidRPr="005C2D3F" w:rsidRDefault="00722F27" w:rsidP="0060688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1,992,955</w:t>
            </w:r>
          </w:p>
        </w:tc>
        <w:tc>
          <w:tcPr>
            <w:tcW w:w="124" w:type="pct"/>
          </w:tcPr>
          <w:p w14:paraId="09D0D0E1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9D0D0E2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3,052,398</w:t>
            </w:r>
          </w:p>
        </w:tc>
        <w:tc>
          <w:tcPr>
            <w:tcW w:w="143" w:type="pct"/>
          </w:tcPr>
          <w:p w14:paraId="09D0D0E3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9D0D0E4" w14:textId="77777777" w:rsidR="002304C8" w:rsidRPr="005C2D3F" w:rsidRDefault="008E349A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793,412</w:t>
            </w:r>
          </w:p>
        </w:tc>
        <w:tc>
          <w:tcPr>
            <w:tcW w:w="124" w:type="pct"/>
          </w:tcPr>
          <w:p w14:paraId="09D0D0E5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09D0D0E6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1,576,647</w:t>
            </w:r>
          </w:p>
        </w:tc>
      </w:tr>
      <w:tr w:rsidR="002304C8" w:rsidRPr="005C2D3F" w14:paraId="09D0D0F1" w14:textId="77777777" w:rsidTr="00E83591">
        <w:trPr>
          <w:trHeight w:val="405"/>
        </w:trPr>
        <w:tc>
          <w:tcPr>
            <w:tcW w:w="1600" w:type="pct"/>
          </w:tcPr>
          <w:p w14:paraId="09D0D0E8" w14:textId="77777777" w:rsidR="002304C8" w:rsidRPr="005C2D3F" w:rsidRDefault="002304C8" w:rsidP="002304C8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6" w:type="pct"/>
          </w:tcPr>
          <w:p w14:paraId="09D0D0E9" w14:textId="77777777" w:rsidR="002304C8" w:rsidRPr="005C2D3F" w:rsidRDefault="002304C8" w:rsidP="002304C8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0D0EA" w14:textId="77777777" w:rsidR="002304C8" w:rsidRPr="005C2D3F" w:rsidRDefault="00722F27" w:rsidP="00414C09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4" w:type="pct"/>
          </w:tcPr>
          <w:p w14:paraId="09D0D0EB" w14:textId="77777777" w:rsidR="002304C8" w:rsidRPr="005C2D3F" w:rsidRDefault="002304C8" w:rsidP="002304C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9D0D0EC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3,634,962</w:t>
            </w:r>
          </w:p>
        </w:tc>
        <w:tc>
          <w:tcPr>
            <w:tcW w:w="143" w:type="pct"/>
          </w:tcPr>
          <w:p w14:paraId="09D0D0ED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9D0D0EE" w14:textId="77777777" w:rsidR="002304C8" w:rsidRPr="005C2D3F" w:rsidRDefault="002304C8" w:rsidP="008E349A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</w:t>
            </w:r>
            <w:r w:rsidR="008E349A" w:rsidRPr="005C2D3F">
              <w:rPr>
                <w:b/>
                <w:bCs/>
                <w:sz w:val="30"/>
                <w:szCs w:val="30"/>
              </w:rPr>
              <w:t>557,059</w:t>
            </w:r>
          </w:p>
        </w:tc>
        <w:tc>
          <w:tcPr>
            <w:tcW w:w="124" w:type="pct"/>
          </w:tcPr>
          <w:p w14:paraId="09D0D0EF" w14:textId="77777777" w:rsidR="002304C8" w:rsidRPr="005C2D3F" w:rsidRDefault="002304C8" w:rsidP="002304C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9D0D0F0" w14:textId="77777777" w:rsidR="002304C8" w:rsidRPr="005C2D3F" w:rsidRDefault="002304C8" w:rsidP="002304C8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2,419,256</w:t>
            </w:r>
          </w:p>
        </w:tc>
      </w:tr>
    </w:tbl>
    <w:p w14:paraId="09D0D0F2" w14:textId="77777777" w:rsidR="006D2323" w:rsidRPr="005C2D3F" w:rsidRDefault="006D2323" w:rsidP="00D9578F">
      <w:pPr>
        <w:spacing w:before="120"/>
        <w:ind w:left="539" w:right="-45"/>
        <w:jc w:val="thaiDistribute"/>
        <w:rPr>
          <w:sz w:val="20"/>
          <w:szCs w:val="20"/>
        </w:rPr>
      </w:pPr>
    </w:p>
    <w:p w14:paraId="09D0D0F3" w14:textId="77777777" w:rsidR="00381D72" w:rsidRPr="005C2D3F" w:rsidRDefault="00697F53" w:rsidP="00DE5C65">
      <w:pPr>
        <w:ind w:left="540" w:right="-45"/>
        <w:jc w:val="thaiDistribute"/>
        <w:rPr>
          <w:i/>
          <w:iCs/>
          <w:sz w:val="30"/>
          <w:szCs w:val="30"/>
          <w:cs/>
        </w:rPr>
      </w:pPr>
      <w:r w:rsidRPr="005C2D3F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14C09" w:rsidRPr="005C2D3F">
        <w:rPr>
          <w:sz w:val="30"/>
          <w:szCs w:val="30"/>
        </w:rPr>
        <w:t>15</w:t>
      </w:r>
      <w:r w:rsidRPr="005C2D3F">
        <w:rPr>
          <w:sz w:val="30"/>
          <w:szCs w:val="30"/>
          <w:cs/>
        </w:rPr>
        <w:t xml:space="preserve"> วัน ถึง </w:t>
      </w:r>
      <w:r w:rsidR="00720F8E" w:rsidRPr="005C2D3F">
        <w:rPr>
          <w:sz w:val="30"/>
          <w:szCs w:val="30"/>
        </w:rPr>
        <w:t>100</w:t>
      </w:r>
      <w:r w:rsidRPr="005C2D3F">
        <w:rPr>
          <w:sz w:val="30"/>
          <w:szCs w:val="30"/>
          <w:cs/>
        </w:rPr>
        <w:t xml:space="preserve"> วัน</w:t>
      </w:r>
      <w:r w:rsidR="00540E7F" w:rsidRPr="005C2D3F">
        <w:rPr>
          <w:sz w:val="30"/>
          <w:szCs w:val="30"/>
        </w:rPr>
        <w:t xml:space="preserve"> </w:t>
      </w:r>
      <w:r w:rsidR="00540E7F" w:rsidRPr="005C2D3F">
        <w:rPr>
          <w:i/>
          <w:iCs/>
          <w:sz w:val="30"/>
          <w:szCs w:val="30"/>
        </w:rPr>
        <w:t xml:space="preserve">(2559: 15 </w:t>
      </w:r>
      <w:r w:rsidR="006600B5" w:rsidRPr="005C2D3F">
        <w:rPr>
          <w:rFonts w:hint="cs"/>
          <w:i/>
          <w:iCs/>
          <w:sz w:val="30"/>
          <w:szCs w:val="30"/>
          <w:cs/>
        </w:rPr>
        <w:t xml:space="preserve">วัน ถึง </w:t>
      </w:r>
      <w:r w:rsidR="00DE5C65" w:rsidRPr="005C2D3F">
        <w:rPr>
          <w:rFonts w:hint="cs"/>
          <w:i/>
          <w:iCs/>
          <w:sz w:val="30"/>
          <w:szCs w:val="30"/>
          <w:cs/>
        </w:rPr>
        <w:t xml:space="preserve">        </w:t>
      </w:r>
      <w:r w:rsidR="00540E7F" w:rsidRPr="005C2D3F">
        <w:rPr>
          <w:i/>
          <w:iCs/>
          <w:sz w:val="30"/>
          <w:szCs w:val="30"/>
        </w:rPr>
        <w:t xml:space="preserve">120 </w:t>
      </w:r>
      <w:r w:rsidR="00540E7F" w:rsidRPr="005C2D3F">
        <w:rPr>
          <w:rFonts w:hint="cs"/>
          <w:i/>
          <w:iCs/>
          <w:sz w:val="30"/>
          <w:szCs w:val="30"/>
          <w:cs/>
        </w:rPr>
        <w:t>วัน)</w:t>
      </w:r>
    </w:p>
    <w:p w14:paraId="09D0D0F4" w14:textId="77777777" w:rsidR="006600B5" w:rsidRPr="005C2D3F" w:rsidRDefault="006600B5" w:rsidP="008569F4">
      <w:pPr>
        <w:tabs>
          <w:tab w:val="left" w:pos="567"/>
        </w:tabs>
        <w:ind w:right="-45"/>
        <w:jc w:val="thaiDistribute"/>
        <w:rPr>
          <w:sz w:val="30"/>
          <w:szCs w:val="30"/>
        </w:rPr>
      </w:pPr>
    </w:p>
    <w:p w14:paraId="09D0D0F5" w14:textId="77777777" w:rsidR="00471DE6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8116F5" w:rsidRPr="005C2D3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หมุนเวียน</w:t>
      </w:r>
      <w:r w:rsidRPr="005C2D3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อื่น</w:t>
      </w:r>
      <w:r w:rsidR="003C020C" w:rsidRPr="005C2D3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 xml:space="preserve">   </w:t>
      </w:r>
    </w:p>
    <w:p w14:paraId="09D0D0F6" w14:textId="77777777" w:rsidR="00A9741F" w:rsidRPr="005C2D3F" w:rsidRDefault="00A9741F" w:rsidP="00A9741F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4947" w:type="pct"/>
        <w:tblInd w:w="426" w:type="dxa"/>
        <w:tblLook w:val="01E0" w:firstRow="1" w:lastRow="1" w:firstColumn="1" w:lastColumn="1" w:noHBand="0" w:noVBand="0"/>
      </w:tblPr>
      <w:tblGrid>
        <w:gridCol w:w="3092"/>
        <w:gridCol w:w="1010"/>
        <w:gridCol w:w="1184"/>
        <w:gridCol w:w="290"/>
        <w:gridCol w:w="1062"/>
        <w:gridCol w:w="275"/>
        <w:gridCol w:w="1239"/>
        <w:gridCol w:w="313"/>
        <w:gridCol w:w="1081"/>
      </w:tblGrid>
      <w:tr w:rsidR="00471DE6" w:rsidRPr="005C2D3F" w14:paraId="09D0D0FB" w14:textId="77777777" w:rsidTr="00E83591">
        <w:trPr>
          <w:trHeight w:val="245"/>
        </w:trPr>
        <w:tc>
          <w:tcPr>
            <w:tcW w:w="2149" w:type="pct"/>
            <w:gridSpan w:val="2"/>
            <w:shd w:val="clear" w:color="auto" w:fill="auto"/>
            <w:hideMark/>
          </w:tcPr>
          <w:p w14:paraId="09D0D0F7" w14:textId="77777777" w:rsidR="00471DE6" w:rsidRPr="005C2D3F" w:rsidRDefault="00471DE6" w:rsidP="00CB4874">
            <w:pPr>
              <w:pStyle w:val="Heading1"/>
              <w:numPr>
                <w:ilvl w:val="0"/>
                <w:numId w:val="0"/>
              </w:numPr>
              <w:ind w:left="-18"/>
              <w:rPr>
                <w:rFonts w:cs="Angsana New"/>
                <w:b w:val="0"/>
                <w:bCs w:val="0"/>
                <w:i w:val="0"/>
                <w:iCs w:val="0"/>
                <w:color w:val="0000FF"/>
                <w:szCs w:val="30"/>
                <w:shd w:val="clear" w:color="auto" w:fill="E6E6E6"/>
                <w:cs/>
              </w:rPr>
            </w:pPr>
          </w:p>
        </w:tc>
        <w:tc>
          <w:tcPr>
            <w:tcW w:w="1328" w:type="pct"/>
            <w:gridSpan w:val="3"/>
            <w:shd w:val="clear" w:color="auto" w:fill="auto"/>
            <w:hideMark/>
          </w:tcPr>
          <w:p w14:paraId="09D0D0F8" w14:textId="77777777" w:rsidR="00471DE6" w:rsidRPr="005C2D3F" w:rsidRDefault="00471DE6" w:rsidP="00471DE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09D0D0F9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  <w:shd w:val="clear" w:color="auto" w:fill="auto"/>
            <w:hideMark/>
          </w:tcPr>
          <w:p w14:paraId="09D0D0FA" w14:textId="77777777" w:rsidR="00471DE6" w:rsidRPr="005C2D3F" w:rsidRDefault="00471DE6" w:rsidP="00471DE6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BFA" w:rsidRPr="005C2D3F" w14:paraId="09D0D105" w14:textId="77777777" w:rsidTr="00E83591">
        <w:trPr>
          <w:trHeight w:val="241"/>
        </w:trPr>
        <w:tc>
          <w:tcPr>
            <w:tcW w:w="1620" w:type="pct"/>
            <w:shd w:val="clear" w:color="auto" w:fill="auto"/>
          </w:tcPr>
          <w:p w14:paraId="09D0D0FC" w14:textId="77777777" w:rsidR="00471DE6" w:rsidRPr="005C2D3F" w:rsidRDefault="00471DE6" w:rsidP="00CB4874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09D0D0FD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09D0D0FE" w14:textId="77777777" w:rsidR="00471DE6" w:rsidRPr="005C2D3F" w:rsidRDefault="0054289B" w:rsidP="00471DE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9D0D0FF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center"/>
            <w:hideMark/>
          </w:tcPr>
          <w:p w14:paraId="09D0D100" w14:textId="77777777" w:rsidR="00471DE6" w:rsidRPr="005C2D3F" w:rsidRDefault="0054289B" w:rsidP="00471DE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4" w:type="pct"/>
            <w:shd w:val="clear" w:color="auto" w:fill="auto"/>
          </w:tcPr>
          <w:p w14:paraId="09D0D101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9D0D102" w14:textId="77777777" w:rsidR="00471DE6" w:rsidRPr="005C2D3F" w:rsidRDefault="00471DE6" w:rsidP="0054289B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54289B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09D0D103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09D0D104" w14:textId="77777777" w:rsidR="00471DE6" w:rsidRPr="005C2D3F" w:rsidRDefault="0054289B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471DE6" w:rsidRPr="005C2D3F" w14:paraId="09D0D109" w14:textId="77777777" w:rsidTr="00E83591">
        <w:trPr>
          <w:trHeight w:val="232"/>
        </w:trPr>
        <w:tc>
          <w:tcPr>
            <w:tcW w:w="1620" w:type="pct"/>
            <w:shd w:val="clear" w:color="auto" w:fill="auto"/>
          </w:tcPr>
          <w:p w14:paraId="09D0D106" w14:textId="77777777" w:rsidR="00471DE6" w:rsidRPr="005C2D3F" w:rsidRDefault="00471DE6" w:rsidP="00CB4874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09D0D107" w14:textId="77777777" w:rsidR="00471DE6" w:rsidRPr="005C2D3F" w:rsidRDefault="00471DE6" w:rsidP="00CB4874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  <w:shd w:val="clear" w:color="auto" w:fill="auto"/>
            <w:hideMark/>
          </w:tcPr>
          <w:p w14:paraId="09D0D108" w14:textId="77777777" w:rsidR="00471DE6" w:rsidRPr="005C2D3F" w:rsidRDefault="00D94880" w:rsidP="00CB4874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471DE6"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6BFA" w:rsidRPr="005C2D3F" w14:paraId="09D0D113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09D0D10A" w14:textId="77777777" w:rsidR="00471DE6" w:rsidRPr="005C2D3F" w:rsidRDefault="00471DE6" w:rsidP="00CB4874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9" w:type="pct"/>
          </w:tcPr>
          <w:p w14:paraId="09D0D10B" w14:textId="77777777" w:rsidR="00471DE6" w:rsidRPr="005C2D3F" w:rsidRDefault="00FB5B5B" w:rsidP="00CB48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620" w:type="pct"/>
            <w:shd w:val="clear" w:color="auto" w:fill="auto"/>
          </w:tcPr>
          <w:p w14:paraId="09D0D10C" w14:textId="77777777" w:rsidR="00471DE6" w:rsidRPr="005C2D3F" w:rsidRDefault="00471DE6" w:rsidP="00CB48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9D0D10D" w14:textId="77777777" w:rsidR="00471DE6" w:rsidRPr="005C2D3F" w:rsidRDefault="00471DE6" w:rsidP="00CB487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0E" w14:textId="77777777" w:rsidR="00471DE6" w:rsidRPr="005C2D3F" w:rsidRDefault="00471DE6" w:rsidP="00CB48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9D0D10F" w14:textId="77777777" w:rsidR="00471DE6" w:rsidRPr="005C2D3F" w:rsidRDefault="00471DE6" w:rsidP="00CB487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10" w14:textId="77777777" w:rsidR="00471DE6" w:rsidRPr="005C2D3F" w:rsidRDefault="00471DE6" w:rsidP="00CB48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09D0D111" w14:textId="77777777" w:rsidR="00471DE6" w:rsidRPr="005C2D3F" w:rsidRDefault="00471DE6" w:rsidP="00CB487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12" w14:textId="77777777" w:rsidR="00471DE6" w:rsidRPr="005C2D3F" w:rsidRDefault="00471DE6" w:rsidP="00CB487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D96BFA" w:rsidRPr="005C2D3F" w14:paraId="09D0D121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9D0D114" w14:textId="77777777" w:rsidR="00F75C8B" w:rsidRPr="005C2D3F" w:rsidRDefault="00F75C8B" w:rsidP="00F75C8B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</w:t>
            </w:r>
            <w:r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อื่นบุคคล</w:t>
            </w:r>
            <w:r w:rsidRPr="005C2D3F">
              <w:rPr>
                <w:sz w:val="30"/>
                <w:szCs w:val="30"/>
              </w:rPr>
              <w:br/>
              <w:t xml:space="preserve">    </w:t>
            </w:r>
            <w:r w:rsidRPr="005C2D3F">
              <w:rPr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529" w:type="pct"/>
          </w:tcPr>
          <w:p w14:paraId="09D0D115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shd w:val="clear" w:color="auto" w:fill="auto"/>
          </w:tcPr>
          <w:p w14:paraId="09D0D116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09D0D117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78,575</w:t>
            </w:r>
          </w:p>
        </w:tc>
        <w:tc>
          <w:tcPr>
            <w:tcW w:w="152" w:type="pct"/>
            <w:shd w:val="clear" w:color="auto" w:fill="auto"/>
          </w:tcPr>
          <w:p w14:paraId="09D0D118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19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09D0D11A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102,817</w:t>
            </w:r>
          </w:p>
        </w:tc>
        <w:tc>
          <w:tcPr>
            <w:tcW w:w="144" w:type="pct"/>
            <w:shd w:val="clear" w:color="auto" w:fill="auto"/>
          </w:tcPr>
          <w:p w14:paraId="09D0D11B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1C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09D0D11D" w14:textId="77777777" w:rsidR="00C26A89" w:rsidRPr="005C2D3F" w:rsidRDefault="00C26A89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76,508</w:t>
            </w:r>
          </w:p>
        </w:tc>
        <w:tc>
          <w:tcPr>
            <w:tcW w:w="164" w:type="pct"/>
            <w:shd w:val="clear" w:color="auto" w:fill="auto"/>
          </w:tcPr>
          <w:p w14:paraId="09D0D11E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1F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  <w:p w14:paraId="09D0D120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152,957</w:t>
            </w:r>
          </w:p>
        </w:tc>
      </w:tr>
      <w:tr w:rsidR="00D96BFA" w:rsidRPr="005C2D3F" w14:paraId="09D0D12B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9D0D122" w14:textId="77777777" w:rsidR="00F75C8B" w:rsidRPr="005C2D3F" w:rsidRDefault="00F75C8B" w:rsidP="00F75C8B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09D0D123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9D0D124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(21,113)</w:t>
            </w:r>
          </w:p>
        </w:tc>
        <w:tc>
          <w:tcPr>
            <w:tcW w:w="152" w:type="pct"/>
            <w:shd w:val="clear" w:color="auto" w:fill="auto"/>
          </w:tcPr>
          <w:p w14:paraId="09D0D125" w14:textId="77777777" w:rsidR="00F75C8B" w:rsidRPr="005C2D3F" w:rsidRDefault="00F75C8B" w:rsidP="00F75C8B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9D0D126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(23,155)</w:t>
            </w:r>
          </w:p>
        </w:tc>
        <w:tc>
          <w:tcPr>
            <w:tcW w:w="144" w:type="pct"/>
            <w:shd w:val="clear" w:color="auto" w:fill="auto"/>
          </w:tcPr>
          <w:p w14:paraId="09D0D127" w14:textId="77777777" w:rsidR="00F75C8B" w:rsidRPr="005C2D3F" w:rsidRDefault="00F75C8B" w:rsidP="00F75C8B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09D0D128" w14:textId="77777777" w:rsidR="00F75C8B" w:rsidRPr="005C2D3F" w:rsidRDefault="00C26A89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(43,056)</w:t>
            </w:r>
          </w:p>
        </w:tc>
        <w:tc>
          <w:tcPr>
            <w:tcW w:w="164" w:type="pct"/>
            <w:shd w:val="clear" w:color="auto" w:fill="auto"/>
          </w:tcPr>
          <w:p w14:paraId="09D0D129" w14:textId="77777777" w:rsidR="00F75C8B" w:rsidRPr="005C2D3F" w:rsidRDefault="00F75C8B" w:rsidP="00F75C8B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9D0D12A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(54,498)</w:t>
            </w:r>
          </w:p>
        </w:tc>
      </w:tr>
      <w:tr w:rsidR="00D96BFA" w:rsidRPr="005C2D3F" w14:paraId="09D0D135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9D0D12C" w14:textId="77777777" w:rsidR="00F75C8B" w:rsidRPr="005C2D3F" w:rsidRDefault="00F75C8B" w:rsidP="00F75C8B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09D0D12D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2E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52" w:type="pct"/>
            <w:shd w:val="clear" w:color="auto" w:fill="auto"/>
          </w:tcPr>
          <w:p w14:paraId="09D0D12F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30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79,662</w:t>
            </w:r>
          </w:p>
        </w:tc>
        <w:tc>
          <w:tcPr>
            <w:tcW w:w="144" w:type="pct"/>
            <w:shd w:val="clear" w:color="auto" w:fill="auto"/>
          </w:tcPr>
          <w:p w14:paraId="09D0D131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32" w14:textId="77777777" w:rsidR="00F75C8B" w:rsidRPr="005C2D3F" w:rsidRDefault="00C26A89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33,452</w:t>
            </w:r>
          </w:p>
        </w:tc>
        <w:tc>
          <w:tcPr>
            <w:tcW w:w="164" w:type="pct"/>
            <w:shd w:val="clear" w:color="auto" w:fill="auto"/>
          </w:tcPr>
          <w:p w14:paraId="09D0D133" w14:textId="77777777" w:rsidR="00F75C8B" w:rsidRPr="005C2D3F" w:rsidRDefault="00F75C8B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34" w14:textId="77777777" w:rsidR="00F75C8B" w:rsidRPr="005C2D3F" w:rsidRDefault="00F75C8B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98,459</w:t>
            </w:r>
          </w:p>
        </w:tc>
      </w:tr>
      <w:tr w:rsidR="008569F4" w:rsidRPr="005C2D3F" w14:paraId="09D0D13F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9D0D136" w14:textId="77777777" w:rsidR="008569F4" w:rsidRPr="005C2D3F" w:rsidRDefault="008569F4" w:rsidP="00F75C8B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09D0D137" w14:textId="77777777" w:rsidR="008569F4" w:rsidRPr="005C2D3F" w:rsidRDefault="008569F4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09D0D138" w14:textId="77777777" w:rsidR="008569F4" w:rsidRPr="005C2D3F" w:rsidRDefault="008569F4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9D0D139" w14:textId="77777777" w:rsidR="008569F4" w:rsidRPr="005C2D3F" w:rsidRDefault="008569F4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09D0D13A" w14:textId="77777777" w:rsidR="008569F4" w:rsidRPr="005C2D3F" w:rsidRDefault="008569F4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9D0D13B" w14:textId="77777777" w:rsidR="008569F4" w:rsidRPr="005C2D3F" w:rsidRDefault="008569F4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09D0D13C" w14:textId="77777777" w:rsidR="008569F4" w:rsidRPr="005C2D3F" w:rsidRDefault="008569F4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09D0D13D" w14:textId="77777777" w:rsidR="008569F4" w:rsidRPr="005C2D3F" w:rsidRDefault="008569F4" w:rsidP="00F75C8B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09D0D13E" w14:textId="77777777" w:rsidR="008569F4" w:rsidRPr="005C2D3F" w:rsidRDefault="008569F4" w:rsidP="00F75C8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D96BFA" w:rsidRPr="005C2D3F" w14:paraId="09D0D149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  <w:hideMark/>
          </w:tcPr>
          <w:p w14:paraId="09D0D140" w14:textId="77777777" w:rsidR="007B5FF4" w:rsidRPr="005C2D3F" w:rsidRDefault="007B5FF4" w:rsidP="007B5FF4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9" w:type="pct"/>
          </w:tcPr>
          <w:p w14:paraId="09D0D141" w14:textId="77777777" w:rsidR="007B5FF4" w:rsidRPr="005C2D3F" w:rsidRDefault="007B5FF4" w:rsidP="007B5FF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9D0D142" w14:textId="77777777" w:rsidR="007B5FF4" w:rsidRPr="005C2D3F" w:rsidRDefault="007B5FF4" w:rsidP="007B5FF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9D0D143" w14:textId="77777777" w:rsidR="007B5FF4" w:rsidRPr="005C2D3F" w:rsidRDefault="007B5FF4" w:rsidP="007B5FF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9D0D144" w14:textId="77777777" w:rsidR="007B5FF4" w:rsidRPr="005C2D3F" w:rsidRDefault="007B5FF4" w:rsidP="007B5FF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9D0D145" w14:textId="77777777" w:rsidR="007B5FF4" w:rsidRPr="005C2D3F" w:rsidRDefault="007B5FF4" w:rsidP="007B5FF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9D0D146" w14:textId="77777777" w:rsidR="007B5FF4" w:rsidRPr="005C2D3F" w:rsidRDefault="007B5FF4" w:rsidP="007B5FF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  <w:vAlign w:val="bottom"/>
          </w:tcPr>
          <w:p w14:paraId="09D0D147" w14:textId="77777777" w:rsidR="007B5FF4" w:rsidRPr="005C2D3F" w:rsidRDefault="007B5FF4" w:rsidP="007B5FF4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9D0D148" w14:textId="77777777" w:rsidR="007B5FF4" w:rsidRPr="005C2D3F" w:rsidRDefault="007B5FF4" w:rsidP="007B5FF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0576A" w:rsidRPr="005C2D3F" w14:paraId="09D0D153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09D0D14A" w14:textId="77777777" w:rsidR="0070576A" w:rsidRPr="005C2D3F" w:rsidRDefault="0070576A" w:rsidP="0070576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529" w:type="pct"/>
          </w:tcPr>
          <w:p w14:paraId="09D0D14B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4C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101,019</w:t>
            </w:r>
          </w:p>
        </w:tc>
        <w:tc>
          <w:tcPr>
            <w:tcW w:w="152" w:type="pct"/>
            <w:shd w:val="clear" w:color="auto" w:fill="auto"/>
          </w:tcPr>
          <w:p w14:paraId="09D0D14D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4E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117,699</w:t>
            </w:r>
          </w:p>
        </w:tc>
        <w:tc>
          <w:tcPr>
            <w:tcW w:w="144" w:type="pct"/>
            <w:shd w:val="clear" w:color="auto" w:fill="auto"/>
          </w:tcPr>
          <w:p w14:paraId="09D0D14F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50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46,324</w:t>
            </w:r>
          </w:p>
        </w:tc>
        <w:tc>
          <w:tcPr>
            <w:tcW w:w="164" w:type="pct"/>
            <w:shd w:val="clear" w:color="auto" w:fill="auto"/>
          </w:tcPr>
          <w:p w14:paraId="09D0D151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52" w14:textId="77777777" w:rsidR="0070576A" w:rsidRPr="005C2D3F" w:rsidRDefault="0070576A" w:rsidP="0070576A">
            <w:pPr>
              <w:pStyle w:val="acctfourfigures"/>
              <w:tabs>
                <w:tab w:val="clear" w:pos="765"/>
                <w:tab w:val="left" w:pos="0"/>
                <w:tab w:val="decimal" w:pos="702"/>
              </w:tabs>
              <w:spacing w:line="240" w:lineRule="atLeast"/>
              <w:ind w:left="-18" w:right="65" w:firstLine="17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70576A" w:rsidRPr="005C2D3F" w14:paraId="09D0D15D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09D0D154" w14:textId="77777777" w:rsidR="0070576A" w:rsidRPr="005C2D3F" w:rsidRDefault="0070576A" w:rsidP="0070576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9" w:type="pct"/>
          </w:tcPr>
          <w:p w14:paraId="09D0D155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56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69,172</w:t>
            </w:r>
          </w:p>
        </w:tc>
        <w:tc>
          <w:tcPr>
            <w:tcW w:w="152" w:type="pct"/>
            <w:shd w:val="clear" w:color="auto" w:fill="auto"/>
          </w:tcPr>
          <w:p w14:paraId="09D0D157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58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508,394</w:t>
            </w:r>
          </w:p>
        </w:tc>
        <w:tc>
          <w:tcPr>
            <w:tcW w:w="144" w:type="pct"/>
            <w:shd w:val="clear" w:color="auto" w:fill="auto"/>
          </w:tcPr>
          <w:p w14:paraId="09D0D159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5A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53,013</w:t>
            </w:r>
          </w:p>
        </w:tc>
        <w:tc>
          <w:tcPr>
            <w:tcW w:w="164" w:type="pct"/>
            <w:shd w:val="clear" w:color="auto" w:fill="auto"/>
          </w:tcPr>
          <w:p w14:paraId="09D0D15B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5C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487,562</w:t>
            </w:r>
          </w:p>
        </w:tc>
      </w:tr>
      <w:tr w:rsidR="008569F4" w:rsidRPr="005C2D3F" w14:paraId="09D0D167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09D0D15E" w14:textId="77777777" w:rsidR="008569F4" w:rsidRPr="005C2D3F" w:rsidRDefault="008569F4" w:rsidP="00632ADD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29" w:type="pct"/>
          </w:tcPr>
          <w:p w14:paraId="09D0D15F" w14:textId="77777777" w:rsidR="008569F4" w:rsidRPr="005C2D3F" w:rsidRDefault="008569F4" w:rsidP="00632A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60" w14:textId="77777777" w:rsidR="008569F4" w:rsidRPr="005C2D3F" w:rsidRDefault="008569F4" w:rsidP="00632A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67,426</w:t>
            </w:r>
          </w:p>
        </w:tc>
        <w:tc>
          <w:tcPr>
            <w:tcW w:w="152" w:type="pct"/>
            <w:shd w:val="clear" w:color="auto" w:fill="auto"/>
          </w:tcPr>
          <w:p w14:paraId="09D0D161" w14:textId="77777777" w:rsidR="008569F4" w:rsidRPr="005C2D3F" w:rsidRDefault="008569F4" w:rsidP="00632AD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62" w14:textId="77777777" w:rsidR="008569F4" w:rsidRPr="005C2D3F" w:rsidRDefault="008569F4" w:rsidP="00632A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49,653</w:t>
            </w:r>
          </w:p>
        </w:tc>
        <w:tc>
          <w:tcPr>
            <w:tcW w:w="144" w:type="pct"/>
            <w:shd w:val="clear" w:color="auto" w:fill="auto"/>
          </w:tcPr>
          <w:p w14:paraId="09D0D163" w14:textId="77777777" w:rsidR="008569F4" w:rsidRPr="005C2D3F" w:rsidRDefault="008569F4" w:rsidP="00632AD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64" w14:textId="77777777" w:rsidR="008569F4" w:rsidRPr="005C2D3F" w:rsidRDefault="008569F4" w:rsidP="00632A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63,344</w:t>
            </w:r>
          </w:p>
        </w:tc>
        <w:tc>
          <w:tcPr>
            <w:tcW w:w="164" w:type="pct"/>
            <w:shd w:val="clear" w:color="auto" w:fill="auto"/>
          </w:tcPr>
          <w:p w14:paraId="09D0D165" w14:textId="77777777" w:rsidR="008569F4" w:rsidRPr="005C2D3F" w:rsidRDefault="008569F4" w:rsidP="00632ADD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66" w14:textId="77777777" w:rsidR="008569F4" w:rsidRPr="005C2D3F" w:rsidRDefault="008569F4" w:rsidP="00632A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11,055</w:t>
            </w:r>
          </w:p>
        </w:tc>
      </w:tr>
      <w:tr w:rsidR="0070576A" w:rsidRPr="005C2D3F" w14:paraId="09D0D171" w14:textId="77777777" w:rsidTr="00E83591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09D0D168" w14:textId="77777777" w:rsidR="0070576A" w:rsidRPr="005C2D3F" w:rsidRDefault="0070576A" w:rsidP="0070576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29" w:type="pct"/>
          </w:tcPr>
          <w:p w14:paraId="09D0D169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6A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50,853</w:t>
            </w:r>
          </w:p>
        </w:tc>
        <w:tc>
          <w:tcPr>
            <w:tcW w:w="152" w:type="pct"/>
            <w:shd w:val="clear" w:color="auto" w:fill="auto"/>
          </w:tcPr>
          <w:p w14:paraId="09D0D16B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6C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53,797</w:t>
            </w:r>
          </w:p>
        </w:tc>
        <w:tc>
          <w:tcPr>
            <w:tcW w:w="144" w:type="pct"/>
            <w:shd w:val="clear" w:color="auto" w:fill="auto"/>
          </w:tcPr>
          <w:p w14:paraId="09D0D16D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6E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42,279</w:t>
            </w:r>
          </w:p>
        </w:tc>
        <w:tc>
          <w:tcPr>
            <w:tcW w:w="164" w:type="pct"/>
            <w:shd w:val="clear" w:color="auto" w:fill="auto"/>
          </w:tcPr>
          <w:p w14:paraId="09D0D16F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70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38,655</w:t>
            </w:r>
          </w:p>
        </w:tc>
      </w:tr>
      <w:tr w:rsidR="0070576A" w:rsidRPr="005C2D3F" w14:paraId="09D0D17B" w14:textId="77777777" w:rsidTr="00E83591">
        <w:trPr>
          <w:trHeight w:val="241"/>
        </w:trPr>
        <w:tc>
          <w:tcPr>
            <w:tcW w:w="1620" w:type="pct"/>
            <w:shd w:val="clear" w:color="auto" w:fill="auto"/>
            <w:vAlign w:val="bottom"/>
            <w:hideMark/>
          </w:tcPr>
          <w:p w14:paraId="09D0D172" w14:textId="77777777" w:rsidR="0070576A" w:rsidRPr="005C2D3F" w:rsidRDefault="0070576A" w:rsidP="0070576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29" w:type="pct"/>
          </w:tcPr>
          <w:p w14:paraId="09D0D173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9D0D174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1,756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9D0D175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9D0D176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596,358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9D0D177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9D0D178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135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09D0D179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9D0D17A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524,391</w:t>
            </w:r>
          </w:p>
        </w:tc>
      </w:tr>
      <w:tr w:rsidR="0070576A" w:rsidRPr="005C2D3F" w14:paraId="09D0D185" w14:textId="77777777" w:rsidTr="00E83591">
        <w:trPr>
          <w:trHeight w:val="232"/>
        </w:trPr>
        <w:tc>
          <w:tcPr>
            <w:tcW w:w="1620" w:type="pct"/>
          </w:tcPr>
          <w:p w14:paraId="09D0D17C" w14:textId="77777777" w:rsidR="0070576A" w:rsidRPr="005C2D3F" w:rsidRDefault="0070576A" w:rsidP="0070576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29" w:type="pct"/>
          </w:tcPr>
          <w:p w14:paraId="09D0D17D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7E" w14:textId="77777777" w:rsidR="0070576A" w:rsidRPr="005C2D3F" w:rsidRDefault="0070576A" w:rsidP="0070576A">
            <w:pPr>
              <w:pStyle w:val="acctfourfigures"/>
              <w:tabs>
                <w:tab w:val="clear" w:pos="765"/>
                <w:tab w:val="left" w:pos="0"/>
                <w:tab w:val="decimal" w:pos="300"/>
              </w:tabs>
              <w:spacing w:line="240" w:lineRule="atLeast"/>
              <w:ind w:left="-18" w:right="-183" w:firstLine="17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9D0D17F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80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394</w:t>
            </w:r>
          </w:p>
        </w:tc>
        <w:tc>
          <w:tcPr>
            <w:tcW w:w="144" w:type="pct"/>
            <w:shd w:val="clear" w:color="auto" w:fill="auto"/>
          </w:tcPr>
          <w:p w14:paraId="09D0D181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82" w14:textId="77777777" w:rsidR="0070576A" w:rsidRPr="005C2D3F" w:rsidRDefault="0070576A" w:rsidP="0070576A">
            <w:pPr>
              <w:pStyle w:val="acctfourfigures"/>
              <w:tabs>
                <w:tab w:val="clear" w:pos="765"/>
                <w:tab w:val="left" w:pos="0"/>
                <w:tab w:val="decimal" w:pos="702"/>
              </w:tabs>
              <w:spacing w:line="240" w:lineRule="atLeast"/>
              <w:ind w:left="-18" w:right="-80" w:firstLine="17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64" w:type="pct"/>
            <w:shd w:val="clear" w:color="auto" w:fill="auto"/>
          </w:tcPr>
          <w:p w14:paraId="09D0D183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84" w14:textId="77777777" w:rsidR="0070576A" w:rsidRPr="005C2D3F" w:rsidRDefault="0070576A" w:rsidP="0070576A">
            <w:pPr>
              <w:pStyle w:val="acctfourfigures"/>
              <w:tabs>
                <w:tab w:val="clear" w:pos="765"/>
                <w:tab w:val="left" w:pos="0"/>
                <w:tab w:val="decimal" w:pos="702"/>
              </w:tabs>
              <w:spacing w:line="240" w:lineRule="atLeast"/>
              <w:ind w:left="-18" w:right="-80" w:firstLine="17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70576A" w:rsidRPr="005C2D3F" w14:paraId="09D0D18F" w14:textId="77777777" w:rsidTr="00E83591">
        <w:trPr>
          <w:trHeight w:val="232"/>
        </w:trPr>
        <w:tc>
          <w:tcPr>
            <w:tcW w:w="1620" w:type="pct"/>
            <w:shd w:val="clear" w:color="auto" w:fill="auto"/>
            <w:vAlign w:val="bottom"/>
            <w:hideMark/>
          </w:tcPr>
          <w:p w14:paraId="09D0D186" w14:textId="77777777" w:rsidR="0070576A" w:rsidRPr="005C2D3F" w:rsidDel="00D60FB5" w:rsidRDefault="0070576A" w:rsidP="0070576A">
            <w:pPr>
              <w:tabs>
                <w:tab w:val="left" w:pos="147"/>
                <w:tab w:val="left" w:pos="720"/>
              </w:tabs>
              <w:ind w:firstLine="175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09D0D187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D0D188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(13,076)</w:t>
            </w:r>
          </w:p>
        </w:tc>
        <w:tc>
          <w:tcPr>
            <w:tcW w:w="152" w:type="pct"/>
            <w:shd w:val="clear" w:color="auto" w:fill="auto"/>
          </w:tcPr>
          <w:p w14:paraId="09D0D189" w14:textId="77777777" w:rsidR="0070576A" w:rsidRPr="005C2D3F" w:rsidRDefault="0070576A" w:rsidP="0070576A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9D0D18A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(280,184)</w:t>
            </w:r>
          </w:p>
        </w:tc>
        <w:tc>
          <w:tcPr>
            <w:tcW w:w="144" w:type="pct"/>
            <w:shd w:val="clear" w:color="auto" w:fill="auto"/>
          </w:tcPr>
          <w:p w14:paraId="09D0D18B" w14:textId="77777777" w:rsidR="0070576A" w:rsidRPr="005C2D3F" w:rsidRDefault="0070576A" w:rsidP="0070576A">
            <w:pPr>
              <w:tabs>
                <w:tab w:val="left" w:pos="720"/>
                <w:tab w:val="decimal" w:pos="765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9D0D18C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(3,896)</w:t>
            </w:r>
          </w:p>
        </w:tc>
        <w:tc>
          <w:tcPr>
            <w:tcW w:w="164" w:type="pct"/>
            <w:shd w:val="clear" w:color="auto" w:fill="auto"/>
          </w:tcPr>
          <w:p w14:paraId="09D0D18D" w14:textId="77777777" w:rsidR="0070576A" w:rsidRPr="005C2D3F" w:rsidRDefault="0070576A" w:rsidP="0070576A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9D0D18E" w14:textId="77777777" w:rsidR="0070576A" w:rsidRPr="005C2D3F" w:rsidDel="00D60FB5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(255,836)</w:t>
            </w:r>
          </w:p>
        </w:tc>
      </w:tr>
      <w:tr w:rsidR="0070576A" w:rsidRPr="005C2D3F" w14:paraId="09D0D199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09D0D190" w14:textId="77777777" w:rsidR="0070576A" w:rsidRPr="005C2D3F" w:rsidRDefault="0070576A" w:rsidP="0070576A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09D0D191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92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277,150</w:t>
            </w:r>
          </w:p>
        </w:tc>
        <w:tc>
          <w:tcPr>
            <w:tcW w:w="152" w:type="pct"/>
            <w:shd w:val="clear" w:color="auto" w:fill="auto"/>
          </w:tcPr>
          <w:p w14:paraId="09D0D193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94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1,046,111</w:t>
            </w:r>
          </w:p>
        </w:tc>
        <w:tc>
          <w:tcPr>
            <w:tcW w:w="144" w:type="pct"/>
            <w:shd w:val="clear" w:color="auto" w:fill="auto"/>
          </w:tcPr>
          <w:p w14:paraId="09D0D195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96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201,199</w:t>
            </w:r>
          </w:p>
        </w:tc>
        <w:tc>
          <w:tcPr>
            <w:tcW w:w="164" w:type="pct"/>
            <w:shd w:val="clear" w:color="auto" w:fill="auto"/>
          </w:tcPr>
          <w:p w14:paraId="09D0D197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198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805,827</w:t>
            </w:r>
          </w:p>
        </w:tc>
      </w:tr>
      <w:tr w:rsidR="0070576A" w:rsidRPr="005C2D3F" w14:paraId="09D0D1A3" w14:textId="77777777" w:rsidTr="00E83591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09D0D19A" w14:textId="77777777" w:rsidR="0070576A" w:rsidRPr="005C2D3F" w:rsidRDefault="0070576A" w:rsidP="0070576A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14:paraId="09D0D19B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19C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334,612</w:t>
            </w:r>
          </w:p>
        </w:tc>
        <w:tc>
          <w:tcPr>
            <w:tcW w:w="152" w:type="pct"/>
            <w:shd w:val="clear" w:color="auto" w:fill="auto"/>
          </w:tcPr>
          <w:p w14:paraId="09D0D19D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19E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1,125,773</w:t>
            </w:r>
          </w:p>
        </w:tc>
        <w:tc>
          <w:tcPr>
            <w:tcW w:w="144" w:type="pct"/>
            <w:shd w:val="clear" w:color="auto" w:fill="auto"/>
          </w:tcPr>
          <w:p w14:paraId="09D0D19F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1A0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234,651</w:t>
            </w:r>
          </w:p>
        </w:tc>
        <w:tc>
          <w:tcPr>
            <w:tcW w:w="164" w:type="pct"/>
            <w:shd w:val="clear" w:color="auto" w:fill="auto"/>
          </w:tcPr>
          <w:p w14:paraId="09D0D1A1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1A2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904,286</w:t>
            </w:r>
          </w:p>
        </w:tc>
      </w:tr>
      <w:tr w:rsidR="0070576A" w:rsidRPr="005C2D3F" w14:paraId="09D0D1AD" w14:textId="77777777" w:rsidTr="00E83591">
        <w:trPr>
          <w:trHeight w:val="357"/>
        </w:trPr>
        <w:tc>
          <w:tcPr>
            <w:tcW w:w="1620" w:type="pct"/>
            <w:shd w:val="clear" w:color="auto" w:fill="auto"/>
            <w:vAlign w:val="bottom"/>
          </w:tcPr>
          <w:p w14:paraId="09D0D1A4" w14:textId="77777777" w:rsidR="0070576A" w:rsidRPr="005C2D3F" w:rsidRDefault="0070576A" w:rsidP="0070576A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09D0D1A5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09D0D1A6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9D0D1A7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14:paraId="09D0D1A8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9D0D1A9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09D0D1AA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09D0D1AB" w14:textId="77777777" w:rsidR="0070576A" w:rsidRPr="005C2D3F" w:rsidRDefault="0070576A" w:rsidP="0070576A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09D0D1AC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0576A" w:rsidRPr="005C2D3F" w14:paraId="09D0D1B7" w14:textId="77777777" w:rsidTr="00E83591">
        <w:trPr>
          <w:trHeight w:val="232"/>
        </w:trPr>
        <w:tc>
          <w:tcPr>
            <w:tcW w:w="2149" w:type="pct"/>
            <w:gridSpan w:val="2"/>
            <w:shd w:val="clear" w:color="auto" w:fill="auto"/>
            <w:hideMark/>
          </w:tcPr>
          <w:p w14:paraId="09D0D1AE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หนี้สูญและหนี้สงสัยจะสูญ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DF2324" w:rsidRPr="005C2D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(กลับรายการ)</w:t>
            </w:r>
          </w:p>
          <w:p w14:paraId="09D0D1AF" w14:textId="77777777" w:rsidR="0070576A" w:rsidRPr="005C2D3F" w:rsidRDefault="0070576A" w:rsidP="00DF2324">
            <w:pPr>
              <w:pStyle w:val="acctfourfigures"/>
              <w:tabs>
                <w:tab w:val="left" w:pos="216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62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D0D1B0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(</w:t>
            </w:r>
            <w:r w:rsidRPr="005C2D3F">
              <w:rPr>
                <w:rFonts w:cs="Angsana New"/>
                <w:b/>
                <w:bCs/>
                <w:sz w:val="30"/>
                <w:szCs w:val="30"/>
                <w:lang w:bidi="th-TH"/>
              </w:rPr>
              <w:t>230,590</w:t>
            </w:r>
            <w:r w:rsidRPr="005C2D3F">
              <w:rPr>
                <w:rFonts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9D0D1B1" w14:textId="77777777" w:rsidR="0070576A" w:rsidRPr="005C2D3F" w:rsidRDefault="0070576A" w:rsidP="0070576A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D0D1B2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275,033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9D0D1B3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D0D1B4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(228,024)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09D0D1B5" w14:textId="77777777" w:rsidR="0070576A" w:rsidRPr="005C2D3F" w:rsidRDefault="0070576A" w:rsidP="0070576A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D0D1B6" w14:textId="77777777" w:rsidR="0070576A" w:rsidRPr="005C2D3F" w:rsidRDefault="0070576A" w:rsidP="0070576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260,368</w:t>
            </w:r>
          </w:p>
        </w:tc>
      </w:tr>
    </w:tbl>
    <w:p w14:paraId="09D0D1B8" w14:textId="77777777" w:rsidR="00F26C39" w:rsidRPr="005C2D3F" w:rsidRDefault="00F26C39" w:rsidP="00425523">
      <w:pPr>
        <w:ind w:right="-43"/>
        <w:jc w:val="thaiDistribute"/>
        <w:rPr>
          <w:sz w:val="20"/>
          <w:szCs w:val="20"/>
        </w:rPr>
      </w:pPr>
    </w:p>
    <w:p w14:paraId="09D0D1B9" w14:textId="77777777" w:rsidR="002A60CA" w:rsidRDefault="00780ABC" w:rsidP="00F61562">
      <w:pPr>
        <w:spacing w:line="240" w:lineRule="auto"/>
        <w:ind w:left="540"/>
        <w:jc w:val="thaiDistribute"/>
        <w:rPr>
          <w:sz w:val="30"/>
          <w:szCs w:val="30"/>
          <w:cs/>
        </w:rPr>
      </w:pPr>
      <w:r w:rsidRPr="00861472">
        <w:rPr>
          <w:rFonts w:hint="cs"/>
          <w:sz w:val="30"/>
          <w:szCs w:val="30"/>
          <w:cs/>
        </w:rPr>
        <w:t xml:space="preserve">ในระหว่างปี </w:t>
      </w:r>
      <w:r w:rsidRPr="00861472">
        <w:rPr>
          <w:sz w:val="30"/>
          <w:szCs w:val="30"/>
        </w:rPr>
        <w:t xml:space="preserve">2560 </w:t>
      </w:r>
      <w:r w:rsidR="002A60CA" w:rsidRPr="00861472">
        <w:rPr>
          <w:rFonts w:hint="cs"/>
          <w:sz w:val="30"/>
          <w:szCs w:val="30"/>
          <w:cs/>
        </w:rPr>
        <w:t>บริษัท</w:t>
      </w:r>
      <w:r w:rsidRPr="00861472">
        <w:rPr>
          <w:rFonts w:hint="cs"/>
          <w:sz w:val="30"/>
          <w:szCs w:val="30"/>
          <w:cs/>
        </w:rPr>
        <w:t>ได้มีการเจรจากับคู่</w:t>
      </w:r>
      <w:r w:rsidR="000F2BDB">
        <w:rPr>
          <w:rFonts w:hint="cs"/>
          <w:sz w:val="30"/>
          <w:szCs w:val="30"/>
          <w:cs/>
        </w:rPr>
        <w:t>สัญญา</w:t>
      </w:r>
      <w:r w:rsidRPr="00861472">
        <w:rPr>
          <w:rFonts w:hint="cs"/>
          <w:sz w:val="30"/>
          <w:szCs w:val="30"/>
          <w:cs/>
        </w:rPr>
        <w:t>รายหนึ่ง</w:t>
      </w:r>
      <w:r w:rsidR="00F61562" w:rsidRPr="00861472">
        <w:rPr>
          <w:rFonts w:hint="cs"/>
          <w:sz w:val="30"/>
          <w:szCs w:val="30"/>
          <w:cs/>
        </w:rPr>
        <w:t>สำเร็จ</w:t>
      </w:r>
      <w:r w:rsidRPr="00861472">
        <w:rPr>
          <w:rFonts w:hint="cs"/>
          <w:sz w:val="30"/>
          <w:szCs w:val="30"/>
          <w:cs/>
        </w:rPr>
        <w:t>ทำให้</w:t>
      </w:r>
      <w:r w:rsidR="00713234" w:rsidRPr="00861472">
        <w:rPr>
          <w:rFonts w:hint="cs"/>
          <w:sz w:val="30"/>
          <w:szCs w:val="30"/>
          <w:cs/>
        </w:rPr>
        <w:t>บริษัท</w:t>
      </w:r>
      <w:r w:rsidR="000E2861" w:rsidRPr="00861472">
        <w:rPr>
          <w:rFonts w:hint="cs"/>
          <w:sz w:val="30"/>
          <w:szCs w:val="30"/>
          <w:cs/>
        </w:rPr>
        <w:t>ได้รับ</w:t>
      </w:r>
      <w:r w:rsidR="002A60CA" w:rsidRPr="00861472">
        <w:rPr>
          <w:rFonts w:hint="cs"/>
          <w:sz w:val="30"/>
          <w:szCs w:val="30"/>
          <w:cs/>
        </w:rPr>
        <w:t>ชำระเงินคืน</w:t>
      </w:r>
      <w:r w:rsidR="000E2861" w:rsidRPr="00861472">
        <w:rPr>
          <w:rFonts w:hint="cs"/>
          <w:sz w:val="30"/>
          <w:szCs w:val="30"/>
          <w:cs/>
        </w:rPr>
        <w:t xml:space="preserve">เป็นจำนวนเงิน </w:t>
      </w:r>
      <w:r w:rsidR="000D0B68" w:rsidRPr="00861472">
        <w:rPr>
          <w:sz w:val="30"/>
          <w:szCs w:val="30"/>
        </w:rPr>
        <w:t>218</w:t>
      </w:r>
      <w:r w:rsidR="00880975" w:rsidRPr="00861472">
        <w:rPr>
          <w:rFonts w:hint="cs"/>
          <w:sz w:val="30"/>
          <w:szCs w:val="30"/>
          <w:cs/>
        </w:rPr>
        <w:t xml:space="preserve"> </w:t>
      </w:r>
      <w:r w:rsidR="000E2861" w:rsidRPr="00861472">
        <w:rPr>
          <w:rFonts w:hint="cs"/>
          <w:sz w:val="30"/>
          <w:szCs w:val="30"/>
          <w:cs/>
        </w:rPr>
        <w:t xml:space="preserve">ล้านบาท </w:t>
      </w:r>
      <w:r w:rsidR="000F2BDB">
        <w:rPr>
          <w:rFonts w:hint="cs"/>
          <w:sz w:val="30"/>
          <w:szCs w:val="30"/>
          <w:cs/>
        </w:rPr>
        <w:t>ทั้งนี้มูลหนี้</w:t>
      </w:r>
      <w:r w:rsidR="00880975" w:rsidRPr="00861472">
        <w:rPr>
          <w:rFonts w:hint="cs"/>
          <w:sz w:val="30"/>
          <w:szCs w:val="30"/>
          <w:cs/>
        </w:rPr>
        <w:t>ดังกล่าว</w:t>
      </w:r>
      <w:r w:rsidR="000D0B68" w:rsidRPr="00861472">
        <w:rPr>
          <w:rFonts w:hint="cs"/>
          <w:sz w:val="30"/>
          <w:szCs w:val="30"/>
          <w:cs/>
        </w:rPr>
        <w:t>บริษัทได้</w:t>
      </w:r>
      <w:r w:rsidR="000F2BDB">
        <w:rPr>
          <w:rFonts w:hint="cs"/>
          <w:sz w:val="30"/>
          <w:szCs w:val="30"/>
          <w:cs/>
        </w:rPr>
        <w:t>เคย</w:t>
      </w:r>
      <w:r w:rsidR="00713234" w:rsidRPr="00861472">
        <w:rPr>
          <w:rFonts w:hint="cs"/>
          <w:sz w:val="30"/>
          <w:szCs w:val="30"/>
          <w:cs/>
        </w:rPr>
        <w:t>ตั้ง</w:t>
      </w:r>
      <w:r w:rsidR="000D0B68" w:rsidRPr="00861472">
        <w:rPr>
          <w:rFonts w:hint="cs"/>
          <w:sz w:val="30"/>
          <w:szCs w:val="30"/>
          <w:cs/>
        </w:rPr>
        <w:t>ค่าเผื่อ</w:t>
      </w:r>
      <w:r w:rsidR="00713234" w:rsidRPr="00861472">
        <w:rPr>
          <w:rFonts w:hint="cs"/>
          <w:sz w:val="30"/>
          <w:szCs w:val="30"/>
          <w:cs/>
        </w:rPr>
        <w:t>หนี้สงสัยจะสูญ</w:t>
      </w:r>
      <w:r w:rsidR="000F2BDB">
        <w:rPr>
          <w:rFonts w:hint="cs"/>
          <w:sz w:val="30"/>
          <w:szCs w:val="30"/>
          <w:cs/>
        </w:rPr>
        <w:t>ไว้แล้ว</w:t>
      </w:r>
    </w:p>
    <w:p w14:paraId="09D0D1BA" w14:textId="77777777" w:rsidR="002A60CA" w:rsidRDefault="002A60CA" w:rsidP="00F61562">
      <w:pPr>
        <w:spacing w:line="240" w:lineRule="auto"/>
        <w:ind w:left="540"/>
        <w:jc w:val="thaiDistribute"/>
        <w:rPr>
          <w:sz w:val="30"/>
          <w:szCs w:val="30"/>
        </w:rPr>
      </w:pPr>
    </w:p>
    <w:p w14:paraId="09D0D1BB" w14:textId="77777777" w:rsidR="000E2AF9" w:rsidRPr="00780ABC" w:rsidRDefault="000E2AF9" w:rsidP="00F61562">
      <w:pPr>
        <w:spacing w:line="240" w:lineRule="auto"/>
        <w:ind w:left="540"/>
        <w:jc w:val="thaiDistribute"/>
        <w:rPr>
          <w:sz w:val="30"/>
          <w:szCs w:val="30"/>
        </w:rPr>
      </w:pPr>
      <w:r w:rsidRPr="00780ABC">
        <w:rPr>
          <w:sz w:val="30"/>
          <w:szCs w:val="30"/>
        </w:rPr>
        <w:br w:type="page"/>
      </w:r>
    </w:p>
    <w:p w14:paraId="09D0D1BC" w14:textId="77777777" w:rsidR="00A9741F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C2D3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09D0D1BD" w14:textId="77777777" w:rsidR="009734CD" w:rsidRPr="005C2D3F" w:rsidRDefault="009734CD" w:rsidP="00471DE6">
      <w:pPr>
        <w:spacing w:line="240" w:lineRule="auto"/>
        <w:ind w:left="540" w:right="-43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5C2D3F" w14:paraId="09D0D1C2" w14:textId="77777777" w:rsidTr="00C921E9">
        <w:tc>
          <w:tcPr>
            <w:tcW w:w="3762" w:type="dxa"/>
          </w:tcPr>
          <w:p w14:paraId="09D0D1BE" w14:textId="77777777" w:rsidR="009734CD" w:rsidRPr="005C2D3F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09D0D1BF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D0D1C0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9D0D1C1" w14:textId="77777777" w:rsidR="009734CD" w:rsidRPr="005C2D3F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B0D" w:rsidRPr="005C2D3F" w14:paraId="09D0D1CB" w14:textId="77777777" w:rsidTr="00C921E9">
        <w:tc>
          <w:tcPr>
            <w:tcW w:w="3762" w:type="dxa"/>
          </w:tcPr>
          <w:p w14:paraId="09D0D1C3" w14:textId="77777777" w:rsidR="009734CD" w:rsidRPr="005C2D3F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9D0D1C4" w14:textId="77777777" w:rsidR="009734CD" w:rsidRPr="005C2D3F" w:rsidRDefault="009734CD" w:rsidP="0089546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895463" w:rsidRPr="005C2D3F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center"/>
          </w:tcPr>
          <w:p w14:paraId="09D0D1C5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9D0D1C6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</w:t>
            </w:r>
            <w:r w:rsidR="00895463" w:rsidRPr="005C2D3F">
              <w:rPr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9D0D1C7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9D0D1C8" w14:textId="77777777" w:rsidR="009734CD" w:rsidRPr="005C2D3F" w:rsidRDefault="00895463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09D0D1C9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9D0D1CA" w14:textId="77777777" w:rsidR="009734CD" w:rsidRPr="005C2D3F" w:rsidRDefault="00895463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9734CD" w:rsidRPr="005C2D3F" w14:paraId="09D0D1CE" w14:textId="77777777" w:rsidTr="00C921E9">
        <w:tc>
          <w:tcPr>
            <w:tcW w:w="3762" w:type="dxa"/>
          </w:tcPr>
          <w:p w14:paraId="09D0D1CC" w14:textId="77777777" w:rsidR="009734CD" w:rsidRPr="005C2D3F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9D0D1CD" w14:textId="77777777" w:rsidR="009734CD" w:rsidRPr="005C2D3F" w:rsidRDefault="009734CD" w:rsidP="009734CD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286C" w:rsidRPr="005C2D3F" w14:paraId="09D0D1D7" w14:textId="77777777" w:rsidTr="00C921E9">
        <w:tc>
          <w:tcPr>
            <w:tcW w:w="3762" w:type="dxa"/>
            <w:hideMark/>
          </w:tcPr>
          <w:p w14:paraId="09D0D1CF" w14:textId="77777777" w:rsidR="00F8286C" w:rsidRPr="005C2D3F" w:rsidRDefault="00F8286C" w:rsidP="00F8286C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D0D1D0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783,195</w:t>
            </w:r>
          </w:p>
        </w:tc>
        <w:tc>
          <w:tcPr>
            <w:tcW w:w="270" w:type="dxa"/>
          </w:tcPr>
          <w:p w14:paraId="09D0D1D1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2" w14:textId="77777777" w:rsidR="00F8286C" w:rsidRPr="005C2D3F" w:rsidRDefault="00F861A8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1,089,351</w:t>
            </w:r>
          </w:p>
        </w:tc>
        <w:tc>
          <w:tcPr>
            <w:tcW w:w="270" w:type="dxa"/>
          </w:tcPr>
          <w:p w14:paraId="09D0D1D3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4" w14:textId="77777777" w:rsidR="00F8286C" w:rsidRPr="005C2D3F" w:rsidRDefault="00C26A89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580,249</w:t>
            </w:r>
          </w:p>
        </w:tc>
        <w:tc>
          <w:tcPr>
            <w:tcW w:w="270" w:type="dxa"/>
          </w:tcPr>
          <w:p w14:paraId="09D0D1D5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6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935,502</w:t>
            </w:r>
          </w:p>
        </w:tc>
      </w:tr>
      <w:tr w:rsidR="00F8286C" w:rsidRPr="005C2D3F" w14:paraId="09D0D1E0" w14:textId="77777777" w:rsidTr="00C921E9">
        <w:tc>
          <w:tcPr>
            <w:tcW w:w="3762" w:type="dxa"/>
            <w:hideMark/>
          </w:tcPr>
          <w:p w14:paraId="09D0D1D8" w14:textId="77777777" w:rsidR="00F8286C" w:rsidRPr="005C2D3F" w:rsidRDefault="00F8286C" w:rsidP="00F8286C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9D0D1D9" w14:textId="77777777" w:rsidR="00F8286C" w:rsidRPr="005C2D3F" w:rsidRDefault="00B30EC6" w:rsidP="00B30EC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21,053</w:t>
            </w:r>
          </w:p>
        </w:tc>
        <w:tc>
          <w:tcPr>
            <w:tcW w:w="270" w:type="dxa"/>
          </w:tcPr>
          <w:p w14:paraId="09D0D1DA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B" w14:textId="77777777" w:rsidR="00F8286C" w:rsidRPr="005C2D3F" w:rsidRDefault="00F861A8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25,039</w:t>
            </w:r>
          </w:p>
        </w:tc>
        <w:tc>
          <w:tcPr>
            <w:tcW w:w="270" w:type="dxa"/>
          </w:tcPr>
          <w:p w14:paraId="09D0D1DC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D" w14:textId="77777777" w:rsidR="00F8286C" w:rsidRPr="005C2D3F" w:rsidRDefault="00B30EC6" w:rsidP="00B30EC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10,890</w:t>
            </w:r>
          </w:p>
        </w:tc>
        <w:tc>
          <w:tcPr>
            <w:tcW w:w="270" w:type="dxa"/>
          </w:tcPr>
          <w:p w14:paraId="09D0D1DE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DF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8,332</w:t>
            </w:r>
          </w:p>
        </w:tc>
      </w:tr>
      <w:tr w:rsidR="00F8286C" w:rsidRPr="005C2D3F" w14:paraId="09D0D1E9" w14:textId="77777777" w:rsidTr="00C921E9">
        <w:tc>
          <w:tcPr>
            <w:tcW w:w="3762" w:type="dxa"/>
            <w:hideMark/>
          </w:tcPr>
          <w:p w14:paraId="09D0D1E1" w14:textId="77777777" w:rsidR="00F8286C" w:rsidRPr="005C2D3F" w:rsidRDefault="00F8286C" w:rsidP="00F8286C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09D0D1E2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548,540</w:t>
            </w:r>
          </w:p>
        </w:tc>
        <w:tc>
          <w:tcPr>
            <w:tcW w:w="270" w:type="dxa"/>
          </w:tcPr>
          <w:p w14:paraId="09D0D1E3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E4" w14:textId="77777777" w:rsidR="00F8286C" w:rsidRPr="005C2D3F" w:rsidRDefault="00F861A8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374,716</w:t>
            </w:r>
          </w:p>
        </w:tc>
        <w:tc>
          <w:tcPr>
            <w:tcW w:w="270" w:type="dxa"/>
          </w:tcPr>
          <w:p w14:paraId="09D0D1E5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E6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374,836</w:t>
            </w:r>
          </w:p>
        </w:tc>
        <w:tc>
          <w:tcPr>
            <w:tcW w:w="270" w:type="dxa"/>
          </w:tcPr>
          <w:p w14:paraId="09D0D1E7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E8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278,382</w:t>
            </w:r>
          </w:p>
        </w:tc>
      </w:tr>
      <w:tr w:rsidR="00F8286C" w:rsidRPr="005C2D3F" w14:paraId="09D0D1F2" w14:textId="77777777" w:rsidTr="00C921E9">
        <w:tc>
          <w:tcPr>
            <w:tcW w:w="3762" w:type="dxa"/>
            <w:hideMark/>
          </w:tcPr>
          <w:p w14:paraId="09D0D1EA" w14:textId="77777777" w:rsidR="00F8286C" w:rsidRPr="005C2D3F" w:rsidRDefault="00F8286C" w:rsidP="00F8286C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09D0D1EB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332,014</w:t>
            </w:r>
          </w:p>
        </w:tc>
        <w:tc>
          <w:tcPr>
            <w:tcW w:w="270" w:type="dxa"/>
          </w:tcPr>
          <w:p w14:paraId="09D0D1EC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ED" w14:textId="77777777" w:rsidR="00F8286C" w:rsidRPr="005C2D3F" w:rsidRDefault="00F861A8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197,204</w:t>
            </w:r>
          </w:p>
        </w:tc>
        <w:tc>
          <w:tcPr>
            <w:tcW w:w="270" w:type="dxa"/>
          </w:tcPr>
          <w:p w14:paraId="09D0D1EE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EF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206,739</w:t>
            </w:r>
          </w:p>
        </w:tc>
        <w:tc>
          <w:tcPr>
            <w:tcW w:w="270" w:type="dxa"/>
          </w:tcPr>
          <w:p w14:paraId="09D0D1F0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F1" w14:textId="77777777" w:rsidR="00F8286C" w:rsidRPr="005C2D3F" w:rsidRDefault="00B30EC6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139,740</w:t>
            </w:r>
          </w:p>
        </w:tc>
      </w:tr>
      <w:tr w:rsidR="00F8286C" w:rsidRPr="005C2D3F" w14:paraId="09D0D1FB" w14:textId="77777777" w:rsidTr="00C921E9">
        <w:tc>
          <w:tcPr>
            <w:tcW w:w="3762" w:type="dxa"/>
            <w:hideMark/>
          </w:tcPr>
          <w:p w14:paraId="09D0D1F3" w14:textId="77777777" w:rsidR="00F8286C" w:rsidRPr="005C2D3F" w:rsidRDefault="00F8286C" w:rsidP="00F8286C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อะไหล่</w:t>
            </w:r>
            <w:r w:rsidRPr="005C2D3F">
              <w:rPr>
                <w:rFonts w:hint="cs"/>
                <w:sz w:val="30"/>
                <w:szCs w:val="30"/>
                <w:cs/>
              </w:rPr>
              <w:t>และ</w:t>
            </w:r>
            <w:r w:rsidRPr="005C2D3F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09D0D1F4" w14:textId="77777777" w:rsidR="00F8286C" w:rsidRPr="005C2D3F" w:rsidRDefault="00FC58A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68,046</w:t>
            </w:r>
          </w:p>
        </w:tc>
        <w:tc>
          <w:tcPr>
            <w:tcW w:w="270" w:type="dxa"/>
          </w:tcPr>
          <w:p w14:paraId="09D0D1F5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F6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105,698</w:t>
            </w:r>
          </w:p>
        </w:tc>
        <w:tc>
          <w:tcPr>
            <w:tcW w:w="270" w:type="dxa"/>
          </w:tcPr>
          <w:p w14:paraId="09D0D1F7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F8" w14:textId="77777777" w:rsidR="00F8286C" w:rsidRPr="005C2D3F" w:rsidRDefault="00C26A89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22,187</w:t>
            </w:r>
          </w:p>
        </w:tc>
        <w:tc>
          <w:tcPr>
            <w:tcW w:w="270" w:type="dxa"/>
          </w:tcPr>
          <w:p w14:paraId="09D0D1F9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1FA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7,136</w:t>
            </w:r>
          </w:p>
        </w:tc>
      </w:tr>
      <w:tr w:rsidR="00F8286C" w:rsidRPr="005C2D3F" w14:paraId="09D0D204" w14:textId="77777777" w:rsidTr="00C921E9">
        <w:tc>
          <w:tcPr>
            <w:tcW w:w="3762" w:type="dxa"/>
            <w:hideMark/>
          </w:tcPr>
          <w:p w14:paraId="09D0D1FC" w14:textId="77777777" w:rsidR="00F8286C" w:rsidRPr="005C2D3F" w:rsidRDefault="00F8286C" w:rsidP="00F8286C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0D1FD" w14:textId="77777777" w:rsidR="00F8286C" w:rsidRPr="005C2D3F" w:rsidRDefault="00763622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25,751</w:t>
            </w:r>
          </w:p>
        </w:tc>
        <w:tc>
          <w:tcPr>
            <w:tcW w:w="270" w:type="dxa"/>
          </w:tcPr>
          <w:p w14:paraId="09D0D1FE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0D1FF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37,250</w:t>
            </w:r>
          </w:p>
        </w:tc>
        <w:tc>
          <w:tcPr>
            <w:tcW w:w="270" w:type="dxa"/>
          </w:tcPr>
          <w:p w14:paraId="09D0D200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0D201" w14:textId="77777777" w:rsidR="00F8286C" w:rsidRPr="005C2D3F" w:rsidRDefault="00763622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24,869</w:t>
            </w:r>
          </w:p>
        </w:tc>
        <w:tc>
          <w:tcPr>
            <w:tcW w:w="270" w:type="dxa"/>
          </w:tcPr>
          <w:p w14:paraId="09D0D202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0D203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37,250</w:t>
            </w:r>
          </w:p>
        </w:tc>
      </w:tr>
      <w:tr w:rsidR="00F8286C" w:rsidRPr="005C2D3F" w14:paraId="09D0D20D" w14:textId="77777777" w:rsidTr="00C921E9">
        <w:tc>
          <w:tcPr>
            <w:tcW w:w="3762" w:type="dxa"/>
            <w:hideMark/>
          </w:tcPr>
          <w:p w14:paraId="09D0D205" w14:textId="77777777" w:rsidR="00F8286C" w:rsidRPr="005C2D3F" w:rsidRDefault="00F8286C" w:rsidP="00F8286C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9D0D206" w14:textId="77777777" w:rsidR="00F8286C" w:rsidRPr="005C2D3F" w:rsidRDefault="00FC58AB" w:rsidP="0076362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763622" w:rsidRPr="005C2D3F">
              <w:rPr>
                <w:rFonts w:cs="Angsana New"/>
                <w:b/>
                <w:bCs/>
                <w:sz w:val="30"/>
                <w:szCs w:val="30"/>
              </w:rPr>
              <w:t>778,599</w:t>
            </w:r>
          </w:p>
        </w:tc>
        <w:tc>
          <w:tcPr>
            <w:tcW w:w="270" w:type="dxa"/>
          </w:tcPr>
          <w:p w14:paraId="09D0D207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9D0D208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1,829,258</w:t>
            </w:r>
          </w:p>
        </w:tc>
        <w:tc>
          <w:tcPr>
            <w:tcW w:w="270" w:type="dxa"/>
          </w:tcPr>
          <w:p w14:paraId="09D0D209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9D0D20A" w14:textId="77777777" w:rsidR="00F8286C" w:rsidRPr="005C2D3F" w:rsidRDefault="00763622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1,219,770</w:t>
            </w:r>
          </w:p>
        </w:tc>
        <w:tc>
          <w:tcPr>
            <w:tcW w:w="270" w:type="dxa"/>
          </w:tcPr>
          <w:p w14:paraId="09D0D20B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9D0D20C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1,406,342</w:t>
            </w:r>
          </w:p>
        </w:tc>
      </w:tr>
      <w:tr w:rsidR="00F8286C" w:rsidRPr="005C2D3F" w14:paraId="09D0D216" w14:textId="77777777" w:rsidTr="00C921E9">
        <w:tc>
          <w:tcPr>
            <w:tcW w:w="3762" w:type="dxa"/>
          </w:tcPr>
          <w:p w14:paraId="09D0D20E" w14:textId="77777777" w:rsidR="00F8286C" w:rsidRPr="005C2D3F" w:rsidRDefault="00F8286C" w:rsidP="00F8286C">
            <w:pPr>
              <w:rPr>
                <w:b/>
                <w:bCs/>
                <w:sz w:val="14"/>
                <w:szCs w:val="14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D0D20F" w14:textId="77777777" w:rsidR="00F8286C" w:rsidRPr="005C2D3F" w:rsidRDefault="009A3D2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(35,079</w:t>
            </w:r>
            <w:r w:rsidR="00FC58AB" w:rsidRPr="005C2D3F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D210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9D0D211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(126,104)</w:t>
            </w:r>
          </w:p>
        </w:tc>
        <w:tc>
          <w:tcPr>
            <w:tcW w:w="270" w:type="dxa"/>
          </w:tcPr>
          <w:p w14:paraId="09D0D212" w14:textId="77777777" w:rsidR="00F8286C" w:rsidRPr="005C2D3F" w:rsidRDefault="00F8286C" w:rsidP="00F8286C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9D0D213" w14:textId="77777777" w:rsidR="00F8286C" w:rsidRPr="005C2D3F" w:rsidRDefault="00763622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(29,647</w:t>
            </w:r>
            <w:r w:rsidR="00C26A89" w:rsidRPr="005C2D3F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D214" w14:textId="77777777" w:rsidR="00F8286C" w:rsidRPr="005C2D3F" w:rsidRDefault="00F8286C" w:rsidP="00F8286C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9D0D215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(60,549)</w:t>
            </w:r>
          </w:p>
        </w:tc>
      </w:tr>
      <w:tr w:rsidR="00F8286C" w:rsidRPr="005C2D3F" w14:paraId="09D0D21F" w14:textId="77777777" w:rsidTr="00C921E9">
        <w:tc>
          <w:tcPr>
            <w:tcW w:w="3762" w:type="dxa"/>
            <w:hideMark/>
          </w:tcPr>
          <w:p w14:paraId="09D0D217" w14:textId="77777777" w:rsidR="00F8286C" w:rsidRPr="005C2D3F" w:rsidRDefault="00F8286C" w:rsidP="00F8286C">
            <w:pPr>
              <w:ind w:left="252" w:hanging="252"/>
              <w:rPr>
                <w:b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18" w14:textId="77777777" w:rsidR="00F8286C" w:rsidRPr="005C2D3F" w:rsidRDefault="009A3D2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1,743,520</w:t>
            </w:r>
          </w:p>
        </w:tc>
        <w:tc>
          <w:tcPr>
            <w:tcW w:w="270" w:type="dxa"/>
          </w:tcPr>
          <w:p w14:paraId="09D0D219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1A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1,703,154</w:t>
            </w:r>
          </w:p>
        </w:tc>
        <w:tc>
          <w:tcPr>
            <w:tcW w:w="270" w:type="dxa"/>
          </w:tcPr>
          <w:p w14:paraId="09D0D21B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1C" w14:textId="77777777" w:rsidR="00F8286C" w:rsidRPr="005C2D3F" w:rsidRDefault="00763622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1,190,123</w:t>
            </w:r>
          </w:p>
        </w:tc>
        <w:tc>
          <w:tcPr>
            <w:tcW w:w="270" w:type="dxa"/>
          </w:tcPr>
          <w:p w14:paraId="09D0D21D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1E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1,345,793</w:t>
            </w:r>
          </w:p>
        </w:tc>
      </w:tr>
      <w:tr w:rsidR="008569F4" w:rsidRPr="005C2D3F" w14:paraId="09D0D228" w14:textId="77777777" w:rsidTr="00C921E9">
        <w:tc>
          <w:tcPr>
            <w:tcW w:w="3762" w:type="dxa"/>
          </w:tcPr>
          <w:p w14:paraId="09D0D220" w14:textId="77777777" w:rsidR="008569F4" w:rsidRPr="005C2D3F" w:rsidRDefault="008569F4" w:rsidP="00632ADD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D0D221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D0D222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D0D223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D224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D0D225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D0D226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D0D227" w14:textId="77777777" w:rsidR="008569F4" w:rsidRPr="005C2D3F" w:rsidRDefault="008569F4" w:rsidP="00632ADD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</w:tr>
      <w:tr w:rsidR="00F8286C" w:rsidRPr="005C2D3F" w14:paraId="09D0D231" w14:textId="77777777" w:rsidTr="00C921E9">
        <w:tc>
          <w:tcPr>
            <w:tcW w:w="3762" w:type="dxa"/>
            <w:hideMark/>
          </w:tcPr>
          <w:p w14:paraId="09D0D229" w14:textId="77777777" w:rsidR="00F8286C" w:rsidRPr="005C2D3F" w:rsidRDefault="00F8286C" w:rsidP="00F8286C">
            <w:pPr>
              <w:ind w:left="252" w:hanging="252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09D0D22A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D22B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2C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D22D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2E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D22F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30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8286C" w:rsidRPr="005C2D3F" w14:paraId="09D0D23A" w14:textId="77777777" w:rsidTr="00C921E9">
        <w:tc>
          <w:tcPr>
            <w:tcW w:w="3762" w:type="dxa"/>
            <w:hideMark/>
          </w:tcPr>
          <w:p w14:paraId="09D0D232" w14:textId="77777777" w:rsidR="00F8286C" w:rsidRPr="005C2D3F" w:rsidRDefault="00F8286C" w:rsidP="00F8286C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09D0D233" w14:textId="77777777" w:rsidR="00F8286C" w:rsidRPr="005C2D3F" w:rsidRDefault="00FC58A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16,693,935</w:t>
            </w:r>
          </w:p>
        </w:tc>
        <w:tc>
          <w:tcPr>
            <w:tcW w:w="270" w:type="dxa"/>
          </w:tcPr>
          <w:p w14:paraId="09D0D234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9D0D235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21,797,902</w:t>
            </w:r>
          </w:p>
        </w:tc>
        <w:tc>
          <w:tcPr>
            <w:tcW w:w="270" w:type="dxa"/>
          </w:tcPr>
          <w:p w14:paraId="09D0D236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37" w14:textId="77777777" w:rsidR="00F8286C" w:rsidRPr="005C2D3F" w:rsidRDefault="00B12B26" w:rsidP="00CE29F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14,074,48</w:t>
            </w:r>
            <w:r w:rsidR="00CE29F9" w:rsidRPr="005C2D3F">
              <w:rPr>
                <w:rFonts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D0D238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9D0D239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18,613,618</w:t>
            </w:r>
          </w:p>
        </w:tc>
      </w:tr>
      <w:tr w:rsidR="00F8286C" w:rsidRPr="005C2D3F" w14:paraId="09D0D247" w14:textId="77777777" w:rsidTr="00C921E9">
        <w:tc>
          <w:tcPr>
            <w:tcW w:w="3762" w:type="dxa"/>
            <w:hideMark/>
          </w:tcPr>
          <w:p w14:paraId="09D0D23B" w14:textId="77777777" w:rsidR="00F8286C" w:rsidRPr="005C2D3F" w:rsidRDefault="00F8286C" w:rsidP="00F8286C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09D0D23C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D23D" w14:textId="77777777" w:rsidR="00FC58AB" w:rsidRPr="005C2D3F" w:rsidRDefault="00FC58A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70,495</w:t>
            </w:r>
          </w:p>
        </w:tc>
        <w:tc>
          <w:tcPr>
            <w:tcW w:w="270" w:type="dxa"/>
          </w:tcPr>
          <w:p w14:paraId="09D0D23E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3F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D240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100,917</w:t>
            </w:r>
          </w:p>
        </w:tc>
        <w:tc>
          <w:tcPr>
            <w:tcW w:w="270" w:type="dxa"/>
          </w:tcPr>
          <w:p w14:paraId="09D0D241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42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  <w:p w14:paraId="09D0D243" w14:textId="77777777" w:rsidR="00B12B26" w:rsidRPr="005C2D3F" w:rsidRDefault="00CE29F9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49,710</w:t>
            </w:r>
          </w:p>
        </w:tc>
        <w:tc>
          <w:tcPr>
            <w:tcW w:w="270" w:type="dxa"/>
          </w:tcPr>
          <w:p w14:paraId="09D0D244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245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  <w:p w14:paraId="09D0D246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44,799</w:t>
            </w:r>
          </w:p>
        </w:tc>
      </w:tr>
      <w:tr w:rsidR="00F8286C" w:rsidRPr="005C2D3F" w14:paraId="09D0D250" w14:textId="77777777" w:rsidTr="00C921E9">
        <w:tc>
          <w:tcPr>
            <w:tcW w:w="3762" w:type="dxa"/>
            <w:hideMark/>
          </w:tcPr>
          <w:p w14:paraId="09D0D248" w14:textId="77777777" w:rsidR="00F8286C" w:rsidRPr="005C2D3F" w:rsidRDefault="00F8286C" w:rsidP="00F8286C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49" w14:textId="77777777" w:rsidR="00F8286C" w:rsidRPr="005C2D3F" w:rsidRDefault="00FC58AB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16,764,430</w:t>
            </w:r>
          </w:p>
        </w:tc>
        <w:tc>
          <w:tcPr>
            <w:tcW w:w="270" w:type="dxa"/>
          </w:tcPr>
          <w:p w14:paraId="09D0D24A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D0D24B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21,898,819</w:t>
            </w:r>
          </w:p>
        </w:tc>
        <w:tc>
          <w:tcPr>
            <w:tcW w:w="270" w:type="dxa"/>
          </w:tcPr>
          <w:p w14:paraId="09D0D24C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D24D" w14:textId="77777777" w:rsidR="00F8286C" w:rsidRPr="005C2D3F" w:rsidRDefault="00B12B26" w:rsidP="00CE29F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14,</w:t>
            </w:r>
            <w:r w:rsidR="00CE29F9" w:rsidRPr="005C2D3F">
              <w:rPr>
                <w:rFonts w:cs="Angsana New"/>
                <w:b/>
                <w:bCs/>
                <w:sz w:val="30"/>
                <w:szCs w:val="30"/>
              </w:rPr>
              <w:t>124,193</w:t>
            </w:r>
          </w:p>
        </w:tc>
        <w:tc>
          <w:tcPr>
            <w:tcW w:w="270" w:type="dxa"/>
          </w:tcPr>
          <w:p w14:paraId="09D0D24E" w14:textId="77777777" w:rsidR="00F8286C" w:rsidRPr="005C2D3F" w:rsidRDefault="00F8286C" w:rsidP="00F8286C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D0D24F" w14:textId="77777777" w:rsidR="00F8286C" w:rsidRPr="005C2D3F" w:rsidRDefault="00F8286C" w:rsidP="00F828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18,658,417</w:t>
            </w:r>
          </w:p>
        </w:tc>
      </w:tr>
    </w:tbl>
    <w:p w14:paraId="09D0D251" w14:textId="77777777" w:rsidR="00423991" w:rsidRPr="005C2D3F" w:rsidRDefault="00423991" w:rsidP="00425523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9D0D252" w14:textId="77777777" w:rsidR="00880F99" w:rsidRPr="005C2D3F" w:rsidRDefault="00DF4543" w:rsidP="00880F9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hint="cs"/>
          <w:i w:val="0"/>
          <w:iCs w:val="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9D0D253" w14:textId="77777777" w:rsidR="00880F99" w:rsidRPr="005C2D3F" w:rsidRDefault="00880F99" w:rsidP="00880F99">
      <w:pPr>
        <w:tabs>
          <w:tab w:val="left" w:pos="540"/>
        </w:tabs>
        <w:spacing w:line="240" w:lineRule="auto"/>
        <w:ind w:left="547"/>
      </w:pPr>
    </w:p>
    <w:p w14:paraId="09D0D254" w14:textId="77777777" w:rsidR="00C921E9" w:rsidRPr="005C2D3F" w:rsidRDefault="00880F99" w:rsidP="00972459">
      <w:pPr>
        <w:ind w:left="540" w:right="-45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เมื่อวันที่</w:t>
      </w:r>
      <w:r w:rsidR="00FD1054" w:rsidRPr="005C2D3F">
        <w:rPr>
          <w:sz w:val="30"/>
          <w:szCs w:val="30"/>
        </w:rPr>
        <w:t xml:space="preserve"> 28</w:t>
      </w:r>
      <w:r w:rsidR="0080124F" w:rsidRPr="005C2D3F">
        <w:rPr>
          <w:sz w:val="30"/>
          <w:szCs w:val="30"/>
        </w:rPr>
        <w:t xml:space="preserve"> </w:t>
      </w:r>
      <w:r w:rsidR="0080124F" w:rsidRPr="005C2D3F">
        <w:rPr>
          <w:rFonts w:hint="cs"/>
          <w:sz w:val="30"/>
          <w:szCs w:val="30"/>
          <w:cs/>
        </w:rPr>
        <w:t xml:space="preserve">ธันวาคม </w:t>
      </w:r>
      <w:r w:rsidR="0080124F" w:rsidRPr="005C2D3F">
        <w:rPr>
          <w:sz w:val="30"/>
          <w:szCs w:val="30"/>
        </w:rPr>
        <w:t>2560</w:t>
      </w:r>
      <w:r w:rsidRPr="005C2D3F">
        <w:rPr>
          <w:sz w:val="30"/>
          <w:szCs w:val="30"/>
        </w:rPr>
        <w:t xml:space="preserve"> </w:t>
      </w:r>
      <w:r w:rsidR="0080124F" w:rsidRPr="005C2D3F">
        <w:rPr>
          <w:rFonts w:hint="cs"/>
          <w:sz w:val="30"/>
          <w:szCs w:val="30"/>
          <w:cs/>
        </w:rPr>
        <w:t>บริษัทได้ลงนามในสัญญาจะซื้อจะขาย</w:t>
      </w:r>
      <w:r w:rsidR="00970D57" w:rsidRPr="005C2D3F">
        <w:rPr>
          <w:rFonts w:hint="cs"/>
          <w:sz w:val="30"/>
          <w:szCs w:val="30"/>
          <w:cs/>
        </w:rPr>
        <w:t>เงินลงทุน</w:t>
      </w:r>
      <w:r w:rsidR="00F9215B" w:rsidRPr="005C2D3F">
        <w:rPr>
          <w:rFonts w:hint="cs"/>
          <w:sz w:val="30"/>
          <w:szCs w:val="30"/>
          <w:cs/>
        </w:rPr>
        <w:t>หุ้นสามัญทั้งหมดใน</w:t>
      </w:r>
      <w:r w:rsidRPr="005C2D3F">
        <w:rPr>
          <w:rFonts w:hint="cs"/>
          <w:sz w:val="30"/>
          <w:szCs w:val="30"/>
          <w:cs/>
        </w:rPr>
        <w:t xml:space="preserve">บริษัท </w:t>
      </w:r>
      <w:r w:rsidR="0080124F" w:rsidRPr="005C2D3F">
        <w:rPr>
          <w:sz w:val="30"/>
          <w:szCs w:val="30"/>
          <w:cs/>
        </w:rPr>
        <w:t xml:space="preserve">ฟิวเจอร์ </w:t>
      </w:r>
      <w:r w:rsidR="00B44A82" w:rsidRPr="005C2D3F">
        <w:rPr>
          <w:rFonts w:hint="cs"/>
          <w:sz w:val="30"/>
          <w:szCs w:val="30"/>
          <w:cs/>
        </w:rPr>
        <w:t xml:space="preserve"> </w:t>
      </w:r>
      <w:r w:rsidR="0080124F" w:rsidRPr="005C2D3F">
        <w:rPr>
          <w:sz w:val="30"/>
          <w:szCs w:val="30"/>
          <w:cs/>
        </w:rPr>
        <w:t>มาร์เก็ตติ้ง คอมมิวนิเคชั่นส์ กรุ๊ป จำกัด</w:t>
      </w:r>
      <w:r w:rsidR="0080124F" w:rsidRPr="005C2D3F">
        <w:rPr>
          <w:rFonts w:hint="cs"/>
          <w:sz w:val="30"/>
          <w:szCs w:val="30"/>
          <w:cs/>
        </w:rPr>
        <w:t xml:space="preserve"> ซึ่ง</w:t>
      </w:r>
      <w:r w:rsidR="00FD1054" w:rsidRPr="005C2D3F">
        <w:rPr>
          <w:rFonts w:hint="cs"/>
          <w:sz w:val="30"/>
          <w:szCs w:val="30"/>
          <w:cs/>
        </w:rPr>
        <w:t>เป็น</w:t>
      </w:r>
      <w:r w:rsidR="0080124F" w:rsidRPr="005C2D3F">
        <w:rPr>
          <w:rFonts w:hint="cs"/>
          <w:sz w:val="30"/>
          <w:szCs w:val="30"/>
          <w:cs/>
        </w:rPr>
        <w:t>บริษัท</w:t>
      </w:r>
      <w:r w:rsidR="00FD1054" w:rsidRPr="005C2D3F">
        <w:rPr>
          <w:rFonts w:hint="cs"/>
          <w:sz w:val="30"/>
          <w:szCs w:val="30"/>
          <w:cs/>
        </w:rPr>
        <w:t xml:space="preserve">ย่อยของบริษัท </w:t>
      </w:r>
      <w:r w:rsidR="00E83591" w:rsidRPr="005C2D3F">
        <w:rPr>
          <w:rFonts w:hint="cs"/>
          <w:sz w:val="30"/>
          <w:szCs w:val="30"/>
          <w:cs/>
        </w:rPr>
        <w:t>ให้</w:t>
      </w:r>
      <w:r w:rsidR="00FD1054" w:rsidRPr="005C2D3F">
        <w:rPr>
          <w:rFonts w:hint="cs"/>
          <w:sz w:val="30"/>
          <w:szCs w:val="30"/>
          <w:cs/>
        </w:rPr>
        <w:t xml:space="preserve">กับบริษัท ฮาคูโฮโด แคปปิตอล (ไทยแลนด์) จำกัด และบริษัท ฮาคูโฮโด เอเชียแปซิฟิค จำกัด </w:t>
      </w:r>
      <w:r w:rsidR="00F9215B" w:rsidRPr="005C2D3F">
        <w:rPr>
          <w:rFonts w:hint="cs"/>
          <w:sz w:val="30"/>
          <w:szCs w:val="30"/>
          <w:cs/>
        </w:rPr>
        <w:t>ซึ่ง</w:t>
      </w:r>
      <w:r w:rsidR="00FD1054" w:rsidRPr="005C2D3F">
        <w:rPr>
          <w:rFonts w:hint="cs"/>
          <w:sz w:val="30"/>
          <w:szCs w:val="30"/>
          <w:cs/>
        </w:rPr>
        <w:t>เป็นไปตามการอนุมัติ</w:t>
      </w:r>
      <w:r w:rsidR="008D621D" w:rsidRPr="005C2D3F">
        <w:rPr>
          <w:rFonts w:hint="cs"/>
          <w:sz w:val="30"/>
          <w:szCs w:val="30"/>
          <w:cs/>
        </w:rPr>
        <w:t xml:space="preserve">ของที่ประชุมคณะกรรมการบริษัท เมื่อวันที่ </w:t>
      </w:r>
      <w:r w:rsidR="008D621D" w:rsidRPr="005C2D3F">
        <w:rPr>
          <w:sz w:val="30"/>
          <w:szCs w:val="30"/>
        </w:rPr>
        <w:t xml:space="preserve">19 </w:t>
      </w:r>
      <w:r w:rsidR="008D621D" w:rsidRPr="005C2D3F">
        <w:rPr>
          <w:rFonts w:hint="cs"/>
          <w:sz w:val="30"/>
          <w:szCs w:val="30"/>
          <w:cs/>
        </w:rPr>
        <w:t xml:space="preserve">ธันวาคม </w:t>
      </w:r>
      <w:r w:rsidR="008D621D" w:rsidRPr="005C2D3F">
        <w:rPr>
          <w:sz w:val="30"/>
          <w:szCs w:val="30"/>
        </w:rPr>
        <w:t>2560</w:t>
      </w:r>
      <w:r w:rsidR="00FD1054" w:rsidRPr="005C2D3F">
        <w:rPr>
          <w:rFonts w:hint="cs"/>
          <w:sz w:val="30"/>
          <w:szCs w:val="30"/>
          <w:cs/>
        </w:rPr>
        <w:t xml:space="preserve"> </w:t>
      </w:r>
      <w:r w:rsidR="00F9215B" w:rsidRPr="005C2D3F">
        <w:rPr>
          <w:rFonts w:hint="cs"/>
          <w:sz w:val="30"/>
          <w:szCs w:val="30"/>
          <w:cs/>
        </w:rPr>
        <w:t>ดังนั้น</w:t>
      </w:r>
      <w:r w:rsidR="00B44A82" w:rsidRPr="005C2D3F">
        <w:rPr>
          <w:rFonts w:hint="cs"/>
          <w:sz w:val="30"/>
          <w:szCs w:val="30"/>
          <w:cs/>
        </w:rPr>
        <w:t>กลุ่ม</w:t>
      </w:r>
      <w:r w:rsidR="008D621D" w:rsidRPr="005C2D3F">
        <w:rPr>
          <w:rFonts w:hint="cs"/>
          <w:sz w:val="30"/>
          <w:szCs w:val="30"/>
          <w:cs/>
        </w:rPr>
        <w:t>บริษัท</w:t>
      </w:r>
      <w:r w:rsidR="00F9215B" w:rsidRPr="005C2D3F">
        <w:rPr>
          <w:rFonts w:hint="cs"/>
          <w:sz w:val="30"/>
          <w:szCs w:val="30"/>
          <w:cs/>
        </w:rPr>
        <w:t>จึง</w:t>
      </w:r>
      <w:r w:rsidR="008D621D" w:rsidRPr="005C2D3F">
        <w:rPr>
          <w:rFonts w:hint="cs"/>
          <w:sz w:val="30"/>
          <w:szCs w:val="30"/>
          <w:cs/>
        </w:rPr>
        <w:t>ได้จัดประเภทของสินทรัพย์และหนี้สินทั้งหมดในกลุ่มบริษัทย่อยดังกล่าวเป็นสินทรัพย์ไ</w:t>
      </w:r>
      <w:r w:rsidR="00970D57" w:rsidRPr="005C2D3F">
        <w:rPr>
          <w:rFonts w:hint="cs"/>
          <w:sz w:val="30"/>
          <w:szCs w:val="30"/>
          <w:cs/>
        </w:rPr>
        <w:t>ม</w:t>
      </w:r>
      <w:r w:rsidR="00B554F6" w:rsidRPr="005C2D3F">
        <w:rPr>
          <w:rFonts w:hint="cs"/>
          <w:sz w:val="30"/>
          <w:szCs w:val="30"/>
          <w:cs/>
        </w:rPr>
        <w:t>่หมุนเวียนที่ถือไว้เพื่อขาย โดย</w:t>
      </w:r>
      <w:r w:rsidR="008D621D" w:rsidRPr="005C2D3F">
        <w:rPr>
          <w:rFonts w:hint="cs"/>
          <w:sz w:val="30"/>
          <w:szCs w:val="30"/>
          <w:cs/>
        </w:rPr>
        <w:t>มี</w:t>
      </w:r>
      <w:r w:rsidR="00DF4543" w:rsidRPr="005C2D3F">
        <w:rPr>
          <w:sz w:val="30"/>
          <w:szCs w:val="30"/>
          <w:cs/>
        </w:rPr>
        <w:t>รายละเอียด</w:t>
      </w:r>
      <w:r w:rsidR="00DF4543" w:rsidRPr="005C2D3F">
        <w:rPr>
          <w:rFonts w:hint="cs"/>
          <w:sz w:val="30"/>
          <w:szCs w:val="30"/>
          <w:cs/>
        </w:rPr>
        <w:t xml:space="preserve"> ณ วันที่ </w:t>
      </w:r>
      <w:r w:rsidR="00DF4543" w:rsidRPr="005C2D3F">
        <w:rPr>
          <w:sz w:val="30"/>
          <w:szCs w:val="30"/>
        </w:rPr>
        <w:t>31</w:t>
      </w:r>
      <w:r w:rsidR="00DF4543" w:rsidRPr="005C2D3F">
        <w:rPr>
          <w:rFonts w:hint="cs"/>
          <w:sz w:val="30"/>
          <w:szCs w:val="30"/>
          <w:cs/>
        </w:rPr>
        <w:t xml:space="preserve"> ธันวาคม </w:t>
      </w:r>
      <w:r w:rsidR="00DF4543" w:rsidRPr="005C2D3F">
        <w:rPr>
          <w:sz w:val="30"/>
          <w:szCs w:val="30"/>
        </w:rPr>
        <w:t xml:space="preserve">2560 </w:t>
      </w:r>
      <w:r w:rsidR="00DF4543" w:rsidRPr="005C2D3F">
        <w:rPr>
          <w:sz w:val="30"/>
          <w:szCs w:val="30"/>
          <w:cs/>
        </w:rPr>
        <w:t>ดังต่อไปนี้</w:t>
      </w:r>
    </w:p>
    <w:p w14:paraId="09D0D255" w14:textId="77777777" w:rsidR="00395A44" w:rsidRPr="005C2D3F" w:rsidRDefault="00C921E9" w:rsidP="00C921E9">
      <w:pPr>
        <w:spacing w:line="240" w:lineRule="auto"/>
        <w:rPr>
          <w:sz w:val="30"/>
          <w:szCs w:val="30"/>
        </w:rPr>
      </w:pPr>
      <w:r w:rsidRPr="005C2D3F">
        <w:rPr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86" w:tblpY="46"/>
        <w:tblW w:w="9180" w:type="dxa"/>
        <w:tblLook w:val="01E0" w:firstRow="1" w:lastRow="1" w:firstColumn="1" w:lastColumn="1" w:noHBand="0" w:noVBand="0"/>
      </w:tblPr>
      <w:tblGrid>
        <w:gridCol w:w="4253"/>
        <w:gridCol w:w="820"/>
        <w:gridCol w:w="328"/>
        <w:gridCol w:w="1599"/>
        <w:gridCol w:w="361"/>
        <w:gridCol w:w="1819"/>
      </w:tblGrid>
      <w:tr w:rsidR="003B46F4" w:rsidRPr="005C2D3F" w14:paraId="09D0D25C" w14:textId="77777777" w:rsidTr="00723A30">
        <w:tc>
          <w:tcPr>
            <w:tcW w:w="4253" w:type="dxa"/>
          </w:tcPr>
          <w:p w14:paraId="09D0D256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20" w:type="dxa"/>
          </w:tcPr>
          <w:p w14:paraId="09D0D257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58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59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1" w:type="dxa"/>
          </w:tcPr>
          <w:p w14:paraId="09D0D25A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1819" w:type="dxa"/>
          </w:tcPr>
          <w:p w14:paraId="09D0D25B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6F4" w:rsidRPr="005C2D3F" w14:paraId="09D0D261" w14:textId="77777777" w:rsidTr="00723A30">
        <w:tc>
          <w:tcPr>
            <w:tcW w:w="4253" w:type="dxa"/>
          </w:tcPr>
          <w:p w14:paraId="09D0D25D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20" w:type="dxa"/>
          </w:tcPr>
          <w:p w14:paraId="09D0D25E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28" w:type="dxa"/>
          </w:tcPr>
          <w:p w14:paraId="09D0D25F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3779" w:type="dxa"/>
            <w:gridSpan w:val="3"/>
          </w:tcPr>
          <w:p w14:paraId="09D0D260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46F4" w:rsidRPr="005C2D3F" w14:paraId="09D0D268" w14:textId="77777777" w:rsidTr="00723A30">
        <w:tc>
          <w:tcPr>
            <w:tcW w:w="4253" w:type="dxa"/>
          </w:tcPr>
          <w:p w14:paraId="09D0D262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สินทรัพย์</w:t>
            </w:r>
            <w:r w:rsidRPr="005C2D3F">
              <w:rPr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20" w:type="dxa"/>
          </w:tcPr>
          <w:p w14:paraId="09D0D263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64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65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9D0D266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67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B46F4" w:rsidRPr="005C2D3F" w14:paraId="09D0D26F" w14:textId="77777777" w:rsidTr="00723A30">
        <w:tc>
          <w:tcPr>
            <w:tcW w:w="4253" w:type="dxa"/>
          </w:tcPr>
          <w:p w14:paraId="09D0D269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20" w:type="dxa"/>
          </w:tcPr>
          <w:p w14:paraId="09D0D26A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6B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6C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81,</w:t>
            </w:r>
            <w:r w:rsidR="006D26A2" w:rsidRPr="005C2D3F">
              <w:rPr>
                <w:rFonts w:cs="Angsana New"/>
                <w:sz w:val="30"/>
                <w:szCs w:val="30"/>
              </w:rPr>
              <w:t>67</w:t>
            </w:r>
            <w:r w:rsidR="0039501A" w:rsidRPr="005C2D3F">
              <w:rPr>
                <w:rFonts w:cs="Angsana New"/>
                <w:sz w:val="30"/>
                <w:szCs w:val="30"/>
              </w:rPr>
              <w:t>6</w:t>
            </w:r>
          </w:p>
        </w:tc>
        <w:tc>
          <w:tcPr>
            <w:tcW w:w="361" w:type="dxa"/>
          </w:tcPr>
          <w:p w14:paraId="09D0D26D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6E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76" w14:textId="77777777" w:rsidTr="00723A30">
        <w:tc>
          <w:tcPr>
            <w:tcW w:w="4253" w:type="dxa"/>
          </w:tcPr>
          <w:p w14:paraId="09D0D270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14:paraId="09D0D271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72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73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30</w:t>
            </w:r>
            <w:r w:rsidR="006D26A2" w:rsidRPr="005C2D3F">
              <w:rPr>
                <w:rFonts w:cs="Angsana New"/>
                <w:sz w:val="30"/>
                <w:szCs w:val="30"/>
              </w:rPr>
              <w:t>3,725</w:t>
            </w:r>
          </w:p>
        </w:tc>
        <w:tc>
          <w:tcPr>
            <w:tcW w:w="361" w:type="dxa"/>
          </w:tcPr>
          <w:p w14:paraId="09D0D274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75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7D" w14:textId="77777777" w:rsidTr="00723A30">
        <w:tc>
          <w:tcPr>
            <w:tcW w:w="4253" w:type="dxa"/>
          </w:tcPr>
          <w:p w14:paraId="09D0D277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</w:t>
            </w:r>
            <w:r w:rsidR="00723A30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820" w:type="dxa"/>
          </w:tcPr>
          <w:p w14:paraId="09D0D278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79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7A" w14:textId="77777777" w:rsidR="003B46F4" w:rsidRPr="005C2D3F" w:rsidRDefault="006D26A2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40,103</w:t>
            </w:r>
          </w:p>
        </w:tc>
        <w:tc>
          <w:tcPr>
            <w:tcW w:w="361" w:type="dxa"/>
          </w:tcPr>
          <w:p w14:paraId="09D0D27B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7C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84" w14:textId="77777777" w:rsidTr="00723A30">
        <w:tc>
          <w:tcPr>
            <w:tcW w:w="4253" w:type="dxa"/>
          </w:tcPr>
          <w:p w14:paraId="09D0D27E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20" w:type="dxa"/>
          </w:tcPr>
          <w:p w14:paraId="09D0D27F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80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81" w14:textId="77777777" w:rsidR="003B46F4" w:rsidRPr="005C2D3F" w:rsidRDefault="003451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11,289</w:t>
            </w:r>
          </w:p>
        </w:tc>
        <w:tc>
          <w:tcPr>
            <w:tcW w:w="361" w:type="dxa"/>
          </w:tcPr>
          <w:p w14:paraId="09D0D282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83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8B" w14:textId="77777777" w:rsidTr="00723A30">
        <w:tc>
          <w:tcPr>
            <w:tcW w:w="4253" w:type="dxa"/>
          </w:tcPr>
          <w:p w14:paraId="09D0D285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820" w:type="dxa"/>
          </w:tcPr>
          <w:p w14:paraId="09D0D286" w14:textId="77777777" w:rsidR="003B46F4" w:rsidRPr="005C2D3F" w:rsidRDefault="003451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FB5B5B" w:rsidRPr="005C2D3F">
              <w:rPr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328" w:type="dxa"/>
          </w:tcPr>
          <w:p w14:paraId="09D0D287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88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14,005</w:t>
            </w:r>
          </w:p>
        </w:tc>
        <w:tc>
          <w:tcPr>
            <w:tcW w:w="361" w:type="dxa"/>
          </w:tcPr>
          <w:p w14:paraId="09D0D289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8A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92" w14:textId="77777777" w:rsidTr="00723A30">
        <w:tc>
          <w:tcPr>
            <w:tcW w:w="4253" w:type="dxa"/>
          </w:tcPr>
          <w:p w14:paraId="09D0D28C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เงินลงทุนในบริษัท</w:t>
            </w:r>
            <w:r w:rsidRPr="005C2D3F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20" w:type="dxa"/>
          </w:tcPr>
          <w:p w14:paraId="09D0D28D" w14:textId="77777777" w:rsidR="003B46F4" w:rsidRPr="005C2D3F" w:rsidRDefault="003451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FB5B5B" w:rsidRPr="005C2D3F">
              <w:rPr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28" w:type="dxa"/>
          </w:tcPr>
          <w:p w14:paraId="09D0D28E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8F" w14:textId="77777777" w:rsidR="003B46F4" w:rsidRPr="005C2D3F" w:rsidRDefault="003B46F4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09D0D290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91" w14:textId="77777777" w:rsidR="003B46F4" w:rsidRPr="005C2D3F" w:rsidRDefault="00980269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100,000</w:t>
            </w:r>
          </w:p>
        </w:tc>
      </w:tr>
      <w:tr w:rsidR="003B46F4" w:rsidRPr="005C2D3F" w14:paraId="09D0D299" w14:textId="77777777" w:rsidTr="00723A30">
        <w:tc>
          <w:tcPr>
            <w:tcW w:w="4253" w:type="dxa"/>
          </w:tcPr>
          <w:p w14:paraId="09D0D293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820" w:type="dxa"/>
          </w:tcPr>
          <w:p w14:paraId="09D0D294" w14:textId="77777777" w:rsidR="003B46F4" w:rsidRPr="005C2D3F" w:rsidRDefault="003451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FB5B5B" w:rsidRPr="005C2D3F">
              <w:rPr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328" w:type="dxa"/>
          </w:tcPr>
          <w:p w14:paraId="09D0D295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96" w14:textId="77777777" w:rsidR="003B46F4" w:rsidRPr="005C2D3F" w:rsidRDefault="003451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650,430</w:t>
            </w:r>
          </w:p>
        </w:tc>
        <w:tc>
          <w:tcPr>
            <w:tcW w:w="361" w:type="dxa"/>
          </w:tcPr>
          <w:p w14:paraId="09D0D297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98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A0" w14:textId="77777777" w:rsidTr="00723A30">
        <w:tc>
          <w:tcPr>
            <w:tcW w:w="4253" w:type="dxa"/>
          </w:tcPr>
          <w:p w14:paraId="09D0D29A" w14:textId="77777777" w:rsidR="003B46F4" w:rsidRPr="005C2D3F" w:rsidRDefault="003B46F4" w:rsidP="00C921E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820" w:type="dxa"/>
          </w:tcPr>
          <w:p w14:paraId="09D0D29B" w14:textId="77777777" w:rsidR="003B46F4" w:rsidRPr="005C2D3F" w:rsidRDefault="003451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28" w:type="dxa"/>
          </w:tcPr>
          <w:p w14:paraId="09D0D29C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9D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10,301</w:t>
            </w:r>
          </w:p>
        </w:tc>
        <w:tc>
          <w:tcPr>
            <w:tcW w:w="361" w:type="dxa"/>
          </w:tcPr>
          <w:p w14:paraId="09D0D29E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9F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A7" w14:textId="77777777" w:rsidTr="00723A30">
        <w:tc>
          <w:tcPr>
            <w:tcW w:w="4253" w:type="dxa"/>
          </w:tcPr>
          <w:p w14:paraId="09D0D2A1" w14:textId="77777777" w:rsidR="003B46F4" w:rsidRPr="005C2D3F" w:rsidRDefault="003B46F4" w:rsidP="00C921E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820" w:type="dxa"/>
          </w:tcPr>
          <w:p w14:paraId="09D0D2A2" w14:textId="77777777" w:rsidR="003B46F4" w:rsidRPr="005C2D3F" w:rsidRDefault="003451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28" w:type="dxa"/>
          </w:tcPr>
          <w:p w14:paraId="09D0D2A3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A4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10,819</w:t>
            </w:r>
          </w:p>
        </w:tc>
        <w:tc>
          <w:tcPr>
            <w:tcW w:w="361" w:type="dxa"/>
          </w:tcPr>
          <w:p w14:paraId="09D0D2A5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A6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AE" w14:textId="77777777" w:rsidTr="00723A30">
        <w:tc>
          <w:tcPr>
            <w:tcW w:w="4253" w:type="dxa"/>
          </w:tcPr>
          <w:p w14:paraId="09D0D2A8" w14:textId="77777777" w:rsidR="003B46F4" w:rsidRPr="005C2D3F" w:rsidRDefault="003B46F4" w:rsidP="00C921E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0" w:type="dxa"/>
          </w:tcPr>
          <w:p w14:paraId="09D0D2A9" w14:textId="77777777" w:rsidR="003B46F4" w:rsidRPr="005C2D3F" w:rsidRDefault="005F2985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28" w:type="dxa"/>
          </w:tcPr>
          <w:p w14:paraId="09D0D2AA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AB" w14:textId="77777777" w:rsidR="003B46F4" w:rsidRPr="005C2D3F" w:rsidRDefault="0039501A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17,110</w:t>
            </w:r>
          </w:p>
        </w:tc>
        <w:tc>
          <w:tcPr>
            <w:tcW w:w="361" w:type="dxa"/>
          </w:tcPr>
          <w:p w14:paraId="09D0D2AC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AD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B5" w14:textId="77777777" w:rsidTr="00723A30">
        <w:tc>
          <w:tcPr>
            <w:tcW w:w="4253" w:type="dxa"/>
          </w:tcPr>
          <w:p w14:paraId="09D0D2AF" w14:textId="77777777" w:rsidR="003B46F4" w:rsidRPr="005C2D3F" w:rsidRDefault="003B46F4" w:rsidP="00C921E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0" w:type="dxa"/>
          </w:tcPr>
          <w:p w14:paraId="09D0D2B0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B1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9D0D2B2" w14:textId="77777777" w:rsidR="003B46F4" w:rsidRPr="005C2D3F" w:rsidRDefault="006D26A2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46,621</w:t>
            </w:r>
          </w:p>
        </w:tc>
        <w:tc>
          <w:tcPr>
            <w:tcW w:w="361" w:type="dxa"/>
          </w:tcPr>
          <w:p w14:paraId="09D0D2B3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9D0D2B4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BC" w14:textId="77777777" w:rsidTr="00723A30">
        <w:tc>
          <w:tcPr>
            <w:tcW w:w="4253" w:type="dxa"/>
          </w:tcPr>
          <w:p w14:paraId="09D0D2B6" w14:textId="77777777" w:rsidR="003B46F4" w:rsidRPr="005C2D3F" w:rsidRDefault="003B46F4" w:rsidP="00C921E9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20" w:type="dxa"/>
          </w:tcPr>
          <w:p w14:paraId="09D0D2B7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B8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</w:tcPr>
          <w:p w14:paraId="09D0D2B9" w14:textId="77777777" w:rsidR="003B46F4" w:rsidRPr="005C2D3F" w:rsidRDefault="003451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39501A" w:rsidRPr="005C2D3F">
              <w:rPr>
                <w:rFonts w:cs="Angsana New"/>
                <w:b/>
                <w:bCs/>
                <w:sz w:val="30"/>
                <w:szCs w:val="30"/>
              </w:rPr>
              <w:t>186,079</w:t>
            </w:r>
          </w:p>
        </w:tc>
        <w:tc>
          <w:tcPr>
            <w:tcW w:w="361" w:type="dxa"/>
          </w:tcPr>
          <w:p w14:paraId="09D0D2BA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</w:tcPr>
          <w:p w14:paraId="09D0D2BB" w14:textId="77777777" w:rsidR="003B46F4" w:rsidRPr="005C2D3F" w:rsidRDefault="00980269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8569F4" w:rsidRPr="005C2D3F" w14:paraId="09D0D2C3" w14:textId="77777777" w:rsidTr="00723A30">
        <w:tc>
          <w:tcPr>
            <w:tcW w:w="4253" w:type="dxa"/>
          </w:tcPr>
          <w:p w14:paraId="09D0D2BD" w14:textId="77777777" w:rsidR="008569F4" w:rsidRPr="005C2D3F" w:rsidRDefault="008569F4" w:rsidP="00231F4B">
            <w:pPr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14:paraId="09D0D2BE" w14:textId="77777777" w:rsidR="008569F4" w:rsidRPr="005C2D3F" w:rsidRDefault="008569F4" w:rsidP="00231F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28" w:type="dxa"/>
          </w:tcPr>
          <w:p w14:paraId="09D0D2BF" w14:textId="77777777" w:rsidR="008569F4" w:rsidRPr="005C2D3F" w:rsidRDefault="008569F4" w:rsidP="00231F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bCs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09D0D2C0" w14:textId="77777777" w:rsidR="008569F4" w:rsidRPr="005C2D3F" w:rsidRDefault="008569F4" w:rsidP="00231F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361" w:type="dxa"/>
          </w:tcPr>
          <w:p w14:paraId="09D0D2C1" w14:textId="77777777" w:rsidR="008569F4" w:rsidRPr="005C2D3F" w:rsidRDefault="008569F4" w:rsidP="00231F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09D0D2C2" w14:textId="77777777" w:rsidR="008569F4" w:rsidRPr="005C2D3F" w:rsidRDefault="008569F4" w:rsidP="00231F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0"/>
              </w:rPr>
            </w:pPr>
          </w:p>
        </w:tc>
      </w:tr>
      <w:tr w:rsidR="003B46F4" w:rsidRPr="005C2D3F" w14:paraId="09D0D2CA" w14:textId="77777777" w:rsidTr="00723A30">
        <w:tc>
          <w:tcPr>
            <w:tcW w:w="4253" w:type="dxa"/>
          </w:tcPr>
          <w:p w14:paraId="09D0D2C4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20" w:type="dxa"/>
          </w:tcPr>
          <w:p w14:paraId="09D0D2C5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C6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C7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9D0D2C8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C9" w14:textId="77777777" w:rsidR="003B46F4" w:rsidRPr="005C2D3F" w:rsidRDefault="003B46F4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6F4" w:rsidRPr="005C2D3F" w14:paraId="09D0D2D1" w14:textId="77777777" w:rsidTr="00723A30">
        <w:tc>
          <w:tcPr>
            <w:tcW w:w="4253" w:type="dxa"/>
          </w:tcPr>
          <w:p w14:paraId="09D0D2CB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เงินเบิกเกินบัญชี</w:t>
            </w:r>
            <w:r w:rsidR="00C94A13" w:rsidRPr="005C2D3F">
              <w:rPr>
                <w:rFonts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820" w:type="dxa"/>
          </w:tcPr>
          <w:p w14:paraId="09D0D2CC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CD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CE" w14:textId="77777777" w:rsidR="003B46F4" w:rsidRPr="005C2D3F" w:rsidRDefault="006D26A2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13,486</w:t>
            </w:r>
          </w:p>
        </w:tc>
        <w:tc>
          <w:tcPr>
            <w:tcW w:w="361" w:type="dxa"/>
          </w:tcPr>
          <w:p w14:paraId="09D0D2CF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D0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D8" w14:textId="77777777" w:rsidTr="00723A30">
        <w:tc>
          <w:tcPr>
            <w:tcW w:w="4253" w:type="dxa"/>
          </w:tcPr>
          <w:p w14:paraId="09D0D2D2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0" w:type="dxa"/>
          </w:tcPr>
          <w:p w14:paraId="09D0D2D3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D4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D5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252,559</w:t>
            </w:r>
          </w:p>
        </w:tc>
        <w:tc>
          <w:tcPr>
            <w:tcW w:w="361" w:type="dxa"/>
          </w:tcPr>
          <w:p w14:paraId="09D0D2D6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D7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DF" w14:textId="77777777" w:rsidTr="00723A30">
        <w:tc>
          <w:tcPr>
            <w:tcW w:w="4253" w:type="dxa"/>
          </w:tcPr>
          <w:p w14:paraId="09D0D2D9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</w:t>
            </w:r>
            <w:r w:rsidRPr="005C2D3F">
              <w:rPr>
                <w:sz w:val="30"/>
                <w:szCs w:val="30"/>
                <w:cs/>
              </w:rPr>
              <w:t>จ้าหนี้</w:t>
            </w:r>
            <w:r w:rsidR="00723A30" w:rsidRPr="005C2D3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820" w:type="dxa"/>
          </w:tcPr>
          <w:p w14:paraId="09D0D2DA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DB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DC" w14:textId="77777777" w:rsidR="003B46F4" w:rsidRPr="005C2D3F" w:rsidRDefault="006D26A2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52,112</w:t>
            </w:r>
          </w:p>
        </w:tc>
        <w:tc>
          <w:tcPr>
            <w:tcW w:w="361" w:type="dxa"/>
          </w:tcPr>
          <w:p w14:paraId="09D0D2DD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DE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E6" w14:textId="77777777" w:rsidTr="00723A30">
        <w:tc>
          <w:tcPr>
            <w:tcW w:w="4253" w:type="dxa"/>
          </w:tcPr>
          <w:p w14:paraId="09D0D2E0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20" w:type="dxa"/>
          </w:tcPr>
          <w:p w14:paraId="09D0D2E1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E2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E3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211</w:t>
            </w:r>
          </w:p>
        </w:tc>
        <w:tc>
          <w:tcPr>
            <w:tcW w:w="361" w:type="dxa"/>
          </w:tcPr>
          <w:p w14:paraId="09D0D2E4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E5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ED" w14:textId="77777777" w:rsidTr="00723A30">
        <w:tc>
          <w:tcPr>
            <w:tcW w:w="4253" w:type="dxa"/>
          </w:tcPr>
          <w:p w14:paraId="09D0D2E7" w14:textId="77777777" w:rsidR="003B46F4" w:rsidRPr="005C2D3F" w:rsidRDefault="00AF5EC8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</w:t>
            </w:r>
            <w:r w:rsidR="003B46F4" w:rsidRPr="005C2D3F">
              <w:rPr>
                <w:rFonts w:hint="cs"/>
                <w:sz w:val="30"/>
                <w:szCs w:val="30"/>
                <w:cs/>
              </w:rPr>
              <w:t>สินหมุนเวียนอื่น</w:t>
            </w:r>
          </w:p>
        </w:tc>
        <w:tc>
          <w:tcPr>
            <w:tcW w:w="820" w:type="dxa"/>
          </w:tcPr>
          <w:p w14:paraId="09D0D2E8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E9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</w:tcPr>
          <w:p w14:paraId="09D0D2EA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12,59</w:t>
            </w:r>
            <w:r w:rsidR="006D26A2" w:rsidRPr="005C2D3F">
              <w:rPr>
                <w:rFonts w:cs="Angsana New"/>
                <w:sz w:val="30"/>
                <w:szCs w:val="30"/>
              </w:rPr>
              <w:t>9</w:t>
            </w:r>
          </w:p>
        </w:tc>
        <w:tc>
          <w:tcPr>
            <w:tcW w:w="361" w:type="dxa"/>
          </w:tcPr>
          <w:p w14:paraId="09D0D2EB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</w:tcPr>
          <w:p w14:paraId="09D0D2EC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F4" w14:textId="77777777" w:rsidTr="00723A30">
        <w:tc>
          <w:tcPr>
            <w:tcW w:w="4253" w:type="dxa"/>
          </w:tcPr>
          <w:p w14:paraId="09D0D2EE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20" w:type="dxa"/>
          </w:tcPr>
          <w:p w14:paraId="09D0D2EF" w14:textId="77777777" w:rsidR="003B46F4" w:rsidRPr="005C2D3F" w:rsidRDefault="005F2985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2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328" w:type="dxa"/>
          </w:tcPr>
          <w:p w14:paraId="09D0D2F0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9D0D2F1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62,986</w:t>
            </w:r>
          </w:p>
        </w:tc>
        <w:tc>
          <w:tcPr>
            <w:tcW w:w="361" w:type="dxa"/>
          </w:tcPr>
          <w:p w14:paraId="09D0D2F2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9D0D2F3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46F4" w:rsidRPr="005C2D3F" w14:paraId="09D0D2FB" w14:textId="77777777" w:rsidTr="00723A30">
        <w:tc>
          <w:tcPr>
            <w:tcW w:w="4253" w:type="dxa"/>
          </w:tcPr>
          <w:p w14:paraId="09D0D2F5" w14:textId="77777777" w:rsidR="003B46F4" w:rsidRPr="005C2D3F" w:rsidRDefault="003B46F4" w:rsidP="00C921E9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20" w:type="dxa"/>
          </w:tcPr>
          <w:p w14:paraId="09D0D2F6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8" w:type="dxa"/>
          </w:tcPr>
          <w:p w14:paraId="09D0D2F7" w14:textId="77777777" w:rsidR="003B46F4" w:rsidRPr="005C2D3F" w:rsidRDefault="003B46F4" w:rsidP="00C921E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</w:tcPr>
          <w:p w14:paraId="09D0D2F8" w14:textId="77777777" w:rsidR="003B46F4" w:rsidRPr="005C2D3F" w:rsidRDefault="006D26A2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393,953</w:t>
            </w:r>
          </w:p>
        </w:tc>
        <w:tc>
          <w:tcPr>
            <w:tcW w:w="361" w:type="dxa"/>
          </w:tcPr>
          <w:p w14:paraId="09D0D2F9" w14:textId="77777777" w:rsidR="003B46F4" w:rsidRPr="005C2D3F" w:rsidRDefault="003B46F4" w:rsidP="00C921E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</w:tcPr>
          <w:p w14:paraId="09D0D2FA" w14:textId="77777777" w:rsidR="003B46F4" w:rsidRPr="005C2D3F" w:rsidRDefault="00980269" w:rsidP="00C921E9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D0D2FC" w14:textId="77777777" w:rsidR="00972459" w:rsidRPr="005C2D3F" w:rsidRDefault="00972459" w:rsidP="00DF4543">
      <w:pPr>
        <w:tabs>
          <w:tab w:val="left" w:pos="540"/>
        </w:tabs>
        <w:ind w:left="540"/>
        <w:rPr>
          <w:b/>
          <w:bCs/>
          <w:sz w:val="20"/>
          <w:szCs w:val="20"/>
        </w:rPr>
      </w:pPr>
    </w:p>
    <w:p w14:paraId="09D0D2FD" w14:textId="77777777" w:rsidR="00DF4543" w:rsidRPr="005C2D3F" w:rsidRDefault="00DF4543" w:rsidP="00DF4543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 xml:space="preserve">รายได้หรือค่าใช้จ่ายสะสมที่รับรู้ในกำไรขาดทุนเบ็ดเสร็จอื่น </w:t>
      </w:r>
    </w:p>
    <w:p w14:paraId="09D0D2FE" w14:textId="77777777" w:rsidR="00B554F6" w:rsidRPr="005C2D3F" w:rsidRDefault="00723A30" w:rsidP="00B0557E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 xml:space="preserve">ธันวาคม </w:t>
      </w:r>
      <w:r w:rsidRPr="005C2D3F">
        <w:rPr>
          <w:sz w:val="30"/>
          <w:szCs w:val="30"/>
        </w:rPr>
        <w:t xml:space="preserve">2560 </w:t>
      </w:r>
      <w:r w:rsidR="00DF4543" w:rsidRPr="005C2D3F">
        <w:rPr>
          <w:rFonts w:hint="cs"/>
          <w:sz w:val="30"/>
          <w:szCs w:val="30"/>
          <w:cs/>
        </w:rPr>
        <w:t>รายได้หรือค่าใช้จ่ายสะส</w:t>
      </w:r>
      <w:r w:rsidRPr="005C2D3F">
        <w:rPr>
          <w:rFonts w:hint="cs"/>
          <w:sz w:val="30"/>
          <w:szCs w:val="30"/>
          <w:cs/>
        </w:rPr>
        <w:t>มของกลุ่มสินทรัพย์ที่ยกเลิกที่</w:t>
      </w:r>
      <w:r w:rsidR="00DF4543" w:rsidRPr="005C2D3F">
        <w:rPr>
          <w:rFonts w:hint="cs"/>
          <w:sz w:val="30"/>
          <w:szCs w:val="30"/>
          <w:cs/>
        </w:rPr>
        <w:t>รับรู้ในกำไรขาดทุนเบ็ดเสร็จอื่น</w:t>
      </w:r>
      <w:r w:rsidR="00B0557E" w:rsidRPr="005C2D3F">
        <w:rPr>
          <w:sz w:val="30"/>
          <w:szCs w:val="30"/>
        </w:rPr>
        <w:t xml:space="preserve">             </w:t>
      </w:r>
      <w:r w:rsidR="00DF4543"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มีจำนวนเงิน</w:t>
      </w:r>
      <w:r w:rsidRPr="005C2D3F">
        <w:rPr>
          <w:sz w:val="30"/>
          <w:szCs w:val="30"/>
        </w:rPr>
        <w:t xml:space="preserve"> 5.1 </w:t>
      </w:r>
      <w:r w:rsidRPr="005C2D3F">
        <w:rPr>
          <w:rFonts w:hint="cs"/>
          <w:sz w:val="30"/>
          <w:szCs w:val="30"/>
          <w:cs/>
        </w:rPr>
        <w:t>ล้านบาท</w:t>
      </w:r>
    </w:p>
    <w:p w14:paraId="09D0D2FF" w14:textId="77777777" w:rsidR="00723A30" w:rsidRPr="005C2D3F" w:rsidRDefault="00723A30" w:rsidP="00EA2A73">
      <w:pPr>
        <w:tabs>
          <w:tab w:val="left" w:pos="540"/>
        </w:tabs>
        <w:ind w:left="540"/>
        <w:rPr>
          <w:sz w:val="20"/>
          <w:szCs w:val="20"/>
          <w:cs/>
        </w:rPr>
      </w:pPr>
    </w:p>
    <w:p w14:paraId="09D0D300" w14:textId="77777777" w:rsidR="000706F9" w:rsidRPr="005C2D3F" w:rsidRDefault="000706F9" w:rsidP="000706F9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 xml:space="preserve">มกราคม </w:t>
      </w:r>
      <w:r w:rsidRPr="005C2D3F">
        <w:rPr>
          <w:sz w:val="30"/>
          <w:szCs w:val="30"/>
        </w:rPr>
        <w:t xml:space="preserve">2561 </w:t>
      </w:r>
      <w:r w:rsidRPr="005C2D3F">
        <w:rPr>
          <w:rFonts w:hint="cs"/>
          <w:sz w:val="30"/>
          <w:szCs w:val="30"/>
          <w:cs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เป็นจำนวนเงิน </w:t>
      </w:r>
      <w:r w:rsidR="002B004C" w:rsidRPr="005C2D3F">
        <w:rPr>
          <w:sz w:val="30"/>
          <w:szCs w:val="30"/>
        </w:rPr>
        <w:t>947.5</w:t>
      </w:r>
      <w:r w:rsidRPr="005C2D3F">
        <w:rPr>
          <w:sz w:val="30"/>
          <w:szCs w:val="30"/>
        </w:rPr>
        <w:t xml:space="preserve"> </w:t>
      </w:r>
      <w:r w:rsidR="002B004C" w:rsidRPr="005C2D3F">
        <w:rPr>
          <w:rFonts w:hint="cs"/>
          <w:sz w:val="30"/>
          <w:szCs w:val="30"/>
          <w:cs/>
        </w:rPr>
        <w:t>ล้าน</w:t>
      </w:r>
      <w:r w:rsidRPr="005C2D3F">
        <w:rPr>
          <w:rFonts w:hint="cs"/>
          <w:sz w:val="30"/>
          <w:szCs w:val="30"/>
          <w:cs/>
        </w:rPr>
        <w:t xml:space="preserve">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Pr="005C2D3F">
        <w:rPr>
          <w:sz w:val="30"/>
          <w:szCs w:val="30"/>
        </w:rPr>
        <w:t xml:space="preserve">19 </w:t>
      </w:r>
      <w:r w:rsidRPr="005C2D3F">
        <w:rPr>
          <w:rFonts w:hint="cs"/>
          <w:sz w:val="30"/>
          <w:szCs w:val="30"/>
          <w:cs/>
        </w:rPr>
        <w:t xml:space="preserve">ธันวาคม </w:t>
      </w:r>
      <w:r w:rsidR="008569F4" w:rsidRPr="005C2D3F">
        <w:rPr>
          <w:sz w:val="30"/>
          <w:szCs w:val="30"/>
        </w:rPr>
        <w:t>2560</w:t>
      </w:r>
    </w:p>
    <w:p w14:paraId="09D0D301" w14:textId="77777777" w:rsidR="00723A30" w:rsidRPr="005C2D3F" w:rsidRDefault="00723A30" w:rsidP="000706F9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09D0D302" w14:textId="77777777" w:rsidR="00DF4543" w:rsidRPr="005C2D3F" w:rsidRDefault="00DF4543" w:rsidP="00DF4543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เงินลงทุนในบริษัทร่วมและการร่วมค้า</w:t>
      </w:r>
    </w:p>
    <w:p w14:paraId="09D0D303" w14:textId="77777777" w:rsidR="00DF4543" w:rsidRPr="005C2D3F" w:rsidRDefault="00DF4543" w:rsidP="00231F4B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4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3"/>
        <w:gridCol w:w="969"/>
        <w:gridCol w:w="1147"/>
        <w:gridCol w:w="271"/>
        <w:gridCol w:w="1173"/>
        <w:gridCol w:w="271"/>
        <w:gridCol w:w="1170"/>
        <w:gridCol w:w="271"/>
        <w:gridCol w:w="1158"/>
      </w:tblGrid>
      <w:tr w:rsidR="00D33AAE" w:rsidRPr="005C2D3F" w14:paraId="09D0D309" w14:textId="77777777" w:rsidTr="00276A70">
        <w:trPr>
          <w:tblHeader/>
        </w:trPr>
        <w:tc>
          <w:tcPr>
            <w:tcW w:w="1613" w:type="pct"/>
          </w:tcPr>
          <w:p w14:paraId="09D0D304" w14:textId="77777777" w:rsidR="00D33AAE" w:rsidRPr="005C2D3F" w:rsidRDefault="00D33AAE" w:rsidP="00980269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14:paraId="09D0D305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</w:tcPr>
          <w:p w14:paraId="09D0D306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9D0D307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09D0D308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AAE" w:rsidRPr="005C2D3F" w14:paraId="09D0D313" w14:textId="77777777" w:rsidTr="00276A70">
        <w:trPr>
          <w:tblHeader/>
        </w:trPr>
        <w:tc>
          <w:tcPr>
            <w:tcW w:w="1613" w:type="pct"/>
          </w:tcPr>
          <w:p w14:paraId="09D0D30A" w14:textId="77777777" w:rsidR="00D33AAE" w:rsidRPr="005C2D3F" w:rsidRDefault="00D33AAE" w:rsidP="00980269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09D0D30B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4" w:type="pct"/>
          </w:tcPr>
          <w:p w14:paraId="09D0D30C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276A70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14:paraId="09D0D30D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0E" w14:textId="77777777" w:rsidR="00D33AAE" w:rsidRPr="005C2D3F" w:rsidRDefault="00276A70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3" w:type="pct"/>
          </w:tcPr>
          <w:p w14:paraId="09D0D30F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10" w14:textId="77777777" w:rsidR="00D33AAE" w:rsidRPr="005C2D3F" w:rsidRDefault="00276A70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14:paraId="09D0D311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12" w14:textId="77777777" w:rsidR="00D33AAE" w:rsidRPr="005C2D3F" w:rsidRDefault="00276A70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D33AAE" w:rsidRPr="005C2D3F" w14:paraId="09D0D317" w14:textId="77777777" w:rsidTr="00C87EA4">
        <w:trPr>
          <w:tblHeader/>
        </w:trPr>
        <w:tc>
          <w:tcPr>
            <w:tcW w:w="1613" w:type="pct"/>
          </w:tcPr>
          <w:p w14:paraId="09D0D314" w14:textId="77777777" w:rsidR="00D33AAE" w:rsidRPr="005C2D3F" w:rsidRDefault="00D33AAE" w:rsidP="00980269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09D0D315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6" w:type="pct"/>
            <w:gridSpan w:val="7"/>
          </w:tcPr>
          <w:p w14:paraId="09D0D316" w14:textId="77777777" w:rsidR="00D33AAE" w:rsidRPr="005C2D3F" w:rsidRDefault="00D33AAE" w:rsidP="00980269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3AAE" w:rsidRPr="005C2D3F" w14:paraId="09D0D321" w14:textId="77777777" w:rsidTr="00C87EA4">
        <w:tc>
          <w:tcPr>
            <w:tcW w:w="1613" w:type="pct"/>
          </w:tcPr>
          <w:p w14:paraId="09D0D318" w14:textId="77777777" w:rsidR="00D33AAE" w:rsidRPr="005C2D3F" w:rsidRDefault="00D33AAE" w:rsidP="0098026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10" w:type="pct"/>
          </w:tcPr>
          <w:p w14:paraId="09D0D319" w14:textId="77777777" w:rsidR="00D33AAE" w:rsidRPr="005C2D3F" w:rsidRDefault="00D33AAE" w:rsidP="0098026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D31A" w14:textId="77777777" w:rsidR="00D33AAE" w:rsidRPr="005C2D3F" w:rsidRDefault="00D33AAE" w:rsidP="0098026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1B" w14:textId="77777777" w:rsidR="00D33AAE" w:rsidRPr="005C2D3F" w:rsidRDefault="00D33AAE" w:rsidP="0098026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1C" w14:textId="77777777" w:rsidR="00D33AAE" w:rsidRPr="005C2D3F" w:rsidRDefault="00D33AAE" w:rsidP="00980269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1D" w14:textId="77777777" w:rsidR="00D33AAE" w:rsidRPr="005C2D3F" w:rsidRDefault="00D33AAE" w:rsidP="0098026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1E" w14:textId="77777777" w:rsidR="00D33AAE" w:rsidRPr="005C2D3F" w:rsidRDefault="00D33AAE" w:rsidP="0098026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1F" w14:textId="77777777" w:rsidR="00D33AAE" w:rsidRPr="005C2D3F" w:rsidRDefault="00D33AAE" w:rsidP="0098026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20" w14:textId="77777777" w:rsidR="00D33AAE" w:rsidRPr="005C2D3F" w:rsidRDefault="00D33AAE" w:rsidP="0098026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A92211" w:rsidRPr="005C2D3F" w14:paraId="09D0D32B" w14:textId="77777777" w:rsidTr="00A92211">
        <w:tc>
          <w:tcPr>
            <w:tcW w:w="1613" w:type="pct"/>
          </w:tcPr>
          <w:p w14:paraId="09D0D322" w14:textId="77777777" w:rsidR="00A92211" w:rsidRPr="005C2D3F" w:rsidRDefault="00A92211" w:rsidP="0098026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510" w:type="pct"/>
          </w:tcPr>
          <w:p w14:paraId="09D0D323" w14:textId="77777777" w:rsidR="00A92211" w:rsidRPr="005C2D3F" w:rsidRDefault="00A92211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D324" w14:textId="77777777" w:rsidR="00A92211" w:rsidRPr="005C2D3F" w:rsidRDefault="00FE5BBC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653,792</w:t>
            </w:r>
          </w:p>
        </w:tc>
        <w:tc>
          <w:tcPr>
            <w:tcW w:w="143" w:type="pct"/>
          </w:tcPr>
          <w:p w14:paraId="09D0D325" w14:textId="77777777" w:rsidR="00A92211" w:rsidRPr="005C2D3F" w:rsidRDefault="00A92211" w:rsidP="00980269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26" w14:textId="77777777" w:rsidR="00A92211" w:rsidRPr="005C2D3F" w:rsidRDefault="00A92211" w:rsidP="00C075B5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14,876</w:t>
            </w:r>
          </w:p>
        </w:tc>
        <w:tc>
          <w:tcPr>
            <w:tcW w:w="143" w:type="pct"/>
          </w:tcPr>
          <w:p w14:paraId="09D0D327" w14:textId="77777777" w:rsidR="00A92211" w:rsidRPr="005C2D3F" w:rsidRDefault="00A92211" w:rsidP="0098026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28" w14:textId="77777777" w:rsidR="00A92211" w:rsidRPr="005C2D3F" w:rsidRDefault="00A92211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306,694</w:t>
            </w:r>
          </w:p>
        </w:tc>
        <w:tc>
          <w:tcPr>
            <w:tcW w:w="143" w:type="pct"/>
          </w:tcPr>
          <w:p w14:paraId="09D0D329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2A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92211" w:rsidRPr="005C2D3F" w14:paraId="09D0D337" w14:textId="77777777" w:rsidTr="00276A70">
        <w:tc>
          <w:tcPr>
            <w:tcW w:w="1613" w:type="pct"/>
          </w:tcPr>
          <w:p w14:paraId="09D0D32C" w14:textId="77777777" w:rsidR="00A92211" w:rsidRPr="005C2D3F" w:rsidRDefault="00A92211" w:rsidP="00980269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ส่วนแบ่งกำไรสุทธิจากเงินลงทุนตามวิธีส่วนได้เสีย</w:t>
            </w:r>
            <w:r w:rsidRPr="005C2D3F">
              <w:rPr>
                <w:rFonts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0" w:type="pct"/>
          </w:tcPr>
          <w:p w14:paraId="09D0D32D" w14:textId="77777777" w:rsidR="00A92211" w:rsidRPr="005C2D3F" w:rsidRDefault="00A92211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2E" w14:textId="77777777" w:rsidR="00A92211" w:rsidRPr="005C2D3F" w:rsidRDefault="00763622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33,482</w:t>
            </w:r>
          </w:p>
        </w:tc>
        <w:tc>
          <w:tcPr>
            <w:tcW w:w="143" w:type="pct"/>
          </w:tcPr>
          <w:p w14:paraId="09D0D32F" w14:textId="77777777" w:rsidR="00A92211" w:rsidRPr="005C2D3F" w:rsidRDefault="00A92211" w:rsidP="0098026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D0D330" w14:textId="77777777" w:rsidR="00A92211" w:rsidRPr="005C2D3F" w:rsidRDefault="00A92211" w:rsidP="00C075B5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24,590</w:t>
            </w:r>
          </w:p>
        </w:tc>
        <w:tc>
          <w:tcPr>
            <w:tcW w:w="143" w:type="pct"/>
          </w:tcPr>
          <w:p w14:paraId="09D0D331" w14:textId="77777777" w:rsidR="00A92211" w:rsidRPr="005C2D3F" w:rsidRDefault="00A92211" w:rsidP="0098026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32" w14:textId="77777777" w:rsidR="00A92211" w:rsidRPr="005C2D3F" w:rsidRDefault="00A92211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33" w14:textId="77777777" w:rsidR="00A92211" w:rsidRPr="005C2D3F" w:rsidRDefault="00A92211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34" w14:textId="77777777" w:rsidR="00A92211" w:rsidRPr="005C2D3F" w:rsidRDefault="00A92211" w:rsidP="00980269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35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9D0D336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075B5" w:rsidRPr="005C2D3F" w14:paraId="09D0D345" w14:textId="77777777" w:rsidTr="008E21E0">
        <w:tc>
          <w:tcPr>
            <w:tcW w:w="1613" w:type="pct"/>
          </w:tcPr>
          <w:p w14:paraId="09D0D338" w14:textId="77777777" w:rsidR="00C075B5" w:rsidRPr="005C2D3F" w:rsidRDefault="00C075B5" w:rsidP="00C075B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การเปลี่ยน</w:t>
            </w:r>
            <w:r w:rsidRPr="005C2D3F">
              <w:rPr>
                <w:rFonts w:hint="cs"/>
                <w:sz w:val="30"/>
                <w:szCs w:val="30"/>
                <w:cs/>
              </w:rPr>
              <w:t>แปลง</w:t>
            </w:r>
            <w:r w:rsidRPr="005C2D3F">
              <w:rPr>
                <w:sz w:val="30"/>
                <w:szCs w:val="30"/>
                <w:cs/>
              </w:rPr>
              <w:t>สถานะ</w:t>
            </w:r>
            <w:r w:rsidRPr="005C2D3F">
              <w:rPr>
                <w:rFonts w:hint="cs"/>
                <w:sz w:val="30"/>
                <w:szCs w:val="30"/>
                <w:cs/>
              </w:rPr>
              <w:t>จาก</w:t>
            </w:r>
          </w:p>
          <w:p w14:paraId="09D0D339" w14:textId="77777777" w:rsidR="00C075B5" w:rsidRPr="005C2D3F" w:rsidRDefault="00C075B5" w:rsidP="00C075B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บริษัทย่อยเป็นบริษัทร่วม</w:t>
            </w:r>
          </w:p>
        </w:tc>
        <w:tc>
          <w:tcPr>
            <w:tcW w:w="510" w:type="pct"/>
          </w:tcPr>
          <w:p w14:paraId="09D0D33A" w14:textId="77777777" w:rsidR="00C075B5" w:rsidRPr="005C2D3F" w:rsidRDefault="00C075B5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  <w:p w14:paraId="09D0D33B" w14:textId="77777777" w:rsidR="00C075B5" w:rsidRPr="005C2D3F" w:rsidRDefault="00FB5B5B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4</w:t>
            </w:r>
            <w:r w:rsidR="00C95BB1" w:rsidRPr="005C2D3F">
              <w:rPr>
                <w:i/>
                <w:iCs/>
                <w:sz w:val="30"/>
                <w:szCs w:val="30"/>
              </w:rPr>
              <w:t xml:space="preserve">, </w:t>
            </w:r>
            <w:r w:rsidR="00C075B5" w:rsidRPr="005C2D3F">
              <w:rPr>
                <w:i/>
                <w:iCs/>
                <w:sz w:val="30"/>
                <w:szCs w:val="30"/>
              </w:rPr>
              <w:t>1</w:t>
            </w:r>
            <w:r w:rsidRPr="005C2D3F">
              <w:rPr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04" w:type="pct"/>
          </w:tcPr>
          <w:p w14:paraId="09D0D33C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9D0D33D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3E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D0D33F" w14:textId="77777777" w:rsidR="00C075B5" w:rsidRPr="005C2D3F" w:rsidRDefault="00C075B5" w:rsidP="00C075B5">
            <w:pPr>
              <w:pStyle w:val="BodyText"/>
              <w:tabs>
                <w:tab w:val="decimal" w:pos="938"/>
              </w:tabs>
              <w:spacing w:after="0" w:line="380" w:lineRule="exac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617,325</w:t>
            </w:r>
          </w:p>
        </w:tc>
        <w:tc>
          <w:tcPr>
            <w:tcW w:w="143" w:type="pct"/>
          </w:tcPr>
          <w:p w14:paraId="09D0D340" w14:textId="77777777" w:rsidR="00C075B5" w:rsidRPr="005C2D3F" w:rsidRDefault="00C075B5" w:rsidP="00C075B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41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42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9D0D343" w14:textId="77777777" w:rsidR="00C075B5" w:rsidRPr="005C2D3F" w:rsidRDefault="00C075B5" w:rsidP="00C075B5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9D0D344" w14:textId="77777777" w:rsidR="00C075B5" w:rsidRPr="005C2D3F" w:rsidRDefault="00C075B5" w:rsidP="00C075B5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306,694</w:t>
            </w:r>
          </w:p>
        </w:tc>
      </w:tr>
      <w:tr w:rsidR="00A92211" w:rsidRPr="005C2D3F" w14:paraId="09D0D34F" w14:textId="77777777" w:rsidTr="008569F4">
        <w:tc>
          <w:tcPr>
            <w:tcW w:w="1613" w:type="pct"/>
          </w:tcPr>
          <w:p w14:paraId="09D0D346" w14:textId="77777777" w:rsidR="00A92211" w:rsidRPr="005C2D3F" w:rsidRDefault="00A92211" w:rsidP="00980269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10" w:type="pct"/>
          </w:tcPr>
          <w:p w14:paraId="09D0D347" w14:textId="77777777" w:rsidR="00A92211" w:rsidRPr="005C2D3F" w:rsidRDefault="00A92211" w:rsidP="0098026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48" w14:textId="77777777" w:rsidR="00A92211" w:rsidRPr="005C2D3F" w:rsidRDefault="00FE5BBC" w:rsidP="00980269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(23,254)</w:t>
            </w:r>
          </w:p>
        </w:tc>
        <w:tc>
          <w:tcPr>
            <w:tcW w:w="143" w:type="pct"/>
          </w:tcPr>
          <w:p w14:paraId="09D0D349" w14:textId="77777777" w:rsidR="00A92211" w:rsidRPr="005C2D3F" w:rsidRDefault="00A92211" w:rsidP="0098026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D0D34A" w14:textId="77777777" w:rsidR="00A92211" w:rsidRPr="005C2D3F" w:rsidRDefault="00A92211" w:rsidP="00C075B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(2,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999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9D0D34B" w14:textId="77777777" w:rsidR="00A92211" w:rsidRPr="005C2D3F" w:rsidRDefault="00A92211" w:rsidP="0098026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4C" w14:textId="77777777" w:rsidR="00A92211" w:rsidRPr="005C2D3F" w:rsidRDefault="00A92211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4D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4E" w14:textId="77777777" w:rsidR="00A92211" w:rsidRPr="005C2D3F" w:rsidRDefault="00A92211" w:rsidP="0098026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075B5" w:rsidRPr="005C2D3F" w14:paraId="09D0D359" w14:textId="77777777" w:rsidTr="008569F4">
        <w:tc>
          <w:tcPr>
            <w:tcW w:w="1613" w:type="pct"/>
            <w:shd w:val="clear" w:color="auto" w:fill="auto"/>
          </w:tcPr>
          <w:p w14:paraId="09D0D350" w14:textId="77777777" w:rsidR="00C075B5" w:rsidRPr="005C2D3F" w:rsidRDefault="00C075B5" w:rsidP="00C075B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10" w:type="pct"/>
          </w:tcPr>
          <w:p w14:paraId="09D0D351" w14:textId="77777777" w:rsidR="00C075B5" w:rsidRPr="005C2D3F" w:rsidRDefault="00C075B5" w:rsidP="00C075B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52" w14:textId="77777777" w:rsidR="00C075B5" w:rsidRPr="005C2D3F" w:rsidRDefault="00763622" w:rsidP="00C075B5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(28,518</w:t>
            </w:r>
            <w:r w:rsidR="00C075B5" w:rsidRPr="005C2D3F">
              <w:rPr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9D0D353" w14:textId="77777777" w:rsidR="00C075B5" w:rsidRPr="005C2D3F" w:rsidRDefault="00C075B5" w:rsidP="00C075B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54" w14:textId="77777777" w:rsidR="00C075B5" w:rsidRPr="005C2D3F" w:rsidRDefault="00C075B5" w:rsidP="00C075B5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9D0D355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56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57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58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075B5" w:rsidRPr="005C2D3F" w14:paraId="09D0D367" w14:textId="77777777" w:rsidTr="008569F4">
        <w:tc>
          <w:tcPr>
            <w:tcW w:w="1613" w:type="pct"/>
            <w:shd w:val="clear" w:color="auto" w:fill="auto"/>
          </w:tcPr>
          <w:p w14:paraId="09D0D35A" w14:textId="77777777" w:rsidR="00C075B5" w:rsidRPr="005C2D3F" w:rsidRDefault="00C075B5" w:rsidP="00C075B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                             ไม่หมุนเวียนที่ถือไว้เพื่อขาย</w:t>
            </w:r>
          </w:p>
        </w:tc>
        <w:tc>
          <w:tcPr>
            <w:tcW w:w="510" w:type="pct"/>
          </w:tcPr>
          <w:p w14:paraId="09D0D35B" w14:textId="77777777" w:rsidR="00C075B5" w:rsidRPr="005C2D3F" w:rsidRDefault="00C075B5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  <w:p w14:paraId="09D0D35C" w14:textId="77777777" w:rsidR="00C075B5" w:rsidRPr="005C2D3F" w:rsidRDefault="00FB5B5B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09D0D35D" w14:textId="77777777" w:rsidR="00C075B5" w:rsidRPr="005C2D3F" w:rsidRDefault="00C075B5" w:rsidP="00C075B5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(14,005)</w:t>
            </w:r>
          </w:p>
        </w:tc>
        <w:tc>
          <w:tcPr>
            <w:tcW w:w="143" w:type="pct"/>
          </w:tcPr>
          <w:p w14:paraId="09D0D35E" w14:textId="77777777" w:rsidR="00C075B5" w:rsidRPr="005C2D3F" w:rsidRDefault="00C075B5" w:rsidP="00C075B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9D0D35F" w14:textId="77777777" w:rsidR="00C075B5" w:rsidRPr="005C2D3F" w:rsidRDefault="00C075B5" w:rsidP="00C075B5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9D0D360" w14:textId="77777777" w:rsidR="00C075B5" w:rsidRPr="005C2D3F" w:rsidRDefault="00C075B5" w:rsidP="00C075B5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9D0D361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D0D362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63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64" w14:textId="77777777" w:rsidR="00C075B5" w:rsidRPr="005C2D3F" w:rsidRDefault="00C075B5" w:rsidP="00C075B5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9D0D365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9D0D366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B4254" w:rsidRPr="005C2D3F" w14:paraId="09D0D371" w14:textId="77777777" w:rsidTr="00276A70">
        <w:tc>
          <w:tcPr>
            <w:tcW w:w="1613" w:type="pct"/>
          </w:tcPr>
          <w:p w14:paraId="09D0D368" w14:textId="77777777" w:rsidR="00BB4254" w:rsidRPr="005C2D3F" w:rsidRDefault="00BB4254" w:rsidP="00BB4254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</w:t>
            </w:r>
            <w:r w:rsidRPr="005C2D3F">
              <w:rPr>
                <w:b/>
                <w:bCs/>
                <w:sz w:val="30"/>
                <w:szCs w:val="30"/>
              </w:rPr>
              <w:t>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0" w:type="pct"/>
          </w:tcPr>
          <w:p w14:paraId="09D0D369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36A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621,497</w:t>
            </w:r>
          </w:p>
        </w:tc>
        <w:tc>
          <w:tcPr>
            <w:tcW w:w="143" w:type="pct"/>
          </w:tcPr>
          <w:p w14:paraId="09D0D36B" w14:textId="77777777" w:rsidR="00BB4254" w:rsidRPr="005C2D3F" w:rsidRDefault="00BB4254" w:rsidP="00BB4254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36C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653,792</w:t>
            </w:r>
          </w:p>
        </w:tc>
        <w:tc>
          <w:tcPr>
            <w:tcW w:w="143" w:type="pct"/>
          </w:tcPr>
          <w:p w14:paraId="09D0D36D" w14:textId="77777777" w:rsidR="00BB4254" w:rsidRPr="005C2D3F" w:rsidRDefault="00BB4254" w:rsidP="00BB4254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9D0D36E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306,694</w:t>
            </w:r>
          </w:p>
        </w:tc>
        <w:tc>
          <w:tcPr>
            <w:tcW w:w="143" w:type="pct"/>
          </w:tcPr>
          <w:p w14:paraId="09D0D36F" w14:textId="77777777" w:rsidR="00BB4254" w:rsidRPr="005C2D3F" w:rsidRDefault="00BB4254" w:rsidP="00BB4254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9D0D370" w14:textId="77777777" w:rsidR="00BB4254" w:rsidRPr="005C2D3F" w:rsidRDefault="00BB4254" w:rsidP="00BB4254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306,694</w:t>
            </w:r>
          </w:p>
        </w:tc>
      </w:tr>
      <w:tr w:rsidR="00BB4254" w:rsidRPr="005C2D3F" w14:paraId="09D0D37B" w14:textId="77777777" w:rsidTr="00276A70">
        <w:tc>
          <w:tcPr>
            <w:tcW w:w="1613" w:type="pct"/>
          </w:tcPr>
          <w:p w14:paraId="09D0D372" w14:textId="77777777" w:rsidR="00BB4254" w:rsidRPr="005C2D3F" w:rsidRDefault="00BB4254" w:rsidP="00231F4B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0" w:type="pct"/>
          </w:tcPr>
          <w:p w14:paraId="09D0D373" w14:textId="77777777" w:rsidR="00BB4254" w:rsidRPr="005C2D3F" w:rsidRDefault="00BB4254" w:rsidP="00231F4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04" w:type="pct"/>
          </w:tcPr>
          <w:p w14:paraId="09D0D374" w14:textId="77777777" w:rsidR="00BB4254" w:rsidRPr="005C2D3F" w:rsidRDefault="00BB4254" w:rsidP="00231F4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43" w:type="pct"/>
          </w:tcPr>
          <w:p w14:paraId="09D0D375" w14:textId="77777777" w:rsidR="00BB4254" w:rsidRPr="005C2D3F" w:rsidRDefault="00BB4254" w:rsidP="00231F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6"/>
                <w:szCs w:val="16"/>
              </w:rPr>
            </w:pPr>
          </w:p>
        </w:tc>
        <w:tc>
          <w:tcPr>
            <w:tcW w:w="618" w:type="pct"/>
          </w:tcPr>
          <w:p w14:paraId="09D0D376" w14:textId="77777777" w:rsidR="00BB4254" w:rsidRPr="005C2D3F" w:rsidRDefault="00BB4254" w:rsidP="00231F4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43" w:type="pct"/>
          </w:tcPr>
          <w:p w14:paraId="09D0D377" w14:textId="77777777" w:rsidR="00BB4254" w:rsidRPr="005C2D3F" w:rsidRDefault="00BB4254" w:rsidP="00231F4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16" w:type="pct"/>
          </w:tcPr>
          <w:p w14:paraId="09D0D378" w14:textId="77777777" w:rsidR="00BB4254" w:rsidRPr="005C2D3F" w:rsidRDefault="00BB4254" w:rsidP="00231F4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143" w:type="pct"/>
          </w:tcPr>
          <w:p w14:paraId="09D0D379" w14:textId="77777777" w:rsidR="00BB4254" w:rsidRPr="005C2D3F" w:rsidRDefault="00BB4254" w:rsidP="00231F4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  <w:tc>
          <w:tcPr>
            <w:tcW w:w="610" w:type="pct"/>
          </w:tcPr>
          <w:p w14:paraId="09D0D37A" w14:textId="77777777" w:rsidR="00BB4254" w:rsidRPr="005C2D3F" w:rsidRDefault="00BB4254" w:rsidP="00231F4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6"/>
                <w:szCs w:val="16"/>
              </w:rPr>
            </w:pPr>
          </w:p>
        </w:tc>
      </w:tr>
      <w:tr w:rsidR="00BB4254" w:rsidRPr="005C2D3F" w14:paraId="09D0D385" w14:textId="77777777" w:rsidTr="00276A70">
        <w:tc>
          <w:tcPr>
            <w:tcW w:w="1613" w:type="pct"/>
          </w:tcPr>
          <w:p w14:paraId="09D0D37C" w14:textId="77777777" w:rsidR="00BB4254" w:rsidRPr="005C2D3F" w:rsidRDefault="00BB4254" w:rsidP="00BB4254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10" w:type="pct"/>
          </w:tcPr>
          <w:p w14:paraId="09D0D37D" w14:textId="77777777" w:rsidR="00BB4254" w:rsidRPr="005C2D3F" w:rsidRDefault="00BB4254" w:rsidP="00BB4254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D37E" w14:textId="77777777" w:rsidR="00BB4254" w:rsidRPr="005C2D3F" w:rsidRDefault="00BB4254" w:rsidP="00BB4254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7F" w14:textId="77777777" w:rsidR="00BB4254" w:rsidRPr="005C2D3F" w:rsidRDefault="00BB4254" w:rsidP="00BB4254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80" w14:textId="77777777" w:rsidR="00BB4254" w:rsidRPr="005C2D3F" w:rsidRDefault="00BB4254" w:rsidP="00BB4254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81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82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14:paraId="09D0D383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84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BB4254" w:rsidRPr="005C2D3F" w14:paraId="09D0D38F" w14:textId="77777777" w:rsidTr="00276A70">
        <w:tc>
          <w:tcPr>
            <w:tcW w:w="1613" w:type="pct"/>
          </w:tcPr>
          <w:p w14:paraId="09D0D386" w14:textId="77777777" w:rsidR="00BB4254" w:rsidRPr="005C2D3F" w:rsidRDefault="00BB4254" w:rsidP="00BB4254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510" w:type="pct"/>
          </w:tcPr>
          <w:p w14:paraId="09D0D387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D388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1,172,637</w:t>
            </w:r>
          </w:p>
        </w:tc>
        <w:tc>
          <w:tcPr>
            <w:tcW w:w="143" w:type="pct"/>
          </w:tcPr>
          <w:p w14:paraId="09D0D389" w14:textId="77777777" w:rsidR="00BB4254" w:rsidRPr="005C2D3F" w:rsidRDefault="00BB4254" w:rsidP="00BB4254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8A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1,080,267</w:t>
            </w:r>
          </w:p>
        </w:tc>
        <w:tc>
          <w:tcPr>
            <w:tcW w:w="143" w:type="pct"/>
          </w:tcPr>
          <w:p w14:paraId="09D0D38B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8C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212,901</w:t>
            </w:r>
          </w:p>
        </w:tc>
        <w:tc>
          <w:tcPr>
            <w:tcW w:w="143" w:type="pct"/>
          </w:tcPr>
          <w:p w14:paraId="09D0D38D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8E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248,701</w:t>
            </w:r>
          </w:p>
        </w:tc>
      </w:tr>
      <w:tr w:rsidR="009E7A4D" w:rsidRPr="005C2D3F" w14:paraId="09D0D39B" w14:textId="77777777" w:rsidTr="00276A70">
        <w:tc>
          <w:tcPr>
            <w:tcW w:w="1613" w:type="pct"/>
          </w:tcPr>
          <w:p w14:paraId="09D0D390" w14:textId="77777777" w:rsidR="009E7A4D" w:rsidRPr="005C2D3F" w:rsidRDefault="009E7A4D" w:rsidP="009E7A4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ส่วนแบ่งกำไรสุทธิจากเงินลงทุนตามวิธีส่วนได้เสีย</w:t>
            </w:r>
            <w:r w:rsidRPr="005C2D3F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510" w:type="pct"/>
          </w:tcPr>
          <w:p w14:paraId="09D0D391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92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265,663</w:t>
            </w:r>
          </w:p>
        </w:tc>
        <w:tc>
          <w:tcPr>
            <w:tcW w:w="143" w:type="pct"/>
          </w:tcPr>
          <w:p w14:paraId="09D0D393" w14:textId="77777777" w:rsidR="009E7A4D" w:rsidRPr="005C2D3F" w:rsidRDefault="009E7A4D" w:rsidP="009E7A4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D0D394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189,299</w:t>
            </w:r>
          </w:p>
        </w:tc>
        <w:tc>
          <w:tcPr>
            <w:tcW w:w="143" w:type="pct"/>
          </w:tcPr>
          <w:p w14:paraId="09D0D395" w14:textId="77777777" w:rsidR="009E7A4D" w:rsidRPr="005C2D3F" w:rsidRDefault="009E7A4D" w:rsidP="009E7A4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96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97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98" w14:textId="77777777" w:rsidR="009E7A4D" w:rsidRPr="005C2D3F" w:rsidRDefault="009E7A4D" w:rsidP="009E7A4D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99" w14:textId="77777777" w:rsidR="009E7A4D" w:rsidRPr="005C2D3F" w:rsidRDefault="009E7A4D" w:rsidP="009E7A4D">
            <w:pPr>
              <w:pStyle w:val="BodyText"/>
              <w:tabs>
                <w:tab w:val="decimal" w:pos="66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9D0D39A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E7A4D" w:rsidRPr="005C2D3F" w14:paraId="09D0D3A5" w14:textId="77777777" w:rsidTr="00276A70">
        <w:tc>
          <w:tcPr>
            <w:tcW w:w="1613" w:type="pct"/>
          </w:tcPr>
          <w:p w14:paraId="09D0D39C" w14:textId="77777777" w:rsidR="009E7A4D" w:rsidRPr="005C2D3F" w:rsidRDefault="009E7A4D" w:rsidP="009E7A4D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510" w:type="pct"/>
          </w:tcPr>
          <w:p w14:paraId="09D0D39D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4" w:type="pct"/>
          </w:tcPr>
          <w:p w14:paraId="09D0D39E" w14:textId="77777777" w:rsidR="009E7A4D" w:rsidRPr="005C2D3F" w:rsidRDefault="009E7A4D" w:rsidP="009E7A4D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(15,345)</w:t>
            </w:r>
          </w:p>
        </w:tc>
        <w:tc>
          <w:tcPr>
            <w:tcW w:w="143" w:type="pct"/>
          </w:tcPr>
          <w:p w14:paraId="09D0D39F" w14:textId="77777777" w:rsidR="009E7A4D" w:rsidRPr="005C2D3F" w:rsidRDefault="009E7A4D" w:rsidP="009E7A4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A0" w14:textId="77777777" w:rsidR="009E7A4D" w:rsidRPr="005C2D3F" w:rsidRDefault="009E7A4D" w:rsidP="00C075B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(30,043)</w:t>
            </w:r>
          </w:p>
        </w:tc>
        <w:tc>
          <w:tcPr>
            <w:tcW w:w="143" w:type="pct"/>
          </w:tcPr>
          <w:p w14:paraId="09D0D3A1" w14:textId="77777777" w:rsidR="009E7A4D" w:rsidRPr="005C2D3F" w:rsidRDefault="009E7A4D" w:rsidP="00C075B5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16" w:type="pct"/>
          </w:tcPr>
          <w:p w14:paraId="09D0D3A2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A3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A4" w14:textId="77777777" w:rsidR="009E7A4D" w:rsidRPr="005C2D3F" w:rsidRDefault="009E7A4D" w:rsidP="009E7A4D">
            <w:pPr>
              <w:pStyle w:val="BodyText"/>
              <w:tabs>
                <w:tab w:val="decimal" w:pos="1244"/>
              </w:tabs>
              <w:spacing w:after="0" w:line="380" w:lineRule="exact"/>
              <w:ind w:left="-108" w:right="-80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(35,800)</w:t>
            </w:r>
          </w:p>
        </w:tc>
      </w:tr>
      <w:tr w:rsidR="009E7A4D" w:rsidRPr="005C2D3F" w14:paraId="09D0D3AF" w14:textId="77777777" w:rsidTr="00870F2D">
        <w:tc>
          <w:tcPr>
            <w:tcW w:w="1613" w:type="pct"/>
          </w:tcPr>
          <w:p w14:paraId="09D0D3A6" w14:textId="77777777" w:rsidR="009E7A4D" w:rsidRPr="005C2D3F" w:rsidRDefault="009E7A4D" w:rsidP="009E7A4D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10" w:type="pct"/>
          </w:tcPr>
          <w:p w14:paraId="09D0D3A7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A8" w14:textId="77777777" w:rsidR="009E7A4D" w:rsidRPr="005C2D3F" w:rsidRDefault="009E7A4D" w:rsidP="009E7A4D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(226,552)</w:t>
            </w:r>
          </w:p>
        </w:tc>
        <w:tc>
          <w:tcPr>
            <w:tcW w:w="143" w:type="pct"/>
          </w:tcPr>
          <w:p w14:paraId="09D0D3A9" w14:textId="77777777" w:rsidR="009E7A4D" w:rsidRPr="005C2D3F" w:rsidRDefault="009E7A4D" w:rsidP="009E7A4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D0D3AA" w14:textId="77777777" w:rsidR="009E7A4D" w:rsidRPr="005C2D3F" w:rsidRDefault="009E7A4D" w:rsidP="00C075B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(65,170)</w:t>
            </w:r>
          </w:p>
        </w:tc>
        <w:tc>
          <w:tcPr>
            <w:tcW w:w="143" w:type="pct"/>
          </w:tcPr>
          <w:p w14:paraId="09D0D3AB" w14:textId="77777777" w:rsidR="009E7A4D" w:rsidRPr="005C2D3F" w:rsidRDefault="009E7A4D" w:rsidP="00C075B5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16" w:type="pct"/>
          </w:tcPr>
          <w:p w14:paraId="09D0D3AC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AD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AE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E7A4D" w:rsidRPr="005C2D3F" w14:paraId="09D0D3BC" w14:textId="77777777" w:rsidTr="008569F4">
        <w:tc>
          <w:tcPr>
            <w:tcW w:w="1613" w:type="pct"/>
          </w:tcPr>
          <w:p w14:paraId="09D0D3B0" w14:textId="77777777" w:rsidR="009E7A4D" w:rsidRPr="005C2D3F" w:rsidRDefault="009E7A4D" w:rsidP="009E7A4D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ผลต่างจากการแปลงค่า</w:t>
            </w:r>
          </w:p>
          <w:p w14:paraId="09D0D3B1" w14:textId="77777777" w:rsidR="009E7A4D" w:rsidRPr="005C2D3F" w:rsidRDefault="009E7A4D" w:rsidP="009E7A4D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10" w:type="pct"/>
          </w:tcPr>
          <w:p w14:paraId="09D0D3B2" w14:textId="77777777" w:rsidR="009E7A4D" w:rsidRPr="005C2D3F" w:rsidRDefault="009E7A4D" w:rsidP="009E7A4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9D0D3B3" w14:textId="77777777" w:rsidR="009E7A4D" w:rsidRPr="005C2D3F" w:rsidRDefault="009E7A4D" w:rsidP="009E7A4D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(1,134)</w:t>
            </w:r>
          </w:p>
        </w:tc>
        <w:tc>
          <w:tcPr>
            <w:tcW w:w="143" w:type="pct"/>
          </w:tcPr>
          <w:p w14:paraId="09D0D3B4" w14:textId="77777777" w:rsidR="009E7A4D" w:rsidRPr="005C2D3F" w:rsidRDefault="009E7A4D" w:rsidP="009E7A4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18" w:type="pct"/>
            <w:vAlign w:val="bottom"/>
          </w:tcPr>
          <w:p w14:paraId="09D0D3B5" w14:textId="77777777" w:rsidR="009E7A4D" w:rsidRPr="005C2D3F" w:rsidRDefault="009E7A4D" w:rsidP="00C075B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(1,716)</w:t>
            </w:r>
          </w:p>
        </w:tc>
        <w:tc>
          <w:tcPr>
            <w:tcW w:w="143" w:type="pct"/>
          </w:tcPr>
          <w:p w14:paraId="09D0D3B6" w14:textId="77777777" w:rsidR="009E7A4D" w:rsidRPr="005C2D3F" w:rsidRDefault="009E7A4D" w:rsidP="00C075B5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16" w:type="pct"/>
          </w:tcPr>
          <w:p w14:paraId="09D0D3B7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B8" w14:textId="77777777" w:rsidR="009E7A4D" w:rsidRPr="005C2D3F" w:rsidRDefault="009E7A4D" w:rsidP="009E7A4D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B9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BA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BB" w14:textId="77777777" w:rsidR="009E7A4D" w:rsidRPr="005C2D3F" w:rsidRDefault="009E7A4D" w:rsidP="009E7A4D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B4254" w:rsidRPr="005C2D3F" w14:paraId="09D0D3C6" w14:textId="77777777" w:rsidTr="008569F4">
        <w:tc>
          <w:tcPr>
            <w:tcW w:w="1613" w:type="pct"/>
          </w:tcPr>
          <w:p w14:paraId="09D0D3BD" w14:textId="77777777" w:rsidR="00BB4254" w:rsidRPr="005C2D3F" w:rsidRDefault="00BB4254" w:rsidP="00BB4254">
            <w:pPr>
              <w:pStyle w:val="BodyText"/>
              <w:tabs>
                <w:tab w:val="decimal" w:pos="218"/>
              </w:tabs>
              <w:spacing w:after="0" w:line="380" w:lineRule="exact"/>
              <w:ind w:right="2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10" w:type="pct"/>
          </w:tcPr>
          <w:p w14:paraId="09D0D3BE" w14:textId="77777777" w:rsidR="00BB4254" w:rsidRPr="005C2D3F" w:rsidRDefault="00BB4254" w:rsidP="00BB4254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09D0D3BF" w14:textId="77777777" w:rsidR="00BB4254" w:rsidRPr="005C2D3F" w:rsidRDefault="00BB4254" w:rsidP="00BB4254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C0" w14:textId="77777777" w:rsidR="00BB4254" w:rsidRPr="005C2D3F" w:rsidRDefault="00BB4254" w:rsidP="00BB4254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D0D3C1" w14:textId="77777777" w:rsidR="00BB4254" w:rsidRPr="005C2D3F" w:rsidRDefault="00BB4254" w:rsidP="00C075B5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9D0D3C2" w14:textId="77777777" w:rsidR="00BB4254" w:rsidRPr="005C2D3F" w:rsidRDefault="00BB4254" w:rsidP="00BB4254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09D0D3C3" w14:textId="77777777" w:rsidR="00BB4254" w:rsidRPr="005C2D3F" w:rsidRDefault="0088370A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 w:rsidR="00BB4254" w:rsidRPr="005C2D3F">
              <w:rPr>
                <w:sz w:val="30"/>
                <w:szCs w:val="30"/>
              </w:rPr>
              <w:t>53,571</w:t>
            </w:r>
            <w:r w:rsidRPr="005C2D3F">
              <w:rPr>
                <w:sz w:val="30"/>
                <w:szCs w:val="30"/>
              </w:rPr>
              <w:t>)</w:t>
            </w:r>
            <w:r w:rsidR="003D46CB"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9D0D3C4" w14:textId="77777777" w:rsidR="00BB4254" w:rsidRPr="005C2D3F" w:rsidRDefault="00BB4254" w:rsidP="003D46CB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14:paraId="09D0D3C5" w14:textId="77777777" w:rsidR="00BB4254" w:rsidRPr="005C2D3F" w:rsidRDefault="00BB4254" w:rsidP="00BB4254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075B5" w:rsidRPr="005C2D3F" w14:paraId="09D0D3D3" w14:textId="77777777" w:rsidTr="008569F4">
        <w:tc>
          <w:tcPr>
            <w:tcW w:w="1613" w:type="pct"/>
          </w:tcPr>
          <w:p w14:paraId="09D0D3C7" w14:textId="77777777" w:rsidR="00C075B5" w:rsidRPr="005C2D3F" w:rsidRDefault="00C075B5" w:rsidP="00C075B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                             ไม่หมุนเวียนที่ถือไว้เพื่อขาย</w:t>
            </w:r>
          </w:p>
        </w:tc>
        <w:tc>
          <w:tcPr>
            <w:tcW w:w="510" w:type="pct"/>
          </w:tcPr>
          <w:p w14:paraId="09D0D3C8" w14:textId="77777777" w:rsidR="00C075B5" w:rsidRPr="005C2D3F" w:rsidRDefault="00C075B5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  <w:p w14:paraId="09D0D3C9" w14:textId="77777777" w:rsidR="00C075B5" w:rsidRPr="005C2D3F" w:rsidRDefault="00C075B5" w:rsidP="00C075B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1</w:t>
            </w:r>
            <w:r w:rsidR="007F66B1" w:rsidRPr="005C2D3F">
              <w:rPr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09D0D3CA" w14:textId="77777777" w:rsidR="00C075B5" w:rsidRPr="005C2D3F" w:rsidRDefault="00C075B5" w:rsidP="00C075B5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(650,430)</w:t>
            </w:r>
          </w:p>
        </w:tc>
        <w:tc>
          <w:tcPr>
            <w:tcW w:w="143" w:type="pct"/>
          </w:tcPr>
          <w:p w14:paraId="09D0D3CB" w14:textId="77777777" w:rsidR="00C075B5" w:rsidRPr="005C2D3F" w:rsidRDefault="00C075B5" w:rsidP="00C075B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09D0D3CC" w14:textId="77777777" w:rsidR="00C075B5" w:rsidRPr="005C2D3F" w:rsidRDefault="00C075B5" w:rsidP="00C075B5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CD" w14:textId="77777777" w:rsidR="00C075B5" w:rsidRPr="005C2D3F" w:rsidRDefault="00C075B5" w:rsidP="00C075B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D0D3CE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CF" w14:textId="77777777" w:rsidR="00C075B5" w:rsidRPr="005C2D3F" w:rsidRDefault="00C075B5" w:rsidP="00C075B5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D0D3D0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9D0D3D1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3D2" w14:textId="77777777" w:rsidR="00C075B5" w:rsidRPr="005C2D3F" w:rsidRDefault="00C075B5" w:rsidP="00C075B5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B4254" w:rsidRPr="005C2D3F" w14:paraId="09D0D3DD" w14:textId="77777777" w:rsidTr="00870F2D">
        <w:tc>
          <w:tcPr>
            <w:tcW w:w="1613" w:type="pct"/>
          </w:tcPr>
          <w:p w14:paraId="09D0D3D4" w14:textId="77777777" w:rsidR="00BB4254" w:rsidRPr="005C2D3F" w:rsidRDefault="00BB4254" w:rsidP="00BB4254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D621D" w:rsidRPr="005C2D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0" w:type="pct"/>
          </w:tcPr>
          <w:p w14:paraId="09D0D3D5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3D6" w14:textId="77777777" w:rsidR="00BB4254" w:rsidRPr="005C2D3F" w:rsidRDefault="008A0713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544,839</w:t>
            </w:r>
          </w:p>
        </w:tc>
        <w:tc>
          <w:tcPr>
            <w:tcW w:w="143" w:type="pct"/>
          </w:tcPr>
          <w:p w14:paraId="09D0D3D7" w14:textId="77777777" w:rsidR="00BB4254" w:rsidRPr="005C2D3F" w:rsidRDefault="00BB4254" w:rsidP="00BB4254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3D8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1,172,637</w:t>
            </w:r>
          </w:p>
        </w:tc>
        <w:tc>
          <w:tcPr>
            <w:tcW w:w="143" w:type="pct"/>
          </w:tcPr>
          <w:p w14:paraId="09D0D3D9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9D0D3DA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159,330</w:t>
            </w:r>
          </w:p>
        </w:tc>
        <w:tc>
          <w:tcPr>
            <w:tcW w:w="143" w:type="pct"/>
          </w:tcPr>
          <w:p w14:paraId="09D0D3DB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9D0D3DC" w14:textId="77777777" w:rsidR="00BB4254" w:rsidRPr="005C2D3F" w:rsidRDefault="00BB4254" w:rsidP="00BB4254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212,901</w:t>
            </w:r>
          </w:p>
        </w:tc>
      </w:tr>
      <w:tr w:rsidR="00BB4254" w:rsidRPr="005C2D3F" w14:paraId="09D0D3E7" w14:textId="77777777" w:rsidTr="003D46CB">
        <w:trPr>
          <w:trHeight w:val="171"/>
        </w:trPr>
        <w:tc>
          <w:tcPr>
            <w:tcW w:w="1613" w:type="pct"/>
          </w:tcPr>
          <w:p w14:paraId="09D0D3DE" w14:textId="77777777" w:rsidR="00BB4254" w:rsidRPr="005C2D3F" w:rsidRDefault="00BB4254" w:rsidP="003D46CB">
            <w:pPr>
              <w:spacing w:line="276" w:lineRule="auto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0" w:type="pct"/>
          </w:tcPr>
          <w:p w14:paraId="09D0D3DF" w14:textId="77777777" w:rsidR="00BB4254" w:rsidRPr="005C2D3F" w:rsidRDefault="00BB4254" w:rsidP="003D46CB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9D0D3E0" w14:textId="77777777" w:rsidR="00BB4254" w:rsidRPr="005C2D3F" w:rsidRDefault="00BB4254" w:rsidP="003D46CB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143" w:type="pct"/>
          </w:tcPr>
          <w:p w14:paraId="09D0D3E1" w14:textId="77777777" w:rsidR="00BB4254" w:rsidRPr="005C2D3F" w:rsidRDefault="00BB4254" w:rsidP="003D46CB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12"/>
                <w:szCs w:val="12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9D0D3E2" w14:textId="77777777" w:rsidR="00BB4254" w:rsidRPr="005C2D3F" w:rsidRDefault="00BB4254" w:rsidP="003D46CB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09D0D3E3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09D0D3E4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09D0D3E5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9D0D3E6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2"/>
                <w:szCs w:val="12"/>
              </w:rPr>
            </w:pPr>
          </w:p>
        </w:tc>
      </w:tr>
      <w:tr w:rsidR="00BB4254" w:rsidRPr="005C2D3F" w14:paraId="09D0D3F5" w14:textId="77777777" w:rsidTr="00231F4B">
        <w:trPr>
          <w:trHeight w:val="74"/>
        </w:trPr>
        <w:tc>
          <w:tcPr>
            <w:tcW w:w="1613" w:type="pct"/>
            <w:vAlign w:val="bottom"/>
          </w:tcPr>
          <w:p w14:paraId="09D0D3E8" w14:textId="77777777" w:rsidR="00BB4254" w:rsidRPr="005C2D3F" w:rsidRDefault="00BB4254" w:rsidP="003D46CB">
            <w:pPr>
              <w:spacing w:line="380" w:lineRule="exact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</w:t>
            </w:r>
          </w:p>
          <w:p w14:paraId="09D0D3E9" w14:textId="77777777" w:rsidR="00BB4254" w:rsidRPr="005C2D3F" w:rsidRDefault="00BB4254" w:rsidP="003D46CB">
            <w:pPr>
              <w:spacing w:line="380" w:lineRule="exact"/>
              <w:ind w:firstLine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10" w:type="pct"/>
          </w:tcPr>
          <w:p w14:paraId="09D0D3EA" w14:textId="77777777" w:rsidR="00BB4254" w:rsidRPr="005C2D3F" w:rsidRDefault="00BB4254" w:rsidP="00BB4254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09D0D3EB" w14:textId="77777777" w:rsidR="00BB4254" w:rsidRPr="005C2D3F" w:rsidRDefault="008A0713" w:rsidP="003D46C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1,166,336</w:t>
            </w:r>
          </w:p>
        </w:tc>
        <w:tc>
          <w:tcPr>
            <w:tcW w:w="143" w:type="pct"/>
            <w:vAlign w:val="bottom"/>
          </w:tcPr>
          <w:p w14:paraId="09D0D3EC" w14:textId="77777777" w:rsidR="00BB4254" w:rsidRPr="005C2D3F" w:rsidRDefault="00BB4254" w:rsidP="003D46C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9D0D3ED" w14:textId="77777777" w:rsidR="00BB4254" w:rsidRPr="005C2D3F" w:rsidRDefault="00BB4254" w:rsidP="003D46CB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  <w:p w14:paraId="09D0D3EE" w14:textId="77777777" w:rsidR="00BB4254" w:rsidRPr="005C2D3F" w:rsidRDefault="00BB4254" w:rsidP="003D46CB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1,826,429</w:t>
            </w:r>
          </w:p>
        </w:tc>
        <w:tc>
          <w:tcPr>
            <w:tcW w:w="143" w:type="pct"/>
            <w:vAlign w:val="bottom"/>
          </w:tcPr>
          <w:p w14:paraId="09D0D3EF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09D0D3F0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  <w:p w14:paraId="09D0D3F1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466,024</w:t>
            </w:r>
          </w:p>
        </w:tc>
        <w:tc>
          <w:tcPr>
            <w:tcW w:w="143" w:type="pct"/>
            <w:vAlign w:val="bottom"/>
          </w:tcPr>
          <w:p w14:paraId="09D0D3F2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09D0D3F3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  <w:p w14:paraId="09D0D3F4" w14:textId="77777777" w:rsidR="00BB4254" w:rsidRPr="005C2D3F" w:rsidRDefault="00BB4254" w:rsidP="003D46C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519,595</w:t>
            </w:r>
          </w:p>
        </w:tc>
      </w:tr>
    </w:tbl>
    <w:p w14:paraId="09D0D3F6" w14:textId="77777777" w:rsidR="0003112B" w:rsidRPr="005C2D3F" w:rsidRDefault="0003112B" w:rsidP="003D46CB">
      <w:pPr>
        <w:spacing w:line="240" w:lineRule="auto"/>
        <w:jc w:val="thaiDistribute"/>
        <w:rPr>
          <w:sz w:val="30"/>
          <w:szCs w:val="30"/>
        </w:rPr>
        <w:sectPr w:rsidR="0003112B" w:rsidRPr="005C2D3F" w:rsidSect="000719A6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8"/>
          <w:cols w:space="737"/>
          <w:docGrid w:linePitch="299"/>
        </w:sectPr>
      </w:pPr>
    </w:p>
    <w:p w14:paraId="09D0D3F7" w14:textId="77777777" w:rsidR="00792025" w:rsidRPr="005C2D3F" w:rsidRDefault="00792025" w:rsidP="00C20DC9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5C2D3F">
        <w:rPr>
          <w:rFonts w:cs="Angsana New"/>
          <w:cs/>
        </w:rPr>
        <w:lastRenderedPageBreak/>
        <w:t>เงินลงทุนใน</w:t>
      </w:r>
      <w:r w:rsidR="00357BBA" w:rsidRPr="005C2D3F">
        <w:rPr>
          <w:rFonts w:cs="Angsana New" w:hint="cs"/>
          <w:cs/>
        </w:rPr>
        <w:t>บริษัทร่วมและการร่วมค้า</w:t>
      </w:r>
      <w:r w:rsidRPr="005C2D3F">
        <w:rPr>
          <w:rFonts w:cs="Angsana New"/>
          <w:spacing w:val="-6"/>
          <w:cs/>
        </w:rPr>
        <w:t xml:space="preserve"> </w:t>
      </w:r>
      <w:r w:rsidR="00D77758" w:rsidRPr="005C2D3F">
        <w:rPr>
          <w:rFonts w:cs="Angsana New"/>
          <w:cs/>
        </w:rPr>
        <w:t>ณ ว</w:t>
      </w:r>
      <w:r w:rsidR="002C3AF2" w:rsidRPr="005C2D3F">
        <w:rPr>
          <w:rFonts w:cs="Angsana New"/>
          <w:cs/>
        </w:rPr>
        <w:t xml:space="preserve">ันที่  </w:t>
      </w:r>
      <w:r w:rsidR="002C3AF2" w:rsidRPr="005C2D3F">
        <w:rPr>
          <w:rFonts w:cs="Angsana New"/>
          <w:lang w:val="en-US"/>
        </w:rPr>
        <w:t>31</w:t>
      </w:r>
      <w:r w:rsidR="002C3AF2" w:rsidRPr="005C2D3F">
        <w:rPr>
          <w:rFonts w:cs="Angsana New"/>
          <w:cs/>
        </w:rPr>
        <w:t xml:space="preserve"> ธันวาคม </w:t>
      </w:r>
      <w:r w:rsidR="002C3AF2" w:rsidRPr="005C2D3F">
        <w:rPr>
          <w:rFonts w:cs="Angsana New"/>
          <w:lang w:val="en-US"/>
        </w:rPr>
        <w:t>25</w:t>
      </w:r>
      <w:r w:rsidR="00A04983" w:rsidRPr="005C2D3F">
        <w:rPr>
          <w:rFonts w:cs="Angsana New"/>
          <w:lang w:val="en-US"/>
        </w:rPr>
        <w:t>60</w:t>
      </w:r>
      <w:r w:rsidR="002C3AF2" w:rsidRPr="005C2D3F">
        <w:rPr>
          <w:rFonts w:cs="Angsana New"/>
          <w:cs/>
        </w:rPr>
        <w:t xml:space="preserve"> และ </w:t>
      </w:r>
      <w:r w:rsidR="002C3AF2" w:rsidRPr="005C2D3F">
        <w:rPr>
          <w:rFonts w:cs="Angsana New"/>
          <w:lang w:val="en-US"/>
        </w:rPr>
        <w:t>2559</w:t>
      </w:r>
      <w:r w:rsidR="00D77758" w:rsidRPr="005C2D3F">
        <w:rPr>
          <w:rFonts w:cs="Angsana New"/>
          <w:cs/>
        </w:rPr>
        <w:t xml:space="preserve"> และเงินปันผลรับสำหรับแต่ละปี มีดังนี้ </w:t>
      </w:r>
    </w:p>
    <w:tbl>
      <w:tblPr>
        <w:tblW w:w="15375" w:type="dxa"/>
        <w:tblInd w:w="-360" w:type="dxa"/>
        <w:tblLayout w:type="fixed"/>
        <w:tblLook w:val="0020" w:firstRow="1" w:lastRow="0" w:firstColumn="0" w:lastColumn="0" w:noHBand="0" w:noVBand="0"/>
      </w:tblPr>
      <w:tblGrid>
        <w:gridCol w:w="2421"/>
        <w:gridCol w:w="1782"/>
        <w:gridCol w:w="995"/>
        <w:gridCol w:w="712"/>
        <w:gridCol w:w="757"/>
        <w:gridCol w:w="904"/>
        <w:gridCol w:w="904"/>
        <w:gridCol w:w="271"/>
        <w:gridCol w:w="870"/>
        <w:gridCol w:w="237"/>
        <w:gridCol w:w="904"/>
        <w:gridCol w:w="237"/>
        <w:gridCol w:w="938"/>
        <w:gridCol w:w="249"/>
        <w:gridCol w:w="905"/>
        <w:gridCol w:w="237"/>
        <w:gridCol w:w="904"/>
        <w:gridCol w:w="237"/>
        <w:gridCol w:w="903"/>
        <w:gridCol w:w="8"/>
      </w:tblGrid>
      <w:tr w:rsidR="007467D0" w:rsidRPr="005C2D3F" w14:paraId="09D0D3F9" w14:textId="77777777" w:rsidTr="006829FB">
        <w:trPr>
          <w:trHeight w:val="178"/>
          <w:tblHeader/>
        </w:trPr>
        <w:tc>
          <w:tcPr>
            <w:tcW w:w="15375" w:type="dxa"/>
            <w:gridSpan w:val="20"/>
          </w:tcPr>
          <w:p w14:paraId="09D0D3F8" w14:textId="77777777" w:rsidR="007467D0" w:rsidRPr="005C2D3F" w:rsidRDefault="007467D0" w:rsidP="00A84B7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197" w:rsidRPr="005C2D3F" w14:paraId="09D0D40A" w14:textId="77777777" w:rsidTr="006829FB">
        <w:trPr>
          <w:gridAfter w:val="1"/>
          <w:wAfter w:w="8" w:type="dxa"/>
          <w:trHeight w:val="425"/>
          <w:tblHeader/>
        </w:trPr>
        <w:tc>
          <w:tcPr>
            <w:tcW w:w="2421" w:type="dxa"/>
          </w:tcPr>
          <w:p w14:paraId="09D0D3FA" w14:textId="77777777" w:rsidR="00CF6857" w:rsidRPr="005C2D3F" w:rsidRDefault="00CF6857" w:rsidP="002D149A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vAlign w:val="bottom"/>
          </w:tcPr>
          <w:p w14:paraId="09D0D3FB" w14:textId="77777777" w:rsidR="00CF6857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5" w:type="dxa"/>
          </w:tcPr>
          <w:p w14:paraId="09D0D3FC" w14:textId="77777777" w:rsidR="002D149A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09D0D3FD" w14:textId="77777777" w:rsidR="00CF6857" w:rsidRPr="005C2D3F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469" w:type="dxa"/>
            <w:gridSpan w:val="2"/>
            <w:vAlign w:val="bottom"/>
          </w:tcPr>
          <w:p w14:paraId="09D0D3FE" w14:textId="77777777" w:rsidR="002D149A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9D0D3FF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8" w:type="dxa"/>
            <w:gridSpan w:val="2"/>
            <w:vAlign w:val="bottom"/>
          </w:tcPr>
          <w:p w14:paraId="09D0D400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D401" w14:textId="77777777" w:rsidR="00CF6857" w:rsidRPr="005C2D3F" w:rsidRDefault="00CF6857" w:rsidP="008266EC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1" w:type="dxa"/>
            <w:vAlign w:val="bottom"/>
          </w:tcPr>
          <w:p w14:paraId="09D0D402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09D0D403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D404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vAlign w:val="bottom"/>
          </w:tcPr>
          <w:p w14:paraId="09D0D405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2" w:type="dxa"/>
            <w:gridSpan w:val="3"/>
            <w:vAlign w:val="bottom"/>
          </w:tcPr>
          <w:p w14:paraId="09D0D406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D407" w14:textId="77777777" w:rsidR="00CF6857" w:rsidRPr="005C2D3F" w:rsidRDefault="00CF6857" w:rsidP="006E71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08" w14:textId="77777777" w:rsidR="00CF6857" w:rsidRPr="005C2D3F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4" w:type="dxa"/>
            <w:gridSpan w:val="3"/>
            <w:shd w:val="clear" w:color="auto" w:fill="auto"/>
            <w:vAlign w:val="bottom"/>
          </w:tcPr>
          <w:p w14:paraId="09D0D409" w14:textId="77777777" w:rsidR="00CF6857" w:rsidRPr="005C2D3F" w:rsidRDefault="007467D0" w:rsidP="00CB487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="00CB4874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</w:tr>
      <w:tr w:rsidR="008E21E0" w:rsidRPr="005C2D3F" w14:paraId="09D0D41E" w14:textId="77777777" w:rsidTr="006829FB">
        <w:trPr>
          <w:gridAfter w:val="1"/>
          <w:wAfter w:w="8" w:type="dxa"/>
          <w:trHeight w:val="75"/>
          <w:tblHeader/>
        </w:trPr>
        <w:tc>
          <w:tcPr>
            <w:tcW w:w="2421" w:type="dxa"/>
          </w:tcPr>
          <w:p w14:paraId="09D0D40B" w14:textId="77777777" w:rsidR="008E21E0" w:rsidRPr="005C2D3F" w:rsidRDefault="008E21E0" w:rsidP="008E21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09D0D40C" w14:textId="77777777" w:rsidR="008E21E0" w:rsidRPr="005C2D3F" w:rsidRDefault="008E21E0" w:rsidP="008E21E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9D0D40D" w14:textId="77777777" w:rsidR="008E21E0" w:rsidRPr="005C2D3F" w:rsidRDefault="008E21E0" w:rsidP="008E21E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9D0D40E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0F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10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11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0D412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9D0D413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14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9D0D415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16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9D0D417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D0D418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9D0D419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1A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9D0D41B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1C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1D" w14:textId="77777777" w:rsidR="008E21E0" w:rsidRPr="005C2D3F" w:rsidRDefault="008E21E0" w:rsidP="008E21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69515B" w:rsidRPr="005C2D3F" w14:paraId="09D0D424" w14:textId="77777777" w:rsidTr="006829FB">
        <w:trPr>
          <w:gridAfter w:val="1"/>
          <w:wAfter w:w="8" w:type="dxa"/>
          <w:trHeight w:val="75"/>
          <w:tblHeader/>
        </w:trPr>
        <w:tc>
          <w:tcPr>
            <w:tcW w:w="2421" w:type="dxa"/>
          </w:tcPr>
          <w:p w14:paraId="09D0D41F" w14:textId="77777777" w:rsidR="0069515B" w:rsidRPr="005C2D3F" w:rsidRDefault="0069515B" w:rsidP="0069515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09D0D420" w14:textId="77777777" w:rsidR="0069515B" w:rsidRPr="005C2D3F" w:rsidRDefault="0069515B" w:rsidP="0069515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9D0D421" w14:textId="77777777" w:rsidR="0069515B" w:rsidRPr="005C2D3F" w:rsidRDefault="0069515B" w:rsidP="0069515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9" w:type="dxa"/>
            <w:gridSpan w:val="2"/>
          </w:tcPr>
          <w:p w14:paraId="09D0D422" w14:textId="77777777" w:rsidR="0069515B" w:rsidRPr="005C2D3F" w:rsidRDefault="0069515B" w:rsidP="0069515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700" w:type="dxa"/>
            <w:gridSpan w:val="14"/>
          </w:tcPr>
          <w:p w14:paraId="09D0D423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9515B" w:rsidRPr="005C2D3F" w14:paraId="09D0D438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25" w14:textId="77777777" w:rsidR="0069515B" w:rsidRPr="005C2D3F" w:rsidRDefault="0069515B" w:rsidP="0069515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2" w:type="dxa"/>
            <w:vAlign w:val="bottom"/>
          </w:tcPr>
          <w:p w14:paraId="09D0D426" w14:textId="77777777" w:rsidR="0069515B" w:rsidRPr="005C2D3F" w:rsidRDefault="0069515B" w:rsidP="0069515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vAlign w:val="bottom"/>
          </w:tcPr>
          <w:p w14:paraId="09D0D427" w14:textId="77777777" w:rsidR="0069515B" w:rsidRPr="005C2D3F" w:rsidRDefault="0069515B" w:rsidP="0069515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9D0D428" w14:textId="77777777" w:rsidR="0069515B" w:rsidRPr="005C2D3F" w:rsidRDefault="0069515B" w:rsidP="0069515B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9D0D429" w14:textId="77777777" w:rsidR="0069515B" w:rsidRPr="005C2D3F" w:rsidRDefault="0069515B" w:rsidP="0069515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</w:tcPr>
          <w:p w14:paraId="09D0D42A" w14:textId="77777777" w:rsidR="0069515B" w:rsidRPr="005C2D3F" w:rsidRDefault="0069515B" w:rsidP="0069515B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42B" w14:textId="77777777" w:rsidR="0069515B" w:rsidRPr="005C2D3F" w:rsidRDefault="0069515B" w:rsidP="0069515B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9D0D42C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</w:tcPr>
          <w:p w14:paraId="09D0D42D" w14:textId="77777777" w:rsidR="0069515B" w:rsidRPr="005C2D3F" w:rsidRDefault="0069515B" w:rsidP="0069515B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9D0D42E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42F" w14:textId="77777777" w:rsidR="0069515B" w:rsidRPr="005C2D3F" w:rsidRDefault="0069515B" w:rsidP="0069515B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9D0D430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</w:tcPr>
          <w:p w14:paraId="09D0D431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</w:tcPr>
          <w:p w14:paraId="09D0D432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09D0D433" w14:textId="77777777" w:rsidR="0069515B" w:rsidRPr="005C2D3F" w:rsidRDefault="0069515B" w:rsidP="0069515B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D0D434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</w:tcPr>
          <w:p w14:paraId="09D0D435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D0D436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09D0D437" w14:textId="77777777" w:rsidR="0069515B" w:rsidRPr="005C2D3F" w:rsidRDefault="0069515B" w:rsidP="0069515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45D" w:rsidRPr="005C2D3F" w14:paraId="09D0D44C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39" w14:textId="77777777" w:rsidR="00FD145D" w:rsidRPr="005C2D3F" w:rsidRDefault="00FD145D" w:rsidP="00FD14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ไทม์ บรอดคาสท์ จำกัด</w:t>
            </w:r>
          </w:p>
        </w:tc>
        <w:tc>
          <w:tcPr>
            <w:tcW w:w="1782" w:type="dxa"/>
          </w:tcPr>
          <w:p w14:paraId="09D0D43A" w14:textId="77777777" w:rsidR="00FD145D" w:rsidRPr="005C2D3F" w:rsidRDefault="00FD145D" w:rsidP="00FD14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995" w:type="dxa"/>
            <w:vAlign w:val="bottom"/>
          </w:tcPr>
          <w:p w14:paraId="09D0D43B" w14:textId="77777777" w:rsidR="00FD145D" w:rsidRPr="005C2D3F" w:rsidRDefault="00FD145D" w:rsidP="00FD14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3C" w14:textId="77777777" w:rsidR="00FD145D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3D" w14:textId="77777777" w:rsidR="00FD145D" w:rsidRPr="005C2D3F" w:rsidRDefault="00FD145D" w:rsidP="00FD14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3E" w14:textId="77777777" w:rsidR="00FD145D" w:rsidRPr="005C2D3F" w:rsidRDefault="005F1350" w:rsidP="005F1350">
            <w:pPr>
              <w:tabs>
                <w:tab w:val="decimal" w:pos="33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43F" w14:textId="77777777" w:rsidR="00FD145D" w:rsidRPr="005C2D3F" w:rsidRDefault="00FD145D" w:rsidP="00FD14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1" w:type="dxa"/>
            <w:vAlign w:val="bottom"/>
          </w:tcPr>
          <w:p w14:paraId="09D0D440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41" w14:textId="77777777" w:rsidR="00FD145D" w:rsidRPr="005C2D3F" w:rsidRDefault="00FD145D" w:rsidP="00FD145D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D0D442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43" w14:textId="77777777" w:rsidR="00FD145D" w:rsidRPr="005C2D3F" w:rsidRDefault="00FD145D" w:rsidP="00FD145D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37" w:type="dxa"/>
            <w:vAlign w:val="bottom"/>
          </w:tcPr>
          <w:p w14:paraId="09D0D444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45" w14:textId="77777777" w:rsidR="00FD145D" w:rsidRPr="005C2D3F" w:rsidRDefault="00FD145D" w:rsidP="00FD145D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446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47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15,362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48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49" w14:textId="77777777" w:rsidR="00FD145D" w:rsidRPr="005C2D3F" w:rsidRDefault="00FD145D" w:rsidP="00FD145D">
            <w:pPr>
              <w:tabs>
                <w:tab w:val="decimal" w:pos="466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(2,399)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4A" w14:textId="77777777" w:rsidR="00FD145D" w:rsidRPr="005C2D3F" w:rsidRDefault="00FD145D" w:rsidP="00FD14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4B" w14:textId="77777777" w:rsidR="00FD145D" w:rsidRPr="005C2D3F" w:rsidRDefault="00FD145D" w:rsidP="00FD145D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(2,999)</w:t>
            </w:r>
          </w:p>
        </w:tc>
      </w:tr>
      <w:tr w:rsidR="003D46CB" w:rsidRPr="005C2D3F" w14:paraId="09D0D460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4D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1782" w:type="dxa"/>
          </w:tcPr>
          <w:p w14:paraId="09D0D44E" w14:textId="77777777" w:rsidR="003D46CB" w:rsidRPr="005C2D3F" w:rsidRDefault="003D46CB" w:rsidP="003D46CB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995" w:type="dxa"/>
            <w:vAlign w:val="bottom"/>
          </w:tcPr>
          <w:p w14:paraId="09D0D44F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50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51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52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904" w:type="dxa"/>
            <w:vAlign w:val="bottom"/>
          </w:tcPr>
          <w:p w14:paraId="09D0D453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271" w:type="dxa"/>
            <w:vAlign w:val="bottom"/>
          </w:tcPr>
          <w:p w14:paraId="09D0D454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55" w14:textId="77777777" w:rsidR="003D46CB" w:rsidRPr="005C2D3F" w:rsidRDefault="003D46CB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7" w:type="dxa"/>
            <w:vAlign w:val="bottom"/>
          </w:tcPr>
          <w:p w14:paraId="09D0D456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57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7" w:type="dxa"/>
            <w:vAlign w:val="bottom"/>
          </w:tcPr>
          <w:p w14:paraId="09D0D458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59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621,497</w:t>
            </w:r>
          </w:p>
        </w:tc>
        <w:tc>
          <w:tcPr>
            <w:tcW w:w="249" w:type="dxa"/>
            <w:vAlign w:val="bottom"/>
          </w:tcPr>
          <w:p w14:paraId="09D0D45A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5B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638,430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5C" w14:textId="77777777" w:rsidR="003D46CB" w:rsidRPr="005C2D3F" w:rsidRDefault="003D46CB" w:rsidP="003D46CB">
            <w:pPr>
              <w:tabs>
                <w:tab w:val="decimal" w:pos="34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5D" w14:textId="77777777" w:rsidR="003D46CB" w:rsidRPr="005C2D3F" w:rsidRDefault="003D46CB" w:rsidP="003D46CB">
            <w:pPr>
              <w:tabs>
                <w:tab w:val="decimal" w:pos="466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(20,855)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5E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5F" w14:textId="77777777" w:rsidR="003D46CB" w:rsidRPr="005C2D3F" w:rsidRDefault="003D46CB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3956" w:rsidRPr="005C2D3F" w14:paraId="09D0D474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61" w14:textId="77777777" w:rsidR="00123956" w:rsidRPr="005C2D3F" w:rsidRDefault="00123956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9D0D462" w14:textId="77777777" w:rsidR="00123956" w:rsidRPr="005C2D3F" w:rsidRDefault="00123956" w:rsidP="00123956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vAlign w:val="bottom"/>
          </w:tcPr>
          <w:p w14:paraId="09D0D463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9D0D464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9D0D465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9D0D466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67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09D0D468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0D469" w14:textId="77777777" w:rsidR="00123956" w:rsidRPr="005C2D3F" w:rsidRDefault="00972459" w:rsidP="009E7A4D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237" w:type="dxa"/>
            <w:vAlign w:val="bottom"/>
          </w:tcPr>
          <w:p w14:paraId="09D0D46A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46B" w14:textId="77777777" w:rsidR="00123956" w:rsidRPr="005C2D3F" w:rsidRDefault="00123956" w:rsidP="009E7A4D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306,993</w:t>
            </w:r>
          </w:p>
        </w:tc>
        <w:tc>
          <w:tcPr>
            <w:tcW w:w="237" w:type="dxa"/>
            <w:vAlign w:val="bottom"/>
          </w:tcPr>
          <w:p w14:paraId="09D0D46C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0D46D" w14:textId="77777777" w:rsidR="00123956" w:rsidRPr="005C2D3F" w:rsidRDefault="00972459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621,497</w:t>
            </w:r>
          </w:p>
        </w:tc>
        <w:tc>
          <w:tcPr>
            <w:tcW w:w="249" w:type="dxa"/>
            <w:vAlign w:val="bottom"/>
          </w:tcPr>
          <w:p w14:paraId="09D0D46E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46F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653,792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70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0D471" w14:textId="77777777" w:rsidR="00123956" w:rsidRPr="005C2D3F" w:rsidRDefault="00123956" w:rsidP="008E21E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8E21E0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23,254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72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473" w14:textId="77777777" w:rsidR="00123956" w:rsidRPr="005C2D3F" w:rsidRDefault="00123956" w:rsidP="00123956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(2,999)</w:t>
            </w:r>
          </w:p>
        </w:tc>
      </w:tr>
      <w:tr w:rsidR="00123956" w:rsidRPr="005C2D3F" w14:paraId="09D0D488" w14:textId="77777777" w:rsidTr="006829FB">
        <w:trPr>
          <w:gridAfter w:val="1"/>
          <w:wAfter w:w="8" w:type="dxa"/>
          <w:trHeight w:val="275"/>
        </w:trPr>
        <w:tc>
          <w:tcPr>
            <w:tcW w:w="2421" w:type="dxa"/>
          </w:tcPr>
          <w:p w14:paraId="09D0D475" w14:textId="77777777" w:rsidR="00123956" w:rsidRPr="005C2D3F" w:rsidRDefault="00123956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9D0D476" w14:textId="77777777" w:rsidR="00123956" w:rsidRPr="005C2D3F" w:rsidRDefault="00123956" w:rsidP="00123956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vAlign w:val="bottom"/>
          </w:tcPr>
          <w:p w14:paraId="09D0D477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9D0D478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9D0D479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9D0D47A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7B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09D0D47C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7D" w14:textId="77777777" w:rsidR="00123956" w:rsidRPr="005C2D3F" w:rsidRDefault="00123956" w:rsidP="009E7A4D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9D0D47E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7F" w14:textId="77777777" w:rsidR="00123956" w:rsidRPr="005C2D3F" w:rsidRDefault="00123956" w:rsidP="009E7A4D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9D0D480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81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D0D482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83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484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85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486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87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3956" w:rsidRPr="005C2D3F" w14:paraId="09D0D49C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89" w14:textId="77777777" w:rsidR="00123956" w:rsidRPr="005C2D3F" w:rsidRDefault="00123956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09D0D48A" w14:textId="77777777" w:rsidR="00123956" w:rsidRPr="005C2D3F" w:rsidRDefault="00123956" w:rsidP="00123956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  <w:vAlign w:val="bottom"/>
          </w:tcPr>
          <w:p w14:paraId="09D0D48B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9D0D48C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9D0D48D" w14:textId="77777777" w:rsidR="00123956" w:rsidRPr="005C2D3F" w:rsidRDefault="00123956" w:rsidP="00123956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9D0D48E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8F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09D0D490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91" w14:textId="77777777" w:rsidR="00123956" w:rsidRPr="005C2D3F" w:rsidRDefault="00123956" w:rsidP="009E7A4D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9D0D492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93" w14:textId="77777777" w:rsidR="00123956" w:rsidRPr="005C2D3F" w:rsidRDefault="00123956" w:rsidP="009E7A4D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9D0D494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95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D0D496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97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498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99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49A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9B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46CB" w:rsidRPr="005C2D3F" w14:paraId="09D0D4B0" w14:textId="77777777" w:rsidTr="006829FB">
        <w:trPr>
          <w:gridAfter w:val="1"/>
          <w:wAfter w:w="8" w:type="dxa"/>
          <w:trHeight w:val="246"/>
        </w:trPr>
        <w:tc>
          <w:tcPr>
            <w:tcW w:w="2421" w:type="dxa"/>
          </w:tcPr>
          <w:p w14:paraId="09D0D49D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782" w:type="dxa"/>
            <w:shd w:val="clear" w:color="auto" w:fill="auto"/>
          </w:tcPr>
          <w:p w14:paraId="09D0D49E" w14:textId="77777777" w:rsidR="003D46CB" w:rsidRPr="005C2D3F" w:rsidRDefault="003D46CB" w:rsidP="003D46CB">
            <w:pPr>
              <w:ind w:left="120" w:hanging="120"/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5" w:type="dxa"/>
            <w:vAlign w:val="bottom"/>
          </w:tcPr>
          <w:p w14:paraId="09D0D49F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A0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A1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A2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904" w:type="dxa"/>
            <w:vAlign w:val="bottom"/>
          </w:tcPr>
          <w:p w14:paraId="09D0D4A3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271" w:type="dxa"/>
            <w:vAlign w:val="bottom"/>
          </w:tcPr>
          <w:p w14:paraId="09D0D4A4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A5" w14:textId="77777777" w:rsidR="003D46CB" w:rsidRPr="005C2D3F" w:rsidRDefault="003D46CB" w:rsidP="003D46CB">
            <w:pPr>
              <w:tabs>
                <w:tab w:val="decimal" w:pos="679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7" w:type="dxa"/>
            <w:vAlign w:val="bottom"/>
          </w:tcPr>
          <w:p w14:paraId="09D0D4A6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A7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7" w:type="dxa"/>
            <w:vAlign w:val="bottom"/>
          </w:tcPr>
          <w:p w14:paraId="09D0D4A8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A9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75,055</w:t>
            </w:r>
          </w:p>
        </w:tc>
        <w:tc>
          <w:tcPr>
            <w:tcW w:w="249" w:type="dxa"/>
            <w:vAlign w:val="bottom"/>
          </w:tcPr>
          <w:p w14:paraId="09D0D4AA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AB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91,782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AC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AD" w14:textId="77777777" w:rsidR="003D46CB" w:rsidRPr="005C2D3F" w:rsidRDefault="003D46CB" w:rsidP="003D46CB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AE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AF" w14:textId="77777777" w:rsidR="003D46CB" w:rsidRPr="005C2D3F" w:rsidRDefault="003D46CB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46CB" w:rsidRPr="005C2D3F" w14:paraId="09D0D4C4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B1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2" w:type="dxa"/>
            <w:shd w:val="clear" w:color="auto" w:fill="auto"/>
          </w:tcPr>
          <w:p w14:paraId="09D0D4B2" w14:textId="77777777" w:rsidR="003D46CB" w:rsidRPr="005C2D3F" w:rsidRDefault="003D46CB" w:rsidP="003D46CB">
            <w:pPr>
              <w:ind w:left="120" w:hanging="120"/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5" w:type="dxa"/>
            <w:vAlign w:val="bottom"/>
          </w:tcPr>
          <w:p w14:paraId="09D0D4B3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B4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B5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B6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904" w:type="dxa"/>
            <w:vAlign w:val="bottom"/>
          </w:tcPr>
          <w:p w14:paraId="09D0D4B7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271" w:type="dxa"/>
            <w:vAlign w:val="bottom"/>
          </w:tcPr>
          <w:p w14:paraId="09D0D4B8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B9" w14:textId="77777777" w:rsidR="003D46CB" w:rsidRPr="005C2D3F" w:rsidRDefault="003D46CB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7" w:type="dxa"/>
            <w:vAlign w:val="bottom"/>
          </w:tcPr>
          <w:p w14:paraId="09D0D4BA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BB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7" w:type="dxa"/>
            <w:vAlign w:val="bottom"/>
          </w:tcPr>
          <w:p w14:paraId="09D0D4BC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BD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113,162</w:t>
            </w:r>
          </w:p>
        </w:tc>
        <w:tc>
          <w:tcPr>
            <w:tcW w:w="249" w:type="dxa"/>
            <w:vAlign w:val="bottom"/>
          </w:tcPr>
          <w:p w14:paraId="09D0D4BE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BF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63,672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C0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C1" w14:textId="77777777" w:rsidR="003D46CB" w:rsidRPr="005C2D3F" w:rsidRDefault="003D46CB" w:rsidP="003D46CB">
            <w:pPr>
              <w:tabs>
                <w:tab w:val="decimal" w:pos="39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C2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C3" w14:textId="77777777" w:rsidR="003D46CB" w:rsidRPr="005C2D3F" w:rsidRDefault="003D46CB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46CB" w:rsidRPr="005C2D3F" w14:paraId="09D0D4D8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C5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ฟาร์มาซูติคอล จำกัด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09D0D4C6" w14:textId="77777777" w:rsidR="003D46CB" w:rsidRPr="005C2D3F" w:rsidRDefault="003D46CB" w:rsidP="003D46CB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995" w:type="dxa"/>
            <w:vAlign w:val="bottom"/>
          </w:tcPr>
          <w:p w14:paraId="09D0D4C7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C8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C9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CA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904" w:type="dxa"/>
            <w:vAlign w:val="bottom"/>
          </w:tcPr>
          <w:p w14:paraId="09D0D4CB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71" w:type="dxa"/>
            <w:vAlign w:val="bottom"/>
          </w:tcPr>
          <w:p w14:paraId="09D0D4CC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CD" w14:textId="77777777" w:rsidR="003D46CB" w:rsidRPr="005C2D3F" w:rsidRDefault="003D46CB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7" w:type="dxa"/>
            <w:vAlign w:val="bottom"/>
          </w:tcPr>
          <w:p w14:paraId="09D0D4CE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CF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7" w:type="dxa"/>
            <w:vAlign w:val="bottom"/>
          </w:tcPr>
          <w:p w14:paraId="09D0D4D0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D1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351,019</w:t>
            </w:r>
          </w:p>
        </w:tc>
        <w:tc>
          <w:tcPr>
            <w:tcW w:w="249" w:type="dxa"/>
            <w:vAlign w:val="bottom"/>
          </w:tcPr>
          <w:p w14:paraId="09D0D4D2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D3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393,475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D4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D5" w14:textId="77777777" w:rsidR="003D46CB" w:rsidRPr="005C2D3F" w:rsidRDefault="003D46CB" w:rsidP="008E21E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E21E0" w:rsidRPr="005C2D3F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D6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D7" w14:textId="77777777" w:rsidR="003D46CB" w:rsidRPr="005C2D3F" w:rsidRDefault="003D46CB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3956" w:rsidRPr="005C2D3F" w14:paraId="09D0D4EC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D9" w14:textId="77777777" w:rsidR="00123956" w:rsidRPr="005C2D3F" w:rsidRDefault="00123956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09D0D4DA" w14:textId="77777777" w:rsidR="00123956" w:rsidRPr="005C2D3F" w:rsidRDefault="00123956" w:rsidP="00123956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995" w:type="dxa"/>
            <w:vAlign w:val="bottom"/>
          </w:tcPr>
          <w:p w14:paraId="09D0D4DB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DC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DD" w14:textId="77777777" w:rsidR="00123956" w:rsidRPr="005C2D3F" w:rsidRDefault="00123956" w:rsidP="00123956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DE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4" w:type="dxa"/>
            <w:vAlign w:val="bottom"/>
          </w:tcPr>
          <w:p w14:paraId="09D0D4DF" w14:textId="77777777" w:rsidR="00123956" w:rsidRPr="005C2D3F" w:rsidRDefault="00123956" w:rsidP="00123956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71" w:type="dxa"/>
            <w:vAlign w:val="bottom"/>
          </w:tcPr>
          <w:p w14:paraId="09D0D4E0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E1" w14:textId="77777777" w:rsidR="00123956" w:rsidRPr="005C2D3F" w:rsidRDefault="00123956" w:rsidP="009E7A4D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7" w:type="dxa"/>
            <w:vAlign w:val="bottom"/>
          </w:tcPr>
          <w:p w14:paraId="09D0D4E2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E3" w14:textId="77777777" w:rsidR="00123956" w:rsidRPr="005C2D3F" w:rsidRDefault="00123956" w:rsidP="009E7A4D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7" w:type="dxa"/>
            <w:vAlign w:val="bottom"/>
          </w:tcPr>
          <w:p w14:paraId="09D0D4E4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E5" w14:textId="77777777" w:rsidR="00123956" w:rsidRPr="005C2D3F" w:rsidRDefault="002A6C61" w:rsidP="003D46CB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5,603</w:t>
            </w:r>
          </w:p>
        </w:tc>
        <w:tc>
          <w:tcPr>
            <w:tcW w:w="249" w:type="dxa"/>
            <w:vAlign w:val="bottom"/>
          </w:tcPr>
          <w:p w14:paraId="09D0D4E6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E7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5,278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E8" w14:textId="77777777" w:rsidR="00123956" w:rsidRPr="005C2D3F" w:rsidRDefault="00123956" w:rsidP="00123956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E9" w14:textId="77777777" w:rsidR="00123956" w:rsidRPr="005C2D3F" w:rsidRDefault="00123956" w:rsidP="003D46CB">
            <w:pPr>
              <w:tabs>
                <w:tab w:val="decimal" w:pos="398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EA" w14:textId="77777777" w:rsidR="00123956" w:rsidRPr="005C2D3F" w:rsidRDefault="00123956" w:rsidP="00123956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EB" w14:textId="77777777" w:rsidR="00123956" w:rsidRPr="005C2D3F" w:rsidRDefault="00123956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46CB" w:rsidRPr="005C2D3F" w14:paraId="09D0D500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4ED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</w:rPr>
              <w:lastRenderedPageBreak/>
              <w:t>PT Osotspa ABC Indonesia</w:t>
            </w:r>
          </w:p>
        </w:tc>
        <w:tc>
          <w:tcPr>
            <w:tcW w:w="1782" w:type="dxa"/>
            <w:shd w:val="clear" w:color="auto" w:fill="auto"/>
          </w:tcPr>
          <w:p w14:paraId="09D0D4EE" w14:textId="77777777" w:rsidR="003D46CB" w:rsidRPr="005C2D3F" w:rsidRDefault="003D46CB" w:rsidP="003D46CB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5" w:type="dxa"/>
            <w:vAlign w:val="bottom"/>
          </w:tcPr>
          <w:p w14:paraId="09D0D4EF" w14:textId="77777777" w:rsidR="003D46CB" w:rsidRPr="005C2D3F" w:rsidRDefault="003D46CB" w:rsidP="00E8427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4F0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4F1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4F2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904" w:type="dxa"/>
            <w:vAlign w:val="bottom"/>
          </w:tcPr>
          <w:p w14:paraId="09D0D4F3" w14:textId="77777777" w:rsidR="003D46CB" w:rsidRPr="005C2D3F" w:rsidRDefault="003D46CB" w:rsidP="003D46CB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271" w:type="dxa"/>
            <w:vAlign w:val="bottom"/>
          </w:tcPr>
          <w:p w14:paraId="09D0D4F4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4F5" w14:textId="77777777" w:rsidR="003D46CB" w:rsidRPr="005C2D3F" w:rsidRDefault="003D46CB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7" w:type="dxa"/>
            <w:vAlign w:val="bottom"/>
          </w:tcPr>
          <w:p w14:paraId="09D0D4F6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4F7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7" w:type="dxa"/>
            <w:vAlign w:val="bottom"/>
          </w:tcPr>
          <w:p w14:paraId="09D0D4F8" w14:textId="77777777" w:rsidR="003D46CB" w:rsidRPr="005C2D3F" w:rsidRDefault="003D46CB" w:rsidP="003D46CB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4F9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4FA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4FB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FC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4FD" w14:textId="77777777" w:rsidR="003D46CB" w:rsidRPr="005C2D3F" w:rsidRDefault="003D46CB" w:rsidP="003D46CB">
            <w:pPr>
              <w:tabs>
                <w:tab w:val="decimal" w:pos="398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4FE" w14:textId="77777777" w:rsidR="003D46CB" w:rsidRPr="005C2D3F" w:rsidRDefault="003D46CB" w:rsidP="003D46CB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4FF" w14:textId="77777777" w:rsidR="003D46CB" w:rsidRPr="005C2D3F" w:rsidRDefault="003D46CB" w:rsidP="003D46CB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DE0" w:rsidRPr="005C2D3F" w14:paraId="09D0D515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01" w14:textId="77777777" w:rsidR="00DD7DE0" w:rsidRPr="005C2D3F" w:rsidRDefault="00DD7DE0" w:rsidP="00DD7D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เดลฟิส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ฮาคูโฮโด </w:t>
            </w:r>
          </w:p>
          <w:p w14:paraId="09D0D502" w14:textId="77777777" w:rsidR="00DD7DE0" w:rsidRPr="005C2D3F" w:rsidRDefault="00DD7DE0" w:rsidP="00DD7D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782" w:type="dxa"/>
          </w:tcPr>
          <w:p w14:paraId="09D0D503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995" w:type="dxa"/>
            <w:vAlign w:val="bottom"/>
          </w:tcPr>
          <w:p w14:paraId="09D0D504" w14:textId="77777777" w:rsidR="00DD7DE0" w:rsidRPr="005C2D3F" w:rsidRDefault="00DD7DE0" w:rsidP="00DD7DE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05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06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07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508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1" w:type="dxa"/>
            <w:vAlign w:val="bottom"/>
          </w:tcPr>
          <w:p w14:paraId="09D0D509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50A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D0D50B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50C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4,100</w:t>
            </w:r>
          </w:p>
        </w:tc>
        <w:tc>
          <w:tcPr>
            <w:tcW w:w="237" w:type="dxa"/>
            <w:vAlign w:val="bottom"/>
          </w:tcPr>
          <w:p w14:paraId="09D0D50D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50E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0F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510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205,683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11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512" w14:textId="77777777" w:rsidR="00DD7DE0" w:rsidRPr="005C2D3F" w:rsidRDefault="00DD7DE0" w:rsidP="00DD7DE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(20,500)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13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514" w14:textId="77777777" w:rsidR="00DD7DE0" w:rsidRPr="005C2D3F" w:rsidRDefault="00DD7DE0" w:rsidP="00DD7DE0">
            <w:pPr>
              <w:tabs>
                <w:tab w:val="decimal" w:pos="6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(18,450)</w:t>
            </w:r>
          </w:p>
        </w:tc>
      </w:tr>
      <w:tr w:rsidR="00DD7DE0" w:rsidRPr="005C2D3F" w14:paraId="09D0D529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16" w14:textId="77777777" w:rsidR="00DD7DE0" w:rsidRPr="005C2D3F" w:rsidRDefault="00DD7DE0" w:rsidP="00DD7D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Myanmar Spa Today Far East Advertising Limited</w:t>
            </w:r>
          </w:p>
        </w:tc>
        <w:tc>
          <w:tcPr>
            <w:tcW w:w="1782" w:type="dxa"/>
            <w:vAlign w:val="bottom"/>
          </w:tcPr>
          <w:p w14:paraId="09D0D517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รับจ้างทำโฆษณา</w:t>
            </w:r>
          </w:p>
        </w:tc>
        <w:tc>
          <w:tcPr>
            <w:tcW w:w="995" w:type="dxa"/>
            <w:vAlign w:val="bottom"/>
          </w:tcPr>
          <w:p w14:paraId="09D0D518" w14:textId="77777777" w:rsidR="00DD7DE0" w:rsidRPr="005C2D3F" w:rsidRDefault="00DD7DE0" w:rsidP="00DD7DE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19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1A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1B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51C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1,320</w:t>
            </w:r>
          </w:p>
        </w:tc>
        <w:tc>
          <w:tcPr>
            <w:tcW w:w="271" w:type="dxa"/>
            <w:vAlign w:val="bottom"/>
          </w:tcPr>
          <w:p w14:paraId="09D0D51D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51E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D0D51F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520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237" w:type="dxa"/>
            <w:vAlign w:val="bottom"/>
          </w:tcPr>
          <w:p w14:paraId="09D0D521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522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23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524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10,441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25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526" w14:textId="77777777" w:rsidR="00DD7DE0" w:rsidRPr="005C2D3F" w:rsidRDefault="00DD7DE0" w:rsidP="00DD7DE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(3,240)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27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528" w14:textId="77777777" w:rsidR="00DD7DE0" w:rsidRPr="005C2D3F" w:rsidRDefault="00DD7DE0" w:rsidP="00DD7DE0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DE0" w:rsidRPr="005C2D3F" w14:paraId="09D0D53D" w14:textId="77777777" w:rsidTr="00905896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2A" w14:textId="77777777" w:rsidR="00DD7DE0" w:rsidRPr="005C2D3F" w:rsidRDefault="00DD7DE0" w:rsidP="00DD7D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1782" w:type="dxa"/>
            <w:vAlign w:val="bottom"/>
          </w:tcPr>
          <w:p w14:paraId="09D0D52B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995" w:type="dxa"/>
            <w:vAlign w:val="bottom"/>
          </w:tcPr>
          <w:p w14:paraId="09D0D52C" w14:textId="77777777" w:rsidR="00DD7DE0" w:rsidRPr="005C2D3F" w:rsidRDefault="00DD7DE0" w:rsidP="00DD7DE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2D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2E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2F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30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0D531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9D0D532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D0D533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534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237" w:type="dxa"/>
            <w:vAlign w:val="bottom"/>
          </w:tcPr>
          <w:p w14:paraId="09D0D535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536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37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538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155,051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39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53A" w14:textId="77777777" w:rsidR="00DD7DE0" w:rsidRPr="005C2D3F" w:rsidRDefault="00DD7DE0" w:rsidP="00DD7DE0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3B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53C" w14:textId="77777777" w:rsidR="00DD7DE0" w:rsidRPr="005C2D3F" w:rsidRDefault="00DD7DE0" w:rsidP="00DD7DE0">
            <w:pPr>
              <w:tabs>
                <w:tab w:val="decimal" w:pos="6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(16,000)</w:t>
            </w:r>
          </w:p>
        </w:tc>
      </w:tr>
      <w:tr w:rsidR="00DD7DE0" w:rsidRPr="005C2D3F" w14:paraId="09D0D551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3E" w14:textId="77777777" w:rsidR="00DD7DE0" w:rsidRPr="005C2D3F" w:rsidRDefault="00DD7DE0" w:rsidP="00DD7DE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สปา-ทูเดย์-ฟาร์อีสท์ (ประเทศไทย) จำกัด</w:t>
            </w:r>
          </w:p>
        </w:tc>
        <w:tc>
          <w:tcPr>
            <w:tcW w:w="1782" w:type="dxa"/>
          </w:tcPr>
          <w:p w14:paraId="09D0D53F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ขายและการอนุญาตให้ใช้สิทธิทางการค้าเกี่ยวกับโฆษณา</w:t>
            </w:r>
          </w:p>
        </w:tc>
        <w:tc>
          <w:tcPr>
            <w:tcW w:w="995" w:type="dxa"/>
            <w:vAlign w:val="bottom"/>
          </w:tcPr>
          <w:p w14:paraId="09D0D540" w14:textId="77777777" w:rsidR="00DD7DE0" w:rsidRPr="005C2D3F" w:rsidRDefault="00DD7DE0" w:rsidP="00DD7DE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41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42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43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544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1" w:type="dxa"/>
            <w:vAlign w:val="bottom"/>
          </w:tcPr>
          <w:p w14:paraId="09D0D545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546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D0D547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09D0D548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37" w:type="dxa"/>
            <w:vAlign w:val="bottom"/>
          </w:tcPr>
          <w:p w14:paraId="09D0D549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54A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4B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54C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1,122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4D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54E" w14:textId="77777777" w:rsidR="00DD7DE0" w:rsidRPr="005C2D3F" w:rsidRDefault="00DD7DE0" w:rsidP="00DD7DE0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4F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550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(720)</w:t>
            </w:r>
          </w:p>
        </w:tc>
      </w:tr>
      <w:tr w:rsidR="00DD7DE0" w:rsidRPr="005C2D3F" w14:paraId="09D0D565" w14:textId="77777777" w:rsidTr="00FD145D">
        <w:trPr>
          <w:gridAfter w:val="1"/>
          <w:wAfter w:w="8" w:type="dxa"/>
          <w:trHeight w:val="144"/>
        </w:trPr>
        <w:tc>
          <w:tcPr>
            <w:tcW w:w="2421" w:type="dxa"/>
          </w:tcPr>
          <w:p w14:paraId="09D0D552" w14:textId="77777777" w:rsidR="00DD7DE0" w:rsidRPr="005C2D3F" w:rsidRDefault="00DD7DE0" w:rsidP="00DD7DE0">
            <w:pPr>
              <w:tabs>
                <w:tab w:val="left" w:pos="31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ฮาคูโฮโด (กรุงเทพ) จำกัด</w:t>
            </w:r>
          </w:p>
        </w:tc>
        <w:tc>
          <w:tcPr>
            <w:tcW w:w="1782" w:type="dxa"/>
          </w:tcPr>
          <w:p w14:paraId="09D0D553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995" w:type="dxa"/>
            <w:vAlign w:val="bottom"/>
          </w:tcPr>
          <w:p w14:paraId="09D0D554" w14:textId="77777777" w:rsidR="00DD7DE0" w:rsidRPr="005C2D3F" w:rsidRDefault="00DD7DE0" w:rsidP="00D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55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56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57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558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12,000</w:t>
            </w:r>
          </w:p>
        </w:tc>
        <w:tc>
          <w:tcPr>
            <w:tcW w:w="271" w:type="dxa"/>
            <w:vAlign w:val="bottom"/>
          </w:tcPr>
          <w:p w14:paraId="09D0D559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bottom"/>
          </w:tcPr>
          <w:p w14:paraId="09D0D55A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D0D55B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5C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80,321</w:t>
            </w:r>
          </w:p>
        </w:tc>
        <w:tc>
          <w:tcPr>
            <w:tcW w:w="237" w:type="dxa"/>
            <w:vAlign w:val="bottom"/>
          </w:tcPr>
          <w:p w14:paraId="09D0D55D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09D0D55E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5F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9D0D560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245,179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61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bottom"/>
          </w:tcPr>
          <w:p w14:paraId="09D0D562" w14:textId="77777777" w:rsidR="00DD7DE0" w:rsidRPr="005C2D3F" w:rsidRDefault="00DD7DE0" w:rsidP="00DD7DE0">
            <w:pPr>
              <w:tabs>
                <w:tab w:val="decimal" w:pos="398"/>
              </w:tabs>
              <w:ind w:left="-86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(28,812)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63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D564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(30,000)</w:t>
            </w:r>
          </w:p>
        </w:tc>
      </w:tr>
      <w:tr w:rsidR="00DD7DE0" w:rsidRPr="005C2D3F" w14:paraId="09D0D579" w14:textId="77777777" w:rsidTr="00FD145D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66" w14:textId="77777777" w:rsidR="00DD7DE0" w:rsidRPr="005C2D3F" w:rsidRDefault="00DD7DE0" w:rsidP="00DD7DE0">
            <w:pPr>
              <w:tabs>
                <w:tab w:val="left" w:pos="3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บริษัทโซซิอัส จำกัด</w:t>
            </w:r>
          </w:p>
        </w:tc>
        <w:tc>
          <w:tcPr>
            <w:tcW w:w="1782" w:type="dxa"/>
          </w:tcPr>
          <w:p w14:paraId="09D0D567" w14:textId="77777777" w:rsidR="00DD7DE0" w:rsidRPr="005C2D3F" w:rsidRDefault="00DD7DE0" w:rsidP="00DD7DE0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995" w:type="dxa"/>
            <w:vAlign w:val="bottom"/>
          </w:tcPr>
          <w:p w14:paraId="09D0D568" w14:textId="77777777" w:rsidR="00DD7DE0" w:rsidRPr="005C2D3F" w:rsidRDefault="00DD7DE0" w:rsidP="00D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09D0D569" w14:textId="77777777" w:rsidR="00DD7DE0" w:rsidRPr="005C2D3F" w:rsidRDefault="005F1350" w:rsidP="005F1350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7" w:type="dxa"/>
            <w:shd w:val="clear" w:color="auto" w:fill="auto"/>
            <w:vAlign w:val="bottom"/>
          </w:tcPr>
          <w:p w14:paraId="09D0D56A" w14:textId="77777777" w:rsidR="00DD7DE0" w:rsidRPr="005C2D3F" w:rsidRDefault="00DD7DE0" w:rsidP="00DD7DE0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D0D56B" w14:textId="77777777" w:rsidR="00DD7DE0" w:rsidRPr="005C2D3F" w:rsidRDefault="005F1350" w:rsidP="005F1350">
            <w:pPr>
              <w:tabs>
                <w:tab w:val="decimal" w:pos="425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vAlign w:val="bottom"/>
          </w:tcPr>
          <w:p w14:paraId="09D0D56C" w14:textId="77777777" w:rsidR="00DD7DE0" w:rsidRPr="005C2D3F" w:rsidRDefault="00DD7DE0" w:rsidP="00DD7DE0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1" w:type="dxa"/>
            <w:vAlign w:val="bottom"/>
          </w:tcPr>
          <w:p w14:paraId="09D0D56D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D0D56E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9D0D56F" w14:textId="77777777" w:rsidR="00DD7DE0" w:rsidRPr="005C2D3F" w:rsidRDefault="00DD7DE0" w:rsidP="00DD7DE0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9D0D570" w14:textId="77777777" w:rsidR="00DD7DE0" w:rsidRPr="005C2D3F" w:rsidRDefault="00DD7DE0" w:rsidP="00DD7DE0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4,900</w:t>
            </w:r>
          </w:p>
        </w:tc>
        <w:tc>
          <w:tcPr>
            <w:tcW w:w="237" w:type="dxa"/>
            <w:vAlign w:val="bottom"/>
          </w:tcPr>
          <w:p w14:paraId="09D0D571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D0D572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9D0D573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9D0D574" w14:textId="77777777" w:rsidR="00DD7DE0" w:rsidRPr="005C2D3F" w:rsidRDefault="00DD7DE0" w:rsidP="00DD7DE0">
            <w:pPr>
              <w:tabs>
                <w:tab w:val="decimal" w:pos="6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954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75" w14:textId="77777777" w:rsidR="00DD7DE0" w:rsidRPr="005C2D3F" w:rsidRDefault="00DD7DE0" w:rsidP="00DD7DE0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D0D576" w14:textId="77777777" w:rsidR="00DD7DE0" w:rsidRPr="005C2D3F" w:rsidRDefault="00DD7DE0" w:rsidP="00DD7DE0">
            <w:pPr>
              <w:tabs>
                <w:tab w:val="decimal" w:pos="398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77" w14:textId="77777777" w:rsidR="00DD7DE0" w:rsidRPr="005C2D3F" w:rsidRDefault="00DD7DE0" w:rsidP="00DD7DE0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578" w14:textId="77777777" w:rsidR="00DD7DE0" w:rsidRPr="005C2D3F" w:rsidRDefault="00DD7DE0" w:rsidP="00DD7DE0">
            <w:pPr>
              <w:tabs>
                <w:tab w:val="decimal" w:pos="38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46CB" w:rsidRPr="005C2D3F" w14:paraId="09D0D58D" w14:textId="77777777" w:rsidTr="006829FB">
        <w:trPr>
          <w:gridAfter w:val="1"/>
          <w:wAfter w:w="8" w:type="dxa"/>
          <w:trHeight w:val="75"/>
        </w:trPr>
        <w:tc>
          <w:tcPr>
            <w:tcW w:w="2421" w:type="dxa"/>
          </w:tcPr>
          <w:p w14:paraId="09D0D57A" w14:textId="77777777" w:rsidR="003D46CB" w:rsidRPr="005C2D3F" w:rsidRDefault="003D46CB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</w:tcPr>
          <w:p w14:paraId="09D0D57B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9D0D57C" w14:textId="77777777" w:rsidR="003D46CB" w:rsidRPr="005C2D3F" w:rsidRDefault="003D46CB" w:rsidP="003D46CB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" w:type="dxa"/>
            <w:shd w:val="clear" w:color="auto" w:fill="auto"/>
          </w:tcPr>
          <w:p w14:paraId="09D0D57D" w14:textId="77777777" w:rsidR="003D46CB" w:rsidRPr="005C2D3F" w:rsidRDefault="003D46CB" w:rsidP="003D46CB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14:paraId="09D0D57E" w14:textId="77777777" w:rsidR="003D46CB" w:rsidRPr="005C2D3F" w:rsidRDefault="003D46CB" w:rsidP="003D46CB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</w:tcPr>
          <w:p w14:paraId="09D0D57F" w14:textId="77777777" w:rsidR="003D46CB" w:rsidRPr="005C2D3F" w:rsidRDefault="003D46CB" w:rsidP="003D46CB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80" w14:textId="77777777" w:rsidR="003D46CB" w:rsidRPr="005C2D3F" w:rsidRDefault="003D46CB" w:rsidP="003D46CB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9D0D581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D0D582" w14:textId="77777777" w:rsidR="003D46CB" w:rsidRPr="005C2D3F" w:rsidRDefault="00FD145D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37" w:type="dxa"/>
          </w:tcPr>
          <w:p w14:paraId="09D0D583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09D0D584" w14:textId="77777777" w:rsidR="003D46CB" w:rsidRPr="005C2D3F" w:rsidRDefault="003D46CB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528,764</w:t>
            </w:r>
          </w:p>
        </w:tc>
        <w:tc>
          <w:tcPr>
            <w:tcW w:w="237" w:type="dxa"/>
          </w:tcPr>
          <w:p w14:paraId="09D0D585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D0D586" w14:textId="77777777" w:rsidR="003D46CB" w:rsidRPr="005C2D3F" w:rsidRDefault="00FD145D" w:rsidP="003D46CB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544,839</w:t>
            </w:r>
          </w:p>
        </w:tc>
        <w:tc>
          <w:tcPr>
            <w:tcW w:w="249" w:type="dxa"/>
          </w:tcPr>
          <w:p w14:paraId="09D0D587" w14:textId="77777777" w:rsidR="003D46CB" w:rsidRPr="005C2D3F" w:rsidRDefault="003D46CB" w:rsidP="003D46CB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09D0D588" w14:textId="77777777" w:rsidR="003D46CB" w:rsidRPr="005C2D3F" w:rsidRDefault="003D46CB" w:rsidP="003D46CB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1,172,637</w:t>
            </w:r>
          </w:p>
        </w:tc>
        <w:tc>
          <w:tcPr>
            <w:tcW w:w="237" w:type="dxa"/>
            <w:shd w:val="clear" w:color="auto" w:fill="auto"/>
          </w:tcPr>
          <w:p w14:paraId="09D0D589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D0D58A" w14:textId="77777777" w:rsidR="003D46CB" w:rsidRPr="005C2D3F" w:rsidRDefault="003D46CB" w:rsidP="003D46CB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(226,552)</w:t>
            </w:r>
          </w:p>
        </w:tc>
        <w:tc>
          <w:tcPr>
            <w:tcW w:w="237" w:type="dxa"/>
            <w:shd w:val="clear" w:color="auto" w:fill="auto"/>
          </w:tcPr>
          <w:p w14:paraId="09D0D58B" w14:textId="77777777" w:rsidR="003D46CB" w:rsidRPr="005C2D3F" w:rsidRDefault="003D46CB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58C" w14:textId="77777777" w:rsidR="003D46CB" w:rsidRPr="005C2D3F" w:rsidRDefault="003D46CB" w:rsidP="003D46CB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(65,170)</w:t>
            </w:r>
          </w:p>
        </w:tc>
      </w:tr>
      <w:tr w:rsidR="006E71EE" w:rsidRPr="005C2D3F" w14:paraId="09D0D5A0" w14:textId="77777777" w:rsidTr="00F7661D">
        <w:trPr>
          <w:gridAfter w:val="1"/>
          <w:wAfter w:w="8" w:type="dxa"/>
          <w:trHeight w:val="66"/>
        </w:trPr>
        <w:tc>
          <w:tcPr>
            <w:tcW w:w="4203" w:type="dxa"/>
            <w:gridSpan w:val="2"/>
          </w:tcPr>
          <w:p w14:paraId="09D0D58E" w14:textId="77777777" w:rsidR="006E71EE" w:rsidRPr="005C2D3F" w:rsidRDefault="006E71EE" w:rsidP="003D46CB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5" w:type="dxa"/>
          </w:tcPr>
          <w:p w14:paraId="09D0D58F" w14:textId="77777777" w:rsidR="006E71EE" w:rsidRPr="005C2D3F" w:rsidRDefault="006E71EE" w:rsidP="003D46CB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2" w:type="dxa"/>
          </w:tcPr>
          <w:p w14:paraId="09D0D590" w14:textId="77777777" w:rsidR="006E71EE" w:rsidRPr="005C2D3F" w:rsidRDefault="006E71EE" w:rsidP="003D46CB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09D0D591" w14:textId="77777777" w:rsidR="006E71EE" w:rsidRPr="005C2D3F" w:rsidRDefault="006E71EE" w:rsidP="003D46CB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92" w14:textId="77777777" w:rsidR="006E71EE" w:rsidRPr="005C2D3F" w:rsidRDefault="006E71EE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93" w14:textId="77777777" w:rsidR="006E71EE" w:rsidRPr="005C2D3F" w:rsidRDefault="006E71EE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9D0D594" w14:textId="77777777" w:rsidR="006E71EE" w:rsidRPr="005C2D3F" w:rsidRDefault="006E71EE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9D0D595" w14:textId="77777777" w:rsidR="006E71EE" w:rsidRPr="005C2D3F" w:rsidRDefault="00FD145D" w:rsidP="006E71E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37" w:type="dxa"/>
            <w:vAlign w:val="bottom"/>
          </w:tcPr>
          <w:p w14:paraId="09D0D596" w14:textId="77777777" w:rsidR="006E71EE" w:rsidRPr="005C2D3F" w:rsidRDefault="006E71EE" w:rsidP="006E71E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09D0D597" w14:textId="77777777" w:rsidR="006E71EE" w:rsidRPr="005C2D3F" w:rsidRDefault="006E71EE" w:rsidP="006E71E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835,757</w:t>
            </w:r>
          </w:p>
        </w:tc>
        <w:tc>
          <w:tcPr>
            <w:tcW w:w="237" w:type="dxa"/>
            <w:vAlign w:val="bottom"/>
          </w:tcPr>
          <w:p w14:paraId="09D0D598" w14:textId="77777777" w:rsidR="006E71EE" w:rsidRPr="005C2D3F" w:rsidRDefault="006E71EE" w:rsidP="006E71E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599" w14:textId="77777777" w:rsidR="006E71EE" w:rsidRPr="005C2D3F" w:rsidRDefault="00FD145D" w:rsidP="006E71EE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1,166,336</w:t>
            </w:r>
          </w:p>
        </w:tc>
        <w:tc>
          <w:tcPr>
            <w:tcW w:w="249" w:type="dxa"/>
            <w:vAlign w:val="bottom"/>
          </w:tcPr>
          <w:p w14:paraId="09D0D59A" w14:textId="77777777" w:rsidR="006E71EE" w:rsidRPr="005C2D3F" w:rsidRDefault="006E71EE" w:rsidP="006E71EE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14:paraId="09D0D59B" w14:textId="77777777" w:rsidR="006E71EE" w:rsidRPr="005C2D3F" w:rsidRDefault="006E71EE" w:rsidP="006E71EE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1,826,429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9C" w14:textId="77777777" w:rsidR="006E71EE" w:rsidRPr="005C2D3F" w:rsidRDefault="006E71EE" w:rsidP="006E71E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9D0D59D" w14:textId="77777777" w:rsidR="006E71EE" w:rsidRPr="005C2D3F" w:rsidRDefault="006E71EE" w:rsidP="006E71EE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(249,806)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59E" w14:textId="77777777" w:rsidR="006E71EE" w:rsidRPr="005C2D3F" w:rsidRDefault="006E71EE" w:rsidP="006E71E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59F" w14:textId="77777777" w:rsidR="006E71EE" w:rsidRPr="005C2D3F" w:rsidRDefault="006E71EE" w:rsidP="006E71EE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(68,169)</w:t>
            </w:r>
          </w:p>
        </w:tc>
      </w:tr>
      <w:tr w:rsidR="00455364" w:rsidRPr="005C2D3F" w14:paraId="09D0D5B4" w14:textId="77777777" w:rsidTr="00455364">
        <w:trPr>
          <w:gridAfter w:val="1"/>
          <w:wAfter w:w="8" w:type="dxa"/>
          <w:trHeight w:val="66"/>
        </w:trPr>
        <w:tc>
          <w:tcPr>
            <w:tcW w:w="2421" w:type="dxa"/>
          </w:tcPr>
          <w:p w14:paraId="09D0D5A1" w14:textId="77777777" w:rsidR="00455364" w:rsidRPr="005C2D3F" w:rsidRDefault="00455364" w:rsidP="003D46CB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09D0D5A2" w14:textId="77777777" w:rsidR="00455364" w:rsidRPr="005C2D3F" w:rsidRDefault="00455364" w:rsidP="003D46CB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14:paraId="09D0D5A3" w14:textId="77777777" w:rsidR="00455364" w:rsidRPr="005C2D3F" w:rsidRDefault="00455364" w:rsidP="003D46CB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2" w:type="dxa"/>
          </w:tcPr>
          <w:p w14:paraId="09D0D5A4" w14:textId="77777777" w:rsidR="00455364" w:rsidRPr="005C2D3F" w:rsidRDefault="00455364" w:rsidP="003D46CB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</w:tcPr>
          <w:p w14:paraId="09D0D5A5" w14:textId="77777777" w:rsidR="00455364" w:rsidRPr="005C2D3F" w:rsidRDefault="00455364" w:rsidP="003D46CB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A6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</w:tcPr>
          <w:p w14:paraId="09D0D5A7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9D0D5A8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FFFFFF"/>
            <w:vAlign w:val="center"/>
          </w:tcPr>
          <w:p w14:paraId="09D0D5A9" w14:textId="77777777" w:rsidR="00455364" w:rsidRPr="005C2D3F" w:rsidRDefault="00455364" w:rsidP="003D46CB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9D0D5AA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vAlign w:val="center"/>
          </w:tcPr>
          <w:p w14:paraId="09D0D5AB" w14:textId="77777777" w:rsidR="00455364" w:rsidRPr="005C2D3F" w:rsidRDefault="00455364" w:rsidP="003D46CB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9D0D5AC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09D0D5AD" w14:textId="77777777" w:rsidR="00455364" w:rsidRPr="005C2D3F" w:rsidRDefault="00455364" w:rsidP="003D46CB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</w:tcPr>
          <w:p w14:paraId="09D0D5AE" w14:textId="77777777" w:rsidR="00455364" w:rsidRPr="005C2D3F" w:rsidRDefault="00455364" w:rsidP="003D46CB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vAlign w:val="center"/>
          </w:tcPr>
          <w:p w14:paraId="09D0D5AF" w14:textId="77777777" w:rsidR="00455364" w:rsidRPr="005C2D3F" w:rsidRDefault="00455364" w:rsidP="003D46CB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D0D5B0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FFFFFF"/>
            <w:vAlign w:val="center"/>
          </w:tcPr>
          <w:p w14:paraId="09D0D5B1" w14:textId="77777777" w:rsidR="00455364" w:rsidRPr="005C2D3F" w:rsidRDefault="00455364" w:rsidP="003D46CB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9D0D5B2" w14:textId="77777777" w:rsidR="00455364" w:rsidRPr="005C2D3F" w:rsidRDefault="00455364" w:rsidP="003D46CB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9D0D5B3" w14:textId="77777777" w:rsidR="00455364" w:rsidRPr="005C2D3F" w:rsidRDefault="00455364" w:rsidP="003D46CB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9D0D5B5" w14:textId="77777777" w:rsidR="00C42A5E" w:rsidRPr="005C2D3F" w:rsidRDefault="00C42A5E">
      <w:pPr>
        <w:spacing w:line="240" w:lineRule="auto"/>
        <w:sectPr w:rsidR="00C42A5E" w:rsidRPr="005C2D3F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09D0D5B6" w14:textId="77777777" w:rsidR="00FD145D" w:rsidRPr="005C2D3F" w:rsidRDefault="00C42A5E" w:rsidP="008569F4">
      <w:pPr>
        <w:spacing w:line="240" w:lineRule="auto"/>
        <w:ind w:left="540" w:right="108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lastRenderedPageBreak/>
        <w:t xml:space="preserve">มูลค่าตามวิธีส่วนได้เสียได้รวมเงินลงทุนในบริษัทร่วมและการร่วมค้าของกลุ่มบริษัท ฟิวเจอร์ </w:t>
      </w:r>
      <w:r w:rsidRPr="005C2D3F">
        <w:rPr>
          <w:sz w:val="30"/>
          <w:szCs w:val="30"/>
          <w:cs/>
        </w:rPr>
        <w:t>มาร์เก็ตติ้ง</w:t>
      </w:r>
      <w:r w:rsidR="008569F4" w:rsidRPr="005C2D3F">
        <w:rPr>
          <w:sz w:val="30"/>
          <w:szCs w:val="30"/>
          <w:cs/>
        </w:rPr>
        <w:t xml:space="preserve"> </w:t>
      </w:r>
      <w:r w:rsidR="008569F4" w:rsidRPr="005C2D3F">
        <w:rPr>
          <w:rFonts w:hint="cs"/>
          <w:sz w:val="30"/>
          <w:szCs w:val="30"/>
          <w:cs/>
        </w:rPr>
        <w:t xml:space="preserve">       </w:t>
      </w:r>
      <w:r w:rsidRPr="005C2D3F">
        <w:rPr>
          <w:sz w:val="30"/>
          <w:szCs w:val="30"/>
          <w:cs/>
        </w:rPr>
        <w:t>คอมมิวนิเคชั่นส์ กรุ๊ป จำกัด</w:t>
      </w:r>
      <w:r w:rsidRPr="005C2D3F">
        <w:rPr>
          <w:rFonts w:hint="cs"/>
          <w:sz w:val="30"/>
          <w:szCs w:val="30"/>
          <w:cs/>
        </w:rPr>
        <w:t xml:space="preserve"> ที่ถูกจัดประเภทเป็นสินทรัพย์ไม่หมุนเวียนที่ถือไว้เพื่อขาย</w:t>
      </w:r>
      <w:r w:rsidRPr="005C2D3F">
        <w:rPr>
          <w:sz w:val="30"/>
          <w:szCs w:val="30"/>
          <w:cs/>
        </w:rPr>
        <w:t xml:space="preserve">ตามหมายเหตุข้อ </w:t>
      </w:r>
      <w:r w:rsidRPr="005C2D3F">
        <w:rPr>
          <w:sz w:val="30"/>
          <w:szCs w:val="30"/>
        </w:rPr>
        <w:t>11</w:t>
      </w:r>
      <w:r w:rsidRPr="005C2D3F">
        <w:rPr>
          <w:rFonts w:hint="cs"/>
          <w:sz w:val="30"/>
          <w:szCs w:val="30"/>
          <w:cs/>
        </w:rPr>
        <w:t xml:space="preserve"> </w:t>
      </w:r>
      <w:r w:rsidR="008569F4" w:rsidRPr="005C2D3F">
        <w:rPr>
          <w:rFonts w:hint="cs"/>
          <w:sz w:val="30"/>
          <w:szCs w:val="30"/>
          <w:cs/>
        </w:rPr>
        <w:t xml:space="preserve">         </w:t>
      </w:r>
      <w:r w:rsidRPr="005C2D3F">
        <w:rPr>
          <w:rFonts w:hint="cs"/>
          <w:sz w:val="30"/>
          <w:szCs w:val="30"/>
          <w:cs/>
        </w:rPr>
        <w:t>มีดังต่อไปนี้</w:t>
      </w:r>
    </w:p>
    <w:p w14:paraId="09D0D5B7" w14:textId="77777777" w:rsidR="00C42A5E" w:rsidRPr="005C2D3F" w:rsidRDefault="00C42A5E" w:rsidP="00C42A5E">
      <w:pPr>
        <w:spacing w:line="240" w:lineRule="auto"/>
        <w:ind w:left="540" w:right="701"/>
        <w:jc w:val="thaiDistribute"/>
        <w:rPr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2069"/>
        <w:gridCol w:w="270"/>
        <w:gridCol w:w="2088"/>
      </w:tblGrid>
      <w:tr w:rsidR="005F1350" w:rsidRPr="005C2D3F" w14:paraId="09D0D5BC" w14:textId="77777777" w:rsidTr="005F1350">
        <w:trPr>
          <w:tblHeader/>
        </w:trPr>
        <w:tc>
          <w:tcPr>
            <w:tcW w:w="2569" w:type="pct"/>
          </w:tcPr>
          <w:p w14:paraId="09D0D5B8" w14:textId="77777777" w:rsidR="005F1350" w:rsidRPr="005C2D3F" w:rsidRDefault="005F1350" w:rsidP="00B9545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6" w:type="pct"/>
          </w:tcPr>
          <w:p w14:paraId="09D0D5B9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48" w:type="pct"/>
          </w:tcPr>
          <w:p w14:paraId="09D0D5BA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14:paraId="09D0D5BB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5F1350" w:rsidRPr="005C2D3F" w14:paraId="09D0D5C1" w14:textId="77777777" w:rsidTr="005F1350">
        <w:trPr>
          <w:tblHeader/>
        </w:trPr>
        <w:tc>
          <w:tcPr>
            <w:tcW w:w="2569" w:type="pct"/>
          </w:tcPr>
          <w:p w14:paraId="09D0D5BD" w14:textId="77777777" w:rsidR="005F1350" w:rsidRPr="005C2D3F" w:rsidRDefault="005F1350" w:rsidP="00B9545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5BE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14:paraId="09D0D5BF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C0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</w:tr>
      <w:tr w:rsidR="005F1350" w:rsidRPr="005C2D3F" w14:paraId="09D0D5C6" w14:textId="77777777" w:rsidTr="005F1350">
        <w:trPr>
          <w:tblHeader/>
        </w:trPr>
        <w:tc>
          <w:tcPr>
            <w:tcW w:w="2569" w:type="pct"/>
          </w:tcPr>
          <w:p w14:paraId="09D0D5C2" w14:textId="77777777" w:rsidR="005F1350" w:rsidRPr="005C2D3F" w:rsidRDefault="005F1350" w:rsidP="00B9545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5C3" w14:textId="77777777" w:rsidR="005F1350" w:rsidRPr="005C2D3F" w:rsidRDefault="005F1350" w:rsidP="005F1350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</w:rPr>
              <w:t>(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>ร้อยละ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09D0D5C4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C5" w14:textId="77777777" w:rsidR="005F1350" w:rsidRPr="005C2D3F" w:rsidRDefault="005F1350" w:rsidP="00B9545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F1350" w:rsidRPr="005C2D3F" w14:paraId="09D0D5CB" w14:textId="77777777" w:rsidTr="005F1350">
        <w:tc>
          <w:tcPr>
            <w:tcW w:w="2569" w:type="pct"/>
          </w:tcPr>
          <w:p w14:paraId="09D0D5C7" w14:textId="77777777" w:rsidR="005F1350" w:rsidRPr="005C2D3F" w:rsidRDefault="005F1350" w:rsidP="00B95455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6" w:type="pct"/>
          </w:tcPr>
          <w:p w14:paraId="09D0D5C8" w14:textId="77777777" w:rsidR="005F1350" w:rsidRPr="005C2D3F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5C9" w14:textId="77777777" w:rsidR="005F1350" w:rsidRPr="005C2D3F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CA" w14:textId="77777777" w:rsidR="005F1350" w:rsidRPr="005C2D3F" w:rsidRDefault="005F1350" w:rsidP="00B95455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5F1350" w:rsidRPr="005C2D3F" w14:paraId="09D0D5D0" w14:textId="77777777" w:rsidTr="005F1350">
        <w:tc>
          <w:tcPr>
            <w:tcW w:w="2569" w:type="pct"/>
          </w:tcPr>
          <w:p w14:paraId="09D0D5CC" w14:textId="77777777" w:rsidR="005F1350" w:rsidRPr="005C2D3F" w:rsidRDefault="005F1350" w:rsidP="00B95455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บริษัท ไทม์ บรอดคาสท์ จำกัด</w:t>
            </w:r>
          </w:p>
        </w:tc>
        <w:tc>
          <w:tcPr>
            <w:tcW w:w="1136" w:type="pct"/>
          </w:tcPr>
          <w:p w14:paraId="09D0D5CD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9D0D5CE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  <w:tcBorders>
              <w:bottom w:val="single" w:sz="4" w:space="0" w:color="auto"/>
            </w:tcBorders>
          </w:tcPr>
          <w:p w14:paraId="09D0D5CF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14,005</w:t>
            </w:r>
          </w:p>
        </w:tc>
      </w:tr>
      <w:tr w:rsidR="005F1350" w:rsidRPr="005C2D3F" w14:paraId="09D0D5D5" w14:textId="77777777" w:rsidTr="005F1350">
        <w:tc>
          <w:tcPr>
            <w:tcW w:w="2569" w:type="pct"/>
          </w:tcPr>
          <w:p w14:paraId="09D0D5D1" w14:textId="77777777" w:rsidR="005F1350" w:rsidRPr="005C2D3F" w:rsidRDefault="005F1350" w:rsidP="00B9545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5D2" w14:textId="77777777" w:rsidR="005F1350" w:rsidRPr="005C2D3F" w:rsidRDefault="005F1350" w:rsidP="005F1350">
            <w:pPr>
              <w:spacing w:line="240" w:lineRule="auto"/>
              <w:ind w:left="-85"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5D3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09D0D5D4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Pr="005C2D3F">
              <w:rPr>
                <w:b/>
                <w:bCs/>
                <w:sz w:val="30"/>
                <w:szCs w:val="30"/>
              </w:rPr>
              <w:t>005</w:t>
            </w:r>
          </w:p>
        </w:tc>
      </w:tr>
      <w:tr w:rsidR="005F1350" w:rsidRPr="005C2D3F" w14:paraId="09D0D5DA" w14:textId="77777777" w:rsidTr="005F1350">
        <w:tc>
          <w:tcPr>
            <w:tcW w:w="2569" w:type="pct"/>
          </w:tcPr>
          <w:p w14:paraId="09D0D5D6" w14:textId="77777777" w:rsidR="005F1350" w:rsidRPr="005C2D3F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5D7" w14:textId="77777777" w:rsidR="005F1350" w:rsidRPr="005C2D3F" w:rsidRDefault="005F1350" w:rsidP="005F1350">
            <w:pPr>
              <w:spacing w:line="240" w:lineRule="auto"/>
              <w:ind w:left="-85" w:right="162"/>
              <w:jc w:val="center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5D8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</w:tcBorders>
          </w:tcPr>
          <w:p w14:paraId="09D0D5D9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  <w:tr w:rsidR="005F1350" w:rsidRPr="005C2D3F" w14:paraId="09D0D5DF" w14:textId="77777777" w:rsidTr="005F1350">
        <w:tc>
          <w:tcPr>
            <w:tcW w:w="2569" w:type="pct"/>
          </w:tcPr>
          <w:p w14:paraId="09D0D5DB" w14:textId="77777777" w:rsidR="005F1350" w:rsidRPr="005C2D3F" w:rsidRDefault="005F1350" w:rsidP="00B95455">
            <w:pPr>
              <w:spacing w:line="38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6" w:type="pct"/>
          </w:tcPr>
          <w:p w14:paraId="09D0D5DC" w14:textId="77777777" w:rsidR="005F1350" w:rsidRPr="005C2D3F" w:rsidRDefault="005F1350" w:rsidP="005F1350">
            <w:pPr>
              <w:spacing w:line="240" w:lineRule="auto"/>
              <w:ind w:left="-85" w:right="162"/>
              <w:jc w:val="center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5DD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DE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  <w:tr w:rsidR="005F1350" w:rsidRPr="005C2D3F" w14:paraId="09D0D5E4" w14:textId="77777777" w:rsidTr="005F1350">
        <w:tc>
          <w:tcPr>
            <w:tcW w:w="2569" w:type="pct"/>
          </w:tcPr>
          <w:p w14:paraId="09D0D5E0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บริษัท เดลฟิส ฮาคูโฮโด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136" w:type="pct"/>
          </w:tcPr>
          <w:p w14:paraId="09D0D5E1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</w:t>
            </w:r>
          </w:p>
        </w:tc>
        <w:tc>
          <w:tcPr>
            <w:tcW w:w="148" w:type="pct"/>
          </w:tcPr>
          <w:p w14:paraId="09D0D5E2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E3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215,789</w:t>
            </w:r>
          </w:p>
        </w:tc>
      </w:tr>
      <w:tr w:rsidR="005F1350" w:rsidRPr="005C2D3F" w14:paraId="09D0D5E9" w14:textId="77777777" w:rsidTr="005F1350">
        <w:tc>
          <w:tcPr>
            <w:tcW w:w="2569" w:type="pct"/>
          </w:tcPr>
          <w:p w14:paraId="09D0D5E5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Myanmar Spa Today Far East Advertising Limited</w:t>
            </w:r>
          </w:p>
        </w:tc>
        <w:tc>
          <w:tcPr>
            <w:tcW w:w="1136" w:type="pct"/>
          </w:tcPr>
          <w:p w14:paraId="09D0D5E6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09D0D5E7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E8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8,349</w:t>
            </w:r>
          </w:p>
        </w:tc>
      </w:tr>
      <w:tr w:rsidR="005F1350" w:rsidRPr="005C2D3F" w14:paraId="09D0D5EE" w14:textId="77777777" w:rsidTr="005F1350">
        <w:tc>
          <w:tcPr>
            <w:tcW w:w="2569" w:type="pct"/>
          </w:tcPr>
          <w:p w14:paraId="09D0D5EA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1136" w:type="pct"/>
          </w:tcPr>
          <w:p w14:paraId="09D0D5EB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9D0D5EC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ED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147,524</w:t>
            </w:r>
          </w:p>
        </w:tc>
      </w:tr>
      <w:tr w:rsidR="005F1350" w:rsidRPr="005C2D3F" w14:paraId="09D0D5F3" w14:textId="77777777" w:rsidTr="005F1350">
        <w:tc>
          <w:tcPr>
            <w:tcW w:w="2569" w:type="pct"/>
          </w:tcPr>
          <w:p w14:paraId="09D0D5EF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บริษัท สปา-ทูเดย์-ฟาร์อีสท์ (ประเทศไทย) จำกัด</w:t>
            </w:r>
          </w:p>
        </w:tc>
        <w:tc>
          <w:tcPr>
            <w:tcW w:w="1136" w:type="pct"/>
          </w:tcPr>
          <w:p w14:paraId="09D0D5F0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09D0D5F1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F2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1,450</w:t>
            </w:r>
          </w:p>
        </w:tc>
      </w:tr>
      <w:tr w:rsidR="005F1350" w:rsidRPr="005C2D3F" w14:paraId="09D0D5F8" w14:textId="77777777" w:rsidTr="005F1350">
        <w:tc>
          <w:tcPr>
            <w:tcW w:w="2569" w:type="pct"/>
          </w:tcPr>
          <w:p w14:paraId="09D0D5F4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บริษัท ฮาคูโฮโด (กรุงเทพ) จำกัด</w:t>
            </w:r>
          </w:p>
        </w:tc>
        <w:tc>
          <w:tcPr>
            <w:tcW w:w="1136" w:type="pct"/>
          </w:tcPr>
          <w:p w14:paraId="09D0D5F5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09D0D5F6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5F7" w14:textId="77777777" w:rsidR="005F1350" w:rsidRPr="005C2D3F" w:rsidRDefault="005F1350" w:rsidP="00C42A5E">
            <w:pPr>
              <w:spacing w:line="240" w:lineRule="auto"/>
              <w:ind w:left="-85" w:right="162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277,318</w:t>
            </w:r>
          </w:p>
        </w:tc>
      </w:tr>
      <w:tr w:rsidR="005F1350" w:rsidRPr="005C2D3F" w14:paraId="09D0D5FD" w14:textId="77777777" w:rsidTr="005F1350">
        <w:tc>
          <w:tcPr>
            <w:tcW w:w="2569" w:type="pct"/>
          </w:tcPr>
          <w:p w14:paraId="09D0D5F9" w14:textId="77777777" w:rsidR="005F1350" w:rsidRPr="005C2D3F" w:rsidRDefault="005F1350" w:rsidP="00C42A5E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บริษัทโซซิอัส จำกัด</w:t>
            </w:r>
          </w:p>
        </w:tc>
        <w:tc>
          <w:tcPr>
            <w:tcW w:w="1136" w:type="pct"/>
          </w:tcPr>
          <w:p w14:paraId="09D0D5FA" w14:textId="77777777" w:rsidR="005F1350" w:rsidRPr="005C2D3F" w:rsidRDefault="005F1350" w:rsidP="005F1350">
            <w:pPr>
              <w:tabs>
                <w:tab w:val="left" w:pos="1267"/>
              </w:tabs>
              <w:spacing w:line="240" w:lineRule="auto"/>
              <w:ind w:left="-85" w:right="-66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09D0D5FB" w14:textId="77777777" w:rsidR="005F1350" w:rsidRPr="005C2D3F" w:rsidRDefault="005F1350" w:rsidP="008569F4">
            <w:pPr>
              <w:spacing w:line="240" w:lineRule="auto"/>
              <w:ind w:left="-85" w:right="43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146" w:type="pct"/>
          </w:tcPr>
          <w:p w14:paraId="09D0D5FC" w14:textId="77777777" w:rsidR="005F1350" w:rsidRPr="005C2D3F" w:rsidRDefault="005F1350" w:rsidP="008569F4">
            <w:pPr>
              <w:spacing w:line="240" w:lineRule="auto"/>
              <w:ind w:left="-85" w:right="432"/>
              <w:jc w:val="right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F1350" w:rsidRPr="005C2D3F" w14:paraId="09D0D602" w14:textId="77777777" w:rsidTr="005F1350">
        <w:tc>
          <w:tcPr>
            <w:tcW w:w="2569" w:type="pct"/>
          </w:tcPr>
          <w:p w14:paraId="09D0D5FE" w14:textId="77777777" w:rsidR="005F1350" w:rsidRPr="005C2D3F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5FF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600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</w:tcPr>
          <w:p w14:paraId="09D0D601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650,430</w:t>
            </w:r>
          </w:p>
        </w:tc>
      </w:tr>
      <w:tr w:rsidR="005F1350" w:rsidRPr="005C2D3F" w14:paraId="09D0D607" w14:textId="77777777" w:rsidTr="005F1350">
        <w:tc>
          <w:tcPr>
            <w:tcW w:w="2569" w:type="pct"/>
          </w:tcPr>
          <w:p w14:paraId="09D0D603" w14:textId="77777777" w:rsidR="005F1350" w:rsidRPr="005C2D3F" w:rsidRDefault="005F1350" w:rsidP="008569F4">
            <w:pPr>
              <w:pStyle w:val="BodyText"/>
              <w:tabs>
                <w:tab w:val="decimal" w:pos="162"/>
              </w:tabs>
              <w:spacing w:after="0" w:line="380" w:lineRule="exact"/>
              <w:ind w:right="21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pct"/>
          </w:tcPr>
          <w:p w14:paraId="09D0D604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605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double" w:sz="4" w:space="0" w:color="auto"/>
            </w:tcBorders>
          </w:tcPr>
          <w:p w14:paraId="09D0D606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664,435</w:t>
            </w:r>
          </w:p>
        </w:tc>
      </w:tr>
      <w:tr w:rsidR="005F1350" w:rsidRPr="005C2D3F" w14:paraId="09D0D60C" w14:textId="77777777" w:rsidTr="005F1350">
        <w:tc>
          <w:tcPr>
            <w:tcW w:w="2569" w:type="pct"/>
          </w:tcPr>
          <w:p w14:paraId="09D0D608" w14:textId="77777777" w:rsidR="005F1350" w:rsidRPr="005C2D3F" w:rsidRDefault="005F1350" w:rsidP="00B95455">
            <w:pPr>
              <w:spacing w:line="2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</w:tcPr>
          <w:p w14:paraId="09D0D609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9D0D60A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  <w:tc>
          <w:tcPr>
            <w:tcW w:w="1146" w:type="pct"/>
          </w:tcPr>
          <w:p w14:paraId="09D0D60B" w14:textId="77777777" w:rsidR="005F1350" w:rsidRPr="005C2D3F" w:rsidRDefault="005F1350" w:rsidP="00B95455">
            <w:pPr>
              <w:spacing w:line="240" w:lineRule="auto"/>
              <w:ind w:left="-85" w:right="162"/>
              <w:jc w:val="right"/>
              <w:rPr>
                <w:sz w:val="30"/>
                <w:szCs w:val="30"/>
              </w:rPr>
            </w:pPr>
          </w:p>
        </w:tc>
      </w:tr>
    </w:tbl>
    <w:p w14:paraId="09D0D60D" w14:textId="77777777" w:rsidR="00FD145D" w:rsidRPr="005C2D3F" w:rsidRDefault="00FD145D">
      <w:pPr>
        <w:rPr>
          <w:sz w:val="30"/>
          <w:szCs w:val="30"/>
        </w:rPr>
      </w:pPr>
    </w:p>
    <w:p w14:paraId="09D0D60E" w14:textId="77777777" w:rsidR="00C42A5E" w:rsidRPr="005C2D3F" w:rsidRDefault="00C42A5E" w:rsidP="00810856">
      <w:pPr>
        <w:spacing w:line="240" w:lineRule="auto"/>
        <w:sectPr w:rsidR="00C42A5E" w:rsidRPr="005C2D3F" w:rsidSect="008569F4">
          <w:pgSz w:w="11909" w:h="16834" w:code="9"/>
          <w:pgMar w:top="1174" w:right="1199" w:bottom="1170" w:left="1152" w:header="720" w:footer="720" w:gutter="0"/>
          <w:paperSrc w:first="15" w:other="15"/>
          <w:cols w:space="737"/>
          <w:docGrid w:linePitch="326"/>
        </w:sectPr>
      </w:pPr>
    </w:p>
    <w:p w14:paraId="09D0D60F" w14:textId="77777777" w:rsidR="00810856" w:rsidRPr="005C2D3F" w:rsidRDefault="00810856"/>
    <w:p w14:paraId="09D0D610" w14:textId="77777777" w:rsidR="00FD145D" w:rsidRPr="005C2D3F" w:rsidRDefault="00FD145D">
      <w:pPr>
        <w:framePr w:hSpace="180" w:wrap="around" w:vAnchor="text" w:hAnchor="margin" w:y="16"/>
      </w:pPr>
    </w:p>
    <w:tbl>
      <w:tblPr>
        <w:tblpPr w:leftFromText="180" w:rightFromText="180" w:vertAnchor="text" w:horzAnchor="margin" w:tblpY="16"/>
        <w:tblW w:w="147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77"/>
        <w:gridCol w:w="1876"/>
        <w:gridCol w:w="745"/>
        <w:gridCol w:w="260"/>
        <w:gridCol w:w="748"/>
        <w:gridCol w:w="178"/>
        <w:gridCol w:w="732"/>
        <w:gridCol w:w="178"/>
        <w:gridCol w:w="75"/>
        <w:gridCol w:w="671"/>
        <w:gridCol w:w="178"/>
        <w:gridCol w:w="699"/>
        <w:gridCol w:w="178"/>
        <w:gridCol w:w="701"/>
        <w:gridCol w:w="178"/>
        <w:gridCol w:w="1002"/>
        <w:gridCol w:w="178"/>
        <w:gridCol w:w="1010"/>
        <w:gridCol w:w="178"/>
        <w:gridCol w:w="817"/>
        <w:gridCol w:w="179"/>
        <w:gridCol w:w="800"/>
        <w:gridCol w:w="6"/>
        <w:gridCol w:w="178"/>
        <w:gridCol w:w="977"/>
        <w:gridCol w:w="179"/>
        <w:gridCol w:w="901"/>
        <w:gridCol w:w="6"/>
      </w:tblGrid>
      <w:tr w:rsidR="00455364" w:rsidRPr="005C2D3F" w14:paraId="09D0D613" w14:textId="77777777" w:rsidTr="00C45627">
        <w:trPr>
          <w:gridAfter w:val="1"/>
          <w:wAfter w:w="6" w:type="dxa"/>
          <w:cantSplit/>
          <w:tblHeader/>
        </w:trPr>
        <w:tc>
          <w:tcPr>
            <w:tcW w:w="977" w:type="dxa"/>
          </w:tcPr>
          <w:p w14:paraId="09D0D611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802" w:type="dxa"/>
            <w:gridSpan w:val="26"/>
          </w:tcPr>
          <w:p w14:paraId="09D0D612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5364" w:rsidRPr="005C2D3F" w14:paraId="09D0D621" w14:textId="77777777" w:rsidTr="00C45627">
        <w:trPr>
          <w:cantSplit/>
          <w:tblHeader/>
        </w:trPr>
        <w:tc>
          <w:tcPr>
            <w:tcW w:w="2853" w:type="dxa"/>
            <w:gridSpan w:val="2"/>
          </w:tcPr>
          <w:p w14:paraId="09D0D614" w14:textId="77777777" w:rsidR="00455364" w:rsidRPr="005C2D3F" w:rsidRDefault="00455364" w:rsidP="006829FB">
            <w:pPr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bottom"/>
          </w:tcPr>
          <w:p w14:paraId="09D0D615" w14:textId="77777777" w:rsidR="00455364" w:rsidRPr="005C2D3F" w:rsidRDefault="00455364" w:rsidP="006829FB">
            <w:pPr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Merge w:val="restart"/>
            <w:vAlign w:val="bottom"/>
          </w:tcPr>
          <w:p w14:paraId="09D0D616" w14:textId="77777777" w:rsidR="00455364" w:rsidRPr="005C2D3F" w:rsidRDefault="00455364" w:rsidP="006829F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4"/>
            <w:vAlign w:val="bottom"/>
          </w:tcPr>
          <w:p w14:paraId="09D0D617" w14:textId="77777777" w:rsidR="00455364" w:rsidRPr="005C2D3F" w:rsidRDefault="00455364" w:rsidP="006829FB">
            <w:pPr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09D0D618" w14:textId="77777777" w:rsidR="00455364" w:rsidRPr="005C2D3F" w:rsidRDefault="00455364" w:rsidP="006829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9D0D619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9D0D61A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09D0D61B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9D0D61C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9D0D61D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4" w:type="dxa"/>
            <w:gridSpan w:val="2"/>
          </w:tcPr>
          <w:p w14:paraId="09D0D61E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63" w:type="dxa"/>
            <w:gridSpan w:val="4"/>
          </w:tcPr>
          <w:p w14:paraId="09D0D61F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D620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รับ</w:t>
            </w:r>
          </w:p>
        </w:tc>
      </w:tr>
      <w:tr w:rsidR="00455364" w:rsidRPr="005C2D3F" w14:paraId="09D0D63A" w14:textId="77777777" w:rsidTr="00C45627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09D0D622" w14:textId="77777777" w:rsidR="00455364" w:rsidRPr="005C2D3F" w:rsidRDefault="00455364" w:rsidP="006829FB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09D0D623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60" w:type="dxa"/>
            <w:vAlign w:val="bottom"/>
          </w:tcPr>
          <w:p w14:paraId="09D0D624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9D0D625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8" w:type="dxa"/>
            <w:vMerge/>
          </w:tcPr>
          <w:p w14:paraId="09D0D626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9D0D627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8" w:type="dxa"/>
            <w:vAlign w:val="bottom"/>
          </w:tcPr>
          <w:p w14:paraId="09D0D628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D0D629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8" w:type="dxa"/>
          </w:tcPr>
          <w:p w14:paraId="09D0D62A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09D0D62B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8" w:type="dxa"/>
            <w:vAlign w:val="bottom"/>
          </w:tcPr>
          <w:p w14:paraId="09D0D62C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vAlign w:val="bottom"/>
          </w:tcPr>
          <w:p w14:paraId="09D0D62D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8" w:type="dxa"/>
          </w:tcPr>
          <w:p w14:paraId="09D0D62E" w14:textId="77777777" w:rsidR="00455364" w:rsidRPr="005C2D3F" w:rsidRDefault="00455364" w:rsidP="006829FB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09D0D62F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8" w:type="dxa"/>
            <w:vAlign w:val="bottom"/>
          </w:tcPr>
          <w:p w14:paraId="09D0D630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09D0D631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8" w:type="dxa"/>
          </w:tcPr>
          <w:p w14:paraId="09D0D632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14:paraId="09D0D633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9" w:type="dxa"/>
            <w:vAlign w:val="bottom"/>
          </w:tcPr>
          <w:p w14:paraId="09D0D634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D0D635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8" w:type="dxa"/>
          </w:tcPr>
          <w:p w14:paraId="09D0D636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09D0D637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9" w:type="dxa"/>
            <w:vAlign w:val="bottom"/>
          </w:tcPr>
          <w:p w14:paraId="09D0D638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9D0D639" w14:textId="77777777" w:rsidR="00455364" w:rsidRPr="005C2D3F" w:rsidRDefault="00455364" w:rsidP="006829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455364" w:rsidRPr="005C2D3F" w14:paraId="09D0D640" w14:textId="77777777" w:rsidTr="00C45627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09D0D63B" w14:textId="77777777" w:rsidR="00455364" w:rsidRPr="005C2D3F" w:rsidRDefault="00455364" w:rsidP="006829FB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center"/>
          </w:tcPr>
          <w:p w14:paraId="09D0D63C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78" w:type="dxa"/>
          </w:tcPr>
          <w:p w14:paraId="09D0D63D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5" w:type="dxa"/>
            <w:gridSpan w:val="3"/>
          </w:tcPr>
          <w:p w14:paraId="09D0D63E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10" w:type="dxa"/>
            <w:gridSpan w:val="18"/>
            <w:vAlign w:val="center"/>
          </w:tcPr>
          <w:p w14:paraId="09D0D63F" w14:textId="77777777" w:rsidR="00455364" w:rsidRPr="005C2D3F" w:rsidRDefault="00455364" w:rsidP="006829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5364" w:rsidRPr="005C2D3F" w14:paraId="09D0D659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41" w14:textId="77777777" w:rsidR="00455364" w:rsidRPr="005C2D3F" w:rsidRDefault="00DF2324" w:rsidP="006829FB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55364"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5" w:type="dxa"/>
            <w:vAlign w:val="center"/>
          </w:tcPr>
          <w:p w14:paraId="09D0D642" w14:textId="77777777" w:rsidR="00455364" w:rsidRPr="005C2D3F" w:rsidRDefault="00455364" w:rsidP="006829FB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9D0D643" w14:textId="77777777" w:rsidR="00455364" w:rsidRPr="005C2D3F" w:rsidRDefault="00455364" w:rsidP="006829FB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44" w14:textId="77777777" w:rsidR="00455364" w:rsidRPr="005C2D3F" w:rsidRDefault="00455364" w:rsidP="006829FB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45" w14:textId="77777777" w:rsidR="00455364" w:rsidRPr="005C2D3F" w:rsidRDefault="00455364" w:rsidP="006829FB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9D0D646" w14:textId="77777777" w:rsidR="00455364" w:rsidRPr="005C2D3F" w:rsidRDefault="00455364" w:rsidP="006829FB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47" w14:textId="77777777" w:rsidR="00455364" w:rsidRPr="005C2D3F" w:rsidRDefault="00455364" w:rsidP="006829FB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D0D648" w14:textId="77777777" w:rsidR="00455364" w:rsidRPr="005C2D3F" w:rsidRDefault="00455364" w:rsidP="006829FB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49" w14:textId="77777777" w:rsidR="00455364" w:rsidRPr="005C2D3F" w:rsidRDefault="00455364" w:rsidP="006829FB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vAlign w:val="center"/>
          </w:tcPr>
          <w:p w14:paraId="09D0D64A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9D0D64B" w14:textId="77777777" w:rsidR="00455364" w:rsidRPr="005C2D3F" w:rsidRDefault="00455364" w:rsidP="006829F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vAlign w:val="center"/>
          </w:tcPr>
          <w:p w14:paraId="09D0D64C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9D0D64D" w14:textId="77777777" w:rsidR="00455364" w:rsidRPr="005C2D3F" w:rsidRDefault="00455364" w:rsidP="006829F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09D0D64E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9D0D64F" w14:textId="77777777" w:rsidR="00455364" w:rsidRPr="005C2D3F" w:rsidRDefault="00455364" w:rsidP="006829F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09D0D650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9D0D651" w14:textId="77777777" w:rsidR="00455364" w:rsidRPr="005C2D3F" w:rsidRDefault="00455364" w:rsidP="006829F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09D0D652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09D0D653" w14:textId="77777777" w:rsidR="00455364" w:rsidRPr="005C2D3F" w:rsidRDefault="00455364" w:rsidP="006829F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9D0D654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9D0D655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09D0D656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D0D657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</w:tcPr>
          <w:p w14:paraId="09D0D658" w14:textId="77777777" w:rsidR="00455364" w:rsidRPr="005C2D3F" w:rsidRDefault="00455364" w:rsidP="006829F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5364" w:rsidRPr="005C2D3F" w14:paraId="09D0D672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5A" w14:textId="77777777" w:rsidR="00455364" w:rsidRPr="005C2D3F" w:rsidRDefault="00DF2324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5364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745" w:type="dxa"/>
            <w:vAlign w:val="center"/>
          </w:tcPr>
          <w:p w14:paraId="09D0D65B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60" w:type="dxa"/>
            <w:vAlign w:val="center"/>
          </w:tcPr>
          <w:p w14:paraId="09D0D65C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5D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78" w:type="dxa"/>
            <w:vAlign w:val="center"/>
          </w:tcPr>
          <w:p w14:paraId="09D0D65E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9D0D65F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78" w:type="dxa"/>
            <w:vAlign w:val="center"/>
          </w:tcPr>
          <w:p w14:paraId="09D0D660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D0D661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78" w:type="dxa"/>
            <w:vAlign w:val="center"/>
          </w:tcPr>
          <w:p w14:paraId="09D0D662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09D0D663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09D0D664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14:paraId="09D0D665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09D0D666" w14:textId="77777777" w:rsidR="00455364" w:rsidRPr="005C2D3F" w:rsidRDefault="00455364" w:rsidP="00123956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67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68" w14:textId="77777777" w:rsidR="00455364" w:rsidRPr="005C2D3F" w:rsidRDefault="00455364" w:rsidP="00123956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69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6A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6B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9D0D66C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6D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</w:rPr>
              <w:t>306,694</w:t>
            </w:r>
          </w:p>
        </w:tc>
        <w:tc>
          <w:tcPr>
            <w:tcW w:w="178" w:type="dxa"/>
          </w:tcPr>
          <w:p w14:paraId="09D0D66E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6F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(20,855)</w:t>
            </w:r>
          </w:p>
        </w:tc>
        <w:tc>
          <w:tcPr>
            <w:tcW w:w="179" w:type="dxa"/>
            <w:shd w:val="clear" w:color="auto" w:fill="auto"/>
          </w:tcPr>
          <w:p w14:paraId="09D0D670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D671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68B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73" w14:textId="77777777" w:rsidR="00455364" w:rsidRPr="005C2D3F" w:rsidRDefault="00455364" w:rsidP="00123956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5" w:type="dxa"/>
            <w:vAlign w:val="center"/>
          </w:tcPr>
          <w:p w14:paraId="09D0D674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9D0D675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76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77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9D0D678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79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D0D67A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7B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D67C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09D0D67D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D67E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8" w:type="dxa"/>
            <w:vAlign w:val="center"/>
          </w:tcPr>
          <w:p w14:paraId="09D0D67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0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8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2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83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4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9D0D685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6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78" w:type="dxa"/>
          </w:tcPr>
          <w:p w14:paraId="09D0D687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8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(20,855)</w:t>
            </w:r>
          </w:p>
        </w:tc>
        <w:tc>
          <w:tcPr>
            <w:tcW w:w="179" w:type="dxa"/>
            <w:shd w:val="clear" w:color="auto" w:fill="auto"/>
          </w:tcPr>
          <w:p w14:paraId="09D0D689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D68A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6A4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8C" w14:textId="77777777" w:rsidR="00455364" w:rsidRPr="005C2D3F" w:rsidRDefault="00DF2324" w:rsidP="00123956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55364"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5" w:type="dxa"/>
            <w:vAlign w:val="center"/>
          </w:tcPr>
          <w:p w14:paraId="09D0D68D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9D0D68E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8F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90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9D0D691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92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D0D693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9D0D694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09D0D695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696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9D0D697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698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99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0D69A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9B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0D69C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9D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9D0D69E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9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9D0D6A0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A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D0D6A2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6A3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5364" w:rsidRPr="005C2D3F" w14:paraId="09D0D6BD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A5" w14:textId="77777777" w:rsidR="00455364" w:rsidRPr="005C2D3F" w:rsidRDefault="00455364" w:rsidP="00123956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745" w:type="dxa"/>
            <w:vAlign w:val="center"/>
          </w:tcPr>
          <w:p w14:paraId="09D0D6A6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09D0D6A7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A8" w14:textId="77777777" w:rsidR="00455364" w:rsidRPr="005C2D3F" w:rsidRDefault="00455364" w:rsidP="00123956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09D0D6A9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9D0D6AA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78" w:type="dxa"/>
            <w:vAlign w:val="center"/>
          </w:tcPr>
          <w:p w14:paraId="09D0D6AB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D0D6AC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78" w:type="dxa"/>
            <w:vAlign w:val="center"/>
          </w:tcPr>
          <w:p w14:paraId="09D0D6AD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vAlign w:val="center"/>
          </w:tcPr>
          <w:p w14:paraId="09D0D6AE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78" w:type="dxa"/>
            <w:vAlign w:val="center"/>
          </w:tcPr>
          <w:p w14:paraId="09D0D6A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vAlign w:val="center"/>
          </w:tcPr>
          <w:p w14:paraId="09D0D6B0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78" w:type="dxa"/>
            <w:vAlign w:val="center"/>
          </w:tcPr>
          <w:p w14:paraId="09D0D6B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9D0D6B2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(212,184)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B3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9D0D6B4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(158,613)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D0D6B5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09D0D6B6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9D0D6B7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14:paraId="09D0D6B8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129,387</w:t>
            </w:r>
          </w:p>
        </w:tc>
        <w:tc>
          <w:tcPr>
            <w:tcW w:w="178" w:type="dxa"/>
          </w:tcPr>
          <w:p w14:paraId="09D0D6B9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D0D6BA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9D0D6BB" w14:textId="77777777" w:rsidR="00455364" w:rsidRPr="005C2D3F" w:rsidRDefault="00455364" w:rsidP="00123956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D0D6BC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6D6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BE" w14:textId="77777777" w:rsidR="00455364" w:rsidRPr="005C2D3F" w:rsidRDefault="00455364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45" w:type="dxa"/>
            <w:vAlign w:val="center"/>
          </w:tcPr>
          <w:p w14:paraId="09D0D6BF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09D0D6C0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09D0D6C1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09D0D6C2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9D0D6C3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09D0D6C4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D0D6C5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78" w:type="dxa"/>
            <w:vAlign w:val="bottom"/>
          </w:tcPr>
          <w:p w14:paraId="09D0D6C6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09D0D6C7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09D0D6C8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vAlign w:val="bottom"/>
          </w:tcPr>
          <w:p w14:paraId="09D0D6C9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  <w:vAlign w:val="bottom"/>
          </w:tcPr>
          <w:p w14:paraId="09D0D6CA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9D0D6CB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6CC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9D0D6CD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6CE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9D0D6C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9D0D6D0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9D0D6D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78" w:type="dxa"/>
          </w:tcPr>
          <w:p w14:paraId="09D0D6D2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9D0D6D3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9D0D6D4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D0D6D5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6F1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D7" w14:textId="77777777" w:rsidR="00455364" w:rsidRPr="005C2D3F" w:rsidRDefault="00455364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745" w:type="dxa"/>
            <w:vAlign w:val="bottom"/>
          </w:tcPr>
          <w:p w14:paraId="09D0D6D8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bottom"/>
          </w:tcPr>
          <w:p w14:paraId="09D0D6D9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9D0D6DA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09D0D6DB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9D0D6DC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09D0D6DD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D0D6DE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78" w:type="dxa"/>
            <w:vAlign w:val="bottom"/>
          </w:tcPr>
          <w:p w14:paraId="09D0D6DF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09D0D6E0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09D0D6E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vAlign w:val="bottom"/>
          </w:tcPr>
          <w:p w14:paraId="09D0D6E2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  <w:vAlign w:val="bottom"/>
          </w:tcPr>
          <w:p w14:paraId="09D0D6E3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9D0D6E4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D6E5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6E6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9D0D6E7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D6E8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6E9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9D0D6EA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9D0D6EB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9D0D6EC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</w:tcPr>
          <w:p w14:paraId="09D0D6ED" w14:textId="77777777" w:rsidR="00455364" w:rsidRPr="005C2D3F" w:rsidRDefault="00455364" w:rsidP="00123956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9D0D6EE" w14:textId="77777777" w:rsidR="00455364" w:rsidRPr="005C2D3F" w:rsidRDefault="00455364" w:rsidP="00123956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(156,000)</w:t>
            </w:r>
          </w:p>
        </w:tc>
        <w:tc>
          <w:tcPr>
            <w:tcW w:w="179" w:type="dxa"/>
            <w:shd w:val="clear" w:color="auto" w:fill="auto"/>
          </w:tcPr>
          <w:p w14:paraId="09D0D6E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D0D6F0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70A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6F2" w14:textId="77777777" w:rsidR="00455364" w:rsidRPr="005C2D3F" w:rsidRDefault="00DF2324" w:rsidP="003D46CB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5364"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="00455364"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5364"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745" w:type="dxa"/>
            <w:vAlign w:val="bottom"/>
          </w:tcPr>
          <w:p w14:paraId="09D0D6F3" w14:textId="77777777" w:rsidR="00455364" w:rsidRPr="005C2D3F" w:rsidRDefault="00455364" w:rsidP="003D46CB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60" w:type="dxa"/>
            <w:vAlign w:val="bottom"/>
          </w:tcPr>
          <w:p w14:paraId="09D0D6F4" w14:textId="77777777" w:rsidR="00455364" w:rsidRPr="005C2D3F" w:rsidRDefault="00455364" w:rsidP="003D46CB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9D0D6F5" w14:textId="77777777" w:rsidR="00455364" w:rsidRPr="005C2D3F" w:rsidRDefault="00455364" w:rsidP="003D46CB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78" w:type="dxa"/>
            <w:vAlign w:val="bottom"/>
          </w:tcPr>
          <w:p w14:paraId="09D0D6F6" w14:textId="77777777" w:rsidR="00455364" w:rsidRPr="005C2D3F" w:rsidRDefault="00455364" w:rsidP="003D46CB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9D0D6F7" w14:textId="77777777" w:rsidR="00455364" w:rsidRPr="005C2D3F" w:rsidRDefault="00455364" w:rsidP="003D46CB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09D0D6F8" w14:textId="77777777" w:rsidR="00455364" w:rsidRPr="005C2D3F" w:rsidRDefault="00455364" w:rsidP="003D46CB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D0D6F9" w14:textId="77777777" w:rsidR="00455364" w:rsidRPr="005C2D3F" w:rsidRDefault="00455364" w:rsidP="003D46CB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78" w:type="dxa"/>
            <w:vAlign w:val="bottom"/>
          </w:tcPr>
          <w:p w14:paraId="09D0D6FA" w14:textId="77777777" w:rsidR="00455364" w:rsidRPr="005C2D3F" w:rsidRDefault="00455364" w:rsidP="003D46CB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09D0D6FB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09D0D6FC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9D0D6FD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  <w:vAlign w:val="bottom"/>
          </w:tcPr>
          <w:p w14:paraId="09D0D6FE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6FF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700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701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702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703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9D0D704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705" w14:textId="77777777" w:rsidR="00455364" w:rsidRPr="005C2D3F" w:rsidRDefault="00455364" w:rsidP="003D46CB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8" w:type="dxa"/>
          </w:tcPr>
          <w:p w14:paraId="09D0D706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707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9D0D708" w14:textId="77777777" w:rsidR="00455364" w:rsidRPr="005C2D3F" w:rsidRDefault="00455364" w:rsidP="003D46C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709" w14:textId="77777777" w:rsidR="00455364" w:rsidRPr="005C2D3F" w:rsidRDefault="00455364" w:rsidP="003D46C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5364" w:rsidRPr="005C2D3F" w14:paraId="09D0D723" w14:textId="77777777" w:rsidTr="00C456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09D0D70B" w14:textId="77777777" w:rsidR="00455364" w:rsidRPr="005C2D3F" w:rsidRDefault="00455364" w:rsidP="00123956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09D0D70C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9D0D70D" w14:textId="77777777" w:rsidR="00455364" w:rsidRPr="005C2D3F" w:rsidRDefault="00455364" w:rsidP="00123956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9D0D70E" w14:textId="77777777" w:rsidR="00455364" w:rsidRPr="005C2D3F" w:rsidRDefault="00455364" w:rsidP="00123956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D0D70F" w14:textId="77777777" w:rsidR="00455364" w:rsidRPr="005C2D3F" w:rsidRDefault="00455364" w:rsidP="00123956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9D0D710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D0D711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9D0D712" w14:textId="77777777" w:rsidR="00455364" w:rsidRPr="005C2D3F" w:rsidRDefault="00455364" w:rsidP="00123956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D0D713" w14:textId="77777777" w:rsidR="00455364" w:rsidRPr="005C2D3F" w:rsidRDefault="00455364" w:rsidP="00123956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09D0D714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09D0D715" w14:textId="77777777" w:rsidR="00455364" w:rsidRPr="005C2D3F" w:rsidRDefault="00455364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9D0D716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78" w:type="dxa"/>
          </w:tcPr>
          <w:p w14:paraId="09D0D717" w14:textId="77777777" w:rsidR="00455364" w:rsidRPr="005C2D3F" w:rsidRDefault="00455364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09D0D718" w14:textId="77777777" w:rsidR="00455364" w:rsidRPr="005C2D3F" w:rsidRDefault="00455364" w:rsidP="0012395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(239,370)</w:t>
            </w:r>
          </w:p>
        </w:tc>
        <w:tc>
          <w:tcPr>
            <w:tcW w:w="178" w:type="dxa"/>
            <w:shd w:val="clear" w:color="auto" w:fill="auto"/>
          </w:tcPr>
          <w:p w14:paraId="09D0D719" w14:textId="77777777" w:rsidR="00455364" w:rsidRPr="005C2D3F" w:rsidRDefault="00455364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09D0D71A" w14:textId="77777777" w:rsidR="00455364" w:rsidRPr="005C2D3F" w:rsidRDefault="00455364" w:rsidP="0012395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(185,799)</w:t>
            </w:r>
          </w:p>
        </w:tc>
        <w:tc>
          <w:tcPr>
            <w:tcW w:w="178" w:type="dxa"/>
            <w:shd w:val="clear" w:color="auto" w:fill="auto"/>
          </w:tcPr>
          <w:p w14:paraId="09D0D71B" w14:textId="77777777" w:rsidR="00455364" w:rsidRPr="005C2D3F" w:rsidRDefault="00455364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9D0D71C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79" w:type="dxa"/>
            <w:shd w:val="clear" w:color="auto" w:fill="auto"/>
          </w:tcPr>
          <w:p w14:paraId="09D0D71D" w14:textId="77777777" w:rsidR="00455364" w:rsidRPr="005C2D3F" w:rsidRDefault="00455364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0D71E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212,901</w:t>
            </w:r>
          </w:p>
        </w:tc>
        <w:tc>
          <w:tcPr>
            <w:tcW w:w="178" w:type="dxa"/>
          </w:tcPr>
          <w:p w14:paraId="09D0D71F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09D0D720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(156,000)</w:t>
            </w:r>
          </w:p>
        </w:tc>
        <w:tc>
          <w:tcPr>
            <w:tcW w:w="179" w:type="dxa"/>
            <w:shd w:val="clear" w:color="auto" w:fill="auto"/>
          </w:tcPr>
          <w:p w14:paraId="09D0D721" w14:textId="77777777" w:rsidR="00455364" w:rsidRPr="005C2D3F" w:rsidRDefault="00455364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9D0D722" w14:textId="77777777" w:rsidR="00455364" w:rsidRPr="005C2D3F" w:rsidRDefault="00455364" w:rsidP="00123956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6E71EE" w:rsidRPr="005C2D3F" w14:paraId="09D0D73B" w14:textId="77777777" w:rsidTr="00F7661D">
        <w:trPr>
          <w:gridAfter w:val="1"/>
          <w:wAfter w:w="6" w:type="dxa"/>
          <w:cantSplit/>
        </w:trPr>
        <w:tc>
          <w:tcPr>
            <w:tcW w:w="3598" w:type="dxa"/>
            <w:gridSpan w:val="3"/>
          </w:tcPr>
          <w:p w14:paraId="09D0D724" w14:textId="77777777" w:rsidR="006E71EE" w:rsidRPr="005C2D3F" w:rsidRDefault="006E71EE" w:rsidP="006E71EE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60" w:type="dxa"/>
          </w:tcPr>
          <w:p w14:paraId="09D0D725" w14:textId="77777777" w:rsidR="006E71EE" w:rsidRPr="005C2D3F" w:rsidRDefault="006E71EE" w:rsidP="00123956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09D0D726" w14:textId="77777777" w:rsidR="006E71EE" w:rsidRPr="005C2D3F" w:rsidRDefault="006E71EE" w:rsidP="00123956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9D0D727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dxa"/>
          </w:tcPr>
          <w:p w14:paraId="09D0D728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9D0D729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  <w:gridSpan w:val="2"/>
          </w:tcPr>
          <w:p w14:paraId="09D0D72A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09D0D72B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9D0D72C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78" w:type="dxa"/>
          </w:tcPr>
          <w:p w14:paraId="09D0D72D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9D0D72E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78" w:type="dxa"/>
          </w:tcPr>
          <w:p w14:paraId="09D0D72F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0" w14:textId="77777777" w:rsidR="006E71EE" w:rsidRPr="005C2D3F" w:rsidRDefault="006E71EE" w:rsidP="0012395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(239,370)</w:t>
            </w:r>
          </w:p>
        </w:tc>
        <w:tc>
          <w:tcPr>
            <w:tcW w:w="178" w:type="dxa"/>
            <w:shd w:val="clear" w:color="auto" w:fill="auto"/>
          </w:tcPr>
          <w:p w14:paraId="09D0D731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2" w14:textId="77777777" w:rsidR="006E71EE" w:rsidRPr="005C2D3F" w:rsidRDefault="006E71EE" w:rsidP="0012395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(185,799)</w:t>
            </w:r>
          </w:p>
        </w:tc>
        <w:tc>
          <w:tcPr>
            <w:tcW w:w="178" w:type="dxa"/>
            <w:shd w:val="clear" w:color="auto" w:fill="auto"/>
          </w:tcPr>
          <w:p w14:paraId="09D0D733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4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79" w:type="dxa"/>
            <w:shd w:val="clear" w:color="auto" w:fill="auto"/>
          </w:tcPr>
          <w:p w14:paraId="09D0D735" w14:textId="77777777" w:rsidR="006E71EE" w:rsidRPr="005C2D3F" w:rsidRDefault="006E71EE" w:rsidP="0012395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6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519,595</w:t>
            </w:r>
          </w:p>
        </w:tc>
        <w:tc>
          <w:tcPr>
            <w:tcW w:w="178" w:type="dxa"/>
          </w:tcPr>
          <w:p w14:paraId="09D0D737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8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(176,855)</w:t>
            </w:r>
          </w:p>
        </w:tc>
        <w:tc>
          <w:tcPr>
            <w:tcW w:w="179" w:type="dxa"/>
            <w:shd w:val="clear" w:color="auto" w:fill="auto"/>
          </w:tcPr>
          <w:p w14:paraId="09D0D739" w14:textId="77777777" w:rsidR="006E71EE" w:rsidRPr="005C2D3F" w:rsidRDefault="006E71EE" w:rsidP="0012395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D73A" w14:textId="77777777" w:rsidR="006E71EE" w:rsidRPr="005C2D3F" w:rsidRDefault="006E71EE" w:rsidP="00123956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09D0D73C" w14:textId="77777777" w:rsidR="00FC62F5" w:rsidRPr="005C2D3F" w:rsidRDefault="002A3ED2" w:rsidP="00BC3E9D">
      <w:pPr>
        <w:pStyle w:val="block"/>
        <w:spacing w:before="120" w:after="120" w:line="240" w:lineRule="auto"/>
        <w:ind w:left="142"/>
        <w:jc w:val="thaiDistribute"/>
        <w:rPr>
          <w:rFonts w:cs="Angsana New"/>
          <w:i/>
          <w:iCs/>
          <w:sz w:val="30"/>
          <w:szCs w:val="30"/>
          <w:lang w:bidi="th-TH"/>
        </w:rPr>
        <w:sectPr w:rsidR="00FC62F5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  <w:r w:rsidRPr="005C2D3F">
        <w:rPr>
          <w:rFonts w:cs="Angsana New" w:hint="cs"/>
          <w:sz w:val="30"/>
          <w:szCs w:val="30"/>
          <w:cs/>
          <w:lang w:bidi="th-TH"/>
        </w:rPr>
        <w:t>กลุ่ม</w:t>
      </w:r>
      <w:r w:rsidRPr="005C2D3F">
        <w:rPr>
          <w:rFonts w:cs="Angsana New"/>
          <w:sz w:val="30"/>
          <w:szCs w:val="30"/>
          <w:cs/>
          <w:lang w:bidi="th-TH"/>
        </w:rPr>
        <w:t>บริษัทไม่มีเงินลงทุน</w:t>
      </w:r>
      <w:r w:rsidRPr="005C2D3F">
        <w:rPr>
          <w:rFonts w:cs="Angsana New" w:hint="cs"/>
          <w:sz w:val="30"/>
          <w:szCs w:val="30"/>
          <w:cs/>
          <w:lang w:bidi="th-TH"/>
        </w:rPr>
        <w:t>ใน</w:t>
      </w:r>
      <w:r w:rsidRPr="005C2D3F">
        <w:rPr>
          <w:rFonts w:cs="Angsana New"/>
          <w:sz w:val="30"/>
          <w:szCs w:val="30"/>
          <w:cs/>
          <w:lang w:bidi="th-TH"/>
        </w:rPr>
        <w:t xml:space="preserve">บริษัทร่วมและการร่วมค้าซึ่งจดทะเบียนในตลาดหลักทรัพย์ ดังนั้นจึงไม่มีราคาที่เปิดเผยต่อสาธารณชน </w:t>
      </w:r>
      <w:r w:rsidRPr="005C2D3F">
        <w:rPr>
          <w:rFonts w:cs="Angsana New" w:hint="cs"/>
          <w:sz w:val="30"/>
          <w:szCs w:val="30"/>
          <w:cs/>
          <w:lang w:bidi="th-TH"/>
        </w:rPr>
        <w:t>ยกเว้นบริษัท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5C2D3F">
        <w:rPr>
          <w:rFonts w:cs="Angsana New" w:hint="cs"/>
          <w:sz w:val="30"/>
          <w:szCs w:val="30"/>
          <w:cs/>
          <w:lang w:bidi="th-TH"/>
        </w:rPr>
        <w:t>ไว้ท์กรุ๊ป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5C2D3F">
        <w:rPr>
          <w:rFonts w:cs="Angsana New" w:hint="cs"/>
          <w:sz w:val="30"/>
          <w:szCs w:val="30"/>
          <w:cs/>
          <w:lang w:bidi="th-TH"/>
        </w:rPr>
        <w:t>จำกัด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5C2D3F">
        <w:rPr>
          <w:rFonts w:cs="Angsana New" w:hint="cs"/>
          <w:sz w:val="30"/>
          <w:szCs w:val="30"/>
          <w:cs/>
          <w:lang w:bidi="th-TH"/>
        </w:rPr>
        <w:t>(มหาชน)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  <w:r w:rsidRPr="005C2D3F">
        <w:rPr>
          <w:rFonts w:cs="Angsana New" w:hint="cs"/>
          <w:sz w:val="30"/>
          <w:szCs w:val="30"/>
          <w:cs/>
          <w:lang w:bidi="th-TH"/>
        </w:rPr>
        <w:t>ซึ่งเป็นบริษัทจดทะเบียนในตลาดหลักทรัพย์แห่งประเทศไทย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 w:hint="cs"/>
          <w:sz w:val="30"/>
          <w:szCs w:val="30"/>
          <w:cs/>
          <w:lang w:bidi="th-TH"/>
        </w:rPr>
        <w:t>มูลค่ายุติธรรมของเงินลงทุนในบริษัท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ไว้ท์กรุ๊ป จำกัด (มหาชน) ณ วันที่ </w:t>
      </w:r>
      <w:r w:rsidR="00CB4874" w:rsidRPr="005C2D3F">
        <w:rPr>
          <w:rFonts w:cs="Angsana New"/>
          <w:sz w:val="30"/>
          <w:szCs w:val="30"/>
          <w:lang w:bidi="th-TH"/>
        </w:rPr>
        <w:t xml:space="preserve">31 </w:t>
      </w:r>
      <w:r w:rsidR="00CB4874" w:rsidRPr="005C2D3F">
        <w:rPr>
          <w:rFonts w:cs="Angsana New" w:hint="cs"/>
          <w:sz w:val="30"/>
          <w:szCs w:val="30"/>
          <w:cs/>
          <w:lang w:bidi="th-TH"/>
        </w:rPr>
        <w:t>ธันวาคม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 </w:t>
      </w:r>
      <w:r w:rsidR="003C40B7" w:rsidRPr="005C2D3F">
        <w:rPr>
          <w:rFonts w:cs="Angsana New"/>
          <w:sz w:val="30"/>
          <w:szCs w:val="30"/>
          <w:lang w:bidi="th-TH"/>
        </w:rPr>
        <w:t>2560</w:t>
      </w:r>
      <w:r w:rsidRPr="005C2D3F">
        <w:rPr>
          <w:rFonts w:cs="Angsana New" w:hint="cs"/>
          <w:sz w:val="30"/>
          <w:szCs w:val="30"/>
          <w:cs/>
          <w:lang w:bidi="th-TH"/>
        </w:rPr>
        <w:t xml:space="preserve"> คือ</w:t>
      </w:r>
      <w:r w:rsidR="007E540A" w:rsidRPr="005C2D3F">
        <w:rPr>
          <w:rFonts w:cs="Angsana New"/>
          <w:sz w:val="30"/>
          <w:szCs w:val="30"/>
          <w:lang w:bidi="th-TH"/>
        </w:rPr>
        <w:t xml:space="preserve"> </w:t>
      </w:r>
      <w:r w:rsidR="005F4009" w:rsidRPr="005C2D3F">
        <w:rPr>
          <w:rFonts w:cs="Angsana New"/>
          <w:sz w:val="30"/>
          <w:szCs w:val="30"/>
          <w:lang w:bidi="th-TH"/>
        </w:rPr>
        <w:t xml:space="preserve">621.5 </w:t>
      </w:r>
      <w:r w:rsidRPr="005C2D3F">
        <w:rPr>
          <w:rFonts w:cs="Angsana New" w:hint="cs"/>
          <w:sz w:val="30"/>
          <w:szCs w:val="30"/>
          <w:cs/>
          <w:lang w:bidi="th-TH"/>
        </w:rPr>
        <w:t>ล้านบาท</w:t>
      </w:r>
      <w:r w:rsidR="00BC3E9D" w:rsidRPr="005C2D3F">
        <w:rPr>
          <w:rFonts w:cs="Angsana New"/>
          <w:sz w:val="30"/>
          <w:szCs w:val="30"/>
          <w:lang w:bidi="th-TH"/>
        </w:rPr>
        <w:t xml:space="preserve"> </w:t>
      </w:r>
      <w:r w:rsidR="00BC3E9D" w:rsidRPr="005C2D3F">
        <w:rPr>
          <w:rFonts w:cs="Angsana New" w:hint="cs"/>
          <w:i/>
          <w:iCs/>
          <w:sz w:val="30"/>
          <w:szCs w:val="30"/>
          <w:cs/>
          <w:lang w:bidi="th-TH"/>
        </w:rPr>
        <w:t>(</w:t>
      </w:r>
      <w:r w:rsidR="003C40B7" w:rsidRPr="005C2D3F">
        <w:rPr>
          <w:rFonts w:cs="Angsana New"/>
          <w:i/>
          <w:iCs/>
          <w:sz w:val="30"/>
          <w:szCs w:val="30"/>
          <w:lang w:bidi="th-TH"/>
        </w:rPr>
        <w:t>2559</w:t>
      </w:r>
      <w:r w:rsidR="00BC3E9D" w:rsidRPr="005C2D3F">
        <w:rPr>
          <w:rFonts w:cs="Angsana New"/>
          <w:i/>
          <w:iCs/>
          <w:sz w:val="30"/>
          <w:szCs w:val="30"/>
          <w:lang w:bidi="th-TH"/>
        </w:rPr>
        <w:t xml:space="preserve">: </w:t>
      </w:r>
      <w:r w:rsidR="003C40B7" w:rsidRPr="005C2D3F">
        <w:rPr>
          <w:rFonts w:cs="Angsana New"/>
          <w:i/>
          <w:iCs/>
          <w:sz w:val="30"/>
          <w:szCs w:val="30"/>
          <w:lang w:bidi="th-TH"/>
        </w:rPr>
        <w:t>604.8</w:t>
      </w:r>
      <w:r w:rsidR="00BC3E9D" w:rsidRPr="005C2D3F">
        <w:rPr>
          <w:rFonts w:cs="Angsana New"/>
          <w:i/>
          <w:iCs/>
          <w:sz w:val="30"/>
          <w:szCs w:val="30"/>
          <w:lang w:bidi="th-TH"/>
        </w:rPr>
        <w:t xml:space="preserve"> </w:t>
      </w:r>
      <w:r w:rsidR="00BC3E9D" w:rsidRPr="005C2D3F">
        <w:rPr>
          <w:rFonts w:cs="Angsana New" w:hint="cs"/>
          <w:i/>
          <w:iCs/>
          <w:sz w:val="30"/>
          <w:szCs w:val="30"/>
          <w:cs/>
          <w:lang w:bidi="th-TH"/>
        </w:rPr>
        <w:t>ล้านบาท)</w:t>
      </w:r>
    </w:p>
    <w:p w14:paraId="09D0D73D" w14:textId="77777777" w:rsidR="00FC62F5" w:rsidRPr="005C2D3F" w:rsidRDefault="00FC62F5" w:rsidP="00FC62F5">
      <w:pPr>
        <w:spacing w:line="240" w:lineRule="auto"/>
        <w:ind w:left="540" w:right="-25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lastRenderedPageBreak/>
        <w:t>การ</w:t>
      </w:r>
      <w:r w:rsidRPr="005C2D3F">
        <w:rPr>
          <w:i/>
          <w:iCs/>
          <w:sz w:val="30"/>
          <w:szCs w:val="30"/>
          <w:cs/>
        </w:rPr>
        <w:t>จำหน่ายเงินลงทุนในการร่วมค้า</w:t>
      </w:r>
    </w:p>
    <w:p w14:paraId="09D0D73E" w14:textId="77777777" w:rsidR="00FC62F5" w:rsidRPr="005C2D3F" w:rsidRDefault="00FC62F5" w:rsidP="00FC62F5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09D0D73F" w14:textId="77777777" w:rsidR="00FC62F5" w:rsidRPr="005C2D3F" w:rsidRDefault="00551008" w:rsidP="00FC62F5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5C2D3F">
        <w:rPr>
          <w:spacing w:val="-2"/>
          <w:sz w:val="30"/>
          <w:szCs w:val="30"/>
          <w:cs/>
        </w:rPr>
        <w:t xml:space="preserve">เมื่อวันที่ </w:t>
      </w:r>
      <w:r w:rsidRPr="005C2D3F">
        <w:rPr>
          <w:spacing w:val="-2"/>
          <w:sz w:val="30"/>
          <w:szCs w:val="30"/>
        </w:rPr>
        <w:t xml:space="preserve">1 </w:t>
      </w:r>
      <w:r w:rsidRPr="005C2D3F">
        <w:rPr>
          <w:spacing w:val="-2"/>
          <w:sz w:val="30"/>
          <w:szCs w:val="30"/>
          <w:cs/>
        </w:rPr>
        <w:t xml:space="preserve">มกราคม </w:t>
      </w:r>
      <w:r w:rsidRPr="005C2D3F">
        <w:rPr>
          <w:spacing w:val="-2"/>
          <w:sz w:val="30"/>
          <w:szCs w:val="30"/>
        </w:rPr>
        <w:t xml:space="preserve">2560 </w:t>
      </w:r>
      <w:r w:rsidRPr="005C2D3F">
        <w:rPr>
          <w:spacing w:val="-2"/>
          <w:sz w:val="30"/>
          <w:szCs w:val="30"/>
          <w:cs/>
        </w:rPr>
        <w:t xml:space="preserve">บริษัท ฟิวเจอร์ มาร์เก็ตติ้ง คอมมิวนิเคชั่นส์ กรุ๊ป จำกัด ได้ขายหุ้นร้อยละ </w:t>
      </w:r>
      <w:r w:rsidRPr="005C2D3F">
        <w:rPr>
          <w:spacing w:val="-2"/>
          <w:sz w:val="30"/>
          <w:szCs w:val="30"/>
        </w:rPr>
        <w:t xml:space="preserve">3.33 </w:t>
      </w:r>
      <w:r w:rsidRPr="005C2D3F">
        <w:rPr>
          <w:spacing w:val="-2"/>
          <w:sz w:val="30"/>
          <w:szCs w:val="30"/>
          <w:cs/>
        </w:rPr>
        <w:t>ของทุนที่ออก</w:t>
      </w:r>
      <w:r w:rsidRPr="005C2D3F">
        <w:rPr>
          <w:sz w:val="30"/>
          <w:szCs w:val="30"/>
          <w:cs/>
        </w:rPr>
        <w:t xml:space="preserve">และชำระแล้วของบริษัท มีเดีย อินเทลลิเจ้นซ์ จำกัด ซึ่งเป็นการร่วมค้าของกลุ่มบริษัทออกไป เป็นจำนวนเงิน </w:t>
      </w:r>
      <w:r w:rsidRPr="005C2D3F">
        <w:rPr>
          <w:sz w:val="30"/>
          <w:szCs w:val="30"/>
        </w:rPr>
        <w:br/>
        <w:t xml:space="preserve">33.3 </w:t>
      </w:r>
      <w:r w:rsidRPr="005C2D3F">
        <w:rPr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Pr="005C2D3F">
        <w:rPr>
          <w:sz w:val="30"/>
          <w:szCs w:val="30"/>
        </w:rPr>
        <w:t xml:space="preserve">18.0 </w:t>
      </w:r>
      <w:r w:rsidRPr="005C2D3F">
        <w:rPr>
          <w:sz w:val="30"/>
          <w:szCs w:val="30"/>
          <w:cs/>
        </w:rPr>
        <w:t>ล้านบาท ในงบกำไรขาดทุนของงบการเงินรวมสำหรับ</w:t>
      </w:r>
      <w:r w:rsidR="00003B8A" w:rsidRPr="005C2D3F">
        <w:rPr>
          <w:sz w:val="30"/>
          <w:szCs w:val="30"/>
          <w:cs/>
        </w:rPr>
        <w:t>ปี</w:t>
      </w:r>
      <w:r w:rsidRPr="005C2D3F">
        <w:rPr>
          <w:sz w:val="30"/>
          <w:szCs w:val="30"/>
          <w:cs/>
        </w:rPr>
        <w:t xml:space="preserve">สิ้นสุดวันที่ </w:t>
      </w:r>
      <w:r w:rsidRPr="005C2D3F">
        <w:rPr>
          <w:sz w:val="30"/>
          <w:szCs w:val="30"/>
        </w:rPr>
        <w:t>3</w:t>
      </w:r>
      <w:r w:rsidR="00003B8A" w:rsidRPr="005C2D3F">
        <w:rPr>
          <w:sz w:val="30"/>
          <w:szCs w:val="30"/>
        </w:rPr>
        <w:t>1</w:t>
      </w:r>
      <w:r w:rsidRPr="005C2D3F">
        <w:rPr>
          <w:sz w:val="30"/>
          <w:szCs w:val="30"/>
        </w:rPr>
        <w:t xml:space="preserve"> </w:t>
      </w:r>
      <w:r w:rsidR="00003B8A" w:rsidRPr="005C2D3F">
        <w:rPr>
          <w:sz w:val="30"/>
          <w:szCs w:val="30"/>
          <w:cs/>
        </w:rPr>
        <w:t>ธันวาคม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</w:rPr>
        <w:t>2560</w:t>
      </w:r>
    </w:p>
    <w:p w14:paraId="09D0D740" w14:textId="77777777" w:rsidR="00551008" w:rsidRPr="005C2D3F" w:rsidRDefault="00551008" w:rsidP="00FC62F5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09D0D741" w14:textId="77777777" w:rsidR="00551008" w:rsidRPr="005C2D3F" w:rsidRDefault="00551008" w:rsidP="00551008">
      <w:pPr>
        <w:ind w:left="540" w:right="-25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เมื่อวันที่</w:t>
      </w:r>
      <w:r w:rsidRPr="005C2D3F">
        <w:rPr>
          <w:sz w:val="30"/>
          <w:szCs w:val="30"/>
        </w:rPr>
        <w:t> 8 </w:t>
      </w:r>
      <w:r w:rsidRPr="005C2D3F">
        <w:rPr>
          <w:sz w:val="30"/>
          <w:szCs w:val="30"/>
          <w:cs/>
        </w:rPr>
        <w:t>มีนาคม</w:t>
      </w:r>
      <w:r w:rsidRPr="005C2D3F">
        <w:rPr>
          <w:sz w:val="30"/>
          <w:szCs w:val="30"/>
        </w:rPr>
        <w:t> 2559 </w:t>
      </w:r>
      <w:r w:rsidRPr="005C2D3F">
        <w:rPr>
          <w:sz w:val="30"/>
          <w:szCs w:val="30"/>
          <w:cs/>
        </w:rPr>
        <w:t>บริษัท</w:t>
      </w:r>
      <w:r w:rsidRPr="005C2D3F">
        <w:rPr>
          <w:sz w:val="30"/>
          <w:szCs w:val="30"/>
        </w:rPr>
        <w:t> </w:t>
      </w:r>
      <w:r w:rsidRPr="005C2D3F">
        <w:rPr>
          <w:sz w:val="30"/>
          <w:szCs w:val="30"/>
          <w:cs/>
        </w:rPr>
        <w:t>โอสถสภา จำกัด</w:t>
      </w:r>
      <w:r w:rsidRPr="005C2D3F">
        <w:rPr>
          <w:sz w:val="30"/>
          <w:szCs w:val="30"/>
        </w:rPr>
        <w:t> Kagome Co., Ltd </w:t>
      </w:r>
      <w:r w:rsidRPr="005C2D3F">
        <w:rPr>
          <w:sz w:val="30"/>
          <w:szCs w:val="30"/>
          <w:cs/>
        </w:rPr>
        <w:t>และ</w:t>
      </w:r>
      <w:r w:rsidRPr="005C2D3F">
        <w:rPr>
          <w:sz w:val="30"/>
          <w:szCs w:val="30"/>
        </w:rPr>
        <w:t> Itochu Corporation </w:t>
      </w:r>
      <w:r w:rsidRPr="005C2D3F">
        <w:rPr>
          <w:sz w:val="30"/>
          <w:szCs w:val="30"/>
          <w:cs/>
        </w:rPr>
        <w:t>ได้ตกลงร่วมกันในการยกเลิกสัญญาร่วมค้าของ บริษัท โอสถสภา คาโกเมะ จำกัด</w:t>
      </w:r>
      <w:r w:rsidRPr="005C2D3F">
        <w:rPr>
          <w:sz w:val="30"/>
          <w:szCs w:val="30"/>
        </w:rPr>
        <w:t> </w:t>
      </w:r>
      <w:r w:rsidRPr="005C2D3F">
        <w:rPr>
          <w:sz w:val="30"/>
          <w:szCs w:val="30"/>
          <w:cs/>
        </w:rPr>
        <w:t xml:space="preserve">และยุติการดำเนินงานของบริษัท โอสถสภา คาโกเมะ จำกัด ภายในเดือนมิถุนายน </w:t>
      </w:r>
      <w:r w:rsidRPr="005C2D3F">
        <w:rPr>
          <w:sz w:val="30"/>
          <w:szCs w:val="30"/>
        </w:rPr>
        <w:t xml:space="preserve">2559 </w:t>
      </w:r>
      <w:r w:rsidRPr="005C2D3F">
        <w:rPr>
          <w:sz w:val="30"/>
          <w:szCs w:val="30"/>
          <w:cs/>
        </w:rPr>
        <w:t xml:space="preserve">อย่างไรก็ตามเมื่อวันที่ </w:t>
      </w:r>
      <w:r w:rsidRPr="005C2D3F">
        <w:rPr>
          <w:sz w:val="30"/>
          <w:szCs w:val="30"/>
        </w:rPr>
        <w:t xml:space="preserve">29 </w:t>
      </w:r>
      <w:r w:rsidRPr="005C2D3F">
        <w:rPr>
          <w:sz w:val="30"/>
          <w:szCs w:val="30"/>
          <w:cs/>
        </w:rPr>
        <w:t xml:space="preserve">เมษายน </w:t>
      </w:r>
      <w:r w:rsidRPr="005C2D3F">
        <w:rPr>
          <w:sz w:val="30"/>
          <w:szCs w:val="30"/>
        </w:rPr>
        <w:t>2559</w:t>
      </w:r>
      <w:r w:rsidRPr="005C2D3F">
        <w:rPr>
          <w:sz w:val="30"/>
          <w:szCs w:val="30"/>
          <w:cs/>
        </w:rPr>
        <w:t xml:space="preserve"> บริษัท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โอสถสภา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จำกัด ได้ขายเงินลงทุนในบริษัทโอสถสภา คาโกเมะ จำกัด ให้แก่ </w:t>
      </w:r>
      <w:r w:rsidRPr="005C2D3F">
        <w:rPr>
          <w:sz w:val="30"/>
          <w:szCs w:val="30"/>
        </w:rPr>
        <w:t>Kagome Co., Ltd </w:t>
      </w:r>
      <w:r w:rsidRPr="005C2D3F">
        <w:rPr>
          <w:sz w:val="30"/>
          <w:szCs w:val="30"/>
          <w:cs/>
        </w:rPr>
        <w:t xml:space="preserve">เป็นจำนวนเงิน </w:t>
      </w:r>
      <w:r w:rsidRPr="005C2D3F">
        <w:rPr>
          <w:sz w:val="30"/>
          <w:szCs w:val="30"/>
        </w:rPr>
        <w:t xml:space="preserve">35.8 </w:t>
      </w:r>
      <w:r w:rsidRPr="005C2D3F">
        <w:rPr>
          <w:sz w:val="30"/>
          <w:szCs w:val="30"/>
          <w:cs/>
        </w:rPr>
        <w:t>ล้านบาท</w:t>
      </w:r>
    </w:p>
    <w:p w14:paraId="09D0D742" w14:textId="77777777" w:rsidR="00FC62F5" w:rsidRPr="005C2D3F" w:rsidRDefault="00FC62F5" w:rsidP="00FC62F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</w:p>
    <w:p w14:paraId="09D0D743" w14:textId="77777777" w:rsidR="00EF09E8" w:rsidRPr="005C2D3F" w:rsidRDefault="00EF09E8" w:rsidP="00EF09E8">
      <w:pPr>
        <w:ind w:left="540" w:right="-23"/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การเปลี่ยนแปลงสถานะจากบริษัทย่อยเป็นบริษัทร่วม</w:t>
      </w:r>
    </w:p>
    <w:p w14:paraId="09D0D744" w14:textId="77777777" w:rsidR="00FC62F5" w:rsidRPr="005C2D3F" w:rsidRDefault="00FC62F5" w:rsidP="00FC62F5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30"/>
          <w:szCs w:val="30"/>
          <w:lang w:bidi="th-TH"/>
        </w:rPr>
      </w:pPr>
    </w:p>
    <w:p w14:paraId="09D0D745" w14:textId="77777777" w:rsidR="00EF09E8" w:rsidRPr="005C2D3F" w:rsidRDefault="00EF09E8" w:rsidP="00EF09E8">
      <w:pPr>
        <w:ind w:left="540" w:right="-2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spacing w:val="-4"/>
          <w:sz w:val="30"/>
          <w:szCs w:val="30"/>
          <w:cs/>
        </w:rPr>
        <w:t>ในไตรมาส</w:t>
      </w:r>
      <w:r w:rsidRPr="005C2D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 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5C2D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ของปี </w:t>
      </w:r>
      <w:r w:rsidRPr="005C2D3F">
        <w:rPr>
          <w:rFonts w:asciiTheme="majorBidi" w:hAnsiTheme="majorBidi" w:cstheme="majorBidi"/>
          <w:spacing w:val="-4"/>
          <w:sz w:val="30"/>
          <w:szCs w:val="30"/>
        </w:rPr>
        <w:t>2559</w:t>
      </w:r>
      <w:r w:rsidRPr="005C2D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บริษัทได้สูญเสียการควบคุมในบริษัท ไว้ท์กรุ๊ป จำกัด (มหาชน) เนื่องจากสูญเสียอำนาจและความสามารถในการสั่งการกิจกรรมที่เกี่ยวข้องในบริษัทดังกล่าว ดังนั้นบริษัท ไว้ท์กรุ๊ป จำกัด (มหาชน) จึงได้เปลี่ยนแปลงสถานะจากบริษัทย่อยเป็นบริษัทร่วม</w:t>
      </w:r>
      <w:r w:rsidR="00C45839" w:rsidRPr="005C2D3F">
        <w:rPr>
          <w:rFonts w:asciiTheme="majorBidi" w:hAnsiTheme="majorBidi" w:cstheme="majorBidi" w:hint="cs"/>
          <w:sz w:val="30"/>
          <w:szCs w:val="30"/>
          <w:cs/>
        </w:rPr>
        <w:t xml:space="preserve"> (ดูหมายเหตุ </w:t>
      </w:r>
      <w:r w:rsidR="00C45839" w:rsidRPr="005C2D3F">
        <w:rPr>
          <w:rFonts w:asciiTheme="majorBidi" w:hAnsiTheme="majorBidi" w:cstheme="majorBidi"/>
          <w:sz w:val="30"/>
          <w:szCs w:val="30"/>
        </w:rPr>
        <w:t>4</w:t>
      </w:r>
      <w:r w:rsidR="00C45839" w:rsidRPr="005C2D3F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9D0D746" w14:textId="77777777" w:rsidR="00EF09E8" w:rsidRPr="005C2D3F" w:rsidRDefault="00EF09E8" w:rsidP="00FC62F5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30"/>
          <w:szCs w:val="30"/>
          <w:cs/>
          <w:lang w:bidi="th-TH"/>
        </w:rPr>
        <w:sectPr w:rsidR="00EF09E8" w:rsidRPr="005C2D3F" w:rsidSect="00FC62F5">
          <w:pgSz w:w="11909" w:h="16834" w:code="9"/>
          <w:pgMar w:top="1174" w:right="929" w:bottom="1170" w:left="1152" w:header="720" w:footer="720" w:gutter="0"/>
          <w:paperSrc w:first="15" w:other="15"/>
          <w:cols w:space="737"/>
          <w:docGrid w:linePitch="326"/>
        </w:sectPr>
      </w:pPr>
    </w:p>
    <w:p w14:paraId="09D0D747" w14:textId="77777777" w:rsidR="00BC3E9D" w:rsidRPr="005C2D3F" w:rsidRDefault="00BC3E9D" w:rsidP="00FC62F5">
      <w:pPr>
        <w:pStyle w:val="block"/>
        <w:spacing w:after="0" w:line="240" w:lineRule="auto"/>
        <w:ind w:left="0"/>
        <w:jc w:val="both"/>
        <w:rPr>
          <w:rFonts w:cs="Angsana New"/>
          <w:i/>
          <w:iCs/>
          <w:color w:val="0000FF"/>
          <w:sz w:val="30"/>
          <w:szCs w:val="30"/>
          <w:cs/>
          <w:lang w:bidi="th-TH"/>
        </w:rPr>
      </w:pPr>
      <w:r w:rsidRPr="005C2D3F">
        <w:rPr>
          <w:rFonts w:cs="Angsana New"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บริษัทร่วมและการร่วมค้า</w:t>
      </w:r>
    </w:p>
    <w:p w14:paraId="09D0D748" w14:textId="77777777" w:rsidR="00BC3E9D" w:rsidRPr="005C2D3F" w:rsidRDefault="00BC3E9D" w:rsidP="00BC3E9D">
      <w:pPr>
        <w:pStyle w:val="block"/>
        <w:spacing w:after="0" w:line="240" w:lineRule="auto"/>
        <w:ind w:left="720"/>
        <w:jc w:val="thaiDistribute"/>
        <w:rPr>
          <w:rFonts w:cs="Angsana New"/>
          <w:sz w:val="10"/>
          <w:szCs w:val="10"/>
          <w:lang w:bidi="th-TH"/>
        </w:rPr>
      </w:pPr>
    </w:p>
    <w:p w14:paraId="09D0D749" w14:textId="77777777" w:rsidR="0088370A" w:rsidRPr="005C2D3F" w:rsidRDefault="00BC3E9D" w:rsidP="00442DCA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5C2D3F">
        <w:rPr>
          <w:rFonts w:cs="Angsana New" w:hint="cs"/>
          <w:sz w:val="30"/>
          <w:szCs w:val="30"/>
          <w:cs/>
          <w:lang w:bidi="th-TH"/>
        </w:rPr>
        <w:t>กลุ่ม</w:t>
      </w:r>
      <w:r w:rsidR="00EF09E8" w:rsidRPr="005C2D3F">
        <w:rPr>
          <w:rFonts w:cs="Angsana New" w:hint="cs"/>
          <w:sz w:val="30"/>
          <w:szCs w:val="30"/>
          <w:cs/>
          <w:lang w:bidi="th-TH"/>
        </w:rPr>
        <w:t>บริษัท</w:t>
      </w:r>
      <w:r w:rsidRPr="005C2D3F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9D0D74A" w14:textId="77777777" w:rsidR="00BC3E9D" w:rsidRPr="005C2D3F" w:rsidRDefault="00BC3E9D" w:rsidP="00BC3E9D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4988" w:type="pct"/>
        <w:tblInd w:w="-54" w:type="dxa"/>
        <w:tblLayout w:type="fixed"/>
        <w:tblLook w:val="04A0" w:firstRow="1" w:lastRow="0" w:firstColumn="1" w:lastColumn="0" w:noHBand="0" w:noVBand="1"/>
      </w:tblPr>
      <w:tblGrid>
        <w:gridCol w:w="167"/>
        <w:gridCol w:w="1835"/>
        <w:gridCol w:w="752"/>
        <w:gridCol w:w="266"/>
        <w:gridCol w:w="454"/>
        <w:gridCol w:w="269"/>
        <w:gridCol w:w="249"/>
        <w:gridCol w:w="471"/>
        <w:gridCol w:w="272"/>
        <w:gridCol w:w="266"/>
        <w:gridCol w:w="460"/>
        <w:gridCol w:w="269"/>
        <w:gridCol w:w="93"/>
        <w:gridCol w:w="272"/>
        <w:gridCol w:w="448"/>
        <w:gridCol w:w="266"/>
        <w:gridCol w:w="95"/>
        <w:gridCol w:w="272"/>
        <w:gridCol w:w="442"/>
        <w:gridCol w:w="269"/>
        <w:gridCol w:w="17"/>
        <w:gridCol w:w="266"/>
        <w:gridCol w:w="529"/>
        <w:gridCol w:w="266"/>
        <w:gridCol w:w="23"/>
        <w:gridCol w:w="272"/>
        <w:gridCol w:w="425"/>
        <w:gridCol w:w="269"/>
        <w:gridCol w:w="124"/>
        <w:gridCol w:w="272"/>
        <w:gridCol w:w="413"/>
        <w:gridCol w:w="269"/>
        <w:gridCol w:w="127"/>
        <w:gridCol w:w="263"/>
        <w:gridCol w:w="243"/>
        <w:gridCol w:w="269"/>
        <w:gridCol w:w="338"/>
        <w:gridCol w:w="266"/>
        <w:gridCol w:w="127"/>
        <w:gridCol w:w="269"/>
        <w:gridCol w:w="367"/>
        <w:gridCol w:w="292"/>
        <w:gridCol w:w="272"/>
        <w:gridCol w:w="590"/>
      </w:tblGrid>
      <w:tr w:rsidR="000B6145" w:rsidRPr="005C2D3F" w14:paraId="09D0D757" w14:textId="77777777" w:rsidTr="00EC65D0">
        <w:tc>
          <w:tcPr>
            <w:tcW w:w="693" w:type="pct"/>
            <w:gridSpan w:val="2"/>
          </w:tcPr>
          <w:p w14:paraId="09D0D74B" w14:textId="77777777" w:rsidR="00C82F5E" w:rsidRPr="005C2D3F" w:rsidRDefault="00C82F5E" w:rsidP="0039501A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02" w:type="pct"/>
            <w:gridSpan w:val="4"/>
          </w:tcPr>
          <w:p w14:paraId="09D0D74C" w14:textId="77777777" w:rsidR="00C82F5E" w:rsidRPr="005C2D3F" w:rsidRDefault="00C82F5E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บริษัท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ไว้ท์กรุ๊ป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จำกัด (มหาชน)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**</w:t>
            </w:r>
          </w:p>
        </w:tc>
        <w:tc>
          <w:tcPr>
            <w:tcW w:w="86" w:type="pct"/>
          </w:tcPr>
          <w:p w14:paraId="09D0D74D" w14:textId="77777777" w:rsidR="00C82F5E" w:rsidRPr="005C2D3F" w:rsidRDefault="00C82F5E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</w:p>
        </w:tc>
        <w:tc>
          <w:tcPr>
            <w:tcW w:w="633" w:type="pct"/>
            <w:gridSpan w:val="6"/>
            <w:vAlign w:val="bottom"/>
          </w:tcPr>
          <w:p w14:paraId="09D0D74E" w14:textId="77777777" w:rsidR="00C82F5E" w:rsidRPr="005C2D3F" w:rsidRDefault="00C82F5E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คาลพิส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โอสถสภา จำกัด</w:t>
            </w:r>
          </w:p>
        </w:tc>
        <w:tc>
          <w:tcPr>
            <w:tcW w:w="94" w:type="pct"/>
          </w:tcPr>
          <w:p w14:paraId="09D0D74F" w14:textId="77777777" w:rsidR="00C82F5E" w:rsidRPr="005C2D3F" w:rsidRDefault="00C82F5E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</w:p>
        </w:tc>
        <w:tc>
          <w:tcPr>
            <w:tcW w:w="626" w:type="pct"/>
            <w:gridSpan w:val="7"/>
            <w:vAlign w:val="bottom"/>
          </w:tcPr>
          <w:p w14:paraId="09D0D750" w14:textId="77777777" w:rsidR="00C82F5E" w:rsidRPr="005C2D3F" w:rsidRDefault="00C82F5E" w:rsidP="0039501A">
            <w:pPr>
              <w:pStyle w:val="acctfourfigures"/>
              <w:tabs>
                <w:tab w:val="left" w:pos="141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 xml:space="preserve"> ฮาคูโฮโด (กรุงเทพ) จำกัด</w:t>
            </w:r>
          </w:p>
        </w:tc>
        <w:tc>
          <w:tcPr>
            <w:tcW w:w="92" w:type="pct"/>
            <w:vAlign w:val="bottom"/>
          </w:tcPr>
          <w:p w14:paraId="09D0D751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gridSpan w:val="7"/>
            <w:vAlign w:val="bottom"/>
          </w:tcPr>
          <w:p w14:paraId="09D0D752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left="-140" w:right="-1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โอสถสภา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ไทโช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ฟาร์มาซูติคอล จำกัด</w:t>
            </w:r>
          </w:p>
        </w:tc>
        <w:tc>
          <w:tcPr>
            <w:tcW w:w="94" w:type="pct"/>
            <w:vAlign w:val="bottom"/>
          </w:tcPr>
          <w:p w14:paraId="09D0D753" w14:textId="77777777" w:rsidR="00C82F5E" w:rsidRPr="005C2D3F" w:rsidRDefault="00C82F5E" w:rsidP="0039501A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5" w:type="pct"/>
            <w:gridSpan w:val="7"/>
          </w:tcPr>
          <w:p w14:paraId="09D0D754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left="-110"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 xml:space="preserve"> เดลฟิส ฮาคูโฮโด 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(ประเทศไทย)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 xml:space="preserve"> จำกัด</w:t>
            </w:r>
          </w:p>
        </w:tc>
        <w:tc>
          <w:tcPr>
            <w:tcW w:w="92" w:type="pct"/>
            <w:vAlign w:val="bottom"/>
          </w:tcPr>
          <w:p w14:paraId="09D0D755" w14:textId="77777777" w:rsidR="00C82F5E" w:rsidRPr="005C2D3F" w:rsidRDefault="00C82F5E" w:rsidP="0039501A">
            <w:pPr>
              <w:pStyle w:val="acctfourfigures"/>
              <w:tabs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gridSpan w:val="6"/>
          </w:tcPr>
          <w:p w14:paraId="09D0D756" w14:textId="77777777" w:rsidR="00C82F5E" w:rsidRPr="005C2D3F" w:rsidRDefault="00C82F5E" w:rsidP="0039501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มีเดีย อินเทล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ลิเจ้นซ์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จำกัด</w:t>
            </w:r>
          </w:p>
        </w:tc>
      </w:tr>
      <w:tr w:rsidR="00EC65D0" w:rsidRPr="005C2D3F" w14:paraId="09D0D770" w14:textId="77777777" w:rsidTr="00EC65D0">
        <w:trPr>
          <w:trHeight w:val="316"/>
        </w:trPr>
        <w:tc>
          <w:tcPr>
            <w:tcW w:w="693" w:type="pct"/>
            <w:gridSpan w:val="2"/>
          </w:tcPr>
          <w:p w14:paraId="09D0D758" w14:textId="77777777" w:rsidR="00C82F5E" w:rsidRPr="005C2D3F" w:rsidRDefault="00C82F5E" w:rsidP="0039501A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59" w:type="pct"/>
          </w:tcPr>
          <w:p w14:paraId="09D0D75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2" w:type="pct"/>
          </w:tcPr>
          <w:p w14:paraId="09D0D75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</w:tcPr>
          <w:p w14:paraId="09D0D75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86" w:type="pct"/>
          </w:tcPr>
          <w:p w14:paraId="09D0D75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</w:tcPr>
          <w:p w14:paraId="09D0D75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2" w:type="pct"/>
          </w:tcPr>
          <w:p w14:paraId="09D0D75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</w:tcPr>
          <w:p w14:paraId="09D0D75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4" w:type="pct"/>
          </w:tcPr>
          <w:p w14:paraId="09D0D76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76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4" w:type="pct"/>
          </w:tcPr>
          <w:p w14:paraId="09D0D76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</w:tcPr>
          <w:p w14:paraId="09D0D76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2" w:type="pct"/>
          </w:tcPr>
          <w:p w14:paraId="09D0D76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</w:tcPr>
          <w:p w14:paraId="09D0D76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4" w:type="pct"/>
          </w:tcPr>
          <w:p w14:paraId="09D0D76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</w:tcPr>
          <w:p w14:paraId="09D0D76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4" w:type="pct"/>
          </w:tcPr>
          <w:p w14:paraId="09D0D76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76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1" w:type="pct"/>
          </w:tcPr>
          <w:p w14:paraId="09D0D76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</w:tcPr>
          <w:p w14:paraId="09D0D76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2" w:type="pct"/>
          </w:tcPr>
          <w:p w14:paraId="09D0D76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</w:tcPr>
          <w:p w14:paraId="09D0D76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9" w:type="pct"/>
          </w:tcPr>
          <w:p w14:paraId="09D0D76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14:paraId="09D0D76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F22E32" w:rsidRPr="005C2D3F" w14:paraId="09D0D777" w14:textId="77777777" w:rsidTr="00EC65D0">
        <w:tc>
          <w:tcPr>
            <w:tcW w:w="693" w:type="pct"/>
            <w:gridSpan w:val="2"/>
          </w:tcPr>
          <w:p w14:paraId="09D0D771" w14:textId="77777777" w:rsidR="00C82F5E" w:rsidRPr="005C2D3F" w:rsidRDefault="00C82F5E" w:rsidP="0039501A">
            <w:pPr>
              <w:pStyle w:val="block"/>
              <w:spacing w:after="0" w:line="240" w:lineRule="auto"/>
              <w:ind w:left="54" w:right="-115" w:hanging="112"/>
              <w:rPr>
                <w:rFonts w:asciiTheme="majorBidi" w:hAnsiTheme="majorBidi" w:cstheme="majorBid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59" w:type="pct"/>
          </w:tcPr>
          <w:p w14:paraId="09D0D772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</w:pPr>
          </w:p>
        </w:tc>
        <w:tc>
          <w:tcPr>
            <w:tcW w:w="92" w:type="pct"/>
          </w:tcPr>
          <w:p w14:paraId="09D0D773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</w:pPr>
          </w:p>
        </w:tc>
        <w:tc>
          <w:tcPr>
            <w:tcW w:w="250" w:type="pct"/>
            <w:gridSpan w:val="2"/>
          </w:tcPr>
          <w:p w14:paraId="09D0D774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</w:pPr>
          </w:p>
        </w:tc>
        <w:tc>
          <w:tcPr>
            <w:tcW w:w="86" w:type="pct"/>
          </w:tcPr>
          <w:p w14:paraId="09D0D775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</w:pPr>
          </w:p>
        </w:tc>
        <w:tc>
          <w:tcPr>
            <w:tcW w:w="3618" w:type="pct"/>
            <w:gridSpan w:val="37"/>
          </w:tcPr>
          <w:p w14:paraId="09D0D776" w14:textId="77777777" w:rsidR="00C82F5E" w:rsidRPr="005C2D3F" w:rsidRDefault="00C82F5E" w:rsidP="0039501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  <w:t>(พันบาท)</w:t>
            </w:r>
          </w:p>
        </w:tc>
      </w:tr>
      <w:tr w:rsidR="00EC65D0" w:rsidRPr="005C2D3F" w14:paraId="09D0D790" w14:textId="77777777" w:rsidTr="00EC65D0">
        <w:tc>
          <w:tcPr>
            <w:tcW w:w="693" w:type="pct"/>
            <w:gridSpan w:val="2"/>
          </w:tcPr>
          <w:p w14:paraId="09D0D778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259" w:type="pct"/>
          </w:tcPr>
          <w:p w14:paraId="09D0D77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1,140,414</w:t>
            </w:r>
          </w:p>
        </w:tc>
        <w:tc>
          <w:tcPr>
            <w:tcW w:w="92" w:type="pct"/>
          </w:tcPr>
          <w:p w14:paraId="09D0D77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</w:tcPr>
          <w:p w14:paraId="09D0D77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1,092,985 </w:t>
            </w:r>
          </w:p>
        </w:tc>
        <w:tc>
          <w:tcPr>
            <w:tcW w:w="86" w:type="pct"/>
            <w:vAlign w:val="bottom"/>
          </w:tcPr>
          <w:p w14:paraId="09D0D77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</w:tcPr>
          <w:p w14:paraId="09D0D77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528,687</w:t>
            </w:r>
          </w:p>
        </w:tc>
        <w:tc>
          <w:tcPr>
            <w:tcW w:w="92" w:type="pct"/>
          </w:tcPr>
          <w:p w14:paraId="09D0D77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</w:tcPr>
          <w:p w14:paraId="09D0D77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470,246</w:t>
            </w:r>
          </w:p>
        </w:tc>
        <w:tc>
          <w:tcPr>
            <w:tcW w:w="94" w:type="pct"/>
          </w:tcPr>
          <w:p w14:paraId="09D0D78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78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700,106</w:t>
            </w:r>
          </w:p>
        </w:tc>
        <w:tc>
          <w:tcPr>
            <w:tcW w:w="94" w:type="pct"/>
          </w:tcPr>
          <w:p w14:paraId="09D0D78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</w:tcPr>
          <w:p w14:paraId="09D0D78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629,151</w:t>
            </w:r>
          </w:p>
        </w:tc>
        <w:tc>
          <w:tcPr>
            <w:tcW w:w="92" w:type="pct"/>
          </w:tcPr>
          <w:p w14:paraId="09D0D78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</w:tcPr>
          <w:p w14:paraId="09D0D78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2,922,072</w:t>
            </w:r>
          </w:p>
        </w:tc>
        <w:tc>
          <w:tcPr>
            <w:tcW w:w="94" w:type="pct"/>
          </w:tcPr>
          <w:p w14:paraId="09D0D78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</w:tcPr>
          <w:p w14:paraId="09D0D78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3,583,002</w:t>
            </w:r>
          </w:p>
        </w:tc>
        <w:tc>
          <w:tcPr>
            <w:tcW w:w="94" w:type="pct"/>
          </w:tcPr>
          <w:p w14:paraId="09D0D78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78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1,385,724</w:t>
            </w:r>
          </w:p>
        </w:tc>
        <w:tc>
          <w:tcPr>
            <w:tcW w:w="91" w:type="pct"/>
          </w:tcPr>
          <w:p w14:paraId="09D0D78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</w:tcPr>
          <w:p w14:paraId="09D0D78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1,506,642</w:t>
            </w:r>
          </w:p>
        </w:tc>
        <w:tc>
          <w:tcPr>
            <w:tcW w:w="92" w:type="pct"/>
          </w:tcPr>
          <w:p w14:paraId="09D0D78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</w:tcPr>
          <w:p w14:paraId="09D0D78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1,670,688</w:t>
            </w:r>
          </w:p>
        </w:tc>
        <w:tc>
          <w:tcPr>
            <w:tcW w:w="99" w:type="pct"/>
          </w:tcPr>
          <w:p w14:paraId="09D0D78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14:paraId="09D0D78F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1,428,559</w:t>
            </w:r>
          </w:p>
        </w:tc>
      </w:tr>
      <w:tr w:rsidR="00EC65D0" w:rsidRPr="005C2D3F" w14:paraId="09D0D7AA" w14:textId="77777777" w:rsidTr="00EC65D0">
        <w:tc>
          <w:tcPr>
            <w:tcW w:w="693" w:type="pct"/>
            <w:gridSpan w:val="2"/>
          </w:tcPr>
          <w:p w14:paraId="09D0D791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(ขาดทุน) จากการดำเนินงานอย่างต่อเนื่อง</w:t>
            </w:r>
          </w:p>
        </w:tc>
        <w:tc>
          <w:tcPr>
            <w:tcW w:w="259" w:type="pct"/>
          </w:tcPr>
          <w:p w14:paraId="09D0D79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D0D79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137,479</w:t>
            </w:r>
          </w:p>
        </w:tc>
        <w:tc>
          <w:tcPr>
            <w:tcW w:w="92" w:type="pct"/>
          </w:tcPr>
          <w:p w14:paraId="09D0D79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vAlign w:val="bottom"/>
          </w:tcPr>
          <w:p w14:paraId="09D0D79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179,273</w:t>
            </w:r>
          </w:p>
        </w:tc>
        <w:tc>
          <w:tcPr>
            <w:tcW w:w="86" w:type="pct"/>
            <w:vAlign w:val="bottom"/>
          </w:tcPr>
          <w:p w14:paraId="09D0D79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797" w14:textId="77777777" w:rsidR="00C82F5E" w:rsidRPr="005C2D3F" w:rsidRDefault="00C82F5E" w:rsidP="00C4562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45627" w:rsidRPr="005C2D3F">
              <w:rPr>
                <w:rFonts w:asciiTheme="majorBidi" w:hAnsiTheme="majorBidi" w:cstheme="majorBidi"/>
                <w:sz w:val="22"/>
                <w:szCs w:val="22"/>
              </w:rPr>
              <w:t>41,816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vAlign w:val="bottom"/>
          </w:tcPr>
          <w:p w14:paraId="09D0D79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79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(94,013)</w:t>
            </w:r>
          </w:p>
        </w:tc>
        <w:tc>
          <w:tcPr>
            <w:tcW w:w="94" w:type="pct"/>
            <w:vAlign w:val="bottom"/>
          </w:tcPr>
          <w:p w14:paraId="09D0D79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79B" w14:textId="77777777" w:rsidR="00C82F5E" w:rsidRPr="005C2D3F" w:rsidRDefault="00275EF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124,606</w:t>
            </w:r>
          </w:p>
        </w:tc>
        <w:tc>
          <w:tcPr>
            <w:tcW w:w="94" w:type="pct"/>
            <w:vAlign w:val="bottom"/>
          </w:tcPr>
          <w:p w14:paraId="09D0D79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79D" w14:textId="77777777" w:rsidR="00C82F5E" w:rsidRPr="005C2D3F" w:rsidRDefault="00275EF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85,845</w:t>
            </w:r>
          </w:p>
        </w:tc>
        <w:tc>
          <w:tcPr>
            <w:tcW w:w="92" w:type="pct"/>
            <w:vAlign w:val="bottom"/>
          </w:tcPr>
          <w:p w14:paraId="09D0D79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79F" w14:textId="77777777" w:rsidR="00C82F5E" w:rsidRPr="005C2D3F" w:rsidRDefault="00C45627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283,859</w:t>
            </w:r>
          </w:p>
        </w:tc>
        <w:tc>
          <w:tcPr>
            <w:tcW w:w="94" w:type="pct"/>
            <w:vAlign w:val="bottom"/>
          </w:tcPr>
          <w:p w14:paraId="09D0D7A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7A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264,663</w:t>
            </w:r>
          </w:p>
        </w:tc>
        <w:tc>
          <w:tcPr>
            <w:tcW w:w="94" w:type="pct"/>
            <w:vAlign w:val="bottom"/>
          </w:tcPr>
          <w:p w14:paraId="09D0D7A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7A3" w14:textId="77777777" w:rsidR="00C82F5E" w:rsidRPr="005C2D3F" w:rsidRDefault="00F8544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74,649</w:t>
            </w:r>
          </w:p>
        </w:tc>
        <w:tc>
          <w:tcPr>
            <w:tcW w:w="91" w:type="pct"/>
            <w:vAlign w:val="bottom"/>
          </w:tcPr>
          <w:p w14:paraId="09D0D7A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vAlign w:val="bottom"/>
          </w:tcPr>
          <w:p w14:paraId="09D0D7A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57,756</w:t>
            </w:r>
          </w:p>
        </w:tc>
        <w:tc>
          <w:tcPr>
            <w:tcW w:w="92" w:type="pct"/>
            <w:vAlign w:val="bottom"/>
          </w:tcPr>
          <w:p w14:paraId="09D0D7A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7A7" w14:textId="77777777" w:rsidR="00C82F5E" w:rsidRPr="005C2D3F" w:rsidRDefault="00F8544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86,780</w:t>
            </w:r>
          </w:p>
        </w:tc>
        <w:tc>
          <w:tcPr>
            <w:tcW w:w="99" w:type="pct"/>
            <w:vAlign w:val="bottom"/>
          </w:tcPr>
          <w:p w14:paraId="09D0D7A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7A9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107,848</w:t>
            </w:r>
          </w:p>
        </w:tc>
      </w:tr>
      <w:tr w:rsidR="00EC65D0" w:rsidRPr="005C2D3F" w14:paraId="09D0D7C3" w14:textId="77777777" w:rsidTr="00EC65D0">
        <w:tc>
          <w:tcPr>
            <w:tcW w:w="693" w:type="pct"/>
            <w:gridSpan w:val="2"/>
          </w:tcPr>
          <w:p w14:paraId="09D0D7AB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09D0D7A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(250)</w:t>
            </w:r>
          </w:p>
        </w:tc>
        <w:tc>
          <w:tcPr>
            <w:tcW w:w="92" w:type="pct"/>
          </w:tcPr>
          <w:p w14:paraId="09D0D7A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  <w:vAlign w:val="bottom"/>
          </w:tcPr>
          <w:p w14:paraId="09D0D7AE" w14:textId="77777777" w:rsidR="00C82F5E" w:rsidRPr="005C2D3F" w:rsidRDefault="00C82F5E" w:rsidP="00C45627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9D0D7A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bottom w:val="single" w:sz="4" w:space="0" w:color="auto"/>
            </w:tcBorders>
            <w:vAlign w:val="bottom"/>
          </w:tcPr>
          <w:p w14:paraId="09D0D7B0" w14:textId="77777777" w:rsidR="00C82F5E" w:rsidRPr="005C2D3F" w:rsidRDefault="00C82F5E" w:rsidP="001E0A4D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7B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bottom w:val="single" w:sz="4" w:space="0" w:color="auto"/>
            </w:tcBorders>
            <w:vAlign w:val="bottom"/>
          </w:tcPr>
          <w:p w14:paraId="09D0D7B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94" w:type="pct"/>
            <w:vAlign w:val="bottom"/>
          </w:tcPr>
          <w:p w14:paraId="09D0D7B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bottom w:val="single" w:sz="4" w:space="0" w:color="auto"/>
            </w:tcBorders>
            <w:vAlign w:val="bottom"/>
          </w:tcPr>
          <w:p w14:paraId="09D0D7B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(215)</w:t>
            </w:r>
          </w:p>
        </w:tc>
        <w:tc>
          <w:tcPr>
            <w:tcW w:w="94" w:type="pct"/>
            <w:vAlign w:val="bottom"/>
          </w:tcPr>
          <w:p w14:paraId="09D0D7B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tcBorders>
              <w:bottom w:val="single" w:sz="4" w:space="0" w:color="auto"/>
            </w:tcBorders>
            <w:vAlign w:val="bottom"/>
          </w:tcPr>
          <w:p w14:paraId="09D0D7B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92" w:type="pct"/>
            <w:vAlign w:val="bottom"/>
          </w:tcPr>
          <w:p w14:paraId="09D0D7B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bottom w:val="single" w:sz="4" w:space="0" w:color="auto"/>
            </w:tcBorders>
            <w:vAlign w:val="bottom"/>
          </w:tcPr>
          <w:p w14:paraId="09D0D7B8" w14:textId="77777777" w:rsidR="00C82F5E" w:rsidRPr="005C2D3F" w:rsidRDefault="00C45627" w:rsidP="00C4562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pct"/>
            <w:vAlign w:val="bottom"/>
          </w:tcPr>
          <w:p w14:paraId="09D0D7B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tcBorders>
              <w:bottom w:val="single" w:sz="4" w:space="0" w:color="auto"/>
            </w:tcBorders>
            <w:vAlign w:val="bottom"/>
          </w:tcPr>
          <w:p w14:paraId="09D0D7B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94" w:type="pct"/>
            <w:vAlign w:val="bottom"/>
          </w:tcPr>
          <w:p w14:paraId="09D0D7B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bottom w:val="single" w:sz="4" w:space="0" w:color="auto"/>
            </w:tcBorders>
            <w:vAlign w:val="bottom"/>
          </w:tcPr>
          <w:p w14:paraId="09D0D7B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382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91" w:type="pct"/>
            <w:vAlign w:val="bottom"/>
          </w:tcPr>
          <w:p w14:paraId="09D0D7B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bottom"/>
          </w:tcPr>
          <w:p w14:paraId="09D0D7B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2" w:type="pct"/>
            <w:vAlign w:val="bottom"/>
          </w:tcPr>
          <w:p w14:paraId="09D0D7B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tcBorders>
              <w:bottom w:val="single" w:sz="4" w:space="0" w:color="auto"/>
            </w:tcBorders>
            <w:vAlign w:val="bottom"/>
          </w:tcPr>
          <w:p w14:paraId="09D0D7C0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 (716)</w:t>
            </w:r>
          </w:p>
        </w:tc>
        <w:tc>
          <w:tcPr>
            <w:tcW w:w="99" w:type="pct"/>
            <w:vAlign w:val="bottom"/>
          </w:tcPr>
          <w:p w14:paraId="09D0D7C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bottom"/>
          </w:tcPr>
          <w:p w14:paraId="09D0D7C2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80</w:t>
            </w:r>
          </w:p>
        </w:tc>
      </w:tr>
      <w:tr w:rsidR="00EC65D0" w:rsidRPr="005C2D3F" w14:paraId="09D0D7DC" w14:textId="77777777" w:rsidTr="00EC65D0">
        <w:tc>
          <w:tcPr>
            <w:tcW w:w="693" w:type="pct"/>
            <w:gridSpan w:val="2"/>
          </w:tcPr>
          <w:p w14:paraId="09D0D7C4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)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เบ็ดเสร็จรวม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14:paraId="09D0D7C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137,229</w:t>
            </w:r>
          </w:p>
        </w:tc>
        <w:tc>
          <w:tcPr>
            <w:tcW w:w="92" w:type="pct"/>
          </w:tcPr>
          <w:p w14:paraId="09D0D7C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C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179,273</w:t>
            </w:r>
          </w:p>
        </w:tc>
        <w:tc>
          <w:tcPr>
            <w:tcW w:w="86" w:type="pct"/>
            <w:vAlign w:val="bottom"/>
          </w:tcPr>
          <w:p w14:paraId="09D0D7C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C9" w14:textId="77777777" w:rsidR="00C82F5E" w:rsidRPr="005C2D3F" w:rsidRDefault="00C82F5E" w:rsidP="00C4562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C45627"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41,816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2" w:type="pct"/>
            <w:vAlign w:val="bottom"/>
          </w:tcPr>
          <w:p w14:paraId="09D0D7C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C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(94,013)</w:t>
            </w:r>
          </w:p>
        </w:tc>
        <w:tc>
          <w:tcPr>
            <w:tcW w:w="94" w:type="pct"/>
            <w:vAlign w:val="bottom"/>
          </w:tcPr>
          <w:p w14:paraId="09D0D7C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CD" w14:textId="77777777" w:rsidR="00C82F5E" w:rsidRPr="005C2D3F" w:rsidRDefault="00275EF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124,391</w:t>
            </w:r>
          </w:p>
        </w:tc>
        <w:tc>
          <w:tcPr>
            <w:tcW w:w="94" w:type="pct"/>
            <w:vAlign w:val="bottom"/>
          </w:tcPr>
          <w:p w14:paraId="09D0D7C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CF" w14:textId="77777777" w:rsidR="00C82F5E" w:rsidRPr="005C2D3F" w:rsidRDefault="00275EF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85,872</w:t>
            </w:r>
          </w:p>
        </w:tc>
        <w:tc>
          <w:tcPr>
            <w:tcW w:w="92" w:type="pct"/>
            <w:vAlign w:val="bottom"/>
          </w:tcPr>
          <w:p w14:paraId="09D0D7D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1" w14:textId="77777777" w:rsidR="00C82F5E" w:rsidRPr="005C2D3F" w:rsidRDefault="00C45627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283,859</w:t>
            </w:r>
          </w:p>
        </w:tc>
        <w:tc>
          <w:tcPr>
            <w:tcW w:w="94" w:type="pct"/>
            <w:vAlign w:val="bottom"/>
          </w:tcPr>
          <w:p w14:paraId="09D0D7D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264,663</w:t>
            </w:r>
          </w:p>
        </w:tc>
        <w:tc>
          <w:tcPr>
            <w:tcW w:w="94" w:type="pct"/>
            <w:vAlign w:val="bottom"/>
          </w:tcPr>
          <w:p w14:paraId="09D0D7D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5" w14:textId="77777777" w:rsidR="00C82F5E" w:rsidRPr="005C2D3F" w:rsidRDefault="00F8544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74,649</w:t>
            </w:r>
          </w:p>
        </w:tc>
        <w:tc>
          <w:tcPr>
            <w:tcW w:w="91" w:type="pct"/>
            <w:vAlign w:val="bottom"/>
          </w:tcPr>
          <w:p w14:paraId="09D0D7D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57,756</w:t>
            </w:r>
          </w:p>
        </w:tc>
        <w:tc>
          <w:tcPr>
            <w:tcW w:w="92" w:type="pct"/>
            <w:vAlign w:val="bottom"/>
          </w:tcPr>
          <w:p w14:paraId="09D0D7D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9" w14:textId="77777777" w:rsidR="00C82F5E" w:rsidRPr="005C2D3F" w:rsidRDefault="00F8544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86,064</w:t>
            </w:r>
          </w:p>
        </w:tc>
        <w:tc>
          <w:tcPr>
            <w:tcW w:w="99" w:type="pct"/>
            <w:vAlign w:val="bottom"/>
          </w:tcPr>
          <w:p w14:paraId="09D0D7D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7DB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107,928</w:t>
            </w:r>
          </w:p>
        </w:tc>
      </w:tr>
      <w:tr w:rsidR="00EC65D0" w:rsidRPr="005C2D3F" w14:paraId="09D0D7F5" w14:textId="77777777" w:rsidTr="00EC65D0">
        <w:trPr>
          <w:trHeight w:val="215"/>
        </w:trPr>
        <w:tc>
          <w:tcPr>
            <w:tcW w:w="693" w:type="pct"/>
            <w:gridSpan w:val="2"/>
          </w:tcPr>
          <w:p w14:paraId="09D0D7DD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14:paraId="09D0D7D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" w:type="pct"/>
          </w:tcPr>
          <w:p w14:paraId="09D0D7D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</w:tcBorders>
            <w:vAlign w:val="bottom"/>
          </w:tcPr>
          <w:p w14:paraId="09D0D7E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" w:type="pct"/>
          </w:tcPr>
          <w:p w14:paraId="09D0D7E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</w:tcBorders>
            <w:vAlign w:val="bottom"/>
          </w:tcPr>
          <w:p w14:paraId="09D0D7E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" w:type="pct"/>
            <w:vAlign w:val="bottom"/>
          </w:tcPr>
          <w:p w14:paraId="09D0D7E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</w:tcBorders>
            <w:vAlign w:val="bottom"/>
          </w:tcPr>
          <w:p w14:paraId="09D0D7E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" w:type="pct"/>
            <w:vAlign w:val="bottom"/>
          </w:tcPr>
          <w:p w14:paraId="09D0D7E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</w:tcBorders>
            <w:vAlign w:val="bottom"/>
          </w:tcPr>
          <w:p w14:paraId="09D0D7E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" w:type="pct"/>
            <w:vAlign w:val="bottom"/>
          </w:tcPr>
          <w:p w14:paraId="09D0D7E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1" w:type="pct"/>
            <w:gridSpan w:val="3"/>
            <w:tcBorders>
              <w:top w:val="single" w:sz="4" w:space="0" w:color="auto"/>
            </w:tcBorders>
            <w:vAlign w:val="bottom"/>
          </w:tcPr>
          <w:p w14:paraId="09D0D7E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" w:type="pct"/>
            <w:vAlign w:val="bottom"/>
          </w:tcPr>
          <w:p w14:paraId="09D0D7E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</w:tcBorders>
            <w:vAlign w:val="bottom"/>
          </w:tcPr>
          <w:p w14:paraId="09D0D7E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" w:type="pct"/>
            <w:vAlign w:val="bottom"/>
          </w:tcPr>
          <w:p w14:paraId="09D0D7E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</w:tcBorders>
            <w:vAlign w:val="bottom"/>
          </w:tcPr>
          <w:p w14:paraId="09D0D7E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" w:type="pct"/>
            <w:vAlign w:val="bottom"/>
          </w:tcPr>
          <w:p w14:paraId="09D0D7E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</w:tcBorders>
            <w:vAlign w:val="bottom"/>
          </w:tcPr>
          <w:p w14:paraId="09D0D7E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" w:type="pct"/>
            <w:vAlign w:val="bottom"/>
          </w:tcPr>
          <w:p w14:paraId="09D0D7E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</w:tcBorders>
            <w:vAlign w:val="bottom"/>
          </w:tcPr>
          <w:p w14:paraId="09D0D7F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" w:type="pct"/>
            <w:vAlign w:val="bottom"/>
          </w:tcPr>
          <w:p w14:paraId="09D0D7F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</w:tcBorders>
            <w:vAlign w:val="bottom"/>
          </w:tcPr>
          <w:p w14:paraId="09D0D7F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pct"/>
            <w:vAlign w:val="bottom"/>
          </w:tcPr>
          <w:p w14:paraId="09D0D7F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  <w:vAlign w:val="bottom"/>
          </w:tcPr>
          <w:p w14:paraId="09D0D7F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C65D0" w:rsidRPr="005C2D3F" w14:paraId="09D0D80E" w14:textId="77777777" w:rsidTr="00EC65D0">
        <w:trPr>
          <w:trHeight w:val="80"/>
        </w:trPr>
        <w:tc>
          <w:tcPr>
            <w:tcW w:w="693" w:type="pct"/>
            <w:gridSpan w:val="2"/>
            <w:shd w:val="clear" w:color="auto" w:fill="auto"/>
          </w:tcPr>
          <w:p w14:paraId="09D0D7F6" w14:textId="77777777" w:rsidR="00C82F5E" w:rsidRPr="005C2D3F" w:rsidRDefault="0073743E" w:rsidP="00442DC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กำไรขาดทุน</w:t>
            </w:r>
            <w:r w:rsidR="00442DCA"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เบ็ดเสร็จรวม</w:t>
            </w:r>
            <w:r w:rsidR="00C82F5E"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ส่วนที่เป็นของผู้ถือหุ้นของ</w:t>
            </w:r>
            <w:r w:rsidR="00442DCA"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</w:t>
            </w:r>
          </w:p>
        </w:tc>
        <w:tc>
          <w:tcPr>
            <w:tcW w:w="259" w:type="pct"/>
            <w:shd w:val="clear" w:color="auto" w:fill="auto"/>
            <w:vAlign w:val="bottom"/>
          </w:tcPr>
          <w:p w14:paraId="09D0D7F7" w14:textId="77777777" w:rsidR="00C82F5E" w:rsidRPr="005C2D3F" w:rsidRDefault="00442DCA" w:rsidP="00442DC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32,440</w:t>
            </w:r>
          </w:p>
        </w:tc>
        <w:tc>
          <w:tcPr>
            <w:tcW w:w="92" w:type="pct"/>
            <w:shd w:val="clear" w:color="auto" w:fill="auto"/>
          </w:tcPr>
          <w:p w14:paraId="09D0D7F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shd w:val="clear" w:color="auto" w:fill="auto"/>
            <w:vAlign w:val="bottom"/>
          </w:tcPr>
          <w:p w14:paraId="09D0D7F9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21,105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9D0D7F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09D0D7FB" w14:textId="77777777" w:rsidR="00C82F5E" w:rsidRPr="005C2D3F" w:rsidRDefault="00442DCA" w:rsidP="00C4562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(16,727)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9D0D7F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shd w:val="clear" w:color="auto" w:fill="auto"/>
            <w:vAlign w:val="bottom"/>
          </w:tcPr>
          <w:p w14:paraId="09D0D7FD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(37,605)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9D0D7F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bottom"/>
          </w:tcPr>
          <w:p w14:paraId="09D0D7FF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60,951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9D0D80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shd w:val="clear" w:color="auto" w:fill="auto"/>
            <w:vAlign w:val="bottom"/>
          </w:tcPr>
          <w:p w14:paraId="09D0D801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42,077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9D0D80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shd w:val="clear" w:color="auto" w:fill="auto"/>
            <w:vAlign w:val="bottom"/>
          </w:tcPr>
          <w:p w14:paraId="09D0D803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113,544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9D0D80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shd w:val="clear" w:color="auto" w:fill="auto"/>
            <w:vAlign w:val="bottom"/>
          </w:tcPr>
          <w:p w14:paraId="09D0D805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105,865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9D0D80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shd w:val="clear" w:color="auto" w:fill="auto"/>
            <w:vAlign w:val="bottom"/>
          </w:tcPr>
          <w:p w14:paraId="09D0D807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30,606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9D0D80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shd w:val="clear" w:color="auto" w:fill="auto"/>
            <w:vAlign w:val="bottom"/>
          </w:tcPr>
          <w:p w14:paraId="09D0D809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23,680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9D0D80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shd w:val="clear" w:color="auto" w:fill="auto"/>
            <w:vAlign w:val="bottom"/>
          </w:tcPr>
          <w:p w14:paraId="09D0D80B" w14:textId="77777777" w:rsidR="00C82F5E" w:rsidRPr="005C2D3F" w:rsidRDefault="00442DCA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25,818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09D0D80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97" w:type="pct"/>
            <w:gridSpan w:val="2"/>
            <w:shd w:val="clear" w:color="auto" w:fill="auto"/>
            <w:vAlign w:val="bottom"/>
          </w:tcPr>
          <w:p w14:paraId="09D0D80D" w14:textId="77777777" w:rsidR="00C82F5E" w:rsidRPr="005C2D3F" w:rsidRDefault="00442DCA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35,974</w:t>
            </w:r>
          </w:p>
        </w:tc>
      </w:tr>
      <w:tr w:rsidR="00EC65D0" w:rsidRPr="005C2D3F" w14:paraId="09D0D827" w14:textId="77777777" w:rsidTr="00EC65D0">
        <w:tc>
          <w:tcPr>
            <w:tcW w:w="693" w:type="pct"/>
            <w:gridSpan w:val="2"/>
          </w:tcPr>
          <w:p w14:paraId="09D0D80F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9" w:type="pct"/>
          </w:tcPr>
          <w:p w14:paraId="09D0D81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pct"/>
          </w:tcPr>
          <w:p w14:paraId="09D0D81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pct"/>
            <w:gridSpan w:val="2"/>
            <w:vAlign w:val="bottom"/>
          </w:tcPr>
          <w:p w14:paraId="09D0D81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" w:type="pct"/>
          </w:tcPr>
          <w:p w14:paraId="09D0D81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1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1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1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1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1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1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1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1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1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1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1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1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2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pct"/>
            <w:vAlign w:val="bottom"/>
          </w:tcPr>
          <w:p w14:paraId="09D0D82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3" w:type="pct"/>
            <w:gridSpan w:val="3"/>
            <w:vAlign w:val="bottom"/>
          </w:tcPr>
          <w:p w14:paraId="09D0D82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2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2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" w:type="pct"/>
            <w:vAlign w:val="bottom"/>
          </w:tcPr>
          <w:p w14:paraId="09D0D82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26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65D0" w:rsidRPr="005C2D3F" w14:paraId="09D0D840" w14:textId="77777777" w:rsidTr="00EC65D0">
        <w:tc>
          <w:tcPr>
            <w:tcW w:w="693" w:type="pct"/>
            <w:gridSpan w:val="2"/>
          </w:tcPr>
          <w:p w14:paraId="09D0D828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59" w:type="pct"/>
          </w:tcPr>
          <w:p w14:paraId="09D0D82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1,412,195</w:t>
            </w:r>
          </w:p>
        </w:tc>
        <w:tc>
          <w:tcPr>
            <w:tcW w:w="92" w:type="pct"/>
          </w:tcPr>
          <w:p w14:paraId="09D0D82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</w:tcPr>
          <w:p w14:paraId="09D0D82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1,394,293</w:t>
            </w:r>
          </w:p>
        </w:tc>
        <w:tc>
          <w:tcPr>
            <w:tcW w:w="86" w:type="pct"/>
          </w:tcPr>
          <w:p w14:paraId="09D0D82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2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147,755</w:t>
            </w:r>
          </w:p>
        </w:tc>
        <w:tc>
          <w:tcPr>
            <w:tcW w:w="92" w:type="pct"/>
            <w:vAlign w:val="bottom"/>
          </w:tcPr>
          <w:p w14:paraId="09D0D82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2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133,833</w:t>
            </w:r>
          </w:p>
        </w:tc>
        <w:tc>
          <w:tcPr>
            <w:tcW w:w="94" w:type="pct"/>
            <w:vAlign w:val="bottom"/>
          </w:tcPr>
          <w:p w14:paraId="09D0D83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3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586,683</w:t>
            </w:r>
          </w:p>
        </w:tc>
        <w:tc>
          <w:tcPr>
            <w:tcW w:w="94" w:type="pct"/>
            <w:vAlign w:val="bottom"/>
          </w:tcPr>
          <w:p w14:paraId="09D0D83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3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527,268</w:t>
            </w:r>
          </w:p>
        </w:tc>
        <w:tc>
          <w:tcPr>
            <w:tcW w:w="92" w:type="pct"/>
            <w:vAlign w:val="bottom"/>
          </w:tcPr>
          <w:p w14:paraId="09D0D83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3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1,593,525</w:t>
            </w:r>
          </w:p>
        </w:tc>
        <w:tc>
          <w:tcPr>
            <w:tcW w:w="94" w:type="pct"/>
            <w:vAlign w:val="bottom"/>
          </w:tcPr>
          <w:p w14:paraId="09D0D83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3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1,769,332</w:t>
            </w:r>
          </w:p>
        </w:tc>
        <w:tc>
          <w:tcPr>
            <w:tcW w:w="94" w:type="pct"/>
            <w:vAlign w:val="bottom"/>
          </w:tcPr>
          <w:p w14:paraId="09D0D83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83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983,032</w:t>
            </w:r>
          </w:p>
        </w:tc>
        <w:tc>
          <w:tcPr>
            <w:tcW w:w="91" w:type="pct"/>
          </w:tcPr>
          <w:p w14:paraId="09D0D83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</w:tcPr>
          <w:p w14:paraId="09D0D83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930,315</w:t>
            </w:r>
          </w:p>
        </w:tc>
        <w:tc>
          <w:tcPr>
            <w:tcW w:w="92" w:type="pct"/>
            <w:vAlign w:val="bottom"/>
          </w:tcPr>
          <w:p w14:paraId="09D0D83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3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794,630</w:t>
            </w:r>
          </w:p>
        </w:tc>
        <w:tc>
          <w:tcPr>
            <w:tcW w:w="99" w:type="pct"/>
            <w:vAlign w:val="bottom"/>
          </w:tcPr>
          <w:p w14:paraId="09D0D83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3F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737,136</w:t>
            </w:r>
          </w:p>
        </w:tc>
      </w:tr>
      <w:tr w:rsidR="00EC65D0" w:rsidRPr="005C2D3F" w14:paraId="09D0D859" w14:textId="77777777" w:rsidTr="00EC65D0">
        <w:trPr>
          <w:trHeight w:val="194"/>
        </w:trPr>
        <w:tc>
          <w:tcPr>
            <w:tcW w:w="693" w:type="pct"/>
            <w:gridSpan w:val="2"/>
          </w:tcPr>
          <w:p w14:paraId="09D0D841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59" w:type="pct"/>
          </w:tcPr>
          <w:p w14:paraId="09D0D84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531,545</w:t>
            </w:r>
          </w:p>
        </w:tc>
        <w:tc>
          <w:tcPr>
            <w:tcW w:w="92" w:type="pct"/>
          </w:tcPr>
          <w:p w14:paraId="09D0D84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</w:tcPr>
          <w:p w14:paraId="09D0D84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518,878</w:t>
            </w:r>
          </w:p>
        </w:tc>
        <w:tc>
          <w:tcPr>
            <w:tcW w:w="86" w:type="pct"/>
          </w:tcPr>
          <w:p w14:paraId="09D0D84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46" w14:textId="77777777" w:rsidR="00C82F5E" w:rsidRPr="005C2D3F" w:rsidRDefault="00C82F5E" w:rsidP="00C82F5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314,141</w:t>
            </w:r>
          </w:p>
        </w:tc>
        <w:tc>
          <w:tcPr>
            <w:tcW w:w="92" w:type="pct"/>
            <w:vAlign w:val="bottom"/>
          </w:tcPr>
          <w:p w14:paraId="09D0D84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48" w14:textId="77777777" w:rsidR="00C82F5E" w:rsidRPr="005C2D3F" w:rsidRDefault="00C82F5E" w:rsidP="00DE5C6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345,800</w:t>
            </w:r>
          </w:p>
        </w:tc>
        <w:tc>
          <w:tcPr>
            <w:tcW w:w="94" w:type="pct"/>
            <w:vAlign w:val="bottom"/>
          </w:tcPr>
          <w:p w14:paraId="09D0D84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4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20,558</w:t>
            </w:r>
          </w:p>
        </w:tc>
        <w:tc>
          <w:tcPr>
            <w:tcW w:w="94" w:type="pct"/>
            <w:vAlign w:val="bottom"/>
          </w:tcPr>
          <w:p w14:paraId="09D0D84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4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21,327</w:t>
            </w:r>
          </w:p>
        </w:tc>
        <w:tc>
          <w:tcPr>
            <w:tcW w:w="92" w:type="pct"/>
            <w:vAlign w:val="bottom"/>
          </w:tcPr>
          <w:p w14:paraId="09D0D84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4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9,142</w:t>
            </w:r>
          </w:p>
        </w:tc>
        <w:tc>
          <w:tcPr>
            <w:tcW w:w="94" w:type="pct"/>
            <w:vAlign w:val="bottom"/>
          </w:tcPr>
          <w:p w14:paraId="09D0D84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5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6,344</w:t>
            </w:r>
          </w:p>
        </w:tc>
        <w:tc>
          <w:tcPr>
            <w:tcW w:w="94" w:type="pct"/>
            <w:vAlign w:val="bottom"/>
          </w:tcPr>
          <w:p w14:paraId="09D0D85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85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7,391</w:t>
            </w:r>
          </w:p>
        </w:tc>
        <w:tc>
          <w:tcPr>
            <w:tcW w:w="91" w:type="pct"/>
            <w:vAlign w:val="bottom"/>
          </w:tcPr>
          <w:p w14:paraId="09D0D85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</w:tcPr>
          <w:p w14:paraId="09D0D85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11,561</w:t>
            </w:r>
          </w:p>
        </w:tc>
        <w:tc>
          <w:tcPr>
            <w:tcW w:w="92" w:type="pct"/>
            <w:vAlign w:val="bottom"/>
          </w:tcPr>
          <w:p w14:paraId="09D0D85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5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6,821</w:t>
            </w:r>
          </w:p>
        </w:tc>
        <w:tc>
          <w:tcPr>
            <w:tcW w:w="99" w:type="pct"/>
            <w:vAlign w:val="bottom"/>
          </w:tcPr>
          <w:p w14:paraId="09D0D85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58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8,203</w:t>
            </w:r>
          </w:p>
        </w:tc>
      </w:tr>
      <w:tr w:rsidR="00EC65D0" w:rsidRPr="005C2D3F" w14:paraId="09D0D872" w14:textId="77777777" w:rsidTr="00EC65D0">
        <w:tc>
          <w:tcPr>
            <w:tcW w:w="693" w:type="pct"/>
            <w:gridSpan w:val="2"/>
          </w:tcPr>
          <w:p w14:paraId="09D0D85A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59" w:type="pct"/>
          </w:tcPr>
          <w:p w14:paraId="09D0D85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(145,780)</w:t>
            </w:r>
          </w:p>
        </w:tc>
        <w:tc>
          <w:tcPr>
            <w:tcW w:w="92" w:type="pct"/>
          </w:tcPr>
          <w:p w14:paraId="09D0D85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</w:tcPr>
          <w:p w14:paraId="09D0D85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(155,415)</w:t>
            </w:r>
          </w:p>
        </w:tc>
        <w:tc>
          <w:tcPr>
            <w:tcW w:w="86" w:type="pct"/>
          </w:tcPr>
          <w:p w14:paraId="09D0D85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5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(274,258)</w:t>
            </w:r>
          </w:p>
        </w:tc>
        <w:tc>
          <w:tcPr>
            <w:tcW w:w="92" w:type="pct"/>
            <w:vAlign w:val="bottom"/>
          </w:tcPr>
          <w:p w14:paraId="09D0D86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61" w14:textId="77777777" w:rsidR="00C82F5E" w:rsidRPr="005C2D3F" w:rsidRDefault="00C82F5E" w:rsidP="001E0A4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E0A4D"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249,041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4" w:type="pct"/>
            <w:vAlign w:val="bottom"/>
          </w:tcPr>
          <w:p w14:paraId="09D0D86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6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(163,119)</w:t>
            </w:r>
          </w:p>
        </w:tc>
        <w:tc>
          <w:tcPr>
            <w:tcW w:w="94" w:type="pct"/>
            <w:vAlign w:val="bottom"/>
          </w:tcPr>
          <w:p w14:paraId="09D0D86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6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(205,910)</w:t>
            </w:r>
          </w:p>
        </w:tc>
        <w:tc>
          <w:tcPr>
            <w:tcW w:w="92" w:type="pct"/>
            <w:vAlign w:val="bottom"/>
          </w:tcPr>
          <w:p w14:paraId="09D0D86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6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(720,710)</w:t>
            </w:r>
          </w:p>
        </w:tc>
        <w:tc>
          <w:tcPr>
            <w:tcW w:w="94" w:type="pct"/>
            <w:vAlign w:val="bottom"/>
          </w:tcPr>
          <w:p w14:paraId="09D0D86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6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(768,388)</w:t>
            </w:r>
          </w:p>
        </w:tc>
        <w:tc>
          <w:tcPr>
            <w:tcW w:w="94" w:type="pct"/>
            <w:vAlign w:val="bottom"/>
          </w:tcPr>
          <w:p w14:paraId="09D0D86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</w:tcPr>
          <w:p w14:paraId="09D0D86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(449,645)</w:t>
            </w:r>
          </w:p>
        </w:tc>
        <w:tc>
          <w:tcPr>
            <w:tcW w:w="91" w:type="pct"/>
            <w:vAlign w:val="bottom"/>
          </w:tcPr>
          <w:p w14:paraId="09D0D86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</w:tcPr>
          <w:p w14:paraId="09D0D86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(440,093)</w:t>
            </w:r>
          </w:p>
        </w:tc>
        <w:tc>
          <w:tcPr>
            <w:tcW w:w="92" w:type="pct"/>
            <w:vAlign w:val="bottom"/>
          </w:tcPr>
          <w:p w14:paraId="09D0D86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6F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(345,116)</w:t>
            </w:r>
          </w:p>
        </w:tc>
        <w:tc>
          <w:tcPr>
            <w:tcW w:w="99" w:type="pct"/>
            <w:vAlign w:val="bottom"/>
          </w:tcPr>
          <w:p w14:paraId="09D0D87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71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(307,018)</w:t>
            </w:r>
          </w:p>
        </w:tc>
      </w:tr>
      <w:tr w:rsidR="00EC65D0" w:rsidRPr="005C2D3F" w14:paraId="09D0D88B" w14:textId="77777777" w:rsidTr="00EC65D0">
        <w:tc>
          <w:tcPr>
            <w:tcW w:w="693" w:type="pct"/>
            <w:gridSpan w:val="2"/>
          </w:tcPr>
          <w:p w14:paraId="09D0D873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09D0D87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(43,573)</w:t>
            </w:r>
          </w:p>
        </w:tc>
        <w:tc>
          <w:tcPr>
            <w:tcW w:w="92" w:type="pct"/>
          </w:tcPr>
          <w:p w14:paraId="09D0D87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bottom w:val="single" w:sz="4" w:space="0" w:color="auto"/>
            </w:tcBorders>
          </w:tcPr>
          <w:p w14:paraId="09D0D87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(52,952)</w:t>
            </w:r>
          </w:p>
        </w:tc>
        <w:tc>
          <w:tcPr>
            <w:tcW w:w="86" w:type="pct"/>
          </w:tcPr>
          <w:p w14:paraId="09D0D87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bottom w:val="single" w:sz="4" w:space="0" w:color="auto"/>
            </w:tcBorders>
            <w:vAlign w:val="bottom"/>
          </w:tcPr>
          <w:p w14:paraId="09D0D878" w14:textId="77777777" w:rsidR="00C82F5E" w:rsidRPr="005C2D3F" w:rsidRDefault="00C82F5E" w:rsidP="001E0A4D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87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bottom w:val="single" w:sz="4" w:space="0" w:color="auto"/>
            </w:tcBorders>
            <w:vAlign w:val="bottom"/>
          </w:tcPr>
          <w:p w14:paraId="09D0D87A" w14:textId="77777777" w:rsidR="00C82F5E" w:rsidRPr="005C2D3F" w:rsidRDefault="001E0A4D" w:rsidP="001E0A4D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(1,138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09D0D87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bottom w:val="single" w:sz="4" w:space="0" w:color="auto"/>
            </w:tcBorders>
            <w:vAlign w:val="bottom"/>
          </w:tcPr>
          <w:p w14:paraId="09D0D87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(6,880)</w:t>
            </w:r>
          </w:p>
        </w:tc>
        <w:tc>
          <w:tcPr>
            <w:tcW w:w="94" w:type="pct"/>
            <w:vAlign w:val="bottom"/>
          </w:tcPr>
          <w:p w14:paraId="09D0D87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tcBorders>
              <w:bottom w:val="single" w:sz="4" w:space="0" w:color="auto"/>
            </w:tcBorders>
            <w:vAlign w:val="bottom"/>
          </w:tcPr>
          <w:p w14:paraId="09D0D87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(6,673)</w:t>
            </w:r>
          </w:p>
        </w:tc>
        <w:tc>
          <w:tcPr>
            <w:tcW w:w="92" w:type="pct"/>
            <w:vAlign w:val="bottom"/>
          </w:tcPr>
          <w:p w14:paraId="09D0D87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bottom w:val="single" w:sz="4" w:space="0" w:color="auto"/>
            </w:tcBorders>
            <w:vAlign w:val="bottom"/>
          </w:tcPr>
          <w:p w14:paraId="09D0D88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(4,408)</w:t>
            </w:r>
          </w:p>
        </w:tc>
        <w:tc>
          <w:tcPr>
            <w:tcW w:w="94" w:type="pct"/>
            <w:vAlign w:val="bottom"/>
          </w:tcPr>
          <w:p w14:paraId="09D0D88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tcBorders>
              <w:bottom w:val="single" w:sz="4" w:space="0" w:color="auto"/>
            </w:tcBorders>
            <w:vAlign w:val="bottom"/>
          </w:tcPr>
          <w:p w14:paraId="09D0D88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(23,597)</w:t>
            </w:r>
          </w:p>
        </w:tc>
        <w:tc>
          <w:tcPr>
            <w:tcW w:w="94" w:type="pct"/>
            <w:vAlign w:val="bottom"/>
          </w:tcPr>
          <w:p w14:paraId="09D0D88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bottom w:val="single" w:sz="4" w:space="0" w:color="auto"/>
            </w:tcBorders>
            <w:vAlign w:val="bottom"/>
          </w:tcPr>
          <w:p w14:paraId="09D0D88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18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91" w:type="pct"/>
            <w:vAlign w:val="bottom"/>
          </w:tcPr>
          <w:p w14:paraId="09D0D88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bottom"/>
          </w:tcPr>
          <w:p w14:paraId="09D0D88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18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-</w:t>
            </w:r>
          </w:p>
        </w:tc>
        <w:tc>
          <w:tcPr>
            <w:tcW w:w="92" w:type="pct"/>
            <w:vAlign w:val="bottom"/>
          </w:tcPr>
          <w:p w14:paraId="09D0D88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tcBorders>
              <w:bottom w:val="single" w:sz="4" w:space="0" w:color="auto"/>
            </w:tcBorders>
            <w:vAlign w:val="bottom"/>
          </w:tcPr>
          <w:p w14:paraId="09D0D88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99" w:type="pct"/>
            <w:vAlign w:val="bottom"/>
          </w:tcPr>
          <w:p w14:paraId="09D0D88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bottom"/>
          </w:tcPr>
          <w:p w14:paraId="09D0D88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281"/>
                <w:tab w:val="decimal" w:pos="687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</w:tr>
      <w:tr w:rsidR="00EC65D0" w:rsidRPr="005C2D3F" w14:paraId="09D0D8A4" w14:textId="77777777" w:rsidTr="00EC65D0">
        <w:tc>
          <w:tcPr>
            <w:tcW w:w="693" w:type="pct"/>
            <w:gridSpan w:val="2"/>
          </w:tcPr>
          <w:p w14:paraId="09D0D88C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14:paraId="09D0D88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1,754,387</w:t>
            </w:r>
          </w:p>
        </w:tc>
        <w:tc>
          <w:tcPr>
            <w:tcW w:w="92" w:type="pct"/>
          </w:tcPr>
          <w:p w14:paraId="09D0D88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0D88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1,704,804</w:t>
            </w:r>
          </w:p>
        </w:tc>
        <w:tc>
          <w:tcPr>
            <w:tcW w:w="86" w:type="pct"/>
          </w:tcPr>
          <w:p w14:paraId="09D0D89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187,638</w:t>
            </w:r>
          </w:p>
        </w:tc>
        <w:tc>
          <w:tcPr>
            <w:tcW w:w="92" w:type="pct"/>
            <w:vAlign w:val="bottom"/>
          </w:tcPr>
          <w:p w14:paraId="09D0D89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229,454</w:t>
            </w:r>
          </w:p>
        </w:tc>
        <w:tc>
          <w:tcPr>
            <w:tcW w:w="94" w:type="pct"/>
            <w:vAlign w:val="bottom"/>
          </w:tcPr>
          <w:p w14:paraId="09D0D89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437,242</w:t>
            </w:r>
          </w:p>
        </w:tc>
        <w:tc>
          <w:tcPr>
            <w:tcW w:w="94" w:type="pct"/>
            <w:vAlign w:val="bottom"/>
          </w:tcPr>
          <w:p w14:paraId="09D0D89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336,012</w:t>
            </w:r>
          </w:p>
        </w:tc>
        <w:tc>
          <w:tcPr>
            <w:tcW w:w="92" w:type="pct"/>
            <w:vAlign w:val="bottom"/>
          </w:tcPr>
          <w:p w14:paraId="09D0D89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877,549</w:t>
            </w:r>
          </w:p>
        </w:tc>
        <w:tc>
          <w:tcPr>
            <w:tcW w:w="94" w:type="pct"/>
            <w:vAlign w:val="bottom"/>
          </w:tcPr>
          <w:p w14:paraId="09D0D89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983,691</w:t>
            </w:r>
          </w:p>
        </w:tc>
        <w:tc>
          <w:tcPr>
            <w:tcW w:w="94" w:type="pct"/>
            <w:vAlign w:val="bottom"/>
          </w:tcPr>
          <w:p w14:paraId="09D0D89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540,778</w:t>
            </w:r>
          </w:p>
        </w:tc>
        <w:tc>
          <w:tcPr>
            <w:tcW w:w="91" w:type="pct"/>
            <w:vAlign w:val="bottom"/>
          </w:tcPr>
          <w:p w14:paraId="09D0D89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9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501,783</w:t>
            </w:r>
          </w:p>
        </w:tc>
        <w:tc>
          <w:tcPr>
            <w:tcW w:w="92" w:type="pct"/>
            <w:vAlign w:val="bottom"/>
          </w:tcPr>
          <w:p w14:paraId="09D0D8A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A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456,335</w:t>
            </w:r>
          </w:p>
        </w:tc>
        <w:tc>
          <w:tcPr>
            <w:tcW w:w="99" w:type="pct"/>
            <w:vAlign w:val="bottom"/>
          </w:tcPr>
          <w:p w14:paraId="09D0D8A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D8A3" w14:textId="77777777" w:rsidR="00C82F5E" w:rsidRPr="005C2D3F" w:rsidRDefault="00C82F5E" w:rsidP="00E553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438,321</w:t>
            </w:r>
          </w:p>
        </w:tc>
      </w:tr>
      <w:tr w:rsidR="00EC65D0" w:rsidRPr="005C2D3F" w14:paraId="09D0D8BD" w14:textId="77777777" w:rsidTr="00EC65D0">
        <w:trPr>
          <w:trHeight w:val="125"/>
        </w:trPr>
        <w:tc>
          <w:tcPr>
            <w:tcW w:w="693" w:type="pct"/>
            <w:gridSpan w:val="2"/>
          </w:tcPr>
          <w:p w14:paraId="09D0D8A5" w14:textId="77777777" w:rsidR="00C82F5E" w:rsidRPr="005C2D3F" w:rsidRDefault="00C82F5E" w:rsidP="0039501A">
            <w:pPr>
              <w:ind w:left="54" w:right="-115" w:hanging="11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14:paraId="09D0D8A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pct"/>
          </w:tcPr>
          <w:p w14:paraId="09D0D8A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auto"/>
            </w:tcBorders>
            <w:vAlign w:val="bottom"/>
          </w:tcPr>
          <w:p w14:paraId="09D0D8A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" w:type="pct"/>
          </w:tcPr>
          <w:p w14:paraId="09D0D8A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</w:tcBorders>
            <w:vAlign w:val="bottom"/>
          </w:tcPr>
          <w:p w14:paraId="09D0D8A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A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</w:tcBorders>
            <w:vAlign w:val="bottom"/>
          </w:tcPr>
          <w:p w14:paraId="09D0D8A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AD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</w:tcBorders>
            <w:vAlign w:val="bottom"/>
          </w:tcPr>
          <w:p w14:paraId="09D0D8AE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AF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1" w:type="pct"/>
            <w:gridSpan w:val="3"/>
            <w:tcBorders>
              <w:top w:val="single" w:sz="4" w:space="0" w:color="auto"/>
            </w:tcBorders>
            <w:vAlign w:val="bottom"/>
          </w:tcPr>
          <w:p w14:paraId="09D0D8B0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B1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gridSpan w:val="3"/>
            <w:tcBorders>
              <w:top w:val="single" w:sz="4" w:space="0" w:color="auto"/>
            </w:tcBorders>
            <w:vAlign w:val="bottom"/>
          </w:tcPr>
          <w:p w14:paraId="09D0D8B2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B3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3"/>
            <w:tcBorders>
              <w:top w:val="single" w:sz="4" w:space="0" w:color="auto"/>
            </w:tcBorders>
            <w:vAlign w:val="bottom"/>
          </w:tcPr>
          <w:p w14:paraId="09D0D8B4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" w:type="pct"/>
            <w:vAlign w:val="bottom"/>
          </w:tcPr>
          <w:p w14:paraId="09D0D8B5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</w:tcBorders>
            <w:vAlign w:val="bottom"/>
          </w:tcPr>
          <w:p w14:paraId="09D0D8B6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" w:type="pct"/>
            <w:vAlign w:val="bottom"/>
          </w:tcPr>
          <w:p w14:paraId="09D0D8B7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</w:tcBorders>
            <w:vAlign w:val="bottom"/>
          </w:tcPr>
          <w:p w14:paraId="09D0D8B8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pct"/>
            <w:vAlign w:val="bottom"/>
          </w:tcPr>
          <w:p w14:paraId="09D0D8B9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</w:tcBorders>
            <w:vAlign w:val="bottom"/>
          </w:tcPr>
          <w:p w14:paraId="09D0D8BA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" w:type="pct"/>
            <w:vAlign w:val="bottom"/>
          </w:tcPr>
          <w:p w14:paraId="09D0D8BB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  <w:vAlign w:val="bottom"/>
          </w:tcPr>
          <w:p w14:paraId="09D0D8BC" w14:textId="77777777" w:rsidR="00C82F5E" w:rsidRPr="005C2D3F" w:rsidRDefault="00C82F5E" w:rsidP="0039501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EC65D0" w:rsidRPr="005C2D3F" w14:paraId="09D0D8D6" w14:textId="77777777" w:rsidTr="00EC65D0">
        <w:tc>
          <w:tcPr>
            <w:tcW w:w="693" w:type="pct"/>
            <w:gridSpan w:val="2"/>
          </w:tcPr>
          <w:p w14:paraId="09D0D8BE" w14:textId="77777777" w:rsidR="00442DCA" w:rsidRPr="005C2D3F" w:rsidRDefault="00442DCA" w:rsidP="0039501A">
            <w:pPr>
              <w:ind w:left="54" w:right="-115" w:hanging="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มูลค่าตามบัญชีของเงิ</w:t>
            </w:r>
            <w:r w:rsidR="0073743E"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นลงทุนในบริษัทร่วม/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59" w:type="pct"/>
            <w:vAlign w:val="bottom"/>
          </w:tcPr>
          <w:p w14:paraId="09D0D8BF" w14:textId="77777777" w:rsidR="00442DCA" w:rsidRPr="005C2D3F" w:rsidRDefault="00442DCA" w:rsidP="00442D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621,497</w:t>
            </w:r>
          </w:p>
        </w:tc>
        <w:tc>
          <w:tcPr>
            <w:tcW w:w="92" w:type="pct"/>
          </w:tcPr>
          <w:p w14:paraId="09D0D8C0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pct"/>
            <w:gridSpan w:val="2"/>
            <w:shd w:val="clear" w:color="auto" w:fill="auto"/>
            <w:vAlign w:val="bottom"/>
          </w:tcPr>
          <w:p w14:paraId="09D0D8C1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638,430</w:t>
            </w:r>
          </w:p>
        </w:tc>
        <w:tc>
          <w:tcPr>
            <w:tcW w:w="86" w:type="pct"/>
          </w:tcPr>
          <w:p w14:paraId="09D0D8C2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C3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75,055</w:t>
            </w:r>
          </w:p>
        </w:tc>
        <w:tc>
          <w:tcPr>
            <w:tcW w:w="92" w:type="pct"/>
            <w:vAlign w:val="bottom"/>
          </w:tcPr>
          <w:p w14:paraId="09D0D8C4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shd w:val="clear" w:color="auto" w:fill="auto"/>
            <w:vAlign w:val="bottom"/>
          </w:tcPr>
          <w:p w14:paraId="09D0D8C5" w14:textId="77777777" w:rsidR="00442DCA" w:rsidRPr="005C2D3F" w:rsidRDefault="000E2AF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40A0B" w:rsidRPr="005C2D3F">
              <w:rPr>
                <w:rFonts w:asciiTheme="majorBidi" w:hAnsiTheme="majorBidi" w:cstheme="majorBidi"/>
                <w:sz w:val="22"/>
                <w:szCs w:val="22"/>
              </w:rPr>
              <w:t>1,782</w:t>
            </w:r>
          </w:p>
        </w:tc>
        <w:tc>
          <w:tcPr>
            <w:tcW w:w="94" w:type="pct"/>
            <w:vAlign w:val="bottom"/>
          </w:tcPr>
          <w:p w14:paraId="09D0D8C6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C7" w14:textId="77777777" w:rsidR="00442DCA" w:rsidRPr="005C2D3F" w:rsidRDefault="00442DCA" w:rsidP="00E40A0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pct"/>
            <w:vAlign w:val="bottom"/>
          </w:tcPr>
          <w:p w14:paraId="09D0D8C8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C9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245,179</w:t>
            </w:r>
          </w:p>
        </w:tc>
        <w:tc>
          <w:tcPr>
            <w:tcW w:w="92" w:type="pct"/>
            <w:vAlign w:val="bottom"/>
          </w:tcPr>
          <w:p w14:paraId="09D0D8CA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CB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351,019</w:t>
            </w:r>
          </w:p>
        </w:tc>
        <w:tc>
          <w:tcPr>
            <w:tcW w:w="94" w:type="pct"/>
            <w:vAlign w:val="bottom"/>
          </w:tcPr>
          <w:p w14:paraId="09D0D8CC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CD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393,475</w:t>
            </w:r>
          </w:p>
        </w:tc>
        <w:tc>
          <w:tcPr>
            <w:tcW w:w="94" w:type="pct"/>
            <w:vAlign w:val="bottom"/>
          </w:tcPr>
          <w:p w14:paraId="09D0D8CE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CF" w14:textId="77777777" w:rsidR="00442DCA" w:rsidRPr="005C2D3F" w:rsidRDefault="00442DCA" w:rsidP="00E40A0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pct"/>
            <w:vAlign w:val="bottom"/>
          </w:tcPr>
          <w:p w14:paraId="09D0D8D0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3" w:type="pct"/>
            <w:gridSpan w:val="3"/>
            <w:vAlign w:val="bottom"/>
          </w:tcPr>
          <w:p w14:paraId="09D0D8D1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205,683</w:t>
            </w:r>
          </w:p>
        </w:tc>
        <w:tc>
          <w:tcPr>
            <w:tcW w:w="92" w:type="pct"/>
            <w:vAlign w:val="bottom"/>
          </w:tcPr>
          <w:p w14:paraId="09D0D8D2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D3" w14:textId="77777777" w:rsidR="00442DCA" w:rsidRPr="005C2D3F" w:rsidRDefault="00442DCA" w:rsidP="00E40A0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pct"/>
            <w:vAlign w:val="bottom"/>
          </w:tcPr>
          <w:p w14:paraId="09D0D8D4" w14:textId="77777777" w:rsidR="00442DCA" w:rsidRPr="005C2D3F" w:rsidRDefault="00442DCA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D5" w14:textId="77777777" w:rsidR="00442DCA" w:rsidRPr="005C2D3F" w:rsidRDefault="00442DCA" w:rsidP="00C921E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155,</w:t>
            </w:r>
            <w:r w:rsidR="00C921E9" w:rsidRPr="005C2D3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</w:tr>
      <w:tr w:rsidR="00EC65D0" w:rsidRPr="005C2D3F" w14:paraId="09D0D8EF" w14:textId="77777777" w:rsidTr="00EC65D0">
        <w:tc>
          <w:tcPr>
            <w:tcW w:w="693" w:type="pct"/>
            <w:gridSpan w:val="2"/>
          </w:tcPr>
          <w:p w14:paraId="09D0D8D7" w14:textId="77777777" w:rsidR="008646E9" w:rsidRPr="005C2D3F" w:rsidRDefault="008646E9" w:rsidP="0039501A">
            <w:pPr>
              <w:ind w:left="54" w:right="-115" w:hanging="1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pct"/>
            <w:vAlign w:val="bottom"/>
          </w:tcPr>
          <w:p w14:paraId="09D0D8D8" w14:textId="77777777" w:rsidR="008646E9" w:rsidRPr="005C2D3F" w:rsidRDefault="008646E9" w:rsidP="00442DC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2" w:type="pct"/>
          </w:tcPr>
          <w:p w14:paraId="09D0D8D9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gridSpan w:val="2"/>
            <w:shd w:val="clear" w:color="auto" w:fill="auto"/>
            <w:vAlign w:val="bottom"/>
          </w:tcPr>
          <w:p w14:paraId="09D0D8DA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" w:type="pct"/>
          </w:tcPr>
          <w:p w14:paraId="09D0D8DB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pct"/>
            <w:gridSpan w:val="2"/>
            <w:vAlign w:val="bottom"/>
          </w:tcPr>
          <w:p w14:paraId="09D0D8DC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09D0D8DD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pct"/>
            <w:gridSpan w:val="3"/>
            <w:shd w:val="clear" w:color="auto" w:fill="auto"/>
            <w:vAlign w:val="bottom"/>
          </w:tcPr>
          <w:p w14:paraId="09D0D8DE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9D0D8DF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E0" w14:textId="77777777" w:rsidR="008646E9" w:rsidRPr="005C2D3F" w:rsidRDefault="008646E9" w:rsidP="00E40A0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9D0D8E1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1" w:type="pct"/>
            <w:gridSpan w:val="3"/>
            <w:vAlign w:val="bottom"/>
          </w:tcPr>
          <w:p w14:paraId="09D0D8E2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09D0D8E3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pct"/>
            <w:gridSpan w:val="3"/>
            <w:vAlign w:val="bottom"/>
          </w:tcPr>
          <w:p w14:paraId="09D0D8E4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9D0D8E5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2" w:type="pct"/>
            <w:gridSpan w:val="3"/>
            <w:vAlign w:val="bottom"/>
          </w:tcPr>
          <w:p w14:paraId="09D0D8E6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9D0D8E7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8E8" w14:textId="77777777" w:rsidR="008646E9" w:rsidRPr="005C2D3F" w:rsidRDefault="008646E9" w:rsidP="00E40A0B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" w:type="pct"/>
            <w:vAlign w:val="bottom"/>
          </w:tcPr>
          <w:p w14:paraId="09D0D8E9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3" w:type="pct"/>
            <w:gridSpan w:val="3"/>
            <w:vAlign w:val="bottom"/>
          </w:tcPr>
          <w:p w14:paraId="09D0D8EA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pct"/>
            <w:vAlign w:val="bottom"/>
          </w:tcPr>
          <w:p w14:paraId="09D0D8EB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Align w:val="bottom"/>
          </w:tcPr>
          <w:p w14:paraId="09D0D8EC" w14:textId="77777777" w:rsidR="008646E9" w:rsidRPr="005C2D3F" w:rsidRDefault="008646E9" w:rsidP="00E40A0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pct"/>
            <w:vAlign w:val="bottom"/>
          </w:tcPr>
          <w:p w14:paraId="09D0D8ED" w14:textId="77777777" w:rsidR="008646E9" w:rsidRPr="005C2D3F" w:rsidRDefault="008646E9" w:rsidP="0039501A">
            <w:pPr>
              <w:pStyle w:val="acctfourfigures"/>
              <w:tabs>
                <w:tab w:val="clear" w:pos="765"/>
                <w:tab w:val="decimal" w:pos="476"/>
                <w:tab w:val="decimal" w:pos="687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7" w:type="pct"/>
            <w:gridSpan w:val="2"/>
            <w:vAlign w:val="bottom"/>
          </w:tcPr>
          <w:p w14:paraId="09D0D8EE" w14:textId="77777777" w:rsidR="008646E9" w:rsidRPr="005C2D3F" w:rsidRDefault="008646E9" w:rsidP="00C921E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6611" w:rsidRPr="005C2D3F" w14:paraId="09D0D8F1" w14:textId="77777777" w:rsidTr="00EC65D0">
        <w:tc>
          <w:tcPr>
            <w:tcW w:w="5000" w:type="pct"/>
            <w:gridSpan w:val="44"/>
            <w:shd w:val="clear" w:color="auto" w:fill="auto"/>
          </w:tcPr>
          <w:p w14:paraId="09D0D8F0" w14:textId="77777777" w:rsidR="006270AA" w:rsidRPr="005C2D3F" w:rsidRDefault="006270AA" w:rsidP="003950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**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 xml:space="preserve">บริษัท </w:t>
            </w:r>
            <w:r w:rsidRPr="005C2D3F">
              <w:rPr>
                <w:rFonts w:asciiTheme="majorBidi" w:hAnsiTheme="majorBidi" w:cs="Angsana New"/>
                <w:sz w:val="22"/>
                <w:szCs w:val="22"/>
                <w:cs/>
                <w:lang w:bidi="th-TH"/>
              </w:rPr>
              <w:t>ไว้ท์กรุ๊ป จำกัด (มหาชน)</w:t>
            </w:r>
            <w:r w:rsidRPr="005C2D3F">
              <w:rPr>
                <w:rFonts w:asciiTheme="majorBidi" w:hAnsiTheme="majorBidi" w:cs="Angsana New" w:hint="cs"/>
                <w:sz w:val="22"/>
                <w:szCs w:val="22"/>
                <w:cs/>
                <w:lang w:bidi="th-TH"/>
              </w:rPr>
              <w:t xml:space="preserve"> มีกำไรจากการดำเนินงานอย่างต่อเนื่องและกำไรขาดทุนเบ็ดเสร็จรวมตั้งแต่วันที่สูญเสียการควบคุมถึงวันที่ </w:t>
            </w:r>
            <w:r w:rsidRPr="005C2D3F">
              <w:rPr>
                <w:rFonts w:asciiTheme="majorBidi" w:hAnsiTheme="majorBidi" w:cs="Angsana New"/>
                <w:sz w:val="22"/>
                <w:szCs w:val="22"/>
                <w:lang w:bidi="th-TH"/>
              </w:rPr>
              <w:t xml:space="preserve">31 </w:t>
            </w:r>
            <w:r w:rsidRPr="005C2D3F">
              <w:rPr>
                <w:rFonts w:asciiTheme="majorBidi" w:hAnsiTheme="majorBidi" w:cs="Angsana New" w:hint="cs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5C2D3F">
              <w:rPr>
                <w:rFonts w:asciiTheme="majorBidi" w:hAnsiTheme="majorBidi" w:cs="Angsana New"/>
                <w:sz w:val="22"/>
                <w:szCs w:val="22"/>
                <w:lang w:bidi="th-TH"/>
              </w:rPr>
              <w:t xml:space="preserve">2559 </w:t>
            </w:r>
            <w:r w:rsidRPr="005C2D3F">
              <w:rPr>
                <w:rFonts w:asciiTheme="majorBidi" w:hAnsiTheme="majorBidi" w:cs="Angsana New" w:hint="cs"/>
                <w:sz w:val="22"/>
                <w:szCs w:val="22"/>
                <w:cs/>
                <w:lang w:bidi="th-TH"/>
              </w:rPr>
              <w:t xml:space="preserve">เป็นจำนวนเงิน </w:t>
            </w:r>
            <w:r w:rsidRPr="005C2D3F">
              <w:rPr>
                <w:rFonts w:asciiTheme="majorBidi" w:hAnsiTheme="majorBidi" w:cs="Angsana New"/>
                <w:sz w:val="22"/>
                <w:szCs w:val="22"/>
                <w:lang w:bidi="th-TH"/>
              </w:rPr>
              <w:t xml:space="preserve">90.3 </w:t>
            </w:r>
            <w:r w:rsidRPr="005C2D3F">
              <w:rPr>
                <w:rFonts w:asciiTheme="majorBidi" w:hAnsiTheme="majorBidi" w:cs="Angsana New" w:hint="cs"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0B6145" w:rsidRPr="005C2D3F" w14:paraId="09D0D8FE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8F2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13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91" w:type="pct"/>
            <w:gridSpan w:val="5"/>
          </w:tcPr>
          <w:p w14:paraId="09D0D8F3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บริษัท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ไว้ท์กรุ๊ป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 xml:space="preserve">จำกัด </w:t>
            </w:r>
            <w:r w:rsidR="00286611"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(มหาชน)</w:t>
            </w:r>
          </w:p>
        </w:tc>
        <w:tc>
          <w:tcPr>
            <w:tcW w:w="93" w:type="pct"/>
          </w:tcPr>
          <w:p w14:paraId="09D0D8F4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pct"/>
            <w:gridSpan w:val="6"/>
            <w:vAlign w:val="bottom"/>
          </w:tcPr>
          <w:p w14:paraId="09D0D8F5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คาลพิส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โอสถสภา จำกัด</w:t>
            </w:r>
          </w:p>
        </w:tc>
        <w:tc>
          <w:tcPr>
            <w:tcW w:w="92" w:type="pct"/>
            <w:vAlign w:val="bottom"/>
          </w:tcPr>
          <w:p w14:paraId="09D0D8F6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4" w:type="pct"/>
            <w:gridSpan w:val="7"/>
            <w:vAlign w:val="bottom"/>
          </w:tcPr>
          <w:p w14:paraId="09D0D8F7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04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 xml:space="preserve"> ฮาคูโฮโด </w:t>
            </w:r>
            <w:r w:rsidR="000B6145"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(กรุงเทพ) จำกัด</w:t>
            </w:r>
          </w:p>
        </w:tc>
        <w:tc>
          <w:tcPr>
            <w:tcW w:w="92" w:type="pct"/>
            <w:vAlign w:val="bottom"/>
          </w:tcPr>
          <w:p w14:paraId="09D0D8F8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" w:type="pct"/>
            <w:gridSpan w:val="7"/>
            <w:vAlign w:val="bottom"/>
          </w:tcPr>
          <w:p w14:paraId="09D0D8F9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โอสถสภา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ไทโช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ฟาร์มาซูติคอล จำกัด</w:t>
            </w:r>
          </w:p>
        </w:tc>
        <w:tc>
          <w:tcPr>
            <w:tcW w:w="93" w:type="pct"/>
            <w:vAlign w:val="bottom"/>
          </w:tcPr>
          <w:p w14:paraId="09D0D8FA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  <w:gridSpan w:val="7"/>
            <w:vAlign w:val="bottom"/>
          </w:tcPr>
          <w:p w14:paraId="09D0D8FB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ริษัท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 xml:space="preserve"> เดลฟิส ฮาคูโฮโด 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(ประเทศไทย)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 xml:space="preserve"> จำกัด</w:t>
            </w:r>
          </w:p>
        </w:tc>
        <w:tc>
          <w:tcPr>
            <w:tcW w:w="93" w:type="pct"/>
            <w:vAlign w:val="bottom"/>
          </w:tcPr>
          <w:p w14:paraId="09D0D8FC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gridSpan w:val="4"/>
            <w:vAlign w:val="bottom"/>
          </w:tcPr>
          <w:p w14:paraId="09D0D8FD" w14:textId="77777777" w:rsidR="009D79F5" w:rsidRPr="005C2D3F" w:rsidRDefault="009D79F5" w:rsidP="000B6129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บริษัท มีเดีย อินเทล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br/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ลิเจ้นซ์</w:t>
            </w: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จำกัด</w:t>
            </w:r>
          </w:p>
        </w:tc>
      </w:tr>
      <w:tr w:rsidR="00EC65D0" w:rsidRPr="005C2D3F" w14:paraId="09D0D917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8FF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13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" w:type="pct"/>
            <w:gridSpan w:val="2"/>
          </w:tcPr>
          <w:p w14:paraId="09D0D900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3" w:type="pct"/>
          </w:tcPr>
          <w:p w14:paraId="09D0D901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</w:tcPr>
          <w:p w14:paraId="09D0D902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3" w:type="pct"/>
          </w:tcPr>
          <w:p w14:paraId="09D0D903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04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3" w:type="pct"/>
            <w:vAlign w:val="bottom"/>
          </w:tcPr>
          <w:p w14:paraId="09D0D905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06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2" w:type="pct"/>
            <w:vAlign w:val="bottom"/>
          </w:tcPr>
          <w:p w14:paraId="09D0D907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08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2560</w:t>
            </w:r>
          </w:p>
        </w:tc>
        <w:tc>
          <w:tcPr>
            <w:tcW w:w="93" w:type="pct"/>
            <w:vAlign w:val="bottom"/>
          </w:tcPr>
          <w:p w14:paraId="09D0D909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0A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04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2" w:type="pct"/>
            <w:vAlign w:val="bottom"/>
          </w:tcPr>
          <w:p w14:paraId="09D0D90B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0C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93" w:type="pct"/>
            <w:vAlign w:val="bottom"/>
          </w:tcPr>
          <w:p w14:paraId="09D0D90D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0E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3" w:type="pct"/>
            <w:vAlign w:val="bottom"/>
          </w:tcPr>
          <w:p w14:paraId="09D0D90F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10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93" w:type="pct"/>
            <w:vAlign w:val="bottom"/>
          </w:tcPr>
          <w:p w14:paraId="09D0D911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12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93" w:type="pct"/>
            <w:vAlign w:val="bottom"/>
          </w:tcPr>
          <w:p w14:paraId="09D0D913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14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94" w:type="pct"/>
            <w:vAlign w:val="bottom"/>
          </w:tcPr>
          <w:p w14:paraId="09D0D915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16" w14:textId="77777777" w:rsidR="009D79F5" w:rsidRPr="005C2D3F" w:rsidRDefault="009D79F5" w:rsidP="00286611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286611" w:rsidRPr="005C2D3F" w14:paraId="09D0D91A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18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13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48" w:type="pct"/>
            <w:gridSpan w:val="41"/>
          </w:tcPr>
          <w:p w14:paraId="09D0D91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bidi="th-TH"/>
              </w:rPr>
              <w:t>(พันบาท)</w:t>
            </w:r>
          </w:p>
        </w:tc>
      </w:tr>
      <w:tr w:rsidR="00EC65D0" w:rsidRPr="005C2D3F" w14:paraId="09D0D933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1B" w14:textId="77777777" w:rsidR="009D79F5" w:rsidRPr="005C2D3F" w:rsidRDefault="009D79F5" w:rsidP="009D79F5">
            <w:pPr>
              <w:pStyle w:val="ListParagraph"/>
              <w:numPr>
                <w:ilvl w:val="0"/>
                <w:numId w:val="29"/>
              </w:numPr>
              <w:tabs>
                <w:tab w:val="clear" w:pos="540"/>
                <w:tab w:val="left" w:pos="132"/>
              </w:tabs>
              <w:ind w:left="342" w:right="-115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รวมรายการต่อไปนี้</w:t>
            </w:r>
          </w:p>
        </w:tc>
        <w:tc>
          <w:tcPr>
            <w:tcW w:w="249" w:type="pct"/>
            <w:gridSpan w:val="2"/>
          </w:tcPr>
          <w:p w14:paraId="09D0D91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1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</w:tcPr>
          <w:p w14:paraId="09D0D91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1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2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2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pct"/>
            <w:vAlign w:val="bottom"/>
          </w:tcPr>
          <w:p w14:paraId="09D0D92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2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2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04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pct"/>
            <w:vAlign w:val="bottom"/>
          </w:tcPr>
          <w:p w14:paraId="09D0D92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2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2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2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2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2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3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pct"/>
            <w:vAlign w:val="bottom"/>
          </w:tcPr>
          <w:p w14:paraId="09D0D93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3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19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65D0" w:rsidRPr="005C2D3F" w14:paraId="09D0D94D" w14:textId="77777777" w:rsidTr="00EC65D0">
        <w:trPr>
          <w:gridBefore w:val="1"/>
          <w:wBefore w:w="58" w:type="pct"/>
          <w:trHeight w:val="324"/>
        </w:trPr>
        <w:tc>
          <w:tcPr>
            <w:tcW w:w="895" w:type="pct"/>
            <w:gridSpan w:val="2"/>
          </w:tcPr>
          <w:p w14:paraId="09D0D934" w14:textId="77777777" w:rsidR="009D79F5" w:rsidRPr="005C2D3F" w:rsidRDefault="009D79F5" w:rsidP="009D79F5">
            <w:pPr>
              <w:tabs>
                <w:tab w:val="left" w:pos="522"/>
              </w:tabs>
              <w:ind w:left="-18" w:right="-115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- ค่าเสื่อมราคาและค่าตัด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</w:p>
          <w:p w14:paraId="09D0D935" w14:textId="77777777" w:rsidR="009D79F5" w:rsidRPr="005C2D3F" w:rsidRDefault="009D79F5" w:rsidP="009D79F5">
            <w:pPr>
              <w:tabs>
                <w:tab w:val="left" w:pos="522"/>
              </w:tabs>
              <w:ind w:left="-18" w:right="-115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9" w:type="pct"/>
            <w:gridSpan w:val="2"/>
          </w:tcPr>
          <w:p w14:paraId="09D0D93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3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3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3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3A" w14:textId="77777777" w:rsidR="009D79F5" w:rsidRPr="005C2D3F" w:rsidRDefault="003A0CCC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32,989</w:t>
            </w:r>
          </w:p>
        </w:tc>
        <w:tc>
          <w:tcPr>
            <w:tcW w:w="93" w:type="pct"/>
            <w:vAlign w:val="bottom"/>
          </w:tcPr>
          <w:p w14:paraId="09D0D93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3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23,549</w:t>
            </w:r>
          </w:p>
        </w:tc>
        <w:tc>
          <w:tcPr>
            <w:tcW w:w="92" w:type="pct"/>
            <w:vAlign w:val="bottom"/>
          </w:tcPr>
          <w:p w14:paraId="09D0D93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3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2,414</w:t>
            </w:r>
          </w:p>
        </w:tc>
        <w:tc>
          <w:tcPr>
            <w:tcW w:w="93" w:type="pct"/>
            <w:vAlign w:val="bottom"/>
          </w:tcPr>
          <w:p w14:paraId="09D0D93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4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2,166</w:t>
            </w:r>
          </w:p>
        </w:tc>
        <w:tc>
          <w:tcPr>
            <w:tcW w:w="92" w:type="pct"/>
            <w:vAlign w:val="bottom"/>
          </w:tcPr>
          <w:p w14:paraId="09D0D94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4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1,211</w:t>
            </w:r>
          </w:p>
        </w:tc>
        <w:tc>
          <w:tcPr>
            <w:tcW w:w="93" w:type="pct"/>
            <w:vAlign w:val="bottom"/>
          </w:tcPr>
          <w:p w14:paraId="09D0D94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4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93" w:type="pct"/>
            <w:vAlign w:val="bottom"/>
          </w:tcPr>
          <w:p w14:paraId="09D0D94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4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7,551</w:t>
            </w:r>
          </w:p>
        </w:tc>
        <w:tc>
          <w:tcPr>
            <w:tcW w:w="93" w:type="pct"/>
            <w:vAlign w:val="bottom"/>
          </w:tcPr>
          <w:p w14:paraId="09D0D94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4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7,221</w:t>
            </w:r>
          </w:p>
        </w:tc>
        <w:tc>
          <w:tcPr>
            <w:tcW w:w="93" w:type="pct"/>
            <w:vAlign w:val="bottom"/>
          </w:tcPr>
          <w:p w14:paraId="09D0D94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4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4,319</w:t>
            </w:r>
          </w:p>
        </w:tc>
        <w:tc>
          <w:tcPr>
            <w:tcW w:w="94" w:type="pct"/>
            <w:vAlign w:val="bottom"/>
          </w:tcPr>
          <w:p w14:paraId="09D0D94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4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3,632</w:t>
            </w:r>
          </w:p>
        </w:tc>
      </w:tr>
      <w:tr w:rsidR="00EC65D0" w:rsidRPr="005C2D3F" w14:paraId="09D0D966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4E" w14:textId="77777777" w:rsidR="009D79F5" w:rsidRPr="005C2D3F" w:rsidRDefault="009D79F5" w:rsidP="009D79F5">
            <w:pPr>
              <w:tabs>
                <w:tab w:val="left" w:pos="522"/>
              </w:tabs>
              <w:ind w:left="-18" w:right="-115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- ดอกเบี้ยจ่าย</w:t>
            </w:r>
          </w:p>
        </w:tc>
        <w:tc>
          <w:tcPr>
            <w:tcW w:w="249" w:type="pct"/>
            <w:gridSpan w:val="2"/>
          </w:tcPr>
          <w:p w14:paraId="09D0D94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5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5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5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5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3,263</w:t>
            </w:r>
          </w:p>
        </w:tc>
        <w:tc>
          <w:tcPr>
            <w:tcW w:w="93" w:type="pct"/>
            <w:vAlign w:val="bottom"/>
          </w:tcPr>
          <w:p w14:paraId="09D0D95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5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3,088</w:t>
            </w:r>
          </w:p>
        </w:tc>
        <w:tc>
          <w:tcPr>
            <w:tcW w:w="92" w:type="pct"/>
            <w:vAlign w:val="bottom"/>
          </w:tcPr>
          <w:p w14:paraId="09D0D95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5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5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5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95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5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3" w:type="pct"/>
            <w:vAlign w:val="bottom"/>
          </w:tcPr>
          <w:p w14:paraId="09D0D95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5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5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5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6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6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6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6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pct"/>
            <w:vAlign w:val="bottom"/>
          </w:tcPr>
          <w:p w14:paraId="09D0D96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6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C65D0" w:rsidRPr="005C2D3F" w14:paraId="09D0D97F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67" w14:textId="77777777" w:rsidR="009D79F5" w:rsidRPr="005C2D3F" w:rsidRDefault="009D79F5" w:rsidP="009D79F5">
            <w:pPr>
              <w:tabs>
                <w:tab w:val="left" w:pos="522"/>
              </w:tabs>
              <w:ind w:left="-18" w:right="-115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- ค่าใช้จ่ายภาษีเงินได้</w:t>
            </w:r>
          </w:p>
        </w:tc>
        <w:tc>
          <w:tcPr>
            <w:tcW w:w="249" w:type="pct"/>
            <w:gridSpan w:val="2"/>
          </w:tcPr>
          <w:p w14:paraId="09D0D96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6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6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6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6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58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6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6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58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96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7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28,170</w:t>
            </w:r>
          </w:p>
        </w:tc>
        <w:tc>
          <w:tcPr>
            <w:tcW w:w="93" w:type="pct"/>
            <w:vAlign w:val="bottom"/>
          </w:tcPr>
          <w:p w14:paraId="09D0D97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7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15,757</w:t>
            </w:r>
          </w:p>
        </w:tc>
        <w:tc>
          <w:tcPr>
            <w:tcW w:w="92" w:type="pct"/>
            <w:vAlign w:val="bottom"/>
          </w:tcPr>
          <w:p w14:paraId="09D0D97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7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73,226</w:t>
            </w:r>
          </w:p>
        </w:tc>
        <w:tc>
          <w:tcPr>
            <w:tcW w:w="93" w:type="pct"/>
            <w:vAlign w:val="bottom"/>
          </w:tcPr>
          <w:p w14:paraId="09D0D97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7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67,258</w:t>
            </w:r>
          </w:p>
        </w:tc>
        <w:tc>
          <w:tcPr>
            <w:tcW w:w="93" w:type="pct"/>
            <w:vAlign w:val="bottom"/>
          </w:tcPr>
          <w:p w14:paraId="09D0D97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7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14,346</w:t>
            </w:r>
          </w:p>
        </w:tc>
        <w:tc>
          <w:tcPr>
            <w:tcW w:w="93" w:type="pct"/>
            <w:vAlign w:val="bottom"/>
          </w:tcPr>
          <w:p w14:paraId="09D0D97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7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20,209</w:t>
            </w:r>
          </w:p>
        </w:tc>
        <w:tc>
          <w:tcPr>
            <w:tcW w:w="93" w:type="pct"/>
            <w:vAlign w:val="bottom"/>
          </w:tcPr>
          <w:p w14:paraId="09D0D97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7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20,838</w:t>
            </w:r>
          </w:p>
        </w:tc>
        <w:tc>
          <w:tcPr>
            <w:tcW w:w="94" w:type="pct"/>
            <w:vAlign w:val="bottom"/>
          </w:tcPr>
          <w:p w14:paraId="09D0D97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7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23,890</w:t>
            </w:r>
          </w:p>
        </w:tc>
      </w:tr>
      <w:tr w:rsidR="00EC65D0" w:rsidRPr="005C2D3F" w14:paraId="09D0D999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80" w14:textId="77777777" w:rsidR="009D79F5" w:rsidRPr="005C2D3F" w:rsidRDefault="009D79F5" w:rsidP="009D79F5">
            <w:pPr>
              <w:pStyle w:val="ListParagraph"/>
              <w:numPr>
                <w:ilvl w:val="0"/>
                <w:numId w:val="29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รวมรายการเงินสดและรายการ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</w:p>
          <w:p w14:paraId="09D0D981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34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249" w:type="pct"/>
            <w:gridSpan w:val="2"/>
          </w:tcPr>
          <w:p w14:paraId="09D0D98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8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8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8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8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6,313</w:t>
            </w:r>
          </w:p>
        </w:tc>
        <w:tc>
          <w:tcPr>
            <w:tcW w:w="93" w:type="pct"/>
            <w:vAlign w:val="bottom"/>
          </w:tcPr>
          <w:p w14:paraId="09D0D98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8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12,217</w:t>
            </w:r>
          </w:p>
        </w:tc>
        <w:tc>
          <w:tcPr>
            <w:tcW w:w="92" w:type="pct"/>
            <w:vAlign w:val="bottom"/>
          </w:tcPr>
          <w:p w14:paraId="09D0D98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8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461,291</w:t>
            </w:r>
          </w:p>
        </w:tc>
        <w:tc>
          <w:tcPr>
            <w:tcW w:w="93" w:type="pct"/>
            <w:vAlign w:val="bottom"/>
          </w:tcPr>
          <w:p w14:paraId="09D0D98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8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378,043</w:t>
            </w:r>
          </w:p>
        </w:tc>
        <w:tc>
          <w:tcPr>
            <w:tcW w:w="92" w:type="pct"/>
            <w:vAlign w:val="bottom"/>
          </w:tcPr>
          <w:p w14:paraId="09D0D98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8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731,195</w:t>
            </w:r>
          </w:p>
        </w:tc>
        <w:tc>
          <w:tcPr>
            <w:tcW w:w="93" w:type="pct"/>
            <w:vAlign w:val="bottom"/>
          </w:tcPr>
          <w:p w14:paraId="09D0D98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9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864,381</w:t>
            </w:r>
          </w:p>
        </w:tc>
        <w:tc>
          <w:tcPr>
            <w:tcW w:w="93" w:type="pct"/>
            <w:vAlign w:val="bottom"/>
          </w:tcPr>
          <w:p w14:paraId="09D0D99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9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520,798</w:t>
            </w:r>
          </w:p>
        </w:tc>
        <w:tc>
          <w:tcPr>
            <w:tcW w:w="93" w:type="pct"/>
            <w:vAlign w:val="bottom"/>
          </w:tcPr>
          <w:p w14:paraId="09D0D99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9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484,231</w:t>
            </w:r>
          </w:p>
        </w:tc>
        <w:tc>
          <w:tcPr>
            <w:tcW w:w="93" w:type="pct"/>
            <w:vAlign w:val="bottom"/>
          </w:tcPr>
          <w:p w14:paraId="09D0D99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9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413,463</w:t>
            </w:r>
          </w:p>
        </w:tc>
        <w:tc>
          <w:tcPr>
            <w:tcW w:w="94" w:type="pct"/>
            <w:vAlign w:val="bottom"/>
          </w:tcPr>
          <w:p w14:paraId="09D0D99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9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435,791</w:t>
            </w:r>
          </w:p>
        </w:tc>
      </w:tr>
      <w:tr w:rsidR="00EC65D0" w:rsidRPr="005C2D3F" w14:paraId="09D0D9B4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9A" w14:textId="77777777" w:rsidR="009D79F5" w:rsidRPr="005C2D3F" w:rsidRDefault="009D79F5" w:rsidP="009D79F5">
            <w:pPr>
              <w:pStyle w:val="ListParagraph"/>
              <w:numPr>
                <w:ilvl w:val="0"/>
                <w:numId w:val="29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รวมรายการหนี้สินทางการเงิน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9D0D99B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342"/>
              </w:tabs>
              <w:ind w:left="342" w:right="-115" w:firstLine="0"/>
              <w:contextualSpacing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 (ไม่รวมเจ้าหนี้การค้า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และเจ้าหนี้อื่น และ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9D0D99C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34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หนี้สิน)</w:t>
            </w:r>
          </w:p>
        </w:tc>
        <w:tc>
          <w:tcPr>
            <w:tcW w:w="249" w:type="pct"/>
            <w:gridSpan w:val="2"/>
          </w:tcPr>
          <w:p w14:paraId="09D0D99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9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9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A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A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209,000</w:t>
            </w:r>
          </w:p>
        </w:tc>
        <w:tc>
          <w:tcPr>
            <w:tcW w:w="93" w:type="pct"/>
            <w:vAlign w:val="bottom"/>
          </w:tcPr>
          <w:p w14:paraId="09D0D9A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5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</w:tc>
        <w:tc>
          <w:tcPr>
            <w:tcW w:w="280" w:type="pct"/>
            <w:gridSpan w:val="3"/>
            <w:vAlign w:val="bottom"/>
          </w:tcPr>
          <w:p w14:paraId="09D0D9A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180,000 </w:t>
            </w:r>
          </w:p>
        </w:tc>
        <w:tc>
          <w:tcPr>
            <w:tcW w:w="92" w:type="pct"/>
            <w:vAlign w:val="bottom"/>
          </w:tcPr>
          <w:p w14:paraId="09D0D9A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A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A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A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9A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A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A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A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A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A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A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A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B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B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5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pct"/>
            <w:vAlign w:val="bottom"/>
          </w:tcPr>
          <w:p w14:paraId="09D0D9B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B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</w:tr>
      <w:tr w:rsidR="00EC65D0" w:rsidRPr="005C2D3F" w14:paraId="09D0D9CF" w14:textId="77777777" w:rsidTr="00EC65D0">
        <w:trPr>
          <w:gridBefore w:val="1"/>
          <w:wBefore w:w="58" w:type="pct"/>
        </w:trPr>
        <w:tc>
          <w:tcPr>
            <w:tcW w:w="895" w:type="pct"/>
            <w:gridSpan w:val="2"/>
          </w:tcPr>
          <w:p w14:paraId="09D0D9B5" w14:textId="77777777" w:rsidR="009D79F5" w:rsidRPr="005C2D3F" w:rsidRDefault="009D79F5" w:rsidP="009D79F5">
            <w:pPr>
              <w:pStyle w:val="ListParagraph"/>
              <w:numPr>
                <w:ilvl w:val="0"/>
                <w:numId w:val="29"/>
              </w:numPr>
              <w:tabs>
                <w:tab w:val="clear" w:pos="540"/>
                <w:tab w:val="left" w:pos="342"/>
              </w:tabs>
              <w:ind w:left="342" w:right="-115"/>
              <w:contextualSpacing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รวมรายการหนี้สินทางการเงินไม่</w:t>
            </w:r>
          </w:p>
          <w:p w14:paraId="09D0D9B6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342"/>
              </w:tabs>
              <w:ind w:left="342" w:right="-115" w:firstLine="0"/>
              <w:contextualSpacing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 (ไม่รวมเจ้าหนี้การค้า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และเจ้าหนี้อื่น และ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9D0D9B7" w14:textId="77777777" w:rsidR="009D79F5" w:rsidRPr="005C2D3F" w:rsidRDefault="009D79F5" w:rsidP="009D79F5">
            <w:pPr>
              <w:pStyle w:val="ListParagraph"/>
              <w:tabs>
                <w:tab w:val="clear" w:pos="540"/>
                <w:tab w:val="left" w:pos="342"/>
              </w:tabs>
              <w:ind w:left="342" w:right="-115" w:firstLine="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หนี้สิน)</w:t>
            </w:r>
          </w:p>
        </w:tc>
        <w:tc>
          <w:tcPr>
            <w:tcW w:w="249" w:type="pct"/>
            <w:gridSpan w:val="2"/>
          </w:tcPr>
          <w:p w14:paraId="09D0D9B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</w:tcPr>
          <w:p w14:paraId="09D0D9B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09D0D9B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1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pct"/>
            <w:vAlign w:val="bottom"/>
          </w:tcPr>
          <w:p w14:paraId="09D0D9B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pct"/>
            <w:gridSpan w:val="2"/>
            <w:vAlign w:val="bottom"/>
          </w:tcPr>
          <w:p w14:paraId="09D0D9B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58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B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281"/>
                <w:tab w:val="decimal" w:pos="725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</w:tc>
        <w:tc>
          <w:tcPr>
            <w:tcW w:w="280" w:type="pct"/>
            <w:gridSpan w:val="3"/>
            <w:vAlign w:val="bottom"/>
          </w:tcPr>
          <w:p w14:paraId="09D0D9B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1,138</w:t>
            </w:r>
          </w:p>
        </w:tc>
        <w:tc>
          <w:tcPr>
            <w:tcW w:w="92" w:type="pct"/>
            <w:vAlign w:val="bottom"/>
          </w:tcPr>
          <w:p w14:paraId="09D0D9BF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C0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C1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09D0D9C2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vAlign w:val="bottom"/>
          </w:tcPr>
          <w:p w14:paraId="09D0D9C3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" w:type="pct"/>
            <w:gridSpan w:val="3"/>
            <w:vAlign w:val="bottom"/>
          </w:tcPr>
          <w:p w14:paraId="09D0D9C4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C5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pct"/>
            <w:gridSpan w:val="3"/>
            <w:vAlign w:val="bottom"/>
          </w:tcPr>
          <w:p w14:paraId="09D0D9C6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C7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" w:type="pct"/>
            <w:gridSpan w:val="3"/>
            <w:vAlign w:val="bottom"/>
          </w:tcPr>
          <w:p w14:paraId="09D0D9C8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C9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pct"/>
            <w:gridSpan w:val="3"/>
            <w:vAlign w:val="bottom"/>
          </w:tcPr>
          <w:p w14:paraId="09D0D9CA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pct"/>
            <w:vAlign w:val="bottom"/>
          </w:tcPr>
          <w:p w14:paraId="09D0D9CB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gridSpan w:val="2"/>
            <w:vAlign w:val="bottom"/>
          </w:tcPr>
          <w:p w14:paraId="09D0D9CC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18"/>
                <w:tab w:val="decimal" w:pos="725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pct"/>
            <w:vAlign w:val="bottom"/>
          </w:tcPr>
          <w:p w14:paraId="09D0D9CD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" w:type="pct"/>
            <w:vAlign w:val="bottom"/>
          </w:tcPr>
          <w:p w14:paraId="09D0D9CE" w14:textId="77777777" w:rsidR="009D79F5" w:rsidRPr="005C2D3F" w:rsidRDefault="009D79F5" w:rsidP="009D79F5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right="-84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</w:tr>
    </w:tbl>
    <w:p w14:paraId="09D0D9D0" w14:textId="77777777" w:rsidR="00652D71" w:rsidRPr="005C2D3F" w:rsidRDefault="00652D71" w:rsidP="007A52FB">
      <w:pPr>
        <w:pStyle w:val="block"/>
        <w:spacing w:before="120" w:after="120" w:line="240" w:lineRule="auto"/>
        <w:ind w:left="0"/>
        <w:jc w:val="thaiDistribute"/>
        <w:rPr>
          <w:rFonts w:cs="Angsana New"/>
          <w:strike/>
          <w:color w:val="FF0000"/>
          <w:sz w:val="30"/>
          <w:szCs w:val="30"/>
          <w:lang w:bidi="th-TH"/>
        </w:rPr>
        <w:sectPr w:rsidR="00652D71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09D0D9D1" w14:textId="77777777" w:rsidR="00EF5389" w:rsidRPr="005C2D3F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5C2D3F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 xml:space="preserve">บริษัทร่วมและการร่วมค้าที่ไม่มีสาระสำคัญ </w:t>
      </w:r>
    </w:p>
    <w:p w14:paraId="09D0D9D2" w14:textId="77777777" w:rsidR="00EF5389" w:rsidRPr="005C2D3F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9D0D9D3" w14:textId="77777777" w:rsidR="00EF5389" w:rsidRPr="005C2D3F" w:rsidRDefault="00EF5389" w:rsidP="00EF5389">
      <w:pPr>
        <w:pStyle w:val="block"/>
        <w:tabs>
          <w:tab w:val="left" w:pos="540"/>
        </w:tabs>
        <w:spacing w:after="0" w:line="240" w:lineRule="atLeast"/>
        <w:ind w:left="540" w:right="28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09D0D9D4" w14:textId="77777777" w:rsidR="00EF5389" w:rsidRPr="005C2D3F" w:rsidRDefault="00EF5389" w:rsidP="00EF5389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170"/>
      </w:tblGrid>
      <w:tr w:rsidR="00EF5389" w:rsidRPr="005C2D3F" w14:paraId="09D0D9D9" w14:textId="77777777" w:rsidTr="00437418">
        <w:trPr>
          <w:cantSplit/>
          <w:tblHeader/>
        </w:trPr>
        <w:tc>
          <w:tcPr>
            <w:tcW w:w="4050" w:type="dxa"/>
          </w:tcPr>
          <w:p w14:paraId="09D0D9D5" w14:textId="77777777" w:rsidR="00EF5389" w:rsidRPr="005C2D3F" w:rsidRDefault="00EF5389" w:rsidP="0043741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D0D9D6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09D0D9D7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9D0D9D8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EF5389" w:rsidRPr="005C2D3F" w14:paraId="09D0D9E2" w14:textId="77777777" w:rsidTr="00437418">
        <w:trPr>
          <w:cantSplit/>
          <w:trHeight w:val="103"/>
          <w:tblHeader/>
        </w:trPr>
        <w:tc>
          <w:tcPr>
            <w:tcW w:w="4050" w:type="dxa"/>
          </w:tcPr>
          <w:p w14:paraId="09D0D9DA" w14:textId="77777777" w:rsidR="00EF5389" w:rsidRPr="005C2D3F" w:rsidRDefault="00EF5389" w:rsidP="004374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9DB" w14:textId="77777777" w:rsidR="00EF5389" w:rsidRPr="005C2D3F" w:rsidRDefault="00180060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09D0D9DC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D9DD" w14:textId="77777777" w:rsidR="00EF5389" w:rsidRPr="005C2D3F" w:rsidRDefault="00180060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09D0D9DE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9DF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 w:rsidR="00180060"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09D0D9E0" w14:textId="77777777" w:rsidR="00EF5389" w:rsidRPr="005C2D3F" w:rsidRDefault="00EF5389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9E1" w14:textId="77777777" w:rsidR="00EF5389" w:rsidRPr="005C2D3F" w:rsidRDefault="00180060" w:rsidP="0043741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EF5389" w:rsidRPr="005C2D3F" w14:paraId="09D0D9E5" w14:textId="77777777" w:rsidTr="00437418">
        <w:trPr>
          <w:cantSplit/>
          <w:tblHeader/>
        </w:trPr>
        <w:tc>
          <w:tcPr>
            <w:tcW w:w="4050" w:type="dxa"/>
          </w:tcPr>
          <w:p w14:paraId="09D0D9E3" w14:textId="77777777" w:rsidR="00EF5389" w:rsidRPr="005C2D3F" w:rsidRDefault="00EF5389" w:rsidP="004374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D0D9E4" w14:textId="77777777" w:rsidR="00EF5389" w:rsidRPr="005C2D3F" w:rsidRDefault="00EF5389" w:rsidP="004374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0060" w:rsidRPr="005C2D3F" w14:paraId="09D0D9EE" w14:textId="77777777" w:rsidTr="00E40A0B">
        <w:trPr>
          <w:cantSplit/>
        </w:trPr>
        <w:tc>
          <w:tcPr>
            <w:tcW w:w="4050" w:type="dxa"/>
            <w:shd w:val="clear" w:color="auto" w:fill="auto"/>
          </w:tcPr>
          <w:p w14:paraId="09D0D9E6" w14:textId="77777777" w:rsidR="00180060" w:rsidRPr="005C2D3F" w:rsidRDefault="00180060" w:rsidP="0018006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D0D9E7" w14:textId="77777777" w:rsidR="00180060" w:rsidRPr="005C2D3F" w:rsidRDefault="00E40A0B" w:rsidP="00E40A0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D9E8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D9E9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15,362</w:t>
            </w:r>
          </w:p>
        </w:tc>
        <w:tc>
          <w:tcPr>
            <w:tcW w:w="180" w:type="dxa"/>
            <w:shd w:val="clear" w:color="auto" w:fill="auto"/>
          </w:tcPr>
          <w:p w14:paraId="09D0D9EA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0D9EB" w14:textId="77777777" w:rsidR="00180060" w:rsidRPr="005C2D3F" w:rsidRDefault="00E40A0B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118,765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D9EC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0D9ED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81,467</w:t>
            </w:r>
          </w:p>
        </w:tc>
      </w:tr>
      <w:tr w:rsidR="00180060" w:rsidRPr="005C2D3F" w14:paraId="09D0D9F7" w14:textId="77777777" w:rsidTr="00437418">
        <w:trPr>
          <w:cantSplit/>
        </w:trPr>
        <w:tc>
          <w:tcPr>
            <w:tcW w:w="4050" w:type="dxa"/>
          </w:tcPr>
          <w:p w14:paraId="09D0D9EF" w14:textId="77777777" w:rsidR="00180060" w:rsidRPr="005C2D3F" w:rsidRDefault="00180060" w:rsidP="001800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09D0D9F0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D9F1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D9F2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D9F3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9F4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D9F5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D9F6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060" w:rsidRPr="005C2D3F" w14:paraId="09D0DA00" w14:textId="77777777" w:rsidTr="00437418">
        <w:trPr>
          <w:cantSplit/>
        </w:trPr>
        <w:tc>
          <w:tcPr>
            <w:tcW w:w="4050" w:type="dxa"/>
          </w:tcPr>
          <w:p w14:paraId="09D0D9F8" w14:textId="77777777" w:rsidR="00180060" w:rsidRPr="005C2D3F" w:rsidRDefault="00180060" w:rsidP="00180060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vAlign w:val="bottom"/>
          </w:tcPr>
          <w:p w14:paraId="09D0D9F9" w14:textId="77777777" w:rsidR="00180060" w:rsidRPr="005C2D3F" w:rsidRDefault="008B0ED6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180" w:type="dxa"/>
          </w:tcPr>
          <w:p w14:paraId="09D0D9FA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D9FB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  <w:tc>
          <w:tcPr>
            <w:tcW w:w="180" w:type="dxa"/>
          </w:tcPr>
          <w:p w14:paraId="09D0D9FC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0D9FD" w14:textId="77777777" w:rsidR="00180060" w:rsidRPr="005C2D3F" w:rsidRDefault="008B0ED6" w:rsidP="00F8544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C517CB" w:rsidRPr="005C2D3F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80" w:type="dxa"/>
          </w:tcPr>
          <w:p w14:paraId="09D0D9FE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0D9FF" w14:textId="77777777" w:rsidR="00180060" w:rsidRPr="005C2D3F" w:rsidRDefault="00C517CB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19,348</w:t>
            </w:r>
          </w:p>
        </w:tc>
      </w:tr>
      <w:tr w:rsidR="00180060" w:rsidRPr="005C2D3F" w14:paraId="09D0DA09" w14:textId="77777777" w:rsidTr="00437418">
        <w:trPr>
          <w:cantSplit/>
        </w:trPr>
        <w:tc>
          <w:tcPr>
            <w:tcW w:w="4050" w:type="dxa"/>
          </w:tcPr>
          <w:p w14:paraId="09D0DA01" w14:textId="77777777" w:rsidR="00180060" w:rsidRPr="005C2D3F" w:rsidRDefault="00180060" w:rsidP="0018006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DA02" w14:textId="77777777" w:rsidR="00180060" w:rsidRPr="005C2D3F" w:rsidRDefault="008B0ED6" w:rsidP="00E40A0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D0DA03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0DA04" w14:textId="77777777" w:rsidR="00180060" w:rsidRPr="005C2D3F" w:rsidRDefault="00180060" w:rsidP="00CA53B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D0DA05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DA06" w14:textId="77777777" w:rsidR="00180060" w:rsidRPr="005C2D3F" w:rsidRDefault="008B0ED6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80" w:type="dxa"/>
          </w:tcPr>
          <w:p w14:paraId="09D0DA07" w14:textId="77777777" w:rsidR="00180060" w:rsidRPr="005C2D3F" w:rsidRDefault="00180060" w:rsidP="00180060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DA08" w14:textId="77777777" w:rsidR="00180060" w:rsidRPr="005C2D3F" w:rsidRDefault="00C517CB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(1,756</w:t>
            </w:r>
            <w:r w:rsidR="00180060"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0060" w:rsidRPr="005C2D3F" w14:paraId="09D0DA12" w14:textId="77777777" w:rsidTr="00437418">
        <w:trPr>
          <w:cantSplit/>
        </w:trPr>
        <w:tc>
          <w:tcPr>
            <w:tcW w:w="4050" w:type="dxa"/>
          </w:tcPr>
          <w:p w14:paraId="09D0DA0A" w14:textId="77777777" w:rsidR="00180060" w:rsidRPr="005C2D3F" w:rsidRDefault="00180060" w:rsidP="0018006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A0B" w14:textId="77777777" w:rsidR="00180060" w:rsidRPr="005C2D3F" w:rsidRDefault="008B0ED6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</w:t>
            </w:r>
          </w:p>
        </w:tc>
        <w:tc>
          <w:tcPr>
            <w:tcW w:w="180" w:type="dxa"/>
          </w:tcPr>
          <w:p w14:paraId="09D0DA0C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A0D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3,485</w:t>
            </w:r>
          </w:p>
        </w:tc>
        <w:tc>
          <w:tcPr>
            <w:tcW w:w="180" w:type="dxa"/>
          </w:tcPr>
          <w:p w14:paraId="09D0DA0E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A0F" w14:textId="77777777" w:rsidR="00180060" w:rsidRPr="005C2D3F" w:rsidRDefault="00C517CB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50,337</w:t>
            </w:r>
          </w:p>
        </w:tc>
        <w:tc>
          <w:tcPr>
            <w:tcW w:w="180" w:type="dxa"/>
          </w:tcPr>
          <w:p w14:paraId="09D0DA10" w14:textId="77777777" w:rsidR="00180060" w:rsidRPr="005C2D3F" w:rsidRDefault="00180060" w:rsidP="0018006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DA11" w14:textId="77777777" w:rsidR="00180060" w:rsidRPr="005C2D3F" w:rsidRDefault="00180060" w:rsidP="0018006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</w:t>
            </w:r>
            <w:r w:rsidR="00C517CB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9D0DA13" w14:textId="77777777" w:rsidR="0079564F" w:rsidRPr="005C2D3F" w:rsidRDefault="0079564F" w:rsidP="00652D71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DA14" w14:textId="77777777" w:rsidR="001653A6" w:rsidRPr="005C2D3F" w:rsidRDefault="001653A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</w:p>
    <w:p w14:paraId="09D0DA15" w14:textId="77777777" w:rsidR="00B46AB2" w:rsidRPr="005C2D3F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7"/>
        <w:gridCol w:w="1733"/>
        <w:gridCol w:w="249"/>
        <w:gridCol w:w="1821"/>
      </w:tblGrid>
      <w:tr w:rsidR="00B46AB2" w:rsidRPr="005C2D3F" w14:paraId="09D0DA19" w14:textId="77777777" w:rsidTr="0007666F">
        <w:tc>
          <w:tcPr>
            <w:tcW w:w="2797" w:type="pct"/>
          </w:tcPr>
          <w:p w14:paraId="09D0DA16" w14:textId="77777777" w:rsidR="00B46AB2" w:rsidRPr="005C2D3F" w:rsidRDefault="00B46AB2" w:rsidP="00C20DC9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D0DA17" w14:textId="77777777" w:rsidR="00B46AB2" w:rsidRPr="005C2D3F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4" w:type="pct"/>
            <w:gridSpan w:val="3"/>
          </w:tcPr>
          <w:p w14:paraId="09D0DA18" w14:textId="77777777" w:rsidR="00B46AB2" w:rsidRPr="005C2D3F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F9B" w:rsidRPr="005C2D3F" w14:paraId="09D0DA1F" w14:textId="77777777" w:rsidTr="0073791A">
        <w:tc>
          <w:tcPr>
            <w:tcW w:w="2797" w:type="pct"/>
          </w:tcPr>
          <w:p w14:paraId="09D0DA1A" w14:textId="77777777" w:rsidR="00224F9B" w:rsidRPr="005C2D3F" w:rsidRDefault="00224F9B" w:rsidP="00224F9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D0DA1B" w14:textId="77777777" w:rsidR="00224F9B" w:rsidRPr="005C2D3F" w:rsidRDefault="00224F9B" w:rsidP="00224F9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1C" w14:textId="77777777" w:rsidR="00224F9B" w:rsidRPr="005C2D3F" w:rsidRDefault="00224F9B" w:rsidP="00224F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14:paraId="09D0DA1D" w14:textId="77777777" w:rsidR="00224F9B" w:rsidRPr="005C2D3F" w:rsidRDefault="00224F9B" w:rsidP="00224F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3" w:type="pct"/>
          </w:tcPr>
          <w:p w14:paraId="09D0DA1E" w14:textId="77777777" w:rsidR="00224F9B" w:rsidRPr="005C2D3F" w:rsidRDefault="00224F9B" w:rsidP="00224F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24F9B" w:rsidRPr="005C2D3F" w14:paraId="09D0DA23" w14:textId="77777777" w:rsidTr="00CC1CA8">
        <w:tc>
          <w:tcPr>
            <w:tcW w:w="2797" w:type="pct"/>
          </w:tcPr>
          <w:p w14:paraId="09D0DA20" w14:textId="77777777" w:rsidR="00224F9B" w:rsidRPr="005C2D3F" w:rsidRDefault="00224F9B" w:rsidP="00224F9B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9D0DA21" w14:textId="77777777" w:rsidR="00224F9B" w:rsidRPr="005C2D3F" w:rsidRDefault="00224F9B" w:rsidP="00224F9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09D0DA22" w14:textId="77777777" w:rsidR="00224F9B" w:rsidRPr="005C2D3F" w:rsidRDefault="00224F9B" w:rsidP="00224F9B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B8A" w:rsidRPr="005C2D3F" w14:paraId="09D0DA29" w14:textId="77777777" w:rsidTr="0073791A">
        <w:tc>
          <w:tcPr>
            <w:tcW w:w="2797" w:type="pct"/>
          </w:tcPr>
          <w:p w14:paraId="09D0DA24" w14:textId="77777777" w:rsidR="00003B8A" w:rsidRPr="005C2D3F" w:rsidRDefault="00003B8A" w:rsidP="00003B8A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09D0DA25" w14:textId="77777777" w:rsidR="00003B8A" w:rsidRPr="005C2D3F" w:rsidRDefault="00003B8A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26" w14:textId="77777777" w:rsidR="00003B8A" w:rsidRPr="005C2D3F" w:rsidRDefault="00003B8A" w:rsidP="008E21E0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1,487,765</w:t>
            </w:r>
          </w:p>
        </w:tc>
        <w:tc>
          <w:tcPr>
            <w:tcW w:w="136" w:type="pct"/>
          </w:tcPr>
          <w:p w14:paraId="09D0DA27" w14:textId="77777777" w:rsidR="00003B8A" w:rsidRPr="005C2D3F" w:rsidRDefault="00003B8A" w:rsidP="008E21E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09D0DA28" w14:textId="77777777" w:rsidR="00003B8A" w:rsidRPr="005C2D3F" w:rsidRDefault="00003B8A" w:rsidP="0073791A">
            <w:pPr>
              <w:pStyle w:val="BodyText"/>
              <w:tabs>
                <w:tab w:val="decimal" w:pos="159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1,794,459</w:t>
            </w:r>
          </w:p>
        </w:tc>
      </w:tr>
      <w:tr w:rsidR="00003B8A" w:rsidRPr="005C2D3F" w14:paraId="09D0DA2F" w14:textId="77777777" w:rsidTr="0073791A">
        <w:tc>
          <w:tcPr>
            <w:tcW w:w="2797" w:type="pct"/>
          </w:tcPr>
          <w:p w14:paraId="09D0DA2A" w14:textId="77777777" w:rsidR="00003B8A" w:rsidRPr="005C2D3F" w:rsidRDefault="00003B8A" w:rsidP="00003B8A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09D0DA2B" w14:textId="77777777" w:rsidR="00003B8A" w:rsidRPr="005C2D3F" w:rsidRDefault="00003B8A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2C" w14:textId="77777777" w:rsidR="00003B8A" w:rsidRPr="005C2D3F" w:rsidRDefault="005C7C84" w:rsidP="008E21E0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 w:rsidR="00003B8A" w:rsidRPr="005C2D3F">
              <w:rPr>
                <w:rFonts w:asciiTheme="majorBidi" w:hAnsiTheme="majorBidi" w:cstheme="majorBidi"/>
                <w:sz w:val="30"/>
                <w:szCs w:val="30"/>
              </w:rPr>
              <w:t>,268</w:t>
            </w:r>
          </w:p>
        </w:tc>
        <w:tc>
          <w:tcPr>
            <w:tcW w:w="136" w:type="pct"/>
          </w:tcPr>
          <w:p w14:paraId="09D0DA2D" w14:textId="77777777" w:rsidR="00003B8A" w:rsidRPr="005C2D3F" w:rsidRDefault="00003B8A" w:rsidP="00003B8A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09D0DA2E" w14:textId="77777777" w:rsidR="00003B8A" w:rsidRPr="005C2D3F" w:rsidRDefault="00003B8A" w:rsidP="006F6CC6">
            <w:pPr>
              <w:pStyle w:val="BodyText"/>
              <w:tabs>
                <w:tab w:val="decimal" w:pos="121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003B8A" w:rsidRPr="005C2D3F" w14:paraId="09D0DA35" w14:textId="77777777" w:rsidTr="0073791A">
        <w:tc>
          <w:tcPr>
            <w:tcW w:w="2797" w:type="pct"/>
          </w:tcPr>
          <w:p w14:paraId="09D0DA30" w14:textId="77777777" w:rsidR="00003B8A" w:rsidRPr="005C2D3F" w:rsidRDefault="00003B8A" w:rsidP="00003B8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09D0DA31" w14:textId="77777777" w:rsidR="00003B8A" w:rsidRPr="005C2D3F" w:rsidRDefault="00003B8A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32" w14:textId="77777777" w:rsidR="00003B8A" w:rsidRPr="005C2D3F" w:rsidRDefault="00003B8A" w:rsidP="008E21E0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(59,028)</w:t>
            </w:r>
          </w:p>
        </w:tc>
        <w:tc>
          <w:tcPr>
            <w:tcW w:w="136" w:type="pct"/>
          </w:tcPr>
          <w:p w14:paraId="09D0DA33" w14:textId="77777777" w:rsidR="00003B8A" w:rsidRPr="005C2D3F" w:rsidRDefault="00003B8A" w:rsidP="00003B8A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09D0DA34" w14:textId="77777777" w:rsidR="00003B8A" w:rsidRPr="005C2D3F" w:rsidRDefault="00003B8A" w:rsidP="006F6CC6">
            <w:pPr>
              <w:pStyle w:val="BodyText"/>
              <w:tabs>
                <w:tab w:val="decimal" w:pos="121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045930" w:rsidRPr="005C2D3F" w14:paraId="09D0DA3B" w14:textId="77777777" w:rsidTr="00E40A0B">
        <w:tc>
          <w:tcPr>
            <w:tcW w:w="2797" w:type="pct"/>
          </w:tcPr>
          <w:p w14:paraId="09D0DA36" w14:textId="77777777" w:rsidR="00045930" w:rsidRPr="005C2D3F" w:rsidRDefault="00045930" w:rsidP="00003B8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9" w:type="pct"/>
          </w:tcPr>
          <w:p w14:paraId="09D0DA37" w14:textId="77777777" w:rsidR="00045930" w:rsidRPr="005C2D3F" w:rsidRDefault="00045930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38" w14:textId="77777777" w:rsidR="00045930" w:rsidRPr="005C2D3F" w:rsidRDefault="00045930" w:rsidP="008E21E0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(522,617)</w:t>
            </w:r>
          </w:p>
        </w:tc>
        <w:tc>
          <w:tcPr>
            <w:tcW w:w="136" w:type="pct"/>
          </w:tcPr>
          <w:p w14:paraId="09D0DA39" w14:textId="77777777" w:rsidR="00045930" w:rsidRPr="005C2D3F" w:rsidRDefault="00045930" w:rsidP="00003B8A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</w:tcPr>
          <w:p w14:paraId="09D0DA3A" w14:textId="77777777" w:rsidR="00045930" w:rsidRPr="005C2D3F" w:rsidRDefault="00045930" w:rsidP="006F6CC6">
            <w:pPr>
              <w:pStyle w:val="BodyText"/>
              <w:tabs>
                <w:tab w:val="decimal" w:pos="121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8E21E0" w:rsidRPr="005C2D3F" w14:paraId="09D0DA43" w14:textId="77777777" w:rsidTr="00E40A0B">
        <w:tc>
          <w:tcPr>
            <w:tcW w:w="2797" w:type="pct"/>
          </w:tcPr>
          <w:p w14:paraId="09D0DA3C" w14:textId="77777777" w:rsidR="008E21E0" w:rsidRPr="005C2D3F" w:rsidRDefault="008E21E0" w:rsidP="008E21E0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การเปลี่ยน</w:t>
            </w:r>
            <w:r w:rsidRPr="005C2D3F">
              <w:rPr>
                <w:rFonts w:hint="cs"/>
                <w:sz w:val="30"/>
                <w:szCs w:val="30"/>
                <w:cs/>
              </w:rPr>
              <w:t>แปลง</w:t>
            </w:r>
            <w:r w:rsidRPr="005C2D3F">
              <w:rPr>
                <w:sz w:val="30"/>
                <w:szCs w:val="30"/>
                <w:cs/>
              </w:rPr>
              <w:t>สถานะ</w:t>
            </w:r>
            <w:r w:rsidRPr="005C2D3F">
              <w:rPr>
                <w:rFonts w:hint="cs"/>
                <w:sz w:val="30"/>
                <w:szCs w:val="30"/>
                <w:cs/>
              </w:rPr>
              <w:t>จาก</w:t>
            </w:r>
            <w:r w:rsidRPr="005C2D3F">
              <w:rPr>
                <w:sz w:val="30"/>
                <w:szCs w:val="30"/>
                <w:cs/>
              </w:rPr>
              <w:t>บริษัทย่อยเป็นบริษัทร่วม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09D0DA3D" w14:textId="77777777" w:rsidR="008E21E0" w:rsidRPr="005C2D3F" w:rsidRDefault="008E21E0" w:rsidP="00BB28FB">
            <w:pPr>
              <w:pStyle w:val="BodyText"/>
              <w:spacing w:after="0"/>
              <w:ind w:left="162" w:right="-131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(ดูหมายเหตุ</w:t>
            </w:r>
            <w:r w:rsidR="00E31C80" w:rsidRPr="005C2D3F">
              <w:rPr>
                <w:sz w:val="30"/>
                <w:szCs w:val="30"/>
              </w:rPr>
              <w:t xml:space="preserve"> 4 </w:t>
            </w:r>
            <w:r w:rsidR="00E31C80" w:rsidRPr="005C2D3F">
              <w:rPr>
                <w:rFonts w:hint="cs"/>
                <w:sz w:val="30"/>
                <w:szCs w:val="30"/>
                <w:cs/>
              </w:rPr>
              <w:t>และ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1</w:t>
            </w:r>
            <w:r w:rsidR="00BB28FB" w:rsidRPr="005C2D3F">
              <w:rPr>
                <w:sz w:val="30"/>
                <w:szCs w:val="30"/>
              </w:rPr>
              <w:t>2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9D0DA3E" w14:textId="77777777" w:rsidR="008E21E0" w:rsidRPr="005C2D3F" w:rsidRDefault="008E21E0" w:rsidP="008E21E0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3F" w14:textId="77777777" w:rsidR="008E21E0" w:rsidRPr="005C2D3F" w:rsidRDefault="008E21E0" w:rsidP="008E21E0">
            <w:pPr>
              <w:pStyle w:val="BodyText"/>
              <w:tabs>
                <w:tab w:val="decimal" w:pos="106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9D0DA40" w14:textId="77777777" w:rsidR="008E21E0" w:rsidRPr="005C2D3F" w:rsidRDefault="008E21E0" w:rsidP="00CA53BB">
            <w:pPr>
              <w:pStyle w:val="BodyText"/>
              <w:tabs>
                <w:tab w:val="decimal" w:pos="116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9D0DA41" w14:textId="77777777" w:rsidR="008E21E0" w:rsidRPr="005C2D3F" w:rsidRDefault="008E21E0" w:rsidP="0073791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93" w:type="pct"/>
            <w:vAlign w:val="bottom"/>
          </w:tcPr>
          <w:p w14:paraId="09D0DA42" w14:textId="77777777" w:rsidR="008E21E0" w:rsidRPr="005C2D3F" w:rsidRDefault="008E21E0" w:rsidP="002B2F3D">
            <w:pPr>
              <w:pStyle w:val="BodyText"/>
              <w:tabs>
                <w:tab w:val="decimal" w:pos="1593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(306,694)</w:t>
            </w:r>
          </w:p>
        </w:tc>
      </w:tr>
      <w:tr w:rsidR="005C7C84" w:rsidRPr="005C2D3F" w14:paraId="09D0DA4A" w14:textId="77777777" w:rsidTr="00E40A0B">
        <w:tc>
          <w:tcPr>
            <w:tcW w:w="2797" w:type="pct"/>
          </w:tcPr>
          <w:p w14:paraId="09D0DA44" w14:textId="77777777" w:rsidR="005C7C84" w:rsidRPr="005C2D3F" w:rsidRDefault="005C7C84" w:rsidP="005C7C84">
            <w:pPr>
              <w:pStyle w:val="BodyText"/>
              <w:spacing w:after="0"/>
              <w:ind w:left="151" w:right="-131" w:hanging="15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จัดประเภทเป็นสินทรัพย์ไม่หมุนเวียนที่ถือไว้เพื่อขาย                  (ดูหมายเหตุ </w:t>
            </w:r>
            <w:r w:rsidR="00BB28FB" w:rsidRPr="005C2D3F">
              <w:rPr>
                <w:sz w:val="30"/>
                <w:szCs w:val="30"/>
              </w:rPr>
              <w:t>11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9D0DA45" w14:textId="77777777" w:rsidR="005C7C84" w:rsidRPr="005C2D3F" w:rsidRDefault="005C7C84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9D0DA46" w14:textId="77777777" w:rsidR="005C7C84" w:rsidRPr="005C2D3F" w:rsidRDefault="005C7C84" w:rsidP="002B2F3D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0DA47" w14:textId="77777777" w:rsidR="005C7C84" w:rsidRPr="005C2D3F" w:rsidRDefault="005C7C84" w:rsidP="002B2F3D">
            <w:pPr>
              <w:pStyle w:val="BodyText"/>
              <w:tabs>
                <w:tab w:val="decimal" w:pos="151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  <w:tc>
          <w:tcPr>
            <w:tcW w:w="136" w:type="pct"/>
            <w:vAlign w:val="bottom"/>
          </w:tcPr>
          <w:p w14:paraId="09D0DA48" w14:textId="77777777" w:rsidR="005C7C84" w:rsidRPr="005C2D3F" w:rsidRDefault="005C7C84" w:rsidP="002B2F3D">
            <w:pPr>
              <w:pStyle w:val="BodyText"/>
              <w:tabs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pct"/>
            <w:vAlign w:val="bottom"/>
          </w:tcPr>
          <w:p w14:paraId="09D0DA49" w14:textId="77777777" w:rsidR="005C7C84" w:rsidRPr="005C2D3F" w:rsidRDefault="005C7C84" w:rsidP="006F6CC6">
            <w:pPr>
              <w:pStyle w:val="BodyText"/>
              <w:tabs>
                <w:tab w:val="decimal" w:pos="121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003B8A" w:rsidRPr="005C2D3F" w14:paraId="09D0DA50" w14:textId="77777777" w:rsidTr="0073791A">
        <w:tc>
          <w:tcPr>
            <w:tcW w:w="2797" w:type="pct"/>
          </w:tcPr>
          <w:p w14:paraId="09D0DA4B" w14:textId="77777777" w:rsidR="00003B8A" w:rsidRPr="005C2D3F" w:rsidRDefault="00003B8A" w:rsidP="00003B8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9" w:type="pct"/>
          </w:tcPr>
          <w:p w14:paraId="09D0DA4C" w14:textId="77777777" w:rsidR="00003B8A" w:rsidRPr="005C2D3F" w:rsidRDefault="00003B8A" w:rsidP="00003B8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09D0DA4D" w14:textId="77777777" w:rsidR="00003B8A" w:rsidRPr="005C2D3F" w:rsidRDefault="005C7C84" w:rsidP="008E21E0">
            <w:pPr>
              <w:pStyle w:val="BodyText"/>
              <w:tabs>
                <w:tab w:val="decimal" w:pos="14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1,384</w:t>
            </w:r>
            <w:r w:rsidR="00003B8A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,388</w:t>
            </w:r>
          </w:p>
        </w:tc>
        <w:tc>
          <w:tcPr>
            <w:tcW w:w="136" w:type="pct"/>
          </w:tcPr>
          <w:p w14:paraId="09D0DA4E" w14:textId="77777777" w:rsidR="00003B8A" w:rsidRPr="005C2D3F" w:rsidRDefault="00003B8A" w:rsidP="00003B8A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</w:tcPr>
          <w:p w14:paraId="09D0DA4F" w14:textId="77777777" w:rsidR="00003B8A" w:rsidRPr="005C2D3F" w:rsidRDefault="00003B8A" w:rsidP="0073791A">
            <w:pPr>
              <w:pStyle w:val="BodyText"/>
              <w:tabs>
                <w:tab w:val="decimal" w:pos="160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1,487,765</w:t>
            </w:r>
          </w:p>
        </w:tc>
      </w:tr>
    </w:tbl>
    <w:p w14:paraId="09D0DA51" w14:textId="77777777" w:rsidR="00C15961" w:rsidRPr="005C2D3F" w:rsidRDefault="00C1596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9D0DA52" w14:textId="77777777" w:rsidR="00EA1667" w:rsidRPr="005C2D3F" w:rsidRDefault="00EA1667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color w:val="FFFFFF" w:themeColor="background1"/>
          <w:sz w:val="40"/>
          <w:szCs w:val="40"/>
          <w:cs/>
        </w:rPr>
        <w:sectPr w:rsidR="00EA1667" w:rsidRPr="005C2D3F" w:rsidSect="00081E91">
          <w:head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929" w:bottom="576" w:left="1152" w:header="720" w:footer="720" w:gutter="0"/>
          <w:paperSrc w:first="15" w:other="15"/>
          <w:cols w:space="737"/>
        </w:sectPr>
      </w:pPr>
    </w:p>
    <w:p w14:paraId="09D0DA53" w14:textId="77777777" w:rsidR="00194DEE" w:rsidRPr="005C2D3F" w:rsidRDefault="00CB4874" w:rsidP="00B07558">
      <w:pPr>
        <w:spacing w:line="240" w:lineRule="auto"/>
        <w:ind w:left="806" w:right="-43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lastRenderedPageBreak/>
        <w:t>เงินลงทุนในบริ</w:t>
      </w:r>
      <w:r w:rsidR="00FE7722" w:rsidRPr="005C2D3F">
        <w:rPr>
          <w:sz w:val="30"/>
          <w:szCs w:val="30"/>
          <w:cs/>
        </w:rPr>
        <w:t xml:space="preserve">ษัทย่อย ณ วันที่ </w:t>
      </w:r>
      <w:r w:rsidR="00FE5949" w:rsidRPr="005C2D3F">
        <w:rPr>
          <w:sz w:val="30"/>
          <w:szCs w:val="30"/>
        </w:rPr>
        <w:t>31</w:t>
      </w:r>
      <w:r w:rsidR="00FE7722" w:rsidRPr="005C2D3F">
        <w:rPr>
          <w:sz w:val="30"/>
          <w:szCs w:val="30"/>
          <w:cs/>
        </w:rPr>
        <w:t xml:space="preserve"> ธันวาคม </w:t>
      </w:r>
      <w:r w:rsidR="00FE5949" w:rsidRPr="005C2D3F">
        <w:rPr>
          <w:sz w:val="30"/>
          <w:szCs w:val="30"/>
        </w:rPr>
        <w:t>2560</w:t>
      </w:r>
      <w:r w:rsidRPr="005C2D3F">
        <w:rPr>
          <w:sz w:val="30"/>
          <w:szCs w:val="30"/>
          <w:cs/>
        </w:rPr>
        <w:t xml:space="preserve"> และ </w:t>
      </w:r>
      <w:r w:rsidR="00FE5949" w:rsidRPr="005C2D3F">
        <w:rPr>
          <w:sz w:val="30"/>
          <w:szCs w:val="30"/>
        </w:rPr>
        <w:t>2559</w:t>
      </w:r>
      <w:r w:rsidRPr="005C2D3F">
        <w:rPr>
          <w:sz w:val="30"/>
          <w:szCs w:val="30"/>
          <w:cs/>
        </w:rPr>
        <w:t xml:space="preserve"> และเงินปันผลรับจากเงินลงทุนสำหรับแต่ละปี มีดังนี้</w:t>
      </w:r>
    </w:p>
    <w:tbl>
      <w:tblPr>
        <w:tblpPr w:leftFromText="180" w:rightFromText="180" w:vertAnchor="text" w:horzAnchor="margin" w:tblpX="158" w:tblpY="47"/>
        <w:tblW w:w="153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850"/>
        <w:gridCol w:w="709"/>
        <w:gridCol w:w="851"/>
        <w:gridCol w:w="850"/>
        <w:gridCol w:w="814"/>
        <w:gridCol w:w="178"/>
        <w:gridCol w:w="815"/>
        <w:gridCol w:w="178"/>
        <w:gridCol w:w="814"/>
        <w:gridCol w:w="178"/>
        <w:gridCol w:w="814"/>
        <w:gridCol w:w="178"/>
        <w:gridCol w:w="814"/>
        <w:gridCol w:w="178"/>
        <w:gridCol w:w="815"/>
        <w:gridCol w:w="178"/>
        <w:gridCol w:w="814"/>
        <w:gridCol w:w="178"/>
        <w:gridCol w:w="850"/>
      </w:tblGrid>
      <w:tr w:rsidR="009071E7" w:rsidRPr="005C2D3F" w14:paraId="09D0DA55" w14:textId="77777777" w:rsidTr="002C29EF">
        <w:trPr>
          <w:cantSplit/>
          <w:tblHeader/>
        </w:trPr>
        <w:tc>
          <w:tcPr>
            <w:tcW w:w="15309" w:type="dxa"/>
            <w:gridSpan w:val="21"/>
          </w:tcPr>
          <w:p w14:paraId="09D0DA54" w14:textId="77777777" w:rsidR="009071E7" w:rsidRPr="005C2D3F" w:rsidRDefault="009071E7" w:rsidP="00194D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94DEE" w:rsidRPr="005C2D3F" w14:paraId="09D0DA68" w14:textId="77777777" w:rsidTr="002C29EF">
        <w:trPr>
          <w:cantSplit/>
          <w:tblHeader/>
        </w:trPr>
        <w:tc>
          <w:tcPr>
            <w:tcW w:w="2410" w:type="dxa"/>
          </w:tcPr>
          <w:p w14:paraId="09D0DA56" w14:textId="77777777" w:rsidR="00194DEE" w:rsidRPr="005C2D3F" w:rsidRDefault="00194DEE" w:rsidP="00C20DC9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A57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9D0DA58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51" w:type="dxa"/>
            <w:vAlign w:val="bottom"/>
          </w:tcPr>
          <w:p w14:paraId="09D0DA59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5A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5B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5C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A5D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5E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5F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60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61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62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63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64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65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A66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42" w:type="dxa"/>
            <w:gridSpan w:val="3"/>
            <w:vMerge w:val="restart"/>
            <w:vAlign w:val="bottom"/>
          </w:tcPr>
          <w:p w14:paraId="09D0DA67" w14:textId="77777777" w:rsidR="00194DEE" w:rsidRPr="005C2D3F" w:rsidRDefault="00194DEE" w:rsidP="00CB48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cs="Angsana New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94DEE" w:rsidRPr="005C2D3F" w14:paraId="09D0DA74" w14:textId="77777777" w:rsidTr="002C29EF">
        <w:trPr>
          <w:cantSplit/>
          <w:tblHeader/>
        </w:trPr>
        <w:tc>
          <w:tcPr>
            <w:tcW w:w="2410" w:type="dxa"/>
          </w:tcPr>
          <w:p w14:paraId="09D0DA69" w14:textId="77777777" w:rsidR="00194DEE" w:rsidRPr="005C2D3F" w:rsidRDefault="00194DEE" w:rsidP="00C20DC9">
            <w:pPr>
              <w:ind w:right="-79"/>
              <w:jc w:val="center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9D0DA6A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59" w:type="dxa"/>
            <w:gridSpan w:val="2"/>
            <w:vAlign w:val="bottom"/>
          </w:tcPr>
          <w:p w14:paraId="09D0DA6B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701" w:type="dxa"/>
            <w:gridSpan w:val="2"/>
            <w:vAlign w:val="bottom"/>
          </w:tcPr>
          <w:p w14:paraId="09D0DA6C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7" w:type="dxa"/>
            <w:gridSpan w:val="3"/>
            <w:vAlign w:val="bottom"/>
          </w:tcPr>
          <w:p w14:paraId="09D0DA6D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9D0DA6E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09D0DA6F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9D0DA70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09D0DA71" w14:textId="77777777" w:rsidR="00194DEE" w:rsidRPr="005C2D3F" w:rsidRDefault="00F8544E" w:rsidP="006270A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ราคาทุน </w:t>
            </w: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- </w:t>
            </w: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09D0DA72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42" w:type="dxa"/>
            <w:gridSpan w:val="3"/>
            <w:vMerge/>
          </w:tcPr>
          <w:p w14:paraId="09D0DA73" w14:textId="77777777" w:rsidR="00194DEE" w:rsidRPr="005C2D3F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</w:tr>
      <w:tr w:rsidR="0014434D" w:rsidRPr="005C2D3F" w14:paraId="09D0DA8A" w14:textId="77777777" w:rsidTr="002C29EF">
        <w:trPr>
          <w:cantSplit/>
          <w:tblHeader/>
        </w:trPr>
        <w:tc>
          <w:tcPr>
            <w:tcW w:w="2410" w:type="dxa"/>
          </w:tcPr>
          <w:p w14:paraId="09D0DA75" w14:textId="77777777" w:rsidR="007A7D96" w:rsidRPr="005C2D3F" w:rsidRDefault="007A7D96" w:rsidP="007A7D96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A76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77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709" w:type="dxa"/>
            <w:vAlign w:val="bottom"/>
          </w:tcPr>
          <w:p w14:paraId="09D0DA78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851" w:type="dxa"/>
            <w:vAlign w:val="bottom"/>
          </w:tcPr>
          <w:p w14:paraId="09D0DA79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850" w:type="dxa"/>
            <w:vAlign w:val="bottom"/>
          </w:tcPr>
          <w:p w14:paraId="09D0DA7A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814" w:type="dxa"/>
            <w:vAlign w:val="bottom"/>
          </w:tcPr>
          <w:p w14:paraId="09D0DA7B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A7C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A7D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A7E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7F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A80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81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A82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83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A84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A85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A86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87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A88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0DA89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</w:tr>
      <w:tr w:rsidR="007A7D96" w:rsidRPr="005C2D3F" w14:paraId="09D0DA8F" w14:textId="77777777" w:rsidTr="002C29EF">
        <w:trPr>
          <w:cantSplit/>
          <w:tblHeader/>
        </w:trPr>
        <w:tc>
          <w:tcPr>
            <w:tcW w:w="2410" w:type="dxa"/>
          </w:tcPr>
          <w:p w14:paraId="09D0DA8B" w14:textId="77777777" w:rsidR="007A7D96" w:rsidRPr="005C2D3F" w:rsidRDefault="007A7D96" w:rsidP="007A7D96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A8C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9D0DA8D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9497" w:type="dxa"/>
            <w:gridSpan w:val="17"/>
            <w:vAlign w:val="bottom"/>
          </w:tcPr>
          <w:p w14:paraId="09D0DA8E" w14:textId="77777777" w:rsidR="007A7D96" w:rsidRPr="005C2D3F" w:rsidRDefault="007A7D96" w:rsidP="007A7D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5C7C84" w:rsidRPr="005C2D3F" w14:paraId="09D0DAA7" w14:textId="77777777" w:rsidTr="002C29EF">
        <w:trPr>
          <w:cantSplit/>
        </w:trPr>
        <w:tc>
          <w:tcPr>
            <w:tcW w:w="2410" w:type="dxa"/>
          </w:tcPr>
          <w:p w14:paraId="09D0DA90" w14:textId="77777777" w:rsidR="005C7C84" w:rsidRPr="005C2D3F" w:rsidRDefault="005C7C84" w:rsidP="005C7C84">
            <w:pPr>
              <w:spacing w:line="120" w:lineRule="atLeast"/>
              <w:ind w:right="-259"/>
            </w:pPr>
            <w:r w:rsidRPr="005C2D3F">
              <w:t xml:space="preserve">Myanmar Osotspa   </w:t>
            </w:r>
          </w:p>
          <w:p w14:paraId="09D0DA91" w14:textId="77777777" w:rsidR="005C7C84" w:rsidRPr="005C2D3F" w:rsidRDefault="005C7C84" w:rsidP="005C7C84">
            <w:pPr>
              <w:spacing w:line="120" w:lineRule="atLeast"/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t xml:space="preserve">  Company Limited</w:t>
            </w:r>
          </w:p>
        </w:tc>
        <w:tc>
          <w:tcPr>
            <w:tcW w:w="1843" w:type="dxa"/>
          </w:tcPr>
          <w:p w14:paraId="09D0DA92" w14:textId="77777777" w:rsidR="004D3D46" w:rsidRPr="005C2D3F" w:rsidRDefault="004D3D46" w:rsidP="005C7C84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</w:p>
          <w:p w14:paraId="09D0DA93" w14:textId="77777777" w:rsidR="005C7C84" w:rsidRPr="005C2D3F" w:rsidRDefault="003F0F71" w:rsidP="000C07A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A94" w14:textId="77777777" w:rsidR="005C7C84" w:rsidRPr="005C2D3F" w:rsidRDefault="005C7C84" w:rsidP="005C7C84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A95" w14:textId="77777777" w:rsidR="005C7C84" w:rsidRPr="005C2D3F" w:rsidRDefault="005C7C84" w:rsidP="005C7C8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A96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8,232</w:t>
            </w:r>
          </w:p>
        </w:tc>
        <w:tc>
          <w:tcPr>
            <w:tcW w:w="850" w:type="dxa"/>
            <w:vAlign w:val="bottom"/>
          </w:tcPr>
          <w:p w14:paraId="09D0DA97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8,232</w:t>
            </w:r>
          </w:p>
        </w:tc>
        <w:tc>
          <w:tcPr>
            <w:tcW w:w="814" w:type="dxa"/>
            <w:vAlign w:val="bottom"/>
          </w:tcPr>
          <w:p w14:paraId="09D0DA98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8,232</w:t>
            </w:r>
          </w:p>
        </w:tc>
        <w:tc>
          <w:tcPr>
            <w:tcW w:w="178" w:type="dxa"/>
            <w:vAlign w:val="bottom"/>
          </w:tcPr>
          <w:p w14:paraId="09D0DA99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A9A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8,232</w:t>
            </w:r>
          </w:p>
        </w:tc>
        <w:tc>
          <w:tcPr>
            <w:tcW w:w="178" w:type="dxa"/>
            <w:vAlign w:val="bottom"/>
          </w:tcPr>
          <w:p w14:paraId="09D0DA9B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9C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(8,232)</w:t>
            </w:r>
          </w:p>
        </w:tc>
        <w:tc>
          <w:tcPr>
            <w:tcW w:w="178" w:type="dxa"/>
            <w:vAlign w:val="bottom"/>
          </w:tcPr>
          <w:p w14:paraId="09D0DA9D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9E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(8,180)</w:t>
            </w:r>
          </w:p>
        </w:tc>
        <w:tc>
          <w:tcPr>
            <w:tcW w:w="178" w:type="dxa"/>
            <w:vAlign w:val="bottom"/>
          </w:tcPr>
          <w:p w14:paraId="09D0DA9F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A0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A1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A2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52</w:t>
            </w:r>
          </w:p>
        </w:tc>
        <w:tc>
          <w:tcPr>
            <w:tcW w:w="178" w:type="dxa"/>
            <w:vAlign w:val="bottom"/>
          </w:tcPr>
          <w:p w14:paraId="09D0DAA3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A4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A5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A6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5C7C84" w:rsidRPr="005C2D3F" w14:paraId="09D0DABD" w14:textId="77777777" w:rsidTr="002C29EF">
        <w:trPr>
          <w:cantSplit/>
        </w:trPr>
        <w:tc>
          <w:tcPr>
            <w:tcW w:w="2410" w:type="dxa"/>
            <w:vAlign w:val="bottom"/>
          </w:tcPr>
          <w:p w14:paraId="09D0DAA8" w14:textId="77777777" w:rsidR="005C7C84" w:rsidRPr="005C2D3F" w:rsidRDefault="005C7C84" w:rsidP="005C7C84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t>OSOTSPA USA, INC.</w:t>
            </w:r>
          </w:p>
        </w:tc>
        <w:tc>
          <w:tcPr>
            <w:tcW w:w="1843" w:type="dxa"/>
          </w:tcPr>
          <w:p w14:paraId="09D0DAA9" w14:textId="77777777" w:rsidR="005C7C84" w:rsidRPr="005C2D3F" w:rsidRDefault="005C7C84" w:rsidP="005C7C84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ให้บริการการตลาด</w:t>
            </w:r>
          </w:p>
        </w:tc>
        <w:tc>
          <w:tcPr>
            <w:tcW w:w="850" w:type="dxa"/>
            <w:vAlign w:val="bottom"/>
          </w:tcPr>
          <w:p w14:paraId="09D0DAAA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AAB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AAC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160,644</w:t>
            </w:r>
          </w:p>
        </w:tc>
        <w:tc>
          <w:tcPr>
            <w:tcW w:w="850" w:type="dxa"/>
            <w:vAlign w:val="bottom"/>
          </w:tcPr>
          <w:p w14:paraId="09D0DAAD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160,644</w:t>
            </w:r>
          </w:p>
        </w:tc>
        <w:tc>
          <w:tcPr>
            <w:tcW w:w="814" w:type="dxa"/>
            <w:vAlign w:val="bottom"/>
          </w:tcPr>
          <w:p w14:paraId="09D0DAAE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160,644</w:t>
            </w:r>
          </w:p>
        </w:tc>
        <w:tc>
          <w:tcPr>
            <w:tcW w:w="178" w:type="dxa"/>
            <w:vAlign w:val="bottom"/>
          </w:tcPr>
          <w:p w14:paraId="09D0DAAF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B0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160,644</w:t>
            </w:r>
          </w:p>
        </w:tc>
        <w:tc>
          <w:tcPr>
            <w:tcW w:w="178" w:type="dxa"/>
            <w:vAlign w:val="bottom"/>
          </w:tcPr>
          <w:p w14:paraId="09D0DAB1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B2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(160,644)</w:t>
            </w:r>
          </w:p>
        </w:tc>
        <w:tc>
          <w:tcPr>
            <w:tcW w:w="178" w:type="dxa"/>
            <w:vAlign w:val="bottom"/>
          </w:tcPr>
          <w:p w14:paraId="09D0DAB3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B4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(160,644)</w:t>
            </w:r>
          </w:p>
        </w:tc>
        <w:tc>
          <w:tcPr>
            <w:tcW w:w="178" w:type="dxa"/>
            <w:vAlign w:val="bottom"/>
          </w:tcPr>
          <w:p w14:paraId="09D0DAB5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B6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B7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B8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B9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BA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BB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BC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4D3D46" w:rsidRPr="005C2D3F" w14:paraId="09D0DAD3" w14:textId="77777777" w:rsidTr="002C29EF">
        <w:trPr>
          <w:cantSplit/>
        </w:trPr>
        <w:tc>
          <w:tcPr>
            <w:tcW w:w="2410" w:type="dxa"/>
            <w:vAlign w:val="bottom"/>
          </w:tcPr>
          <w:p w14:paraId="09D0DABE" w14:textId="77777777" w:rsidR="004D3D46" w:rsidRPr="005C2D3F" w:rsidRDefault="004D3D46" w:rsidP="004D3D46">
            <w:pPr>
              <w:ind w:right="-259"/>
            </w:pPr>
            <w:r w:rsidRPr="005C2D3F">
              <w:t>LIZU Trading Handels GmbH</w:t>
            </w:r>
          </w:p>
        </w:tc>
        <w:tc>
          <w:tcPr>
            <w:tcW w:w="1843" w:type="dxa"/>
          </w:tcPr>
          <w:p w14:paraId="09D0DABF" w14:textId="77777777" w:rsidR="004D3D46" w:rsidRPr="005C2D3F" w:rsidRDefault="004D3D46" w:rsidP="004D3D46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AC0" w14:textId="77777777" w:rsidR="004D3D46" w:rsidRPr="005C2D3F" w:rsidRDefault="004D3D46" w:rsidP="004D3D46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AC1" w14:textId="77777777" w:rsidR="004D3D46" w:rsidRPr="005C2D3F" w:rsidRDefault="004D3D46" w:rsidP="004D3D46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AC2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324,570</w:t>
            </w:r>
          </w:p>
        </w:tc>
        <w:tc>
          <w:tcPr>
            <w:tcW w:w="850" w:type="dxa"/>
            <w:vAlign w:val="bottom"/>
          </w:tcPr>
          <w:p w14:paraId="09D0DAC3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62,574</w:t>
            </w:r>
          </w:p>
        </w:tc>
        <w:tc>
          <w:tcPr>
            <w:tcW w:w="814" w:type="dxa"/>
            <w:vAlign w:val="bottom"/>
          </w:tcPr>
          <w:p w14:paraId="09D0DAC4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324,570</w:t>
            </w:r>
          </w:p>
        </w:tc>
        <w:tc>
          <w:tcPr>
            <w:tcW w:w="178" w:type="dxa"/>
            <w:vAlign w:val="bottom"/>
          </w:tcPr>
          <w:p w14:paraId="09D0DAC5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C6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62,574</w:t>
            </w:r>
          </w:p>
        </w:tc>
        <w:tc>
          <w:tcPr>
            <w:tcW w:w="178" w:type="dxa"/>
            <w:vAlign w:val="bottom"/>
          </w:tcPr>
          <w:p w14:paraId="09D0DAC7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C8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(324,570)</w:t>
            </w:r>
          </w:p>
        </w:tc>
        <w:tc>
          <w:tcPr>
            <w:tcW w:w="178" w:type="dxa"/>
            <w:vAlign w:val="bottom"/>
          </w:tcPr>
          <w:p w14:paraId="09D0DAC9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CA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(62,574)</w:t>
            </w:r>
          </w:p>
        </w:tc>
        <w:tc>
          <w:tcPr>
            <w:tcW w:w="178" w:type="dxa"/>
            <w:vAlign w:val="bottom"/>
          </w:tcPr>
          <w:p w14:paraId="09D0DACB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CC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CD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CE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CF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D0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D1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D2" w14:textId="77777777" w:rsidR="004D3D46" w:rsidRPr="005C2D3F" w:rsidRDefault="004D3D46" w:rsidP="004D3D4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5C7C84" w:rsidRPr="005C2D3F" w14:paraId="09D0DAE9" w14:textId="77777777" w:rsidTr="002C29EF">
        <w:trPr>
          <w:cantSplit/>
        </w:trPr>
        <w:tc>
          <w:tcPr>
            <w:tcW w:w="2410" w:type="dxa"/>
          </w:tcPr>
          <w:p w14:paraId="09D0DAD4" w14:textId="77777777" w:rsidR="005C7C84" w:rsidRPr="005C2D3F" w:rsidRDefault="005C7C84" w:rsidP="005C7C84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 xml:space="preserve">บริษัท โอสถสภา แดรี่ </w:t>
            </w:r>
            <w:r w:rsidRPr="005C2D3F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843" w:type="dxa"/>
          </w:tcPr>
          <w:p w14:paraId="09D0DAD5" w14:textId="77777777" w:rsidR="005C7C84" w:rsidRPr="005C2D3F" w:rsidRDefault="005C7C84" w:rsidP="005C7C84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ให้เช่าอสังหาริมทรัพย์</w:t>
            </w:r>
          </w:p>
        </w:tc>
        <w:tc>
          <w:tcPr>
            <w:tcW w:w="850" w:type="dxa"/>
            <w:vAlign w:val="bottom"/>
          </w:tcPr>
          <w:p w14:paraId="09D0DAD6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AD7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AD8" w14:textId="77777777" w:rsidR="005C7C84" w:rsidRPr="005C2D3F" w:rsidRDefault="00A37601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463,567</w:t>
            </w:r>
          </w:p>
        </w:tc>
        <w:tc>
          <w:tcPr>
            <w:tcW w:w="850" w:type="dxa"/>
            <w:vAlign w:val="bottom"/>
          </w:tcPr>
          <w:p w14:paraId="09D0DAD9" w14:textId="77777777" w:rsidR="005C7C84" w:rsidRPr="005C2D3F" w:rsidRDefault="00A37601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463,567</w:t>
            </w:r>
          </w:p>
        </w:tc>
        <w:tc>
          <w:tcPr>
            <w:tcW w:w="814" w:type="dxa"/>
            <w:vAlign w:val="bottom"/>
          </w:tcPr>
          <w:p w14:paraId="09D0DADA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90,000</w:t>
            </w:r>
          </w:p>
        </w:tc>
        <w:tc>
          <w:tcPr>
            <w:tcW w:w="178" w:type="dxa"/>
            <w:vAlign w:val="bottom"/>
          </w:tcPr>
          <w:p w14:paraId="09D0DADB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DC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90,000</w:t>
            </w:r>
          </w:p>
        </w:tc>
        <w:tc>
          <w:tcPr>
            <w:tcW w:w="178" w:type="dxa"/>
            <w:vAlign w:val="bottom"/>
          </w:tcPr>
          <w:p w14:paraId="09D0DADD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DE" w14:textId="77777777" w:rsidR="005C7C84" w:rsidRPr="005C2D3F" w:rsidRDefault="00A37601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DF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E0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E1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E2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90,000</w:t>
            </w:r>
          </w:p>
        </w:tc>
        <w:tc>
          <w:tcPr>
            <w:tcW w:w="178" w:type="dxa"/>
            <w:vAlign w:val="bottom"/>
          </w:tcPr>
          <w:p w14:paraId="09D0DAE3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E4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90,000</w:t>
            </w:r>
          </w:p>
        </w:tc>
        <w:tc>
          <w:tcPr>
            <w:tcW w:w="178" w:type="dxa"/>
            <w:vAlign w:val="bottom"/>
          </w:tcPr>
          <w:p w14:paraId="09D0DAE5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E6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E7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E8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5C7C84" w:rsidRPr="005C2D3F" w14:paraId="09D0DAFF" w14:textId="77777777" w:rsidTr="002C29EF">
        <w:trPr>
          <w:cantSplit/>
        </w:trPr>
        <w:tc>
          <w:tcPr>
            <w:tcW w:w="2410" w:type="dxa"/>
          </w:tcPr>
          <w:p w14:paraId="09D0DAEA" w14:textId="77777777" w:rsidR="005C7C84" w:rsidRPr="005C2D3F" w:rsidRDefault="005C7C84" w:rsidP="005C7C84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วีวอง (ประเทศ</w:t>
            </w:r>
            <w:r w:rsidRPr="005C2D3F">
              <w:rPr>
                <w:rFonts w:asciiTheme="majorBidi" w:hAnsiTheme="majorBidi" w:cstheme="majorBidi" w:hint="cs"/>
                <w:cs/>
              </w:rPr>
              <w:t>ไทย)</w:t>
            </w:r>
            <w:r w:rsidRPr="005C2D3F">
              <w:rPr>
                <w:rFonts w:asciiTheme="majorBidi" w:hAnsiTheme="majorBidi" w:cstheme="majorBidi"/>
              </w:rPr>
              <w:t xml:space="preserve"> </w:t>
            </w:r>
            <w:r w:rsidRPr="005C2D3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843" w:type="dxa"/>
          </w:tcPr>
          <w:p w14:paraId="09D0DAEB" w14:textId="77777777" w:rsidR="005C7C84" w:rsidRPr="005C2D3F" w:rsidRDefault="00CA5377" w:rsidP="005C7C84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AEC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AED" w14:textId="77777777" w:rsidR="005C7C84" w:rsidRPr="005C2D3F" w:rsidRDefault="005C7C84" w:rsidP="005C7C84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AEE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50,000</w:t>
            </w:r>
          </w:p>
        </w:tc>
        <w:tc>
          <w:tcPr>
            <w:tcW w:w="850" w:type="dxa"/>
            <w:vAlign w:val="bottom"/>
          </w:tcPr>
          <w:p w14:paraId="09D0DAEF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50,000</w:t>
            </w:r>
          </w:p>
        </w:tc>
        <w:tc>
          <w:tcPr>
            <w:tcW w:w="814" w:type="dxa"/>
            <w:vAlign w:val="bottom"/>
          </w:tcPr>
          <w:p w14:paraId="09D0DAF0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50,000</w:t>
            </w:r>
          </w:p>
        </w:tc>
        <w:tc>
          <w:tcPr>
            <w:tcW w:w="178" w:type="dxa"/>
            <w:vAlign w:val="bottom"/>
          </w:tcPr>
          <w:p w14:paraId="09D0DAF1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F2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50,000</w:t>
            </w:r>
          </w:p>
        </w:tc>
        <w:tc>
          <w:tcPr>
            <w:tcW w:w="178" w:type="dxa"/>
            <w:vAlign w:val="bottom"/>
          </w:tcPr>
          <w:p w14:paraId="09D0DAF3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AF4" w14:textId="77777777" w:rsidR="005C7C84" w:rsidRPr="005C2D3F" w:rsidRDefault="00A37601" w:rsidP="005C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(50,000)</w:t>
            </w:r>
          </w:p>
        </w:tc>
        <w:tc>
          <w:tcPr>
            <w:tcW w:w="178" w:type="dxa"/>
            <w:vAlign w:val="bottom"/>
          </w:tcPr>
          <w:p w14:paraId="09D0DAF5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F6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(45,675)</w:t>
            </w:r>
          </w:p>
        </w:tc>
        <w:tc>
          <w:tcPr>
            <w:tcW w:w="178" w:type="dxa"/>
            <w:vAlign w:val="bottom"/>
          </w:tcPr>
          <w:p w14:paraId="09D0DAF7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F8" w14:textId="77777777" w:rsidR="005C7C84" w:rsidRPr="005C2D3F" w:rsidRDefault="00A37601" w:rsidP="00A376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F9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AFA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4,325</w:t>
            </w:r>
          </w:p>
        </w:tc>
        <w:tc>
          <w:tcPr>
            <w:tcW w:w="178" w:type="dxa"/>
            <w:vAlign w:val="bottom"/>
          </w:tcPr>
          <w:p w14:paraId="09D0DAFB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AFC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AFD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AFE" w14:textId="77777777" w:rsidR="005C7C84" w:rsidRPr="005C2D3F" w:rsidRDefault="005C7C84" w:rsidP="005C7C8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7666F" w:rsidRPr="005C2D3F" w14:paraId="09D0DB17" w14:textId="77777777" w:rsidTr="002C29EF">
        <w:trPr>
          <w:cantSplit/>
        </w:trPr>
        <w:tc>
          <w:tcPr>
            <w:tcW w:w="2410" w:type="dxa"/>
          </w:tcPr>
          <w:p w14:paraId="09D0DB00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 xml:space="preserve">บริษัท ฟิวเจอร์ มาร์เก็ตติ้ง </w:t>
            </w:r>
          </w:p>
          <w:p w14:paraId="09D0DB01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 xml:space="preserve">  </w:t>
            </w:r>
            <w:r w:rsidRPr="005C2D3F">
              <w:rPr>
                <w:rFonts w:asciiTheme="majorBidi" w:hAnsiTheme="majorBidi" w:cstheme="majorBidi"/>
                <w:cs/>
              </w:rPr>
              <w:t xml:space="preserve">คอมมิวนิเคชั่นส์ กรุ๊ป </w:t>
            </w:r>
            <w:r w:rsidRPr="005C2D3F">
              <w:rPr>
                <w:rFonts w:asciiTheme="majorBidi" w:hAnsiTheme="majorBidi" w:cstheme="majorBidi" w:hint="cs"/>
                <w:cs/>
              </w:rPr>
              <w:t>จำกัด</w:t>
            </w:r>
            <w:r w:rsidRPr="005C2D3F">
              <w:rPr>
                <w:rFonts w:asciiTheme="majorBidi" w:hAnsiTheme="majorBidi" w:cstheme="majorBidi"/>
              </w:rPr>
              <w:t xml:space="preserve"> ***</w:t>
            </w:r>
          </w:p>
        </w:tc>
        <w:tc>
          <w:tcPr>
            <w:tcW w:w="1843" w:type="dxa"/>
          </w:tcPr>
          <w:p w14:paraId="09D0DB02" w14:textId="77777777" w:rsidR="0007666F" w:rsidRPr="005C2D3F" w:rsidRDefault="0007666F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ให้คำปรึกษาทางด้านการตลาด</w:t>
            </w:r>
          </w:p>
        </w:tc>
        <w:tc>
          <w:tcPr>
            <w:tcW w:w="850" w:type="dxa"/>
            <w:vAlign w:val="bottom"/>
          </w:tcPr>
          <w:p w14:paraId="09D0DB0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709" w:type="dxa"/>
          </w:tcPr>
          <w:p w14:paraId="09D0DB04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</w:rPr>
            </w:pPr>
          </w:p>
          <w:p w14:paraId="09D0DB05" w14:textId="77777777" w:rsidR="0007666F" w:rsidRPr="005C2D3F" w:rsidRDefault="0007666F" w:rsidP="0007666F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0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09D0DB0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100,000</w:t>
            </w:r>
          </w:p>
        </w:tc>
        <w:tc>
          <w:tcPr>
            <w:tcW w:w="814" w:type="dxa"/>
            <w:vAlign w:val="bottom"/>
          </w:tcPr>
          <w:p w14:paraId="09D0DB0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0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0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100,000</w:t>
            </w:r>
          </w:p>
        </w:tc>
        <w:tc>
          <w:tcPr>
            <w:tcW w:w="178" w:type="dxa"/>
            <w:vAlign w:val="bottom"/>
          </w:tcPr>
          <w:p w14:paraId="09D0DB0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0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0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0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0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1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1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1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100,000</w:t>
            </w:r>
          </w:p>
        </w:tc>
        <w:tc>
          <w:tcPr>
            <w:tcW w:w="178" w:type="dxa"/>
            <w:vAlign w:val="bottom"/>
          </w:tcPr>
          <w:p w14:paraId="09D0DB1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1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163,600</w:t>
            </w:r>
          </w:p>
        </w:tc>
        <w:tc>
          <w:tcPr>
            <w:tcW w:w="178" w:type="dxa"/>
            <w:vAlign w:val="bottom"/>
          </w:tcPr>
          <w:p w14:paraId="09D0DB1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1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60,000</w:t>
            </w:r>
          </w:p>
        </w:tc>
      </w:tr>
      <w:tr w:rsidR="0007666F" w:rsidRPr="005C2D3F" w14:paraId="09D0DB2D" w14:textId="77777777" w:rsidTr="002C29EF">
        <w:trPr>
          <w:cantSplit/>
        </w:trPr>
        <w:tc>
          <w:tcPr>
            <w:tcW w:w="2410" w:type="dxa"/>
          </w:tcPr>
          <w:p w14:paraId="09D0DB18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สำนักพิมพ์สวัสดี จำกัด</w:t>
            </w:r>
          </w:p>
        </w:tc>
        <w:tc>
          <w:tcPr>
            <w:tcW w:w="1843" w:type="dxa"/>
          </w:tcPr>
          <w:p w14:paraId="09D0DB19" w14:textId="77777777" w:rsidR="0007666F" w:rsidRPr="005C2D3F" w:rsidRDefault="0007666F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B1A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B1B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1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B1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B1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1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2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2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2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2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2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2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2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2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2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2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2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2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2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7666F" w:rsidRPr="005C2D3F" w14:paraId="09D0DB45" w14:textId="77777777" w:rsidTr="002C29EF">
        <w:trPr>
          <w:cantSplit/>
        </w:trPr>
        <w:tc>
          <w:tcPr>
            <w:tcW w:w="2410" w:type="dxa"/>
          </w:tcPr>
          <w:p w14:paraId="09D0DB2E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กรีนสวิลล์ จำกัด</w:t>
            </w:r>
          </w:p>
        </w:tc>
        <w:tc>
          <w:tcPr>
            <w:tcW w:w="1843" w:type="dxa"/>
          </w:tcPr>
          <w:p w14:paraId="09D0DB2F" w14:textId="77777777" w:rsidR="0007666F" w:rsidRPr="005C2D3F" w:rsidRDefault="0007666F" w:rsidP="009E35C3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ผลิตและจำหน่</w:t>
            </w:r>
            <w:r w:rsidR="009E35C3" w:rsidRPr="005C2D3F">
              <w:rPr>
                <w:rFonts w:asciiTheme="majorBidi" w:hAnsiTheme="majorBidi" w:cstheme="majorBidi" w:hint="cs"/>
                <w:cs/>
              </w:rPr>
              <w:t>าย</w:t>
            </w:r>
            <w:r w:rsidR="009E35C3" w:rsidRPr="005C2D3F">
              <w:rPr>
                <w:rFonts w:asciiTheme="majorBidi" w:hAnsiTheme="majorBidi" w:cstheme="majorBidi"/>
                <w:cs/>
              </w:rPr>
              <w:t>ผลิตภัณฑ์</w:t>
            </w:r>
            <w:r w:rsidR="009E35C3" w:rsidRPr="005C2D3F">
              <w:rPr>
                <w:rFonts w:asciiTheme="majorBidi" w:hAnsiTheme="majorBidi" w:cstheme="majorBidi" w:hint="cs"/>
                <w:cs/>
              </w:rPr>
              <w:t>ส่วนบุคคล</w:t>
            </w:r>
          </w:p>
        </w:tc>
        <w:tc>
          <w:tcPr>
            <w:tcW w:w="850" w:type="dxa"/>
            <w:vAlign w:val="bottom"/>
          </w:tcPr>
          <w:p w14:paraId="09D0DB30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</w:rPr>
            </w:pPr>
          </w:p>
          <w:p w14:paraId="09D0DB31" w14:textId="77777777" w:rsidR="0007666F" w:rsidRPr="005C2D3F" w:rsidRDefault="0007666F" w:rsidP="0007666F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</w:tcPr>
          <w:p w14:paraId="09D0DB32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</w:rPr>
            </w:pPr>
          </w:p>
          <w:p w14:paraId="09D0DB33" w14:textId="77777777" w:rsidR="0007666F" w:rsidRPr="005C2D3F" w:rsidRDefault="0007666F" w:rsidP="0007666F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3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cs/>
                <w:lang w:bidi="th-TH"/>
              </w:rPr>
              <w:t>6</w:t>
            </w: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,500</w:t>
            </w:r>
          </w:p>
        </w:tc>
        <w:tc>
          <w:tcPr>
            <w:tcW w:w="850" w:type="dxa"/>
            <w:vAlign w:val="bottom"/>
          </w:tcPr>
          <w:p w14:paraId="09D0DB3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cs/>
                <w:lang w:bidi="th-TH"/>
              </w:rPr>
              <w:t>6</w:t>
            </w: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,500</w:t>
            </w:r>
          </w:p>
        </w:tc>
        <w:tc>
          <w:tcPr>
            <w:tcW w:w="814" w:type="dxa"/>
            <w:vAlign w:val="bottom"/>
          </w:tcPr>
          <w:p w14:paraId="09D0DB3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6,500</w:t>
            </w:r>
          </w:p>
        </w:tc>
        <w:tc>
          <w:tcPr>
            <w:tcW w:w="178" w:type="dxa"/>
            <w:vAlign w:val="bottom"/>
          </w:tcPr>
          <w:p w14:paraId="09D0DB3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3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6,500</w:t>
            </w:r>
          </w:p>
        </w:tc>
        <w:tc>
          <w:tcPr>
            <w:tcW w:w="178" w:type="dxa"/>
            <w:vAlign w:val="bottom"/>
          </w:tcPr>
          <w:p w14:paraId="09D0DB3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3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3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3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3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3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6,500</w:t>
            </w:r>
          </w:p>
        </w:tc>
        <w:tc>
          <w:tcPr>
            <w:tcW w:w="178" w:type="dxa"/>
            <w:vAlign w:val="bottom"/>
          </w:tcPr>
          <w:p w14:paraId="09D0DB3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4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6,500</w:t>
            </w:r>
          </w:p>
        </w:tc>
        <w:tc>
          <w:tcPr>
            <w:tcW w:w="178" w:type="dxa"/>
            <w:vAlign w:val="bottom"/>
          </w:tcPr>
          <w:p w14:paraId="09D0DB4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4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149,495</w:t>
            </w:r>
          </w:p>
        </w:tc>
        <w:tc>
          <w:tcPr>
            <w:tcW w:w="178" w:type="dxa"/>
            <w:vAlign w:val="bottom"/>
          </w:tcPr>
          <w:p w14:paraId="09D0DB4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4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642,980</w:t>
            </w:r>
          </w:p>
        </w:tc>
      </w:tr>
      <w:tr w:rsidR="0007666F" w:rsidRPr="005C2D3F" w14:paraId="09D0DB5B" w14:textId="77777777" w:rsidTr="002C29EF">
        <w:trPr>
          <w:cantSplit/>
        </w:trPr>
        <w:tc>
          <w:tcPr>
            <w:tcW w:w="2410" w:type="dxa"/>
          </w:tcPr>
          <w:p w14:paraId="09D0DB46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สยามกลา</w:t>
            </w:r>
            <w:r w:rsidRPr="005C2D3F">
              <w:rPr>
                <w:rFonts w:asciiTheme="majorBidi" w:hAnsiTheme="majorBidi" w:cstheme="majorBidi" w:hint="cs"/>
                <w:cs/>
              </w:rPr>
              <w:t>ส</w:t>
            </w:r>
            <w:r w:rsidRPr="005C2D3F">
              <w:rPr>
                <w:rFonts w:asciiTheme="majorBidi" w:hAnsiTheme="majorBidi" w:cstheme="majorBidi"/>
              </w:rPr>
              <w:t xml:space="preserve"> </w:t>
            </w:r>
            <w:r w:rsidRPr="005C2D3F">
              <w:rPr>
                <w:rFonts w:asciiTheme="majorBidi" w:hAnsiTheme="majorBidi" w:cstheme="majorBidi"/>
                <w:cs/>
              </w:rPr>
              <w:t>อินดัสทรี</w:t>
            </w:r>
            <w:r w:rsidRPr="005C2D3F">
              <w:rPr>
                <w:rFonts w:asciiTheme="majorBidi" w:hAnsiTheme="majorBidi" w:cstheme="majorBidi"/>
              </w:rPr>
              <w:t xml:space="preserve"> </w:t>
            </w:r>
            <w:r w:rsidRPr="005C2D3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843" w:type="dxa"/>
            <w:vAlign w:val="bottom"/>
          </w:tcPr>
          <w:p w14:paraId="09D0DB47" w14:textId="77777777" w:rsidR="0007666F" w:rsidRPr="005C2D3F" w:rsidRDefault="0007666F" w:rsidP="00B367A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ผลิตและจำหน่ายเครื่องแก้ว</w:t>
            </w:r>
          </w:p>
        </w:tc>
        <w:tc>
          <w:tcPr>
            <w:tcW w:w="850" w:type="dxa"/>
            <w:vAlign w:val="bottom"/>
          </w:tcPr>
          <w:p w14:paraId="09D0DB48" w14:textId="77777777" w:rsidR="0007666F" w:rsidRPr="005C2D3F" w:rsidRDefault="0007666F" w:rsidP="0007666F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B49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4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400,000</w:t>
            </w:r>
          </w:p>
        </w:tc>
        <w:tc>
          <w:tcPr>
            <w:tcW w:w="850" w:type="dxa"/>
            <w:vAlign w:val="bottom"/>
          </w:tcPr>
          <w:p w14:paraId="09D0DB4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400,000</w:t>
            </w:r>
          </w:p>
        </w:tc>
        <w:tc>
          <w:tcPr>
            <w:tcW w:w="814" w:type="dxa"/>
            <w:vAlign w:val="bottom"/>
          </w:tcPr>
          <w:p w14:paraId="09D0DB4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429,782</w:t>
            </w:r>
          </w:p>
        </w:tc>
        <w:tc>
          <w:tcPr>
            <w:tcW w:w="178" w:type="dxa"/>
            <w:vAlign w:val="bottom"/>
          </w:tcPr>
          <w:p w14:paraId="09D0DB4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4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429,782</w:t>
            </w:r>
          </w:p>
        </w:tc>
        <w:tc>
          <w:tcPr>
            <w:tcW w:w="178" w:type="dxa"/>
            <w:vAlign w:val="bottom"/>
          </w:tcPr>
          <w:p w14:paraId="09D0DB4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5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5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5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5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5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429,782</w:t>
            </w:r>
          </w:p>
        </w:tc>
        <w:tc>
          <w:tcPr>
            <w:tcW w:w="178" w:type="dxa"/>
            <w:vAlign w:val="bottom"/>
          </w:tcPr>
          <w:p w14:paraId="09D0DB5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5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429,782</w:t>
            </w:r>
          </w:p>
        </w:tc>
        <w:tc>
          <w:tcPr>
            <w:tcW w:w="178" w:type="dxa"/>
            <w:vAlign w:val="bottom"/>
          </w:tcPr>
          <w:p w14:paraId="09D0DB5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5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5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5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639,997</w:t>
            </w:r>
          </w:p>
        </w:tc>
      </w:tr>
      <w:tr w:rsidR="0007666F" w:rsidRPr="005C2D3F" w14:paraId="09D0DB71" w14:textId="77777777" w:rsidTr="002C29EF">
        <w:trPr>
          <w:cantSplit/>
          <w:trHeight w:val="269"/>
        </w:trPr>
        <w:tc>
          <w:tcPr>
            <w:tcW w:w="2410" w:type="dxa"/>
            <w:vAlign w:val="bottom"/>
          </w:tcPr>
          <w:p w14:paraId="09D0DB5C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 xml:space="preserve">บริษัท โอสถสภา เบฟเวอเรจ </w:t>
            </w:r>
            <w:r w:rsidRPr="005C2D3F">
              <w:rPr>
                <w:rFonts w:asciiTheme="majorBidi" w:hAnsiTheme="majorBidi" w:cstheme="majorBidi"/>
              </w:rPr>
              <w:t xml:space="preserve"> </w:t>
            </w:r>
            <w:r w:rsidRPr="005C2D3F">
              <w:rPr>
                <w:rFonts w:asciiTheme="majorBidi" w:hAnsiTheme="majorBidi" w:cstheme="majorBidi"/>
                <w:cs/>
              </w:rPr>
              <w:t>จำกัด</w:t>
            </w:r>
            <w:r w:rsidRPr="005C2D3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43" w:type="dxa"/>
          </w:tcPr>
          <w:p w14:paraId="09D0DB5D" w14:textId="77777777" w:rsidR="0007666F" w:rsidRPr="005C2D3F" w:rsidRDefault="0007666F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จัดจำหน่ายเครื่องดื่ม</w:t>
            </w:r>
          </w:p>
        </w:tc>
        <w:tc>
          <w:tcPr>
            <w:tcW w:w="850" w:type="dxa"/>
            <w:vAlign w:val="bottom"/>
          </w:tcPr>
          <w:p w14:paraId="09D0DB5E" w14:textId="77777777" w:rsidR="0007666F" w:rsidRPr="005C2D3F" w:rsidRDefault="0007666F" w:rsidP="0007666F">
            <w:pPr>
              <w:jc w:val="right"/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B5F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6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850" w:type="dxa"/>
            <w:vAlign w:val="bottom"/>
          </w:tcPr>
          <w:p w14:paraId="09D0DB6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814" w:type="dxa"/>
            <w:vAlign w:val="bottom"/>
          </w:tcPr>
          <w:p w14:paraId="09D0DB6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178" w:type="dxa"/>
            <w:vAlign w:val="bottom"/>
          </w:tcPr>
          <w:p w14:paraId="09D0DB6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6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178" w:type="dxa"/>
            <w:vAlign w:val="bottom"/>
          </w:tcPr>
          <w:p w14:paraId="09D0DB6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6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6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6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6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6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178" w:type="dxa"/>
            <w:vAlign w:val="bottom"/>
          </w:tcPr>
          <w:p w14:paraId="09D0DB6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6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354,950</w:t>
            </w:r>
          </w:p>
        </w:tc>
        <w:tc>
          <w:tcPr>
            <w:tcW w:w="178" w:type="dxa"/>
            <w:vAlign w:val="bottom"/>
          </w:tcPr>
          <w:p w14:paraId="09D0DB6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6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60,342</w:t>
            </w:r>
          </w:p>
        </w:tc>
        <w:tc>
          <w:tcPr>
            <w:tcW w:w="178" w:type="dxa"/>
            <w:vAlign w:val="bottom"/>
          </w:tcPr>
          <w:p w14:paraId="09D0DB6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7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530,000</w:t>
            </w:r>
          </w:p>
        </w:tc>
      </w:tr>
      <w:tr w:rsidR="0007666F" w:rsidRPr="005C2D3F" w14:paraId="09D0DB87" w14:textId="77777777" w:rsidTr="002C29EF">
        <w:trPr>
          <w:cantSplit/>
        </w:trPr>
        <w:tc>
          <w:tcPr>
            <w:tcW w:w="2410" w:type="dxa"/>
            <w:vAlign w:val="bottom"/>
          </w:tcPr>
          <w:p w14:paraId="09D0DB72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เอสเอบี เอาว์ซอส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843" w:type="dxa"/>
            <w:vAlign w:val="bottom"/>
          </w:tcPr>
          <w:p w14:paraId="09D0DB73" w14:textId="77777777" w:rsidR="0007666F" w:rsidRPr="005C2D3F" w:rsidRDefault="00FB6430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B74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9</w:t>
            </w:r>
            <w:r w:rsidRPr="005C2D3F">
              <w:rPr>
                <w:rFonts w:asciiTheme="majorBidi" w:hAnsiTheme="majorBidi" w:cstheme="majorBidi"/>
              </w:rPr>
              <w:t>9</w:t>
            </w:r>
            <w:r w:rsidRPr="005C2D3F">
              <w:rPr>
                <w:rFonts w:asciiTheme="majorBidi" w:hAnsiTheme="majorBidi" w:cstheme="majorBidi"/>
                <w:cs/>
              </w:rPr>
              <w:t>.98</w:t>
            </w:r>
          </w:p>
        </w:tc>
        <w:tc>
          <w:tcPr>
            <w:tcW w:w="709" w:type="dxa"/>
            <w:vAlign w:val="bottom"/>
          </w:tcPr>
          <w:p w14:paraId="09D0DB75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9</w:t>
            </w:r>
            <w:r w:rsidRPr="005C2D3F">
              <w:rPr>
                <w:rFonts w:asciiTheme="majorBidi" w:hAnsiTheme="majorBidi" w:cstheme="majorBidi"/>
              </w:rPr>
              <w:t>9</w:t>
            </w:r>
            <w:r w:rsidRPr="005C2D3F">
              <w:rPr>
                <w:rFonts w:asciiTheme="majorBidi" w:hAnsiTheme="majorBidi" w:cstheme="majorBidi"/>
                <w:cs/>
              </w:rPr>
              <w:t>.98</w:t>
            </w:r>
          </w:p>
        </w:tc>
        <w:tc>
          <w:tcPr>
            <w:tcW w:w="851" w:type="dxa"/>
            <w:vAlign w:val="bottom"/>
          </w:tcPr>
          <w:p w14:paraId="09D0DB7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B7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B7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7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7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7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7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7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7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7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8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8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8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8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8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8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8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7666F" w:rsidRPr="005C2D3F" w14:paraId="09D0DB9D" w14:textId="77777777" w:rsidTr="002C29EF">
        <w:trPr>
          <w:cantSplit/>
        </w:trPr>
        <w:tc>
          <w:tcPr>
            <w:tcW w:w="2410" w:type="dxa"/>
            <w:vAlign w:val="bottom"/>
          </w:tcPr>
          <w:p w14:paraId="09D0DB88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วอลล์กรีน จำกัด</w:t>
            </w:r>
          </w:p>
        </w:tc>
        <w:tc>
          <w:tcPr>
            <w:tcW w:w="1843" w:type="dxa"/>
            <w:vAlign w:val="bottom"/>
          </w:tcPr>
          <w:p w14:paraId="09D0DB89" w14:textId="77777777" w:rsidR="0007666F" w:rsidRPr="005C2D3F" w:rsidRDefault="0007666F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ผลิต</w:t>
            </w:r>
            <w:r w:rsidRPr="005C2D3F">
              <w:rPr>
                <w:rFonts w:asciiTheme="majorBidi" w:hAnsiTheme="majorBidi" w:cstheme="majorBidi" w:hint="cs"/>
                <w:cs/>
              </w:rPr>
              <w:t>วัตถุดิบใช้ปรุงแต่ง</w:t>
            </w:r>
          </w:p>
        </w:tc>
        <w:tc>
          <w:tcPr>
            <w:tcW w:w="850" w:type="dxa"/>
            <w:vAlign w:val="bottom"/>
          </w:tcPr>
          <w:p w14:paraId="09D0DB8A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99.98</w:t>
            </w:r>
          </w:p>
        </w:tc>
        <w:tc>
          <w:tcPr>
            <w:tcW w:w="709" w:type="dxa"/>
            <w:vAlign w:val="bottom"/>
          </w:tcPr>
          <w:p w14:paraId="09D0DB8B" w14:textId="77777777" w:rsidR="0007666F" w:rsidRPr="005C2D3F" w:rsidRDefault="0007666F" w:rsidP="0007666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99.98</w:t>
            </w:r>
          </w:p>
        </w:tc>
        <w:tc>
          <w:tcPr>
            <w:tcW w:w="851" w:type="dxa"/>
            <w:vAlign w:val="bottom"/>
          </w:tcPr>
          <w:p w14:paraId="09D0DB8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B8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B8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8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9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9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9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9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9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9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9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9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9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B9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9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9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9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22,995</w:t>
            </w:r>
          </w:p>
        </w:tc>
      </w:tr>
      <w:tr w:rsidR="0007666F" w:rsidRPr="005C2D3F" w14:paraId="09D0DBB4" w14:textId="77777777" w:rsidTr="00B52030">
        <w:trPr>
          <w:cantSplit/>
        </w:trPr>
        <w:tc>
          <w:tcPr>
            <w:tcW w:w="2410" w:type="dxa"/>
          </w:tcPr>
          <w:p w14:paraId="09D0DB9E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ไว้ท</w:t>
            </w:r>
            <w:r w:rsidRPr="005C2D3F">
              <w:rPr>
                <w:rFonts w:asciiTheme="majorBidi" w:hAnsiTheme="majorBidi" w:cstheme="majorBidi" w:hint="cs"/>
                <w:cs/>
              </w:rPr>
              <w:t>์</w:t>
            </w:r>
            <w:r w:rsidRPr="005C2D3F">
              <w:rPr>
                <w:rFonts w:asciiTheme="majorBidi" w:hAnsiTheme="majorBidi" w:cstheme="majorBidi"/>
                <w:cs/>
              </w:rPr>
              <w:t>กรุ๊ป จำกัด</w:t>
            </w:r>
          </w:p>
          <w:p w14:paraId="09D0DB9F" w14:textId="77777777" w:rsidR="0007666F" w:rsidRPr="005C2D3F" w:rsidRDefault="0007666F" w:rsidP="0007666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5C2D3F">
              <w:rPr>
                <w:rFonts w:asciiTheme="majorBidi" w:hAnsiTheme="majorBidi" w:cstheme="majorBidi"/>
                <w:cs/>
              </w:rPr>
              <w:t xml:space="preserve">(มหาชน)        </w:t>
            </w:r>
          </w:p>
        </w:tc>
        <w:tc>
          <w:tcPr>
            <w:tcW w:w="1843" w:type="dxa"/>
            <w:vAlign w:val="bottom"/>
          </w:tcPr>
          <w:p w14:paraId="09D0DBA0" w14:textId="77777777" w:rsidR="0007666F" w:rsidRPr="005C2D3F" w:rsidRDefault="009E35C3" w:rsidP="0007666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นำเข้า </w:t>
            </w:r>
            <w:r w:rsidR="0007666F"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จัดจำหน่ายเคมีภัณฑ์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และให้เช่าอสังหาริมทรัพย์</w:t>
            </w:r>
          </w:p>
        </w:tc>
        <w:tc>
          <w:tcPr>
            <w:tcW w:w="850" w:type="dxa"/>
            <w:vAlign w:val="bottom"/>
          </w:tcPr>
          <w:p w14:paraId="09D0DBA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9D0DBA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09D0DBA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09D0DBA4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814" w:type="dxa"/>
            <w:vAlign w:val="bottom"/>
          </w:tcPr>
          <w:p w14:paraId="09D0DBA5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A6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A7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A8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A9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AA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AB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AC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AD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AE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AF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B0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B1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B2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B3" w14:textId="77777777" w:rsidR="0007666F" w:rsidRPr="005C2D3F" w:rsidRDefault="0007666F" w:rsidP="0007666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20,856</w:t>
            </w:r>
          </w:p>
        </w:tc>
      </w:tr>
      <w:tr w:rsidR="00B367AD" w:rsidRPr="005C2D3F" w14:paraId="09D0DBCA" w14:textId="77777777" w:rsidTr="00AA5D68">
        <w:trPr>
          <w:cantSplit/>
        </w:trPr>
        <w:tc>
          <w:tcPr>
            <w:tcW w:w="2410" w:type="dxa"/>
            <w:vAlign w:val="bottom"/>
          </w:tcPr>
          <w:p w14:paraId="09D0DBB5" w14:textId="77777777" w:rsidR="00B367AD" w:rsidRPr="005C2D3F" w:rsidRDefault="00B367AD" w:rsidP="00B367AD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สยามกลาสอยุธยา จำกัด</w:t>
            </w:r>
          </w:p>
        </w:tc>
        <w:tc>
          <w:tcPr>
            <w:tcW w:w="1843" w:type="dxa"/>
            <w:vAlign w:val="bottom"/>
          </w:tcPr>
          <w:p w14:paraId="09D0DBB6" w14:textId="77777777" w:rsidR="00B367AD" w:rsidRPr="005C2D3F" w:rsidRDefault="00B367AD" w:rsidP="00B367A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ผลิตและจำหน่ายเครื่องแก้ว</w:t>
            </w:r>
          </w:p>
        </w:tc>
        <w:tc>
          <w:tcPr>
            <w:tcW w:w="850" w:type="dxa"/>
            <w:vAlign w:val="bottom"/>
          </w:tcPr>
          <w:p w14:paraId="09D0DBB7" w14:textId="77777777" w:rsidR="00B367AD" w:rsidRPr="005C2D3F" w:rsidRDefault="00B367AD" w:rsidP="00B367A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BB8" w14:textId="77777777" w:rsidR="00B367AD" w:rsidRPr="005C2D3F" w:rsidRDefault="00B367AD" w:rsidP="00B367A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BB9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850" w:type="dxa"/>
            <w:vAlign w:val="bottom"/>
          </w:tcPr>
          <w:p w14:paraId="09D0DBBA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814" w:type="dxa"/>
            <w:vAlign w:val="bottom"/>
          </w:tcPr>
          <w:p w14:paraId="09D0DBBB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178" w:type="dxa"/>
            <w:vAlign w:val="bottom"/>
          </w:tcPr>
          <w:p w14:paraId="09D0DBBC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BD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178" w:type="dxa"/>
            <w:vAlign w:val="bottom"/>
          </w:tcPr>
          <w:p w14:paraId="09D0DBBE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BF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C0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C1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C2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C3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178" w:type="dxa"/>
            <w:vAlign w:val="bottom"/>
          </w:tcPr>
          <w:p w14:paraId="09D0DBC4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C5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480,000</w:t>
            </w:r>
          </w:p>
        </w:tc>
        <w:tc>
          <w:tcPr>
            <w:tcW w:w="178" w:type="dxa"/>
            <w:vAlign w:val="bottom"/>
          </w:tcPr>
          <w:p w14:paraId="09D0DBC6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C7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BC8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C9" w14:textId="77777777" w:rsidR="00B367AD" w:rsidRPr="005C2D3F" w:rsidRDefault="00B367AD" w:rsidP="00B367A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175,000</w:t>
            </w:r>
          </w:p>
        </w:tc>
      </w:tr>
    </w:tbl>
    <w:p w14:paraId="09D0DBCB" w14:textId="77777777" w:rsidR="003851D6" w:rsidRPr="005C2D3F" w:rsidRDefault="003851D6" w:rsidP="009E35C3">
      <w:pPr>
        <w:tabs>
          <w:tab w:val="left" w:pos="1005"/>
        </w:tabs>
      </w:pPr>
    </w:p>
    <w:tbl>
      <w:tblPr>
        <w:tblpPr w:leftFromText="180" w:rightFromText="180" w:vertAnchor="text" w:horzAnchor="margin" w:tblpX="158" w:tblpY="47"/>
        <w:tblW w:w="153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850"/>
        <w:gridCol w:w="709"/>
        <w:gridCol w:w="851"/>
        <w:gridCol w:w="850"/>
        <w:gridCol w:w="814"/>
        <w:gridCol w:w="178"/>
        <w:gridCol w:w="815"/>
        <w:gridCol w:w="178"/>
        <w:gridCol w:w="814"/>
        <w:gridCol w:w="178"/>
        <w:gridCol w:w="814"/>
        <w:gridCol w:w="178"/>
        <w:gridCol w:w="814"/>
        <w:gridCol w:w="178"/>
        <w:gridCol w:w="815"/>
        <w:gridCol w:w="178"/>
        <w:gridCol w:w="814"/>
        <w:gridCol w:w="178"/>
        <w:gridCol w:w="850"/>
      </w:tblGrid>
      <w:tr w:rsidR="0071088F" w:rsidRPr="005C2D3F" w14:paraId="09D0DBCD" w14:textId="77777777" w:rsidTr="002C29EF">
        <w:trPr>
          <w:cantSplit/>
        </w:trPr>
        <w:tc>
          <w:tcPr>
            <w:tcW w:w="15309" w:type="dxa"/>
            <w:gridSpan w:val="21"/>
            <w:vAlign w:val="bottom"/>
          </w:tcPr>
          <w:p w14:paraId="09D0DBCC" w14:textId="77777777" w:rsidR="0071088F" w:rsidRPr="005C2D3F" w:rsidRDefault="00DF2E4A" w:rsidP="0071088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="0071088F" w:rsidRPr="005C2D3F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บการเงินเฉพาะกิจการ</w:t>
            </w:r>
          </w:p>
        </w:tc>
      </w:tr>
      <w:tr w:rsidR="0071088F" w:rsidRPr="005C2D3F" w14:paraId="09D0DBE0" w14:textId="77777777" w:rsidTr="002C29EF">
        <w:trPr>
          <w:cantSplit/>
        </w:trPr>
        <w:tc>
          <w:tcPr>
            <w:tcW w:w="2410" w:type="dxa"/>
          </w:tcPr>
          <w:p w14:paraId="09D0DBCE" w14:textId="77777777" w:rsidR="0071088F" w:rsidRPr="005C2D3F" w:rsidRDefault="0071088F" w:rsidP="0071088F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BCF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9D0DBD0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51" w:type="dxa"/>
            <w:vAlign w:val="bottom"/>
          </w:tcPr>
          <w:p w14:paraId="09D0DBD1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D2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D3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4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BD5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6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D7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8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D9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A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DB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C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BDD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0DBDE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42" w:type="dxa"/>
            <w:gridSpan w:val="3"/>
            <w:vMerge w:val="restart"/>
            <w:vAlign w:val="bottom"/>
          </w:tcPr>
          <w:p w14:paraId="09D0DBDF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Cs w:val="24"/>
                <w:cs/>
                <w:lang w:bidi="th-TH"/>
              </w:rPr>
            </w:pPr>
            <w:r w:rsidRPr="005C2D3F">
              <w:rPr>
                <w:rFonts w:cs="Angsana New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71088F" w:rsidRPr="005C2D3F" w14:paraId="09D0DBEC" w14:textId="77777777" w:rsidTr="002C29EF">
        <w:trPr>
          <w:cantSplit/>
        </w:trPr>
        <w:tc>
          <w:tcPr>
            <w:tcW w:w="2410" w:type="dxa"/>
          </w:tcPr>
          <w:p w14:paraId="09D0DBE1" w14:textId="77777777" w:rsidR="0071088F" w:rsidRPr="005C2D3F" w:rsidRDefault="0071088F" w:rsidP="0071088F">
            <w:pPr>
              <w:ind w:right="-79"/>
              <w:jc w:val="center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9D0DBE2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59" w:type="dxa"/>
            <w:gridSpan w:val="2"/>
            <w:vAlign w:val="bottom"/>
          </w:tcPr>
          <w:p w14:paraId="09D0DBE3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701" w:type="dxa"/>
            <w:gridSpan w:val="2"/>
            <w:vAlign w:val="bottom"/>
          </w:tcPr>
          <w:p w14:paraId="09D0DBE4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7" w:type="dxa"/>
            <w:gridSpan w:val="3"/>
            <w:vAlign w:val="bottom"/>
          </w:tcPr>
          <w:p w14:paraId="09D0DBE5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9D0DBE6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09D0DBE7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9D0DBE8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09D0DBE9" w14:textId="77777777" w:rsidR="0071088F" w:rsidRPr="005C2D3F" w:rsidRDefault="0071088F" w:rsidP="00C1421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ราคาทุน </w:t>
            </w:r>
            <w:r w:rsidR="00F8544E"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09D0DBEA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842" w:type="dxa"/>
            <w:gridSpan w:val="3"/>
            <w:vMerge/>
          </w:tcPr>
          <w:p w14:paraId="09D0DBEB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</w:tr>
      <w:tr w:rsidR="0071088F" w:rsidRPr="005C2D3F" w14:paraId="09D0DC02" w14:textId="77777777" w:rsidTr="002C29EF">
        <w:trPr>
          <w:cantSplit/>
        </w:trPr>
        <w:tc>
          <w:tcPr>
            <w:tcW w:w="2410" w:type="dxa"/>
          </w:tcPr>
          <w:p w14:paraId="09D0DBED" w14:textId="77777777" w:rsidR="0071088F" w:rsidRPr="005C2D3F" w:rsidRDefault="0071088F" w:rsidP="0071088F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BEE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BEF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709" w:type="dxa"/>
            <w:vAlign w:val="bottom"/>
          </w:tcPr>
          <w:p w14:paraId="09D0DBF0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851" w:type="dxa"/>
            <w:vAlign w:val="bottom"/>
          </w:tcPr>
          <w:p w14:paraId="09D0DBF1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850" w:type="dxa"/>
            <w:vAlign w:val="bottom"/>
          </w:tcPr>
          <w:p w14:paraId="09D0DBF2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814" w:type="dxa"/>
            <w:vAlign w:val="bottom"/>
          </w:tcPr>
          <w:p w14:paraId="09D0DBF3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BF4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BF5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BF6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F7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BF8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BF9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BFA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FB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BFC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9D0DBFD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09D0DBFE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BFF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2560</w:t>
            </w:r>
          </w:p>
        </w:tc>
        <w:tc>
          <w:tcPr>
            <w:tcW w:w="178" w:type="dxa"/>
            <w:vAlign w:val="bottom"/>
          </w:tcPr>
          <w:p w14:paraId="09D0DC00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0DC01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2559</w:t>
            </w:r>
          </w:p>
        </w:tc>
      </w:tr>
      <w:tr w:rsidR="0071088F" w:rsidRPr="005C2D3F" w14:paraId="09D0DC07" w14:textId="77777777" w:rsidTr="002C29EF">
        <w:trPr>
          <w:cantSplit/>
        </w:trPr>
        <w:tc>
          <w:tcPr>
            <w:tcW w:w="2410" w:type="dxa"/>
          </w:tcPr>
          <w:p w14:paraId="09D0DC03" w14:textId="77777777" w:rsidR="0071088F" w:rsidRPr="005C2D3F" w:rsidRDefault="0071088F" w:rsidP="0071088F">
            <w:pPr>
              <w:ind w:right="-2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</w:tcPr>
          <w:p w14:paraId="09D0DC04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9D0DC05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9497" w:type="dxa"/>
            <w:gridSpan w:val="17"/>
            <w:vAlign w:val="bottom"/>
          </w:tcPr>
          <w:p w14:paraId="09D0DC06" w14:textId="77777777" w:rsidR="0071088F" w:rsidRPr="005C2D3F" w:rsidRDefault="0071088F" w:rsidP="007108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71088F" w:rsidRPr="005C2D3F" w14:paraId="09D0DC1E" w14:textId="77777777" w:rsidTr="002C29EF">
        <w:trPr>
          <w:cantSplit/>
        </w:trPr>
        <w:tc>
          <w:tcPr>
            <w:tcW w:w="2410" w:type="dxa"/>
            <w:vAlign w:val="bottom"/>
          </w:tcPr>
          <w:p w14:paraId="09D0DC08" w14:textId="77777777" w:rsidR="0071088F" w:rsidRPr="005C2D3F" w:rsidRDefault="0071088F" w:rsidP="0071088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 xml:space="preserve">บริษัท เอสเอสบี </w:t>
            </w:r>
          </w:p>
          <w:p w14:paraId="09D0DC09" w14:textId="77777777" w:rsidR="0071088F" w:rsidRPr="005C2D3F" w:rsidRDefault="0071088F" w:rsidP="0071088F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cs/>
              </w:rPr>
              <w:t>เอ็นเตอร์ไพร์ซ จำกัด</w:t>
            </w:r>
          </w:p>
        </w:tc>
        <w:tc>
          <w:tcPr>
            <w:tcW w:w="1843" w:type="dxa"/>
            <w:vAlign w:val="bottom"/>
          </w:tcPr>
          <w:p w14:paraId="09D0DC0A" w14:textId="77777777" w:rsidR="0071088F" w:rsidRPr="005C2D3F" w:rsidRDefault="0071088F" w:rsidP="00B367A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ผลิตวัตถุดิบใช้ปรุงแต่ง</w:t>
            </w:r>
          </w:p>
        </w:tc>
        <w:tc>
          <w:tcPr>
            <w:tcW w:w="850" w:type="dxa"/>
            <w:vAlign w:val="bottom"/>
          </w:tcPr>
          <w:p w14:paraId="09D0DC0B" w14:textId="77777777" w:rsidR="0071088F" w:rsidRPr="005C2D3F" w:rsidRDefault="00CA53BB" w:rsidP="0071088F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709" w:type="dxa"/>
            <w:vAlign w:val="bottom"/>
          </w:tcPr>
          <w:p w14:paraId="09D0DC0C" w14:textId="77777777" w:rsidR="0071088F" w:rsidRPr="005C2D3F" w:rsidRDefault="00CA53BB" w:rsidP="0071088F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851" w:type="dxa"/>
            <w:vAlign w:val="bottom"/>
          </w:tcPr>
          <w:p w14:paraId="09D0DC0D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C0E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C0F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10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11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12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13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14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15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16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17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18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19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1A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1B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79,984</w:t>
            </w:r>
          </w:p>
        </w:tc>
        <w:tc>
          <w:tcPr>
            <w:tcW w:w="178" w:type="dxa"/>
            <w:vAlign w:val="bottom"/>
          </w:tcPr>
          <w:p w14:paraId="09D0DC1C" w14:textId="77777777" w:rsidR="0071088F" w:rsidRPr="005C2D3F" w:rsidRDefault="0071088F" w:rsidP="0073791A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3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1D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87,982</w:t>
            </w:r>
          </w:p>
        </w:tc>
      </w:tr>
      <w:tr w:rsidR="0073791A" w:rsidRPr="005C2D3F" w14:paraId="09D0DC34" w14:textId="77777777" w:rsidTr="002C29EF">
        <w:trPr>
          <w:cantSplit/>
        </w:trPr>
        <w:tc>
          <w:tcPr>
            <w:tcW w:w="2410" w:type="dxa"/>
          </w:tcPr>
          <w:p w14:paraId="09D0DC1F" w14:textId="77777777" w:rsidR="0073791A" w:rsidRPr="005C2D3F" w:rsidRDefault="0073791A" w:rsidP="0073791A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บริษัท สยามคัลเล็ต จำกัด</w:t>
            </w:r>
          </w:p>
        </w:tc>
        <w:tc>
          <w:tcPr>
            <w:tcW w:w="1843" w:type="dxa"/>
            <w:vAlign w:val="bottom"/>
          </w:tcPr>
          <w:p w14:paraId="09D0DC20" w14:textId="77777777" w:rsidR="0073791A" w:rsidRPr="005C2D3F" w:rsidRDefault="0073791A" w:rsidP="0073791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  <w:cs/>
              </w:rPr>
              <w:t>จำหน่ายเศษแก้ว</w:t>
            </w:r>
          </w:p>
        </w:tc>
        <w:tc>
          <w:tcPr>
            <w:tcW w:w="850" w:type="dxa"/>
            <w:vAlign w:val="bottom"/>
          </w:tcPr>
          <w:p w14:paraId="09D0DC21" w14:textId="77777777" w:rsidR="0073791A" w:rsidRPr="005C2D3F" w:rsidRDefault="00CA53BB" w:rsidP="0073791A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709" w:type="dxa"/>
            <w:vAlign w:val="bottom"/>
          </w:tcPr>
          <w:p w14:paraId="09D0DC22" w14:textId="77777777" w:rsidR="0073791A" w:rsidRPr="005C2D3F" w:rsidRDefault="00CA53BB" w:rsidP="0073791A">
            <w:pPr>
              <w:jc w:val="right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851" w:type="dxa"/>
            <w:vAlign w:val="bottom"/>
          </w:tcPr>
          <w:p w14:paraId="09D0DC23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C24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C25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26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27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28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29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2A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2B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2C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2D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2E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2F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30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31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32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33" w14:textId="77777777" w:rsidR="0073791A" w:rsidRPr="005C2D3F" w:rsidRDefault="0073791A" w:rsidP="002B2F3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40,992</w:t>
            </w:r>
          </w:p>
        </w:tc>
      </w:tr>
      <w:tr w:rsidR="002B2F3D" w:rsidRPr="005C2D3F" w14:paraId="09D0DC4A" w14:textId="77777777" w:rsidTr="002C29EF">
        <w:trPr>
          <w:cantSplit/>
        </w:trPr>
        <w:tc>
          <w:tcPr>
            <w:tcW w:w="2410" w:type="dxa"/>
          </w:tcPr>
          <w:p w14:paraId="09D0DC35" w14:textId="77777777" w:rsidR="002B2F3D" w:rsidRPr="005C2D3F" w:rsidRDefault="002B2F3D" w:rsidP="002B2F3D">
            <w:pPr>
              <w:ind w:right="-259"/>
              <w:rPr>
                <w:rFonts w:asciiTheme="majorBidi" w:hAnsiTheme="majorBidi"/>
              </w:rPr>
            </w:pPr>
            <w:r w:rsidRPr="005C2D3F">
              <w:t>Osotspa Europe Limited</w:t>
            </w:r>
          </w:p>
        </w:tc>
        <w:tc>
          <w:tcPr>
            <w:tcW w:w="1843" w:type="dxa"/>
          </w:tcPr>
          <w:p w14:paraId="09D0DC36" w14:textId="77777777" w:rsidR="002B2F3D" w:rsidRPr="005C2D3F" w:rsidRDefault="002B2F3D" w:rsidP="002B2F3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จัดจำหน่ายเครื่องดื่ม</w:t>
            </w:r>
          </w:p>
        </w:tc>
        <w:tc>
          <w:tcPr>
            <w:tcW w:w="850" w:type="dxa"/>
            <w:vAlign w:val="bottom"/>
          </w:tcPr>
          <w:p w14:paraId="09D0DC37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C38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C3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307,119</w:t>
            </w:r>
          </w:p>
        </w:tc>
        <w:tc>
          <w:tcPr>
            <w:tcW w:w="850" w:type="dxa"/>
            <w:vAlign w:val="bottom"/>
          </w:tcPr>
          <w:p w14:paraId="09D0DC3A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cs/>
                <w:lang w:bidi="th-TH"/>
              </w:rPr>
              <w:t>50</w:t>
            </w: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,875</w:t>
            </w:r>
          </w:p>
        </w:tc>
        <w:tc>
          <w:tcPr>
            <w:tcW w:w="814" w:type="dxa"/>
            <w:vAlign w:val="bottom"/>
          </w:tcPr>
          <w:p w14:paraId="09D0DC3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307,119</w:t>
            </w:r>
          </w:p>
        </w:tc>
        <w:tc>
          <w:tcPr>
            <w:tcW w:w="178" w:type="dxa"/>
            <w:vAlign w:val="bottom"/>
          </w:tcPr>
          <w:p w14:paraId="09D0DC3C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3D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50,875</w:t>
            </w:r>
          </w:p>
        </w:tc>
        <w:tc>
          <w:tcPr>
            <w:tcW w:w="178" w:type="dxa"/>
            <w:vAlign w:val="bottom"/>
          </w:tcPr>
          <w:p w14:paraId="09D0DC3E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3F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(307,119)</w:t>
            </w:r>
          </w:p>
        </w:tc>
        <w:tc>
          <w:tcPr>
            <w:tcW w:w="178" w:type="dxa"/>
            <w:vAlign w:val="bottom"/>
          </w:tcPr>
          <w:p w14:paraId="09D0DC4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41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(50,875)</w:t>
            </w:r>
          </w:p>
        </w:tc>
        <w:tc>
          <w:tcPr>
            <w:tcW w:w="178" w:type="dxa"/>
            <w:vAlign w:val="bottom"/>
          </w:tcPr>
          <w:p w14:paraId="09D0DC42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43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44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4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46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47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48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4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2B2F3D" w:rsidRPr="005C2D3F" w14:paraId="09D0DC61" w14:textId="77777777" w:rsidTr="002C29EF">
        <w:trPr>
          <w:cantSplit/>
        </w:trPr>
        <w:tc>
          <w:tcPr>
            <w:tcW w:w="2410" w:type="dxa"/>
          </w:tcPr>
          <w:p w14:paraId="09D0DC4B" w14:textId="77777777" w:rsidR="002B2F3D" w:rsidRPr="005C2D3F" w:rsidRDefault="002B2F3D" w:rsidP="002B2F3D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 xml:space="preserve">OSOTSPA LOI HEIN </w:t>
            </w:r>
          </w:p>
          <w:p w14:paraId="09D0DC4C" w14:textId="77777777" w:rsidR="002B2F3D" w:rsidRPr="005C2D3F" w:rsidRDefault="002B2F3D" w:rsidP="002B2F3D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 xml:space="preserve">  COMPANY LIMITED</w:t>
            </w:r>
          </w:p>
        </w:tc>
        <w:tc>
          <w:tcPr>
            <w:tcW w:w="1843" w:type="dxa"/>
            <w:vAlign w:val="bottom"/>
          </w:tcPr>
          <w:p w14:paraId="09D0DC4D" w14:textId="77777777" w:rsidR="002B2F3D" w:rsidRPr="005C2D3F" w:rsidRDefault="002B2F3D" w:rsidP="002B2F3D">
            <w:pPr>
              <w:spacing w:line="240" w:lineRule="auto"/>
              <w:ind w:right="-66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ค้าปลีกและค้าส่งเครื่องดื่ม</w:t>
            </w:r>
          </w:p>
        </w:tc>
        <w:tc>
          <w:tcPr>
            <w:tcW w:w="850" w:type="dxa"/>
            <w:vAlign w:val="bottom"/>
          </w:tcPr>
          <w:p w14:paraId="09D0DC4E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709" w:type="dxa"/>
            <w:vAlign w:val="bottom"/>
          </w:tcPr>
          <w:p w14:paraId="09D0DC4F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851" w:type="dxa"/>
            <w:vAlign w:val="bottom"/>
          </w:tcPr>
          <w:p w14:paraId="09D0DC5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33,907</w:t>
            </w:r>
          </w:p>
        </w:tc>
        <w:tc>
          <w:tcPr>
            <w:tcW w:w="850" w:type="dxa"/>
            <w:vAlign w:val="bottom"/>
          </w:tcPr>
          <w:p w14:paraId="09D0DC51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33,907</w:t>
            </w:r>
          </w:p>
        </w:tc>
        <w:tc>
          <w:tcPr>
            <w:tcW w:w="814" w:type="dxa"/>
            <w:vAlign w:val="bottom"/>
          </w:tcPr>
          <w:p w14:paraId="09D0DC52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16,646</w:t>
            </w:r>
          </w:p>
        </w:tc>
        <w:tc>
          <w:tcPr>
            <w:tcW w:w="178" w:type="dxa"/>
            <w:vAlign w:val="bottom"/>
          </w:tcPr>
          <w:p w14:paraId="09D0DC53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54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16,646</w:t>
            </w:r>
          </w:p>
        </w:tc>
        <w:tc>
          <w:tcPr>
            <w:tcW w:w="178" w:type="dxa"/>
            <w:vAlign w:val="bottom"/>
          </w:tcPr>
          <w:p w14:paraId="09D0DC5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56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57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58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5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5A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16,646</w:t>
            </w:r>
          </w:p>
        </w:tc>
        <w:tc>
          <w:tcPr>
            <w:tcW w:w="178" w:type="dxa"/>
            <w:vAlign w:val="bottom"/>
          </w:tcPr>
          <w:p w14:paraId="09D0DC5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5C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16,646</w:t>
            </w:r>
          </w:p>
        </w:tc>
        <w:tc>
          <w:tcPr>
            <w:tcW w:w="178" w:type="dxa"/>
            <w:vAlign w:val="bottom"/>
          </w:tcPr>
          <w:p w14:paraId="09D0DC5D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5E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63,988</w:t>
            </w:r>
          </w:p>
        </w:tc>
        <w:tc>
          <w:tcPr>
            <w:tcW w:w="178" w:type="dxa"/>
            <w:vAlign w:val="bottom"/>
          </w:tcPr>
          <w:p w14:paraId="09D0DC5F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6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71088F" w:rsidRPr="005C2D3F" w14:paraId="09D0DC78" w14:textId="77777777" w:rsidTr="002C29EF">
        <w:trPr>
          <w:cantSplit/>
        </w:trPr>
        <w:tc>
          <w:tcPr>
            <w:tcW w:w="2410" w:type="dxa"/>
          </w:tcPr>
          <w:p w14:paraId="09D0DC62" w14:textId="77777777" w:rsidR="0071088F" w:rsidRPr="005C2D3F" w:rsidRDefault="0071088F" w:rsidP="0071088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บริษัท โอสถสภา ลอยเฮง </w:t>
            </w:r>
          </w:p>
          <w:p w14:paraId="09D0DC63" w14:textId="77777777" w:rsidR="0071088F" w:rsidRPr="005C2D3F" w:rsidRDefault="0071088F" w:rsidP="0071088F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  (ประเทศไทย)  จำกัด</w:t>
            </w:r>
          </w:p>
        </w:tc>
        <w:tc>
          <w:tcPr>
            <w:tcW w:w="1843" w:type="dxa"/>
            <w:vAlign w:val="bottom"/>
          </w:tcPr>
          <w:p w14:paraId="09D0DC64" w14:textId="77777777" w:rsidR="0071088F" w:rsidRPr="005C2D3F" w:rsidRDefault="00B367AD" w:rsidP="0071088F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นำเข้าและ</w:t>
            </w:r>
            <w:r w:rsidR="0071088F" w:rsidRPr="005C2D3F">
              <w:rPr>
                <w:rFonts w:asciiTheme="majorBidi" w:hAnsiTheme="majorBidi" w:cstheme="majorBidi"/>
                <w:cs/>
              </w:rPr>
              <w:t>จัดจำหน่ายเครื่องดื่ม</w:t>
            </w:r>
          </w:p>
        </w:tc>
        <w:tc>
          <w:tcPr>
            <w:tcW w:w="850" w:type="dxa"/>
            <w:vAlign w:val="bottom"/>
          </w:tcPr>
          <w:p w14:paraId="09D0DC65" w14:textId="77777777" w:rsidR="0071088F" w:rsidRPr="005C2D3F" w:rsidRDefault="0071088F" w:rsidP="007108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50.99</w:t>
            </w:r>
          </w:p>
        </w:tc>
        <w:tc>
          <w:tcPr>
            <w:tcW w:w="709" w:type="dxa"/>
            <w:vAlign w:val="bottom"/>
          </w:tcPr>
          <w:p w14:paraId="09D0DC66" w14:textId="77777777" w:rsidR="0071088F" w:rsidRPr="005C2D3F" w:rsidRDefault="0071088F" w:rsidP="007108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50.99</w:t>
            </w:r>
          </w:p>
        </w:tc>
        <w:tc>
          <w:tcPr>
            <w:tcW w:w="851" w:type="dxa"/>
            <w:vAlign w:val="bottom"/>
          </w:tcPr>
          <w:p w14:paraId="09D0DC67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C68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14" w:type="dxa"/>
            <w:vAlign w:val="bottom"/>
          </w:tcPr>
          <w:p w14:paraId="09D0DC69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9D0DC6A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6B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9D0DC6C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6D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6E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6F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70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71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9D0DC72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73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9D0DC74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75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65,675</w:t>
            </w:r>
          </w:p>
        </w:tc>
        <w:tc>
          <w:tcPr>
            <w:tcW w:w="178" w:type="dxa"/>
            <w:vAlign w:val="bottom"/>
          </w:tcPr>
          <w:p w14:paraId="09D0DC76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373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77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79,697</w:t>
            </w:r>
          </w:p>
        </w:tc>
      </w:tr>
      <w:tr w:rsidR="002B2F3D" w:rsidRPr="005C2D3F" w14:paraId="09D0DC8E" w14:textId="77777777" w:rsidTr="00E07E3C">
        <w:trPr>
          <w:cantSplit/>
        </w:trPr>
        <w:tc>
          <w:tcPr>
            <w:tcW w:w="2410" w:type="dxa"/>
          </w:tcPr>
          <w:p w14:paraId="09D0DC79" w14:textId="77777777" w:rsidR="002B2F3D" w:rsidRPr="005C2D3F" w:rsidRDefault="002B2F3D" w:rsidP="002B2F3D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/>
              </w:rPr>
              <w:t xml:space="preserve">Edelpure de Beauté Sàrl  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  </w:t>
            </w:r>
          </w:p>
        </w:tc>
        <w:tc>
          <w:tcPr>
            <w:tcW w:w="1843" w:type="dxa"/>
          </w:tcPr>
          <w:p w14:paraId="09D0DC7A" w14:textId="77777777" w:rsidR="002B2F3D" w:rsidRPr="005C2D3F" w:rsidRDefault="002B2F3D" w:rsidP="002B2F3D">
            <w:pPr>
              <w:spacing w:line="240" w:lineRule="auto"/>
              <w:ind w:right="-66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</w:tcPr>
          <w:p w14:paraId="09D0DC7B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100</w:t>
            </w:r>
            <w:r w:rsidRPr="005C2D3F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709" w:type="dxa"/>
          </w:tcPr>
          <w:p w14:paraId="09D0DC7C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100</w:t>
            </w:r>
            <w:r w:rsidRPr="005C2D3F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851" w:type="dxa"/>
          </w:tcPr>
          <w:p w14:paraId="09D0DC7D" w14:textId="77777777" w:rsidR="002B2F3D" w:rsidRPr="005C2D3F" w:rsidRDefault="002B2F3D" w:rsidP="00CA53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709</w:t>
            </w:r>
          </w:p>
        </w:tc>
        <w:tc>
          <w:tcPr>
            <w:tcW w:w="850" w:type="dxa"/>
          </w:tcPr>
          <w:p w14:paraId="09D0DC7E" w14:textId="77777777" w:rsidR="002B2F3D" w:rsidRPr="005C2D3F" w:rsidRDefault="002B2F3D" w:rsidP="00CA53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709</w:t>
            </w:r>
          </w:p>
        </w:tc>
        <w:tc>
          <w:tcPr>
            <w:tcW w:w="814" w:type="dxa"/>
          </w:tcPr>
          <w:p w14:paraId="09D0DC7F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709</w:t>
            </w:r>
          </w:p>
        </w:tc>
        <w:tc>
          <w:tcPr>
            <w:tcW w:w="178" w:type="dxa"/>
          </w:tcPr>
          <w:p w14:paraId="09D0DC8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09D0DC81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709</w:t>
            </w:r>
          </w:p>
        </w:tc>
        <w:tc>
          <w:tcPr>
            <w:tcW w:w="178" w:type="dxa"/>
          </w:tcPr>
          <w:p w14:paraId="09D0DC82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</w:tcPr>
          <w:p w14:paraId="09D0DC83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  (709)</w:t>
            </w:r>
          </w:p>
        </w:tc>
        <w:tc>
          <w:tcPr>
            <w:tcW w:w="178" w:type="dxa"/>
          </w:tcPr>
          <w:p w14:paraId="09D0DC84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9D0DC8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  (709)</w:t>
            </w:r>
          </w:p>
        </w:tc>
        <w:tc>
          <w:tcPr>
            <w:tcW w:w="178" w:type="dxa"/>
          </w:tcPr>
          <w:p w14:paraId="09D0DC86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9D0DC87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9D0DC88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09D0DC8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9D0DC8A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8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8C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8D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2B2F3D" w:rsidRPr="005C2D3F" w14:paraId="09D0DCA6" w14:textId="77777777" w:rsidTr="002C29EF">
        <w:trPr>
          <w:cantSplit/>
        </w:trPr>
        <w:tc>
          <w:tcPr>
            <w:tcW w:w="2410" w:type="dxa"/>
          </w:tcPr>
          <w:p w14:paraId="09D0DC8F" w14:textId="77777777" w:rsidR="002B2F3D" w:rsidRPr="005C2D3F" w:rsidRDefault="001C0058" w:rsidP="001C0058">
            <w:pPr>
              <w:ind w:left="63" w:right="-259" w:hanging="63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บริษัท เอฟซี </w:t>
            </w:r>
            <w:r w:rsidRPr="005C2D3F">
              <w:rPr>
                <w:rFonts w:asciiTheme="majorBidi" w:hAnsiTheme="majorBidi" w:cstheme="majorBidi"/>
              </w:rPr>
              <w:t xml:space="preserve">(2017) 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จำกัด                     </w:t>
            </w:r>
            <w:r w:rsidRPr="005C2D3F">
              <w:rPr>
                <w:rFonts w:asciiTheme="majorBidi" w:hAnsiTheme="majorBidi" w:cstheme="majorBidi"/>
              </w:rPr>
              <w:t>(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เดิมชื่อ </w:t>
            </w:r>
            <w:r w:rsidR="002B2F3D" w:rsidRPr="005C2D3F">
              <w:rPr>
                <w:rFonts w:asciiTheme="majorBidi" w:hAnsiTheme="majorBidi" w:cstheme="majorBidi"/>
                <w:cs/>
              </w:rPr>
              <w:t>บริษัท  สโมสรฟุตบอล</w:t>
            </w:r>
            <w:r w:rsidRPr="005C2D3F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2B2F3D" w:rsidRPr="005C2D3F">
              <w:rPr>
                <w:rFonts w:asciiTheme="majorBidi" w:hAnsiTheme="majorBidi" w:cstheme="majorBidi"/>
                <w:cs/>
              </w:rPr>
              <w:t xml:space="preserve">โอสถสภา เอ็ม-150 </w:t>
            </w:r>
            <w:r w:rsidR="002B2F3D" w:rsidRPr="005C2D3F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2B2F3D" w:rsidRPr="005C2D3F">
              <w:rPr>
                <w:rFonts w:asciiTheme="majorBidi" w:hAnsiTheme="majorBidi" w:cstheme="majorBidi"/>
                <w:cs/>
              </w:rPr>
              <w:t>จำกัด</w:t>
            </w:r>
            <w:r w:rsidRPr="005C2D3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3" w:type="dxa"/>
          </w:tcPr>
          <w:p w14:paraId="09D0DC90" w14:textId="77777777" w:rsidR="002B2F3D" w:rsidRPr="005C2D3F" w:rsidRDefault="002B2F3D" w:rsidP="002B2F3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</w:p>
          <w:p w14:paraId="09D0DC91" w14:textId="77777777" w:rsidR="001C0058" w:rsidRPr="005C2D3F" w:rsidRDefault="001C0058" w:rsidP="002B2F3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</w:rPr>
            </w:pPr>
          </w:p>
          <w:p w14:paraId="09D0DC92" w14:textId="77777777" w:rsidR="002B2F3D" w:rsidRPr="005C2D3F" w:rsidRDefault="002B2F3D" w:rsidP="002B2F3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หยุดดำเนินกิจการ</w:t>
            </w:r>
          </w:p>
        </w:tc>
        <w:tc>
          <w:tcPr>
            <w:tcW w:w="850" w:type="dxa"/>
            <w:vAlign w:val="bottom"/>
          </w:tcPr>
          <w:p w14:paraId="09D0DC93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709" w:type="dxa"/>
            <w:vAlign w:val="bottom"/>
          </w:tcPr>
          <w:p w14:paraId="09D0DC94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C2D3F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851" w:type="dxa"/>
            <w:vAlign w:val="bottom"/>
          </w:tcPr>
          <w:p w14:paraId="09D0DC9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5,000</w:t>
            </w:r>
          </w:p>
        </w:tc>
        <w:tc>
          <w:tcPr>
            <w:tcW w:w="850" w:type="dxa"/>
            <w:vAlign w:val="bottom"/>
          </w:tcPr>
          <w:p w14:paraId="09D0DC96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5,000</w:t>
            </w:r>
          </w:p>
        </w:tc>
        <w:tc>
          <w:tcPr>
            <w:tcW w:w="814" w:type="dxa"/>
            <w:vAlign w:val="bottom"/>
          </w:tcPr>
          <w:p w14:paraId="09D0DC97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09D0DC98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9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09D0DC9A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9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    (50)</w:t>
            </w:r>
          </w:p>
        </w:tc>
        <w:tc>
          <w:tcPr>
            <w:tcW w:w="178" w:type="dxa"/>
            <w:vAlign w:val="bottom"/>
          </w:tcPr>
          <w:p w14:paraId="09D0DC9C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9D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    (50)</w:t>
            </w:r>
          </w:p>
        </w:tc>
        <w:tc>
          <w:tcPr>
            <w:tcW w:w="178" w:type="dxa"/>
            <w:vAlign w:val="bottom"/>
          </w:tcPr>
          <w:p w14:paraId="09D0DC9E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9F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A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A1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A2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A3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A4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A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2B2F3D" w:rsidRPr="005C2D3F" w14:paraId="09D0DCBC" w14:textId="77777777" w:rsidTr="002C29EF">
        <w:trPr>
          <w:cantSplit/>
        </w:trPr>
        <w:tc>
          <w:tcPr>
            <w:tcW w:w="2410" w:type="dxa"/>
          </w:tcPr>
          <w:p w14:paraId="09D0DCA7" w14:textId="77777777" w:rsidR="002B2F3D" w:rsidRPr="005C2D3F" w:rsidRDefault="002B2F3D" w:rsidP="002B2F3D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t>PT. M-150 INDONESIA</w:t>
            </w:r>
          </w:p>
        </w:tc>
        <w:tc>
          <w:tcPr>
            <w:tcW w:w="1843" w:type="dxa"/>
            <w:vAlign w:val="bottom"/>
          </w:tcPr>
          <w:p w14:paraId="09D0DCA8" w14:textId="77777777" w:rsidR="002B2F3D" w:rsidRPr="005C2D3F" w:rsidRDefault="002B2F3D" w:rsidP="002B2F3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  <w:cs/>
              </w:rPr>
              <w:t>นำเข้าและจัดจำหน่ายเครื่องดื่ม</w:t>
            </w:r>
          </w:p>
        </w:tc>
        <w:tc>
          <w:tcPr>
            <w:tcW w:w="850" w:type="dxa"/>
            <w:vAlign w:val="bottom"/>
          </w:tcPr>
          <w:p w14:paraId="09D0DCA9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99.00</w:t>
            </w:r>
          </w:p>
        </w:tc>
        <w:tc>
          <w:tcPr>
            <w:tcW w:w="709" w:type="dxa"/>
            <w:vAlign w:val="bottom"/>
          </w:tcPr>
          <w:p w14:paraId="09D0DCAA" w14:textId="77777777" w:rsidR="002B2F3D" w:rsidRPr="005C2D3F" w:rsidRDefault="002B2F3D" w:rsidP="002B2F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/>
              </w:rPr>
              <w:t>99.00</w:t>
            </w:r>
          </w:p>
        </w:tc>
        <w:tc>
          <w:tcPr>
            <w:tcW w:w="851" w:type="dxa"/>
            <w:vAlign w:val="bottom"/>
          </w:tcPr>
          <w:p w14:paraId="09D0DCA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5,438</w:t>
            </w:r>
          </w:p>
        </w:tc>
        <w:tc>
          <w:tcPr>
            <w:tcW w:w="850" w:type="dxa"/>
            <w:vAlign w:val="bottom"/>
          </w:tcPr>
          <w:p w14:paraId="09D0DCAC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5,438</w:t>
            </w:r>
          </w:p>
        </w:tc>
        <w:tc>
          <w:tcPr>
            <w:tcW w:w="814" w:type="dxa"/>
            <w:vAlign w:val="bottom"/>
          </w:tcPr>
          <w:p w14:paraId="09D0DCAD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5,384</w:t>
            </w:r>
          </w:p>
        </w:tc>
        <w:tc>
          <w:tcPr>
            <w:tcW w:w="178" w:type="dxa"/>
            <w:vAlign w:val="bottom"/>
          </w:tcPr>
          <w:p w14:paraId="09D0DCAE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AF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5,384</w:t>
            </w:r>
          </w:p>
        </w:tc>
        <w:tc>
          <w:tcPr>
            <w:tcW w:w="178" w:type="dxa"/>
            <w:vAlign w:val="bottom"/>
          </w:tcPr>
          <w:p w14:paraId="09D0DCB0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B1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(5,384)</w:t>
            </w:r>
          </w:p>
        </w:tc>
        <w:tc>
          <w:tcPr>
            <w:tcW w:w="178" w:type="dxa"/>
            <w:vAlign w:val="bottom"/>
          </w:tcPr>
          <w:p w14:paraId="09D0DCB2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B3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(5,384)</w:t>
            </w:r>
          </w:p>
        </w:tc>
        <w:tc>
          <w:tcPr>
            <w:tcW w:w="178" w:type="dxa"/>
            <w:vAlign w:val="bottom"/>
          </w:tcPr>
          <w:p w14:paraId="09D0DCB4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B5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B6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B7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B8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B9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BA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BB" w14:textId="77777777" w:rsidR="002B2F3D" w:rsidRPr="005C2D3F" w:rsidRDefault="002B2F3D" w:rsidP="002B2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73791A" w:rsidRPr="005C2D3F" w14:paraId="09D0DCD3" w14:textId="77777777" w:rsidTr="00B22EAB">
        <w:trPr>
          <w:cantSplit/>
        </w:trPr>
        <w:tc>
          <w:tcPr>
            <w:tcW w:w="2410" w:type="dxa"/>
          </w:tcPr>
          <w:p w14:paraId="09D0DCBD" w14:textId="77777777" w:rsidR="0073791A" w:rsidRPr="005C2D3F" w:rsidRDefault="0073791A" w:rsidP="0073791A">
            <w:pPr>
              <w:ind w:right="-259"/>
              <w:rPr>
                <w:rFonts w:asciiTheme="majorBidi" w:hAnsiTheme="majorBidi" w:cstheme="majorBidi"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บริษัท โอสถสภา </w:t>
            </w:r>
          </w:p>
          <w:p w14:paraId="09D0DCBE" w14:textId="77777777" w:rsidR="0073791A" w:rsidRPr="005C2D3F" w:rsidRDefault="0073791A" w:rsidP="0073791A">
            <w:pPr>
              <w:ind w:right="-259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 xml:space="preserve">   เอ็นเตอร์ไพรซ์ จำกัด</w:t>
            </w:r>
          </w:p>
        </w:tc>
        <w:tc>
          <w:tcPr>
            <w:tcW w:w="1843" w:type="dxa"/>
            <w:vAlign w:val="bottom"/>
          </w:tcPr>
          <w:p w14:paraId="09D0DCBF" w14:textId="77777777" w:rsidR="0073791A" w:rsidRPr="005C2D3F" w:rsidRDefault="0073791A" w:rsidP="0073791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cs/>
              </w:rPr>
            </w:pPr>
            <w:r w:rsidRPr="005C2D3F">
              <w:rPr>
                <w:rFonts w:asciiTheme="majorBidi" w:hAnsiTheme="majorBidi" w:cstheme="majorBidi" w:hint="cs"/>
                <w:cs/>
              </w:rPr>
              <w:t>ลงทุนในหุ้นของบริษัทอื่น</w:t>
            </w:r>
          </w:p>
        </w:tc>
        <w:tc>
          <w:tcPr>
            <w:tcW w:w="850" w:type="dxa"/>
            <w:vAlign w:val="bottom"/>
          </w:tcPr>
          <w:p w14:paraId="09D0DCC0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 xml:space="preserve">  99.98</w:t>
            </w:r>
          </w:p>
        </w:tc>
        <w:tc>
          <w:tcPr>
            <w:tcW w:w="709" w:type="dxa"/>
            <w:vAlign w:val="bottom"/>
          </w:tcPr>
          <w:p w14:paraId="09D0DCC1" w14:textId="77777777" w:rsidR="0073791A" w:rsidRPr="005C2D3F" w:rsidRDefault="0073791A" w:rsidP="002B2F3D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09D0DCC2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850" w:type="dxa"/>
            <w:vAlign w:val="bottom"/>
          </w:tcPr>
          <w:p w14:paraId="09D0DCC3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814" w:type="dxa"/>
            <w:vAlign w:val="bottom"/>
          </w:tcPr>
          <w:p w14:paraId="09D0DCC4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C5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C6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C7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D0DCC8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C9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CA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CB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CC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09D0DCCD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9D0DCCE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CF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D0DCD0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D0DCD1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09D0DCD2" w14:textId="77777777" w:rsidR="0073791A" w:rsidRPr="005C2D3F" w:rsidRDefault="0073791A" w:rsidP="007379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</w:tr>
      <w:tr w:rsidR="0071088F" w:rsidRPr="005C2D3F" w14:paraId="09D0DCE9" w14:textId="77777777" w:rsidTr="00F8544E">
        <w:trPr>
          <w:cantSplit/>
          <w:trHeight w:val="364"/>
        </w:trPr>
        <w:tc>
          <w:tcPr>
            <w:tcW w:w="2410" w:type="dxa"/>
            <w:shd w:val="clear" w:color="auto" w:fill="auto"/>
          </w:tcPr>
          <w:p w14:paraId="09D0DCD4" w14:textId="77777777" w:rsidR="0071088F" w:rsidRPr="005C2D3F" w:rsidRDefault="0071088F" w:rsidP="0071088F">
            <w:pPr>
              <w:ind w:right="-259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D0DCD5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D0DCD6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D0DCD7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DCD8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D0DCD9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DA" w14:textId="77777777" w:rsidR="0071088F" w:rsidRPr="005C2D3F" w:rsidRDefault="00E40A0B" w:rsidP="0071088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2,2</w:t>
            </w:r>
            <w:r w:rsidR="0071088F"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41,096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DB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DC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1,821,856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DD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DE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(856,708)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DF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E0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(334,091)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E1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E2" w14:textId="77777777" w:rsidR="0071088F" w:rsidRPr="005C2D3F" w:rsidRDefault="0007666F" w:rsidP="0071088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1,3</w:t>
            </w:r>
            <w:r w:rsidR="0071088F"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84,388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E3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E4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1,487,765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E5" w14:textId="77777777" w:rsidR="0071088F" w:rsidRPr="005C2D3F" w:rsidRDefault="0071088F" w:rsidP="007108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E6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583,084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DCE7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6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CE8" w14:textId="77777777" w:rsidR="0071088F" w:rsidRPr="005C2D3F" w:rsidRDefault="0071088F" w:rsidP="002B2F3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2,300,499</w:t>
            </w:r>
          </w:p>
        </w:tc>
      </w:tr>
      <w:tr w:rsidR="00F8544E" w:rsidRPr="005C2D3F" w14:paraId="09D0DCEB" w14:textId="77777777" w:rsidTr="00B367AD">
        <w:trPr>
          <w:cantSplit/>
          <w:trHeight w:val="353"/>
        </w:trPr>
        <w:tc>
          <w:tcPr>
            <w:tcW w:w="15309" w:type="dxa"/>
            <w:gridSpan w:val="21"/>
            <w:shd w:val="clear" w:color="auto" w:fill="auto"/>
            <w:vAlign w:val="bottom"/>
          </w:tcPr>
          <w:p w14:paraId="09D0DCEA" w14:textId="77777777" w:rsidR="00F8544E" w:rsidRPr="005C2D3F" w:rsidRDefault="00F8544E" w:rsidP="00B367AD">
            <w:pPr>
              <w:pStyle w:val="acctfourfigures"/>
              <w:tabs>
                <w:tab w:val="decimal" w:pos="6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5C2D3F">
              <w:rPr>
                <w:rFonts w:asciiTheme="majorBidi" w:hAnsiTheme="majorBidi" w:cstheme="majorBidi"/>
              </w:rPr>
              <w:t xml:space="preserve">*** </w:t>
            </w:r>
            <w:r w:rsidRPr="005C2D3F">
              <w:rPr>
                <w:rFonts w:asciiTheme="majorBidi" w:hAnsiTheme="majorBidi" w:cstheme="majorBidi" w:hint="cs"/>
                <w:cs/>
                <w:lang w:bidi="th-TH"/>
              </w:rPr>
              <w:t xml:space="preserve">เงินลงทุนในบริษัท ฟิวเจอร์ </w:t>
            </w:r>
            <w:r w:rsidRPr="005C2D3F">
              <w:rPr>
                <w:rFonts w:asciiTheme="majorBidi" w:hAnsiTheme="majorBidi" w:cstheme="majorBidi"/>
                <w:cs/>
                <w:lang w:bidi="th-TH"/>
              </w:rPr>
              <w:t>มาร์เก็ตติ้ง คอมมิวนิเคชั่นส์ กรุ๊ป จำกั</w:t>
            </w:r>
            <w:r w:rsidRPr="005C2D3F">
              <w:rPr>
                <w:rFonts w:asciiTheme="majorBidi" w:hAnsiTheme="majorBidi" w:cstheme="majorBidi" w:hint="cs"/>
                <w:cs/>
                <w:lang w:bidi="th-TH"/>
              </w:rPr>
              <w:t xml:space="preserve">ด จำนวน </w:t>
            </w:r>
            <w:r w:rsidRPr="005C2D3F">
              <w:rPr>
                <w:rFonts w:asciiTheme="majorBidi" w:hAnsiTheme="majorBidi" w:cstheme="majorBidi"/>
                <w:lang w:bidi="th-TH"/>
              </w:rPr>
              <w:t xml:space="preserve">100 </w:t>
            </w:r>
            <w:r w:rsidR="0007666F" w:rsidRPr="005C2D3F">
              <w:rPr>
                <w:rFonts w:asciiTheme="majorBidi" w:hAnsiTheme="majorBidi" w:cstheme="majorBidi" w:hint="cs"/>
                <w:cs/>
                <w:lang w:bidi="th-TH"/>
              </w:rPr>
              <w:t>ล้านบาท ได้</w:t>
            </w:r>
            <w:r w:rsidRPr="005C2D3F">
              <w:rPr>
                <w:rFonts w:asciiTheme="majorBidi" w:hAnsiTheme="majorBidi" w:cstheme="majorBidi" w:hint="cs"/>
                <w:cs/>
                <w:lang w:bidi="th-TH"/>
              </w:rPr>
              <w:t>ถูกจัดประเภทเป็นสินทรัพ</w:t>
            </w:r>
            <w:r w:rsidR="00C1421F" w:rsidRPr="005C2D3F">
              <w:rPr>
                <w:rFonts w:asciiTheme="majorBidi" w:hAnsiTheme="majorBidi" w:cstheme="majorBidi" w:hint="cs"/>
                <w:cs/>
                <w:lang w:bidi="th-TH"/>
              </w:rPr>
              <w:t>ย์ไม่หมุนเวียนที่ถือไว้เพื่อขาย</w:t>
            </w:r>
            <w:r w:rsidRPr="005C2D3F">
              <w:rPr>
                <w:rFonts w:asciiTheme="majorBidi" w:hAnsiTheme="majorBidi" w:cstheme="majorBidi" w:hint="cs"/>
                <w:cs/>
                <w:lang w:bidi="th-TH"/>
              </w:rPr>
              <w:t>ตามหมายเหตุ</w:t>
            </w:r>
            <w:r w:rsidR="006270AA" w:rsidRPr="005C2D3F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/>
                <w:lang w:bidi="th-TH"/>
              </w:rPr>
              <w:t>11</w:t>
            </w:r>
          </w:p>
        </w:tc>
      </w:tr>
    </w:tbl>
    <w:p w14:paraId="09D0DCEC" w14:textId="77777777" w:rsidR="00B367AD" w:rsidRPr="005C2D3F" w:rsidRDefault="00B367AD" w:rsidP="00BB037C">
      <w:pPr>
        <w:pStyle w:val="Heading3"/>
        <w:rPr>
          <w:rFonts w:cs="Angsana New"/>
          <w:i w:val="0"/>
          <w:iCs w:val="0"/>
          <w:sz w:val="30"/>
          <w:szCs w:val="30"/>
        </w:rPr>
        <w:sectPr w:rsidR="00B367AD" w:rsidRPr="005C2D3F" w:rsidSect="00B367AD">
          <w:footerReference w:type="default" r:id="rId15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09D0DCED" w14:textId="77777777" w:rsidR="006501E4" w:rsidRPr="005C2D3F" w:rsidRDefault="00BB037C" w:rsidP="00BB037C">
      <w:pPr>
        <w:pStyle w:val="Heading3"/>
        <w:rPr>
          <w:rFonts w:cs="Angsana New"/>
          <w:i w:val="0"/>
          <w:iCs w:val="0"/>
          <w:sz w:val="30"/>
          <w:szCs w:val="30"/>
        </w:rPr>
      </w:pPr>
      <w:r w:rsidRPr="005C2D3F">
        <w:rPr>
          <w:rFonts w:cs="Angsana New"/>
          <w:i w:val="0"/>
          <w:iCs w:val="0"/>
          <w:sz w:val="30"/>
          <w:szCs w:val="30"/>
        </w:rPr>
        <w:lastRenderedPageBreak/>
        <w:t xml:space="preserve">  </w:t>
      </w:r>
      <w:r w:rsidR="002C29EF" w:rsidRPr="005C2D3F">
        <w:rPr>
          <w:rFonts w:cs="Angsana New"/>
          <w:i w:val="0"/>
          <w:iCs w:val="0"/>
          <w:sz w:val="30"/>
          <w:szCs w:val="30"/>
        </w:rPr>
        <w:t xml:space="preserve">     </w:t>
      </w:r>
      <w:r w:rsidRPr="005C2D3F">
        <w:rPr>
          <w:rFonts w:cs="Angsana New"/>
          <w:i w:val="0"/>
          <w:iCs w:val="0"/>
          <w:sz w:val="30"/>
          <w:szCs w:val="30"/>
        </w:rPr>
        <w:t xml:space="preserve">  </w:t>
      </w:r>
      <w:r w:rsidR="006501E4" w:rsidRPr="005C2D3F">
        <w:rPr>
          <w:rFonts w:cs="Angsana New" w:hint="cs"/>
          <w:i w:val="0"/>
          <w:iCs w:val="0"/>
          <w:sz w:val="30"/>
          <w:szCs w:val="30"/>
          <w:cs/>
        </w:rPr>
        <w:t xml:space="preserve">บริษัทย่อยทั้งหมดดำเนินธุรกิจในประเทศไทยยกเว้นบริษัท ดังต่อไปนี้  </w:t>
      </w:r>
    </w:p>
    <w:p w14:paraId="09D0DCEE" w14:textId="77777777" w:rsidR="006501E4" w:rsidRPr="005C2D3F" w:rsidRDefault="006501E4" w:rsidP="006501E4">
      <w:pPr>
        <w:spacing w:line="240" w:lineRule="auto"/>
        <w:ind w:left="810" w:right="-43"/>
        <w:rPr>
          <w:sz w:val="8"/>
          <w:szCs w:val="8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473"/>
      </w:tblGrid>
      <w:tr w:rsidR="006501E4" w:rsidRPr="005C2D3F" w14:paraId="09D0DCF1" w14:textId="77777777" w:rsidTr="006501E4">
        <w:tc>
          <w:tcPr>
            <w:tcW w:w="4545" w:type="dxa"/>
          </w:tcPr>
          <w:p w14:paraId="09D0DCEF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Myanmar Osotspa Company Limited</w:t>
            </w:r>
          </w:p>
        </w:tc>
        <w:tc>
          <w:tcPr>
            <w:tcW w:w="4473" w:type="dxa"/>
          </w:tcPr>
          <w:p w14:paraId="09D0DCF0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</w:t>
            </w:r>
            <w:r w:rsidRPr="005C2D3F">
              <w:rPr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5C2D3F" w14:paraId="09D0DCF4" w14:textId="77777777" w:rsidTr="006501E4">
        <w:tc>
          <w:tcPr>
            <w:tcW w:w="4545" w:type="dxa"/>
          </w:tcPr>
          <w:p w14:paraId="09D0DCF2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OSOTSPA USA, INC.</w:t>
            </w:r>
          </w:p>
        </w:tc>
        <w:tc>
          <w:tcPr>
            <w:tcW w:w="4473" w:type="dxa"/>
          </w:tcPr>
          <w:p w14:paraId="09D0DCF3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ดำเนินธุรกิจในประเทศสหรัฐอเมริกา</w:t>
            </w:r>
          </w:p>
        </w:tc>
      </w:tr>
      <w:tr w:rsidR="006501E4" w:rsidRPr="005C2D3F" w14:paraId="09D0DCF7" w14:textId="77777777" w:rsidTr="006501E4">
        <w:tc>
          <w:tcPr>
            <w:tcW w:w="4545" w:type="dxa"/>
          </w:tcPr>
          <w:p w14:paraId="09D0DCF5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LIZU Trading Handels GmbH</w:t>
            </w:r>
          </w:p>
        </w:tc>
        <w:tc>
          <w:tcPr>
            <w:tcW w:w="4473" w:type="dxa"/>
          </w:tcPr>
          <w:p w14:paraId="09D0DCF6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ดำเนินธุรกิจในประเทศออสเตรีย</w:t>
            </w:r>
          </w:p>
        </w:tc>
      </w:tr>
      <w:tr w:rsidR="006501E4" w:rsidRPr="005C2D3F" w14:paraId="09D0DCFA" w14:textId="77777777" w:rsidTr="006501E4">
        <w:tc>
          <w:tcPr>
            <w:tcW w:w="4545" w:type="dxa"/>
          </w:tcPr>
          <w:p w14:paraId="09D0DCF8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OSOTSPA LOI HEIN COMPANY LIMITED</w:t>
            </w:r>
          </w:p>
        </w:tc>
        <w:tc>
          <w:tcPr>
            <w:tcW w:w="4473" w:type="dxa"/>
          </w:tcPr>
          <w:p w14:paraId="09D0DCF9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</w:t>
            </w:r>
            <w:r w:rsidRPr="005C2D3F">
              <w:rPr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5C2D3F" w14:paraId="09D0DCFD" w14:textId="77777777" w:rsidTr="006501E4">
        <w:tc>
          <w:tcPr>
            <w:tcW w:w="4545" w:type="dxa"/>
          </w:tcPr>
          <w:p w14:paraId="09D0DCFB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Osotspa Europe Limited </w:t>
            </w:r>
          </w:p>
        </w:tc>
        <w:tc>
          <w:tcPr>
            <w:tcW w:w="4473" w:type="dxa"/>
          </w:tcPr>
          <w:p w14:paraId="09D0DCFC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ดำเนินธุรกิจในประเทศไซปรัส</w:t>
            </w:r>
          </w:p>
        </w:tc>
      </w:tr>
      <w:tr w:rsidR="006501E4" w:rsidRPr="005C2D3F" w14:paraId="09D0DD00" w14:textId="77777777" w:rsidTr="006501E4">
        <w:tc>
          <w:tcPr>
            <w:tcW w:w="4545" w:type="dxa"/>
          </w:tcPr>
          <w:p w14:paraId="09D0DCFE" w14:textId="77777777" w:rsidR="006501E4" w:rsidRPr="005C2D3F" w:rsidRDefault="006501E4" w:rsidP="00D83785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Edelpure de Beauté Sàrl</w:t>
            </w:r>
          </w:p>
        </w:tc>
        <w:tc>
          <w:tcPr>
            <w:tcW w:w="4473" w:type="dxa"/>
          </w:tcPr>
          <w:p w14:paraId="09D0DCFF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ดำเนินธุรกิจในประเทศสวิตเซอร์แลนด์</w:t>
            </w:r>
          </w:p>
        </w:tc>
      </w:tr>
      <w:tr w:rsidR="006501E4" w:rsidRPr="005C2D3F" w14:paraId="09D0DD03" w14:textId="77777777" w:rsidTr="006501E4">
        <w:tc>
          <w:tcPr>
            <w:tcW w:w="4545" w:type="dxa"/>
          </w:tcPr>
          <w:p w14:paraId="09D0DD01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PT. M-150 INDONESIA</w:t>
            </w:r>
          </w:p>
        </w:tc>
        <w:tc>
          <w:tcPr>
            <w:tcW w:w="4473" w:type="dxa"/>
          </w:tcPr>
          <w:p w14:paraId="09D0DD02" w14:textId="77777777" w:rsidR="006501E4" w:rsidRPr="005C2D3F" w:rsidRDefault="006501E4" w:rsidP="00976329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ดำเนินธุรกิจในประเทศอินโดนีเซีย</w:t>
            </w:r>
          </w:p>
        </w:tc>
      </w:tr>
    </w:tbl>
    <w:p w14:paraId="09D0DD04" w14:textId="77777777" w:rsidR="00213D7D" w:rsidRPr="005C2D3F" w:rsidRDefault="00213D7D" w:rsidP="003F23A3">
      <w:pPr>
        <w:pStyle w:val="block"/>
        <w:spacing w:after="0" w:line="240" w:lineRule="auto"/>
        <w:ind w:left="450"/>
        <w:jc w:val="thaiDistribute"/>
        <w:rPr>
          <w:rFonts w:cs="Angsana New"/>
          <w:szCs w:val="24"/>
          <w:lang w:bidi="th-TH"/>
        </w:rPr>
      </w:pPr>
    </w:p>
    <w:p w14:paraId="09D0DD05" w14:textId="77777777" w:rsidR="006501E4" w:rsidRPr="005C2D3F" w:rsidRDefault="006501E4" w:rsidP="003F23A3">
      <w:pPr>
        <w:pStyle w:val="block"/>
        <w:spacing w:after="0" w:line="240" w:lineRule="auto"/>
        <w:ind w:left="450"/>
        <w:jc w:val="thaiDistribute"/>
        <w:rPr>
          <w:rFonts w:cs="Angsana New"/>
          <w:color w:val="FFFFFF" w:themeColor="background1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5C2D3F">
        <w:rPr>
          <w:rFonts w:cs="Angsana New"/>
          <w:color w:val="FFFFFF" w:themeColor="background1"/>
          <w:sz w:val="30"/>
          <w:szCs w:val="30"/>
          <w:lang w:bidi="th-TH"/>
        </w:rPr>
        <w:t>-</w:t>
      </w:r>
    </w:p>
    <w:p w14:paraId="09D0DD06" w14:textId="77777777" w:rsidR="00E43CA9" w:rsidRPr="005C2D3F" w:rsidRDefault="00E43CA9" w:rsidP="003F23A3">
      <w:pPr>
        <w:pStyle w:val="block"/>
        <w:spacing w:after="0" w:line="240" w:lineRule="auto"/>
        <w:ind w:left="450"/>
        <w:jc w:val="thaiDistribute"/>
        <w:rPr>
          <w:i/>
          <w:iCs/>
          <w:color w:val="0000FF"/>
          <w:sz w:val="30"/>
          <w:szCs w:val="30"/>
          <w:cs/>
          <w:lang w:bidi="th-TH"/>
        </w:rPr>
      </w:pPr>
    </w:p>
    <w:p w14:paraId="09D0DD07" w14:textId="77777777" w:rsidR="00E43CA9" w:rsidRPr="005C2D3F" w:rsidRDefault="00E43CA9" w:rsidP="00E43CA9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2D3F">
        <w:rPr>
          <w:rFonts w:cs="Angsana New" w:hint="cs"/>
          <w:i/>
          <w:iCs/>
          <w:sz w:val="30"/>
          <w:szCs w:val="30"/>
          <w:cs/>
          <w:lang w:bidi="th-TH"/>
        </w:rPr>
        <w:t>การซื้อและจำหน่ายเงินลงทุน</w:t>
      </w:r>
    </w:p>
    <w:p w14:paraId="09D0DD08" w14:textId="77777777" w:rsidR="00E43CA9" w:rsidRPr="005C2D3F" w:rsidRDefault="00E43CA9" w:rsidP="00E43CA9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09D0DD09" w14:textId="77777777" w:rsidR="006501E4" w:rsidRPr="005C2D3F" w:rsidRDefault="00E43CA9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2D3F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5C2D3F">
        <w:rPr>
          <w:rFonts w:cs="Angsana New"/>
          <w:i/>
          <w:iCs/>
          <w:sz w:val="30"/>
          <w:szCs w:val="30"/>
          <w:lang w:bidi="th-TH"/>
        </w:rPr>
        <w:t>2559</w:t>
      </w:r>
    </w:p>
    <w:p w14:paraId="09D0DD0A" w14:textId="77777777" w:rsidR="00DA5832" w:rsidRPr="005C2D3F" w:rsidRDefault="00DA5832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sz w:val="30"/>
          <w:szCs w:val="30"/>
          <w:lang w:bidi="th-TH"/>
        </w:rPr>
      </w:pPr>
    </w:p>
    <w:p w14:paraId="09D0DD0B" w14:textId="77777777" w:rsidR="00E43CA9" w:rsidRPr="005C2D3F" w:rsidRDefault="00E43CA9" w:rsidP="00E43CA9">
      <w:pPr>
        <w:ind w:left="432" w:right="198" w:hanging="6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บริษัทไม่มี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การซื้อและจำหน่ายเงินลงทุนในบริษัทย่อยในระหว่างปีสิ้นสุดวันที่ </w:t>
      </w:r>
      <w:r w:rsidRPr="005C2D3F">
        <w:rPr>
          <w:rFonts w:asciiTheme="majorBidi" w:hAnsiTheme="majorBidi" w:cstheme="majorBidi"/>
          <w:sz w:val="30"/>
          <w:szCs w:val="30"/>
        </w:rPr>
        <w:t>31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C2D3F">
        <w:rPr>
          <w:rFonts w:asciiTheme="majorBidi" w:hAnsiTheme="majorBidi" w:cstheme="majorBidi"/>
          <w:sz w:val="30"/>
          <w:szCs w:val="30"/>
        </w:rPr>
        <w:t xml:space="preserve">2559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ยกเว้นการเปลี่ยนแปลงสถานะจากบริษัทย่อยเป็นบริษัทร่วมตามที่ได้กล่าวไว้ในหมายเหตุประกอบงบการเงินข้อ </w:t>
      </w:r>
      <w:r w:rsidRPr="005C2D3F">
        <w:rPr>
          <w:rFonts w:asciiTheme="majorBidi" w:hAnsiTheme="majorBidi" w:cstheme="majorBidi"/>
          <w:sz w:val="30"/>
          <w:szCs w:val="30"/>
        </w:rPr>
        <w:t>4</w:t>
      </w:r>
      <w:r w:rsidRPr="005C2D3F">
        <w:rPr>
          <w:rFonts w:asciiTheme="majorBidi" w:hAnsiTheme="majorBidi" w:cstheme="majorBidi"/>
          <w:sz w:val="30"/>
          <w:szCs w:val="30"/>
          <w:cs/>
        </w:rPr>
        <w:tab/>
      </w:r>
      <w:r w:rsidR="00F22E32" w:rsidRPr="005C2D3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22E32" w:rsidRPr="005C2D3F">
        <w:rPr>
          <w:rFonts w:asciiTheme="majorBidi" w:hAnsiTheme="majorBidi" w:cstheme="majorBidi"/>
          <w:sz w:val="30"/>
          <w:szCs w:val="30"/>
        </w:rPr>
        <w:t>12</w:t>
      </w:r>
    </w:p>
    <w:p w14:paraId="09D0DD0C" w14:textId="77777777" w:rsidR="00E43CA9" w:rsidRPr="005C2D3F" w:rsidRDefault="00E43CA9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sz w:val="30"/>
          <w:szCs w:val="30"/>
          <w:lang w:bidi="th-TH"/>
        </w:rPr>
      </w:pPr>
    </w:p>
    <w:p w14:paraId="09D0DD0D" w14:textId="77777777" w:rsidR="00E43CA9" w:rsidRPr="005C2D3F" w:rsidRDefault="00E43CA9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2D3F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5C2D3F">
        <w:rPr>
          <w:rFonts w:cs="Angsana New"/>
          <w:i/>
          <w:iCs/>
          <w:sz w:val="30"/>
          <w:szCs w:val="30"/>
          <w:lang w:bidi="th-TH"/>
        </w:rPr>
        <w:t>2560</w:t>
      </w:r>
    </w:p>
    <w:p w14:paraId="09D0DD0E" w14:textId="77777777" w:rsidR="00DA5832" w:rsidRPr="005C2D3F" w:rsidRDefault="00DA5832" w:rsidP="003F23A3">
      <w:pPr>
        <w:pStyle w:val="block"/>
        <w:spacing w:after="0" w:line="240" w:lineRule="auto"/>
        <w:ind w:left="450" w:right="-45"/>
        <w:jc w:val="thaiDistribute"/>
        <w:rPr>
          <w:rFonts w:cs="Angsana New"/>
          <w:sz w:val="30"/>
          <w:szCs w:val="30"/>
          <w:lang w:bidi="th-TH"/>
        </w:rPr>
      </w:pPr>
    </w:p>
    <w:p w14:paraId="09D0DD0F" w14:textId="77777777" w:rsidR="008D3050" w:rsidRPr="005C2D3F" w:rsidRDefault="008D3050" w:rsidP="008D3050">
      <w:pPr>
        <w:ind w:left="432" w:right="198" w:hanging="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1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และไตรมาสที่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บริษัทได้ชำระค่าหุ้นเพิ่มทุนใน </w:t>
      </w:r>
      <w:r w:rsidRPr="005C2D3F">
        <w:rPr>
          <w:rFonts w:asciiTheme="majorBidi" w:hAnsiTheme="majorBidi" w:cstheme="majorBidi"/>
          <w:sz w:val="30"/>
          <w:szCs w:val="30"/>
        </w:rPr>
        <w:t xml:space="preserve">LIZU Trading Handels GmbH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700,000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ยูโรและ </w:t>
      </w:r>
      <w:r w:rsidRPr="005C2D3F">
        <w:rPr>
          <w:rFonts w:asciiTheme="majorBidi" w:hAnsiTheme="majorBidi" w:cstheme="majorBidi"/>
          <w:sz w:val="30"/>
          <w:szCs w:val="30"/>
        </w:rPr>
        <w:t xml:space="preserve">7,600,000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ยูโรตามลำดับ รวมเป็นจำนวนเงินทั้งสิ้น </w:t>
      </w:r>
      <w:r w:rsidRPr="005C2D3F">
        <w:rPr>
          <w:rFonts w:asciiTheme="majorBidi" w:hAnsiTheme="majorBidi" w:cstheme="majorBidi"/>
          <w:sz w:val="30"/>
          <w:szCs w:val="30"/>
        </w:rPr>
        <w:t xml:space="preserve">8,300,000 </w:t>
      </w:r>
      <w:r w:rsidRPr="005C2D3F">
        <w:rPr>
          <w:rFonts w:asciiTheme="majorBidi" w:hAnsiTheme="majorBidi" w:cstheme="majorBidi"/>
          <w:sz w:val="30"/>
          <w:szCs w:val="30"/>
          <w:cs/>
        </w:rPr>
        <w:t>ยูโร ทั้งนี้เป็นไปตามมติที่ประชุมผู้ถือหุ้นของบริษัทย่อยดังกล่าว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นอกจากนี้ใน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บริษัทได้รับคืนเงินลงทุนใน </w:t>
      </w:r>
      <w:r w:rsidRPr="005C2D3F">
        <w:rPr>
          <w:rFonts w:asciiTheme="majorBidi" w:hAnsiTheme="majorBidi" w:cstheme="majorBidi"/>
          <w:sz w:val="30"/>
          <w:szCs w:val="30"/>
        </w:rPr>
        <w:t>LIZU Trading Handels GmbH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1,363,213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ยูโร</w:t>
      </w:r>
    </w:p>
    <w:p w14:paraId="09D0DD10" w14:textId="77777777" w:rsidR="008D3050" w:rsidRPr="005C2D3F" w:rsidRDefault="008D3050" w:rsidP="008D3050">
      <w:pPr>
        <w:ind w:left="432" w:hanging="6"/>
        <w:rPr>
          <w:rFonts w:asciiTheme="majorBidi" w:hAnsiTheme="majorBidi" w:cstheme="majorBidi"/>
          <w:sz w:val="30"/>
          <w:szCs w:val="30"/>
        </w:rPr>
      </w:pPr>
    </w:p>
    <w:p w14:paraId="09D0DD11" w14:textId="77777777" w:rsidR="008D3050" w:rsidRPr="005C2D3F" w:rsidRDefault="008D3050" w:rsidP="008D3050">
      <w:pPr>
        <w:ind w:left="432" w:right="198" w:hanging="6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2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5C2D3F">
        <w:rPr>
          <w:rFonts w:asciiTheme="majorBidi" w:hAnsiTheme="majorBidi" w:cstheme="majorBidi"/>
          <w:sz w:val="30"/>
          <w:szCs w:val="30"/>
        </w:rPr>
        <w:t xml:space="preserve">2560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บริษัทได้ชำระค่าหุ้นเพิ่มทุนใน </w:t>
      </w:r>
      <w:r w:rsidRPr="005C2D3F">
        <w:rPr>
          <w:rFonts w:asciiTheme="majorBidi" w:hAnsiTheme="majorBidi" w:cstheme="majorBidi"/>
          <w:sz w:val="30"/>
          <w:szCs w:val="30"/>
        </w:rPr>
        <w:t xml:space="preserve">Osotspa Europe Limited </w:t>
      </w:r>
      <w:r w:rsidRPr="005C2D3F">
        <w:rPr>
          <w:rFonts w:asciiTheme="majorBidi" w:hAnsiTheme="majorBidi" w:cstheme="majorBidi"/>
          <w:sz w:val="30"/>
          <w:szCs w:val="30"/>
          <w:cs/>
        </w:rPr>
        <w:t>โดยการแปลงหนี้เป็น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ทุนเป็นจำนวนเงิน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6,297,809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ยูโร และจ่ายเงินค่าหุ้นเป็นจำนวนเงิน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452,191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>ยูโร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รวมจำนวนเงินทั้งสิ้น </w:t>
      </w:r>
      <w:r w:rsidRPr="005C2D3F">
        <w:rPr>
          <w:rFonts w:asciiTheme="majorBidi" w:hAnsiTheme="majorBidi" w:cstheme="majorBidi"/>
          <w:spacing w:val="-2"/>
          <w:sz w:val="30"/>
          <w:szCs w:val="30"/>
        </w:rPr>
        <w:t xml:space="preserve">6,750,000 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>ยู</w:t>
      </w:r>
      <w:r w:rsidRPr="005C2D3F">
        <w:rPr>
          <w:rFonts w:asciiTheme="majorBidi" w:hAnsiTheme="majorBidi" w:cstheme="majorBidi"/>
          <w:sz w:val="30"/>
          <w:szCs w:val="30"/>
          <w:cs/>
        </w:rPr>
        <w:t>โร ทั้งนี้เป็นไปตามมติที่ประชุมผู้ถือหุ้นของบริษัทย่อยดังกล่าว</w:t>
      </w:r>
    </w:p>
    <w:p w14:paraId="09D0DD12" w14:textId="77777777" w:rsidR="00C06D9E" w:rsidRPr="005C2D3F" w:rsidRDefault="00C06D9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13" w14:textId="77777777" w:rsidR="00706E2D" w:rsidRPr="005C2D3F" w:rsidRDefault="00706E2D" w:rsidP="002B6E9A">
      <w:pPr>
        <w:spacing w:line="240" w:lineRule="auto"/>
        <w:ind w:left="432" w:right="198" w:hanging="6"/>
        <w:jc w:val="thaiDistribute"/>
        <w:rPr>
          <w:sz w:val="30"/>
          <w:szCs w:val="30"/>
          <w:cs/>
        </w:rPr>
      </w:pPr>
      <w:r w:rsidRPr="005C2D3F">
        <w:rPr>
          <w:rFonts w:hint="cs"/>
          <w:sz w:val="30"/>
          <w:szCs w:val="30"/>
          <w:cs/>
        </w:rPr>
        <w:t>เมื่อวันที่</w:t>
      </w:r>
      <w:r w:rsidR="002B6E9A" w:rsidRPr="005C2D3F">
        <w:rPr>
          <w:rFonts w:hint="cs"/>
          <w:sz w:val="30"/>
          <w:szCs w:val="30"/>
          <w:cs/>
        </w:rPr>
        <w:t xml:space="preserve"> </w:t>
      </w:r>
      <w:r w:rsidR="002B6E9A" w:rsidRPr="005C2D3F">
        <w:rPr>
          <w:sz w:val="30"/>
          <w:szCs w:val="30"/>
        </w:rPr>
        <w:t xml:space="preserve">23 </w:t>
      </w:r>
      <w:r w:rsidR="002B6E9A" w:rsidRPr="005C2D3F">
        <w:rPr>
          <w:rFonts w:hint="cs"/>
          <w:sz w:val="30"/>
          <w:szCs w:val="30"/>
          <w:cs/>
        </w:rPr>
        <w:t xml:space="preserve">พฤศจิกายน </w:t>
      </w:r>
      <w:r w:rsidR="002B6E9A" w:rsidRPr="005C2D3F">
        <w:rPr>
          <w:sz w:val="30"/>
          <w:szCs w:val="30"/>
        </w:rPr>
        <w:t xml:space="preserve">2560 </w:t>
      </w:r>
      <w:r w:rsidR="002B6E9A" w:rsidRPr="005C2D3F">
        <w:rPr>
          <w:rFonts w:hint="cs"/>
          <w:sz w:val="30"/>
          <w:szCs w:val="30"/>
          <w:cs/>
        </w:rPr>
        <w:t>บริษัทได้ลงทุนในบริษัท</w:t>
      </w:r>
      <w:r w:rsidR="008646E9" w:rsidRPr="005C2D3F">
        <w:rPr>
          <w:sz w:val="30"/>
          <w:szCs w:val="30"/>
        </w:rPr>
        <w:t xml:space="preserve"> </w:t>
      </w:r>
      <w:r w:rsidR="002B6E9A" w:rsidRPr="005C2D3F">
        <w:rPr>
          <w:sz w:val="30"/>
          <w:szCs w:val="30"/>
          <w:cs/>
        </w:rPr>
        <w:t>โอสถสภา เอ็นเตอร์ไพรซ์ จำกัด</w:t>
      </w:r>
      <w:r w:rsidR="002B6E9A" w:rsidRPr="005C2D3F">
        <w:rPr>
          <w:rFonts w:hint="cs"/>
          <w:sz w:val="30"/>
          <w:szCs w:val="30"/>
          <w:cs/>
        </w:rPr>
        <w:t xml:space="preserve"> </w:t>
      </w:r>
      <w:r w:rsidR="002B6E9A" w:rsidRPr="005C2D3F">
        <w:rPr>
          <w:sz w:val="30"/>
          <w:szCs w:val="30"/>
          <w:cs/>
        </w:rPr>
        <w:t>ซึ่งเป็น</w:t>
      </w:r>
      <w:r w:rsidR="008646E9" w:rsidRPr="005C2D3F">
        <w:rPr>
          <w:sz w:val="30"/>
          <w:szCs w:val="30"/>
          <w:cs/>
        </w:rPr>
        <w:br/>
      </w:r>
      <w:r w:rsidR="002B6E9A" w:rsidRPr="005C2D3F">
        <w:rPr>
          <w:sz w:val="30"/>
          <w:szCs w:val="30"/>
          <w:cs/>
        </w:rPr>
        <w:t>บริษัท</w:t>
      </w:r>
      <w:r w:rsidR="008646E9" w:rsidRPr="005C2D3F">
        <w:rPr>
          <w:rFonts w:hint="cs"/>
          <w:sz w:val="30"/>
          <w:szCs w:val="30"/>
          <w:cs/>
        </w:rPr>
        <w:t xml:space="preserve">ที่จัดตั้งขึ้นในประเทศไทย ร้อยละ </w:t>
      </w:r>
      <w:r w:rsidR="008646E9" w:rsidRPr="005C2D3F">
        <w:rPr>
          <w:sz w:val="30"/>
          <w:szCs w:val="30"/>
        </w:rPr>
        <w:t>99.98</w:t>
      </w:r>
      <w:r w:rsidR="002B6E9A" w:rsidRPr="005C2D3F">
        <w:rPr>
          <w:sz w:val="30"/>
          <w:szCs w:val="30"/>
          <w:cs/>
        </w:rPr>
        <w:t xml:space="preserve"> ของทุนที่ออกและชำระแล้ว</w:t>
      </w:r>
      <w:r w:rsidR="002B6E9A" w:rsidRPr="005C2D3F">
        <w:rPr>
          <w:sz w:val="30"/>
          <w:szCs w:val="30"/>
        </w:rPr>
        <w:t xml:space="preserve"> </w:t>
      </w:r>
      <w:r w:rsidR="002B6E9A" w:rsidRPr="005C2D3F">
        <w:rPr>
          <w:rFonts w:hint="cs"/>
          <w:sz w:val="30"/>
          <w:szCs w:val="30"/>
          <w:cs/>
        </w:rPr>
        <w:t xml:space="preserve">เป็นจำนวนเงิน </w:t>
      </w:r>
      <w:r w:rsidR="00F22E32" w:rsidRPr="005C2D3F">
        <w:rPr>
          <w:sz w:val="30"/>
          <w:szCs w:val="30"/>
        </w:rPr>
        <w:t>999,8</w:t>
      </w:r>
      <w:r w:rsidR="008646E9" w:rsidRPr="005C2D3F">
        <w:rPr>
          <w:sz w:val="30"/>
          <w:szCs w:val="30"/>
        </w:rPr>
        <w:t xml:space="preserve">00 </w:t>
      </w:r>
      <w:r w:rsidR="002B6E9A" w:rsidRPr="005C2D3F">
        <w:rPr>
          <w:rFonts w:hint="cs"/>
          <w:sz w:val="30"/>
          <w:szCs w:val="30"/>
          <w:cs/>
        </w:rPr>
        <w:t>บาท</w:t>
      </w:r>
      <w:r w:rsidR="008646E9" w:rsidRPr="005C2D3F">
        <w:rPr>
          <w:sz w:val="30"/>
          <w:szCs w:val="30"/>
          <w:cs/>
        </w:rPr>
        <w:br/>
      </w:r>
      <w:r w:rsidR="008646E9" w:rsidRPr="005C2D3F">
        <w:rPr>
          <w:rFonts w:hint="cs"/>
          <w:sz w:val="30"/>
          <w:szCs w:val="30"/>
          <w:cs/>
        </w:rPr>
        <w:t>บริษัท</w:t>
      </w:r>
      <w:r w:rsidR="008646E9" w:rsidRPr="005C2D3F">
        <w:rPr>
          <w:sz w:val="30"/>
          <w:szCs w:val="30"/>
        </w:rPr>
        <w:t xml:space="preserve"> </w:t>
      </w:r>
      <w:r w:rsidR="008646E9" w:rsidRPr="005C2D3F">
        <w:rPr>
          <w:sz w:val="30"/>
          <w:szCs w:val="30"/>
          <w:cs/>
        </w:rPr>
        <w:t>โอสถสภา เอ็นเตอร์ไพรซ์ จำกัด</w:t>
      </w:r>
      <w:r w:rsidR="008646E9" w:rsidRPr="005C2D3F">
        <w:rPr>
          <w:sz w:val="30"/>
          <w:szCs w:val="30"/>
        </w:rPr>
        <w:t xml:space="preserve"> </w:t>
      </w:r>
      <w:r w:rsidR="008646E9" w:rsidRPr="005C2D3F">
        <w:rPr>
          <w:rFonts w:hint="cs"/>
          <w:sz w:val="30"/>
          <w:szCs w:val="30"/>
          <w:cs/>
        </w:rPr>
        <w:t>จึงกลายเป็นบริษัทย่อยของบริษัท</w:t>
      </w:r>
    </w:p>
    <w:p w14:paraId="09D0DD14" w14:textId="77777777" w:rsidR="00E43CA9" w:rsidRPr="005C2D3F" w:rsidRDefault="00E43CA9" w:rsidP="00E43CA9">
      <w:pPr>
        <w:spacing w:line="240" w:lineRule="auto"/>
        <w:ind w:left="432" w:right="94" w:hanging="6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lastRenderedPageBreak/>
        <w:t>การด้อยค่าของเงินลงทุนในบริษัทย่อย</w:t>
      </w:r>
    </w:p>
    <w:p w14:paraId="09D0DD15" w14:textId="77777777" w:rsidR="00E43CA9" w:rsidRPr="005C2D3F" w:rsidRDefault="00E43CA9" w:rsidP="00E43CA9">
      <w:pPr>
        <w:spacing w:line="240" w:lineRule="auto"/>
        <w:ind w:left="432" w:right="94" w:hanging="6"/>
        <w:jc w:val="thaiDistribute"/>
        <w:rPr>
          <w:sz w:val="30"/>
          <w:szCs w:val="30"/>
        </w:rPr>
      </w:pPr>
    </w:p>
    <w:p w14:paraId="09D0DD16" w14:textId="77777777" w:rsidR="00CA456E" w:rsidRDefault="00644AFD" w:rsidP="00780ABC">
      <w:pPr>
        <w:pStyle w:val="block"/>
        <w:tabs>
          <w:tab w:val="left" w:pos="990"/>
        </w:tabs>
        <w:spacing w:after="0" w:line="240" w:lineRule="atLeast"/>
        <w:ind w:left="450" w:right="-45"/>
        <w:jc w:val="thaiDistribute"/>
        <w:rPr>
          <w:sz w:val="30"/>
          <w:szCs w:val="30"/>
        </w:rPr>
      </w:pPr>
      <w:r w:rsidRPr="005C2D3F">
        <w:rPr>
          <w:rFonts w:cs="Angsana New"/>
          <w:sz w:val="30"/>
          <w:szCs w:val="30"/>
          <w:cs/>
          <w:lang w:bidi="th-TH"/>
        </w:rPr>
        <w:t>ในระหว่างปีสิ้นสุดวันที่</w:t>
      </w:r>
      <w:r w:rsidRPr="005C2D3F">
        <w:rPr>
          <w:rFonts w:cs="Angsana New"/>
          <w:sz w:val="30"/>
          <w:szCs w:val="30"/>
          <w:lang w:bidi="th-TH"/>
        </w:rPr>
        <w:t xml:space="preserve"> 31 </w:t>
      </w:r>
      <w:r w:rsidRPr="005C2D3F">
        <w:rPr>
          <w:rFonts w:cs="Angsana New"/>
          <w:sz w:val="30"/>
          <w:szCs w:val="30"/>
          <w:cs/>
          <w:lang w:bidi="th-TH"/>
        </w:rPr>
        <w:t>ธันวาคม</w:t>
      </w:r>
      <w:r w:rsidR="00E40A0B" w:rsidRPr="005C2D3F">
        <w:rPr>
          <w:rFonts w:cs="Angsana New"/>
          <w:sz w:val="30"/>
          <w:szCs w:val="30"/>
          <w:lang w:bidi="th-TH"/>
        </w:rPr>
        <w:t xml:space="preserve"> 2560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/>
          <w:sz w:val="30"/>
          <w:szCs w:val="30"/>
          <w:cs/>
          <w:lang w:bidi="th-TH"/>
        </w:rPr>
        <w:t>บริษัทรับรู้ผลขาดทุนจากการด้อยค่าของเงินลงทุนใน</w:t>
      </w:r>
      <w:r w:rsidRPr="005C2D3F">
        <w:rPr>
          <w:rFonts w:cs="Angsana New"/>
          <w:sz w:val="30"/>
          <w:szCs w:val="30"/>
          <w:lang w:bidi="th-TH"/>
        </w:rPr>
        <w:t xml:space="preserve"> Osotspa Europe Limited </w:t>
      </w:r>
      <w:r w:rsidRPr="005C2D3F">
        <w:rPr>
          <w:rFonts w:cs="Angsana New"/>
          <w:sz w:val="30"/>
          <w:szCs w:val="30"/>
          <w:cs/>
          <w:lang w:bidi="th-TH"/>
        </w:rPr>
        <w:t>จำนวน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="00FF6336" w:rsidRPr="005C2D3F">
        <w:rPr>
          <w:rFonts w:asciiTheme="majorBidi" w:hAnsiTheme="majorBidi" w:cstheme="majorBidi"/>
          <w:sz w:val="30"/>
          <w:szCs w:val="30"/>
          <w:lang w:bidi="th-TH"/>
        </w:rPr>
        <w:t>256.2</w:t>
      </w:r>
      <w:r w:rsidRPr="005C2D3F">
        <w:rPr>
          <w:rFonts w:cs="Angsana New"/>
          <w:sz w:val="30"/>
          <w:szCs w:val="30"/>
          <w:lang w:bidi="th-TH"/>
        </w:rPr>
        <w:t xml:space="preserve"> </w:t>
      </w:r>
      <w:r w:rsidRPr="005C2D3F">
        <w:rPr>
          <w:rFonts w:cs="Angsana New"/>
          <w:sz w:val="30"/>
          <w:szCs w:val="30"/>
          <w:cs/>
          <w:lang w:bidi="th-TH"/>
        </w:rPr>
        <w:t>ล้านบาท</w:t>
      </w:r>
      <w:r w:rsidRPr="005C2D3F">
        <w:rPr>
          <w:rFonts w:cs="Angsana New"/>
          <w:sz w:val="30"/>
          <w:szCs w:val="30"/>
        </w:rPr>
        <w:t xml:space="preserve"> </w:t>
      </w:r>
      <w:r w:rsidR="00FF6336" w:rsidRPr="005C2D3F">
        <w:rPr>
          <w:rFonts w:asciiTheme="majorBidi" w:hAnsiTheme="majorBidi" w:cstheme="majorBidi"/>
          <w:sz w:val="30"/>
          <w:szCs w:val="30"/>
        </w:rPr>
        <w:t xml:space="preserve">LIZU Trading Handels GmbH </w:t>
      </w:r>
      <w:r w:rsidR="00FF6336" w:rsidRPr="005C2D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FF6336" w:rsidRPr="005C2D3F">
        <w:rPr>
          <w:rFonts w:asciiTheme="majorBidi" w:hAnsiTheme="majorBidi" w:cstheme="majorBidi"/>
          <w:sz w:val="30"/>
          <w:szCs w:val="30"/>
          <w:lang w:bidi="th-TH"/>
        </w:rPr>
        <w:t>262.0</w:t>
      </w:r>
      <w:r w:rsidR="00FF6336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F6336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FF6336" w:rsidRPr="005C2D3F">
        <w:rPr>
          <w:rFonts w:asciiTheme="majorBidi" w:hAnsiTheme="majorBidi" w:cs="Angsana New"/>
          <w:sz w:val="30"/>
          <w:szCs w:val="30"/>
          <w:cs/>
          <w:lang w:bidi="th-TH"/>
        </w:rPr>
        <w:t>บริษัท วีวอง (ประเทศไทย) จำกัด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จำนวน </w:t>
      </w:r>
      <w:r w:rsidR="00FF6336" w:rsidRPr="005C2D3F">
        <w:rPr>
          <w:rFonts w:asciiTheme="majorBidi" w:hAnsiTheme="majorBidi" w:cstheme="majorBidi"/>
          <w:sz w:val="30"/>
          <w:szCs w:val="30"/>
        </w:rPr>
        <w:t>4.4</w:t>
      </w:r>
      <w:r w:rsidR="00300FC9"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</w:t>
      </w:r>
      <w:r w:rsidRPr="005C2D3F">
        <w:rPr>
          <w:rFonts w:cs="Angsana New"/>
          <w:sz w:val="30"/>
          <w:szCs w:val="30"/>
          <w:cs/>
          <w:lang w:bidi="th-TH"/>
        </w:rPr>
        <w:t>ในกำไร</w:t>
      </w:r>
      <w:r w:rsidRPr="005C2D3F">
        <w:rPr>
          <w:rFonts w:cs="Angsana New" w:hint="cs"/>
          <w:sz w:val="30"/>
          <w:szCs w:val="30"/>
          <w:cs/>
          <w:lang w:bidi="th-TH"/>
        </w:rPr>
        <w:t>หรือ</w:t>
      </w:r>
      <w:r w:rsidRPr="005C2D3F">
        <w:rPr>
          <w:rFonts w:cs="Angsana New"/>
          <w:sz w:val="30"/>
          <w:szCs w:val="30"/>
          <w:cs/>
          <w:lang w:bidi="th-TH"/>
        </w:rPr>
        <w:t>ขาดทุน เนื่องจาก</w:t>
      </w:r>
      <w:r w:rsidR="000F2BDB" w:rsidRPr="00E2058B">
        <w:rPr>
          <w:rFonts w:cs="Angsana New"/>
          <w:sz w:val="30"/>
          <w:szCs w:val="30"/>
          <w:rtl/>
          <w:cs/>
          <w:lang w:bidi="th-TH"/>
        </w:rPr>
        <w:t>บริษัทดังกล่าว</w:t>
      </w:r>
      <w:r w:rsidR="000F2BDB" w:rsidRPr="00E2058B">
        <w:rPr>
          <w:rFonts w:cs="Angsana New" w:hint="cs"/>
          <w:sz w:val="30"/>
          <w:szCs w:val="30"/>
          <w:cs/>
          <w:lang w:bidi="th-TH"/>
        </w:rPr>
        <w:t>ได้หยุดดำเนินกิจการ</w:t>
      </w:r>
      <w:r w:rsidR="000F2BDB">
        <w:rPr>
          <w:rFonts w:cs="Angsana New" w:hint="cs"/>
          <w:sz w:val="30"/>
          <w:szCs w:val="30"/>
          <w:cs/>
          <w:lang w:bidi="th-TH"/>
        </w:rPr>
        <w:t>และมีมูลค่าของ</w:t>
      </w:r>
      <w:r w:rsidRPr="005C2D3F">
        <w:rPr>
          <w:rFonts w:cs="Angsana New"/>
          <w:sz w:val="30"/>
          <w:szCs w:val="30"/>
          <w:cs/>
          <w:lang w:bidi="th-TH"/>
        </w:rPr>
        <w:t>เงินลงทุนที่คาดว่าจะได้รับคืนต่ำกว่า</w:t>
      </w:r>
      <w:r w:rsidRPr="00E2058B">
        <w:rPr>
          <w:rFonts w:cs="Angsana New"/>
          <w:sz w:val="30"/>
          <w:szCs w:val="30"/>
          <w:cs/>
          <w:lang w:bidi="th-TH"/>
        </w:rPr>
        <w:t>มูลค่าตามบัญชี</w:t>
      </w:r>
    </w:p>
    <w:p w14:paraId="09D0DD17" w14:textId="77777777" w:rsidR="00CA456E" w:rsidRPr="005C2D3F" w:rsidRDefault="00CA456E" w:rsidP="00ED71A1">
      <w:pPr>
        <w:spacing w:line="240" w:lineRule="auto"/>
        <w:ind w:left="432" w:right="94" w:hanging="6"/>
        <w:jc w:val="thaiDistribute"/>
        <w:rPr>
          <w:sz w:val="30"/>
          <w:szCs w:val="30"/>
        </w:rPr>
      </w:pPr>
    </w:p>
    <w:p w14:paraId="09D0DD18" w14:textId="77777777" w:rsidR="00E24365" w:rsidRPr="005C2D3F" w:rsidRDefault="00E24365" w:rsidP="00E24365">
      <w:pPr>
        <w:spacing w:line="240" w:lineRule="auto"/>
        <w:ind w:left="432" w:right="198" w:hanging="6"/>
        <w:jc w:val="thaiDistribute"/>
        <w:rPr>
          <w:i/>
          <w:iCs/>
          <w:sz w:val="30"/>
          <w:szCs w:val="30"/>
        </w:rPr>
      </w:pPr>
      <w:r w:rsidRPr="005C2D3F">
        <w:rPr>
          <w:rFonts w:hint="cs"/>
          <w:i/>
          <w:iCs/>
          <w:sz w:val="30"/>
          <w:szCs w:val="30"/>
          <w:cs/>
        </w:rPr>
        <w:t>เหตุการณ์ภายหลังรอบระยะเวลารายงาน</w:t>
      </w:r>
    </w:p>
    <w:p w14:paraId="09D0DD19" w14:textId="77777777" w:rsidR="00E24365" w:rsidRPr="005C2D3F" w:rsidRDefault="00E24365" w:rsidP="00E24365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1A" w14:textId="77777777" w:rsidR="00E24365" w:rsidRPr="005C2D3F" w:rsidRDefault="00E24365" w:rsidP="00E24365">
      <w:pPr>
        <w:spacing w:line="240" w:lineRule="auto"/>
        <w:ind w:left="432" w:right="94" w:hanging="6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เมื่อวันที่ </w:t>
      </w:r>
      <w:r w:rsidRPr="005C2D3F">
        <w:rPr>
          <w:sz w:val="30"/>
          <w:szCs w:val="30"/>
        </w:rPr>
        <w:t xml:space="preserve">25 </w:t>
      </w:r>
      <w:r w:rsidRPr="005C2D3F">
        <w:rPr>
          <w:rFonts w:hint="cs"/>
          <w:sz w:val="30"/>
          <w:szCs w:val="30"/>
          <w:cs/>
        </w:rPr>
        <w:t xml:space="preserve">มกราคม </w:t>
      </w:r>
      <w:r w:rsidRPr="005C2D3F">
        <w:rPr>
          <w:sz w:val="30"/>
          <w:szCs w:val="30"/>
        </w:rPr>
        <w:t xml:space="preserve">2561 </w:t>
      </w:r>
      <w:r w:rsidRPr="005C2D3F">
        <w:rPr>
          <w:rFonts w:hint="cs"/>
          <w:sz w:val="30"/>
          <w:szCs w:val="30"/>
          <w:cs/>
        </w:rPr>
        <w:t>ที่ประชุมคณะกรรมการของบริษัท</w:t>
      </w:r>
      <w:r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สยามกลาสอยุธยา จำกัด ซึ่งเป็นบริษัทย่อยของบริษัท</w:t>
      </w:r>
      <w:r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มีมติอนุมัติ</w:t>
      </w:r>
      <w:r>
        <w:rPr>
          <w:rFonts w:hint="cs"/>
          <w:sz w:val="30"/>
          <w:szCs w:val="30"/>
          <w:cs/>
        </w:rPr>
        <w:t>เรียกชำระค่าหุ้นเพิ่มเติมจากบริษัท</w:t>
      </w:r>
      <w:r w:rsidRPr="005C2D3F">
        <w:rPr>
          <w:rFonts w:hint="cs"/>
          <w:sz w:val="30"/>
          <w:szCs w:val="30"/>
          <w:cs/>
        </w:rPr>
        <w:t xml:space="preserve">เป็นจำนวนเงินทั้งสิ้น </w:t>
      </w:r>
      <w:r w:rsidRPr="005C2D3F">
        <w:rPr>
          <w:sz w:val="30"/>
          <w:szCs w:val="30"/>
        </w:rPr>
        <w:t xml:space="preserve">300 </w:t>
      </w:r>
      <w:r w:rsidRPr="005C2D3F">
        <w:rPr>
          <w:rFonts w:hint="cs"/>
          <w:sz w:val="30"/>
          <w:szCs w:val="30"/>
          <w:cs/>
        </w:rPr>
        <w:t>ล้านบาท</w:t>
      </w:r>
    </w:p>
    <w:p w14:paraId="09D0DD1B" w14:textId="77777777" w:rsidR="00E24365" w:rsidRPr="005C2D3F" w:rsidRDefault="00E24365" w:rsidP="00E24365">
      <w:pPr>
        <w:spacing w:line="240" w:lineRule="auto"/>
        <w:ind w:left="432" w:right="94" w:hanging="6"/>
        <w:jc w:val="thaiDistribute"/>
        <w:rPr>
          <w:sz w:val="30"/>
          <w:szCs w:val="30"/>
        </w:rPr>
      </w:pPr>
    </w:p>
    <w:p w14:paraId="09D0DD1C" w14:textId="77777777" w:rsidR="00E24365" w:rsidRPr="005C2D3F" w:rsidRDefault="00E24365" w:rsidP="00E24365">
      <w:pPr>
        <w:spacing w:line="240" w:lineRule="auto"/>
        <w:ind w:left="432" w:right="94" w:hanging="6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เมื่อวันที่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 xml:space="preserve">มกราคม </w:t>
      </w:r>
      <w:r w:rsidRPr="005C2D3F">
        <w:rPr>
          <w:sz w:val="30"/>
          <w:szCs w:val="30"/>
        </w:rPr>
        <w:t xml:space="preserve">2561 </w:t>
      </w:r>
      <w:r w:rsidRPr="005C2D3F">
        <w:rPr>
          <w:rFonts w:hint="cs"/>
          <w:sz w:val="30"/>
          <w:szCs w:val="30"/>
          <w:cs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เป็นจำนวนเงิน </w:t>
      </w:r>
      <w:r w:rsidRPr="005C2D3F">
        <w:rPr>
          <w:sz w:val="30"/>
          <w:szCs w:val="30"/>
        </w:rPr>
        <w:t xml:space="preserve">947.5 </w:t>
      </w:r>
      <w:r w:rsidRPr="005C2D3F">
        <w:rPr>
          <w:rFonts w:hint="cs"/>
          <w:sz w:val="30"/>
          <w:szCs w:val="30"/>
          <w:cs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Pr="005C2D3F">
        <w:rPr>
          <w:sz w:val="30"/>
          <w:szCs w:val="30"/>
        </w:rPr>
        <w:t xml:space="preserve">19 </w:t>
      </w:r>
      <w:r w:rsidRPr="005C2D3F">
        <w:rPr>
          <w:rFonts w:hint="cs"/>
          <w:sz w:val="30"/>
          <w:szCs w:val="30"/>
          <w:cs/>
        </w:rPr>
        <w:t xml:space="preserve">ธันวาคม </w:t>
      </w:r>
      <w:r w:rsidRPr="005C2D3F">
        <w:rPr>
          <w:sz w:val="30"/>
          <w:szCs w:val="30"/>
        </w:rPr>
        <w:t xml:space="preserve">2560 </w:t>
      </w:r>
      <w:r w:rsidRPr="005C2D3F">
        <w:rPr>
          <w:rFonts w:hint="cs"/>
          <w:sz w:val="30"/>
          <w:szCs w:val="30"/>
          <w:cs/>
        </w:rPr>
        <w:t xml:space="preserve">(ดูหมายเหตุ </w:t>
      </w:r>
      <w:r w:rsidRPr="005C2D3F">
        <w:rPr>
          <w:sz w:val="30"/>
          <w:szCs w:val="30"/>
        </w:rPr>
        <w:t>11)</w:t>
      </w:r>
    </w:p>
    <w:p w14:paraId="09D0DD1D" w14:textId="77777777" w:rsidR="008D3050" w:rsidRPr="005C2D3F" w:rsidRDefault="008D3050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1E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1F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20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21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22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23" w14:textId="77777777" w:rsidR="00F31E2E" w:rsidRPr="005C2D3F" w:rsidRDefault="00F31E2E" w:rsidP="00C06D9E">
      <w:pPr>
        <w:spacing w:line="240" w:lineRule="auto"/>
        <w:ind w:left="432" w:right="198" w:hanging="6"/>
        <w:jc w:val="thaiDistribute"/>
        <w:rPr>
          <w:sz w:val="30"/>
          <w:szCs w:val="30"/>
        </w:rPr>
      </w:pPr>
    </w:p>
    <w:p w14:paraId="09D0DD24" w14:textId="77777777" w:rsidR="009430BB" w:rsidRPr="005C2D3F" w:rsidRDefault="009430BB" w:rsidP="0063017F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  <w:sectPr w:rsidR="009430BB" w:rsidRPr="005C2D3F" w:rsidSect="00CC6197">
          <w:pgSz w:w="11907" w:h="16840" w:code="9"/>
          <w:pgMar w:top="691" w:right="1287" w:bottom="576" w:left="1170" w:header="720" w:footer="720" w:gutter="0"/>
          <w:cols w:space="720"/>
          <w:docGrid w:linePitch="326"/>
        </w:sectPr>
      </w:pPr>
    </w:p>
    <w:p w14:paraId="09D0DD25" w14:textId="77777777" w:rsidR="003808FD" w:rsidRPr="005C2D3F" w:rsidRDefault="00A9741F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อสังหาริมทรัพย์เพื่อการลงทุน</w:t>
      </w:r>
    </w:p>
    <w:p w14:paraId="09D0DD26" w14:textId="77777777" w:rsidR="000954B8" w:rsidRPr="005C2D3F" w:rsidRDefault="000954B8" w:rsidP="000954B8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13753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1289"/>
        <w:gridCol w:w="236"/>
        <w:gridCol w:w="1289"/>
        <w:gridCol w:w="236"/>
        <w:gridCol w:w="1289"/>
        <w:gridCol w:w="236"/>
        <w:gridCol w:w="1289"/>
        <w:gridCol w:w="236"/>
        <w:gridCol w:w="1289"/>
        <w:gridCol w:w="237"/>
        <w:gridCol w:w="1289"/>
        <w:gridCol w:w="18"/>
      </w:tblGrid>
      <w:tr w:rsidR="0003567D" w:rsidRPr="005C2D3F" w14:paraId="09D0DD29" w14:textId="77777777" w:rsidTr="008D2447">
        <w:trPr>
          <w:trHeight w:val="20"/>
          <w:tblHeader/>
          <w:jc w:val="center"/>
        </w:trPr>
        <w:tc>
          <w:tcPr>
            <w:tcW w:w="4820" w:type="dxa"/>
            <w:shd w:val="clear" w:color="auto" w:fill="auto"/>
          </w:tcPr>
          <w:p w14:paraId="09D0DD27" w14:textId="77777777" w:rsidR="0003567D" w:rsidRPr="005C2D3F" w:rsidRDefault="0003567D" w:rsidP="000356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3" w:type="dxa"/>
            <w:gridSpan w:val="12"/>
            <w:shd w:val="clear" w:color="auto" w:fill="auto"/>
          </w:tcPr>
          <w:p w14:paraId="09D0DD28" w14:textId="77777777" w:rsidR="0003567D" w:rsidRPr="005C2D3F" w:rsidRDefault="0003567D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5BB1" w:rsidRPr="005C2D3F" w14:paraId="09D0DD36" w14:textId="77777777" w:rsidTr="008D2447">
        <w:trPr>
          <w:trHeight w:val="20"/>
          <w:tblHeader/>
          <w:jc w:val="center"/>
        </w:trPr>
        <w:tc>
          <w:tcPr>
            <w:tcW w:w="4820" w:type="dxa"/>
            <w:shd w:val="clear" w:color="auto" w:fill="auto"/>
          </w:tcPr>
          <w:p w14:paraId="09D0DD2A" w14:textId="77777777" w:rsidR="00C95BB1" w:rsidRPr="005C2D3F" w:rsidRDefault="00C95BB1" w:rsidP="000356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2B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D0DD2C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2D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D0DD2E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2F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D0DD30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1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9D0DD32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3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9D0DD34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09D0DD35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BB1" w:rsidRPr="005C2D3F" w14:paraId="09D0DD43" w14:textId="77777777" w:rsidTr="008D2447">
        <w:trPr>
          <w:trHeight w:val="20"/>
          <w:tblHeader/>
          <w:jc w:val="center"/>
        </w:trPr>
        <w:tc>
          <w:tcPr>
            <w:tcW w:w="4820" w:type="dxa"/>
            <w:shd w:val="clear" w:color="auto" w:fill="auto"/>
          </w:tcPr>
          <w:p w14:paraId="09D0DD37" w14:textId="77777777" w:rsidR="00C95BB1" w:rsidRPr="005C2D3F" w:rsidRDefault="00C95BB1" w:rsidP="000356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8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D0DD39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A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09D0DD3B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C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D0DD3D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3E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09D0DD3F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0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7" w:type="dxa"/>
            <w:shd w:val="clear" w:color="auto" w:fill="auto"/>
          </w:tcPr>
          <w:p w14:paraId="09D0DD41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09D0DD42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BB1" w:rsidRPr="005C2D3F" w14:paraId="09D0DD50" w14:textId="77777777" w:rsidTr="008D2447">
        <w:trPr>
          <w:trHeight w:val="20"/>
          <w:tblHeader/>
          <w:jc w:val="center"/>
        </w:trPr>
        <w:tc>
          <w:tcPr>
            <w:tcW w:w="4820" w:type="dxa"/>
            <w:shd w:val="clear" w:color="auto" w:fill="auto"/>
          </w:tcPr>
          <w:p w14:paraId="09D0DD44" w14:textId="77777777" w:rsidR="00C95BB1" w:rsidRPr="005C2D3F" w:rsidRDefault="00C95BB1" w:rsidP="000356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5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09D0DD46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7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09D0DD48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9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09D0DD4A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B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09D0DD4C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9D0DD4D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7" w:type="dxa"/>
            <w:shd w:val="clear" w:color="auto" w:fill="auto"/>
          </w:tcPr>
          <w:p w14:paraId="09D0DD4E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09D0DD4F" w14:textId="77777777" w:rsidR="00C95BB1" w:rsidRPr="005C2D3F" w:rsidRDefault="00C95BB1" w:rsidP="000356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65E8" w:rsidRPr="005C2D3F" w14:paraId="09D0DD53" w14:textId="77777777" w:rsidTr="008D2447">
        <w:trPr>
          <w:trHeight w:val="20"/>
          <w:tblHeader/>
          <w:jc w:val="center"/>
        </w:trPr>
        <w:tc>
          <w:tcPr>
            <w:tcW w:w="4820" w:type="dxa"/>
            <w:shd w:val="clear" w:color="auto" w:fill="auto"/>
          </w:tcPr>
          <w:p w14:paraId="09D0DD51" w14:textId="77777777" w:rsidR="00C365E8" w:rsidRPr="005C2D3F" w:rsidRDefault="00C365E8" w:rsidP="000356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33" w:type="dxa"/>
            <w:gridSpan w:val="12"/>
            <w:shd w:val="clear" w:color="auto" w:fill="auto"/>
          </w:tcPr>
          <w:p w14:paraId="09D0DD52" w14:textId="77777777" w:rsidR="00C365E8" w:rsidRPr="005C2D3F" w:rsidRDefault="00C365E8" w:rsidP="00C365E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95BB1" w:rsidRPr="005C2D3F" w14:paraId="09D0DD60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54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55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56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57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58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59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5A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5B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5C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5D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D5E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5F" w14:textId="77777777" w:rsidR="00C95BB1" w:rsidRPr="005C2D3F" w:rsidRDefault="00C95BB1" w:rsidP="0003567D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BB1" w:rsidRPr="005C2D3F" w14:paraId="09D0DD6D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61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2559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62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328,068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63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64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41,302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65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66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812,423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67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68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115,910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69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6A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1,143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6B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6C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1,298,846</w:t>
            </w:r>
          </w:p>
        </w:tc>
      </w:tr>
      <w:tr w:rsidR="00C95BB1" w:rsidRPr="005C2D3F" w14:paraId="09D0DD7A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6E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6F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0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71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2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73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5,629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4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75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6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77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78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79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7,812</w:t>
            </w:r>
          </w:p>
        </w:tc>
      </w:tr>
      <w:tr w:rsidR="00C95BB1" w:rsidRPr="005C2D3F" w14:paraId="09D0DD87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7B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7C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D" w14:textId="77777777" w:rsidR="00C95BB1" w:rsidRPr="005C2D3F" w:rsidRDefault="00C95BB1" w:rsidP="0003567D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7E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7F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0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2,205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81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2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83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4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85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86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47,659</w:t>
            </w:r>
          </w:p>
        </w:tc>
      </w:tr>
      <w:tr w:rsidR="00C95BB1" w:rsidRPr="005C2D3F" w14:paraId="09D0DD94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88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ไปที่ดิน อาคารและอุปกรณ์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89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45,902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8A" w14:textId="77777777" w:rsidR="00C95BB1" w:rsidRPr="005C2D3F" w:rsidRDefault="00C95BB1" w:rsidP="0003567D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B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8C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D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(2,205)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8E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8F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90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91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92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93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(48,107)</w:t>
            </w:r>
          </w:p>
        </w:tc>
      </w:tr>
      <w:tr w:rsidR="00C95BB1" w:rsidRPr="005C2D3F" w14:paraId="09D0DDA1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95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96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(40,135)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97" w14:textId="77777777" w:rsidR="00C95BB1" w:rsidRPr="005C2D3F" w:rsidRDefault="00C95BB1" w:rsidP="0003567D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98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99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9A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9B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9C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9D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9E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9F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A0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(50,520)</w:t>
            </w:r>
          </w:p>
        </w:tc>
      </w:tr>
      <w:tr w:rsidR="00C95BB1" w:rsidRPr="005C2D3F" w14:paraId="09D0DDAE" w14:textId="77777777" w:rsidTr="00300FC9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A2" w14:textId="77777777" w:rsidR="00C95BB1" w:rsidRPr="005C2D3F" w:rsidRDefault="00C95BB1" w:rsidP="008D2447">
            <w:pPr>
              <w:spacing w:line="240" w:lineRule="auto"/>
              <w:ind w:left="176" w:right="-108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3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(92,816)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A4" w14:textId="77777777" w:rsidR="00C95BB1" w:rsidRPr="005C2D3F" w:rsidRDefault="00C95BB1" w:rsidP="0003567D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5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(12,750)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A6" w14:textId="77777777" w:rsidR="00C95BB1" w:rsidRPr="005C2D3F" w:rsidRDefault="00C95BB1" w:rsidP="0003567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7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(740,084)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A8" w14:textId="77777777" w:rsidR="00C95BB1" w:rsidRPr="005C2D3F" w:rsidRDefault="00C95BB1" w:rsidP="0003567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9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(117,896)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AA" w14:textId="77777777" w:rsidR="00C95BB1" w:rsidRPr="005C2D3F" w:rsidRDefault="00C95BB1" w:rsidP="0003567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B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(1,340)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AC" w14:textId="77777777" w:rsidR="00C95BB1" w:rsidRPr="005C2D3F" w:rsidRDefault="00C95BB1" w:rsidP="0003567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AD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(964,886)</w:t>
            </w:r>
          </w:p>
        </w:tc>
      </w:tr>
      <w:tr w:rsidR="00C95BB1" w:rsidRPr="005C2D3F" w14:paraId="09D0DDBB" w14:textId="77777777" w:rsidTr="00300FC9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AF" w14:textId="77777777" w:rsidR="00C95BB1" w:rsidRPr="005C2D3F" w:rsidRDefault="00C95BB1" w:rsidP="0003567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0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194,669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B1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2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B3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4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B5" w14:textId="77777777" w:rsidR="00C95BB1" w:rsidRPr="005C2D3F" w:rsidRDefault="00C95BB1" w:rsidP="0003567D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6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B7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8" w14:textId="77777777" w:rsidR="00C95BB1" w:rsidRPr="005C2D3F" w:rsidRDefault="00C95BB1" w:rsidP="0003567D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B9" w14:textId="77777777" w:rsidR="00C95BB1" w:rsidRPr="005C2D3F" w:rsidRDefault="00C95BB1" w:rsidP="0003567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BA" w14:textId="77777777" w:rsidR="00C95BB1" w:rsidRPr="005C2D3F" w:rsidRDefault="00C95BB1" w:rsidP="000356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290,804</w:t>
            </w:r>
          </w:p>
        </w:tc>
      </w:tr>
      <w:tr w:rsidR="00B93CAB" w:rsidRPr="005C2D3F" w14:paraId="09D0DDC8" w14:textId="77777777" w:rsidTr="00AD088B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BC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DB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B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B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0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C1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C3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4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C5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C6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C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</w:tr>
      <w:tr w:rsidR="00B93CAB" w:rsidRPr="005C2D3F" w14:paraId="09D0DDD5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C9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C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(12,297)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B" w14:textId="77777777" w:rsidR="00B93CAB" w:rsidRPr="005C2D3F" w:rsidRDefault="00B93CAB" w:rsidP="00B93CAB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CC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D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CE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C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D0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D1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D2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D3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DD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(12,297)</w:t>
            </w:r>
          </w:p>
        </w:tc>
      </w:tr>
      <w:tr w:rsidR="00B93CAB" w:rsidRPr="005C2D3F" w14:paraId="09D0DDE2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D6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D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D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D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D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D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D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DD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DD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D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DE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290,621</w:t>
            </w:r>
          </w:p>
        </w:tc>
      </w:tr>
      <w:tr w:rsidR="00B93CAB" w:rsidRPr="005C2D3F" w14:paraId="09D0DDEF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E3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E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E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E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E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DE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DE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DFC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F0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F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F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F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F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DF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DF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09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DFD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DF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DF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0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0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0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0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E0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16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0A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0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0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0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1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E1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23" w14:textId="77777777" w:rsidTr="008D2447">
        <w:trPr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17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1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1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2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D0DE2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30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24" w14:textId="77777777" w:rsidR="00B93CAB" w:rsidRPr="005C2D3F" w:rsidRDefault="00B93CAB" w:rsidP="00B93CAB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25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26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7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28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9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2A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B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2C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D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2E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2F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3CAB" w:rsidRPr="005C2D3F" w14:paraId="09D0DE3D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31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3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3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3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37,276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3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3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668,153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3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3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75,130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3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3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3B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3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784,514</w:t>
            </w:r>
          </w:p>
        </w:tc>
      </w:tr>
      <w:tr w:rsidR="00B93CAB" w:rsidRPr="005C2D3F" w14:paraId="09D0DE4A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3E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3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0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6,545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2,171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4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9,768</w:t>
            </w:r>
          </w:p>
        </w:tc>
      </w:tr>
      <w:tr w:rsidR="00B93CAB" w:rsidRPr="005C2D3F" w14:paraId="09D0DE57" w14:textId="77777777" w:rsidTr="008D2447">
        <w:trPr>
          <w:gridAfter w:val="1"/>
          <w:wAfter w:w="18" w:type="dxa"/>
          <w:trHeight w:val="267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4B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4C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D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4E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4F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5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2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53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4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55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1,214</w:t>
            </w:r>
          </w:p>
        </w:tc>
      </w:tr>
      <w:tr w:rsidR="00B93CAB" w:rsidRPr="005C2D3F" w14:paraId="09D0DE64" w14:textId="77777777" w:rsidTr="008D2447">
        <w:trPr>
          <w:gridAfter w:val="1"/>
          <w:wAfter w:w="18" w:type="dxa"/>
          <w:trHeight w:val="267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58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ไปที่ดิน อาคารและอุปกรณ์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59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5A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B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5C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1,140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5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5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60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1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62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(1,140)</w:t>
            </w:r>
          </w:p>
        </w:tc>
      </w:tr>
      <w:tr w:rsidR="00B93CAB" w:rsidRPr="005C2D3F" w14:paraId="09D0DE71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65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66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67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8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69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6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C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6D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6E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6F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7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</w:tr>
      <w:tr w:rsidR="00B93CAB" w:rsidRPr="005C2D3F" w14:paraId="09D0DE7E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72" w14:textId="77777777" w:rsidR="00B93CAB" w:rsidRPr="005C2D3F" w:rsidRDefault="00B93CAB" w:rsidP="00B93CAB">
            <w:pPr>
              <w:spacing w:line="240" w:lineRule="auto"/>
              <w:ind w:left="176" w:right="-108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3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74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(9,705)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7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(610,017)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7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(77,301)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7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(656)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7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DE7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(697,679)</w:t>
            </w:r>
          </w:p>
        </w:tc>
      </w:tr>
      <w:tr w:rsidR="00B93CAB" w:rsidRPr="005C2D3F" w14:paraId="09D0DE8B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7F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9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8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8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8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6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8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8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89" w14:textId="77777777" w:rsidR="00B93CAB" w:rsidRPr="005C2D3F" w:rsidRDefault="00B93CAB" w:rsidP="00B93CAB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8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86,292</w:t>
            </w:r>
          </w:p>
        </w:tc>
      </w:tr>
      <w:tr w:rsidR="00B93CAB" w:rsidRPr="005C2D3F" w14:paraId="09D0DE98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8C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8D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8E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8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3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5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96" w14:textId="77777777" w:rsidR="00B93CAB" w:rsidRPr="005C2D3F" w:rsidRDefault="00B93CAB" w:rsidP="00B93CAB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1,512</w:t>
            </w:r>
          </w:p>
        </w:tc>
      </w:tr>
      <w:tr w:rsidR="00B93CAB" w:rsidRPr="005C2D3F" w14:paraId="09D0DEA5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99" w14:textId="77777777" w:rsidR="00B93CAB" w:rsidRPr="005C2D3F" w:rsidRDefault="00E32F41" w:rsidP="00B93C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9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(3,370)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C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9E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9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A0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A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A2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A3" w14:textId="77777777" w:rsidR="00B93CAB" w:rsidRPr="005C2D3F" w:rsidRDefault="00B93CAB" w:rsidP="00B93CAB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A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(3,370)</w:t>
            </w:r>
          </w:p>
        </w:tc>
      </w:tr>
      <w:tr w:rsidR="00B93CAB" w:rsidRPr="005C2D3F" w14:paraId="09D0DEB2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A6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A7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A8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A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AA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A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A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AD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A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AF" w14:textId="77777777" w:rsidR="00B93CAB" w:rsidRPr="005C2D3F" w:rsidRDefault="00B93CAB" w:rsidP="00B93CAB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B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DEB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84,434</w:t>
            </w:r>
          </w:p>
        </w:tc>
      </w:tr>
      <w:tr w:rsidR="00B93CAB" w:rsidRPr="005C2D3F" w14:paraId="09D0DEBF" w14:textId="77777777" w:rsidTr="008D2447">
        <w:trPr>
          <w:gridAfter w:val="1"/>
          <w:wAfter w:w="18" w:type="dxa"/>
          <w:trHeight w:val="185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B3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4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B5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6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B7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8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B9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A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BB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C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BD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BE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CC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C0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9D0DEC1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C2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C3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C4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C5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C6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C7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DEC8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C9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D0DECA" w14:textId="77777777" w:rsidR="00B93CAB" w:rsidRPr="005C2D3F" w:rsidRDefault="00B93CAB" w:rsidP="00B93CA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9D0DECB" w14:textId="77777777" w:rsidR="00B93CAB" w:rsidRPr="005C2D3F" w:rsidRDefault="00B93CAB" w:rsidP="00B93CA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3CAB" w:rsidRPr="005C2D3F" w14:paraId="09D0DED9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CD" w14:textId="77777777" w:rsidR="00B93CAB" w:rsidRPr="005C2D3F" w:rsidRDefault="00B93CAB" w:rsidP="00B93C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C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C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D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D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D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D3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D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D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D6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D7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DED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514,332</w:t>
            </w:r>
          </w:p>
        </w:tc>
      </w:tr>
      <w:tr w:rsidR="00B93CAB" w:rsidRPr="005C2D3F" w14:paraId="09D0DEE6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DA" w14:textId="77777777" w:rsidR="00B93CAB" w:rsidRPr="005C2D3F" w:rsidRDefault="00B93CAB" w:rsidP="00B93CAB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2559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D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D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DD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DE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D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0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1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3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E4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5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204,512</w:t>
            </w:r>
          </w:p>
        </w:tc>
      </w:tr>
      <w:tr w:rsidR="00B93CAB" w:rsidRPr="005C2D3F" w14:paraId="09D0DEF3" w14:textId="77777777" w:rsidTr="008D2447">
        <w:trPr>
          <w:gridAfter w:val="1"/>
          <w:wAfter w:w="18" w:type="dxa"/>
          <w:trHeight w:val="20"/>
          <w:jc w:val="center"/>
        </w:trPr>
        <w:tc>
          <w:tcPr>
            <w:tcW w:w="4820" w:type="dxa"/>
            <w:shd w:val="clear" w:color="auto" w:fill="auto"/>
            <w:vAlign w:val="bottom"/>
          </w:tcPr>
          <w:p w14:paraId="09D0DEE7" w14:textId="77777777" w:rsidR="00B93CAB" w:rsidRPr="005C2D3F" w:rsidRDefault="00B93CAB" w:rsidP="00B93CAB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8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9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A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B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C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D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EE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DEEF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F0" w14:textId="77777777" w:rsidR="00B93CAB" w:rsidRPr="005C2D3F" w:rsidRDefault="00B93CAB" w:rsidP="00B93CAB">
            <w:pPr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D0DEF1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DEF2" w14:textId="77777777" w:rsidR="00B93CAB" w:rsidRPr="005C2D3F" w:rsidRDefault="00B93CAB" w:rsidP="00B93CA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206,187</w:t>
            </w:r>
          </w:p>
        </w:tc>
      </w:tr>
    </w:tbl>
    <w:p w14:paraId="09D0DEF4" w14:textId="77777777" w:rsidR="0003567D" w:rsidRPr="005C2D3F" w:rsidRDefault="0003567D" w:rsidP="00A9741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03567D" w:rsidRPr="005C2D3F" w:rsidSect="00E21CD8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tbl>
      <w:tblPr>
        <w:tblW w:w="92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440"/>
        <w:gridCol w:w="270"/>
        <w:gridCol w:w="1440"/>
      </w:tblGrid>
      <w:tr w:rsidR="00473623" w:rsidRPr="005C2D3F" w14:paraId="09D0DEF7" w14:textId="77777777" w:rsidTr="00473623">
        <w:trPr>
          <w:tblHeader/>
        </w:trPr>
        <w:tc>
          <w:tcPr>
            <w:tcW w:w="4410" w:type="dxa"/>
            <w:shd w:val="clear" w:color="auto" w:fill="auto"/>
          </w:tcPr>
          <w:p w14:paraId="09D0DEF5" w14:textId="77777777" w:rsidR="00473623" w:rsidRPr="005C2D3F" w:rsidRDefault="00473623" w:rsidP="0047362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09D0DEF6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623" w:rsidRPr="005C2D3F" w14:paraId="09D0DEFE" w14:textId="77777777" w:rsidTr="00473623">
        <w:trPr>
          <w:tblHeader/>
        </w:trPr>
        <w:tc>
          <w:tcPr>
            <w:tcW w:w="4410" w:type="dxa"/>
            <w:shd w:val="clear" w:color="auto" w:fill="auto"/>
          </w:tcPr>
          <w:p w14:paraId="09D0DEF8" w14:textId="77777777" w:rsidR="00473623" w:rsidRPr="005C2D3F" w:rsidRDefault="00473623" w:rsidP="0047362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EF9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09D0DEFA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0DEFB" w14:textId="77777777" w:rsidR="00473623" w:rsidRPr="005C2D3F" w:rsidRDefault="00473623" w:rsidP="00473623">
            <w:pPr>
              <w:pStyle w:val="a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DEFC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0DEFD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3623" w:rsidRPr="005C2D3F" w14:paraId="09D0DF01" w14:textId="77777777" w:rsidTr="00473623">
        <w:trPr>
          <w:tblHeader/>
        </w:trPr>
        <w:tc>
          <w:tcPr>
            <w:tcW w:w="4410" w:type="dxa"/>
            <w:shd w:val="clear" w:color="auto" w:fill="auto"/>
          </w:tcPr>
          <w:p w14:paraId="09D0DEFF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09D0DF00" w14:textId="77777777" w:rsidR="00473623" w:rsidRPr="005C2D3F" w:rsidRDefault="00473623" w:rsidP="00473623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473623" w:rsidRPr="005C2D3F" w14:paraId="09D0DF08" w14:textId="77777777" w:rsidTr="00473623">
        <w:tc>
          <w:tcPr>
            <w:tcW w:w="4410" w:type="dxa"/>
            <w:shd w:val="clear" w:color="auto" w:fill="auto"/>
          </w:tcPr>
          <w:p w14:paraId="09D0DF02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9D0DF03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D0DF04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9D0DF05" w14:textId="77777777" w:rsidR="00473623" w:rsidRPr="005C2D3F" w:rsidRDefault="00473623" w:rsidP="00473623">
            <w:pPr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9D0DF06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9D0DF07" w14:textId="77777777" w:rsidR="00473623" w:rsidRPr="005C2D3F" w:rsidRDefault="00473623" w:rsidP="00473623">
            <w:pPr>
              <w:pStyle w:val="3"/>
              <w:tabs>
                <w:tab w:val="clear" w:pos="360"/>
                <w:tab w:val="clear" w:pos="720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3623" w:rsidRPr="005C2D3F" w14:paraId="09D0DF0F" w14:textId="77777777" w:rsidTr="00473623">
        <w:tc>
          <w:tcPr>
            <w:tcW w:w="4410" w:type="dxa"/>
            <w:shd w:val="clear" w:color="auto" w:fill="auto"/>
          </w:tcPr>
          <w:p w14:paraId="09D0DF09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14:paraId="09D0DF0A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233,009</w:t>
            </w:r>
          </w:p>
        </w:tc>
        <w:tc>
          <w:tcPr>
            <w:tcW w:w="270" w:type="dxa"/>
          </w:tcPr>
          <w:p w14:paraId="09D0DF0B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0C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22,573</w:t>
            </w:r>
          </w:p>
        </w:tc>
        <w:tc>
          <w:tcPr>
            <w:tcW w:w="270" w:type="dxa"/>
            <w:shd w:val="clear" w:color="auto" w:fill="auto"/>
          </w:tcPr>
          <w:p w14:paraId="09D0DF0D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0E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255,582</w:t>
            </w:r>
          </w:p>
        </w:tc>
      </w:tr>
      <w:tr w:rsidR="00473623" w:rsidRPr="005C2D3F" w14:paraId="09D0DF16" w14:textId="77777777" w:rsidTr="00473623">
        <w:tc>
          <w:tcPr>
            <w:tcW w:w="4410" w:type="dxa"/>
            <w:shd w:val="clear" w:color="auto" w:fill="auto"/>
            <w:vAlign w:val="bottom"/>
          </w:tcPr>
          <w:p w14:paraId="09D0DF10" w14:textId="77777777" w:rsidR="00473623" w:rsidRPr="005C2D3F" w:rsidRDefault="00473623" w:rsidP="0047362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9D0DF11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141,333</w:t>
            </w:r>
          </w:p>
        </w:tc>
        <w:tc>
          <w:tcPr>
            <w:tcW w:w="270" w:type="dxa"/>
            <w:shd w:val="clear" w:color="auto" w:fill="auto"/>
          </w:tcPr>
          <w:p w14:paraId="09D0DF12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13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5,630</w:t>
            </w:r>
          </w:p>
        </w:tc>
        <w:tc>
          <w:tcPr>
            <w:tcW w:w="270" w:type="dxa"/>
            <w:shd w:val="clear" w:color="auto" w:fill="auto"/>
          </w:tcPr>
          <w:p w14:paraId="09D0DF14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15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146,963</w:t>
            </w:r>
          </w:p>
        </w:tc>
      </w:tr>
      <w:tr w:rsidR="00473623" w:rsidRPr="005C2D3F" w14:paraId="09D0DF1D" w14:textId="77777777" w:rsidTr="00473623">
        <w:tc>
          <w:tcPr>
            <w:tcW w:w="4410" w:type="dxa"/>
            <w:shd w:val="clear" w:color="auto" w:fill="auto"/>
            <w:vAlign w:val="bottom"/>
          </w:tcPr>
          <w:p w14:paraId="09D0DF17" w14:textId="77777777" w:rsidR="00473623" w:rsidRPr="005C2D3F" w:rsidRDefault="00473623" w:rsidP="0047362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9D0DF18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(448)</w:t>
            </w:r>
          </w:p>
        </w:tc>
        <w:tc>
          <w:tcPr>
            <w:tcW w:w="270" w:type="dxa"/>
            <w:shd w:val="clear" w:color="auto" w:fill="auto"/>
          </w:tcPr>
          <w:p w14:paraId="09D0DF19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1A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DF1B" w14:textId="77777777" w:rsidR="00473623" w:rsidRPr="005C2D3F" w:rsidRDefault="00473623" w:rsidP="00473623">
            <w:pPr>
              <w:tabs>
                <w:tab w:val="decimal" w:pos="88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9D0DF1C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(448)</w:t>
            </w:r>
          </w:p>
        </w:tc>
      </w:tr>
      <w:tr w:rsidR="00473623" w:rsidRPr="005C2D3F" w14:paraId="09D0DF24" w14:textId="77777777" w:rsidTr="00473623">
        <w:tc>
          <w:tcPr>
            <w:tcW w:w="4410" w:type="dxa"/>
            <w:shd w:val="clear" w:color="auto" w:fill="auto"/>
            <w:vAlign w:val="bottom"/>
          </w:tcPr>
          <w:p w14:paraId="09D0DF1E" w14:textId="77777777" w:rsidR="00473623" w:rsidRPr="005C2D3F" w:rsidRDefault="00473623" w:rsidP="0047362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09D0DF1F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(40,135)</w:t>
            </w:r>
          </w:p>
        </w:tc>
        <w:tc>
          <w:tcPr>
            <w:tcW w:w="270" w:type="dxa"/>
            <w:shd w:val="clear" w:color="auto" w:fill="auto"/>
          </w:tcPr>
          <w:p w14:paraId="09D0DF20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21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70" w:type="dxa"/>
            <w:shd w:val="clear" w:color="auto" w:fill="auto"/>
          </w:tcPr>
          <w:p w14:paraId="09D0DF22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23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(50,520)</w:t>
            </w:r>
          </w:p>
        </w:tc>
      </w:tr>
      <w:tr w:rsidR="00473623" w:rsidRPr="005C2D3F" w14:paraId="09D0DF2B" w14:textId="77777777" w:rsidTr="00473623">
        <w:tc>
          <w:tcPr>
            <w:tcW w:w="4410" w:type="dxa"/>
            <w:shd w:val="clear" w:color="auto" w:fill="auto"/>
          </w:tcPr>
          <w:p w14:paraId="09D0DF25" w14:textId="77777777" w:rsidR="00473623" w:rsidRPr="005C2D3F" w:rsidRDefault="00473623" w:rsidP="00786A6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786A69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26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333,759</w:t>
            </w:r>
          </w:p>
        </w:tc>
        <w:tc>
          <w:tcPr>
            <w:tcW w:w="270" w:type="dxa"/>
          </w:tcPr>
          <w:p w14:paraId="09D0DF27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28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17,818</w:t>
            </w:r>
          </w:p>
        </w:tc>
        <w:tc>
          <w:tcPr>
            <w:tcW w:w="270" w:type="dxa"/>
            <w:shd w:val="clear" w:color="auto" w:fill="auto"/>
          </w:tcPr>
          <w:p w14:paraId="09D0DF29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2A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351,577</w:t>
            </w:r>
          </w:p>
        </w:tc>
      </w:tr>
      <w:tr w:rsidR="00844F99" w:rsidRPr="005C2D3F" w14:paraId="09D0DF32" w14:textId="77777777" w:rsidTr="00B93CAB">
        <w:tc>
          <w:tcPr>
            <w:tcW w:w="4410" w:type="dxa"/>
            <w:shd w:val="clear" w:color="auto" w:fill="auto"/>
            <w:vAlign w:val="bottom"/>
          </w:tcPr>
          <w:p w14:paraId="09D0DF2C" w14:textId="77777777" w:rsidR="00844F99" w:rsidRPr="005C2D3F" w:rsidRDefault="00844F99" w:rsidP="00844F9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9D0DF2D" w14:textId="77777777" w:rsidR="00844F99" w:rsidRPr="005C2D3F" w:rsidRDefault="00844F99" w:rsidP="00844F99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  <w:tc>
          <w:tcPr>
            <w:tcW w:w="270" w:type="dxa"/>
            <w:shd w:val="clear" w:color="auto" w:fill="auto"/>
          </w:tcPr>
          <w:p w14:paraId="09D0DF2E" w14:textId="77777777" w:rsidR="00844F99" w:rsidRPr="005C2D3F" w:rsidRDefault="00844F99" w:rsidP="00844F99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2F" w14:textId="77777777" w:rsidR="00844F99" w:rsidRPr="005C2D3F" w:rsidRDefault="00844F99" w:rsidP="00844F99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DF30" w14:textId="77777777" w:rsidR="00844F99" w:rsidRPr="005C2D3F" w:rsidRDefault="00844F99" w:rsidP="00844F99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31" w14:textId="77777777" w:rsidR="00844F99" w:rsidRPr="005C2D3F" w:rsidRDefault="00844F99" w:rsidP="00844F99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12,114</w:t>
            </w:r>
          </w:p>
        </w:tc>
      </w:tr>
      <w:tr w:rsidR="00473623" w:rsidRPr="005C2D3F" w14:paraId="09D0DF39" w14:textId="77777777" w:rsidTr="00473623">
        <w:tc>
          <w:tcPr>
            <w:tcW w:w="4410" w:type="dxa"/>
            <w:shd w:val="clear" w:color="auto" w:fill="auto"/>
          </w:tcPr>
          <w:p w14:paraId="09D0DF33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34" w14:textId="77777777" w:rsidR="00473623" w:rsidRPr="005C2D3F" w:rsidRDefault="00B93CAB" w:rsidP="00844F99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345,873</w:t>
            </w:r>
          </w:p>
        </w:tc>
        <w:tc>
          <w:tcPr>
            <w:tcW w:w="270" w:type="dxa"/>
          </w:tcPr>
          <w:p w14:paraId="09D0DF35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36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17,818</w:t>
            </w:r>
          </w:p>
        </w:tc>
        <w:tc>
          <w:tcPr>
            <w:tcW w:w="270" w:type="dxa"/>
            <w:shd w:val="clear" w:color="auto" w:fill="auto"/>
          </w:tcPr>
          <w:p w14:paraId="09D0DF37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38" w14:textId="77777777" w:rsidR="00473623" w:rsidRPr="005C2D3F" w:rsidRDefault="00844F99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363,691</w:t>
            </w:r>
          </w:p>
        </w:tc>
      </w:tr>
      <w:tr w:rsidR="00473623" w:rsidRPr="005C2D3F" w14:paraId="09D0DF40" w14:textId="77777777" w:rsidTr="00473623">
        <w:tc>
          <w:tcPr>
            <w:tcW w:w="4410" w:type="dxa"/>
            <w:shd w:val="clear" w:color="auto" w:fill="auto"/>
          </w:tcPr>
          <w:p w14:paraId="09D0DF3A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9D0DF3B" w14:textId="77777777" w:rsidR="00473623" w:rsidRPr="005C2D3F" w:rsidRDefault="00473623" w:rsidP="00473623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DF3C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3D" w14:textId="77777777" w:rsidR="00473623" w:rsidRPr="005C2D3F" w:rsidRDefault="00473623" w:rsidP="00473623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DF3E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3F" w14:textId="77777777" w:rsidR="00473623" w:rsidRPr="005C2D3F" w:rsidRDefault="00473623" w:rsidP="00473623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3623" w:rsidRPr="005C2D3F" w14:paraId="09D0DF47" w14:textId="77777777" w:rsidTr="00473623">
        <w:tc>
          <w:tcPr>
            <w:tcW w:w="4410" w:type="dxa"/>
            <w:shd w:val="clear" w:color="auto" w:fill="auto"/>
          </w:tcPr>
          <w:p w14:paraId="09D0DF41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09D0DF42" w14:textId="77777777" w:rsidR="00473623" w:rsidRPr="005C2D3F" w:rsidRDefault="00473623" w:rsidP="00473623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DF43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44" w14:textId="77777777" w:rsidR="00473623" w:rsidRPr="005C2D3F" w:rsidRDefault="00473623" w:rsidP="00473623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DF45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46" w14:textId="77777777" w:rsidR="00473623" w:rsidRPr="005C2D3F" w:rsidRDefault="00473623" w:rsidP="00473623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3623" w:rsidRPr="005C2D3F" w14:paraId="09D0DF4E" w14:textId="77777777" w:rsidTr="00473623">
        <w:tc>
          <w:tcPr>
            <w:tcW w:w="4410" w:type="dxa"/>
            <w:shd w:val="clear" w:color="auto" w:fill="auto"/>
          </w:tcPr>
          <w:p w14:paraId="09D0DF48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14:paraId="09D0DF49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DF4A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4B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  <w:tc>
          <w:tcPr>
            <w:tcW w:w="270" w:type="dxa"/>
            <w:shd w:val="clear" w:color="auto" w:fill="auto"/>
          </w:tcPr>
          <w:p w14:paraId="09D0DF4C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4D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</w:tr>
      <w:tr w:rsidR="00473623" w:rsidRPr="005C2D3F" w14:paraId="09D0DF55" w14:textId="77777777" w:rsidTr="00473623">
        <w:tc>
          <w:tcPr>
            <w:tcW w:w="4410" w:type="dxa"/>
            <w:shd w:val="clear" w:color="auto" w:fill="auto"/>
          </w:tcPr>
          <w:p w14:paraId="09D0DF4F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09D0DF50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09D0DF51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D0DF52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09D0DF53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54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473623" w:rsidRPr="005C2D3F" w14:paraId="09D0DF5C" w14:textId="77777777" w:rsidTr="00473623">
        <w:tc>
          <w:tcPr>
            <w:tcW w:w="4410" w:type="dxa"/>
            <w:shd w:val="clear" w:color="auto" w:fill="auto"/>
          </w:tcPr>
          <w:p w14:paraId="09D0DF56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09D0DF57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09D0DF58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59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70" w:type="dxa"/>
            <w:shd w:val="clear" w:color="auto" w:fill="auto"/>
          </w:tcPr>
          <w:p w14:paraId="09D0DF5A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5B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</w:tr>
      <w:tr w:rsidR="00473623" w:rsidRPr="005C2D3F" w14:paraId="09D0DF63" w14:textId="77777777" w:rsidTr="00473623">
        <w:tc>
          <w:tcPr>
            <w:tcW w:w="4410" w:type="dxa"/>
            <w:shd w:val="clear" w:color="auto" w:fill="auto"/>
          </w:tcPr>
          <w:p w14:paraId="09D0DF5D" w14:textId="77777777" w:rsidR="00473623" w:rsidRPr="005C2D3F" w:rsidRDefault="00473623" w:rsidP="00786A6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786A69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5E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09D0DF5F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60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11,326</w:t>
            </w:r>
          </w:p>
        </w:tc>
        <w:tc>
          <w:tcPr>
            <w:tcW w:w="270" w:type="dxa"/>
            <w:shd w:val="clear" w:color="auto" w:fill="auto"/>
          </w:tcPr>
          <w:p w14:paraId="09D0DF61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62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11,326</w:t>
            </w:r>
          </w:p>
        </w:tc>
      </w:tr>
      <w:tr w:rsidR="00473623" w:rsidRPr="005C2D3F" w14:paraId="09D0DF6A" w14:textId="77777777" w:rsidTr="00473623">
        <w:tc>
          <w:tcPr>
            <w:tcW w:w="4410" w:type="dxa"/>
            <w:shd w:val="clear" w:color="auto" w:fill="auto"/>
          </w:tcPr>
          <w:p w14:paraId="09D0DF64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9D0DF65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DF66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67" w14:textId="77777777" w:rsidR="00473623" w:rsidRPr="005C2D3F" w:rsidRDefault="00236848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09D0DF68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69" w14:textId="77777777" w:rsidR="00473623" w:rsidRPr="005C2D3F" w:rsidRDefault="00CA53BB" w:rsidP="00CA53BB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236848" w:rsidRPr="005C2D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73623" w:rsidRPr="005C2D3F" w14:paraId="09D0DF71" w14:textId="77777777" w:rsidTr="00473623">
        <w:tc>
          <w:tcPr>
            <w:tcW w:w="4410" w:type="dxa"/>
            <w:shd w:val="clear" w:color="auto" w:fill="auto"/>
          </w:tcPr>
          <w:p w14:paraId="09D0DF6B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6C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DF6D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6E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11,71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9D0DF6F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DF70" w14:textId="77777777" w:rsidR="00473623" w:rsidRPr="005C2D3F" w:rsidRDefault="00CA53BB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11,71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473623" w:rsidRPr="005C2D3F" w14:paraId="09D0DF78" w14:textId="77777777" w:rsidTr="00473623">
        <w:tc>
          <w:tcPr>
            <w:tcW w:w="4410" w:type="dxa"/>
            <w:shd w:val="clear" w:color="auto" w:fill="auto"/>
          </w:tcPr>
          <w:p w14:paraId="09D0DF72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73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DF74" w14:textId="77777777" w:rsidR="00473623" w:rsidRPr="005C2D3F" w:rsidRDefault="00473623" w:rsidP="00473623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75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DF76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D0DF77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3623" w:rsidRPr="005C2D3F" w14:paraId="09D0DF7F" w14:textId="77777777" w:rsidTr="00473623">
        <w:tc>
          <w:tcPr>
            <w:tcW w:w="4410" w:type="dxa"/>
            <w:shd w:val="clear" w:color="auto" w:fill="auto"/>
          </w:tcPr>
          <w:p w14:paraId="09D0DF79" w14:textId="77777777" w:rsidR="00473623" w:rsidRPr="005C2D3F" w:rsidRDefault="00473623" w:rsidP="004736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</w:tcPr>
          <w:p w14:paraId="09D0DF7A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DF7B" w14:textId="77777777" w:rsidR="00473623" w:rsidRPr="005C2D3F" w:rsidRDefault="00473623" w:rsidP="004736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7C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DF7D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D0DF7E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3623" w:rsidRPr="005C2D3F" w14:paraId="09D0DF86" w14:textId="77777777" w:rsidTr="00473623">
        <w:tc>
          <w:tcPr>
            <w:tcW w:w="4410" w:type="dxa"/>
            <w:shd w:val="clear" w:color="auto" w:fill="auto"/>
          </w:tcPr>
          <w:p w14:paraId="09D0DF80" w14:textId="77777777" w:rsidR="00473623" w:rsidRPr="005C2D3F" w:rsidRDefault="00473623" w:rsidP="004736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1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233,009</w:t>
            </w:r>
          </w:p>
        </w:tc>
        <w:tc>
          <w:tcPr>
            <w:tcW w:w="270" w:type="dxa"/>
          </w:tcPr>
          <w:p w14:paraId="09D0DF82" w14:textId="77777777" w:rsidR="00473623" w:rsidRPr="005C2D3F" w:rsidRDefault="00473623" w:rsidP="00473623">
            <w:pPr>
              <w:pStyle w:val="a"/>
              <w:tabs>
                <w:tab w:val="clear" w:pos="1080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3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1,066</w:t>
            </w:r>
          </w:p>
        </w:tc>
        <w:tc>
          <w:tcPr>
            <w:tcW w:w="270" w:type="dxa"/>
            <w:shd w:val="clear" w:color="auto" w:fill="auto"/>
          </w:tcPr>
          <w:p w14:paraId="09D0DF84" w14:textId="77777777" w:rsidR="00473623" w:rsidRPr="005C2D3F" w:rsidRDefault="00473623" w:rsidP="00473623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5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234,075</w:t>
            </w:r>
          </w:p>
        </w:tc>
      </w:tr>
      <w:tr w:rsidR="00473623" w:rsidRPr="005C2D3F" w14:paraId="09D0DF8D" w14:textId="77777777" w:rsidTr="00473623">
        <w:tc>
          <w:tcPr>
            <w:tcW w:w="4410" w:type="dxa"/>
            <w:shd w:val="clear" w:color="auto" w:fill="auto"/>
          </w:tcPr>
          <w:p w14:paraId="09D0DF87" w14:textId="77777777" w:rsidR="00473623" w:rsidRPr="005C2D3F" w:rsidRDefault="00473623" w:rsidP="002368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8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333,759</w:t>
            </w:r>
          </w:p>
        </w:tc>
        <w:tc>
          <w:tcPr>
            <w:tcW w:w="270" w:type="dxa"/>
          </w:tcPr>
          <w:p w14:paraId="09D0DF89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A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6,492</w:t>
            </w:r>
          </w:p>
        </w:tc>
        <w:tc>
          <w:tcPr>
            <w:tcW w:w="270" w:type="dxa"/>
            <w:shd w:val="clear" w:color="auto" w:fill="auto"/>
          </w:tcPr>
          <w:p w14:paraId="09D0DF8B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D0DF8C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340,251</w:t>
            </w:r>
          </w:p>
        </w:tc>
      </w:tr>
      <w:tr w:rsidR="00473623" w:rsidRPr="005C2D3F" w14:paraId="09D0DF94" w14:textId="77777777" w:rsidTr="00473623">
        <w:tc>
          <w:tcPr>
            <w:tcW w:w="4410" w:type="dxa"/>
            <w:shd w:val="clear" w:color="auto" w:fill="auto"/>
          </w:tcPr>
          <w:p w14:paraId="09D0DF8E" w14:textId="77777777" w:rsidR="00473623" w:rsidRPr="005C2D3F" w:rsidRDefault="00473623" w:rsidP="00786A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684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86A69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0DF8F" w14:textId="77777777" w:rsidR="00473623" w:rsidRPr="005C2D3F" w:rsidRDefault="00B93CAB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345,873</w:t>
            </w:r>
          </w:p>
        </w:tc>
        <w:tc>
          <w:tcPr>
            <w:tcW w:w="270" w:type="dxa"/>
          </w:tcPr>
          <w:p w14:paraId="09D0DF90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0DF91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35325F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09D0DF92" w14:textId="77777777" w:rsidR="00473623" w:rsidRPr="005C2D3F" w:rsidRDefault="00473623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D0DF93" w14:textId="77777777" w:rsidR="00473623" w:rsidRPr="005C2D3F" w:rsidRDefault="00844F99" w:rsidP="00473623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351,97</w:t>
            </w:r>
            <w:r w:rsidR="00BB70BB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09D0DF95" w14:textId="77777777" w:rsidR="00A9741F" w:rsidRPr="005C2D3F" w:rsidRDefault="00A9741F" w:rsidP="00A9741F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9D0DF96" w14:textId="77777777" w:rsidR="003808FD" w:rsidRPr="005C2D3F" w:rsidRDefault="003808FD" w:rsidP="00437418">
      <w:pPr>
        <w:spacing w:line="240" w:lineRule="auto"/>
        <w:ind w:left="900" w:right="562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5C2D3F">
        <w:rPr>
          <w:rFonts w:hint="cs"/>
          <w:sz w:val="30"/>
          <w:szCs w:val="30"/>
          <w:cs/>
        </w:rPr>
        <w:t>ที่ดิน</w:t>
      </w:r>
      <w:r w:rsidRPr="005C2D3F">
        <w:rPr>
          <w:sz w:val="30"/>
          <w:szCs w:val="30"/>
          <w:cs/>
        </w:rPr>
        <w:t>และอาคารที่ให้เช่าแก่บริษัทอื่น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สัญญาเช่ามีอายุ</w:t>
      </w:r>
      <w:r w:rsidRPr="005C2D3F">
        <w:rPr>
          <w:rFonts w:hint="cs"/>
          <w:sz w:val="30"/>
          <w:szCs w:val="30"/>
          <w:cs/>
        </w:rPr>
        <w:t>ตั้งแต่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</w:rPr>
        <w:t xml:space="preserve">3 </w:t>
      </w:r>
      <w:r w:rsidRPr="005C2D3F">
        <w:rPr>
          <w:rFonts w:hint="cs"/>
          <w:sz w:val="30"/>
          <w:szCs w:val="30"/>
          <w:cs/>
        </w:rPr>
        <w:t xml:space="preserve">ถึง </w:t>
      </w:r>
      <w:r w:rsidRPr="005C2D3F">
        <w:rPr>
          <w:sz w:val="30"/>
          <w:szCs w:val="30"/>
        </w:rPr>
        <w:t xml:space="preserve">30 </w:t>
      </w:r>
      <w:r w:rsidRPr="005C2D3F">
        <w:rPr>
          <w:sz w:val="30"/>
          <w:szCs w:val="30"/>
          <w:cs/>
        </w:rPr>
        <w:t>ปี การต่ออายุสัญญาภายหลังจะเป็นไปตามการต่อรองกับผู้เช่า</w:t>
      </w:r>
    </w:p>
    <w:p w14:paraId="09D0DF97" w14:textId="77777777" w:rsidR="003808FD" w:rsidRPr="005C2D3F" w:rsidRDefault="003808FD" w:rsidP="003808FD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09D0DF98" w14:textId="77777777" w:rsidR="003808FD" w:rsidRPr="005C2D3F" w:rsidRDefault="008D3050" w:rsidP="006A10DB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C2D3F">
        <w:rPr>
          <w:rFonts w:hint="cs"/>
          <w:sz w:val="30"/>
          <w:szCs w:val="30"/>
          <w:cs/>
        </w:rPr>
        <w:t xml:space="preserve"> ณ วันที่ </w:t>
      </w:r>
      <w:r w:rsidRPr="005C2D3F">
        <w:rPr>
          <w:sz w:val="30"/>
          <w:szCs w:val="30"/>
        </w:rPr>
        <w:t>31</w:t>
      </w:r>
      <w:r w:rsidRPr="005C2D3F">
        <w:rPr>
          <w:rFonts w:hint="cs"/>
          <w:sz w:val="30"/>
          <w:szCs w:val="30"/>
          <w:cs/>
        </w:rPr>
        <w:t xml:space="preserve"> ธันวาคม </w:t>
      </w:r>
      <w:r w:rsidRPr="005C2D3F">
        <w:rPr>
          <w:sz w:val="30"/>
          <w:szCs w:val="30"/>
        </w:rPr>
        <w:t xml:space="preserve">2560 </w:t>
      </w:r>
      <w:r w:rsidR="008B61D6" w:rsidRPr="005C2D3F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5C2D3F">
        <w:rPr>
          <w:sz w:val="30"/>
          <w:szCs w:val="30"/>
          <w:cs/>
        </w:rPr>
        <w:t xml:space="preserve">จำนวน </w:t>
      </w:r>
      <w:r w:rsidR="00B93CAB" w:rsidRPr="005C2D3F">
        <w:rPr>
          <w:sz w:val="30"/>
          <w:szCs w:val="30"/>
        </w:rPr>
        <w:t>434.8</w:t>
      </w:r>
      <w:r w:rsidR="005922E0"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ล้านบาท</w:t>
      </w:r>
      <w:r w:rsidRPr="005C2D3F">
        <w:rPr>
          <w:rFonts w:hint="cs"/>
          <w:sz w:val="30"/>
          <w:szCs w:val="30"/>
          <w:cs/>
        </w:rPr>
        <w:t xml:space="preserve"> </w:t>
      </w:r>
      <w:r w:rsidR="008B61D6" w:rsidRPr="005C2D3F">
        <w:rPr>
          <w:rFonts w:hint="cs"/>
          <w:sz w:val="30"/>
          <w:szCs w:val="30"/>
          <w:cs/>
        </w:rPr>
        <w:t xml:space="preserve">และ </w:t>
      </w:r>
      <w:r w:rsidR="00B93CAB" w:rsidRPr="005C2D3F">
        <w:rPr>
          <w:sz w:val="30"/>
          <w:szCs w:val="30"/>
        </w:rPr>
        <w:t>567.7</w:t>
      </w:r>
      <w:r w:rsidR="008B61D6" w:rsidRPr="005C2D3F">
        <w:rPr>
          <w:sz w:val="30"/>
          <w:szCs w:val="30"/>
        </w:rPr>
        <w:t xml:space="preserve"> </w:t>
      </w:r>
      <w:r w:rsidR="008B61D6" w:rsidRPr="005C2D3F">
        <w:rPr>
          <w:rFonts w:hint="cs"/>
          <w:sz w:val="30"/>
          <w:szCs w:val="30"/>
          <w:cs/>
        </w:rPr>
        <w:t xml:space="preserve">ล้านบาท ตามลำดับ </w:t>
      </w:r>
      <w:r w:rsidRPr="005C2D3F">
        <w:rPr>
          <w:rFonts w:hint="cs"/>
          <w:i/>
          <w:iCs/>
          <w:sz w:val="30"/>
          <w:szCs w:val="30"/>
          <w:cs/>
        </w:rPr>
        <w:t>(</w:t>
      </w:r>
      <w:r w:rsidRPr="005C2D3F">
        <w:rPr>
          <w:i/>
          <w:iCs/>
          <w:sz w:val="30"/>
          <w:szCs w:val="30"/>
        </w:rPr>
        <w:t xml:space="preserve">2559: </w:t>
      </w:r>
      <w:r w:rsidR="008B61D6" w:rsidRPr="005C2D3F">
        <w:rPr>
          <w:i/>
          <w:iCs/>
          <w:sz w:val="30"/>
          <w:szCs w:val="30"/>
        </w:rPr>
        <w:t>434.0</w:t>
      </w:r>
      <w:r w:rsidRPr="005C2D3F">
        <w:rPr>
          <w:i/>
          <w:iCs/>
          <w:sz w:val="30"/>
          <w:szCs w:val="30"/>
        </w:rPr>
        <w:t xml:space="preserve"> </w:t>
      </w:r>
      <w:r w:rsidRPr="005C2D3F">
        <w:rPr>
          <w:rFonts w:hint="cs"/>
          <w:i/>
          <w:iCs/>
          <w:sz w:val="30"/>
          <w:szCs w:val="30"/>
          <w:cs/>
        </w:rPr>
        <w:t>ล้านบาท</w:t>
      </w:r>
      <w:r w:rsidR="008B61D6" w:rsidRPr="005C2D3F">
        <w:rPr>
          <w:i/>
          <w:iCs/>
          <w:sz w:val="30"/>
          <w:szCs w:val="30"/>
        </w:rPr>
        <w:t xml:space="preserve"> </w:t>
      </w:r>
      <w:r w:rsidR="008B61D6" w:rsidRPr="005C2D3F">
        <w:rPr>
          <w:rFonts w:hint="cs"/>
          <w:i/>
          <w:iCs/>
          <w:sz w:val="30"/>
          <w:szCs w:val="30"/>
          <w:cs/>
        </w:rPr>
        <w:t xml:space="preserve">และ </w:t>
      </w:r>
      <w:r w:rsidR="008B61D6" w:rsidRPr="005C2D3F">
        <w:rPr>
          <w:i/>
          <w:iCs/>
          <w:sz w:val="30"/>
          <w:szCs w:val="30"/>
        </w:rPr>
        <w:t xml:space="preserve">555.7 </w:t>
      </w:r>
      <w:r w:rsidR="008B61D6" w:rsidRPr="005C2D3F">
        <w:rPr>
          <w:rFonts w:hint="cs"/>
          <w:i/>
          <w:iCs/>
          <w:sz w:val="30"/>
          <w:szCs w:val="30"/>
          <w:cs/>
        </w:rPr>
        <w:t>ล้านบาท ตามลำดับ</w:t>
      </w:r>
      <w:r w:rsidRPr="005C2D3F">
        <w:rPr>
          <w:rFonts w:hint="cs"/>
          <w:i/>
          <w:iCs/>
          <w:sz w:val="30"/>
          <w:szCs w:val="30"/>
          <w:cs/>
        </w:rPr>
        <w:t>)</w:t>
      </w:r>
      <w:r w:rsidRPr="005C2D3F">
        <w:rPr>
          <w:rFonts w:hint="cs"/>
          <w:sz w:val="30"/>
          <w:szCs w:val="30"/>
          <w:cs/>
        </w:rPr>
        <w:t xml:space="preserve"> </w:t>
      </w:r>
      <w:r w:rsidR="00592B3F" w:rsidRPr="005C2D3F">
        <w:rPr>
          <w:rFonts w:ascii="AngsanaNew" w:hAnsi="AngsanaNew" w:cs="AngsanaNew" w:hint="cs"/>
          <w:sz w:val="30"/>
          <w:szCs w:val="30"/>
          <w:cs/>
        </w:rPr>
        <w:t>ประเมินราคาโดยบริษัทผู้ประเมินอิสระแห่งหนึ่งโดยพิจารณาราคาตลาดตามเกณฑ์ของสินทรัพย์ที่ใช้งานอยู่ในปัจจุบันและวิธีรายได้</w:t>
      </w:r>
      <w:r w:rsidRPr="005C2D3F">
        <w:rPr>
          <w:rFonts w:ascii="AngsanaNew" w:hAnsi="AngsanaNew" w:cs="AngsanaNew"/>
          <w:sz w:val="30"/>
          <w:szCs w:val="30"/>
        </w:rPr>
        <w:t xml:space="preserve"> </w:t>
      </w:r>
      <w:r w:rsidRPr="005C2D3F">
        <w:rPr>
          <w:rFonts w:ascii="AngsanaNew" w:hAnsi="AngsanaNew" w:cs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2F68CD" w:rsidRPr="005C2D3F">
        <w:rPr>
          <w:rFonts w:ascii="AngsanaNew" w:hAnsi="AngsanaNew" w:cs="AngsanaNew" w:hint="cs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Pr="005C2D3F">
        <w:rPr>
          <w:rFonts w:ascii="AngsanaNew" w:hAnsi="AngsanaNew" w:cs="AngsanaNew" w:hint="cs"/>
          <w:sz w:val="30"/>
          <w:szCs w:val="30"/>
          <w:cs/>
        </w:rPr>
        <w:t>ที่</w:t>
      </w:r>
      <w:r w:rsidR="00546A9D" w:rsidRPr="005C2D3F">
        <w:rPr>
          <w:rFonts w:ascii="AngsanaNew" w:hAnsi="AngsanaNew" w:cs="AngsanaNew" w:hint="cs"/>
          <w:sz w:val="30"/>
          <w:szCs w:val="30"/>
          <w:cs/>
        </w:rPr>
        <w:t xml:space="preserve"> 3</w:t>
      </w:r>
    </w:p>
    <w:p w14:paraId="09D0DF99" w14:textId="77777777" w:rsidR="00546A9D" w:rsidRPr="005C2D3F" w:rsidRDefault="00546A9D" w:rsidP="00546A9D">
      <w:pPr>
        <w:spacing w:line="240" w:lineRule="auto"/>
        <w:ind w:right="562"/>
        <w:jc w:val="thaiDistribute"/>
        <w:rPr>
          <w:rFonts w:ascii="AngsanaNew-Italic" w:hAnsi="AngsanaNew-Italic" w:cs="AngsanaNew-Italic"/>
          <w:i/>
          <w:iCs/>
          <w:sz w:val="30"/>
          <w:szCs w:val="30"/>
          <w:cs/>
        </w:rPr>
        <w:sectPr w:rsidR="00546A9D" w:rsidRPr="005C2D3F" w:rsidSect="003808FD">
          <w:footerReference w:type="default" r:id="rId17"/>
          <w:pgSz w:w="11909" w:h="16834" w:code="9"/>
          <w:pgMar w:top="1152" w:right="576" w:bottom="1152" w:left="691" w:header="720" w:footer="720" w:gutter="0"/>
          <w:cols w:space="737"/>
          <w:docGrid w:linePitch="326"/>
        </w:sectPr>
      </w:pPr>
    </w:p>
    <w:tbl>
      <w:tblPr>
        <w:tblpPr w:leftFromText="180" w:rightFromText="180" w:vertAnchor="text" w:horzAnchor="margin" w:tblpXSpec="center" w:tblpY="642"/>
        <w:tblW w:w="15948" w:type="dxa"/>
        <w:tblLayout w:type="fixed"/>
        <w:tblLook w:val="01E0" w:firstRow="1" w:lastRow="1" w:firstColumn="1" w:lastColumn="1" w:noHBand="0" w:noVBand="0"/>
      </w:tblPr>
      <w:tblGrid>
        <w:gridCol w:w="3544"/>
        <w:gridCol w:w="851"/>
        <w:gridCol w:w="283"/>
        <w:gridCol w:w="851"/>
        <w:gridCol w:w="283"/>
        <w:gridCol w:w="1025"/>
        <w:gridCol w:w="251"/>
        <w:gridCol w:w="871"/>
        <w:gridCol w:w="251"/>
        <w:gridCol w:w="868"/>
        <w:gridCol w:w="251"/>
        <w:gridCol w:w="1006"/>
        <w:gridCol w:w="251"/>
        <w:gridCol w:w="1431"/>
        <w:gridCol w:w="251"/>
        <w:gridCol w:w="988"/>
        <w:gridCol w:w="252"/>
        <w:gridCol w:w="1165"/>
        <w:gridCol w:w="261"/>
        <w:gridCol w:w="1014"/>
      </w:tblGrid>
      <w:tr w:rsidR="00546A9D" w:rsidRPr="005C2D3F" w14:paraId="09D0DF9C" w14:textId="77777777" w:rsidTr="00546A9D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9D0DF9A" w14:textId="77777777" w:rsidR="00546A9D" w:rsidRPr="005C2D3F" w:rsidRDefault="00546A9D" w:rsidP="00546A9D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404" w:type="dxa"/>
            <w:gridSpan w:val="19"/>
          </w:tcPr>
          <w:p w14:paraId="09D0DF9B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46A9D" w:rsidRPr="005C2D3F" w14:paraId="09D0DFB1" w14:textId="77777777" w:rsidTr="00546A9D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9D0DF9D" w14:textId="77777777" w:rsidR="00546A9D" w:rsidRPr="005C2D3F" w:rsidRDefault="00546A9D" w:rsidP="00546A9D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D0DF9E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DF9F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DFA0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3" w:type="dxa"/>
            <w:shd w:val="clear" w:color="auto" w:fill="auto"/>
          </w:tcPr>
          <w:p w14:paraId="09D0DFA1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09D0DFA2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09D0DFA3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9D0DFA4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51" w:type="dxa"/>
            <w:shd w:val="clear" w:color="auto" w:fill="auto"/>
          </w:tcPr>
          <w:p w14:paraId="09D0DFA5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09D0DFA6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1" w:type="dxa"/>
            <w:shd w:val="clear" w:color="auto" w:fill="auto"/>
          </w:tcPr>
          <w:p w14:paraId="09D0DFA7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DFA8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9D0DFA9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DFAA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51" w:type="dxa"/>
            <w:shd w:val="clear" w:color="auto" w:fill="auto"/>
          </w:tcPr>
          <w:p w14:paraId="09D0DFAB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09D0DFAC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9D0DFAD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09D0DFAE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09D0DFAF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09D0DFB0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546A9D" w:rsidRPr="005C2D3F" w14:paraId="09D0DFC6" w14:textId="77777777" w:rsidTr="00546A9D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9D0DFB2" w14:textId="77777777" w:rsidR="00546A9D" w:rsidRPr="005C2D3F" w:rsidRDefault="00546A9D" w:rsidP="00546A9D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D0DFB3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DFB4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DFB5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3" w:type="dxa"/>
            <w:shd w:val="clear" w:color="auto" w:fill="auto"/>
          </w:tcPr>
          <w:p w14:paraId="09D0DFB6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09D0DFB7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09D0DFB8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9D0DFB9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1" w:type="dxa"/>
            <w:shd w:val="clear" w:color="auto" w:fill="auto"/>
          </w:tcPr>
          <w:p w14:paraId="09D0DFBA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09D0DFBB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51" w:type="dxa"/>
            <w:shd w:val="clear" w:color="auto" w:fill="auto"/>
          </w:tcPr>
          <w:p w14:paraId="09D0DFBC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DFBD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9D0DFBE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DFBF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51" w:type="dxa"/>
            <w:shd w:val="clear" w:color="auto" w:fill="auto"/>
          </w:tcPr>
          <w:p w14:paraId="09D0DFC0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09D0DFC1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09D0DFC2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09D0DFC3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61" w:type="dxa"/>
            <w:shd w:val="clear" w:color="auto" w:fill="auto"/>
          </w:tcPr>
          <w:p w14:paraId="09D0DFC4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09D0DFC5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546A9D" w:rsidRPr="005C2D3F" w14:paraId="09D0DFDB" w14:textId="77777777" w:rsidTr="00546A9D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09D0DFC7" w14:textId="77777777" w:rsidR="00546A9D" w:rsidRPr="005C2D3F" w:rsidRDefault="00546A9D" w:rsidP="00546A9D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D0DFC8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</w:tcPr>
          <w:p w14:paraId="09D0DFC9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DFCA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</w:tcPr>
          <w:p w14:paraId="09D0DFCB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5" w:type="dxa"/>
          </w:tcPr>
          <w:p w14:paraId="09D0DFCC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51" w:type="dxa"/>
          </w:tcPr>
          <w:p w14:paraId="09D0DFCD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9D0DFCE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51" w:type="dxa"/>
            <w:shd w:val="clear" w:color="auto" w:fill="auto"/>
          </w:tcPr>
          <w:p w14:paraId="09D0DFCF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09D0DFD0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51" w:type="dxa"/>
            <w:shd w:val="clear" w:color="auto" w:fill="auto"/>
          </w:tcPr>
          <w:p w14:paraId="09D0DFD1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DFD2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1" w:type="dxa"/>
            <w:shd w:val="clear" w:color="auto" w:fill="auto"/>
          </w:tcPr>
          <w:p w14:paraId="09D0DFD3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DFD4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51" w:type="dxa"/>
            <w:shd w:val="clear" w:color="auto" w:fill="auto"/>
          </w:tcPr>
          <w:p w14:paraId="09D0DFD5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09D0DFD6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09D0DFD7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09D0DFD8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61" w:type="dxa"/>
            <w:shd w:val="clear" w:color="auto" w:fill="auto"/>
          </w:tcPr>
          <w:p w14:paraId="09D0DFD9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</w:tcPr>
          <w:p w14:paraId="09D0DFDA" w14:textId="77777777" w:rsidR="00546A9D" w:rsidRPr="005C2D3F" w:rsidRDefault="00546A9D" w:rsidP="00546A9D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546A9D" w:rsidRPr="005C2D3F" w14:paraId="09D0DFDE" w14:textId="77777777" w:rsidTr="00546A9D">
        <w:trPr>
          <w:trHeight w:val="244"/>
          <w:tblHeader/>
        </w:trPr>
        <w:tc>
          <w:tcPr>
            <w:tcW w:w="3544" w:type="dxa"/>
            <w:shd w:val="clear" w:color="auto" w:fill="auto"/>
            <w:vAlign w:val="bottom"/>
          </w:tcPr>
          <w:p w14:paraId="09D0DFDC" w14:textId="77777777" w:rsidR="00546A9D" w:rsidRPr="005C2D3F" w:rsidRDefault="00546A9D" w:rsidP="00546A9D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04" w:type="dxa"/>
            <w:gridSpan w:val="19"/>
          </w:tcPr>
          <w:p w14:paraId="09D0DFDD" w14:textId="77777777" w:rsidR="00546A9D" w:rsidRPr="005C2D3F" w:rsidRDefault="00546A9D" w:rsidP="00546A9D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46A9D" w:rsidRPr="005C2D3F" w14:paraId="09D0DFF3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DFDF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51" w:type="dxa"/>
          </w:tcPr>
          <w:p w14:paraId="09D0DFE0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DFE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DFE2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DFE3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</w:tcPr>
          <w:p w14:paraId="09D0DFE4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</w:tcPr>
          <w:p w14:paraId="09D0DFE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DFE6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9D0DFE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DFE8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9D0DFE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DFEA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9D0DFEB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DFEC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9D0DFE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DFEE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DFE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DFF0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9D0DFF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DFF2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546A9D" w:rsidRPr="005C2D3F" w14:paraId="09D0E008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DFF4" w14:textId="77777777" w:rsidR="00546A9D" w:rsidRPr="005C2D3F" w:rsidRDefault="00546A9D" w:rsidP="00546A9D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sz w:val="22"/>
                <w:szCs w:val="22"/>
              </w:rPr>
              <w:t>1</w:t>
            </w:r>
            <w:r w:rsidRPr="005C2D3F">
              <w:rPr>
                <w:sz w:val="22"/>
                <w:szCs w:val="22"/>
                <w:cs/>
              </w:rPr>
              <w:t xml:space="preserve"> มกราคม</w:t>
            </w:r>
            <w:r w:rsidR="00737589" w:rsidRPr="005C2D3F">
              <w:rPr>
                <w:rFonts w:hint="cs"/>
                <w:sz w:val="22"/>
                <w:szCs w:val="22"/>
                <w:cs/>
              </w:rPr>
              <w:t xml:space="preserve"> </w:t>
            </w:r>
            <w:r w:rsidR="00737589" w:rsidRPr="005C2D3F">
              <w:rPr>
                <w:sz w:val="22"/>
                <w:szCs w:val="22"/>
              </w:rPr>
              <w:t>2559</w:t>
            </w:r>
          </w:p>
        </w:tc>
        <w:tc>
          <w:tcPr>
            <w:tcW w:w="851" w:type="dxa"/>
            <w:vAlign w:val="bottom"/>
          </w:tcPr>
          <w:p w14:paraId="09D0DFF5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1,124,161</w:t>
            </w:r>
          </w:p>
        </w:tc>
        <w:tc>
          <w:tcPr>
            <w:tcW w:w="283" w:type="dxa"/>
            <w:vAlign w:val="bottom"/>
          </w:tcPr>
          <w:p w14:paraId="09D0DFF6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DFF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113,883</w:t>
            </w:r>
          </w:p>
        </w:tc>
        <w:tc>
          <w:tcPr>
            <w:tcW w:w="283" w:type="dxa"/>
            <w:shd w:val="clear" w:color="auto" w:fill="auto"/>
          </w:tcPr>
          <w:p w14:paraId="09D0DFF8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DFF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3,536,807</w:t>
            </w:r>
          </w:p>
        </w:tc>
        <w:tc>
          <w:tcPr>
            <w:tcW w:w="251" w:type="dxa"/>
            <w:vAlign w:val="bottom"/>
          </w:tcPr>
          <w:p w14:paraId="09D0DFFA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DFFB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272,986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DFFC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DFF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10,149,363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DFFE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DFF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997,696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00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01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885,992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02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03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04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05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886,603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06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0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17,967,491</w:t>
            </w:r>
          </w:p>
        </w:tc>
      </w:tr>
      <w:tr w:rsidR="00546A9D" w:rsidRPr="005C2D3F" w14:paraId="09D0E01D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09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09D0E00A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141,333</w:t>
            </w:r>
          </w:p>
        </w:tc>
        <w:tc>
          <w:tcPr>
            <w:tcW w:w="283" w:type="dxa"/>
            <w:vAlign w:val="bottom"/>
          </w:tcPr>
          <w:p w14:paraId="09D0E00B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0C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0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0E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2,525</w:t>
            </w:r>
          </w:p>
        </w:tc>
        <w:tc>
          <w:tcPr>
            <w:tcW w:w="251" w:type="dxa"/>
            <w:vAlign w:val="bottom"/>
          </w:tcPr>
          <w:p w14:paraId="09D0E00F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10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5,151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11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12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30,960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13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14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60,626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15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16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35,497</w:t>
            </w:r>
          </w:p>
        </w:tc>
        <w:tc>
          <w:tcPr>
            <w:tcW w:w="251" w:type="dxa"/>
            <w:shd w:val="clear" w:color="auto" w:fill="auto"/>
          </w:tcPr>
          <w:p w14:paraId="09D0E017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18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19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1A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595,069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1B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1C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919,001</w:t>
            </w:r>
          </w:p>
        </w:tc>
      </w:tr>
      <w:tr w:rsidR="00546A9D" w:rsidRPr="005C2D3F" w14:paraId="09D0E032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1E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51" w:type="dxa"/>
            <w:vAlign w:val="bottom"/>
          </w:tcPr>
          <w:p w14:paraId="09D0E01F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20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21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22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23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48,353</w:t>
            </w:r>
          </w:p>
        </w:tc>
        <w:tc>
          <w:tcPr>
            <w:tcW w:w="251" w:type="dxa"/>
            <w:vAlign w:val="bottom"/>
          </w:tcPr>
          <w:p w14:paraId="09D0E024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25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68,420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26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27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241,034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28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2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59,123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2A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2B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12,590</w:t>
            </w:r>
          </w:p>
        </w:tc>
        <w:tc>
          <w:tcPr>
            <w:tcW w:w="251" w:type="dxa"/>
            <w:shd w:val="clear" w:color="auto" w:fill="auto"/>
          </w:tcPr>
          <w:p w14:paraId="09D0E02C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2D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2E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2F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Pr="005C2D3F">
              <w:rPr>
                <w:sz w:val="22"/>
                <w:szCs w:val="22"/>
              </w:rPr>
              <w:t>,520)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30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31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546A9D" w:rsidRPr="005C2D3F" w14:paraId="09D0E047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33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851" w:type="dxa"/>
            <w:vAlign w:val="bottom"/>
          </w:tcPr>
          <w:p w14:paraId="09D0E034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45,902</w:t>
            </w:r>
          </w:p>
        </w:tc>
        <w:tc>
          <w:tcPr>
            <w:tcW w:w="283" w:type="dxa"/>
            <w:vAlign w:val="bottom"/>
          </w:tcPr>
          <w:p w14:paraId="09D0E03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36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3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38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2,205</w:t>
            </w:r>
          </w:p>
        </w:tc>
        <w:tc>
          <w:tcPr>
            <w:tcW w:w="251" w:type="dxa"/>
            <w:vAlign w:val="bottom"/>
          </w:tcPr>
          <w:p w14:paraId="09D0E03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3A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3B" w14:textId="77777777" w:rsidR="00546A9D" w:rsidRPr="005C2D3F" w:rsidRDefault="00546A9D" w:rsidP="00546A9D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3C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3D" w14:textId="77777777" w:rsidR="00546A9D" w:rsidRPr="005C2D3F" w:rsidRDefault="00546A9D" w:rsidP="00546A9D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3E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3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40" w14:textId="77777777" w:rsidR="00546A9D" w:rsidRPr="005C2D3F" w:rsidRDefault="00546A9D" w:rsidP="00546A9D">
            <w:pPr>
              <w:pStyle w:val="accttwolines"/>
              <w:tabs>
                <w:tab w:val="decimal" w:pos="1033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9D0E04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42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43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44" w14:textId="77777777" w:rsidR="00546A9D" w:rsidRPr="005C2D3F" w:rsidRDefault="00546A9D" w:rsidP="00546A9D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4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46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48,107</w:t>
            </w:r>
          </w:p>
        </w:tc>
      </w:tr>
      <w:tr w:rsidR="00546A9D" w:rsidRPr="005C2D3F" w14:paraId="09D0E05C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48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ไปอสังหาริมทรัพย์เพื่อการลงทุน</w:t>
            </w:r>
          </w:p>
        </w:tc>
        <w:tc>
          <w:tcPr>
            <w:tcW w:w="851" w:type="dxa"/>
            <w:vAlign w:val="bottom"/>
          </w:tcPr>
          <w:p w14:paraId="09D0E049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(45,454)</w:t>
            </w:r>
          </w:p>
        </w:tc>
        <w:tc>
          <w:tcPr>
            <w:tcW w:w="283" w:type="dxa"/>
            <w:vAlign w:val="bottom"/>
          </w:tcPr>
          <w:p w14:paraId="09D0E04A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4B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4C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4D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(2,205)</w:t>
            </w:r>
          </w:p>
        </w:tc>
        <w:tc>
          <w:tcPr>
            <w:tcW w:w="251" w:type="dxa"/>
            <w:vAlign w:val="bottom"/>
          </w:tcPr>
          <w:p w14:paraId="09D0E04E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4F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50" w14:textId="77777777" w:rsidR="00546A9D" w:rsidRPr="005C2D3F" w:rsidRDefault="00546A9D" w:rsidP="00546A9D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51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52" w14:textId="77777777" w:rsidR="00546A9D" w:rsidRPr="005C2D3F" w:rsidRDefault="00546A9D" w:rsidP="00546A9D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53" w14:textId="77777777" w:rsidR="00546A9D" w:rsidRPr="005C2D3F" w:rsidRDefault="00546A9D" w:rsidP="00546A9D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54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55" w14:textId="77777777" w:rsidR="00546A9D" w:rsidRPr="005C2D3F" w:rsidRDefault="00546A9D" w:rsidP="00546A9D">
            <w:pPr>
              <w:pStyle w:val="accttwolines"/>
              <w:tabs>
                <w:tab w:val="decimal" w:pos="1033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9D0E056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57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58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59" w14:textId="77777777" w:rsidR="00546A9D" w:rsidRPr="005C2D3F" w:rsidRDefault="00546A9D" w:rsidP="00546A9D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5A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5B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(47,659)</w:t>
            </w:r>
          </w:p>
        </w:tc>
      </w:tr>
      <w:tr w:rsidR="00546A9D" w:rsidRPr="005C2D3F" w14:paraId="09D0E071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5D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sz w:val="22"/>
                <w:szCs w:val="22"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09D0E05E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5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60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6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62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(26,401)</w:t>
            </w:r>
          </w:p>
        </w:tc>
        <w:tc>
          <w:tcPr>
            <w:tcW w:w="251" w:type="dxa"/>
            <w:vAlign w:val="bottom"/>
          </w:tcPr>
          <w:p w14:paraId="09D0E063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64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(10,373)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6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66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(139,817)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6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68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(120,545)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6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6A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(162,245)</w:t>
            </w:r>
          </w:p>
        </w:tc>
        <w:tc>
          <w:tcPr>
            <w:tcW w:w="251" w:type="dxa"/>
            <w:shd w:val="clear" w:color="auto" w:fill="auto"/>
          </w:tcPr>
          <w:p w14:paraId="09D0E06B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6C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6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6E" w14:textId="77777777" w:rsidR="00546A9D" w:rsidRPr="005C2D3F" w:rsidRDefault="00546A9D" w:rsidP="00546A9D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6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70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(459,381)</w:t>
            </w:r>
          </w:p>
        </w:tc>
      </w:tr>
      <w:tr w:rsidR="00546A9D" w:rsidRPr="005C2D3F" w14:paraId="09D0E086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72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851" w:type="dxa"/>
            <w:vAlign w:val="bottom"/>
          </w:tcPr>
          <w:p w14:paraId="09D0E073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(109,435)</w:t>
            </w:r>
          </w:p>
        </w:tc>
        <w:tc>
          <w:tcPr>
            <w:tcW w:w="283" w:type="dxa"/>
            <w:vAlign w:val="bottom"/>
          </w:tcPr>
          <w:p w14:paraId="09D0E074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75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(878) </w:t>
            </w:r>
          </w:p>
        </w:tc>
        <w:tc>
          <w:tcPr>
            <w:tcW w:w="283" w:type="dxa"/>
            <w:shd w:val="clear" w:color="auto" w:fill="auto"/>
          </w:tcPr>
          <w:p w14:paraId="09D0E076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77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(68,892)</w:t>
            </w:r>
          </w:p>
        </w:tc>
        <w:tc>
          <w:tcPr>
            <w:tcW w:w="251" w:type="dxa"/>
            <w:vAlign w:val="bottom"/>
          </w:tcPr>
          <w:p w14:paraId="09D0E078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79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rPr>
                <w:rFonts w:cs="Angsana New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(12,291)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7A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7B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rPr>
                <w:rFonts w:cs="Angsana New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(10,477</w:t>
            </w:r>
            <w:r w:rsidRPr="005C2D3F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7C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7D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rPr>
                <w:rFonts w:cs="Angsana New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(19,394</w:t>
            </w:r>
            <w:r w:rsidRPr="005C2D3F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7E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7F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rPr>
                <w:rFonts w:cs="Angsana New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(24,101</w:t>
            </w:r>
            <w:r w:rsidRPr="005C2D3F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09D0E080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81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082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83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(3,372</w:t>
            </w:r>
            <w:r w:rsidRPr="005C2D3F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84" w14:textId="77777777" w:rsidR="00546A9D" w:rsidRPr="005C2D3F" w:rsidRDefault="00546A9D" w:rsidP="00546A9D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85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rPr>
                <w:rFonts w:cs="Angsana New"/>
                <w:sz w:val="22"/>
                <w:szCs w:val="22"/>
                <w:lang w:bidi="th-TH"/>
              </w:rPr>
            </w:pPr>
            <w:r w:rsidRPr="005C2D3F">
              <w:rPr>
                <w:sz w:val="22"/>
                <w:szCs w:val="22"/>
              </w:rPr>
              <w:t>(248,840)</w:t>
            </w:r>
          </w:p>
        </w:tc>
      </w:tr>
      <w:tr w:rsidR="00546A9D" w:rsidRPr="005C2D3F" w14:paraId="09D0E09B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87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9D0E088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8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8A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8B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09D0E08C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vAlign w:val="bottom"/>
          </w:tcPr>
          <w:p w14:paraId="09D0E08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8E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8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0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9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2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(1,471)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93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4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(61)</w:t>
            </w:r>
          </w:p>
        </w:tc>
        <w:tc>
          <w:tcPr>
            <w:tcW w:w="251" w:type="dxa"/>
            <w:shd w:val="clear" w:color="auto" w:fill="auto"/>
          </w:tcPr>
          <w:p w14:paraId="09D0E09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6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9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8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99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09A" w14:textId="77777777" w:rsidR="00546A9D" w:rsidRPr="005C2D3F" w:rsidRDefault="00546A9D" w:rsidP="00546A9D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(1,533)</w:t>
            </w:r>
          </w:p>
        </w:tc>
      </w:tr>
      <w:tr w:rsidR="00546A9D" w:rsidRPr="005C2D3F" w14:paraId="09D0E0B0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9C" w14:textId="77777777" w:rsidR="00546A9D" w:rsidRPr="005C2D3F" w:rsidRDefault="00546A9D" w:rsidP="00737589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737589" w:rsidRPr="005C2D3F">
              <w:rPr>
                <w:b/>
                <w:bCs/>
                <w:sz w:val="22"/>
                <w:szCs w:val="22"/>
              </w:rPr>
              <w:t>2559</w:t>
            </w:r>
            <w:r w:rsidRPr="005C2D3F">
              <w:rPr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5C2D3F">
              <w:rPr>
                <w:b/>
                <w:bCs/>
                <w:sz w:val="22"/>
                <w:szCs w:val="22"/>
              </w:rPr>
              <w:t xml:space="preserve"> 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9D0E09D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09D0E09E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09F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113,005</w:t>
            </w:r>
          </w:p>
        </w:tc>
        <w:tc>
          <w:tcPr>
            <w:tcW w:w="283" w:type="dxa"/>
            <w:shd w:val="clear" w:color="auto" w:fill="auto"/>
          </w:tcPr>
          <w:p w14:paraId="09D0E0A0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9D0E0A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3,492,392</w:t>
            </w:r>
          </w:p>
        </w:tc>
        <w:tc>
          <w:tcPr>
            <w:tcW w:w="251" w:type="dxa"/>
            <w:vAlign w:val="bottom"/>
          </w:tcPr>
          <w:p w14:paraId="09D0E0A2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A3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323,892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A4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A5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10,271,063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A6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A7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976,035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A8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A9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747,672</w:t>
            </w:r>
          </w:p>
        </w:tc>
        <w:tc>
          <w:tcPr>
            <w:tcW w:w="251" w:type="dxa"/>
            <w:shd w:val="clear" w:color="auto" w:fill="auto"/>
          </w:tcPr>
          <w:p w14:paraId="09D0E0AA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0AB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AC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AD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1,048,780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AE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AF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18,177,186</w:t>
            </w:r>
          </w:p>
        </w:tc>
      </w:tr>
      <w:tr w:rsidR="00722CBB" w:rsidRPr="005C2D3F" w14:paraId="09D0E0C5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B1" w14:textId="77777777" w:rsidR="00722CBB" w:rsidRPr="005C2D3F" w:rsidRDefault="00722CBB" w:rsidP="00722CB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09D0E0B2" w14:textId="77777777" w:rsidR="00722CBB" w:rsidRPr="005C2D3F" w:rsidRDefault="00722CBB" w:rsidP="00722CB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B3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0B4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490</w:t>
            </w:r>
          </w:p>
        </w:tc>
        <w:tc>
          <w:tcPr>
            <w:tcW w:w="283" w:type="dxa"/>
            <w:shd w:val="clear" w:color="auto" w:fill="auto"/>
          </w:tcPr>
          <w:p w14:paraId="09D0E0B5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B6" w14:textId="77777777" w:rsidR="00722CBB" w:rsidRPr="005C2D3F" w:rsidRDefault="00722CBB" w:rsidP="00722CB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904</w:t>
            </w:r>
          </w:p>
        </w:tc>
        <w:tc>
          <w:tcPr>
            <w:tcW w:w="251" w:type="dxa"/>
            <w:vAlign w:val="bottom"/>
          </w:tcPr>
          <w:p w14:paraId="09D0E0B7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B8" w14:textId="77777777" w:rsidR="00722CBB" w:rsidRPr="005C2D3F" w:rsidRDefault="00722CBB" w:rsidP="00722CB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5,758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B9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BA" w14:textId="77777777" w:rsidR="00722CBB" w:rsidRPr="005C2D3F" w:rsidRDefault="00722CBB" w:rsidP="00722CB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30,693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BB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BC" w14:textId="77777777" w:rsidR="00722CBB" w:rsidRPr="005C2D3F" w:rsidRDefault="00722CBB" w:rsidP="00722CB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118,648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BD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BE" w14:textId="77777777" w:rsidR="00722CBB" w:rsidRPr="005C2D3F" w:rsidRDefault="00722CBB" w:rsidP="00722CB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26,698</w:t>
            </w:r>
          </w:p>
        </w:tc>
        <w:tc>
          <w:tcPr>
            <w:tcW w:w="251" w:type="dxa"/>
            <w:shd w:val="clear" w:color="auto" w:fill="auto"/>
          </w:tcPr>
          <w:p w14:paraId="09D0E0BF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C0" w14:textId="77777777" w:rsidR="00722CBB" w:rsidRPr="005C2D3F" w:rsidRDefault="00722CBB" w:rsidP="00722CB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38,758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C1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C2" w14:textId="77777777" w:rsidR="00722CBB" w:rsidRPr="005C2D3F" w:rsidRDefault="00722CBB" w:rsidP="00722CB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910,798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C3" w14:textId="77777777" w:rsidR="00722CBB" w:rsidRPr="005C2D3F" w:rsidRDefault="00722CBB" w:rsidP="00722CBB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C4" w14:textId="77777777" w:rsidR="00722CBB" w:rsidRPr="005C2D3F" w:rsidRDefault="00722CBB" w:rsidP="00722CB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1,132,747</w:t>
            </w:r>
          </w:p>
        </w:tc>
      </w:tr>
      <w:tr w:rsidR="00546A9D" w:rsidRPr="005C2D3F" w14:paraId="09D0E0DA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C6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51" w:type="dxa"/>
            <w:vAlign w:val="bottom"/>
          </w:tcPr>
          <w:p w14:paraId="09D0E0C7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C8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0C9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231,808</w:t>
            </w:r>
          </w:p>
        </w:tc>
        <w:tc>
          <w:tcPr>
            <w:tcW w:w="283" w:type="dxa"/>
            <w:shd w:val="clear" w:color="auto" w:fill="auto"/>
          </w:tcPr>
          <w:p w14:paraId="09D0E0CA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CB" w14:textId="77777777" w:rsidR="00546A9D" w:rsidRPr="005C2D3F" w:rsidRDefault="00891B8B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(8,323</w:t>
            </w:r>
            <w:r w:rsidR="00546A9D" w:rsidRPr="005C2D3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vAlign w:val="bottom"/>
          </w:tcPr>
          <w:p w14:paraId="09D0E0CC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CD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395,097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CE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CF" w14:textId="77777777" w:rsidR="00546A9D" w:rsidRPr="005C2D3F" w:rsidRDefault="00891B8B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(33,993</w:t>
            </w:r>
            <w:r w:rsidR="00546A9D" w:rsidRPr="005C2D3F">
              <w:rPr>
                <w:sz w:val="22"/>
                <w:szCs w:val="22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D0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D1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D2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D3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189,656</w:t>
            </w:r>
          </w:p>
        </w:tc>
        <w:tc>
          <w:tcPr>
            <w:tcW w:w="251" w:type="dxa"/>
            <w:shd w:val="clear" w:color="auto" w:fill="auto"/>
          </w:tcPr>
          <w:p w14:paraId="09D0E0D4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D5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(15,280)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D6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D7" w14:textId="77777777" w:rsidR="00546A9D" w:rsidRPr="005C2D3F" w:rsidRDefault="00891B8B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(758,962</w:t>
            </w:r>
            <w:r w:rsidR="00546A9D" w:rsidRPr="005C2D3F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D8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D9" w14:textId="77777777" w:rsidR="00546A9D" w:rsidRPr="005C2D3F" w:rsidRDefault="005D359C" w:rsidP="005D359C">
            <w:pPr>
              <w:spacing w:line="240" w:lineRule="auto"/>
              <w:ind w:left="-291" w:right="23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546A9D" w:rsidRPr="005C2D3F" w14:paraId="09D0E0EF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DB" w14:textId="77777777" w:rsidR="00546A9D" w:rsidRPr="005C2D3F" w:rsidRDefault="00546A9D" w:rsidP="00546A9D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จากสินค้าคงเหลือ</w:t>
            </w:r>
          </w:p>
        </w:tc>
        <w:tc>
          <w:tcPr>
            <w:tcW w:w="851" w:type="dxa"/>
            <w:vAlign w:val="bottom"/>
          </w:tcPr>
          <w:p w14:paraId="09D0E0DC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0DD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DE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DF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E0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09D0E0E1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E2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E3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E4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E5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E6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E7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E8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E9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EA" w14:textId="77777777" w:rsidR="00546A9D" w:rsidRPr="005C2D3F" w:rsidRDefault="00546A9D" w:rsidP="00546A9D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46,358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0EB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0EC" w14:textId="77777777" w:rsidR="00546A9D" w:rsidRPr="005C2D3F" w:rsidRDefault="00546A9D" w:rsidP="00546A9D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0ED" w14:textId="77777777" w:rsidR="00546A9D" w:rsidRPr="005C2D3F" w:rsidRDefault="00546A9D" w:rsidP="00546A9D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0EE" w14:textId="77777777" w:rsidR="00546A9D" w:rsidRPr="005C2D3F" w:rsidRDefault="00546A9D" w:rsidP="00546A9D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46,358</w:t>
            </w:r>
          </w:p>
        </w:tc>
      </w:tr>
      <w:tr w:rsidR="00FF6336" w:rsidRPr="005C2D3F" w14:paraId="09D0E104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0F0" w14:textId="77777777" w:rsidR="00FF6336" w:rsidRPr="005C2D3F" w:rsidRDefault="00FF6336" w:rsidP="00FF6336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sz w:val="22"/>
                <w:szCs w:val="22"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51" w:type="dxa"/>
            <w:vAlign w:val="bottom"/>
          </w:tcPr>
          <w:p w14:paraId="09D0E0F1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(1,080)</w:t>
            </w:r>
          </w:p>
        </w:tc>
        <w:tc>
          <w:tcPr>
            <w:tcW w:w="283" w:type="dxa"/>
            <w:vAlign w:val="bottom"/>
          </w:tcPr>
          <w:p w14:paraId="09D0E0F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0F3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0F4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0F5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(129,111)</w:t>
            </w:r>
          </w:p>
        </w:tc>
        <w:tc>
          <w:tcPr>
            <w:tcW w:w="251" w:type="dxa"/>
            <w:vAlign w:val="bottom"/>
          </w:tcPr>
          <w:p w14:paraId="09D0E0F6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0F7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(21,398)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F8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0F9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(112,788)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FA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0FB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(223,207)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0FC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0FD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(100,411)</w:t>
            </w:r>
          </w:p>
        </w:tc>
        <w:tc>
          <w:tcPr>
            <w:tcW w:w="251" w:type="dxa"/>
            <w:shd w:val="clear" w:color="auto" w:fill="auto"/>
          </w:tcPr>
          <w:p w14:paraId="09D0E0FE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0FF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00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101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(193)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102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103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(588,188)</w:t>
            </w:r>
          </w:p>
        </w:tc>
      </w:tr>
      <w:tr w:rsidR="00FF6336" w:rsidRPr="005C2D3F" w14:paraId="09D0E119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05" w14:textId="77777777" w:rsidR="00FF6336" w:rsidRPr="005C2D3F" w:rsidRDefault="00FF6336" w:rsidP="00FF6336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 xml:space="preserve">จัดประเภทเป็นสินทรัพย์ไม่หมุนเวียนที่ถือไว้เพื่อขาย                  </w:t>
            </w:r>
          </w:p>
        </w:tc>
        <w:tc>
          <w:tcPr>
            <w:tcW w:w="851" w:type="dxa"/>
            <w:vAlign w:val="bottom"/>
          </w:tcPr>
          <w:p w14:paraId="09D0E106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07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08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109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10A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09D0E10B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10C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(32,375)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0D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10E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9D0E10F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10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(15,165)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11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112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(51,797)</w:t>
            </w:r>
          </w:p>
        </w:tc>
        <w:tc>
          <w:tcPr>
            <w:tcW w:w="251" w:type="dxa"/>
            <w:shd w:val="clear" w:color="auto" w:fill="auto"/>
          </w:tcPr>
          <w:p w14:paraId="09D0E113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114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15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116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117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118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(99,337)</w:t>
            </w:r>
          </w:p>
        </w:tc>
      </w:tr>
      <w:tr w:rsidR="00FF6336" w:rsidRPr="005C2D3F" w14:paraId="09D0E12E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1A" w14:textId="77777777" w:rsidR="00FF6336" w:rsidRPr="005C2D3F" w:rsidRDefault="00FF6336" w:rsidP="00FF633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51" w:type="dxa"/>
            <w:vAlign w:val="bottom"/>
          </w:tcPr>
          <w:p w14:paraId="09D0E11B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1C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1D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0E11E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9D0E11F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09D0E120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9D0E121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9D0E122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9D0E123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9D0E124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25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(2,603)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26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127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(865)</w:t>
            </w:r>
          </w:p>
        </w:tc>
        <w:tc>
          <w:tcPr>
            <w:tcW w:w="251" w:type="dxa"/>
            <w:shd w:val="clear" w:color="auto" w:fill="auto"/>
          </w:tcPr>
          <w:p w14:paraId="09D0E128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D0E129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2A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D0E12B" w14:textId="77777777" w:rsidR="00FF6336" w:rsidRPr="005C2D3F" w:rsidRDefault="00FF6336" w:rsidP="00FF6336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12C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D0E12D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(3,468)</w:t>
            </w:r>
          </w:p>
        </w:tc>
      </w:tr>
      <w:tr w:rsidR="00FF6336" w:rsidRPr="005C2D3F" w14:paraId="09D0E143" w14:textId="77777777" w:rsidTr="00546A9D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2F" w14:textId="77777777" w:rsidR="00FF6336" w:rsidRPr="005C2D3F" w:rsidRDefault="00FF6336" w:rsidP="00FF633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E130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1,155,427</w:t>
            </w:r>
          </w:p>
        </w:tc>
        <w:tc>
          <w:tcPr>
            <w:tcW w:w="283" w:type="dxa"/>
            <w:vAlign w:val="bottom"/>
          </w:tcPr>
          <w:p w14:paraId="09D0E131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E132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345,303</w:t>
            </w:r>
          </w:p>
        </w:tc>
        <w:tc>
          <w:tcPr>
            <w:tcW w:w="283" w:type="dxa"/>
            <w:shd w:val="clear" w:color="auto" w:fill="auto"/>
          </w:tcPr>
          <w:p w14:paraId="09D0E133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E134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3,355,862</w:t>
            </w:r>
          </w:p>
        </w:tc>
        <w:tc>
          <w:tcPr>
            <w:tcW w:w="251" w:type="dxa"/>
            <w:vAlign w:val="bottom"/>
          </w:tcPr>
          <w:p w14:paraId="09D0E135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36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670,974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37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38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10,154,975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39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3A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853,705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D0E13B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3C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810,953</w:t>
            </w:r>
          </w:p>
        </w:tc>
        <w:tc>
          <w:tcPr>
            <w:tcW w:w="251" w:type="dxa"/>
            <w:shd w:val="clear" w:color="auto" w:fill="auto"/>
          </w:tcPr>
          <w:p w14:paraId="09D0E13D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3E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117</w:t>
            </w:r>
            <w:r w:rsidRPr="005C2D3F">
              <w:rPr>
                <w:b/>
                <w:bCs/>
                <w:sz w:val="22"/>
                <w:szCs w:val="22"/>
              </w:rPr>
              <w:t>,</w:t>
            </w:r>
            <w:r w:rsidRPr="005C2D3F">
              <w:rPr>
                <w:b/>
                <w:bCs/>
                <w:sz w:val="22"/>
                <w:szCs w:val="22"/>
                <w:cs/>
              </w:rPr>
              <w:t>676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3F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40" w14:textId="77777777" w:rsidR="00FF6336" w:rsidRPr="005C2D3F" w:rsidRDefault="00FF6336" w:rsidP="00FF633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1,200,423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D0E141" w14:textId="77777777" w:rsidR="00FF6336" w:rsidRPr="005C2D3F" w:rsidRDefault="00FF6336" w:rsidP="00FF633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142" w14:textId="77777777" w:rsidR="00FF6336" w:rsidRPr="005C2D3F" w:rsidRDefault="00FF6336" w:rsidP="00FF633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18,665,298</w:t>
            </w:r>
          </w:p>
        </w:tc>
      </w:tr>
    </w:tbl>
    <w:p w14:paraId="09D0E144" w14:textId="77777777" w:rsidR="00546A9D" w:rsidRPr="005C2D3F" w:rsidRDefault="003B7052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  <w:sectPr w:rsidR="00546A9D" w:rsidRPr="005C2D3F" w:rsidSect="00546A9D">
          <w:footerReference w:type="default" r:id="rId18"/>
          <w:pgSz w:w="16834" w:h="11909" w:orient="landscape" w:code="9"/>
          <w:pgMar w:top="691" w:right="1152" w:bottom="284" w:left="1152" w:header="720" w:footer="720" w:gutter="0"/>
          <w:cols w:space="737"/>
          <w:docGrid w:linePitch="299"/>
        </w:sect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ที่ดิน อาคาร และอุปกรณ์</w:t>
      </w:r>
    </w:p>
    <w:tbl>
      <w:tblPr>
        <w:tblW w:w="15876" w:type="dxa"/>
        <w:tblLayout w:type="fixed"/>
        <w:tblLook w:val="01E0" w:firstRow="1" w:lastRow="1" w:firstColumn="1" w:lastColumn="1" w:noHBand="0" w:noVBand="0"/>
      </w:tblPr>
      <w:tblGrid>
        <w:gridCol w:w="3544"/>
        <w:gridCol w:w="855"/>
        <w:gridCol w:w="283"/>
        <w:gridCol w:w="851"/>
        <w:gridCol w:w="270"/>
        <w:gridCol w:w="864"/>
        <w:gridCol w:w="236"/>
        <w:gridCol w:w="1040"/>
        <w:gridCol w:w="270"/>
        <w:gridCol w:w="1006"/>
        <w:gridCol w:w="270"/>
        <w:gridCol w:w="859"/>
        <w:gridCol w:w="270"/>
        <w:gridCol w:w="1431"/>
        <w:gridCol w:w="270"/>
        <w:gridCol w:w="863"/>
        <w:gridCol w:w="252"/>
        <w:gridCol w:w="1166"/>
        <w:gridCol w:w="236"/>
        <w:gridCol w:w="1040"/>
      </w:tblGrid>
      <w:tr w:rsidR="00A17917" w:rsidRPr="005C2D3F" w14:paraId="09D0E147" w14:textId="77777777" w:rsidTr="00F52710">
        <w:trPr>
          <w:trHeight w:val="87"/>
        </w:trPr>
        <w:tc>
          <w:tcPr>
            <w:tcW w:w="3544" w:type="dxa"/>
            <w:shd w:val="clear" w:color="auto" w:fill="auto"/>
          </w:tcPr>
          <w:p w14:paraId="09D0E145" w14:textId="77777777" w:rsidR="00A17917" w:rsidRPr="005C2D3F" w:rsidRDefault="00A17917" w:rsidP="00F52710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332" w:type="dxa"/>
            <w:gridSpan w:val="19"/>
          </w:tcPr>
          <w:p w14:paraId="09D0E146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17917" w:rsidRPr="005C2D3F" w14:paraId="09D0E15C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148" w14:textId="77777777" w:rsidR="00A17917" w:rsidRPr="005C2D3F" w:rsidRDefault="00A17917" w:rsidP="00F52710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9D0E149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14A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14B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09D0E14C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14D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14E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4F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09D0E150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151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09D0E152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153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154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155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09D0E156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157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9D0E158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159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9D0E15A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5B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A17917" w:rsidRPr="005C2D3F" w14:paraId="09D0E171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15D" w14:textId="77777777" w:rsidR="00A17917" w:rsidRPr="005C2D3F" w:rsidRDefault="00A17917" w:rsidP="00F52710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9D0E15E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15F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160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09D0E161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162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163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64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09D0E165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166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09D0E167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168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169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16A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9D0E16B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16C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09D0E16D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16E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36" w:type="dxa"/>
            <w:shd w:val="clear" w:color="auto" w:fill="auto"/>
          </w:tcPr>
          <w:p w14:paraId="09D0E16F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70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A17917" w:rsidRPr="005C2D3F" w14:paraId="09D0E186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172" w14:textId="77777777" w:rsidR="00A17917" w:rsidRPr="005C2D3F" w:rsidRDefault="00A17917" w:rsidP="00F52710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right w:val="nil"/>
            </w:tcBorders>
          </w:tcPr>
          <w:p w14:paraId="09D0E173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tcBorders>
              <w:right w:val="nil"/>
            </w:tcBorders>
          </w:tcPr>
          <w:p w14:paraId="09D0E174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9D0E175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09D0E176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9D0E177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09D0E178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79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09D0E17A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17B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09D0E17C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17D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9D0E17E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17F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09D0E180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181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09D0E182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183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09D0E184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185" w14:textId="77777777" w:rsidR="00A17917" w:rsidRPr="005C2D3F" w:rsidRDefault="00A17917" w:rsidP="00F52710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A17917" w:rsidRPr="005C2D3F" w14:paraId="09D0E189" w14:textId="77777777" w:rsidTr="00F52710">
        <w:trPr>
          <w:trHeight w:val="87"/>
        </w:trPr>
        <w:tc>
          <w:tcPr>
            <w:tcW w:w="3544" w:type="dxa"/>
            <w:shd w:val="clear" w:color="auto" w:fill="auto"/>
            <w:vAlign w:val="bottom"/>
          </w:tcPr>
          <w:p w14:paraId="09D0E187" w14:textId="77777777" w:rsidR="00A17917" w:rsidRPr="005C2D3F" w:rsidRDefault="00A17917" w:rsidP="00F52710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2" w:type="dxa"/>
            <w:gridSpan w:val="19"/>
          </w:tcPr>
          <w:p w14:paraId="09D0E188" w14:textId="77777777" w:rsidR="00A17917" w:rsidRPr="005C2D3F" w:rsidRDefault="00A17917" w:rsidP="00F52710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17917" w:rsidRPr="005C2D3F" w14:paraId="09D0E19E" w14:textId="77777777" w:rsidTr="00F52710">
        <w:trPr>
          <w:trHeight w:val="87"/>
        </w:trPr>
        <w:tc>
          <w:tcPr>
            <w:tcW w:w="3544" w:type="dxa"/>
            <w:shd w:val="clear" w:color="auto" w:fill="auto"/>
            <w:vAlign w:val="bottom"/>
          </w:tcPr>
          <w:p w14:paraId="09D0E18A" w14:textId="77777777" w:rsidR="00A17917" w:rsidRPr="005C2D3F" w:rsidRDefault="00A17917" w:rsidP="00F52710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Pr="005C2D3F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855" w:type="dxa"/>
          </w:tcPr>
          <w:p w14:paraId="09D0E18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18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8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18E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18F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19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9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192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93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194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195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196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19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198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199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19A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19B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19C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9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A17917" w:rsidRPr="005C2D3F" w14:paraId="09D0E1B3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9F" w14:textId="77777777" w:rsidR="00A17917" w:rsidRPr="005C2D3F" w:rsidRDefault="00A17917" w:rsidP="00737589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sz w:val="22"/>
                <w:szCs w:val="22"/>
                <w:cs/>
              </w:rPr>
              <w:t xml:space="preserve">1 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="00737589" w:rsidRPr="005C2D3F">
              <w:rPr>
                <w:rFonts w:hint="cs"/>
                <w:sz w:val="22"/>
                <w:szCs w:val="22"/>
                <w:cs/>
              </w:rPr>
              <w:t>2559</w:t>
            </w:r>
          </w:p>
        </w:tc>
        <w:tc>
          <w:tcPr>
            <w:tcW w:w="855" w:type="dxa"/>
            <w:vAlign w:val="bottom"/>
          </w:tcPr>
          <w:p w14:paraId="09D0E1A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A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1A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77,727</w:t>
            </w:r>
          </w:p>
        </w:tc>
        <w:tc>
          <w:tcPr>
            <w:tcW w:w="270" w:type="dxa"/>
            <w:shd w:val="clear" w:color="auto" w:fill="auto"/>
          </w:tcPr>
          <w:p w14:paraId="09D0E1A3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1A4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1,543,532</w:t>
            </w:r>
          </w:p>
        </w:tc>
        <w:tc>
          <w:tcPr>
            <w:tcW w:w="236" w:type="dxa"/>
            <w:vAlign w:val="bottom"/>
          </w:tcPr>
          <w:p w14:paraId="09D0E1A5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A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126,268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1A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A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7,580,242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1A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1A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629,846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1A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1A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717,585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1A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1A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AF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1B0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15,990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1B1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B2" w14:textId="77777777" w:rsidR="00A17917" w:rsidRPr="005C2D3F" w:rsidRDefault="00A17917" w:rsidP="00F52710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10,691,190</w:t>
            </w:r>
          </w:p>
        </w:tc>
      </w:tr>
      <w:tr w:rsidR="00A17917" w:rsidRPr="005C2D3F" w14:paraId="09D0E1C8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B4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55" w:type="dxa"/>
            <w:vAlign w:val="bottom"/>
          </w:tcPr>
          <w:p w14:paraId="09D0E1B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B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D0E1B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3,249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B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864" w:type="dxa"/>
            <w:vAlign w:val="center"/>
          </w:tcPr>
          <w:p w14:paraId="09D0E1B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145,801</w:t>
            </w:r>
          </w:p>
        </w:tc>
        <w:tc>
          <w:tcPr>
            <w:tcW w:w="236" w:type="dxa"/>
            <w:vAlign w:val="center"/>
          </w:tcPr>
          <w:p w14:paraId="09D0E1BA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9D0E1B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 26,695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BC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9D0E1B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  729,526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BE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D0E1BF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120,679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C0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9D0E1C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    62,866</w:t>
            </w:r>
          </w:p>
        </w:tc>
        <w:tc>
          <w:tcPr>
            <w:tcW w:w="270" w:type="dxa"/>
            <w:shd w:val="clear" w:color="auto" w:fill="auto"/>
          </w:tcPr>
          <w:p w14:paraId="09D0E1C2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1C3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C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1C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1C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C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1,088,816</w:t>
            </w:r>
          </w:p>
        </w:tc>
      </w:tr>
      <w:tr w:rsidR="00A17917" w:rsidRPr="005C2D3F" w14:paraId="09D0E1DD" w14:textId="77777777" w:rsidTr="006A338E">
        <w:trPr>
          <w:trHeight w:val="225"/>
        </w:trPr>
        <w:tc>
          <w:tcPr>
            <w:tcW w:w="3544" w:type="dxa"/>
            <w:shd w:val="clear" w:color="auto" w:fill="auto"/>
            <w:vAlign w:val="bottom"/>
          </w:tcPr>
          <w:p w14:paraId="09D0E1C9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ขาดทุน (กลับรายการ) จากการด้อยค่า</w:t>
            </w:r>
          </w:p>
        </w:tc>
        <w:tc>
          <w:tcPr>
            <w:tcW w:w="855" w:type="dxa"/>
            <w:vAlign w:val="bottom"/>
          </w:tcPr>
          <w:p w14:paraId="09D0E1CA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C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CC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CD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864" w:type="dxa"/>
            <w:vAlign w:val="center"/>
          </w:tcPr>
          <w:p w14:paraId="09D0E1CE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3,201 </w:t>
            </w:r>
          </w:p>
        </w:tc>
        <w:tc>
          <w:tcPr>
            <w:tcW w:w="236" w:type="dxa"/>
            <w:vAlign w:val="center"/>
          </w:tcPr>
          <w:p w14:paraId="09D0E1CF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9D0E1D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588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D1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9D0E1D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12,278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D3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1D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D5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9D0E1D6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          (147)</w:t>
            </w:r>
          </w:p>
        </w:tc>
        <w:tc>
          <w:tcPr>
            <w:tcW w:w="270" w:type="dxa"/>
            <w:shd w:val="clear" w:color="auto" w:fill="auto"/>
          </w:tcPr>
          <w:p w14:paraId="09D0E1D7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1D8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D9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1D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2,572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1DB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D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18,492</w:t>
            </w:r>
          </w:p>
        </w:tc>
      </w:tr>
      <w:tr w:rsidR="00A17917" w:rsidRPr="005C2D3F" w14:paraId="09D0E1F3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DE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เพิ่มค่าเสื่อมราคาสะสมที่โอนจากอสังหาริมทรัพย์</w:t>
            </w:r>
          </w:p>
          <w:p w14:paraId="09D0E1DF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855" w:type="dxa"/>
            <w:vAlign w:val="bottom"/>
          </w:tcPr>
          <w:p w14:paraId="09D0E1E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E1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E2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E3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1E4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236" w:type="dxa"/>
            <w:vAlign w:val="center"/>
          </w:tcPr>
          <w:p w14:paraId="09D0E1E5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E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E7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E8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E9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1EA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EB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1EC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1ED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1E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1EF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1F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1F1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F2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1,140</w:t>
            </w:r>
          </w:p>
        </w:tc>
      </w:tr>
      <w:tr w:rsidR="00A17917" w:rsidRPr="005C2D3F" w14:paraId="09D0E209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1F4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หักค่าเสื่อมราคาสะสมที่โอนไปอสังหาริมทรัพย์</w:t>
            </w:r>
          </w:p>
          <w:p w14:paraId="09D0E1F5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855" w:type="dxa"/>
            <w:vAlign w:val="bottom"/>
          </w:tcPr>
          <w:p w14:paraId="09D0E1F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1F7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1F8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F9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1FA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(1,214)</w:t>
            </w:r>
          </w:p>
        </w:tc>
        <w:tc>
          <w:tcPr>
            <w:tcW w:w="236" w:type="dxa"/>
            <w:vAlign w:val="center"/>
          </w:tcPr>
          <w:p w14:paraId="09D0E1FB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1FC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FD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1F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1FF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20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rtl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01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202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03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0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05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0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07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08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(1,214)</w:t>
            </w:r>
          </w:p>
        </w:tc>
      </w:tr>
      <w:tr w:rsidR="00A17917" w:rsidRPr="005C2D3F" w14:paraId="09D0E21E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0A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 และตัดจำหน่าย</w:t>
            </w:r>
          </w:p>
        </w:tc>
        <w:tc>
          <w:tcPr>
            <w:tcW w:w="855" w:type="dxa"/>
            <w:vAlign w:val="bottom"/>
          </w:tcPr>
          <w:p w14:paraId="09D0E20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0C" w14:textId="77777777" w:rsidR="00A17917" w:rsidRPr="005C2D3F" w:rsidRDefault="00A17917" w:rsidP="00F52710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0D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E20E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9D0E20F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(20,085)</w:t>
            </w:r>
          </w:p>
        </w:tc>
        <w:tc>
          <w:tcPr>
            <w:tcW w:w="236" w:type="dxa"/>
            <w:vAlign w:val="center"/>
          </w:tcPr>
          <w:p w14:paraId="09D0E21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9D0E211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(9,434)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1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9D0E213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(136,242)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14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D0E215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(109,486)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1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9D0E217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(159,458)</w:t>
            </w:r>
          </w:p>
        </w:tc>
        <w:tc>
          <w:tcPr>
            <w:tcW w:w="270" w:type="dxa"/>
            <w:shd w:val="clear" w:color="auto" w:fill="auto"/>
          </w:tcPr>
          <w:p w14:paraId="09D0E21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19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1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1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1C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1D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(434,705)</w:t>
            </w:r>
          </w:p>
        </w:tc>
      </w:tr>
      <w:tr w:rsidR="00A17917" w:rsidRPr="005C2D3F" w14:paraId="09D0E233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1F" w14:textId="77777777" w:rsidR="00A17917" w:rsidRPr="005C2D3F" w:rsidRDefault="00A17917" w:rsidP="00F52710">
            <w:pPr>
              <w:spacing w:line="240" w:lineRule="auto"/>
              <w:ind w:left="176" w:right="-108" w:hanging="176"/>
              <w:rPr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855" w:type="dxa"/>
            <w:vAlign w:val="bottom"/>
          </w:tcPr>
          <w:p w14:paraId="09D0E22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21" w14:textId="77777777" w:rsidR="00A17917" w:rsidRPr="005C2D3F" w:rsidRDefault="00A17917" w:rsidP="00F52710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22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(877)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23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224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(56,014)</w:t>
            </w:r>
          </w:p>
        </w:tc>
        <w:tc>
          <w:tcPr>
            <w:tcW w:w="236" w:type="dxa"/>
            <w:vAlign w:val="bottom"/>
          </w:tcPr>
          <w:p w14:paraId="09D0E22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26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(7,202)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2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228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(2,653)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2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22A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(8,243)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2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22C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(17,355)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2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2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2F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3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31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32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(92,344)</w:t>
            </w:r>
          </w:p>
        </w:tc>
      </w:tr>
      <w:tr w:rsidR="00A17917" w:rsidRPr="005C2D3F" w14:paraId="09D0E248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34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09D0E23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36" w14:textId="77777777" w:rsidR="00A17917" w:rsidRPr="005C2D3F" w:rsidRDefault="00A17917" w:rsidP="00F52710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37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38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D0E239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9D0E23A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3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3C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3D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23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E23F" w14:textId="77777777" w:rsidR="00A17917" w:rsidRPr="005C2D3F" w:rsidRDefault="00A17917" w:rsidP="00F52710">
            <w:pPr>
              <w:pStyle w:val="accttwolines"/>
              <w:tabs>
                <w:tab w:val="decimal" w:pos="824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(398)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4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E241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(99)</w:t>
            </w:r>
          </w:p>
        </w:tc>
        <w:tc>
          <w:tcPr>
            <w:tcW w:w="270" w:type="dxa"/>
            <w:shd w:val="clear" w:color="auto" w:fill="auto"/>
          </w:tcPr>
          <w:p w14:paraId="09D0E242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43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4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4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46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247" w14:textId="77777777" w:rsidR="00A17917" w:rsidRPr="005C2D3F" w:rsidRDefault="00A17917" w:rsidP="00F52710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(497)</w:t>
            </w:r>
          </w:p>
        </w:tc>
      </w:tr>
      <w:tr w:rsidR="00A17917" w:rsidRPr="005C2D3F" w14:paraId="09D0E25D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49" w14:textId="77777777" w:rsidR="00A17917" w:rsidRPr="005C2D3F" w:rsidRDefault="00A17917" w:rsidP="00737589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37589"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="00737589" w:rsidRPr="005C2D3F">
              <w:rPr>
                <w:rFonts w:hint="cs"/>
                <w:b/>
                <w:bCs/>
                <w:sz w:val="22"/>
                <w:szCs w:val="22"/>
                <w:cs/>
              </w:rPr>
              <w:t>2559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="00737589" w:rsidRPr="005C2D3F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737589"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9D0E24A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4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E24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80,099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4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9D0E24E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1,616,361</w:t>
            </w:r>
          </w:p>
        </w:tc>
        <w:tc>
          <w:tcPr>
            <w:tcW w:w="236" w:type="dxa"/>
            <w:vAlign w:val="center"/>
          </w:tcPr>
          <w:p w14:paraId="09D0E24F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E25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     136,915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5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E25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8,183,151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53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E254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632,398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55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E25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603,392</w:t>
            </w:r>
          </w:p>
        </w:tc>
        <w:tc>
          <w:tcPr>
            <w:tcW w:w="270" w:type="dxa"/>
            <w:shd w:val="clear" w:color="auto" w:fill="auto"/>
          </w:tcPr>
          <w:p w14:paraId="09D0E25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258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5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25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5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25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11,270,878</w:t>
            </w:r>
          </w:p>
        </w:tc>
      </w:tr>
      <w:tr w:rsidR="00A17917" w:rsidRPr="005C2D3F" w14:paraId="09D0E272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5E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55" w:type="dxa"/>
            <w:vAlign w:val="bottom"/>
          </w:tcPr>
          <w:p w14:paraId="09D0E25F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6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261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10,861</w:t>
            </w:r>
          </w:p>
        </w:tc>
        <w:tc>
          <w:tcPr>
            <w:tcW w:w="270" w:type="dxa"/>
            <w:shd w:val="clear" w:color="auto" w:fill="auto"/>
          </w:tcPr>
          <w:p w14:paraId="09D0E262" w14:textId="77777777" w:rsidR="00A17917" w:rsidRPr="005C2D3F" w:rsidRDefault="00A17917" w:rsidP="00F52710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263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145,645</w:t>
            </w:r>
          </w:p>
        </w:tc>
        <w:tc>
          <w:tcPr>
            <w:tcW w:w="236" w:type="dxa"/>
          </w:tcPr>
          <w:p w14:paraId="09D0E264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265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53,772</w:t>
            </w:r>
          </w:p>
        </w:tc>
        <w:tc>
          <w:tcPr>
            <w:tcW w:w="270" w:type="dxa"/>
            <w:shd w:val="clear" w:color="auto" w:fill="auto"/>
          </w:tcPr>
          <w:p w14:paraId="09D0E266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267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641,014</w:t>
            </w:r>
          </w:p>
        </w:tc>
        <w:tc>
          <w:tcPr>
            <w:tcW w:w="270" w:type="dxa"/>
            <w:shd w:val="clear" w:color="auto" w:fill="auto"/>
          </w:tcPr>
          <w:p w14:paraId="09D0E268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269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111,674</w:t>
            </w:r>
          </w:p>
        </w:tc>
        <w:tc>
          <w:tcPr>
            <w:tcW w:w="270" w:type="dxa"/>
            <w:shd w:val="clear" w:color="auto" w:fill="auto"/>
          </w:tcPr>
          <w:p w14:paraId="09D0E26A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26B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81,884</w:t>
            </w:r>
          </w:p>
        </w:tc>
        <w:tc>
          <w:tcPr>
            <w:tcW w:w="270" w:type="dxa"/>
            <w:shd w:val="clear" w:color="auto" w:fill="auto"/>
          </w:tcPr>
          <w:p w14:paraId="09D0E26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6D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6E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6F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7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7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1,044,850</w:t>
            </w:r>
          </w:p>
        </w:tc>
      </w:tr>
      <w:tr w:rsidR="00A17917" w:rsidRPr="005C2D3F" w14:paraId="09D0E287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73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ขาดทุน (กลับรายการ) จากการด้อยค่า</w:t>
            </w:r>
          </w:p>
        </w:tc>
        <w:tc>
          <w:tcPr>
            <w:tcW w:w="855" w:type="dxa"/>
            <w:vAlign w:val="bottom"/>
          </w:tcPr>
          <w:p w14:paraId="09D0E27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7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76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77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278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(3,494) </w:t>
            </w:r>
          </w:p>
        </w:tc>
        <w:tc>
          <w:tcPr>
            <w:tcW w:w="236" w:type="dxa"/>
          </w:tcPr>
          <w:p w14:paraId="09D0E279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27A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(613) </w:t>
            </w:r>
          </w:p>
        </w:tc>
        <w:tc>
          <w:tcPr>
            <w:tcW w:w="270" w:type="dxa"/>
            <w:shd w:val="clear" w:color="auto" w:fill="auto"/>
          </w:tcPr>
          <w:p w14:paraId="09D0E27B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27C" w14:textId="77777777" w:rsidR="00A17917" w:rsidRPr="005C2D3F" w:rsidRDefault="00A17917" w:rsidP="00CA53BB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</w:t>
            </w:r>
            <w:r w:rsidR="00CA53BB" w:rsidRPr="005C2D3F">
              <w:rPr>
                <w:sz w:val="22"/>
                <w:szCs w:val="22"/>
              </w:rPr>
              <w:t>10,754</w:t>
            </w:r>
          </w:p>
        </w:tc>
        <w:tc>
          <w:tcPr>
            <w:tcW w:w="270" w:type="dxa"/>
            <w:shd w:val="clear" w:color="auto" w:fill="auto"/>
          </w:tcPr>
          <w:p w14:paraId="09D0E27D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27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7F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280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(149) </w:t>
            </w:r>
          </w:p>
        </w:tc>
        <w:tc>
          <w:tcPr>
            <w:tcW w:w="270" w:type="dxa"/>
            <w:shd w:val="clear" w:color="auto" w:fill="auto"/>
          </w:tcPr>
          <w:p w14:paraId="09D0E281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282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4,436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83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84" w14:textId="77777777" w:rsidR="00A17917" w:rsidRPr="005C2D3F" w:rsidRDefault="00CA53BB" w:rsidP="00CA53BB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690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0E285" w14:textId="77777777" w:rsidR="00A17917" w:rsidRPr="005C2D3F" w:rsidRDefault="00A17917" w:rsidP="00F5271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8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11,624</w:t>
            </w:r>
          </w:p>
        </w:tc>
      </w:tr>
      <w:tr w:rsidR="00A17917" w:rsidRPr="005C2D3F" w14:paraId="09D0E29C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88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55" w:type="dxa"/>
            <w:vAlign w:val="bottom"/>
          </w:tcPr>
          <w:p w14:paraId="09D0E289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8A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D0E28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72</w:t>
            </w:r>
            <w:r w:rsidRPr="005C2D3F">
              <w:rPr>
                <w:sz w:val="22"/>
                <w:szCs w:val="22"/>
              </w:rPr>
              <w:t>,</w:t>
            </w:r>
            <w:r w:rsidRPr="005C2D3F">
              <w:rPr>
                <w:sz w:val="22"/>
                <w:szCs w:val="22"/>
                <w:cs/>
              </w:rPr>
              <w:t>318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8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28D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(158,704)</w:t>
            </w:r>
          </w:p>
        </w:tc>
        <w:tc>
          <w:tcPr>
            <w:tcW w:w="236" w:type="dxa"/>
          </w:tcPr>
          <w:p w14:paraId="09D0E28E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28F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87,176</w:t>
            </w:r>
          </w:p>
        </w:tc>
        <w:tc>
          <w:tcPr>
            <w:tcW w:w="270" w:type="dxa"/>
            <w:shd w:val="clear" w:color="auto" w:fill="auto"/>
          </w:tcPr>
          <w:p w14:paraId="09D0E290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291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(79,517) </w:t>
            </w:r>
          </w:p>
        </w:tc>
        <w:tc>
          <w:tcPr>
            <w:tcW w:w="270" w:type="dxa"/>
            <w:shd w:val="clear" w:color="auto" w:fill="auto"/>
          </w:tcPr>
          <w:p w14:paraId="09D0E292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293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(3)</w:t>
            </w:r>
          </w:p>
        </w:tc>
        <w:tc>
          <w:tcPr>
            <w:tcW w:w="270" w:type="dxa"/>
            <w:shd w:val="clear" w:color="auto" w:fill="auto"/>
          </w:tcPr>
          <w:p w14:paraId="09D0E294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295" w14:textId="77777777" w:rsidR="00A17917" w:rsidRPr="005C2D3F" w:rsidRDefault="00A17917" w:rsidP="00F52710">
            <w:pPr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 78,730</w:t>
            </w:r>
          </w:p>
        </w:tc>
        <w:tc>
          <w:tcPr>
            <w:tcW w:w="270" w:type="dxa"/>
            <w:shd w:val="clear" w:color="auto" w:fill="auto"/>
          </w:tcPr>
          <w:p w14:paraId="09D0E29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97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9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99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9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9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A17917" w:rsidRPr="005C2D3F" w14:paraId="09D0E2B1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9D" w14:textId="77777777" w:rsidR="00A17917" w:rsidRPr="005C2D3F" w:rsidRDefault="00A17917" w:rsidP="00F52710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 และตัดจำหน่าย</w:t>
            </w:r>
          </w:p>
        </w:tc>
        <w:tc>
          <w:tcPr>
            <w:tcW w:w="855" w:type="dxa"/>
            <w:vAlign w:val="bottom"/>
          </w:tcPr>
          <w:p w14:paraId="09D0E29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9F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A0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A1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9D0E2A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(80,142)</w:t>
            </w:r>
          </w:p>
        </w:tc>
        <w:tc>
          <w:tcPr>
            <w:tcW w:w="236" w:type="dxa"/>
            <w:vAlign w:val="center"/>
          </w:tcPr>
          <w:p w14:paraId="09D0E2A3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9D0E2A4" w14:textId="77777777" w:rsidR="00A17917" w:rsidRPr="005C2D3F" w:rsidRDefault="00A17917" w:rsidP="000B5E52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(20,67</w:t>
            </w:r>
            <w:r w:rsidR="000B5E52" w:rsidRPr="005C2D3F">
              <w:rPr>
                <w:sz w:val="22"/>
                <w:szCs w:val="22"/>
              </w:rPr>
              <w:t>9</w:t>
            </w:r>
            <w:r w:rsidRPr="005C2D3F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A5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9D0E2A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="00891B8B" w:rsidRPr="005C2D3F">
              <w:rPr>
                <w:sz w:val="22"/>
                <w:szCs w:val="22"/>
              </w:rPr>
              <w:t>111,949</w:t>
            </w:r>
            <w:r w:rsidRPr="005C2D3F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A7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D0E2A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(193,490)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A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9D0E2AA" w14:textId="77777777" w:rsidR="00A17917" w:rsidRPr="005C2D3F" w:rsidRDefault="00A17917" w:rsidP="00092B9C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="00092B9C" w:rsidRPr="005C2D3F">
              <w:rPr>
                <w:sz w:val="22"/>
                <w:szCs w:val="22"/>
              </w:rPr>
              <w:t>98,746</w:t>
            </w:r>
            <w:r w:rsidRPr="005C2D3F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0E2AB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AC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A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AE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AF" w14:textId="77777777" w:rsidR="00A17917" w:rsidRPr="005C2D3F" w:rsidRDefault="00A17917" w:rsidP="0022719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B0" w14:textId="77777777" w:rsidR="00A17917" w:rsidRPr="005C2D3F" w:rsidRDefault="00A17917" w:rsidP="00092B9C">
            <w:pPr>
              <w:tabs>
                <w:tab w:val="left" w:pos="791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Pr="005C2D3F">
              <w:rPr>
                <w:sz w:val="22"/>
                <w:szCs w:val="22"/>
                <w:cs/>
              </w:rPr>
              <w:t>50</w:t>
            </w:r>
            <w:r w:rsidR="00092B9C" w:rsidRPr="005C2D3F">
              <w:rPr>
                <w:sz w:val="22"/>
                <w:szCs w:val="22"/>
              </w:rPr>
              <w:t>5</w:t>
            </w:r>
            <w:r w:rsidRPr="005C2D3F">
              <w:rPr>
                <w:sz w:val="22"/>
                <w:szCs w:val="22"/>
              </w:rPr>
              <w:t>,</w:t>
            </w:r>
            <w:r w:rsidR="00092B9C" w:rsidRPr="005C2D3F">
              <w:rPr>
                <w:sz w:val="22"/>
                <w:szCs w:val="22"/>
              </w:rPr>
              <w:t>006</w:t>
            </w:r>
            <w:r w:rsidRPr="005C2D3F">
              <w:rPr>
                <w:sz w:val="22"/>
                <w:szCs w:val="22"/>
              </w:rPr>
              <w:t>)</w:t>
            </w:r>
          </w:p>
        </w:tc>
      </w:tr>
      <w:tr w:rsidR="00A17917" w:rsidRPr="005C2D3F" w14:paraId="09D0E2C6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B2" w14:textId="77777777" w:rsidR="00A17917" w:rsidRPr="005C2D3F" w:rsidRDefault="00A17917" w:rsidP="00A90107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 xml:space="preserve">จัดประเภทเป็นสินทรัพย์ไม่หมุนเวียนที่ถือไว้เพื่อขาย                  </w:t>
            </w:r>
          </w:p>
        </w:tc>
        <w:tc>
          <w:tcPr>
            <w:tcW w:w="855" w:type="dxa"/>
            <w:vAlign w:val="bottom"/>
          </w:tcPr>
          <w:p w14:paraId="09D0E2B3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B4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B5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B6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2B7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9D0E2B8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9D0E2B9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(28,690)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BA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2BB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BC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2BD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="00201EBD" w:rsidRPr="005C2D3F">
              <w:rPr>
                <w:sz w:val="22"/>
                <w:szCs w:val="22"/>
              </w:rPr>
              <w:t>13,709</w:t>
            </w:r>
            <w:r w:rsidRPr="005C2D3F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0E2BE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2BF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="00227190" w:rsidRPr="005C2D3F">
              <w:rPr>
                <w:sz w:val="22"/>
                <w:szCs w:val="22"/>
              </w:rPr>
              <w:t>46,637</w:t>
            </w:r>
            <w:r w:rsidRPr="005C2D3F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14:paraId="09D0E2C0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C1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C2" w14:textId="77777777" w:rsidR="00A17917" w:rsidRPr="005C2D3F" w:rsidRDefault="00A17917" w:rsidP="00F5271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C3" w14:textId="77777777" w:rsidR="00A17917" w:rsidRPr="005C2D3F" w:rsidRDefault="00A17917" w:rsidP="00F52710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C4" w14:textId="77777777" w:rsidR="00A17917" w:rsidRPr="005C2D3F" w:rsidRDefault="00A17917" w:rsidP="00227190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C5" w14:textId="77777777" w:rsidR="00A17917" w:rsidRPr="005C2D3F" w:rsidRDefault="00A17917" w:rsidP="00227190">
            <w:pPr>
              <w:tabs>
                <w:tab w:val="left" w:pos="791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</w:t>
            </w:r>
            <w:r w:rsidR="00891B8B" w:rsidRPr="005C2D3F">
              <w:rPr>
                <w:sz w:val="22"/>
                <w:szCs w:val="22"/>
              </w:rPr>
              <w:t>89,03</w:t>
            </w:r>
            <w:r w:rsidR="00227190" w:rsidRPr="005C2D3F">
              <w:rPr>
                <w:sz w:val="22"/>
                <w:szCs w:val="22"/>
              </w:rPr>
              <w:t>6</w:t>
            </w:r>
            <w:r w:rsidRPr="005C2D3F">
              <w:rPr>
                <w:sz w:val="22"/>
                <w:szCs w:val="22"/>
              </w:rPr>
              <w:t>)</w:t>
            </w:r>
          </w:p>
        </w:tc>
      </w:tr>
      <w:tr w:rsidR="00FF6336" w:rsidRPr="005C2D3F" w14:paraId="09D0E2DB" w14:textId="77777777" w:rsidTr="00AA5D6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C7" w14:textId="77777777" w:rsidR="00FF6336" w:rsidRPr="005C2D3F" w:rsidRDefault="00FF6336" w:rsidP="00FF633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55" w:type="dxa"/>
            <w:vAlign w:val="bottom"/>
          </w:tcPr>
          <w:p w14:paraId="09D0E2C8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C9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2CA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C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2CC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9D0E2C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CE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C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2D0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D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D0E2D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D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9D0E2D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(643)</w:t>
            </w:r>
          </w:p>
        </w:tc>
        <w:tc>
          <w:tcPr>
            <w:tcW w:w="270" w:type="dxa"/>
            <w:shd w:val="clear" w:color="auto" w:fill="auto"/>
          </w:tcPr>
          <w:p w14:paraId="09D0E2D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2D6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D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2D8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D9" w14:textId="77777777" w:rsidR="00FF6336" w:rsidRPr="005C2D3F" w:rsidRDefault="00FF6336" w:rsidP="00FF6336">
            <w:pPr>
              <w:tabs>
                <w:tab w:val="left" w:pos="-187"/>
              </w:tabs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2DA" w14:textId="77777777" w:rsidR="00FF6336" w:rsidRPr="005C2D3F" w:rsidRDefault="00FF6336" w:rsidP="00FF6336">
            <w:pPr>
              <w:tabs>
                <w:tab w:val="left" w:pos="-187"/>
                <w:tab w:val="left" w:pos="791"/>
              </w:tabs>
              <w:spacing w:line="240" w:lineRule="auto"/>
              <w:ind w:left="-180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(1,215)</w:t>
            </w:r>
          </w:p>
        </w:tc>
      </w:tr>
      <w:tr w:rsidR="00FF6336" w:rsidRPr="005C2D3F" w14:paraId="09D0E2F0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2DC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E2DD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2DE" w14:textId="77777777" w:rsidR="00FF6336" w:rsidRPr="005C2D3F" w:rsidRDefault="00FF6336" w:rsidP="00FF6336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E2D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163,278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E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E2E1" w14:textId="77777777" w:rsidR="00FF6336" w:rsidRPr="005C2D3F" w:rsidRDefault="00FF6336" w:rsidP="00FF6336">
            <w:pPr>
              <w:spacing w:line="240" w:lineRule="auto"/>
              <w:ind w:left="-108" w:right="33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1,519,666</w:t>
            </w:r>
          </w:p>
        </w:tc>
        <w:tc>
          <w:tcPr>
            <w:tcW w:w="236" w:type="dxa"/>
            <w:vAlign w:val="center"/>
          </w:tcPr>
          <w:p w14:paraId="09D0E2E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E2E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227,881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E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E2E5" w14:textId="77777777" w:rsidR="00FF6336" w:rsidRPr="005C2D3F" w:rsidRDefault="00FF6336" w:rsidP="00FF6336">
            <w:pPr>
              <w:spacing w:line="240" w:lineRule="auto"/>
              <w:ind w:left="-108" w:right="33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8,643,453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E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E2E7" w14:textId="77777777" w:rsidR="00FF6336" w:rsidRPr="005C2D3F" w:rsidRDefault="00FF6336" w:rsidP="00FF6336">
            <w:pPr>
              <w:spacing w:line="240" w:lineRule="auto"/>
              <w:ind w:left="-108" w:right="33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536,298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E2E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0E2E9" w14:textId="77777777" w:rsidR="00FF6336" w:rsidRPr="005C2D3F" w:rsidRDefault="00FF6336" w:rsidP="00FF6336">
            <w:pPr>
              <w:spacing w:line="240" w:lineRule="auto"/>
              <w:ind w:left="-108" w:right="33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617,831</w:t>
            </w:r>
          </w:p>
        </w:tc>
        <w:tc>
          <w:tcPr>
            <w:tcW w:w="270" w:type="dxa"/>
            <w:shd w:val="clear" w:color="auto" w:fill="auto"/>
          </w:tcPr>
          <w:p w14:paraId="09D0E2E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2E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4,436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2E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2E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19,252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2E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2EF" w14:textId="77777777" w:rsidR="00FF6336" w:rsidRPr="005C2D3F" w:rsidRDefault="00FF6336" w:rsidP="00FF6336">
            <w:pPr>
              <w:spacing w:line="240" w:lineRule="auto"/>
              <w:ind w:left="-108" w:right="33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11,732,095</w:t>
            </w:r>
          </w:p>
        </w:tc>
      </w:tr>
      <w:tr w:rsidR="00FF6336" w:rsidRPr="005C2D3F" w14:paraId="09D0E2F3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2F1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332" w:type="dxa"/>
            <w:gridSpan w:val="19"/>
          </w:tcPr>
          <w:p w14:paraId="09D0E2F2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F6336" w:rsidRPr="005C2D3F" w14:paraId="09D0E2F6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2F4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332" w:type="dxa"/>
            <w:gridSpan w:val="19"/>
          </w:tcPr>
          <w:p w14:paraId="09D0E2F5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532FC1" w:rsidRPr="005C2D3F" w14:paraId="09D0E2F9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2F7" w14:textId="77777777" w:rsidR="00532FC1" w:rsidRPr="005C2D3F" w:rsidRDefault="00532FC1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332" w:type="dxa"/>
            <w:gridSpan w:val="19"/>
          </w:tcPr>
          <w:p w14:paraId="09D0E2F8" w14:textId="77777777" w:rsidR="00532FC1" w:rsidRPr="005C2D3F" w:rsidRDefault="00532FC1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F6336" w:rsidRPr="005C2D3F" w14:paraId="09D0E2FC" w14:textId="77777777" w:rsidTr="006A3955">
        <w:trPr>
          <w:trHeight w:val="20"/>
        </w:trPr>
        <w:tc>
          <w:tcPr>
            <w:tcW w:w="3544" w:type="dxa"/>
            <w:shd w:val="clear" w:color="auto" w:fill="auto"/>
          </w:tcPr>
          <w:p w14:paraId="09D0E2FA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332" w:type="dxa"/>
            <w:gridSpan w:val="19"/>
          </w:tcPr>
          <w:p w14:paraId="09D0E2FB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F6336" w:rsidRPr="005C2D3F" w14:paraId="09D0E311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2FD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9D0E2FE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2FF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300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09D0E301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302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303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04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0" w:type="dxa"/>
            <w:shd w:val="clear" w:color="auto" w:fill="auto"/>
          </w:tcPr>
          <w:p w14:paraId="09D0E305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306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09D0E307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308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309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30A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09D0E30B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30C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09D0E30D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30E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9D0E30F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10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F6336" w:rsidRPr="005C2D3F" w14:paraId="09D0E326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12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</w:tcPr>
          <w:p w14:paraId="09D0E313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314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315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09D0E316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317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318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19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09D0E31A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31B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09D0E31C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31D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31E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31F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9D0E320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321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52" w:type="dxa"/>
            <w:shd w:val="clear" w:color="auto" w:fill="auto"/>
          </w:tcPr>
          <w:p w14:paraId="09D0E322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323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36" w:type="dxa"/>
            <w:shd w:val="clear" w:color="auto" w:fill="auto"/>
          </w:tcPr>
          <w:p w14:paraId="09D0E324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25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F6336" w:rsidRPr="005C2D3F" w14:paraId="09D0E33B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27" w14:textId="77777777" w:rsidR="00FF6336" w:rsidRPr="005C2D3F" w:rsidRDefault="00FF6336" w:rsidP="00FF633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right w:val="nil"/>
            </w:tcBorders>
          </w:tcPr>
          <w:p w14:paraId="09D0E328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3" w:type="dxa"/>
            <w:tcBorders>
              <w:right w:val="nil"/>
            </w:tcBorders>
          </w:tcPr>
          <w:p w14:paraId="09D0E329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9D0E32A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09D0E32B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9D0E32C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09D0E32D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2E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09D0E32F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330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09D0E331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332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9D0E333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334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09D0E335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336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09D0E337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338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09D0E339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33A" w14:textId="77777777" w:rsidR="00FF6336" w:rsidRPr="005C2D3F" w:rsidRDefault="00FF6336" w:rsidP="00FF633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FF6336" w:rsidRPr="005C2D3F" w14:paraId="09D0E33E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33C" w14:textId="77777777" w:rsidR="00FF6336" w:rsidRPr="005C2D3F" w:rsidRDefault="00FF6336" w:rsidP="00FF6336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2" w:type="dxa"/>
            <w:gridSpan w:val="19"/>
          </w:tcPr>
          <w:p w14:paraId="09D0E33D" w14:textId="77777777" w:rsidR="00FF6336" w:rsidRPr="005C2D3F" w:rsidRDefault="00FF6336" w:rsidP="00FF6336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336" w:rsidRPr="005C2D3F" w14:paraId="09D0E353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33F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55" w:type="dxa"/>
          </w:tcPr>
          <w:p w14:paraId="09D0E34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09D0E34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0E34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4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34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9D0E34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4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47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348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49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34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4B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34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4D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34E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34F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350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351" w14:textId="77777777" w:rsidR="00FF6336" w:rsidRPr="005C2D3F" w:rsidRDefault="00FF6336" w:rsidP="00FF633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5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FF6336" w:rsidRPr="005C2D3F" w14:paraId="09D0E368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354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1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5" w:type="dxa"/>
            <w:vAlign w:val="bottom"/>
          </w:tcPr>
          <w:p w14:paraId="09D0E35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09D0E35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35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35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35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D0E35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5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5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35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5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35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6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36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36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36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36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36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36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6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FF6336" w:rsidRPr="005C2D3F" w14:paraId="09D0E37D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69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  <w:vAlign w:val="bottom"/>
          </w:tcPr>
          <w:p w14:paraId="09D0E36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1,124,161</w:t>
            </w:r>
          </w:p>
        </w:tc>
        <w:tc>
          <w:tcPr>
            <w:tcW w:w="283" w:type="dxa"/>
            <w:vAlign w:val="bottom"/>
          </w:tcPr>
          <w:p w14:paraId="09D0E36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36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36,156</w:t>
            </w:r>
          </w:p>
        </w:tc>
        <w:tc>
          <w:tcPr>
            <w:tcW w:w="270" w:type="dxa"/>
            <w:shd w:val="clear" w:color="auto" w:fill="auto"/>
          </w:tcPr>
          <w:p w14:paraId="09D0E36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36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1,993,275</w:t>
            </w:r>
          </w:p>
        </w:tc>
        <w:tc>
          <w:tcPr>
            <w:tcW w:w="236" w:type="dxa"/>
            <w:vAlign w:val="bottom"/>
          </w:tcPr>
          <w:p w14:paraId="09D0E36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7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146,718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7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37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2,569,121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7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37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364,788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7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37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168,407</w:t>
            </w:r>
          </w:p>
        </w:tc>
        <w:tc>
          <w:tcPr>
            <w:tcW w:w="270" w:type="dxa"/>
            <w:shd w:val="clear" w:color="auto" w:fill="auto"/>
          </w:tcPr>
          <w:p w14:paraId="09D0E37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378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7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37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870,613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7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7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7,273,239</w:t>
            </w:r>
          </w:p>
        </w:tc>
      </w:tr>
      <w:tr w:rsidR="00FF6336" w:rsidRPr="005C2D3F" w14:paraId="09D0E392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7E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09D0E37F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38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1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E38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D0E383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9D0E38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5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8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7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8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8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B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E38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D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8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8F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9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9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3,062</w:t>
            </w:r>
          </w:p>
        </w:tc>
      </w:tr>
      <w:tr w:rsidR="00FF6336" w:rsidRPr="005C2D3F" w14:paraId="09D0E3A7" w14:textId="77777777" w:rsidTr="004B6593">
        <w:trPr>
          <w:trHeight w:val="269"/>
        </w:trPr>
        <w:tc>
          <w:tcPr>
            <w:tcW w:w="3544" w:type="dxa"/>
            <w:shd w:val="clear" w:color="auto" w:fill="auto"/>
            <w:vAlign w:val="bottom"/>
          </w:tcPr>
          <w:p w14:paraId="09D0E393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E39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</w:rPr>
              <w:t>1,124,161</w:t>
            </w:r>
          </w:p>
        </w:tc>
        <w:tc>
          <w:tcPr>
            <w:tcW w:w="283" w:type="dxa"/>
            <w:vAlign w:val="bottom"/>
          </w:tcPr>
          <w:p w14:paraId="09D0E39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39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36,156</w:t>
            </w:r>
          </w:p>
        </w:tc>
        <w:tc>
          <w:tcPr>
            <w:tcW w:w="270" w:type="dxa"/>
            <w:shd w:val="clear" w:color="auto" w:fill="auto"/>
          </w:tcPr>
          <w:p w14:paraId="09D0E39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E39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1,993,275</w:t>
            </w:r>
          </w:p>
        </w:tc>
        <w:tc>
          <w:tcPr>
            <w:tcW w:w="236" w:type="dxa"/>
            <w:vAlign w:val="bottom"/>
          </w:tcPr>
          <w:p w14:paraId="09D0E399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9A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146,718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9B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9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2,569,121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9D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9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367,850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9F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A0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168,407</w:t>
            </w:r>
          </w:p>
        </w:tc>
        <w:tc>
          <w:tcPr>
            <w:tcW w:w="270" w:type="dxa"/>
            <w:shd w:val="clear" w:color="auto" w:fill="auto"/>
          </w:tcPr>
          <w:p w14:paraId="09D0E3A1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A2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A3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A4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870,613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A5" w14:textId="77777777" w:rsidR="00FF6336" w:rsidRPr="005C2D3F" w:rsidRDefault="00FF6336" w:rsidP="00FF633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A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7,276,301</w:t>
            </w:r>
          </w:p>
        </w:tc>
      </w:tr>
      <w:tr w:rsidR="00FF6336" w:rsidRPr="005C2D3F" w14:paraId="09D0E3BC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A8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2559 </w:t>
            </w:r>
            <w:r w:rsidRPr="005C2D3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1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5" w:type="dxa"/>
            <w:tcBorders>
              <w:top w:val="double" w:sz="4" w:space="0" w:color="auto"/>
            </w:tcBorders>
            <w:vAlign w:val="bottom"/>
          </w:tcPr>
          <w:p w14:paraId="09D0E3A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83" w:type="dxa"/>
            <w:vAlign w:val="bottom"/>
          </w:tcPr>
          <w:p w14:paraId="09D0E3A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A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D0E3AC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09D0E3A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9D0E3AE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A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D0E3B0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D0E3B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D0E3B2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B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D0E3B4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B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D0E3B6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B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3B8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B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3BA" w14:textId="77777777" w:rsidR="00FF6336" w:rsidRPr="005C2D3F" w:rsidRDefault="00FF6336" w:rsidP="00FF633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E3B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FF6336" w:rsidRPr="005C2D3F" w14:paraId="09D0E3D1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BD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  <w:vAlign w:val="bottom"/>
          </w:tcPr>
          <w:p w14:paraId="09D0E3B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09D0E3B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3C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09D0E3C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3C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1,876,031</w:t>
            </w:r>
          </w:p>
        </w:tc>
        <w:tc>
          <w:tcPr>
            <w:tcW w:w="236" w:type="dxa"/>
            <w:vAlign w:val="bottom"/>
          </w:tcPr>
          <w:p w14:paraId="09D0E3C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C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186,977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C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3C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2,087,912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C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3C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330,395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C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3C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144,280</w:t>
            </w:r>
          </w:p>
        </w:tc>
        <w:tc>
          <w:tcPr>
            <w:tcW w:w="270" w:type="dxa"/>
            <w:shd w:val="clear" w:color="auto" w:fill="auto"/>
          </w:tcPr>
          <w:p w14:paraId="09D0E3C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3C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C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3C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1,030,218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C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3D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6,893,066</w:t>
            </w:r>
          </w:p>
        </w:tc>
      </w:tr>
      <w:tr w:rsidR="00FF6336" w:rsidRPr="005C2D3F" w14:paraId="09D0E3E6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3D2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09D0E3D3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3D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D5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D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D0E3D7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9D0E3D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D9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D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DB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D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D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13,242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D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DF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E3E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E1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E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E3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E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3E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13,242</w:t>
            </w:r>
          </w:p>
        </w:tc>
      </w:tr>
      <w:tr w:rsidR="00FF6336" w:rsidRPr="005C2D3F" w14:paraId="09D0E3FB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3E7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E3E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1,156,507</w:t>
            </w:r>
          </w:p>
        </w:tc>
        <w:tc>
          <w:tcPr>
            <w:tcW w:w="283" w:type="dxa"/>
            <w:vAlign w:val="bottom"/>
          </w:tcPr>
          <w:p w14:paraId="09D0E3E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3E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32,906</w:t>
            </w:r>
          </w:p>
        </w:tc>
        <w:tc>
          <w:tcPr>
            <w:tcW w:w="270" w:type="dxa"/>
            <w:shd w:val="clear" w:color="auto" w:fill="auto"/>
          </w:tcPr>
          <w:p w14:paraId="09D0E3E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E3E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1,876,031</w:t>
            </w:r>
          </w:p>
        </w:tc>
        <w:tc>
          <w:tcPr>
            <w:tcW w:w="236" w:type="dxa"/>
            <w:vAlign w:val="bottom"/>
          </w:tcPr>
          <w:p w14:paraId="09D0E3E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E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186,977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E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2,087,912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F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343,637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3F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144,280</w:t>
            </w:r>
          </w:p>
        </w:tc>
        <w:tc>
          <w:tcPr>
            <w:tcW w:w="270" w:type="dxa"/>
            <w:shd w:val="clear" w:color="auto" w:fill="auto"/>
          </w:tcPr>
          <w:p w14:paraId="09D0E3F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47,840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3F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1,030,218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3F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3F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6,906,308</w:t>
            </w:r>
          </w:p>
        </w:tc>
      </w:tr>
      <w:tr w:rsidR="00FF6336" w:rsidRPr="005C2D3F" w14:paraId="09D0E410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3FC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9D0E3F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09D0E3F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9D0E3F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40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D0E40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D0E40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0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0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0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40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40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40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40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F6336" w:rsidRPr="005C2D3F" w14:paraId="09D0E425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411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55" w:type="dxa"/>
          </w:tcPr>
          <w:p w14:paraId="09D0E412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1,155,427 </w:t>
            </w:r>
          </w:p>
        </w:tc>
        <w:tc>
          <w:tcPr>
            <w:tcW w:w="283" w:type="dxa"/>
          </w:tcPr>
          <w:p w14:paraId="09D0E413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414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182,025 </w:t>
            </w:r>
          </w:p>
        </w:tc>
        <w:tc>
          <w:tcPr>
            <w:tcW w:w="270" w:type="dxa"/>
            <w:shd w:val="clear" w:color="auto" w:fill="auto"/>
          </w:tcPr>
          <w:p w14:paraId="09D0E415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9D0E416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1,836,196 </w:t>
            </w:r>
          </w:p>
        </w:tc>
        <w:tc>
          <w:tcPr>
            <w:tcW w:w="236" w:type="dxa"/>
          </w:tcPr>
          <w:p w14:paraId="09D0E417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418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443,093 </w:t>
            </w:r>
          </w:p>
        </w:tc>
        <w:tc>
          <w:tcPr>
            <w:tcW w:w="270" w:type="dxa"/>
            <w:shd w:val="clear" w:color="auto" w:fill="auto"/>
          </w:tcPr>
          <w:p w14:paraId="09D0E419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09D0E41A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1,511,522 </w:t>
            </w:r>
          </w:p>
        </w:tc>
        <w:tc>
          <w:tcPr>
            <w:tcW w:w="270" w:type="dxa"/>
            <w:shd w:val="clear" w:color="auto" w:fill="auto"/>
          </w:tcPr>
          <w:p w14:paraId="09D0E41B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9D0E41C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198,854 </w:t>
            </w:r>
          </w:p>
        </w:tc>
        <w:tc>
          <w:tcPr>
            <w:tcW w:w="270" w:type="dxa"/>
            <w:shd w:val="clear" w:color="auto" w:fill="auto"/>
          </w:tcPr>
          <w:p w14:paraId="09D0E41D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</w:tcPr>
          <w:p w14:paraId="09D0E41E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193,122 </w:t>
            </w:r>
          </w:p>
        </w:tc>
        <w:tc>
          <w:tcPr>
            <w:tcW w:w="270" w:type="dxa"/>
            <w:shd w:val="clear" w:color="auto" w:fill="auto"/>
          </w:tcPr>
          <w:p w14:paraId="09D0E41F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09D0E420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113,240 </w:t>
            </w:r>
          </w:p>
        </w:tc>
        <w:tc>
          <w:tcPr>
            <w:tcW w:w="252" w:type="dxa"/>
            <w:shd w:val="clear" w:color="auto" w:fill="auto"/>
          </w:tcPr>
          <w:p w14:paraId="09D0E421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09D0E422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1,181,171 </w:t>
            </w:r>
          </w:p>
        </w:tc>
        <w:tc>
          <w:tcPr>
            <w:tcW w:w="236" w:type="dxa"/>
            <w:shd w:val="clear" w:color="auto" w:fill="auto"/>
          </w:tcPr>
          <w:p w14:paraId="09D0E423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424" w14:textId="77777777" w:rsidR="00FF6336" w:rsidRPr="005C2D3F" w:rsidRDefault="00FF6336" w:rsidP="003A2DC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>6,814,</w:t>
            </w:r>
            <w:r w:rsidR="003A2DC9" w:rsidRPr="005C2D3F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  <w:tr w:rsidR="00FF6336" w:rsidRPr="005C2D3F" w14:paraId="09D0E43A" w14:textId="77777777" w:rsidTr="00F52710">
        <w:trPr>
          <w:trHeight w:val="20"/>
        </w:trPr>
        <w:tc>
          <w:tcPr>
            <w:tcW w:w="3544" w:type="dxa"/>
            <w:shd w:val="clear" w:color="auto" w:fill="auto"/>
          </w:tcPr>
          <w:p w14:paraId="09D0E426" w14:textId="77777777" w:rsidR="00FF6336" w:rsidRPr="005C2D3F" w:rsidRDefault="00FF6336" w:rsidP="00FF633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09D0E427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vAlign w:val="bottom"/>
          </w:tcPr>
          <w:p w14:paraId="09D0E42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29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2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D0E42B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9D0E42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2D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2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2F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3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9D0E431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118,553 </w:t>
            </w:r>
          </w:p>
        </w:tc>
        <w:tc>
          <w:tcPr>
            <w:tcW w:w="270" w:type="dxa"/>
            <w:shd w:val="clear" w:color="auto" w:fill="auto"/>
          </w:tcPr>
          <w:p w14:paraId="09D0E432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33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3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35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D0E43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437" w14:textId="77777777" w:rsidR="00FF6336" w:rsidRPr="005C2D3F" w:rsidRDefault="00FF6336" w:rsidP="00FF633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3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9D0E439" w14:textId="77777777" w:rsidR="00FF6336" w:rsidRPr="005C2D3F" w:rsidRDefault="003A2DC9" w:rsidP="00FF633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118,553</w:t>
            </w:r>
            <w:r w:rsidR="00FF6336"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F6336" w:rsidRPr="005C2D3F" w14:paraId="09D0E44F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43B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09D0E43C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1,155,427 </w:t>
            </w:r>
          </w:p>
        </w:tc>
        <w:tc>
          <w:tcPr>
            <w:tcW w:w="283" w:type="dxa"/>
          </w:tcPr>
          <w:p w14:paraId="09D0E43D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3E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182,025 </w:t>
            </w:r>
          </w:p>
        </w:tc>
        <w:tc>
          <w:tcPr>
            <w:tcW w:w="270" w:type="dxa"/>
            <w:shd w:val="clear" w:color="auto" w:fill="auto"/>
          </w:tcPr>
          <w:p w14:paraId="09D0E43F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09D0E440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1,836,196 </w:t>
            </w:r>
          </w:p>
        </w:tc>
        <w:tc>
          <w:tcPr>
            <w:tcW w:w="236" w:type="dxa"/>
          </w:tcPr>
          <w:p w14:paraId="09D0E441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42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443,093 </w:t>
            </w:r>
          </w:p>
        </w:tc>
        <w:tc>
          <w:tcPr>
            <w:tcW w:w="270" w:type="dxa"/>
            <w:shd w:val="clear" w:color="auto" w:fill="auto"/>
          </w:tcPr>
          <w:p w14:paraId="09D0E443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44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1,511,522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4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44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317,407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E44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48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193,122 </w:t>
            </w:r>
          </w:p>
        </w:tc>
        <w:tc>
          <w:tcPr>
            <w:tcW w:w="270" w:type="dxa"/>
            <w:shd w:val="clear" w:color="auto" w:fill="auto"/>
          </w:tcPr>
          <w:p w14:paraId="09D0E449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4A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113,240 </w:t>
            </w:r>
          </w:p>
        </w:tc>
        <w:tc>
          <w:tcPr>
            <w:tcW w:w="252" w:type="dxa"/>
            <w:shd w:val="clear" w:color="auto" w:fill="auto"/>
          </w:tcPr>
          <w:p w14:paraId="09D0E44B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44C" w14:textId="77777777" w:rsidR="00FF6336" w:rsidRPr="005C2D3F" w:rsidRDefault="00FF6336" w:rsidP="00FF6336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1,181,171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4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44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6,933,203</w:t>
            </w:r>
          </w:p>
        </w:tc>
      </w:tr>
      <w:tr w:rsidR="00FF6336" w:rsidRPr="005C2D3F" w14:paraId="09D0E464" w14:textId="77777777" w:rsidTr="00F5271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9D0E450" w14:textId="77777777" w:rsidR="00FF6336" w:rsidRPr="005C2D3F" w:rsidRDefault="00FF6336" w:rsidP="00FF633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9D0E45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09D0E45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9D0E45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454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9D0E455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D0E456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57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58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E459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5A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9D0E45B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0E45C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D0E45D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D0E45E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D0E45F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D0E460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D0E461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462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63" w14:textId="77777777" w:rsidR="00FF6336" w:rsidRPr="005C2D3F" w:rsidRDefault="00FF6336" w:rsidP="00FF633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09D0E465" w14:textId="77777777" w:rsidR="00565FB1" w:rsidRPr="005C2D3F" w:rsidRDefault="00565FB1" w:rsidP="004003E5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9D0E466" w14:textId="77777777" w:rsidR="004003E5" w:rsidRPr="005C2D3F" w:rsidRDefault="004003E5" w:rsidP="004003E5">
      <w:pPr>
        <w:spacing w:line="240" w:lineRule="auto"/>
        <w:ind w:right="-9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="00A17917" w:rsidRPr="005C2D3F">
        <w:rPr>
          <w:sz w:val="30"/>
          <w:szCs w:val="30"/>
          <w:cs/>
        </w:rPr>
        <w:t xml:space="preserve">ณ วันที่ </w:t>
      </w:r>
      <w:r w:rsidR="00A17917" w:rsidRPr="005C2D3F">
        <w:rPr>
          <w:sz w:val="30"/>
          <w:szCs w:val="30"/>
        </w:rPr>
        <w:t xml:space="preserve">31 </w:t>
      </w:r>
      <w:r w:rsidR="00A17917" w:rsidRPr="005C2D3F">
        <w:rPr>
          <w:sz w:val="30"/>
          <w:szCs w:val="30"/>
          <w:cs/>
        </w:rPr>
        <w:t xml:space="preserve">ธันวาคม </w:t>
      </w:r>
      <w:r w:rsidR="00A17917" w:rsidRPr="005C2D3F">
        <w:rPr>
          <w:sz w:val="30"/>
          <w:szCs w:val="30"/>
        </w:rPr>
        <w:t xml:space="preserve">2560  </w:t>
      </w:r>
      <w:r w:rsidR="00A17917" w:rsidRPr="005C2D3F">
        <w:rPr>
          <w:sz w:val="30"/>
          <w:szCs w:val="30"/>
          <w:cs/>
        </w:rPr>
        <w:t xml:space="preserve">มีจำนวน </w:t>
      </w:r>
      <w:r w:rsidR="00A17917" w:rsidRPr="005C2D3F">
        <w:rPr>
          <w:sz w:val="30"/>
          <w:szCs w:val="30"/>
        </w:rPr>
        <w:t>7,1</w:t>
      </w:r>
      <w:r w:rsidR="00E32F41" w:rsidRPr="005C2D3F">
        <w:rPr>
          <w:sz w:val="30"/>
          <w:szCs w:val="30"/>
        </w:rPr>
        <w:t>19.6</w:t>
      </w:r>
      <w:r w:rsidR="00A17917" w:rsidRPr="005C2D3F">
        <w:rPr>
          <w:sz w:val="30"/>
          <w:szCs w:val="30"/>
        </w:rPr>
        <w:t xml:space="preserve"> </w:t>
      </w:r>
      <w:r w:rsidR="00A17917" w:rsidRPr="005C2D3F">
        <w:rPr>
          <w:sz w:val="30"/>
          <w:szCs w:val="30"/>
          <w:cs/>
        </w:rPr>
        <w:t>ล้านบาท</w:t>
      </w:r>
      <w:r w:rsidRPr="005C2D3F">
        <w:rPr>
          <w:rFonts w:hint="cs"/>
          <w:sz w:val="30"/>
          <w:szCs w:val="30"/>
          <w:cs/>
        </w:rPr>
        <w:t>(</w:t>
      </w:r>
      <w:r w:rsidRPr="005C2D3F">
        <w:rPr>
          <w:i/>
          <w:iCs/>
          <w:sz w:val="30"/>
          <w:szCs w:val="30"/>
        </w:rPr>
        <w:t>255</w:t>
      </w:r>
      <w:r w:rsidR="00060CB6" w:rsidRPr="005C2D3F">
        <w:rPr>
          <w:i/>
          <w:iCs/>
          <w:sz w:val="30"/>
          <w:szCs w:val="30"/>
        </w:rPr>
        <w:t>9</w:t>
      </w:r>
      <w:r w:rsidRPr="005C2D3F">
        <w:rPr>
          <w:i/>
          <w:iCs/>
          <w:sz w:val="30"/>
          <w:szCs w:val="30"/>
        </w:rPr>
        <w:t xml:space="preserve">: </w:t>
      </w:r>
      <w:r w:rsidR="00060CB6" w:rsidRPr="005C2D3F">
        <w:rPr>
          <w:i/>
          <w:iCs/>
          <w:sz w:val="30"/>
          <w:szCs w:val="30"/>
        </w:rPr>
        <w:t xml:space="preserve">6,873.4 </w:t>
      </w:r>
      <w:r w:rsidRPr="005C2D3F">
        <w:rPr>
          <w:rFonts w:hint="cs"/>
          <w:i/>
          <w:iCs/>
          <w:sz w:val="30"/>
          <w:szCs w:val="30"/>
          <w:cs/>
        </w:rPr>
        <w:t>ล้านบา</w:t>
      </w:r>
      <w:r w:rsidR="00930B3D" w:rsidRPr="005C2D3F">
        <w:rPr>
          <w:rFonts w:hint="cs"/>
          <w:i/>
          <w:iCs/>
          <w:sz w:val="30"/>
          <w:szCs w:val="30"/>
          <w:cs/>
        </w:rPr>
        <w:t>ท</w:t>
      </w:r>
      <w:r w:rsidR="004E4DC3" w:rsidRPr="005C2D3F">
        <w:rPr>
          <w:i/>
          <w:iCs/>
          <w:sz w:val="30"/>
          <w:szCs w:val="30"/>
        </w:rPr>
        <w:t>)</w:t>
      </w:r>
    </w:p>
    <w:p w14:paraId="09D0E467" w14:textId="77777777" w:rsidR="009A4E26" w:rsidRPr="005C2D3F" w:rsidRDefault="009A4E26" w:rsidP="004003E5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9D0E468" w14:textId="77777777" w:rsidR="009A4E26" w:rsidRPr="005C2D3F" w:rsidRDefault="009A4E26" w:rsidP="004003E5">
      <w:pPr>
        <w:spacing w:line="240" w:lineRule="auto"/>
        <w:ind w:right="-90"/>
        <w:jc w:val="thaiDistribute"/>
        <w:rPr>
          <w:sz w:val="30"/>
          <w:szCs w:val="30"/>
        </w:rPr>
      </w:pPr>
    </w:p>
    <w:tbl>
      <w:tblPr>
        <w:tblW w:w="15735" w:type="dxa"/>
        <w:tblLayout w:type="fixed"/>
        <w:tblLook w:val="01E0" w:firstRow="1" w:lastRow="1" w:firstColumn="1" w:lastColumn="1" w:noHBand="0" w:noVBand="0"/>
      </w:tblPr>
      <w:tblGrid>
        <w:gridCol w:w="2977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  <w:gridCol w:w="236"/>
        <w:gridCol w:w="1040"/>
        <w:gridCol w:w="236"/>
        <w:gridCol w:w="34"/>
        <w:gridCol w:w="1289"/>
        <w:gridCol w:w="284"/>
        <w:gridCol w:w="850"/>
        <w:gridCol w:w="68"/>
        <w:gridCol w:w="216"/>
        <w:gridCol w:w="24"/>
        <w:gridCol w:w="1188"/>
        <w:gridCol w:w="50"/>
        <w:gridCol w:w="220"/>
        <w:gridCol w:w="36"/>
        <w:gridCol w:w="892"/>
      </w:tblGrid>
      <w:tr w:rsidR="009A4E26" w:rsidRPr="005C2D3F" w14:paraId="09D0E46C" w14:textId="77777777" w:rsidTr="004B4308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9D0E469" w14:textId="77777777" w:rsidR="009A4E26" w:rsidRPr="005C2D3F" w:rsidRDefault="009A4E26" w:rsidP="004B4308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6A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66" w:type="dxa"/>
            <w:gridSpan w:val="23"/>
          </w:tcPr>
          <w:p w14:paraId="09D0E46B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4E26" w:rsidRPr="005C2D3F" w14:paraId="09D0E481" w14:textId="77777777" w:rsidTr="004B4308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9D0E46D" w14:textId="77777777" w:rsidR="009A4E26" w:rsidRPr="005C2D3F" w:rsidRDefault="009A4E26" w:rsidP="004B4308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6E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9D0E46F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70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4" w:type="dxa"/>
          </w:tcPr>
          <w:p w14:paraId="09D0E471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72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9D0E473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9D0E474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83" w:type="dxa"/>
            <w:shd w:val="clear" w:color="auto" w:fill="auto"/>
          </w:tcPr>
          <w:p w14:paraId="09D0E475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76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D0E477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478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D0E479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09D0E47A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84" w:type="dxa"/>
            <w:shd w:val="clear" w:color="auto" w:fill="auto"/>
          </w:tcPr>
          <w:p w14:paraId="09D0E47B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47C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9D0E47D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9D0E47E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47F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9D0E480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A4E26" w:rsidRPr="005C2D3F" w14:paraId="09D0E496" w14:textId="77777777" w:rsidTr="004B4308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9D0E482" w14:textId="77777777" w:rsidR="009A4E26" w:rsidRPr="005C2D3F" w:rsidRDefault="009A4E26" w:rsidP="004B4308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83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9D0E484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85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4" w:type="dxa"/>
          </w:tcPr>
          <w:p w14:paraId="09D0E486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87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9D0E488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9D0E489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83" w:type="dxa"/>
            <w:shd w:val="clear" w:color="auto" w:fill="auto"/>
          </w:tcPr>
          <w:p w14:paraId="09D0E48A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8B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</w:tcPr>
          <w:p w14:paraId="09D0E48C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48D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D0E48E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09D0E48F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84" w:type="dxa"/>
            <w:shd w:val="clear" w:color="auto" w:fill="auto"/>
          </w:tcPr>
          <w:p w14:paraId="09D0E490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491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D0E492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9D0E493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494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9D0E495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A4E26" w:rsidRPr="005C2D3F" w14:paraId="09D0E4AB" w14:textId="77777777" w:rsidTr="004B4308">
        <w:trPr>
          <w:trHeight w:val="20"/>
          <w:tblHeader/>
        </w:trPr>
        <w:tc>
          <w:tcPr>
            <w:tcW w:w="2977" w:type="dxa"/>
            <w:shd w:val="clear" w:color="auto" w:fill="auto"/>
          </w:tcPr>
          <w:p w14:paraId="09D0E497" w14:textId="77777777" w:rsidR="009A4E26" w:rsidRPr="005C2D3F" w:rsidRDefault="009A4E26" w:rsidP="004B4308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98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ท</w:t>
            </w:r>
            <w:r w:rsidRPr="005C2D3F">
              <w:rPr>
                <w:rFonts w:hint="cs"/>
                <w:sz w:val="22"/>
                <w:szCs w:val="22"/>
                <w:cs/>
              </w:rPr>
              <w:t>ี่ดิน</w:t>
            </w:r>
          </w:p>
        </w:tc>
        <w:tc>
          <w:tcPr>
            <w:tcW w:w="284" w:type="dxa"/>
            <w:shd w:val="clear" w:color="auto" w:fill="auto"/>
          </w:tcPr>
          <w:p w14:paraId="09D0E499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9A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4" w:type="dxa"/>
          </w:tcPr>
          <w:p w14:paraId="09D0E49B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0E49C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83" w:type="dxa"/>
            <w:shd w:val="clear" w:color="auto" w:fill="auto"/>
          </w:tcPr>
          <w:p w14:paraId="09D0E49D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9D0E49E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83" w:type="dxa"/>
            <w:shd w:val="clear" w:color="auto" w:fill="auto"/>
          </w:tcPr>
          <w:p w14:paraId="09D0E49F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9D0E4A0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09D0E4A1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9D0E4A2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09D0E4A3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09D0E4A4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84" w:type="dxa"/>
            <w:shd w:val="clear" w:color="auto" w:fill="auto"/>
          </w:tcPr>
          <w:p w14:paraId="09D0E4A5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4A6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D0E4A7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9D0E4A8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4A9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9D0E4AA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9A4E26" w:rsidRPr="005C2D3F" w14:paraId="09D0E4AF" w14:textId="77777777" w:rsidTr="004B4308">
        <w:trPr>
          <w:trHeight w:val="200"/>
          <w:tblHeader/>
        </w:trPr>
        <w:tc>
          <w:tcPr>
            <w:tcW w:w="2977" w:type="dxa"/>
            <w:shd w:val="clear" w:color="auto" w:fill="auto"/>
            <w:vAlign w:val="bottom"/>
          </w:tcPr>
          <w:p w14:paraId="09D0E4AC" w14:textId="77777777" w:rsidR="009A4E26" w:rsidRPr="005C2D3F" w:rsidRDefault="009A4E26" w:rsidP="004B4308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AD" w14:textId="77777777" w:rsidR="009A4E26" w:rsidRPr="005C2D3F" w:rsidRDefault="009A4E26" w:rsidP="004B4308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66" w:type="dxa"/>
            <w:gridSpan w:val="23"/>
          </w:tcPr>
          <w:p w14:paraId="09D0E4AE" w14:textId="77777777" w:rsidR="009A4E26" w:rsidRPr="005C2D3F" w:rsidRDefault="009A4E26" w:rsidP="004B4308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</w:rPr>
            </w:pPr>
            <w:r w:rsidRPr="005C2D3F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A4E26" w:rsidRPr="005C2D3F" w14:paraId="09D0E4C4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4B0" w14:textId="77777777" w:rsidR="009A4E26" w:rsidRPr="005C2D3F" w:rsidRDefault="009A4E26" w:rsidP="004B4308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B1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4B2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D0E4B3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4B4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4B5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4B6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4B7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4B8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4B9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4BA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BB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4BC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4BD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4BE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9D0E4BF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4C0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4C1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4C2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4C3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</w:tr>
      <w:tr w:rsidR="009A4E26" w:rsidRPr="005C2D3F" w14:paraId="09D0E4D9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4C5" w14:textId="77777777" w:rsidR="009A4E26" w:rsidRPr="005C2D3F" w:rsidRDefault="009A4E26" w:rsidP="00737589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</w:rPr>
              <w:t xml:space="preserve"> </w:t>
            </w:r>
            <w:r w:rsidR="00737589" w:rsidRPr="005C2D3F">
              <w:rPr>
                <w:sz w:val="22"/>
                <w:szCs w:val="22"/>
              </w:rPr>
              <w:t>1</w:t>
            </w:r>
            <w:r w:rsidRPr="005C2D3F">
              <w:rPr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="00737589" w:rsidRPr="005C2D3F">
              <w:rPr>
                <w:sz w:val="22"/>
                <w:szCs w:val="22"/>
              </w:rPr>
              <w:t>2559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C6" w14:textId="77777777" w:rsidR="009A4E26" w:rsidRPr="005C2D3F" w:rsidRDefault="009A4E26" w:rsidP="004B4308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858,953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C7" w14:textId="77777777" w:rsidR="009A4E26" w:rsidRPr="005C2D3F" w:rsidRDefault="009A4E26" w:rsidP="004B430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4C8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4C9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CA" w14:textId="77777777" w:rsidR="009A4E26" w:rsidRPr="005C2D3F" w:rsidRDefault="009A4E26" w:rsidP="004B4308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2,222,955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CB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4CC" w14:textId="77777777" w:rsidR="009A4E26" w:rsidRPr="005C2D3F" w:rsidRDefault="009A4E26" w:rsidP="004B4308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166,541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CD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4CE" w14:textId="77777777" w:rsidR="009A4E26" w:rsidRPr="005C2D3F" w:rsidRDefault="009A4E26" w:rsidP="004B4308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6,480,999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CF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D0" w14:textId="77777777" w:rsidR="009A4E26" w:rsidRPr="005C2D3F" w:rsidRDefault="009A4E26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430,970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D1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4D2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604,001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D3" w14:textId="77777777" w:rsidR="009A4E26" w:rsidRPr="005C2D3F" w:rsidRDefault="009A4E26" w:rsidP="004B4308">
            <w:pPr>
              <w:tabs>
                <w:tab w:val="decimal" w:pos="445"/>
              </w:tabs>
              <w:spacing w:line="240" w:lineRule="atLeast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9D0E4D4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4D5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D0E4D6" w14:textId="77777777" w:rsidR="009A4E26" w:rsidRPr="005C2D3F" w:rsidRDefault="009A4E26" w:rsidP="004B4308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845,387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4D7" w14:textId="77777777" w:rsidR="009A4E26" w:rsidRPr="005C2D3F" w:rsidRDefault="009A4E26" w:rsidP="004B4308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4D8" w14:textId="77777777" w:rsidR="009A4E26" w:rsidRPr="005C2D3F" w:rsidRDefault="009A4E26" w:rsidP="004B4308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11,609,806</w:t>
            </w:r>
          </w:p>
        </w:tc>
      </w:tr>
      <w:tr w:rsidR="009A4E26" w:rsidRPr="005C2D3F" w14:paraId="09D0E4EE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4DA" w14:textId="77777777" w:rsidR="009A4E26" w:rsidRPr="005C2D3F" w:rsidRDefault="009A4E26" w:rsidP="004B4308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DB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DC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9D0E4DD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4DE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DF" w14:textId="77777777" w:rsidR="009A4E26" w:rsidRPr="005C2D3F" w:rsidRDefault="009A4E26" w:rsidP="004B4308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E0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4E1" w14:textId="77777777" w:rsidR="009A4E26" w:rsidRPr="005C2D3F" w:rsidRDefault="009A4E26" w:rsidP="004B4308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4,327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E2" w14:textId="77777777" w:rsidR="009A4E26" w:rsidRPr="005C2D3F" w:rsidRDefault="009A4E26" w:rsidP="004B4308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4E3" w14:textId="77777777" w:rsidR="009A4E26" w:rsidRPr="005C2D3F" w:rsidRDefault="009A4E26" w:rsidP="004B4308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E4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E5" w14:textId="77777777" w:rsidR="009A4E26" w:rsidRPr="005C2D3F" w:rsidRDefault="009A4E26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31,255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E6" w14:textId="77777777" w:rsidR="009A4E26" w:rsidRPr="005C2D3F" w:rsidRDefault="009A4E26" w:rsidP="004B4308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4E7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26,642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E8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4E9" w14:textId="77777777" w:rsidR="009A4E26" w:rsidRPr="005C2D3F" w:rsidRDefault="009A4E26" w:rsidP="004B4308">
            <w:pPr>
              <w:tabs>
                <w:tab w:val="decimal" w:pos="70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47,840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4EA" w14:textId="77777777" w:rsidR="009A4E26" w:rsidRPr="005C2D3F" w:rsidRDefault="009A4E26" w:rsidP="004B4308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4EB" w14:textId="77777777" w:rsidR="009A4E26" w:rsidRPr="005C2D3F" w:rsidRDefault="009A4E26" w:rsidP="004B4308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408,655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4EC" w14:textId="77777777" w:rsidR="009A4E26" w:rsidRPr="005C2D3F" w:rsidRDefault="009A4E26" w:rsidP="004B4308">
            <w:pPr>
              <w:tabs>
                <w:tab w:val="decimal" w:pos="812"/>
              </w:tabs>
              <w:spacing w:line="240" w:lineRule="auto"/>
              <w:ind w:right="-142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4ED" w14:textId="77777777" w:rsidR="009A4E26" w:rsidRPr="005C2D3F" w:rsidRDefault="009A4E26" w:rsidP="004B4308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536,324</w:t>
            </w:r>
          </w:p>
        </w:tc>
      </w:tr>
      <w:tr w:rsidR="00822675" w:rsidRPr="005C2D3F" w14:paraId="09D0E503" w14:textId="77777777" w:rsidTr="006A3955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4EF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F0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F1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4F2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4F3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4F4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46,587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F5" w14:textId="77777777" w:rsidR="00822675" w:rsidRPr="005C2D3F" w:rsidRDefault="00822675" w:rsidP="00822675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4F6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68,260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4F7" w14:textId="77777777" w:rsidR="00822675" w:rsidRPr="005C2D3F" w:rsidRDefault="00822675" w:rsidP="00822675">
            <w:pPr>
              <w:tabs>
                <w:tab w:val="decimal" w:pos="445"/>
                <w:tab w:val="decimal" w:pos="792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4F8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91,567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F9" w14:textId="77777777" w:rsidR="00822675" w:rsidRPr="005C2D3F" w:rsidRDefault="00822675" w:rsidP="00822675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4FA" w14:textId="77777777" w:rsidR="00822675" w:rsidRPr="005C2D3F" w:rsidRDefault="00822675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7,729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4FB" w14:textId="77777777" w:rsidR="00822675" w:rsidRPr="005C2D3F" w:rsidRDefault="00822675" w:rsidP="00822675">
            <w:pPr>
              <w:tabs>
                <w:tab w:val="decimal" w:pos="445"/>
                <w:tab w:val="decimal" w:pos="79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4FC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11,417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4FD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9D0E4FE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4F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D0E500" w14:textId="77777777" w:rsidR="00822675" w:rsidRPr="005C2D3F" w:rsidRDefault="00822675" w:rsidP="00822675">
            <w:pPr>
              <w:tabs>
                <w:tab w:val="decimal" w:pos="97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(225,560)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501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02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D01E1A" w:rsidRPr="005C2D3F" w14:paraId="09D0E518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04" w14:textId="77777777" w:rsidR="00D01E1A" w:rsidRPr="005C2D3F" w:rsidRDefault="00D01E1A" w:rsidP="00D01E1A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05" w14:textId="77777777" w:rsidR="00D01E1A" w:rsidRPr="005C2D3F" w:rsidRDefault="00D01E1A" w:rsidP="00D01E1A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06" w14:textId="77777777" w:rsidR="00D01E1A" w:rsidRPr="005C2D3F" w:rsidRDefault="00D01E1A" w:rsidP="00D01E1A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07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508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09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0A" w14:textId="77777777" w:rsidR="00D01E1A" w:rsidRPr="005C2D3F" w:rsidRDefault="00D01E1A" w:rsidP="00D01E1A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0B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0C" w14:textId="77777777" w:rsidR="00D01E1A" w:rsidRPr="005C2D3F" w:rsidRDefault="00D01E1A" w:rsidP="00D01E1A">
            <w:pPr>
              <w:tabs>
                <w:tab w:val="decimal" w:pos="445"/>
                <w:tab w:val="decimal" w:pos="792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0D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0E" w14:textId="77777777" w:rsidR="00D01E1A" w:rsidRPr="005C2D3F" w:rsidRDefault="00D01E1A" w:rsidP="00D01E1A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0F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10" w14:textId="77777777" w:rsidR="00D01E1A" w:rsidRPr="005C2D3F" w:rsidRDefault="00D01E1A" w:rsidP="00D01E1A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11" w14:textId="77777777" w:rsidR="00D01E1A" w:rsidRPr="005C2D3F" w:rsidRDefault="00D01E1A" w:rsidP="00D01E1A">
            <w:pPr>
              <w:spacing w:line="240" w:lineRule="auto"/>
              <w:ind w:left="-201" w:right="349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12" w14:textId="77777777" w:rsidR="00D01E1A" w:rsidRPr="005C2D3F" w:rsidRDefault="00D01E1A" w:rsidP="00D01E1A">
            <w:pPr>
              <w:tabs>
                <w:tab w:val="decimal" w:pos="445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9D0E513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14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15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516" w14:textId="77777777" w:rsidR="00D01E1A" w:rsidRPr="005C2D3F" w:rsidRDefault="00D01E1A" w:rsidP="00D01E1A">
            <w:pPr>
              <w:tabs>
                <w:tab w:val="decimal" w:pos="628"/>
                <w:tab w:val="decimal" w:pos="792"/>
              </w:tabs>
              <w:spacing w:line="240" w:lineRule="auto"/>
              <w:ind w:right="-142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17" w14:textId="77777777" w:rsidR="00D01E1A" w:rsidRPr="005C2D3F" w:rsidRDefault="00D01E1A" w:rsidP="00D01E1A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448</w:t>
            </w:r>
          </w:p>
        </w:tc>
      </w:tr>
      <w:tr w:rsidR="009A4E26" w:rsidRPr="005C2D3F" w14:paraId="09D0E52D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19" w14:textId="77777777" w:rsidR="009A4E26" w:rsidRPr="005C2D3F" w:rsidRDefault="009A4E26" w:rsidP="004B4308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="00345AB8" w:rsidRPr="005C2D3F">
              <w:rPr>
                <w:sz w:val="22"/>
                <w:szCs w:val="22"/>
              </w:rPr>
              <w:t xml:space="preserve"> </w:t>
            </w:r>
            <w:r w:rsidR="00345AB8"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1A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1B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D0E51C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51D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1E" w14:textId="77777777" w:rsidR="009A4E26" w:rsidRPr="005C2D3F" w:rsidRDefault="009A4E26" w:rsidP="004B4308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(17,648)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1F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0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21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2" w14:textId="77777777" w:rsidR="009A4E26" w:rsidRPr="005C2D3F" w:rsidRDefault="009A4E26" w:rsidP="004B4308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(126,245)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23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4" w14:textId="77777777" w:rsidR="009A4E26" w:rsidRPr="005C2D3F" w:rsidRDefault="009A4E26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(87,911)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25" w14:textId="77777777" w:rsidR="009A4E26" w:rsidRPr="005C2D3F" w:rsidRDefault="009A4E26" w:rsidP="004B4308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6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(120,982)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27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8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29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A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52B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2C" w14:textId="77777777" w:rsidR="009A4E26" w:rsidRPr="005C2D3F" w:rsidRDefault="009A4E26" w:rsidP="004B4308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(352,786)</w:t>
            </w:r>
          </w:p>
        </w:tc>
      </w:tr>
      <w:tr w:rsidR="009A4E26" w:rsidRPr="005C2D3F" w14:paraId="09D0E542" w14:textId="77777777" w:rsidTr="00BA1E2E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2E" w14:textId="77777777" w:rsidR="009A4E26" w:rsidRPr="005C2D3F" w:rsidRDefault="009A4E26" w:rsidP="00737589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</w:rPr>
              <w:t xml:space="preserve"> 31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="00737589" w:rsidRPr="005C2D3F">
              <w:rPr>
                <w:b/>
                <w:bCs/>
                <w:sz w:val="22"/>
                <w:szCs w:val="22"/>
              </w:rPr>
              <w:t xml:space="preserve"> 2559</w:t>
            </w:r>
            <w:r w:rsidRPr="005C2D3F">
              <w:rPr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และ 1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737589"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2F" w14:textId="77777777" w:rsidR="009A4E26" w:rsidRPr="005C2D3F" w:rsidRDefault="009A4E26" w:rsidP="004B4308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30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31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532" w14:textId="77777777" w:rsidR="009A4E26" w:rsidRPr="005C2D3F" w:rsidRDefault="009A4E26" w:rsidP="004B4308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33" w14:textId="77777777" w:rsidR="009A4E26" w:rsidRPr="005C2D3F" w:rsidRDefault="009A4E26" w:rsidP="00D01E1A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2,252,769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34" w14:textId="77777777" w:rsidR="009A4E26" w:rsidRPr="005C2D3F" w:rsidRDefault="009A4E26" w:rsidP="00D01E1A">
            <w:pPr>
              <w:tabs>
                <w:tab w:val="decimal" w:pos="445"/>
                <w:tab w:val="decimal" w:pos="812"/>
              </w:tabs>
              <w:spacing w:line="240" w:lineRule="auto"/>
              <w:ind w:lef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35" w14:textId="77777777" w:rsidR="009A4E26" w:rsidRPr="005C2D3F" w:rsidRDefault="009A4E26" w:rsidP="00D01E1A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   239,128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36" w14:textId="77777777" w:rsidR="009A4E26" w:rsidRPr="005C2D3F" w:rsidRDefault="009A4E26" w:rsidP="00D01E1A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37" w14:textId="77777777" w:rsidR="009A4E26" w:rsidRPr="005C2D3F" w:rsidRDefault="009A4E26" w:rsidP="004B4308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6,463,051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38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39" w14:textId="77777777" w:rsidR="009A4E26" w:rsidRPr="005C2D3F" w:rsidRDefault="009A4E26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382,043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3A" w14:textId="77777777" w:rsidR="009A4E26" w:rsidRPr="005C2D3F" w:rsidRDefault="009A4E26" w:rsidP="004B4308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3B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521,078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3C" w14:textId="77777777" w:rsidR="009A4E26" w:rsidRPr="005C2D3F" w:rsidRDefault="009A4E26" w:rsidP="004B4308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09D0E53D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40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 47,840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3E" w14:textId="77777777" w:rsidR="009A4E26" w:rsidRPr="005C2D3F" w:rsidRDefault="009A4E26" w:rsidP="004B4308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3F" w14:textId="77777777" w:rsidR="009A4E26" w:rsidRPr="005C2D3F" w:rsidRDefault="009A4E26" w:rsidP="004B4308">
            <w:pPr>
              <w:spacing w:line="240" w:lineRule="auto"/>
              <w:ind w:left="-201" w:right="-30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    1,028,482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540" w14:textId="77777777" w:rsidR="009A4E26" w:rsidRPr="005C2D3F" w:rsidRDefault="009A4E26" w:rsidP="004B4308">
            <w:pPr>
              <w:spacing w:line="240" w:lineRule="auto"/>
              <w:ind w:left="-201" w:right="25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41" w14:textId="77777777" w:rsidR="009A4E26" w:rsidRPr="005C2D3F" w:rsidRDefault="009A4E26" w:rsidP="004B4308">
            <w:pPr>
              <w:tabs>
                <w:tab w:val="decimal" w:pos="7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11,793,792</w:t>
            </w:r>
          </w:p>
        </w:tc>
      </w:tr>
      <w:tr w:rsidR="00B77A5C" w:rsidRPr="005C2D3F" w14:paraId="09D0E557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43" w14:textId="77777777" w:rsidR="00B77A5C" w:rsidRPr="005C2D3F" w:rsidRDefault="00B77A5C" w:rsidP="00B77A5C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44" w14:textId="77777777" w:rsidR="00B77A5C" w:rsidRPr="005C2D3F" w:rsidRDefault="00B77A5C" w:rsidP="00B77A5C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45" w14:textId="77777777" w:rsidR="00B77A5C" w:rsidRPr="005C2D3F" w:rsidRDefault="00B77A5C" w:rsidP="00B77A5C">
            <w:pPr>
              <w:spacing w:line="240" w:lineRule="atLeast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46" w14:textId="77777777" w:rsidR="00B77A5C" w:rsidRPr="005C2D3F" w:rsidRDefault="00B77A5C" w:rsidP="00B77A5C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547" w14:textId="77777777" w:rsidR="00B77A5C" w:rsidRPr="005C2D3F" w:rsidRDefault="00B77A5C" w:rsidP="00B77A5C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48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49" w14:textId="77777777" w:rsidR="00B77A5C" w:rsidRPr="005C2D3F" w:rsidRDefault="00B77A5C" w:rsidP="00B77A5C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4A" w14:textId="77777777" w:rsidR="00B77A5C" w:rsidRPr="005C2D3F" w:rsidRDefault="00B77A5C" w:rsidP="00B77A5C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2,745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4B" w14:textId="77777777" w:rsidR="00B77A5C" w:rsidRPr="005C2D3F" w:rsidRDefault="00B77A5C" w:rsidP="00B77A5C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4C" w14:textId="77777777" w:rsidR="00B77A5C" w:rsidRPr="005C2D3F" w:rsidRDefault="00B77A5C" w:rsidP="00EB7CE7">
            <w:pPr>
              <w:tabs>
                <w:tab w:val="left" w:pos="176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22,04</w:t>
            </w:r>
            <w:r w:rsidR="00EB7CE7" w:rsidRPr="005C2D3F"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4D" w14:textId="77777777" w:rsidR="00B77A5C" w:rsidRPr="005C2D3F" w:rsidRDefault="00B77A5C" w:rsidP="00B77A5C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4E" w14:textId="77777777" w:rsidR="00B77A5C" w:rsidRPr="005C2D3F" w:rsidRDefault="00B77A5C" w:rsidP="00B77A5C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25,168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4F" w14:textId="77777777" w:rsidR="00B77A5C" w:rsidRPr="005C2D3F" w:rsidRDefault="00B77A5C" w:rsidP="00B77A5C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50" w14:textId="77777777" w:rsidR="00B77A5C" w:rsidRPr="005C2D3F" w:rsidRDefault="00B77A5C" w:rsidP="00B77A5C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23,525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51" w14:textId="77777777" w:rsidR="00B77A5C" w:rsidRPr="005C2D3F" w:rsidRDefault="00B77A5C" w:rsidP="00B77A5C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52" w14:textId="77777777" w:rsidR="00B77A5C" w:rsidRPr="005C2D3F" w:rsidRDefault="00B77A5C" w:rsidP="00B77A5C">
            <w:pPr>
              <w:tabs>
                <w:tab w:val="decimal" w:pos="7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38,758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53" w14:textId="77777777" w:rsidR="00B77A5C" w:rsidRPr="005C2D3F" w:rsidRDefault="00B77A5C" w:rsidP="00B77A5C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54" w14:textId="77777777" w:rsidR="00B77A5C" w:rsidRPr="005C2D3F" w:rsidRDefault="00B77A5C" w:rsidP="0013511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834,7</w:t>
            </w:r>
            <w:r w:rsidR="00EB7CE7" w:rsidRPr="005C2D3F">
              <w:rPr>
                <w:sz w:val="22"/>
                <w:szCs w:val="22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555" w14:textId="77777777" w:rsidR="00B77A5C" w:rsidRPr="005C2D3F" w:rsidRDefault="00B77A5C" w:rsidP="00B77A5C">
            <w:pPr>
              <w:spacing w:line="240" w:lineRule="atLeast"/>
              <w:ind w:right="-270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56" w14:textId="77777777" w:rsidR="00B77A5C" w:rsidRPr="005C2D3F" w:rsidRDefault="00B77A5C" w:rsidP="00135114">
            <w:pPr>
              <w:tabs>
                <w:tab w:val="decimal" w:pos="67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947,51</w:t>
            </w:r>
            <w:r w:rsidR="00135114" w:rsidRPr="005C2D3F">
              <w:rPr>
                <w:sz w:val="22"/>
                <w:szCs w:val="22"/>
              </w:rPr>
              <w:t>7</w:t>
            </w:r>
          </w:p>
        </w:tc>
      </w:tr>
      <w:tr w:rsidR="00822675" w:rsidRPr="005C2D3F" w14:paraId="09D0E56C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58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D0E559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5A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9D0E55B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231,808 </w:t>
            </w:r>
          </w:p>
        </w:tc>
        <w:tc>
          <w:tcPr>
            <w:tcW w:w="284" w:type="dxa"/>
          </w:tcPr>
          <w:p w14:paraId="09D0E55C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5D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(9,722)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5E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5F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391,407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60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61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(79,690)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62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63" w14:textId="77777777" w:rsidR="00822675" w:rsidRPr="005C2D3F" w:rsidRDefault="00822675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64" w14:textId="77777777" w:rsidR="00822675" w:rsidRPr="005C2D3F" w:rsidRDefault="00822675" w:rsidP="00D01E1A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65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189,632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66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67" w14:textId="77777777" w:rsidR="00822675" w:rsidRPr="005C2D3F" w:rsidRDefault="00822675" w:rsidP="00A90C5B">
            <w:pPr>
              <w:tabs>
                <w:tab w:val="decimal" w:pos="742"/>
              </w:tabs>
              <w:spacing w:line="240" w:lineRule="auto"/>
              <w:ind w:left="-108" w:right="-182"/>
              <w:jc w:val="both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(27,837)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68" w14:textId="77777777" w:rsidR="00822675" w:rsidRPr="005C2D3F" w:rsidRDefault="00822675" w:rsidP="00D01E1A">
            <w:pPr>
              <w:tabs>
                <w:tab w:val="decimal" w:pos="252"/>
                <w:tab w:val="decimal" w:pos="972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69" w14:textId="77777777" w:rsidR="00822675" w:rsidRPr="005C2D3F" w:rsidRDefault="00822675" w:rsidP="00D01E1A">
            <w:pPr>
              <w:tabs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(695,595)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56A" w14:textId="77777777" w:rsidR="00822675" w:rsidRPr="005C2D3F" w:rsidRDefault="00822675" w:rsidP="00D01E1A">
            <w:pPr>
              <w:tabs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6B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822675" w:rsidRPr="005C2D3F" w14:paraId="09D0E581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6D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sz w:val="22"/>
                <w:szCs w:val="22"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6E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6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D0E570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09D0E571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2" w14:textId="77777777" w:rsidR="00822675" w:rsidRPr="005C2D3F" w:rsidRDefault="00092B9C" w:rsidP="00092B9C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(92,859</w:t>
            </w:r>
            <w:r w:rsidR="00822675" w:rsidRPr="005C2D3F">
              <w:rPr>
                <w:sz w:val="22"/>
                <w:szCs w:val="22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73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4" w14:textId="77777777" w:rsidR="00822675" w:rsidRPr="005C2D3F" w:rsidRDefault="00822675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75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6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(53,610)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77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8" w14:textId="77777777" w:rsidR="00822675" w:rsidRPr="005C2D3F" w:rsidRDefault="00A4004E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(119,256</w:t>
            </w:r>
            <w:r w:rsidR="00822675" w:rsidRPr="005C2D3F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79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A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(84,624)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7B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C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7D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7E" w14:textId="77777777" w:rsidR="00822675" w:rsidRPr="005C2D3F" w:rsidRDefault="00822675" w:rsidP="00822675">
            <w:pPr>
              <w:tabs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 xml:space="preserve">(179) 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D0E57F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E580" w14:textId="77777777" w:rsidR="00822675" w:rsidRPr="005C2D3F" w:rsidRDefault="00092B9C" w:rsidP="00092B9C">
            <w:pPr>
              <w:tabs>
                <w:tab w:val="decimal" w:pos="67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(350</w:t>
            </w:r>
            <w:r w:rsidR="007543D7" w:rsidRPr="005C2D3F">
              <w:rPr>
                <w:sz w:val="22"/>
                <w:szCs w:val="22"/>
              </w:rPr>
              <w:t>,</w:t>
            </w:r>
            <w:r w:rsidRPr="005C2D3F">
              <w:rPr>
                <w:sz w:val="22"/>
                <w:szCs w:val="22"/>
              </w:rPr>
              <w:t>808</w:t>
            </w:r>
            <w:r w:rsidR="00822675" w:rsidRPr="005C2D3F">
              <w:rPr>
                <w:sz w:val="22"/>
                <w:szCs w:val="22"/>
              </w:rPr>
              <w:t>)</w:t>
            </w:r>
          </w:p>
        </w:tc>
      </w:tr>
      <w:tr w:rsidR="00B77A5C" w:rsidRPr="005C2D3F" w14:paraId="09D0E596" w14:textId="77777777" w:rsidTr="004B4308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582" w14:textId="77777777" w:rsidR="00B77A5C" w:rsidRPr="005C2D3F" w:rsidRDefault="00B77A5C" w:rsidP="00B77A5C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</w:rPr>
              <w:t xml:space="preserve"> 31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5C2D3F">
              <w:rPr>
                <w:b/>
                <w:bCs/>
                <w:sz w:val="22"/>
                <w:szCs w:val="22"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3" w14:textId="77777777" w:rsidR="00B77A5C" w:rsidRPr="005C2D3F" w:rsidRDefault="00B77A5C" w:rsidP="00B77A5C">
            <w:pPr>
              <w:spacing w:line="240" w:lineRule="auto"/>
              <w:ind w:left="-201"/>
              <w:jc w:val="right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84" w14:textId="77777777" w:rsidR="00B77A5C" w:rsidRPr="005C2D3F" w:rsidRDefault="00B77A5C" w:rsidP="00B77A5C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E585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231,808</w:t>
            </w:r>
          </w:p>
        </w:tc>
        <w:tc>
          <w:tcPr>
            <w:tcW w:w="284" w:type="dxa"/>
          </w:tcPr>
          <w:p w14:paraId="09D0E586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7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2,150,678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88" w14:textId="77777777" w:rsidR="00B77A5C" w:rsidRPr="005C2D3F" w:rsidRDefault="00B77A5C" w:rsidP="00B77A5C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9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633,000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E58A" w14:textId="77777777" w:rsidR="00B77A5C" w:rsidRPr="005C2D3F" w:rsidRDefault="00B77A5C" w:rsidP="00B77A5C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B" w14:textId="77777777" w:rsidR="00B77A5C" w:rsidRPr="005C2D3F" w:rsidRDefault="00B77A5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6,351,79</w:t>
            </w:r>
            <w:r w:rsidR="00EB7CE7" w:rsidRPr="005C2D3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8C" w14:textId="77777777" w:rsidR="00B77A5C" w:rsidRPr="005C2D3F" w:rsidRDefault="00B77A5C" w:rsidP="00B77A5C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D" w14:textId="77777777" w:rsidR="00B77A5C" w:rsidRPr="005C2D3F" w:rsidRDefault="00B77A5C" w:rsidP="00B77A5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287,952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E58E" w14:textId="77777777" w:rsidR="00B77A5C" w:rsidRPr="005C2D3F" w:rsidRDefault="00B77A5C" w:rsidP="00B77A5C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8F" w14:textId="77777777" w:rsidR="00B77A5C" w:rsidRPr="005C2D3F" w:rsidRDefault="00B77A5C" w:rsidP="00B77A5C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649,611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0E590" w14:textId="77777777" w:rsidR="00B77A5C" w:rsidRPr="005C2D3F" w:rsidRDefault="00B77A5C" w:rsidP="00B77A5C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0E591" w14:textId="77777777" w:rsidR="00B77A5C" w:rsidRPr="005C2D3F" w:rsidRDefault="00B77A5C" w:rsidP="00B77A5C">
            <w:pPr>
              <w:tabs>
                <w:tab w:val="decimal" w:pos="74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58,761 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92" w14:textId="77777777" w:rsidR="00B77A5C" w:rsidRPr="005C2D3F" w:rsidRDefault="00B77A5C" w:rsidP="00B77A5C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93" w14:textId="77777777" w:rsidR="00B77A5C" w:rsidRPr="005C2D3F" w:rsidRDefault="00B77A5C" w:rsidP="00EB7CE7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1,167,49</w:t>
            </w:r>
            <w:r w:rsidR="00EB7CE7" w:rsidRPr="005C2D3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0E594" w14:textId="77777777" w:rsidR="00B77A5C" w:rsidRPr="005C2D3F" w:rsidRDefault="00B77A5C" w:rsidP="00B77A5C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595" w14:textId="77777777" w:rsidR="00B77A5C" w:rsidRPr="005C2D3F" w:rsidRDefault="00B77A5C" w:rsidP="00135114">
            <w:pPr>
              <w:tabs>
                <w:tab w:val="decimal" w:pos="678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12,390,50</w:t>
            </w:r>
            <w:r w:rsidR="00135114" w:rsidRPr="005C2D3F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22675" w:rsidRPr="005C2D3F" w14:paraId="09D0E5AB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597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98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99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D0E59A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59B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9C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9D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9E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9F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A0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A1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A2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A3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A4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A5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D0E5A6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A7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A8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5A9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5AA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5C0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5AC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AD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AE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AF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5B0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B1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B2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B3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B4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B5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B6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B7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B8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B9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BA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BB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BC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BD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5BE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BF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5D5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5C1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C2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C3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C4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5C5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C6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C7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C8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C9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CA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CB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CC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CD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CE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CF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D0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D1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D2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5D3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D4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5EA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5D6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D7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D8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D9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5DA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DB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DC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DD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DE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DF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E0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E1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E2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E3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E4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E5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E6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E7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5E8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E9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5FF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5EB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EC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ED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5EE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5EF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F0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F1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5F2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5F3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5F4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F5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5F6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5F7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5F8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5F9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5FA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5FB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5FC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5FD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5FE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14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600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01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02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603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604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05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06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607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08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09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0A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60B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0C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60D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0E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60F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610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611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612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613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29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615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16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17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618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619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1A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1B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61C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1D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1E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1F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620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21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622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23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624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625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626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627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628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3E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62A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2B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2C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62D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62E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2F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30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631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32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33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34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635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36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637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38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639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63A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63B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63C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63D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092B9C" w:rsidRPr="005C2D3F" w14:paraId="09D0E653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63F" w14:textId="77777777" w:rsidR="00092B9C" w:rsidRPr="005C2D3F" w:rsidRDefault="00092B9C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40" w14:textId="77777777" w:rsidR="00092B9C" w:rsidRPr="005C2D3F" w:rsidRDefault="00092B9C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41" w14:textId="77777777" w:rsidR="00092B9C" w:rsidRPr="005C2D3F" w:rsidRDefault="00092B9C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642" w14:textId="77777777" w:rsidR="00092B9C" w:rsidRPr="005C2D3F" w:rsidRDefault="00092B9C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643" w14:textId="77777777" w:rsidR="00092B9C" w:rsidRPr="005C2D3F" w:rsidRDefault="00092B9C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44" w14:textId="77777777" w:rsidR="00092B9C" w:rsidRPr="005C2D3F" w:rsidRDefault="00092B9C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45" w14:textId="77777777" w:rsidR="00092B9C" w:rsidRPr="005C2D3F" w:rsidRDefault="00092B9C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646" w14:textId="77777777" w:rsidR="00092B9C" w:rsidRPr="005C2D3F" w:rsidRDefault="00092B9C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47" w14:textId="77777777" w:rsidR="00092B9C" w:rsidRPr="005C2D3F" w:rsidRDefault="00092B9C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48" w14:textId="77777777" w:rsidR="00092B9C" w:rsidRPr="005C2D3F" w:rsidRDefault="00092B9C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49" w14:textId="77777777" w:rsidR="00092B9C" w:rsidRPr="005C2D3F" w:rsidRDefault="00092B9C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64A" w14:textId="77777777" w:rsidR="00092B9C" w:rsidRPr="005C2D3F" w:rsidRDefault="00092B9C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4B" w14:textId="77777777" w:rsidR="00092B9C" w:rsidRPr="005C2D3F" w:rsidRDefault="00092B9C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64C" w14:textId="77777777" w:rsidR="00092B9C" w:rsidRPr="005C2D3F" w:rsidRDefault="00092B9C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4D" w14:textId="77777777" w:rsidR="00092B9C" w:rsidRPr="005C2D3F" w:rsidRDefault="00092B9C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64E" w14:textId="77777777" w:rsidR="00092B9C" w:rsidRPr="005C2D3F" w:rsidRDefault="00092B9C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64F" w14:textId="77777777" w:rsidR="00092B9C" w:rsidRPr="005C2D3F" w:rsidRDefault="00092B9C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650" w14:textId="77777777" w:rsidR="00092B9C" w:rsidRPr="005C2D3F" w:rsidRDefault="00092B9C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651" w14:textId="77777777" w:rsidR="00092B9C" w:rsidRPr="005C2D3F" w:rsidRDefault="00092B9C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652" w14:textId="77777777" w:rsidR="00092B9C" w:rsidRPr="005C2D3F" w:rsidRDefault="00092B9C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68" w14:textId="77777777" w:rsidTr="004B4308">
        <w:trPr>
          <w:trHeight w:val="180"/>
        </w:trPr>
        <w:tc>
          <w:tcPr>
            <w:tcW w:w="2977" w:type="dxa"/>
            <w:shd w:val="clear" w:color="auto" w:fill="auto"/>
            <w:vAlign w:val="bottom"/>
          </w:tcPr>
          <w:p w14:paraId="09D0E654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55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56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D0E657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09D0E658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59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5A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0E65B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D0E65C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D0E65D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5E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0E65F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0E660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9D0E661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0E662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D0E663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0E664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9D0E665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D0E666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09D0E667" w14:textId="77777777" w:rsidR="00822675" w:rsidRPr="005C2D3F" w:rsidRDefault="00822675" w:rsidP="0082267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7D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69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ค่าเสื่อมราคา</w:t>
            </w:r>
            <w:r w:rsidRPr="005C2D3F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6A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6B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6C" w14:textId="77777777" w:rsidR="00822675" w:rsidRPr="005C2D3F" w:rsidRDefault="00822675" w:rsidP="00822675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6D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6E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6F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0" w14:textId="77777777" w:rsidR="00822675" w:rsidRPr="005C2D3F" w:rsidRDefault="00822675" w:rsidP="00822675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1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2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3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4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5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6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7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9D0E678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9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A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0E67B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C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692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E" w14:textId="77777777" w:rsidR="00822675" w:rsidRPr="005C2D3F" w:rsidRDefault="00822675" w:rsidP="00737589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 xml:space="preserve">ณ วันที่ </w:t>
            </w:r>
            <w:r w:rsidR="00737589" w:rsidRPr="005C2D3F">
              <w:rPr>
                <w:sz w:val="22"/>
                <w:szCs w:val="22"/>
              </w:rPr>
              <w:t>1</w:t>
            </w:r>
            <w:r w:rsidRPr="005C2D3F">
              <w:rPr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="00737589" w:rsidRPr="005C2D3F">
              <w:rPr>
                <w:sz w:val="22"/>
                <w:szCs w:val="22"/>
              </w:rPr>
              <w:t>2559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7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80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1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82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3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1,099,735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4" w14:textId="77777777" w:rsidR="00822675" w:rsidRPr="005C2D3F" w:rsidRDefault="00822675" w:rsidP="00822675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5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55,562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6" w14:textId="77777777" w:rsidR="00822675" w:rsidRPr="005C2D3F" w:rsidRDefault="00822675" w:rsidP="00822675">
            <w:pPr>
              <w:tabs>
                <w:tab w:val="decimal" w:pos="461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7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5,547,305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8" w14:textId="77777777" w:rsidR="00822675" w:rsidRPr="005C2D3F" w:rsidRDefault="00822675" w:rsidP="00822675">
            <w:pPr>
              <w:tabs>
                <w:tab w:val="decimal" w:pos="461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9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307,431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A" w14:textId="77777777" w:rsidR="00822675" w:rsidRPr="005C2D3F" w:rsidRDefault="00822675" w:rsidP="00822675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B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507,867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C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D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E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8F" w14:textId="77777777" w:rsidR="00822675" w:rsidRPr="005C2D3F" w:rsidRDefault="00822675" w:rsidP="0082267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15,990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0E690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1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7,533,890</w:t>
            </w:r>
          </w:p>
        </w:tc>
      </w:tr>
      <w:tr w:rsidR="00822675" w:rsidRPr="005C2D3F" w14:paraId="09D0E6A7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3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4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95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6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97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8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91,142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9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A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16,943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B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C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347,718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D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E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43,791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9F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0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36,115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1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2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3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4" w14:textId="77777777" w:rsidR="00822675" w:rsidRPr="005C2D3F" w:rsidRDefault="00822675" w:rsidP="00812CE6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0E6A5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6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535,709</w:t>
            </w:r>
          </w:p>
        </w:tc>
      </w:tr>
      <w:tr w:rsidR="00822675" w:rsidRPr="005C2D3F" w14:paraId="09D0E6BC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8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9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AA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B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AC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D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E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A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0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1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12,178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2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3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4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5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6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7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8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9" w14:textId="77777777" w:rsidR="00822675" w:rsidRPr="005C2D3F" w:rsidRDefault="00822675" w:rsidP="00822675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2,572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0E6BA" w14:textId="77777777" w:rsidR="00822675" w:rsidRPr="005C2D3F" w:rsidRDefault="00822675" w:rsidP="00822675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B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14,765</w:t>
            </w:r>
          </w:p>
        </w:tc>
      </w:tr>
      <w:tr w:rsidR="00822675" w:rsidRPr="005C2D3F" w14:paraId="09D0E6D1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BD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="00345AB8" w:rsidRPr="005C2D3F">
              <w:rPr>
                <w:sz w:val="22"/>
                <w:szCs w:val="22"/>
              </w:rPr>
              <w:t xml:space="preserve"> </w:t>
            </w:r>
            <w:r w:rsidR="00345AB8"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BE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B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0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C1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2" w14:textId="77777777" w:rsidR="00822675" w:rsidRPr="005C2D3F" w:rsidRDefault="00822675" w:rsidP="00FF6336">
            <w:pPr>
              <w:spacing w:line="240" w:lineRule="auto"/>
              <w:ind w:left="-108" w:right="-49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(11,333)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3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4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5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6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(125,014)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7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8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(80,463)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9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A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(119,925)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B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C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D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CE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C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6D0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(336,735)</w:t>
            </w:r>
          </w:p>
        </w:tc>
      </w:tr>
      <w:tr w:rsidR="00822675" w:rsidRPr="005C2D3F" w14:paraId="09D0E6E6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D2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C2D3F">
              <w:rPr>
                <w:b/>
                <w:bCs/>
                <w:sz w:val="22"/>
                <w:szCs w:val="22"/>
              </w:rPr>
              <w:t xml:space="preserve">2559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มกราคม 2560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3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D4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5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D6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7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1,179,544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D8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9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72,505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DA" w14:textId="77777777" w:rsidR="00822675" w:rsidRPr="005C2D3F" w:rsidRDefault="00822675" w:rsidP="00822675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B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5,782,187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DC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D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270,759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DE" w14:textId="77777777" w:rsidR="00822675" w:rsidRPr="005C2D3F" w:rsidRDefault="00822675" w:rsidP="00822675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DF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424,072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0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tLeast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E1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2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E3" w14:textId="77777777" w:rsidR="00822675" w:rsidRPr="005C2D3F" w:rsidRDefault="00822675" w:rsidP="00822675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18,562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D0E6E4" w14:textId="77777777" w:rsidR="00822675" w:rsidRPr="005C2D3F" w:rsidRDefault="00822675" w:rsidP="00822675">
            <w:pPr>
              <w:spacing w:line="240" w:lineRule="atLeast"/>
              <w:ind w:right="-27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0E6E5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7,747,629</w:t>
            </w:r>
          </w:p>
        </w:tc>
      </w:tr>
      <w:tr w:rsidR="00822675" w:rsidRPr="005C2D3F" w14:paraId="09D0E6FB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6E7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8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E9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A" w14:textId="77777777" w:rsidR="00822675" w:rsidRPr="005C2D3F" w:rsidRDefault="000928AC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7,573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EB" w14:textId="77777777" w:rsidR="00822675" w:rsidRPr="005C2D3F" w:rsidRDefault="00822675" w:rsidP="00822675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C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92,37</w:t>
            </w:r>
            <w:r w:rsidR="000928AC" w:rsidRPr="005C2D3F">
              <w:rPr>
                <w:sz w:val="22"/>
                <w:szCs w:val="22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D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E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45,001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EF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0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284,761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1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2" w14:textId="77777777" w:rsidR="00822675" w:rsidRPr="005C2D3F" w:rsidRDefault="00822675" w:rsidP="00D01E1A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41,270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3" w14:textId="77777777" w:rsidR="00822675" w:rsidRPr="005C2D3F" w:rsidRDefault="00822675" w:rsidP="00D01E1A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4" w14:textId="77777777" w:rsidR="00822675" w:rsidRPr="005C2D3F" w:rsidRDefault="00822675" w:rsidP="00D01E1A">
            <w:pPr>
              <w:tabs>
                <w:tab w:val="decimal" w:pos="10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57,596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5" w14:textId="77777777" w:rsidR="00822675" w:rsidRPr="005C2D3F" w:rsidRDefault="00822675" w:rsidP="00D01E1A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6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7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8" w14:textId="77777777" w:rsidR="00822675" w:rsidRPr="005C2D3F" w:rsidRDefault="00815E44" w:rsidP="00815E44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9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A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528,57</w:t>
            </w:r>
            <w:r w:rsidR="000928AC" w:rsidRPr="005C2D3F">
              <w:rPr>
                <w:sz w:val="22"/>
                <w:szCs w:val="22"/>
              </w:rPr>
              <w:t>3</w:t>
            </w:r>
          </w:p>
        </w:tc>
      </w:tr>
      <w:tr w:rsidR="00822675" w:rsidRPr="005C2D3F" w14:paraId="09D0E710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6FC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D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6FE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6FF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00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1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2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3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4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5" w14:textId="77777777" w:rsidR="00822675" w:rsidRPr="005C2D3F" w:rsidRDefault="00812CE6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10,748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6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7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8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9" w14:textId="77777777" w:rsidR="00822675" w:rsidRPr="005C2D3F" w:rsidRDefault="00822675" w:rsidP="00822675">
            <w:pPr>
              <w:tabs>
                <w:tab w:val="decimal" w:pos="10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(155)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A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B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C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D" w14:textId="77777777" w:rsidR="00822675" w:rsidRPr="005C2D3F" w:rsidRDefault="00815E44" w:rsidP="00815E44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690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E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0F" w14:textId="77777777" w:rsidR="00822675" w:rsidRPr="005C2D3F" w:rsidRDefault="00822675" w:rsidP="00D01E1A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11,283</w:t>
            </w:r>
          </w:p>
        </w:tc>
      </w:tr>
      <w:tr w:rsidR="00D01E1A" w:rsidRPr="005C2D3F" w14:paraId="09D0E725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711" w14:textId="77777777" w:rsidR="00D01E1A" w:rsidRPr="005C2D3F" w:rsidRDefault="00D01E1A" w:rsidP="00D01E1A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2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13" w14:textId="77777777" w:rsidR="00D01E1A" w:rsidRPr="005C2D3F" w:rsidRDefault="00D01E1A" w:rsidP="00D01E1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4" w14:textId="77777777" w:rsidR="00D01E1A" w:rsidRPr="005C2D3F" w:rsidRDefault="00D01E1A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72,31</w:t>
            </w:r>
            <w:r w:rsidR="000928AC" w:rsidRPr="005C2D3F">
              <w:rPr>
                <w:sz w:val="22"/>
                <w:szCs w:val="22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15" w14:textId="77777777" w:rsidR="00D01E1A" w:rsidRPr="005C2D3F" w:rsidRDefault="00D01E1A" w:rsidP="00D01E1A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6" w14:textId="77777777" w:rsidR="00D01E1A" w:rsidRPr="005C2D3F" w:rsidRDefault="00D01E1A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(158,704)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7" w14:textId="77777777" w:rsidR="00D01E1A" w:rsidRPr="005C2D3F" w:rsidRDefault="00D01E1A" w:rsidP="00D01E1A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8" w14:textId="77777777" w:rsidR="00D01E1A" w:rsidRPr="005C2D3F" w:rsidRDefault="00D01E1A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87,176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9" w14:textId="77777777" w:rsidR="00D01E1A" w:rsidRPr="005C2D3F" w:rsidRDefault="00D01E1A" w:rsidP="00D01E1A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A" w14:textId="77777777" w:rsidR="00D01E1A" w:rsidRPr="005C2D3F" w:rsidRDefault="00D01E1A" w:rsidP="00D01E1A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(79,517)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B" w14:textId="77777777" w:rsidR="00D01E1A" w:rsidRPr="005C2D3F" w:rsidRDefault="00D01E1A" w:rsidP="00D01E1A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C" w14:textId="77777777" w:rsidR="00D01E1A" w:rsidRPr="005C2D3F" w:rsidRDefault="00D01E1A" w:rsidP="00D01E1A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D" w14:textId="77777777" w:rsidR="00D01E1A" w:rsidRPr="005C2D3F" w:rsidRDefault="00D01E1A" w:rsidP="00D01E1A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E" w14:textId="77777777" w:rsidR="00D01E1A" w:rsidRPr="005C2D3F" w:rsidRDefault="00D01E1A" w:rsidP="00D01E1A">
            <w:pPr>
              <w:tabs>
                <w:tab w:val="decimal" w:pos="10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78,730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1F" w14:textId="77777777" w:rsidR="00D01E1A" w:rsidRPr="005C2D3F" w:rsidRDefault="00D01E1A" w:rsidP="00D01E1A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0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1" w14:textId="77777777" w:rsidR="00D01E1A" w:rsidRPr="005C2D3F" w:rsidRDefault="00D01E1A" w:rsidP="00D01E1A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2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3" w14:textId="77777777" w:rsidR="00D01E1A" w:rsidRPr="005C2D3F" w:rsidRDefault="00D01E1A" w:rsidP="00D01E1A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4" w14:textId="77777777" w:rsidR="00D01E1A" w:rsidRPr="005C2D3F" w:rsidRDefault="00D01E1A" w:rsidP="00D01E1A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</w:tr>
      <w:tr w:rsidR="00822675" w:rsidRPr="005C2D3F" w14:paraId="09D0E73A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726" w14:textId="77777777" w:rsidR="00822675" w:rsidRPr="005C2D3F" w:rsidRDefault="00822675" w:rsidP="00822675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จำหน่าย</w:t>
            </w:r>
            <w:r w:rsidRPr="005C2D3F">
              <w:rPr>
                <w:sz w:val="22"/>
                <w:szCs w:val="22"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27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28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29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2A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2B" w14:textId="77777777" w:rsidR="00822675" w:rsidRPr="005C2D3F" w:rsidRDefault="000928AC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(49,791</w:t>
            </w:r>
            <w:r w:rsidR="00822675" w:rsidRPr="005C2D3F">
              <w:rPr>
                <w:sz w:val="22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C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2D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2E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2F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(53,609)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30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31" w14:textId="77777777" w:rsidR="00822675" w:rsidRPr="005C2D3F" w:rsidRDefault="00822675" w:rsidP="00D01E1A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(111,450)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32" w14:textId="77777777" w:rsidR="00822675" w:rsidRPr="005C2D3F" w:rsidRDefault="00822675" w:rsidP="00D01E1A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33" w14:textId="77777777" w:rsidR="00822675" w:rsidRPr="005C2D3F" w:rsidRDefault="00EB7CE7" w:rsidP="00822675">
            <w:pPr>
              <w:tabs>
                <w:tab w:val="decimal" w:pos="10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(83,446</w:t>
            </w:r>
            <w:r w:rsidR="00822675" w:rsidRPr="005C2D3F">
              <w:rPr>
                <w:sz w:val="22"/>
                <w:szCs w:val="22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34" w14:textId="77777777" w:rsidR="00822675" w:rsidRPr="005C2D3F" w:rsidRDefault="00822675" w:rsidP="00822675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35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36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37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38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739" w14:textId="77777777" w:rsidR="00822675" w:rsidRPr="005C2D3F" w:rsidRDefault="00822675" w:rsidP="00822675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</w:rPr>
              <w:t>(298,316)</w:t>
            </w:r>
          </w:p>
        </w:tc>
      </w:tr>
      <w:tr w:rsidR="00822675" w:rsidRPr="005C2D3F" w14:paraId="09D0E74F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73B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3C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3D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3E" w14:textId="77777777" w:rsidR="00822675" w:rsidRPr="005C2D3F" w:rsidRDefault="00822675" w:rsidP="00822675">
            <w:pPr>
              <w:spacing w:line="240" w:lineRule="auto"/>
              <w:ind w:left="-108" w:right="-533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79,89</w:t>
            </w:r>
            <w:r w:rsidR="000928AC" w:rsidRPr="005C2D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3F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0" w14:textId="77777777" w:rsidR="00822675" w:rsidRPr="005C2D3F" w:rsidRDefault="00822675" w:rsidP="00FF6336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1,063,42</w:t>
            </w:r>
            <w:r w:rsidR="000928AC" w:rsidRPr="005C2D3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1" w14:textId="77777777" w:rsidR="00822675" w:rsidRPr="005C2D3F" w:rsidRDefault="00822675" w:rsidP="00822675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2" w14:textId="77777777" w:rsidR="00822675" w:rsidRPr="005C2D3F" w:rsidRDefault="00822675" w:rsidP="00FF6336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204,662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3" w14:textId="77777777" w:rsidR="00822675" w:rsidRPr="005C2D3F" w:rsidRDefault="00822675" w:rsidP="00822675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4" w14:textId="77777777" w:rsidR="00822675" w:rsidRPr="005C2D3F" w:rsidRDefault="00822675" w:rsidP="00221E26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5,</w:t>
            </w:r>
            <w:r w:rsidR="00812CE6" w:rsidRPr="005C2D3F">
              <w:rPr>
                <w:b/>
                <w:bCs/>
                <w:sz w:val="22"/>
                <w:szCs w:val="22"/>
              </w:rPr>
              <w:t>944,570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5" w14:textId="77777777" w:rsidR="00822675" w:rsidRPr="005C2D3F" w:rsidRDefault="00822675" w:rsidP="00822675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6" w14:textId="77777777" w:rsidR="00822675" w:rsidRPr="005C2D3F" w:rsidRDefault="00822675" w:rsidP="00FF6336">
            <w:pPr>
              <w:tabs>
                <w:tab w:val="decimal" w:pos="84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200,576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7" w14:textId="77777777" w:rsidR="00822675" w:rsidRPr="005C2D3F" w:rsidRDefault="00822675" w:rsidP="00822675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8" w14:textId="77777777" w:rsidR="00822675" w:rsidRPr="005C2D3F" w:rsidRDefault="00822675" w:rsidP="00822675">
            <w:pPr>
              <w:tabs>
                <w:tab w:val="decimal" w:pos="10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476,79</w:t>
            </w:r>
            <w:r w:rsidR="00EB7CE7" w:rsidRPr="005C2D3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9" w14:textId="77777777" w:rsidR="00822675" w:rsidRPr="005C2D3F" w:rsidRDefault="00822675" w:rsidP="00822675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A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B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C" w14:textId="77777777" w:rsidR="00822675" w:rsidRPr="005C2D3F" w:rsidRDefault="00812CE6" w:rsidP="00822675">
            <w:pPr>
              <w:tabs>
                <w:tab w:val="decimal" w:pos="1026"/>
              </w:tabs>
              <w:spacing w:line="240" w:lineRule="auto"/>
              <w:ind w:left="-92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19,252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4D" w14:textId="77777777" w:rsidR="00822675" w:rsidRPr="005C2D3F" w:rsidRDefault="00822675" w:rsidP="00822675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E74E" w14:textId="77777777" w:rsidR="00822675" w:rsidRPr="005C2D3F" w:rsidRDefault="000928AC" w:rsidP="00D01E1A">
            <w:pPr>
              <w:tabs>
                <w:tab w:val="decimal" w:pos="252"/>
                <w:tab w:val="decimal" w:pos="500"/>
              </w:tabs>
              <w:spacing w:line="240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7,989,169</w:t>
            </w:r>
          </w:p>
        </w:tc>
      </w:tr>
      <w:tr w:rsidR="00822675" w:rsidRPr="005C2D3F" w14:paraId="09D0E764" w14:textId="77777777" w:rsidTr="004B4308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09D0E750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1" w14:textId="77777777" w:rsidR="00822675" w:rsidRPr="005C2D3F" w:rsidRDefault="00822675" w:rsidP="00822675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09D0E752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3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09D0E754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5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09D0E756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7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09D0E758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9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9D0E75A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B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D0E75C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D" w14:textId="77777777" w:rsidR="00822675" w:rsidRPr="005C2D3F" w:rsidRDefault="00822675" w:rsidP="00822675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09D0E75E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5F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D0E760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61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D0E762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E763" w14:textId="77777777" w:rsidR="00822675" w:rsidRPr="005C2D3F" w:rsidRDefault="00822675" w:rsidP="00822675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822675" w:rsidRPr="005C2D3F" w14:paraId="09D0E779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765" w14:textId="77777777" w:rsidR="00822675" w:rsidRPr="005C2D3F" w:rsidRDefault="00822675" w:rsidP="0082267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6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67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8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69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A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B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C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D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E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6F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0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1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2" w14:textId="77777777" w:rsidR="00822675" w:rsidRPr="005C2D3F" w:rsidRDefault="00822675" w:rsidP="00822675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3" w14:textId="77777777" w:rsidR="00822675" w:rsidRPr="005C2D3F" w:rsidRDefault="00822675" w:rsidP="00822675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4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5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6" w14:textId="77777777" w:rsidR="00822675" w:rsidRPr="005C2D3F" w:rsidRDefault="00822675" w:rsidP="00822675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7" w14:textId="77777777" w:rsidR="00822675" w:rsidRPr="005C2D3F" w:rsidRDefault="00822675" w:rsidP="00822675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8" w14:textId="77777777" w:rsidR="00822675" w:rsidRPr="005C2D3F" w:rsidRDefault="00822675" w:rsidP="00822675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822675" w:rsidRPr="005C2D3F" w14:paraId="09D0E78E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9D0E77A" w14:textId="77777777" w:rsidR="00822675" w:rsidRPr="005C2D3F" w:rsidRDefault="00822675" w:rsidP="00737589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B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7C" w14:textId="77777777" w:rsidR="00822675" w:rsidRPr="005C2D3F" w:rsidRDefault="00822675" w:rsidP="00822675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D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7E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7F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0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1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2" w14:textId="77777777" w:rsidR="00822675" w:rsidRPr="005C2D3F" w:rsidRDefault="00822675" w:rsidP="00822675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3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4" w14:textId="77777777" w:rsidR="00822675" w:rsidRPr="005C2D3F" w:rsidRDefault="00822675" w:rsidP="00822675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5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6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7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8" w14:textId="77777777" w:rsidR="00822675" w:rsidRPr="005C2D3F" w:rsidRDefault="00822675" w:rsidP="00822675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9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A" w14:textId="77777777" w:rsidR="00822675" w:rsidRPr="005C2D3F" w:rsidRDefault="00822675" w:rsidP="00822675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B" w14:textId="77777777" w:rsidR="00822675" w:rsidRPr="005C2D3F" w:rsidRDefault="00822675" w:rsidP="00D01E1A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C" w14:textId="77777777" w:rsidR="00822675" w:rsidRPr="005C2D3F" w:rsidRDefault="00822675" w:rsidP="00D01E1A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8D" w14:textId="77777777" w:rsidR="00822675" w:rsidRPr="005C2D3F" w:rsidRDefault="00822675" w:rsidP="00D01E1A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22675" w:rsidRPr="005C2D3F" w14:paraId="09D0E7A3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09D0E78F" w14:textId="77777777" w:rsidR="00822675" w:rsidRPr="005C2D3F" w:rsidRDefault="00822675" w:rsidP="00737589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0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91" w14:textId="77777777" w:rsidR="00822675" w:rsidRPr="005C2D3F" w:rsidRDefault="00822675" w:rsidP="00822675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2" w14:textId="77777777" w:rsidR="00822675" w:rsidRPr="005C2D3F" w:rsidRDefault="00822675" w:rsidP="00822675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93" w14:textId="77777777" w:rsidR="00822675" w:rsidRPr="005C2D3F" w:rsidRDefault="00822675" w:rsidP="00822675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4" w14:textId="77777777" w:rsidR="00822675" w:rsidRPr="005C2D3F" w:rsidRDefault="00822675" w:rsidP="00822675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5" w14:textId="77777777" w:rsidR="00822675" w:rsidRPr="005C2D3F" w:rsidRDefault="00822675" w:rsidP="00822675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6" w14:textId="77777777" w:rsidR="00822675" w:rsidRPr="005C2D3F" w:rsidRDefault="00822675" w:rsidP="00822675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7" w14:textId="77777777" w:rsidR="00822675" w:rsidRPr="005C2D3F" w:rsidRDefault="00822675" w:rsidP="00822675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8" w14:textId="77777777" w:rsidR="00822675" w:rsidRPr="005C2D3F" w:rsidRDefault="00822675" w:rsidP="00822675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9" w14:textId="77777777" w:rsidR="00822675" w:rsidRPr="005C2D3F" w:rsidRDefault="00822675" w:rsidP="00822675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A" w14:textId="77777777" w:rsidR="00822675" w:rsidRPr="005C2D3F" w:rsidRDefault="00822675" w:rsidP="00822675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B" w14:textId="77777777" w:rsidR="00822675" w:rsidRPr="005C2D3F" w:rsidRDefault="00822675" w:rsidP="00822675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C" w14:textId="77777777" w:rsidR="00822675" w:rsidRPr="005C2D3F" w:rsidRDefault="00822675" w:rsidP="00822675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D" w14:textId="77777777" w:rsidR="00822675" w:rsidRPr="005C2D3F" w:rsidRDefault="00822675" w:rsidP="00822675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E" w14:textId="77777777" w:rsidR="00822675" w:rsidRPr="005C2D3F" w:rsidRDefault="00822675" w:rsidP="00822675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9F" w14:textId="77777777" w:rsidR="00822675" w:rsidRPr="005C2D3F" w:rsidRDefault="00822675" w:rsidP="00822675">
            <w:pPr>
              <w:tabs>
                <w:tab w:val="decimal" w:pos="417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0" w14:textId="77777777" w:rsidR="00822675" w:rsidRPr="005C2D3F" w:rsidRDefault="00822675" w:rsidP="00D01E1A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1" w14:textId="77777777" w:rsidR="00822675" w:rsidRPr="005C2D3F" w:rsidRDefault="00822675" w:rsidP="00D01E1A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2" w14:textId="77777777" w:rsidR="00822675" w:rsidRPr="005C2D3F" w:rsidRDefault="00822675" w:rsidP="00D01E1A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C60EC" w:rsidRPr="005C2D3F" w14:paraId="09D0E7B8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09D0E7A4" w14:textId="77777777" w:rsidR="008C60EC" w:rsidRPr="005C2D3F" w:rsidRDefault="008C60EC" w:rsidP="00737589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5" w14:textId="77777777" w:rsidR="008C60EC" w:rsidRPr="005C2D3F" w:rsidRDefault="008C60E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A6" w14:textId="77777777" w:rsidR="008C60EC" w:rsidRPr="005C2D3F" w:rsidRDefault="008C60EC" w:rsidP="00B77A5C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7" w14:textId="77777777" w:rsidR="008C60EC" w:rsidRPr="005C2D3F" w:rsidRDefault="008C60EC" w:rsidP="00B77A5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A8" w14:textId="77777777" w:rsidR="008C60EC" w:rsidRPr="005C2D3F" w:rsidRDefault="008C60E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9" w14:textId="77777777" w:rsidR="008C60EC" w:rsidRPr="005C2D3F" w:rsidRDefault="008C60EC" w:rsidP="00B77A5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A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B" w14:textId="77777777" w:rsidR="008C60EC" w:rsidRPr="005C2D3F" w:rsidRDefault="008C60EC" w:rsidP="00B77A5C">
            <w:pPr>
              <w:tabs>
                <w:tab w:val="decimal" w:pos="60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C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D" w14:textId="77777777" w:rsidR="008C60EC" w:rsidRPr="005C2D3F" w:rsidRDefault="008C60EC" w:rsidP="00FF6336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E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AF" w14:textId="77777777" w:rsidR="008C60EC" w:rsidRPr="005C2D3F" w:rsidRDefault="008C60EC" w:rsidP="00B77A5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0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1" w14:textId="77777777" w:rsidR="008C60EC" w:rsidRPr="005C2D3F" w:rsidRDefault="008C60EC" w:rsidP="00FF6336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2" w14:textId="77777777" w:rsidR="008C60EC" w:rsidRPr="005C2D3F" w:rsidRDefault="008C60EC" w:rsidP="00B77A5C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3" w14:textId="77777777" w:rsidR="008C60EC" w:rsidRPr="005C2D3F" w:rsidRDefault="008C60EC" w:rsidP="00B77A5C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4" w14:textId="77777777" w:rsidR="008C60EC" w:rsidRPr="005C2D3F" w:rsidRDefault="008C60EC" w:rsidP="00B77A5C">
            <w:pPr>
              <w:tabs>
                <w:tab w:val="decimal" w:pos="445"/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5" w14:textId="77777777" w:rsidR="008C60EC" w:rsidRPr="005C2D3F" w:rsidRDefault="008C60EC" w:rsidP="00B77A5C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6" w14:textId="77777777" w:rsidR="008C60EC" w:rsidRPr="005C2D3F" w:rsidRDefault="008C60EC" w:rsidP="00B77A5C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7" w14:textId="77777777" w:rsidR="008C60EC" w:rsidRPr="005C2D3F" w:rsidRDefault="008C60EC" w:rsidP="00135114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C60EC" w:rsidRPr="005C2D3F" w14:paraId="09D0E7CD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9" w14:textId="77777777" w:rsidR="008C60EC" w:rsidRPr="005C2D3F" w:rsidRDefault="008C60EC" w:rsidP="00737589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A" w14:textId="77777777" w:rsidR="008C60EC" w:rsidRPr="005C2D3F" w:rsidRDefault="008C60E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BB" w14:textId="77777777" w:rsidR="008C60EC" w:rsidRPr="005C2D3F" w:rsidRDefault="008C60EC" w:rsidP="00B77A5C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C" w14:textId="77777777" w:rsidR="008C60EC" w:rsidRPr="005C2D3F" w:rsidRDefault="008C60EC" w:rsidP="00B77A5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BD" w14:textId="77777777" w:rsidR="008C60EC" w:rsidRPr="005C2D3F" w:rsidRDefault="008C60EC" w:rsidP="00B77A5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E" w14:textId="77777777" w:rsidR="008C60EC" w:rsidRPr="005C2D3F" w:rsidRDefault="008C60EC" w:rsidP="00B77A5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BF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0" w14:textId="77777777" w:rsidR="008C60EC" w:rsidRPr="005C2D3F" w:rsidRDefault="008C60EC" w:rsidP="00B77A5C">
            <w:pPr>
              <w:tabs>
                <w:tab w:val="decimal" w:pos="60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1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2" w14:textId="77777777" w:rsidR="008C60EC" w:rsidRPr="005C2D3F" w:rsidRDefault="008C60EC" w:rsidP="00FF6336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3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4" w14:textId="77777777" w:rsidR="008C60EC" w:rsidRPr="005C2D3F" w:rsidRDefault="008C60EC" w:rsidP="00B77A5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5" w14:textId="77777777" w:rsidR="008C60EC" w:rsidRPr="005C2D3F" w:rsidRDefault="008C60EC" w:rsidP="00B77A5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6" w14:textId="77777777" w:rsidR="008C60EC" w:rsidRPr="005C2D3F" w:rsidRDefault="008C60EC" w:rsidP="00FF6336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7" w14:textId="77777777" w:rsidR="008C60EC" w:rsidRPr="005C2D3F" w:rsidRDefault="008C60EC" w:rsidP="00B77A5C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8" w14:textId="77777777" w:rsidR="008C60EC" w:rsidRPr="005C2D3F" w:rsidRDefault="008C60EC" w:rsidP="00B77A5C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9" w14:textId="77777777" w:rsidR="008C60EC" w:rsidRPr="005C2D3F" w:rsidRDefault="008C60EC" w:rsidP="00B77A5C">
            <w:pPr>
              <w:tabs>
                <w:tab w:val="decimal" w:pos="445"/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A" w14:textId="77777777" w:rsidR="008C60EC" w:rsidRPr="005C2D3F" w:rsidRDefault="008C60EC" w:rsidP="00B77A5C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B" w14:textId="77777777" w:rsidR="008C60EC" w:rsidRPr="005C2D3F" w:rsidRDefault="008C60EC" w:rsidP="00B77A5C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C" w14:textId="77777777" w:rsidR="008C60EC" w:rsidRPr="005C2D3F" w:rsidRDefault="008C60EC" w:rsidP="00135114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C60EC" w:rsidRPr="005C2D3F" w14:paraId="09D0E7E2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E" w14:textId="77777777" w:rsidR="008C60EC" w:rsidRPr="005C2D3F" w:rsidRDefault="008C60EC" w:rsidP="008C60EC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CF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D0" w14:textId="77777777" w:rsidR="008C60EC" w:rsidRPr="005C2D3F" w:rsidRDefault="008C60EC" w:rsidP="008C60EC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1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D2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3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4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5" w14:textId="77777777" w:rsidR="008C60EC" w:rsidRPr="005C2D3F" w:rsidRDefault="008C60EC" w:rsidP="008C60EC">
            <w:pPr>
              <w:tabs>
                <w:tab w:val="decimal" w:pos="60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6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7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8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9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A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B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C" w14:textId="77777777" w:rsidR="008C60EC" w:rsidRPr="005C2D3F" w:rsidRDefault="008C60EC" w:rsidP="008C60EC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D" w14:textId="77777777" w:rsidR="008C60EC" w:rsidRPr="005C2D3F" w:rsidRDefault="008C60EC" w:rsidP="008C60EC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E" w14:textId="77777777" w:rsidR="008C60EC" w:rsidRPr="005C2D3F" w:rsidRDefault="008C60EC" w:rsidP="008C60EC">
            <w:pPr>
              <w:tabs>
                <w:tab w:val="decimal" w:pos="445"/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DF" w14:textId="77777777" w:rsidR="008C60EC" w:rsidRPr="005C2D3F" w:rsidRDefault="008C60EC" w:rsidP="008C60EC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0" w14:textId="77777777" w:rsidR="008C60EC" w:rsidRPr="005C2D3F" w:rsidRDefault="008C60EC" w:rsidP="008C60EC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1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C60EC" w:rsidRPr="005C2D3F" w14:paraId="09D0E7F7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3" w14:textId="77777777" w:rsidR="008C60EC" w:rsidRPr="005C2D3F" w:rsidRDefault="008C60EC" w:rsidP="008C60EC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4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E5" w14:textId="77777777" w:rsidR="008C60EC" w:rsidRPr="005C2D3F" w:rsidRDefault="008C60EC" w:rsidP="008C60EC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6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E7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8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9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A" w14:textId="77777777" w:rsidR="008C60EC" w:rsidRPr="005C2D3F" w:rsidRDefault="008C60EC" w:rsidP="008C60EC">
            <w:pPr>
              <w:tabs>
                <w:tab w:val="decimal" w:pos="60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B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C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D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E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EF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0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1" w14:textId="77777777" w:rsidR="008C60EC" w:rsidRPr="005C2D3F" w:rsidRDefault="008C60EC" w:rsidP="008C60EC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2" w14:textId="77777777" w:rsidR="008C60EC" w:rsidRPr="005C2D3F" w:rsidRDefault="008C60EC" w:rsidP="008C60EC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3" w14:textId="77777777" w:rsidR="008C60EC" w:rsidRPr="005C2D3F" w:rsidRDefault="008C60EC" w:rsidP="008C60EC">
            <w:pPr>
              <w:tabs>
                <w:tab w:val="decimal" w:pos="445"/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4" w14:textId="77777777" w:rsidR="008C60EC" w:rsidRPr="005C2D3F" w:rsidRDefault="008C60EC" w:rsidP="008C60EC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5" w14:textId="77777777" w:rsidR="008C60EC" w:rsidRPr="005C2D3F" w:rsidRDefault="008C60EC" w:rsidP="008C60EC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6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8C60EC" w:rsidRPr="005C2D3F" w14:paraId="09D0E80C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09D0E7F8" w14:textId="77777777" w:rsidR="008C60EC" w:rsidRPr="005C2D3F" w:rsidRDefault="008C60EC" w:rsidP="008C60EC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9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FA" w14:textId="77777777" w:rsidR="008C60EC" w:rsidRPr="005C2D3F" w:rsidRDefault="008C60EC" w:rsidP="008C60EC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B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7FC" w14:textId="77777777" w:rsidR="008C60EC" w:rsidRPr="005C2D3F" w:rsidRDefault="008C60EC" w:rsidP="008C60EC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D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E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7FF" w14:textId="77777777" w:rsidR="008C60EC" w:rsidRPr="005C2D3F" w:rsidRDefault="008C60EC" w:rsidP="008C60EC">
            <w:pPr>
              <w:tabs>
                <w:tab w:val="decimal" w:pos="60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0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1" w14:textId="77777777" w:rsidR="008C60EC" w:rsidRPr="005C2D3F" w:rsidRDefault="008C60EC" w:rsidP="008C60EC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2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3" w14:textId="77777777" w:rsidR="008C60EC" w:rsidRPr="005C2D3F" w:rsidRDefault="008C60EC" w:rsidP="008C60EC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4" w14:textId="77777777" w:rsidR="008C60EC" w:rsidRPr="005C2D3F" w:rsidRDefault="008C60EC" w:rsidP="008C60EC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5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6" w14:textId="77777777" w:rsidR="008C60EC" w:rsidRPr="005C2D3F" w:rsidRDefault="008C60EC" w:rsidP="008C60EC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7" w14:textId="77777777" w:rsidR="008C60EC" w:rsidRPr="005C2D3F" w:rsidRDefault="008C60EC" w:rsidP="008C60EC">
            <w:pPr>
              <w:tabs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8" w14:textId="77777777" w:rsidR="008C60EC" w:rsidRPr="005C2D3F" w:rsidRDefault="008C60EC" w:rsidP="008C60EC">
            <w:pPr>
              <w:tabs>
                <w:tab w:val="decimal" w:pos="445"/>
                <w:tab w:val="decimal" w:pos="63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9" w14:textId="77777777" w:rsidR="008C60EC" w:rsidRPr="005C2D3F" w:rsidRDefault="008C60EC" w:rsidP="008C60EC">
            <w:pPr>
              <w:tabs>
                <w:tab w:val="decimal" w:pos="102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A" w14:textId="77777777" w:rsidR="008C60EC" w:rsidRPr="005C2D3F" w:rsidRDefault="008C60EC" w:rsidP="008C60EC">
            <w:pPr>
              <w:tabs>
                <w:tab w:val="decimal" w:pos="445"/>
                <w:tab w:val="decimal" w:pos="1094"/>
              </w:tabs>
              <w:spacing w:line="240" w:lineRule="auto"/>
              <w:ind w:left="-108" w:righ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0B" w14:textId="77777777" w:rsidR="008C60EC" w:rsidRPr="005C2D3F" w:rsidRDefault="008C60EC" w:rsidP="008C60EC">
            <w:pPr>
              <w:tabs>
                <w:tab w:val="decimal" w:pos="1094"/>
              </w:tabs>
              <w:spacing w:line="240" w:lineRule="auto"/>
              <w:ind w:left="-108" w:right="-36"/>
              <w:rPr>
                <w:b/>
                <w:bCs/>
                <w:sz w:val="22"/>
                <w:szCs w:val="22"/>
              </w:rPr>
            </w:pPr>
          </w:p>
        </w:tc>
      </w:tr>
      <w:tr w:rsidR="00101A3E" w:rsidRPr="005C2D3F" w14:paraId="09D0E821" w14:textId="77777777" w:rsidTr="000D45E9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0D" w14:textId="77777777" w:rsidR="00101A3E" w:rsidRPr="005C2D3F" w:rsidRDefault="00101A3E" w:rsidP="00101A3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0E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0F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10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11" w14:textId="77777777" w:rsidR="00101A3E" w:rsidRPr="005C2D3F" w:rsidRDefault="00101A3E" w:rsidP="00101A3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2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3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4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5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6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7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8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9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A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B" w14:textId="77777777" w:rsidR="00101A3E" w:rsidRPr="005C2D3F" w:rsidRDefault="00101A3E" w:rsidP="00101A3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C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D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E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1F" w14:textId="77777777" w:rsidR="00101A3E" w:rsidRPr="005C2D3F" w:rsidRDefault="00101A3E" w:rsidP="00101A3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0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01A3E" w:rsidRPr="005C2D3F" w14:paraId="09D0E836" w14:textId="77777777" w:rsidTr="000D45E9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22" w14:textId="77777777" w:rsidR="00101A3E" w:rsidRPr="005C2D3F" w:rsidRDefault="00101A3E" w:rsidP="00101A3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23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24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25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26" w14:textId="77777777" w:rsidR="00101A3E" w:rsidRPr="005C2D3F" w:rsidRDefault="00101A3E" w:rsidP="00101A3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7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8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9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A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B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C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D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E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2F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0" w14:textId="77777777" w:rsidR="00101A3E" w:rsidRPr="005C2D3F" w:rsidRDefault="00101A3E" w:rsidP="00101A3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1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2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3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4" w14:textId="77777777" w:rsidR="00101A3E" w:rsidRPr="005C2D3F" w:rsidRDefault="00101A3E" w:rsidP="00101A3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5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01A3E" w:rsidRPr="005C2D3F" w14:paraId="09D0E84B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9D0E837" w14:textId="77777777" w:rsidR="00101A3E" w:rsidRPr="005C2D3F" w:rsidRDefault="00101A3E" w:rsidP="00101A3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5C2D3F"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C2D3F">
              <w:rPr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38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858,953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39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3A" w14:textId="77777777" w:rsidR="00101A3E" w:rsidRPr="005C2D3F" w:rsidRDefault="00101A3E" w:rsidP="0033025E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3B" w14:textId="77777777" w:rsidR="00101A3E" w:rsidRPr="005C2D3F" w:rsidRDefault="00101A3E" w:rsidP="00101A3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3C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1,123,220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D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3E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110,979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3F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0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933,694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41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2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123,539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43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4" w14:textId="77777777" w:rsidR="00101A3E" w:rsidRPr="005C2D3F" w:rsidRDefault="00101A3E" w:rsidP="00DF35FB">
            <w:pPr>
              <w:tabs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96,134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45" w14:textId="77777777" w:rsidR="00101A3E" w:rsidRPr="005C2D3F" w:rsidRDefault="00101A3E" w:rsidP="00101A3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6" w14:textId="77777777" w:rsidR="00101A3E" w:rsidRPr="0015637E" w:rsidRDefault="00101A3E" w:rsidP="0015637E">
            <w:pPr>
              <w:spacing w:line="240" w:lineRule="auto"/>
              <w:ind w:left="-108" w:right="-207"/>
              <w:jc w:val="center"/>
              <w:rPr>
                <w:b/>
                <w:bCs/>
                <w:sz w:val="22"/>
                <w:szCs w:val="22"/>
              </w:rPr>
            </w:pPr>
            <w:r w:rsidRPr="0015637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47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8" w14:textId="77777777" w:rsidR="00101A3E" w:rsidRPr="005C2D3F" w:rsidRDefault="00101A3E" w:rsidP="0033025E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829,397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49" w14:textId="77777777" w:rsidR="00101A3E" w:rsidRPr="005C2D3F" w:rsidRDefault="00101A3E" w:rsidP="00101A3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D0E84A" w14:textId="77777777" w:rsidR="00101A3E" w:rsidRPr="005C2D3F" w:rsidRDefault="00101A3E" w:rsidP="0033025E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4,075,916</w:t>
            </w:r>
          </w:p>
        </w:tc>
      </w:tr>
      <w:tr w:rsidR="00101A3E" w:rsidRPr="005C2D3F" w14:paraId="09D0E860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4C" w14:textId="77777777" w:rsidR="00101A3E" w:rsidRPr="005C2D3F" w:rsidRDefault="00101A3E" w:rsidP="00101A3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E84D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4E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E84F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50" w14:textId="77777777" w:rsidR="00101A3E" w:rsidRPr="005C2D3F" w:rsidRDefault="00101A3E" w:rsidP="00101A3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1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2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3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4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5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6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7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8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9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A" w14:textId="77777777" w:rsidR="00101A3E" w:rsidRPr="005C2D3F" w:rsidRDefault="00101A3E" w:rsidP="00101A3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B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C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D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5E" w14:textId="77777777" w:rsidR="00101A3E" w:rsidRPr="005C2D3F" w:rsidRDefault="00101A3E" w:rsidP="00101A3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5F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101A3E" w:rsidRPr="005C2D3F" w14:paraId="09D0E875" w14:textId="77777777" w:rsidTr="000D45E9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61" w14:textId="77777777" w:rsidR="00101A3E" w:rsidRPr="005C2D3F" w:rsidRDefault="00101A3E" w:rsidP="00101A3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5C2D3F">
              <w:rPr>
                <w:b/>
                <w:bCs/>
                <w:sz w:val="22"/>
                <w:szCs w:val="22"/>
              </w:rPr>
              <w:t xml:space="preserve">2559 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Pr="005C2D3F"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62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63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D0E864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65" w14:textId="77777777" w:rsidR="00101A3E" w:rsidRPr="005C2D3F" w:rsidRDefault="00101A3E" w:rsidP="00101A3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6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7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8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9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A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B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C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D" w14:textId="77777777" w:rsidR="00101A3E" w:rsidRPr="005C2D3F" w:rsidRDefault="00101A3E" w:rsidP="00101A3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E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6F" w14:textId="77777777" w:rsidR="00101A3E" w:rsidRPr="005C2D3F" w:rsidRDefault="00101A3E" w:rsidP="00101A3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0" w14:textId="77777777" w:rsidR="00101A3E" w:rsidRPr="005C2D3F" w:rsidRDefault="00101A3E" w:rsidP="00101A3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1" w14:textId="77777777" w:rsidR="00101A3E" w:rsidRPr="005C2D3F" w:rsidRDefault="00101A3E" w:rsidP="00101A3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2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3" w14:textId="77777777" w:rsidR="00101A3E" w:rsidRPr="005C2D3F" w:rsidRDefault="00101A3E" w:rsidP="00101A3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4" w14:textId="77777777" w:rsidR="00101A3E" w:rsidRPr="005C2D3F" w:rsidRDefault="00101A3E" w:rsidP="00101A3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4B6593" w:rsidRPr="005C2D3F" w14:paraId="09D0E88A" w14:textId="77777777" w:rsidTr="000D45E9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9D0E876" w14:textId="77777777" w:rsidR="004B6593" w:rsidRPr="005C2D3F" w:rsidRDefault="004B6593" w:rsidP="004B6593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7" w14:textId="77777777" w:rsidR="004B6593" w:rsidRPr="004B6593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78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9" w14:textId="77777777" w:rsidR="004B6593" w:rsidRPr="004B6593" w:rsidRDefault="004B6593" w:rsidP="0033025E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7A" w14:textId="77777777" w:rsidR="004B6593" w:rsidRPr="004B6593" w:rsidRDefault="004B6593" w:rsidP="004B6593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B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1,073,225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C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D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166,623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E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7F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680,864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0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1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98,517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2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3" w14:textId="77777777" w:rsidR="004B6593" w:rsidRPr="004B6593" w:rsidRDefault="004B6593" w:rsidP="00DF35FB">
            <w:pPr>
              <w:tabs>
                <w:tab w:val="decimal" w:pos="1064"/>
              </w:tabs>
              <w:spacing w:line="240" w:lineRule="auto"/>
              <w:ind w:left="-108" w:right="-261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97,006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4" w14:textId="77777777" w:rsidR="004B6593" w:rsidRPr="004B6593" w:rsidRDefault="004B6593" w:rsidP="004B6593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5" w14:textId="77777777" w:rsidR="004B6593" w:rsidRPr="004B6593" w:rsidRDefault="004B6593" w:rsidP="0015637E">
            <w:pPr>
              <w:tabs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47,840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6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7" w14:textId="77777777" w:rsidR="004B6593" w:rsidRPr="004B6593" w:rsidRDefault="004B6593" w:rsidP="0015637E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1,009,920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8" w14:textId="77777777" w:rsidR="004B6593" w:rsidRPr="004B6593" w:rsidRDefault="004B6593" w:rsidP="004B6593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89" w14:textId="77777777" w:rsidR="004B6593" w:rsidRPr="004B6593" w:rsidRDefault="0015637E" w:rsidP="0033025E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4,033,369</w:t>
            </w:r>
          </w:p>
        </w:tc>
      </w:tr>
      <w:tr w:rsidR="004B6593" w:rsidRPr="005C2D3F" w14:paraId="09D0E89F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9D0E88B" w14:textId="77777777" w:rsidR="004B6593" w:rsidRPr="005C2D3F" w:rsidRDefault="004B6593" w:rsidP="004B6593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E88C" w14:textId="77777777" w:rsidR="004B6593" w:rsidRPr="004B6593" w:rsidRDefault="0033025E" w:rsidP="0015637E">
            <w:pPr>
              <w:tabs>
                <w:tab w:val="decimal" w:pos="51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8D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E88E" w14:textId="77777777" w:rsidR="004B6593" w:rsidRPr="004B6593" w:rsidRDefault="0033025E" w:rsidP="0033025E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8F" w14:textId="77777777" w:rsidR="004B6593" w:rsidRPr="004B6593" w:rsidRDefault="004B6593" w:rsidP="004B6593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0" w14:textId="77777777" w:rsidR="004B6593" w:rsidRPr="004B6593" w:rsidRDefault="0033025E" w:rsidP="0015637E">
            <w:pPr>
              <w:tabs>
                <w:tab w:val="decimal" w:pos="5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1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2" w14:textId="77777777" w:rsidR="004B6593" w:rsidRPr="004B6593" w:rsidRDefault="0033025E" w:rsidP="0015637E">
            <w:pPr>
              <w:tabs>
                <w:tab w:val="decimal" w:pos="55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3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4" w14:textId="77777777" w:rsidR="004B6593" w:rsidRPr="004B6593" w:rsidRDefault="0033025E" w:rsidP="0015637E">
            <w:pPr>
              <w:tabs>
                <w:tab w:val="decimal" w:pos="5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5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6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12,767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7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8" w14:textId="77777777" w:rsidR="004B6593" w:rsidRPr="004B6593" w:rsidRDefault="0033025E" w:rsidP="0015637E">
            <w:pPr>
              <w:tabs>
                <w:tab w:val="decimal" w:pos="7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9" w14:textId="77777777" w:rsidR="004B6593" w:rsidRPr="004B6593" w:rsidRDefault="004B6593" w:rsidP="004B6593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A" w14:textId="77777777" w:rsidR="004B6593" w:rsidRPr="0015637E" w:rsidRDefault="0033025E" w:rsidP="0015637E">
            <w:pPr>
              <w:spacing w:line="240" w:lineRule="auto"/>
              <w:ind w:left="-108" w:right="-207"/>
              <w:jc w:val="center"/>
              <w:rPr>
                <w:sz w:val="22"/>
                <w:szCs w:val="22"/>
              </w:rPr>
            </w:pPr>
            <w:r w:rsidRPr="0015637E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B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C" w14:textId="77777777" w:rsidR="004B6593" w:rsidRPr="004B6593" w:rsidRDefault="0033025E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9D" w14:textId="77777777" w:rsidR="004B6593" w:rsidRPr="004B6593" w:rsidRDefault="004B6593" w:rsidP="004B6593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9E" w14:textId="77777777" w:rsidR="004B6593" w:rsidRPr="004B6593" w:rsidRDefault="0015637E" w:rsidP="0015637E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12,767</w:t>
            </w:r>
          </w:p>
        </w:tc>
      </w:tr>
      <w:tr w:rsidR="004B6593" w:rsidRPr="005C2D3F" w14:paraId="09D0E8B4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A0" w14:textId="77777777" w:rsidR="004B6593" w:rsidRPr="005C2D3F" w:rsidRDefault="004B6593" w:rsidP="004B6593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1" w14:textId="77777777" w:rsidR="004B6593" w:rsidRPr="005C2D3F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A2" w14:textId="77777777" w:rsidR="004B6593" w:rsidRPr="005C2D3F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3" w14:textId="77777777" w:rsidR="004B6593" w:rsidRPr="005C2D3F" w:rsidRDefault="004B6593" w:rsidP="0033025E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A4" w14:textId="77777777" w:rsidR="004B6593" w:rsidRPr="005C2D3F" w:rsidRDefault="004B6593" w:rsidP="004B6593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5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1,073,225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A6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7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166,623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A8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9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680,864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AA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B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111,284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AC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D" w14:textId="77777777" w:rsidR="004B6593" w:rsidRPr="005C2D3F" w:rsidRDefault="004B6593" w:rsidP="00DF35FB">
            <w:pPr>
              <w:tabs>
                <w:tab w:val="decimal" w:pos="884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97,006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AE" w14:textId="77777777" w:rsidR="004B6593" w:rsidRPr="005C2D3F" w:rsidRDefault="004B6593" w:rsidP="004B6593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AF" w14:textId="77777777" w:rsidR="004B6593" w:rsidRPr="005C2D3F" w:rsidRDefault="004B6593" w:rsidP="0015637E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47,840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B0" w14:textId="77777777" w:rsidR="004B6593" w:rsidRPr="005C2D3F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B1" w14:textId="77777777" w:rsidR="004B6593" w:rsidRPr="005C2D3F" w:rsidRDefault="004B6593" w:rsidP="0015637E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1,009,920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B2" w14:textId="77777777" w:rsidR="004B6593" w:rsidRPr="005C2D3F" w:rsidRDefault="004B6593" w:rsidP="004B6593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B3" w14:textId="77777777" w:rsidR="004B6593" w:rsidRPr="005C2D3F" w:rsidRDefault="004B6593" w:rsidP="0033025E">
            <w:pPr>
              <w:tabs>
                <w:tab w:val="decimal" w:pos="6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4,046,163</w:t>
            </w:r>
          </w:p>
        </w:tc>
      </w:tr>
      <w:tr w:rsidR="004B6593" w:rsidRPr="005C2D3F" w14:paraId="09D0E8C9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9D0E8B5" w14:textId="77777777" w:rsidR="004B6593" w:rsidRPr="005C2D3F" w:rsidRDefault="004B6593" w:rsidP="004B6593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5C2D3F">
              <w:rPr>
                <w:b/>
                <w:bCs/>
                <w:sz w:val="22"/>
                <w:szCs w:val="22"/>
              </w:rPr>
              <w:t>31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5C2D3F">
              <w:rPr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E8B6" w14:textId="77777777" w:rsidR="004B6593" w:rsidRPr="005C2D3F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B7" w14:textId="77777777" w:rsidR="004B6593" w:rsidRPr="005C2D3F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E8B8" w14:textId="77777777" w:rsidR="004B6593" w:rsidRPr="005C2D3F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B9" w14:textId="77777777" w:rsidR="004B6593" w:rsidRPr="005C2D3F" w:rsidRDefault="004B6593" w:rsidP="004B6593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BA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BB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BC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BD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BE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BF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C0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1" w14:textId="77777777" w:rsidR="004B6593" w:rsidRPr="005C2D3F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C2" w14:textId="77777777" w:rsidR="004B6593" w:rsidRPr="005C2D3F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3" w14:textId="77777777" w:rsidR="004B6593" w:rsidRPr="005C2D3F" w:rsidRDefault="004B6593" w:rsidP="004B6593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C4" w14:textId="77777777" w:rsidR="004B6593" w:rsidRPr="005C2D3F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5" w14:textId="77777777" w:rsidR="004B6593" w:rsidRPr="005C2D3F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C6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7" w14:textId="77777777" w:rsidR="004B6593" w:rsidRPr="005C2D3F" w:rsidRDefault="004B6593" w:rsidP="004B6593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D0E8C8" w14:textId="77777777" w:rsidR="004B6593" w:rsidRPr="005C2D3F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4B6593" w:rsidRPr="005C2D3F" w14:paraId="09D0E8DE" w14:textId="77777777" w:rsidTr="000D45E9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9D0E8CA" w14:textId="77777777" w:rsidR="004B6593" w:rsidRPr="005C2D3F" w:rsidRDefault="004B6593" w:rsidP="004B6593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B" w14:textId="77777777" w:rsidR="004B6593" w:rsidRPr="004B6593" w:rsidRDefault="004B6593" w:rsidP="004B6593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CC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D" w14:textId="77777777" w:rsidR="004B6593" w:rsidRPr="004B6593" w:rsidRDefault="004B6593" w:rsidP="00DF35FB">
            <w:pPr>
              <w:tabs>
                <w:tab w:val="decimal" w:pos="679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151,917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CE" w14:textId="77777777" w:rsidR="004B6593" w:rsidRPr="004B6593" w:rsidRDefault="004B6593" w:rsidP="004B6593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CF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1,087,257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0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1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428,338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2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3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407,222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4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5" w14:textId="77777777" w:rsidR="004B6593" w:rsidRPr="004B6593" w:rsidRDefault="004B6593" w:rsidP="004B6593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55,907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6" w14:textId="77777777" w:rsidR="004B6593" w:rsidRPr="004B6593" w:rsidRDefault="004B6593" w:rsidP="004B6593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7" w14:textId="77777777" w:rsidR="004B6593" w:rsidRPr="004B6593" w:rsidRDefault="004B6593" w:rsidP="00DF35FB">
            <w:pPr>
              <w:tabs>
                <w:tab w:val="decimal" w:pos="884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172,814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8" w14:textId="77777777" w:rsidR="004B6593" w:rsidRPr="004B6593" w:rsidRDefault="004B6593" w:rsidP="004B6593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9" w14:textId="77777777" w:rsidR="004B6593" w:rsidRPr="004B6593" w:rsidRDefault="004B6593" w:rsidP="0015637E">
            <w:pPr>
              <w:tabs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58,761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A" w14:textId="77777777" w:rsidR="004B6593" w:rsidRPr="004B6593" w:rsidRDefault="004B6593" w:rsidP="004B6593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B" w14:textId="77777777" w:rsidR="004B6593" w:rsidRPr="004B6593" w:rsidRDefault="004B6593" w:rsidP="0015637E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1,148,246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C" w14:textId="77777777" w:rsidR="004B6593" w:rsidRPr="004B6593" w:rsidRDefault="004B6593" w:rsidP="004B6593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DD" w14:textId="77777777" w:rsidR="004B6593" w:rsidRPr="004B6593" w:rsidRDefault="0015637E" w:rsidP="0033025E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4,369,863</w:t>
            </w:r>
          </w:p>
        </w:tc>
      </w:tr>
      <w:tr w:rsidR="0015637E" w:rsidRPr="005C2D3F" w14:paraId="09D0E8F3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shd w:val="clear" w:color="auto" w:fill="auto"/>
          </w:tcPr>
          <w:p w14:paraId="09D0E8DF" w14:textId="77777777" w:rsidR="0015637E" w:rsidRPr="005C2D3F" w:rsidRDefault="0015637E" w:rsidP="001563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E8E0" w14:textId="77777777" w:rsidR="0015637E" w:rsidRPr="004B6593" w:rsidRDefault="0015637E" w:rsidP="0015637E">
            <w:pPr>
              <w:tabs>
                <w:tab w:val="decimal" w:pos="51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E1" w14:textId="77777777" w:rsidR="0015637E" w:rsidRPr="004B6593" w:rsidRDefault="0015637E" w:rsidP="0015637E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E8E2" w14:textId="77777777" w:rsidR="0015637E" w:rsidRPr="004B6593" w:rsidRDefault="0015637E" w:rsidP="0015637E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9D0E8E3" w14:textId="77777777" w:rsidR="0015637E" w:rsidRPr="004B6593" w:rsidRDefault="0015637E" w:rsidP="0015637E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4" w14:textId="77777777" w:rsidR="0015637E" w:rsidRPr="004B6593" w:rsidRDefault="0015637E" w:rsidP="0015637E">
            <w:pPr>
              <w:tabs>
                <w:tab w:val="decimal" w:pos="573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5" w14:textId="77777777" w:rsidR="0015637E" w:rsidRPr="004B6593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6" w14:textId="77777777" w:rsidR="0015637E" w:rsidRPr="004B6593" w:rsidRDefault="0015637E" w:rsidP="0015637E">
            <w:pPr>
              <w:tabs>
                <w:tab w:val="decimal" w:pos="55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7" w14:textId="77777777" w:rsidR="0015637E" w:rsidRPr="004B6593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8" w14:textId="77777777" w:rsidR="0015637E" w:rsidRPr="004B6593" w:rsidRDefault="0015637E" w:rsidP="0015637E">
            <w:pPr>
              <w:tabs>
                <w:tab w:val="decimal" w:pos="54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9" w14:textId="77777777" w:rsidR="0015637E" w:rsidRPr="004B6593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A" w14:textId="77777777" w:rsidR="0015637E" w:rsidRPr="004B6593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31,469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B" w14:textId="77777777" w:rsidR="0015637E" w:rsidRPr="004B6593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C" w14:textId="77777777" w:rsidR="0015637E" w:rsidRPr="004B6593" w:rsidRDefault="0015637E" w:rsidP="0015637E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D" w14:textId="77777777" w:rsidR="0015637E" w:rsidRPr="004B6593" w:rsidRDefault="0015637E" w:rsidP="0015637E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EE" w14:textId="77777777" w:rsidR="0015637E" w:rsidRPr="004B6593" w:rsidRDefault="0015637E" w:rsidP="0015637E">
            <w:pPr>
              <w:spacing w:line="240" w:lineRule="auto"/>
              <w:ind w:left="-108" w:right="-207"/>
              <w:jc w:val="center"/>
              <w:rPr>
                <w:sz w:val="22"/>
                <w:szCs w:val="22"/>
              </w:rPr>
            </w:pPr>
            <w:r w:rsidRPr="0015637E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EF" w14:textId="77777777" w:rsidR="0015637E" w:rsidRPr="004B6593" w:rsidRDefault="0015637E" w:rsidP="0015637E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F0" w14:textId="77777777" w:rsidR="0015637E" w:rsidRPr="004B6593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4B6593">
              <w:rPr>
                <w:sz w:val="22"/>
                <w:szCs w:val="22"/>
              </w:rPr>
              <w:t>-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F1" w14:textId="77777777" w:rsidR="0015637E" w:rsidRPr="004B6593" w:rsidRDefault="0015637E" w:rsidP="0015637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E8F2" w14:textId="77777777" w:rsidR="0015637E" w:rsidRPr="004B6593" w:rsidRDefault="0015637E" w:rsidP="0015637E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31,469</w:t>
            </w:r>
          </w:p>
        </w:tc>
      </w:tr>
      <w:tr w:rsidR="0015637E" w:rsidRPr="005C2D3F" w14:paraId="09D0E908" w14:textId="77777777" w:rsidTr="004B6593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09D0E8F4" w14:textId="77777777" w:rsidR="0015637E" w:rsidRPr="005C2D3F" w:rsidRDefault="0015637E" w:rsidP="001563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5" w14:textId="77777777" w:rsidR="0015637E" w:rsidRPr="005C2D3F" w:rsidRDefault="0015637E" w:rsidP="0015637E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859,401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F6" w14:textId="77777777" w:rsidR="0015637E" w:rsidRPr="005C2D3F" w:rsidRDefault="0015637E" w:rsidP="0015637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7" w14:textId="77777777" w:rsidR="0015637E" w:rsidRPr="005C2D3F" w:rsidRDefault="0015637E" w:rsidP="0015637E">
            <w:pPr>
              <w:tabs>
                <w:tab w:val="decimal" w:pos="67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151,917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D0E8F8" w14:textId="77777777" w:rsidR="0015637E" w:rsidRPr="005C2D3F" w:rsidRDefault="0015637E" w:rsidP="0015637E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9" w14:textId="77777777" w:rsidR="0015637E" w:rsidRPr="005C2D3F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1,087,257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FA" w14:textId="77777777" w:rsidR="0015637E" w:rsidRPr="005C2D3F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B" w14:textId="77777777" w:rsidR="0015637E" w:rsidRPr="005C2D3F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428,338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FC" w14:textId="77777777" w:rsidR="0015637E" w:rsidRPr="005C2D3F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D" w14:textId="77777777" w:rsidR="0015637E" w:rsidRPr="005C2D3F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407,222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8FE" w14:textId="77777777" w:rsidR="0015637E" w:rsidRPr="005C2D3F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8FF" w14:textId="77777777" w:rsidR="0015637E" w:rsidRPr="005C2D3F" w:rsidRDefault="0015637E" w:rsidP="0015637E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 xml:space="preserve"> 87,376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900" w14:textId="77777777" w:rsidR="0015637E" w:rsidRPr="005C2D3F" w:rsidRDefault="0015637E" w:rsidP="0015637E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901" w14:textId="77777777" w:rsidR="0015637E" w:rsidRPr="005C2D3F" w:rsidRDefault="0015637E" w:rsidP="0015637E">
            <w:pPr>
              <w:spacing w:line="240" w:lineRule="auto"/>
              <w:ind w:left="-108" w:right="-621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172,814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902" w14:textId="77777777" w:rsidR="0015637E" w:rsidRPr="005C2D3F" w:rsidRDefault="0015637E" w:rsidP="0015637E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903" w14:textId="77777777" w:rsidR="0015637E" w:rsidRPr="005C2D3F" w:rsidRDefault="0015637E" w:rsidP="0015637E">
            <w:pPr>
              <w:tabs>
                <w:tab w:val="decimal" w:pos="6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58,761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904" w14:textId="77777777" w:rsidR="0015637E" w:rsidRPr="005C2D3F" w:rsidRDefault="0015637E" w:rsidP="0015637E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905" w14:textId="77777777" w:rsidR="0015637E" w:rsidRPr="005C2D3F" w:rsidRDefault="0015637E" w:rsidP="0015637E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1,148,246</w:t>
            </w:r>
          </w:p>
        </w:tc>
        <w:tc>
          <w:tcPr>
            <w:tcW w:w="2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E906" w14:textId="77777777" w:rsidR="0015637E" w:rsidRPr="005C2D3F" w:rsidRDefault="0015637E" w:rsidP="0015637E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E907" w14:textId="77777777" w:rsidR="0015637E" w:rsidRPr="005C2D3F" w:rsidRDefault="0015637E" w:rsidP="0015637E">
            <w:pPr>
              <w:tabs>
                <w:tab w:val="decimal" w:pos="6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b/>
                <w:bCs/>
                <w:sz w:val="22"/>
                <w:szCs w:val="22"/>
              </w:rPr>
              <w:t>4,401,332</w:t>
            </w:r>
          </w:p>
        </w:tc>
      </w:tr>
    </w:tbl>
    <w:p w14:paraId="09D0E909" w14:textId="77777777" w:rsidR="00D213DB" w:rsidRDefault="00D213DB" w:rsidP="009A4E26">
      <w:pPr>
        <w:tabs>
          <w:tab w:val="left" w:pos="5067"/>
        </w:tabs>
        <w:rPr>
          <w:sz w:val="30"/>
          <w:szCs w:val="30"/>
        </w:rPr>
      </w:pPr>
    </w:p>
    <w:p w14:paraId="09D0E90A" w14:textId="77777777" w:rsidR="004B6593" w:rsidRDefault="004B6593" w:rsidP="004B6593">
      <w:pPr>
        <w:ind w:left="540" w:right="-90"/>
        <w:jc w:val="thaiDistribute"/>
        <w:rPr>
          <w:rFonts w:asciiTheme="majorBidi" w:hAnsiTheme="majorBidi" w:cstheme="majorBidi"/>
          <w:i/>
          <w:iCs/>
        </w:rPr>
      </w:pPr>
      <w:r w:rsidRPr="005C2D3F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5C2D3F">
        <w:rPr>
          <w:sz w:val="30"/>
          <w:szCs w:val="30"/>
        </w:rPr>
        <w:t>31</w:t>
      </w:r>
      <w:r w:rsidRPr="005C2D3F">
        <w:rPr>
          <w:rFonts w:hint="cs"/>
          <w:sz w:val="30"/>
          <w:szCs w:val="30"/>
          <w:cs/>
        </w:rPr>
        <w:t xml:space="preserve"> ธันวาคม </w:t>
      </w:r>
      <w:r w:rsidRPr="005C2D3F">
        <w:rPr>
          <w:sz w:val="30"/>
          <w:szCs w:val="30"/>
        </w:rPr>
        <w:t xml:space="preserve">2560 </w:t>
      </w:r>
      <w:r w:rsidRPr="005C2D3F">
        <w:rPr>
          <w:rFonts w:hint="cs"/>
          <w:sz w:val="30"/>
          <w:szCs w:val="30"/>
          <w:cs/>
        </w:rPr>
        <w:t xml:space="preserve"> มีจำนวน </w:t>
      </w:r>
      <w:r w:rsidRPr="005C2D3F">
        <w:rPr>
          <w:sz w:val="30"/>
          <w:szCs w:val="30"/>
        </w:rPr>
        <w:t xml:space="preserve">5,355.5 </w:t>
      </w:r>
      <w:r w:rsidRPr="005C2D3F"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 w:rsidRPr="005C2D3F">
        <w:rPr>
          <w:rFonts w:hint="cs"/>
          <w:i/>
          <w:iCs/>
          <w:sz w:val="30"/>
          <w:szCs w:val="30"/>
          <w:cs/>
        </w:rPr>
        <w:t>(</w:t>
      </w:r>
      <w:r w:rsidRPr="005C2D3F">
        <w:rPr>
          <w:i/>
          <w:iCs/>
          <w:sz w:val="30"/>
          <w:szCs w:val="30"/>
        </w:rPr>
        <w:t xml:space="preserve">2559: 5,365.3 </w:t>
      </w:r>
      <w:r w:rsidRPr="005C2D3F">
        <w:rPr>
          <w:rFonts w:hint="cs"/>
          <w:i/>
          <w:iCs/>
          <w:sz w:val="30"/>
          <w:szCs w:val="30"/>
          <w:cs/>
        </w:rPr>
        <w:t>ล้านบาท)</w:t>
      </w:r>
    </w:p>
    <w:p w14:paraId="09D0E90B" w14:textId="77777777" w:rsidR="00101A3E" w:rsidRPr="005C2D3F" w:rsidRDefault="00101A3E" w:rsidP="009A4E26">
      <w:pPr>
        <w:tabs>
          <w:tab w:val="left" w:pos="5067"/>
        </w:tabs>
        <w:rPr>
          <w:sz w:val="30"/>
          <w:szCs w:val="30"/>
        </w:rPr>
        <w:sectPr w:rsidR="00101A3E" w:rsidRPr="005C2D3F" w:rsidSect="00BF5A15">
          <w:footerReference w:type="default" r:id="rId19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09D0E90C" w14:textId="77777777" w:rsidR="00A47F31" w:rsidRPr="005C2D3F" w:rsidRDefault="00606B7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สินทรัพย์ไม่มีตัวตน</w:t>
      </w:r>
    </w:p>
    <w:p w14:paraId="09D0E90D" w14:textId="77777777" w:rsidR="00606B76" w:rsidRPr="007629E1" w:rsidRDefault="00606B76" w:rsidP="00606B76">
      <w:pPr>
        <w:spacing w:line="240" w:lineRule="auto"/>
        <w:ind w:right="-43"/>
        <w:rPr>
          <w:b/>
          <w:bCs/>
          <w:sz w:val="30"/>
          <w:szCs w:val="30"/>
          <w:cs/>
          <w:lang w:val="th-TH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68"/>
        <w:gridCol w:w="1352"/>
        <w:gridCol w:w="259"/>
        <w:gridCol w:w="1361"/>
        <w:gridCol w:w="270"/>
        <w:gridCol w:w="1080"/>
      </w:tblGrid>
      <w:tr w:rsidR="00932BBC" w:rsidRPr="005C2D3F" w14:paraId="09D0E910" w14:textId="77777777" w:rsidTr="003B46F4">
        <w:trPr>
          <w:trHeight w:val="74"/>
          <w:tblHeader/>
        </w:trPr>
        <w:tc>
          <w:tcPr>
            <w:tcW w:w="3060" w:type="dxa"/>
          </w:tcPr>
          <w:p w14:paraId="09D0E90E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09D0E90F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2BBC" w:rsidRPr="005C2D3F" w14:paraId="09D0E919" w14:textId="77777777" w:rsidTr="003B46F4">
        <w:trPr>
          <w:trHeight w:val="74"/>
          <w:tblHeader/>
        </w:trPr>
        <w:tc>
          <w:tcPr>
            <w:tcW w:w="3060" w:type="dxa"/>
          </w:tcPr>
          <w:p w14:paraId="09D0E911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0E912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09D0E913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9D0E914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09D0E915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16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9D0E917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E918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922" w14:textId="77777777" w:rsidTr="003B46F4">
        <w:trPr>
          <w:trHeight w:val="74"/>
          <w:tblHeader/>
        </w:trPr>
        <w:tc>
          <w:tcPr>
            <w:tcW w:w="3060" w:type="dxa"/>
          </w:tcPr>
          <w:p w14:paraId="09D0E91A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0E91B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ค่าซอฟ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ต์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268" w:type="dxa"/>
            <w:vAlign w:val="bottom"/>
          </w:tcPr>
          <w:p w14:paraId="09D0E91C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9D0E91D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09D0E91E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1F" w14:textId="77777777" w:rsidR="00932BBC" w:rsidRPr="005C2D3F" w:rsidRDefault="00932BBC" w:rsidP="000A5812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09D0E920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0E921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92B" w14:textId="77777777" w:rsidTr="003B46F4">
        <w:trPr>
          <w:trHeight w:val="74"/>
          <w:tblHeader/>
        </w:trPr>
        <w:tc>
          <w:tcPr>
            <w:tcW w:w="3060" w:type="dxa"/>
          </w:tcPr>
          <w:p w14:paraId="09D0E923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0E924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68" w:type="dxa"/>
            <w:vAlign w:val="bottom"/>
          </w:tcPr>
          <w:p w14:paraId="09D0E925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9D0E926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9" w:type="dxa"/>
            <w:vAlign w:val="bottom"/>
          </w:tcPr>
          <w:p w14:paraId="09D0E927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28" w14:textId="77777777" w:rsidR="00932BBC" w:rsidRPr="005C2D3F" w:rsidRDefault="00932BBC" w:rsidP="000A5812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9D0E929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0E92A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32BBC" w:rsidRPr="005C2D3F" w14:paraId="09D0E92E" w14:textId="77777777" w:rsidTr="003B46F4">
        <w:trPr>
          <w:trHeight w:val="290"/>
          <w:tblHeader/>
        </w:trPr>
        <w:tc>
          <w:tcPr>
            <w:tcW w:w="3060" w:type="dxa"/>
          </w:tcPr>
          <w:p w14:paraId="09D0E92C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09D0E92D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2BBC" w:rsidRPr="005C2D3F" w14:paraId="09D0E937" w14:textId="77777777" w:rsidTr="003B46F4">
        <w:trPr>
          <w:trHeight w:val="290"/>
        </w:trPr>
        <w:tc>
          <w:tcPr>
            <w:tcW w:w="3060" w:type="dxa"/>
          </w:tcPr>
          <w:p w14:paraId="09D0E92F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9D0E930" w14:textId="77777777" w:rsidR="00932BBC" w:rsidRPr="005C2D3F" w:rsidRDefault="00932BBC" w:rsidP="003B46F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9D0E931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32" w14:textId="77777777" w:rsidR="00932BBC" w:rsidRPr="005C2D3F" w:rsidRDefault="00932BBC" w:rsidP="003B46F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09D0E933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34" w14:textId="77777777" w:rsidR="00932BBC" w:rsidRPr="005C2D3F" w:rsidRDefault="00932BBC" w:rsidP="003B46F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935" w14:textId="77777777" w:rsidR="00932BBC" w:rsidRPr="005C2D3F" w:rsidRDefault="00932BBC" w:rsidP="003B46F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936" w14:textId="77777777" w:rsidR="00932BBC" w:rsidRPr="005C2D3F" w:rsidRDefault="00932BBC" w:rsidP="003B46F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940" w14:textId="77777777" w:rsidTr="003B46F4">
        <w:tc>
          <w:tcPr>
            <w:tcW w:w="3060" w:type="dxa"/>
          </w:tcPr>
          <w:p w14:paraId="09D0E938" w14:textId="77777777" w:rsidR="00932BBC" w:rsidRPr="005C2D3F" w:rsidRDefault="00932BBC" w:rsidP="0073758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37589" w:rsidRPr="005C2D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737589" w:rsidRPr="005C2D3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14:paraId="09D0E939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168,326</w:t>
            </w:r>
          </w:p>
        </w:tc>
        <w:tc>
          <w:tcPr>
            <w:tcW w:w="268" w:type="dxa"/>
            <w:vAlign w:val="bottom"/>
          </w:tcPr>
          <w:p w14:paraId="09D0E93A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2" w:type="dxa"/>
            <w:vAlign w:val="bottom"/>
          </w:tcPr>
          <w:p w14:paraId="09D0E93B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86,731</w:t>
            </w:r>
          </w:p>
        </w:tc>
        <w:tc>
          <w:tcPr>
            <w:tcW w:w="259" w:type="dxa"/>
            <w:vAlign w:val="bottom"/>
          </w:tcPr>
          <w:p w14:paraId="09D0E93C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9D0E93D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70" w:type="dxa"/>
            <w:vAlign w:val="bottom"/>
          </w:tcPr>
          <w:p w14:paraId="09D0E93E" w14:textId="77777777" w:rsidR="00932BBC" w:rsidRPr="005C2D3F" w:rsidRDefault="00932BBC" w:rsidP="003B46F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0E93F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255,844</w:t>
            </w:r>
          </w:p>
        </w:tc>
      </w:tr>
      <w:tr w:rsidR="00932BBC" w:rsidRPr="005C2D3F" w14:paraId="09D0E949" w14:textId="77777777" w:rsidTr="003B46F4">
        <w:tc>
          <w:tcPr>
            <w:tcW w:w="3060" w:type="dxa"/>
          </w:tcPr>
          <w:p w14:paraId="09D0E941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9D0E942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6,160</w:t>
            </w:r>
          </w:p>
        </w:tc>
        <w:tc>
          <w:tcPr>
            <w:tcW w:w="268" w:type="dxa"/>
          </w:tcPr>
          <w:p w14:paraId="09D0E943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2" w:type="dxa"/>
          </w:tcPr>
          <w:p w14:paraId="09D0E944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2,105</w:t>
            </w:r>
          </w:p>
        </w:tc>
        <w:tc>
          <w:tcPr>
            <w:tcW w:w="259" w:type="dxa"/>
          </w:tcPr>
          <w:p w14:paraId="09D0E945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46" w14:textId="77777777" w:rsidR="00932BBC" w:rsidRPr="005C2D3F" w:rsidRDefault="0058283B" w:rsidP="003B46F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32BBC" w:rsidRPr="005C2D3F">
              <w:rPr>
                <w:rFonts w:asciiTheme="majorBidi" w:hAnsiTheme="majorBidi" w:cstheme="majorBidi"/>
                <w:sz w:val="28"/>
                <w:szCs w:val="28"/>
              </w:rPr>
              <w:t>90,026</w:t>
            </w:r>
          </w:p>
        </w:tc>
        <w:tc>
          <w:tcPr>
            <w:tcW w:w="270" w:type="dxa"/>
          </w:tcPr>
          <w:p w14:paraId="09D0E947" w14:textId="77777777" w:rsidR="00932BBC" w:rsidRPr="005C2D3F" w:rsidRDefault="00932BBC" w:rsidP="003B46F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948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98,291</w:t>
            </w:r>
          </w:p>
        </w:tc>
      </w:tr>
      <w:tr w:rsidR="00932BBC" w:rsidRPr="005C2D3F" w14:paraId="09D0E952" w14:textId="77777777" w:rsidTr="003B46F4">
        <w:tc>
          <w:tcPr>
            <w:tcW w:w="3060" w:type="dxa"/>
          </w:tcPr>
          <w:p w14:paraId="09D0E94A" w14:textId="77777777" w:rsidR="00932BBC" w:rsidRPr="005C2D3F" w:rsidRDefault="00932BBC" w:rsidP="003B46F4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</w:tcPr>
          <w:p w14:paraId="09D0E94B" w14:textId="77777777" w:rsidR="00932BBC" w:rsidRPr="005C2D3F" w:rsidRDefault="00932BBC" w:rsidP="003B46F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268" w:type="dxa"/>
          </w:tcPr>
          <w:p w14:paraId="09D0E94C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4D" w14:textId="77777777" w:rsidR="00932BBC" w:rsidRPr="005C2D3F" w:rsidRDefault="00E94198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32BBC"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4E" w14:textId="77777777" w:rsidR="00932BBC" w:rsidRPr="005C2D3F" w:rsidRDefault="00932BBC" w:rsidP="003B46F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4F" w14:textId="77777777" w:rsidR="00932BBC" w:rsidRPr="005C2D3F" w:rsidRDefault="00932BBC" w:rsidP="0058283B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(1,263)</w:t>
            </w:r>
          </w:p>
        </w:tc>
        <w:tc>
          <w:tcPr>
            <w:tcW w:w="270" w:type="dxa"/>
          </w:tcPr>
          <w:p w14:paraId="09D0E950" w14:textId="77777777" w:rsidR="00932BBC" w:rsidRPr="005C2D3F" w:rsidRDefault="00932BBC" w:rsidP="003B46F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951" w14:textId="77777777" w:rsidR="00932BBC" w:rsidRPr="005C2D3F" w:rsidRDefault="00932BBC" w:rsidP="00812CE6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3955" w:rsidRPr="005C2D3F" w14:paraId="09D0E95B" w14:textId="77777777" w:rsidTr="003B46F4">
        <w:tc>
          <w:tcPr>
            <w:tcW w:w="3060" w:type="dxa"/>
          </w:tcPr>
          <w:p w14:paraId="09D0E953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ตัด</w:t>
            </w:r>
            <w:r w:rsidRPr="005C2D3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9D0E954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(22,813)</w:t>
            </w:r>
          </w:p>
        </w:tc>
        <w:tc>
          <w:tcPr>
            <w:tcW w:w="268" w:type="dxa"/>
          </w:tcPr>
          <w:p w14:paraId="09D0E955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56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(28,836)</w:t>
            </w:r>
          </w:p>
        </w:tc>
        <w:tc>
          <w:tcPr>
            <w:tcW w:w="259" w:type="dxa"/>
          </w:tcPr>
          <w:p w14:paraId="09D0E957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58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59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95A" w14:textId="77777777" w:rsidR="006A3955" w:rsidRPr="005C2D3F" w:rsidRDefault="006A3955" w:rsidP="006A395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</w:rPr>
              <w:t>(51,649)</w:t>
            </w:r>
          </w:p>
        </w:tc>
      </w:tr>
      <w:tr w:rsidR="006A3955" w:rsidRPr="005C2D3F" w14:paraId="09D0E968" w14:textId="77777777" w:rsidTr="003B46F4">
        <w:tc>
          <w:tcPr>
            <w:tcW w:w="3060" w:type="dxa"/>
          </w:tcPr>
          <w:p w14:paraId="09D0E95C" w14:textId="77777777" w:rsidR="006A3955" w:rsidRPr="005C2D3F" w:rsidRDefault="006A3955" w:rsidP="006A395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1440" w:type="dxa"/>
          </w:tcPr>
          <w:p w14:paraId="09D0E95D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5E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(3,267)</w:t>
            </w:r>
          </w:p>
        </w:tc>
        <w:tc>
          <w:tcPr>
            <w:tcW w:w="268" w:type="dxa"/>
          </w:tcPr>
          <w:p w14:paraId="09D0E95F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60" w14:textId="77777777" w:rsidR="00A90C5B" w:rsidRPr="005C2D3F" w:rsidRDefault="00A90C5B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61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62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63" w14:textId="77777777" w:rsidR="00A90C5B" w:rsidRPr="005C2D3F" w:rsidRDefault="00A90C5B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64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65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966" w14:textId="77777777" w:rsidR="006A3955" w:rsidRPr="005C2D3F" w:rsidRDefault="006A3955" w:rsidP="006A395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  <w:p w14:paraId="09D0E967" w14:textId="77777777" w:rsidR="006A3955" w:rsidRPr="005C2D3F" w:rsidRDefault="006A3955" w:rsidP="006A395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</w:rPr>
              <w:t>(3,267)</w:t>
            </w:r>
          </w:p>
        </w:tc>
      </w:tr>
      <w:tr w:rsidR="006A3955" w:rsidRPr="005C2D3F" w14:paraId="09D0E971" w14:textId="77777777" w:rsidTr="003B46F4">
        <w:tc>
          <w:tcPr>
            <w:tcW w:w="3060" w:type="dxa"/>
          </w:tcPr>
          <w:p w14:paraId="09D0E969" w14:textId="77777777" w:rsidR="006A3955" w:rsidRPr="005C2D3F" w:rsidRDefault="006A3955" w:rsidP="006A3955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0E96A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268" w:type="dxa"/>
          </w:tcPr>
          <w:p w14:paraId="09D0E96B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9D0E96C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6D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D0E96E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6F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0E970" w14:textId="77777777" w:rsidR="006A3955" w:rsidRPr="005C2D3F" w:rsidRDefault="006A3955" w:rsidP="006A395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  <w:rtl/>
                <w:cs/>
              </w:rPr>
            </w:pPr>
            <w:r w:rsidRPr="005C2D3F">
              <w:rPr>
                <w:sz w:val="28"/>
                <w:szCs w:val="28"/>
              </w:rPr>
              <w:t>(59)</w:t>
            </w:r>
          </w:p>
        </w:tc>
      </w:tr>
      <w:tr w:rsidR="00932BBC" w:rsidRPr="005C2D3F" w14:paraId="09D0E97B" w14:textId="77777777" w:rsidTr="0045259E">
        <w:tc>
          <w:tcPr>
            <w:tcW w:w="3060" w:type="dxa"/>
          </w:tcPr>
          <w:p w14:paraId="09D0E972" w14:textId="77777777" w:rsidR="00932BBC" w:rsidRPr="005C2D3F" w:rsidRDefault="00932BBC" w:rsidP="003B46F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2559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09D0E973" w14:textId="77777777" w:rsidR="00932BBC" w:rsidRPr="005C2D3F" w:rsidRDefault="00932BBC" w:rsidP="0073758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D0E974" w14:textId="77777777" w:rsidR="00932BBC" w:rsidRPr="005C2D3F" w:rsidRDefault="00932BBC" w:rsidP="00300FC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149,610</w:t>
            </w:r>
          </w:p>
        </w:tc>
        <w:tc>
          <w:tcPr>
            <w:tcW w:w="268" w:type="dxa"/>
            <w:vAlign w:val="bottom"/>
          </w:tcPr>
          <w:p w14:paraId="09D0E975" w14:textId="77777777" w:rsidR="00932BBC" w:rsidRPr="005C2D3F" w:rsidRDefault="00932BBC" w:rsidP="0045259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9D0E976" w14:textId="77777777" w:rsidR="00932BBC" w:rsidRPr="005C2D3F" w:rsidRDefault="00932BBC" w:rsidP="0045259E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60,000</w:t>
            </w:r>
          </w:p>
        </w:tc>
        <w:tc>
          <w:tcPr>
            <w:tcW w:w="259" w:type="dxa"/>
            <w:vAlign w:val="bottom"/>
          </w:tcPr>
          <w:p w14:paraId="09D0E977" w14:textId="77777777" w:rsidR="00932BBC" w:rsidRPr="005C2D3F" w:rsidRDefault="00932BBC" w:rsidP="0045259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9D0E978" w14:textId="77777777" w:rsidR="00932BBC" w:rsidRPr="005C2D3F" w:rsidRDefault="00932BBC" w:rsidP="00300FC9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89,550</w:t>
            </w:r>
          </w:p>
        </w:tc>
        <w:tc>
          <w:tcPr>
            <w:tcW w:w="270" w:type="dxa"/>
            <w:vAlign w:val="bottom"/>
          </w:tcPr>
          <w:p w14:paraId="09D0E979" w14:textId="77777777" w:rsidR="00932BBC" w:rsidRPr="005C2D3F" w:rsidRDefault="00932BBC" w:rsidP="0045259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0E97A" w14:textId="77777777" w:rsidR="00932BBC" w:rsidRPr="005C2D3F" w:rsidRDefault="00932BBC" w:rsidP="00300FC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299,160</w:t>
            </w:r>
          </w:p>
        </w:tc>
      </w:tr>
      <w:tr w:rsidR="006A3955" w:rsidRPr="005C2D3F" w14:paraId="09D0E984" w14:textId="77777777" w:rsidTr="003B46F4">
        <w:tc>
          <w:tcPr>
            <w:tcW w:w="3060" w:type="dxa"/>
          </w:tcPr>
          <w:p w14:paraId="09D0E97C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9D0E97D" w14:textId="77777777" w:rsidR="006A3955" w:rsidRPr="005C2D3F" w:rsidRDefault="006A3955" w:rsidP="00092B9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092B9C" w:rsidRPr="005C2D3F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68" w:type="dxa"/>
          </w:tcPr>
          <w:p w14:paraId="09D0E97E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7F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80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81" w14:textId="77777777" w:rsidR="006A3955" w:rsidRPr="005C2D3F" w:rsidRDefault="006A3955" w:rsidP="0058283B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42,094</w:t>
            </w:r>
          </w:p>
        </w:tc>
        <w:tc>
          <w:tcPr>
            <w:tcW w:w="270" w:type="dxa"/>
          </w:tcPr>
          <w:p w14:paraId="09D0E982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09D0E983" w14:textId="77777777" w:rsidR="006A3955" w:rsidRPr="005C2D3F" w:rsidRDefault="006A3955" w:rsidP="00092B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52,3</w:t>
            </w:r>
            <w:r w:rsidR="00092B9C" w:rsidRPr="005C2D3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6A3955" w:rsidRPr="005C2D3F" w14:paraId="09D0E98D" w14:textId="77777777" w:rsidTr="003B46F4">
        <w:tc>
          <w:tcPr>
            <w:tcW w:w="3060" w:type="dxa"/>
          </w:tcPr>
          <w:p w14:paraId="09D0E985" w14:textId="77777777" w:rsidR="006A3955" w:rsidRPr="005C2D3F" w:rsidRDefault="006A3955" w:rsidP="006A3955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</w:tcPr>
          <w:p w14:paraId="09D0E986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131,644</w:t>
            </w:r>
          </w:p>
        </w:tc>
        <w:tc>
          <w:tcPr>
            <w:tcW w:w="268" w:type="dxa"/>
          </w:tcPr>
          <w:p w14:paraId="09D0E987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88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89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8A" w14:textId="77777777" w:rsidR="006A3955" w:rsidRPr="005C2D3F" w:rsidRDefault="006A3955" w:rsidP="0058283B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(131,644)</w:t>
            </w:r>
          </w:p>
        </w:tc>
        <w:tc>
          <w:tcPr>
            <w:tcW w:w="270" w:type="dxa"/>
          </w:tcPr>
          <w:p w14:paraId="09D0E98B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98C" w14:textId="77777777" w:rsidR="006A3955" w:rsidRPr="005C2D3F" w:rsidRDefault="006A3955" w:rsidP="00812CE6">
            <w:pPr>
              <w:tabs>
                <w:tab w:val="left" w:pos="414"/>
              </w:tabs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3955" w:rsidRPr="005C2D3F" w14:paraId="09D0E996" w14:textId="77777777" w:rsidTr="003B46F4">
        <w:tc>
          <w:tcPr>
            <w:tcW w:w="3060" w:type="dxa"/>
          </w:tcPr>
          <w:p w14:paraId="09D0E98E" w14:textId="77777777" w:rsidR="006A3955" w:rsidRPr="005C2D3F" w:rsidRDefault="006A3955" w:rsidP="006A395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ตัด</w:t>
            </w:r>
            <w:r w:rsidRPr="005C2D3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9D0E98F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(1,429)</w:t>
            </w:r>
          </w:p>
        </w:tc>
        <w:tc>
          <w:tcPr>
            <w:tcW w:w="268" w:type="dxa"/>
          </w:tcPr>
          <w:p w14:paraId="09D0E990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91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92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93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94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995" w14:textId="77777777" w:rsidR="006A3955" w:rsidRPr="005C2D3F" w:rsidRDefault="006A3955" w:rsidP="00B63777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</w:rPr>
              <w:t>(1,429)</w:t>
            </w:r>
          </w:p>
        </w:tc>
      </w:tr>
      <w:tr w:rsidR="006A3955" w:rsidRPr="005C2D3F" w14:paraId="09D0E9A2" w14:textId="77777777" w:rsidTr="003B46F4">
        <w:tc>
          <w:tcPr>
            <w:tcW w:w="3060" w:type="dxa"/>
          </w:tcPr>
          <w:p w14:paraId="09D0E997" w14:textId="77777777" w:rsidR="006A3955" w:rsidRPr="005C2D3F" w:rsidRDefault="006A3955" w:rsidP="006A3955">
            <w:pPr>
              <w:spacing w:line="240" w:lineRule="auto"/>
              <w:ind w:left="176" w:right="-43" w:hanging="176"/>
              <w:jc w:val="both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440" w:type="dxa"/>
          </w:tcPr>
          <w:p w14:paraId="09D0E998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99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(5,693)</w:t>
            </w:r>
          </w:p>
        </w:tc>
        <w:tc>
          <w:tcPr>
            <w:tcW w:w="268" w:type="dxa"/>
          </w:tcPr>
          <w:p w14:paraId="09D0E99A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9B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9C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(60,000)</w:t>
            </w:r>
          </w:p>
        </w:tc>
        <w:tc>
          <w:tcPr>
            <w:tcW w:w="259" w:type="dxa"/>
          </w:tcPr>
          <w:p w14:paraId="09D0E99D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9E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9F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9A0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9A1" w14:textId="77777777" w:rsidR="006A3955" w:rsidRPr="005C2D3F" w:rsidRDefault="006A3955" w:rsidP="00B63777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(65,693)</w:t>
            </w:r>
          </w:p>
        </w:tc>
      </w:tr>
      <w:tr w:rsidR="006A3955" w:rsidRPr="005C2D3F" w14:paraId="09D0E9AB" w14:textId="77777777" w:rsidTr="003B46F4">
        <w:tc>
          <w:tcPr>
            <w:tcW w:w="3060" w:type="dxa"/>
          </w:tcPr>
          <w:p w14:paraId="09D0E9A3" w14:textId="77777777" w:rsidR="006A3955" w:rsidRPr="005C2D3F" w:rsidRDefault="006A3955" w:rsidP="006A3955">
            <w:pPr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0E9A4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8" w:type="dxa"/>
          </w:tcPr>
          <w:p w14:paraId="09D0E9A5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9D0E9A6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A7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D0E9A8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A9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0E9AA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A3955" w:rsidRPr="005C2D3F" w14:paraId="09D0E9B4" w14:textId="77777777" w:rsidTr="003B46F4">
        <w:tc>
          <w:tcPr>
            <w:tcW w:w="3060" w:type="dxa"/>
          </w:tcPr>
          <w:p w14:paraId="09D0E9AC" w14:textId="77777777" w:rsidR="006A3955" w:rsidRPr="005C2D3F" w:rsidRDefault="006A3955" w:rsidP="0073758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D0E9AD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284,435</w:t>
            </w:r>
          </w:p>
        </w:tc>
        <w:tc>
          <w:tcPr>
            <w:tcW w:w="268" w:type="dxa"/>
          </w:tcPr>
          <w:p w14:paraId="09D0E9AE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09D0E9AF" w14:textId="77777777" w:rsidR="006A3955" w:rsidRPr="005C2D3F" w:rsidRDefault="006A3955" w:rsidP="006A3955">
            <w:pPr>
              <w:spacing w:line="240" w:lineRule="auto"/>
              <w:ind w:left="-106" w:right="4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9B0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9D0E9B1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9B2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D0E9B3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284,435</w:t>
            </w:r>
          </w:p>
        </w:tc>
      </w:tr>
      <w:tr w:rsidR="00B8324F" w:rsidRPr="005C2D3F" w14:paraId="09D0E9BD" w14:textId="77777777" w:rsidTr="003B46F4">
        <w:tc>
          <w:tcPr>
            <w:tcW w:w="3060" w:type="dxa"/>
          </w:tcPr>
          <w:p w14:paraId="09D0E9B5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0E9B6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B7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9D0E9B8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B9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9D0E9BA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BB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E9BC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8324F" w:rsidRPr="005C2D3F" w14:paraId="09D0E9C6" w14:textId="77777777" w:rsidTr="003B46F4">
        <w:tc>
          <w:tcPr>
            <w:tcW w:w="3060" w:type="dxa"/>
          </w:tcPr>
          <w:p w14:paraId="09D0E9BE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D0E9BF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9D0E9C0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C1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9D0E9C2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C3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9C4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9C5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29E1" w:rsidRPr="005C2D3F" w14:paraId="09D0E9CF" w14:textId="77777777" w:rsidTr="003B46F4">
        <w:tc>
          <w:tcPr>
            <w:tcW w:w="3060" w:type="dxa"/>
          </w:tcPr>
          <w:p w14:paraId="09D0E9C7" w14:textId="77777777" w:rsidR="007629E1" w:rsidRPr="005C2D3F" w:rsidRDefault="007629E1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D0E9C8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9D0E9C9" w14:textId="77777777" w:rsidR="007629E1" w:rsidRPr="005C2D3F" w:rsidRDefault="007629E1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9CA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9D0E9CB" w14:textId="77777777" w:rsidR="007629E1" w:rsidRPr="005C2D3F" w:rsidRDefault="007629E1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9CC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9CD" w14:textId="77777777" w:rsidR="007629E1" w:rsidRPr="005C2D3F" w:rsidRDefault="007629E1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9CE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324F" w:rsidRPr="005C2D3F" w14:paraId="09D0E9D8" w14:textId="77777777" w:rsidTr="003B46F4">
        <w:tc>
          <w:tcPr>
            <w:tcW w:w="3060" w:type="dxa"/>
          </w:tcPr>
          <w:p w14:paraId="09D0E9D0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D1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D2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9D3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D4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9D5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D6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9D7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7629E1" w:rsidRPr="005C2D3F" w14:paraId="09D0E9E1" w14:textId="77777777" w:rsidTr="003B46F4">
        <w:tc>
          <w:tcPr>
            <w:tcW w:w="3060" w:type="dxa"/>
          </w:tcPr>
          <w:p w14:paraId="09D0E9D9" w14:textId="77777777" w:rsidR="007629E1" w:rsidRPr="005C2D3F" w:rsidRDefault="007629E1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DA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DB" w14:textId="77777777" w:rsidR="007629E1" w:rsidRPr="005C2D3F" w:rsidRDefault="007629E1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9DC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DD" w14:textId="77777777" w:rsidR="007629E1" w:rsidRPr="005C2D3F" w:rsidRDefault="007629E1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9DE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DF" w14:textId="77777777" w:rsidR="007629E1" w:rsidRPr="005C2D3F" w:rsidRDefault="007629E1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9E0" w14:textId="77777777" w:rsidR="007629E1" w:rsidRPr="005C2D3F" w:rsidRDefault="007629E1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8324F" w:rsidRPr="005C2D3F" w14:paraId="09D0E9EA" w14:textId="77777777" w:rsidTr="003B46F4">
        <w:tc>
          <w:tcPr>
            <w:tcW w:w="3060" w:type="dxa"/>
          </w:tcPr>
          <w:p w14:paraId="09D0E9E2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E3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E4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9E5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E6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9E7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E8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9E9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8324F" w:rsidRPr="005C2D3F" w14:paraId="09D0E9F3" w14:textId="77777777" w:rsidTr="003B46F4">
        <w:tc>
          <w:tcPr>
            <w:tcW w:w="3060" w:type="dxa"/>
          </w:tcPr>
          <w:p w14:paraId="09D0E9EB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EC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ED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9EE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EF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9F0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F1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9F2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8324F" w:rsidRPr="005C2D3F" w14:paraId="09D0E9FC" w14:textId="77777777" w:rsidTr="003B46F4">
        <w:tc>
          <w:tcPr>
            <w:tcW w:w="3060" w:type="dxa"/>
          </w:tcPr>
          <w:p w14:paraId="09D0E9F4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F5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F6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9F7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9F8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9F9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9FA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9FB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CE1098" w:rsidRPr="005C2D3F" w14:paraId="09D0EA05" w14:textId="77777777" w:rsidTr="003B46F4">
        <w:tc>
          <w:tcPr>
            <w:tcW w:w="3060" w:type="dxa"/>
          </w:tcPr>
          <w:p w14:paraId="09D0E9FD" w14:textId="77777777" w:rsidR="00CE1098" w:rsidRPr="005C2D3F" w:rsidRDefault="00CE1098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9FE" w14:textId="77777777" w:rsidR="00CE1098" w:rsidRPr="005C2D3F" w:rsidRDefault="00CE1098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9FF" w14:textId="77777777" w:rsidR="00CE1098" w:rsidRPr="005C2D3F" w:rsidRDefault="00CE1098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00" w14:textId="77777777" w:rsidR="00CE1098" w:rsidRPr="005C2D3F" w:rsidRDefault="00CE1098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01" w14:textId="77777777" w:rsidR="00CE1098" w:rsidRPr="005C2D3F" w:rsidRDefault="00CE1098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02" w14:textId="77777777" w:rsidR="00CE1098" w:rsidRPr="005C2D3F" w:rsidRDefault="00CE1098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03" w14:textId="77777777" w:rsidR="00CE1098" w:rsidRPr="005C2D3F" w:rsidRDefault="00CE1098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04" w14:textId="77777777" w:rsidR="00CE1098" w:rsidRPr="005C2D3F" w:rsidRDefault="00CE1098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637E" w:rsidRPr="005C2D3F" w14:paraId="09D0EA0E" w14:textId="77777777" w:rsidTr="003B46F4">
        <w:tc>
          <w:tcPr>
            <w:tcW w:w="3060" w:type="dxa"/>
          </w:tcPr>
          <w:p w14:paraId="09D0EA06" w14:textId="77777777" w:rsidR="0015637E" w:rsidRPr="005C2D3F" w:rsidRDefault="0015637E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A07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A08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09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0A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0B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0C" w14:textId="77777777" w:rsidR="0015637E" w:rsidRPr="005C2D3F" w:rsidRDefault="0015637E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0D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637E" w:rsidRPr="005C2D3F" w14:paraId="09D0EA17" w14:textId="77777777" w:rsidTr="003B46F4">
        <w:tc>
          <w:tcPr>
            <w:tcW w:w="3060" w:type="dxa"/>
          </w:tcPr>
          <w:p w14:paraId="09D0EA0F" w14:textId="77777777" w:rsidR="0015637E" w:rsidRPr="005C2D3F" w:rsidRDefault="0015637E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A10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A11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12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13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14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15" w14:textId="77777777" w:rsidR="0015637E" w:rsidRPr="005C2D3F" w:rsidRDefault="0015637E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16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637E" w:rsidRPr="005C2D3F" w14:paraId="09D0EA20" w14:textId="77777777" w:rsidTr="003B46F4">
        <w:tc>
          <w:tcPr>
            <w:tcW w:w="3060" w:type="dxa"/>
          </w:tcPr>
          <w:p w14:paraId="09D0EA18" w14:textId="77777777" w:rsidR="0015637E" w:rsidRPr="005C2D3F" w:rsidRDefault="0015637E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A19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A1A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1B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1C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1D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1E" w14:textId="77777777" w:rsidR="0015637E" w:rsidRPr="005C2D3F" w:rsidRDefault="0015637E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1F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637E" w:rsidRPr="005C2D3F" w14:paraId="09D0EA29" w14:textId="77777777" w:rsidTr="003B46F4">
        <w:tc>
          <w:tcPr>
            <w:tcW w:w="3060" w:type="dxa"/>
          </w:tcPr>
          <w:p w14:paraId="09D0EA21" w14:textId="77777777" w:rsidR="0015637E" w:rsidRPr="005C2D3F" w:rsidRDefault="0015637E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A22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A23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24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25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26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27" w14:textId="77777777" w:rsidR="0015637E" w:rsidRPr="005C2D3F" w:rsidRDefault="0015637E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28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5637E" w:rsidRPr="005C2D3F" w14:paraId="09D0EA32" w14:textId="77777777" w:rsidTr="003B46F4">
        <w:tc>
          <w:tcPr>
            <w:tcW w:w="3060" w:type="dxa"/>
          </w:tcPr>
          <w:p w14:paraId="09D0EA2A" w14:textId="77777777" w:rsidR="0015637E" w:rsidRPr="005C2D3F" w:rsidRDefault="0015637E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09D0EA2B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9D0EA2C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2" w:type="dxa"/>
          </w:tcPr>
          <w:p w14:paraId="09D0EA2D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9D0EA2E" w14:textId="77777777" w:rsidR="0015637E" w:rsidRPr="005C2D3F" w:rsidRDefault="0015637E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1" w:type="dxa"/>
          </w:tcPr>
          <w:p w14:paraId="09D0EA2F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9D0EA30" w14:textId="77777777" w:rsidR="0015637E" w:rsidRPr="005C2D3F" w:rsidRDefault="0015637E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09D0EA31" w14:textId="77777777" w:rsidR="0015637E" w:rsidRPr="005C2D3F" w:rsidRDefault="0015637E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8324F" w:rsidRPr="005C2D3F" w14:paraId="09D0EA3B" w14:textId="77777777" w:rsidTr="003B46F4">
        <w:tc>
          <w:tcPr>
            <w:tcW w:w="3060" w:type="dxa"/>
          </w:tcPr>
          <w:p w14:paraId="09D0EA33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และการด้อยค่า</w:t>
            </w:r>
          </w:p>
        </w:tc>
        <w:tc>
          <w:tcPr>
            <w:tcW w:w="1440" w:type="dxa"/>
          </w:tcPr>
          <w:p w14:paraId="09D0EA34" w14:textId="77777777" w:rsidR="00B8324F" w:rsidRPr="005C2D3F" w:rsidRDefault="00B8324F" w:rsidP="00B832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9D0EA35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36" w14:textId="77777777" w:rsidR="00B8324F" w:rsidRPr="005C2D3F" w:rsidRDefault="00B8324F" w:rsidP="00B832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09D0EA37" w14:textId="77777777" w:rsidR="00B8324F" w:rsidRPr="005C2D3F" w:rsidRDefault="00B8324F" w:rsidP="00B8324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38" w14:textId="77777777" w:rsidR="00B8324F" w:rsidRPr="005C2D3F" w:rsidRDefault="00B8324F" w:rsidP="00B8324F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A39" w14:textId="77777777" w:rsidR="00B8324F" w:rsidRPr="005C2D3F" w:rsidRDefault="00B8324F" w:rsidP="00B8324F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A3A" w14:textId="77777777" w:rsidR="00B8324F" w:rsidRPr="005C2D3F" w:rsidRDefault="00B8324F" w:rsidP="00B8324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3955" w:rsidRPr="005C2D3F" w14:paraId="09D0EA44" w14:textId="77777777" w:rsidTr="006A3955">
        <w:tc>
          <w:tcPr>
            <w:tcW w:w="3060" w:type="dxa"/>
          </w:tcPr>
          <w:p w14:paraId="09D0EA3C" w14:textId="77777777" w:rsidR="006A3955" w:rsidRPr="005C2D3F" w:rsidRDefault="006A3955" w:rsidP="0073758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37589" w:rsidRPr="005C2D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737589"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37589" w:rsidRPr="005C2D3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14:paraId="09D0EA3D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83,375</w:t>
            </w:r>
          </w:p>
        </w:tc>
        <w:tc>
          <w:tcPr>
            <w:tcW w:w="268" w:type="dxa"/>
            <w:vAlign w:val="bottom"/>
          </w:tcPr>
          <w:p w14:paraId="09D0EA3E" w14:textId="77777777" w:rsidR="006A3955" w:rsidRPr="005C2D3F" w:rsidRDefault="006A3955" w:rsidP="006A395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9D0EA3F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63,094</w:t>
            </w:r>
          </w:p>
        </w:tc>
        <w:tc>
          <w:tcPr>
            <w:tcW w:w="259" w:type="dxa"/>
          </w:tcPr>
          <w:p w14:paraId="09D0EA40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41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42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0EA43" w14:textId="77777777" w:rsidR="006A3955" w:rsidRPr="005C2D3F" w:rsidRDefault="006A3955" w:rsidP="006A3955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146,469</w:t>
            </w:r>
          </w:p>
        </w:tc>
      </w:tr>
      <w:tr w:rsidR="006A3955" w:rsidRPr="005C2D3F" w14:paraId="09D0EA4D" w14:textId="77777777" w:rsidTr="003B46F4">
        <w:tc>
          <w:tcPr>
            <w:tcW w:w="3060" w:type="dxa"/>
          </w:tcPr>
          <w:p w14:paraId="09D0EA45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09D0EA46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14,078</w:t>
            </w:r>
          </w:p>
        </w:tc>
        <w:tc>
          <w:tcPr>
            <w:tcW w:w="268" w:type="dxa"/>
          </w:tcPr>
          <w:p w14:paraId="09D0EA47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48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7,540</w:t>
            </w:r>
          </w:p>
        </w:tc>
        <w:tc>
          <w:tcPr>
            <w:tcW w:w="259" w:type="dxa"/>
          </w:tcPr>
          <w:p w14:paraId="09D0EA49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4A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4B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4C" w14:textId="77777777" w:rsidR="006A3955" w:rsidRPr="005C2D3F" w:rsidRDefault="006A3955" w:rsidP="006A3955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21,618</w:t>
            </w:r>
          </w:p>
        </w:tc>
      </w:tr>
      <w:tr w:rsidR="006A3955" w:rsidRPr="005C2D3F" w14:paraId="09D0EA56" w14:textId="77777777" w:rsidTr="003B46F4">
        <w:tc>
          <w:tcPr>
            <w:tcW w:w="3060" w:type="dxa"/>
          </w:tcPr>
          <w:p w14:paraId="09D0EA4E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40" w:type="dxa"/>
          </w:tcPr>
          <w:p w14:paraId="09D0EA4F" w14:textId="77777777" w:rsidR="006A3955" w:rsidRPr="005C2D3F" w:rsidRDefault="006A3955" w:rsidP="00E9419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68" w:type="dxa"/>
          </w:tcPr>
          <w:p w14:paraId="09D0EA50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51" w14:textId="77777777" w:rsidR="006A3955" w:rsidRPr="005C2D3F" w:rsidRDefault="006A3955" w:rsidP="006A3955">
            <w:pPr>
              <w:tabs>
                <w:tab w:val="decimal" w:pos="113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259" w:type="dxa"/>
          </w:tcPr>
          <w:p w14:paraId="09D0EA52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53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54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55" w14:textId="77777777" w:rsidR="006A3955" w:rsidRPr="005C2D3F" w:rsidRDefault="006A3955" w:rsidP="006A39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(271)</w:t>
            </w:r>
          </w:p>
        </w:tc>
      </w:tr>
      <w:tr w:rsidR="006A3955" w:rsidRPr="005C2D3F" w14:paraId="09D0EA5F" w14:textId="77777777" w:rsidTr="003B46F4">
        <w:tc>
          <w:tcPr>
            <w:tcW w:w="3060" w:type="dxa"/>
          </w:tcPr>
          <w:p w14:paraId="09D0EA57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ตัด</w:t>
            </w:r>
            <w:r w:rsidRPr="005C2D3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9D0EA58" w14:textId="77777777" w:rsidR="006A3955" w:rsidRPr="005C2D3F" w:rsidRDefault="006A3955" w:rsidP="006A395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(20,498)</w:t>
            </w:r>
          </w:p>
        </w:tc>
        <w:tc>
          <w:tcPr>
            <w:tcW w:w="268" w:type="dxa"/>
          </w:tcPr>
          <w:p w14:paraId="09D0EA59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5A" w14:textId="77777777" w:rsidR="006A3955" w:rsidRPr="005C2D3F" w:rsidRDefault="006A3955" w:rsidP="006A395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(26,730)</w:t>
            </w:r>
          </w:p>
        </w:tc>
        <w:tc>
          <w:tcPr>
            <w:tcW w:w="259" w:type="dxa"/>
          </w:tcPr>
          <w:p w14:paraId="09D0EA5B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5C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5D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5E" w14:textId="77777777" w:rsidR="006A3955" w:rsidRPr="005C2D3F" w:rsidRDefault="006A3955" w:rsidP="006A39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(47,228)</w:t>
            </w:r>
          </w:p>
        </w:tc>
      </w:tr>
      <w:tr w:rsidR="006A3955" w:rsidRPr="005C2D3F" w14:paraId="09D0EA6C" w14:textId="77777777" w:rsidTr="003B46F4">
        <w:tc>
          <w:tcPr>
            <w:tcW w:w="3060" w:type="dxa"/>
          </w:tcPr>
          <w:p w14:paraId="09D0EA60" w14:textId="77777777" w:rsidR="006A3955" w:rsidRPr="005C2D3F" w:rsidRDefault="006A3955" w:rsidP="006A395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1440" w:type="dxa"/>
          </w:tcPr>
          <w:p w14:paraId="09D0EA61" w14:textId="77777777" w:rsidR="006A3955" w:rsidRPr="005C2D3F" w:rsidRDefault="006A3955" w:rsidP="006A395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62" w14:textId="77777777" w:rsidR="006A3955" w:rsidRPr="005C2D3F" w:rsidRDefault="006A3955" w:rsidP="006A395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(2,369)</w:t>
            </w:r>
          </w:p>
        </w:tc>
        <w:tc>
          <w:tcPr>
            <w:tcW w:w="268" w:type="dxa"/>
          </w:tcPr>
          <w:p w14:paraId="09D0EA63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64" w14:textId="77777777" w:rsidR="006A3955" w:rsidRPr="005C2D3F" w:rsidRDefault="006A3955" w:rsidP="006A3955">
            <w:pPr>
              <w:spacing w:line="240" w:lineRule="auto"/>
              <w:ind w:right="2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65" w14:textId="77777777" w:rsidR="006A3955" w:rsidRPr="005C2D3F" w:rsidRDefault="006A3955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66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67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68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69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6A" w14:textId="77777777" w:rsidR="006A3955" w:rsidRPr="005C2D3F" w:rsidRDefault="006A3955" w:rsidP="006A39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6B" w14:textId="77777777" w:rsidR="006A3955" w:rsidRPr="005C2D3F" w:rsidRDefault="006A3955" w:rsidP="006A39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(2,369)</w:t>
            </w:r>
          </w:p>
        </w:tc>
      </w:tr>
      <w:tr w:rsidR="00A232E4" w:rsidRPr="005C2D3F" w14:paraId="09D0EA75" w14:textId="77777777" w:rsidTr="003B46F4">
        <w:tc>
          <w:tcPr>
            <w:tcW w:w="3060" w:type="dxa"/>
          </w:tcPr>
          <w:p w14:paraId="09D0EA6D" w14:textId="77777777" w:rsidR="00A232E4" w:rsidRPr="005C2D3F" w:rsidRDefault="00A232E4" w:rsidP="00A232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0EA6E" w14:textId="77777777" w:rsidR="00A232E4" w:rsidRPr="005C2D3F" w:rsidRDefault="00A232E4" w:rsidP="00A232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68" w:type="dxa"/>
          </w:tcPr>
          <w:p w14:paraId="09D0EA6F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9D0EA70" w14:textId="77777777" w:rsidR="00A232E4" w:rsidRPr="005C2D3F" w:rsidRDefault="00A232E4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71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D0EA72" w14:textId="77777777" w:rsidR="00A232E4" w:rsidRPr="005C2D3F" w:rsidRDefault="00A232E4" w:rsidP="00A232E4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73" w14:textId="77777777" w:rsidR="00A232E4" w:rsidRPr="005C2D3F" w:rsidRDefault="00A232E4" w:rsidP="00A232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0EA74" w14:textId="77777777" w:rsidR="00A232E4" w:rsidRPr="005C2D3F" w:rsidRDefault="00A232E4" w:rsidP="00A232E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</w:tr>
      <w:tr w:rsidR="006A3955" w:rsidRPr="005C2D3F" w14:paraId="09D0EA82" w14:textId="77777777" w:rsidTr="00644AFD">
        <w:tc>
          <w:tcPr>
            <w:tcW w:w="3060" w:type="dxa"/>
            <w:shd w:val="clear" w:color="auto" w:fill="auto"/>
          </w:tcPr>
          <w:p w14:paraId="09D0EA76" w14:textId="77777777" w:rsidR="006A3955" w:rsidRPr="005C2D3F" w:rsidRDefault="006A3955" w:rsidP="006A39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2559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09D0EA77" w14:textId="77777777" w:rsidR="006A3955" w:rsidRPr="005C2D3F" w:rsidRDefault="00644AFD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6A3955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A3955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A3955"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A3955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0EA78" w14:textId="77777777" w:rsidR="00221E26" w:rsidRDefault="00221E26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D0EA79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74,527</w:t>
            </w:r>
          </w:p>
        </w:tc>
        <w:tc>
          <w:tcPr>
            <w:tcW w:w="268" w:type="dxa"/>
          </w:tcPr>
          <w:p w14:paraId="09D0EA7A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9D0EA7B" w14:textId="77777777" w:rsidR="00221E26" w:rsidRDefault="00221E26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D0EA7C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43,636</w:t>
            </w:r>
          </w:p>
        </w:tc>
        <w:tc>
          <w:tcPr>
            <w:tcW w:w="259" w:type="dxa"/>
          </w:tcPr>
          <w:p w14:paraId="09D0EA7D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9D0EA7E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7F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EA80" w14:textId="77777777" w:rsidR="00221E26" w:rsidRDefault="00221E26" w:rsidP="006A3955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D0EA81" w14:textId="77777777" w:rsidR="006A3955" w:rsidRPr="005C2D3F" w:rsidRDefault="006A3955" w:rsidP="006A3955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118,163</w:t>
            </w:r>
          </w:p>
        </w:tc>
      </w:tr>
      <w:tr w:rsidR="006A3955" w:rsidRPr="005C2D3F" w14:paraId="09D0EA8B" w14:textId="77777777" w:rsidTr="003B46F4">
        <w:tc>
          <w:tcPr>
            <w:tcW w:w="3060" w:type="dxa"/>
          </w:tcPr>
          <w:p w14:paraId="09D0EA83" w14:textId="77777777" w:rsidR="006A3955" w:rsidRPr="005C2D3F" w:rsidRDefault="006A3955" w:rsidP="006A395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09D0EA84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23,487</w:t>
            </w:r>
          </w:p>
        </w:tc>
        <w:tc>
          <w:tcPr>
            <w:tcW w:w="268" w:type="dxa"/>
          </w:tcPr>
          <w:p w14:paraId="09D0EA85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86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7,273</w:t>
            </w:r>
          </w:p>
        </w:tc>
        <w:tc>
          <w:tcPr>
            <w:tcW w:w="259" w:type="dxa"/>
          </w:tcPr>
          <w:p w14:paraId="09D0EA87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88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89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8A" w14:textId="77777777" w:rsidR="006A3955" w:rsidRPr="005C2D3F" w:rsidRDefault="006A3955" w:rsidP="006A3955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30,760</w:t>
            </w:r>
          </w:p>
        </w:tc>
      </w:tr>
      <w:tr w:rsidR="00A232E4" w:rsidRPr="005C2D3F" w14:paraId="09D0EA94" w14:textId="77777777" w:rsidTr="003B46F4">
        <w:tc>
          <w:tcPr>
            <w:tcW w:w="3060" w:type="dxa"/>
          </w:tcPr>
          <w:p w14:paraId="09D0EA8C" w14:textId="77777777" w:rsidR="00A232E4" w:rsidRPr="005C2D3F" w:rsidRDefault="00A232E4" w:rsidP="00A232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ตัด</w:t>
            </w:r>
            <w:r w:rsidRPr="005C2D3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9D0EA8D" w14:textId="77777777" w:rsidR="00A232E4" w:rsidRPr="005C2D3F" w:rsidRDefault="00A232E4" w:rsidP="00A232E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(1,389)</w:t>
            </w:r>
          </w:p>
        </w:tc>
        <w:tc>
          <w:tcPr>
            <w:tcW w:w="268" w:type="dxa"/>
          </w:tcPr>
          <w:p w14:paraId="09D0EA8E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8F" w14:textId="77777777" w:rsidR="00A232E4" w:rsidRPr="005C2D3F" w:rsidRDefault="00A232E4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90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91" w14:textId="77777777" w:rsidR="00A232E4" w:rsidRPr="005C2D3F" w:rsidRDefault="00A232E4" w:rsidP="00A232E4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92" w14:textId="77777777" w:rsidR="00A232E4" w:rsidRPr="005C2D3F" w:rsidRDefault="00A232E4" w:rsidP="00A232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93" w14:textId="77777777" w:rsidR="00A232E4" w:rsidRPr="005C2D3F" w:rsidRDefault="00A232E4" w:rsidP="0045259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(1,389)</w:t>
            </w:r>
          </w:p>
        </w:tc>
      </w:tr>
      <w:tr w:rsidR="006A3955" w:rsidRPr="005C2D3F" w14:paraId="09D0EAA1" w14:textId="77777777" w:rsidTr="003B46F4">
        <w:tc>
          <w:tcPr>
            <w:tcW w:w="3060" w:type="dxa"/>
          </w:tcPr>
          <w:p w14:paraId="09D0EA95" w14:textId="77777777" w:rsidR="006A3955" w:rsidRPr="005C2D3F" w:rsidRDefault="006A3955" w:rsidP="006A395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 xml:space="preserve">จัดประเภทเป็นสินทรัพย์ไม่หมุนเวียนที่ถือไว้เพื่อขาย </w:t>
            </w:r>
          </w:p>
        </w:tc>
        <w:tc>
          <w:tcPr>
            <w:tcW w:w="1440" w:type="dxa"/>
          </w:tcPr>
          <w:p w14:paraId="09D0EA96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97" w14:textId="77777777" w:rsidR="006A3955" w:rsidRPr="005C2D3F" w:rsidRDefault="006A3955" w:rsidP="006A39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(3,965)</w:t>
            </w:r>
          </w:p>
        </w:tc>
        <w:tc>
          <w:tcPr>
            <w:tcW w:w="268" w:type="dxa"/>
          </w:tcPr>
          <w:p w14:paraId="09D0EA98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99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9A" w14:textId="77777777" w:rsidR="006A3955" w:rsidRPr="005C2D3F" w:rsidRDefault="006A3955" w:rsidP="006A3955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(50,909)</w:t>
            </w:r>
          </w:p>
        </w:tc>
        <w:tc>
          <w:tcPr>
            <w:tcW w:w="259" w:type="dxa"/>
          </w:tcPr>
          <w:p w14:paraId="09D0EA9B" w14:textId="77777777" w:rsidR="006A3955" w:rsidRPr="005C2D3F" w:rsidRDefault="006A3955" w:rsidP="006A395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9C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9D" w14:textId="77777777" w:rsidR="006A3955" w:rsidRPr="005C2D3F" w:rsidRDefault="006A3955" w:rsidP="006A3955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9E" w14:textId="77777777" w:rsidR="006A3955" w:rsidRPr="005C2D3F" w:rsidRDefault="006A3955" w:rsidP="006A395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0EA9F" w14:textId="77777777" w:rsidR="006A3955" w:rsidRPr="005C2D3F" w:rsidRDefault="006A3955" w:rsidP="0045259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0EAA0" w14:textId="77777777" w:rsidR="006A3955" w:rsidRPr="005C2D3F" w:rsidRDefault="006A3955" w:rsidP="0045259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(54,874)</w:t>
            </w:r>
          </w:p>
        </w:tc>
      </w:tr>
      <w:tr w:rsidR="00A232E4" w:rsidRPr="005C2D3F" w14:paraId="09D0EAAA" w14:textId="77777777" w:rsidTr="003B46F4">
        <w:tc>
          <w:tcPr>
            <w:tcW w:w="3060" w:type="dxa"/>
          </w:tcPr>
          <w:p w14:paraId="09D0EAA2" w14:textId="77777777" w:rsidR="00A232E4" w:rsidRPr="005C2D3F" w:rsidRDefault="00A232E4" w:rsidP="00A232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0EAA3" w14:textId="77777777" w:rsidR="00A232E4" w:rsidRPr="005C2D3F" w:rsidRDefault="007649BA" w:rsidP="00A232E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68" w:type="dxa"/>
          </w:tcPr>
          <w:p w14:paraId="09D0EAA4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9D0EAA5" w14:textId="77777777" w:rsidR="00A232E4" w:rsidRPr="005C2D3F" w:rsidRDefault="00A232E4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A6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D0EAA7" w14:textId="77777777" w:rsidR="00A232E4" w:rsidRPr="005C2D3F" w:rsidRDefault="00A232E4" w:rsidP="00A232E4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A8" w14:textId="77777777" w:rsidR="00A232E4" w:rsidRPr="005C2D3F" w:rsidRDefault="00A232E4" w:rsidP="00A232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0EAA9" w14:textId="77777777" w:rsidR="00A232E4" w:rsidRPr="005C2D3F" w:rsidRDefault="007649BA" w:rsidP="00A232E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A232E4" w:rsidRPr="005C2D3F" w14:paraId="09D0EAB3" w14:textId="77777777" w:rsidTr="003B46F4">
        <w:tc>
          <w:tcPr>
            <w:tcW w:w="3060" w:type="dxa"/>
          </w:tcPr>
          <w:p w14:paraId="09D0EAAB" w14:textId="77777777" w:rsidR="00A232E4" w:rsidRPr="005C2D3F" w:rsidRDefault="00A232E4" w:rsidP="00A232E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D0EAAC" w14:textId="77777777" w:rsidR="00A232E4" w:rsidRPr="005C2D3F" w:rsidRDefault="00A232E4" w:rsidP="00A232E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92,714</w:t>
            </w:r>
          </w:p>
        </w:tc>
        <w:tc>
          <w:tcPr>
            <w:tcW w:w="268" w:type="dxa"/>
          </w:tcPr>
          <w:p w14:paraId="09D0EAAD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09D0EAAE" w14:textId="77777777" w:rsidR="00A232E4" w:rsidRPr="005C2D3F" w:rsidRDefault="00A232E4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AF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9D0EAB0" w14:textId="77777777" w:rsidR="00A232E4" w:rsidRPr="005C2D3F" w:rsidRDefault="00A232E4" w:rsidP="00A232E4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B1" w14:textId="77777777" w:rsidR="00A232E4" w:rsidRPr="005C2D3F" w:rsidRDefault="00A232E4" w:rsidP="00A232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D0EAB2" w14:textId="77777777" w:rsidR="00A232E4" w:rsidRPr="005C2D3F" w:rsidRDefault="00A232E4" w:rsidP="00A232E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92,714</w:t>
            </w:r>
          </w:p>
        </w:tc>
      </w:tr>
      <w:tr w:rsidR="00B8324F" w:rsidRPr="005C2D3F" w14:paraId="09D0EABC" w14:textId="77777777" w:rsidTr="003B46F4">
        <w:tc>
          <w:tcPr>
            <w:tcW w:w="3060" w:type="dxa"/>
          </w:tcPr>
          <w:p w14:paraId="09D0EAB4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09D0EAB5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</w:tcPr>
          <w:p w14:paraId="09D0EAB6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14:paraId="09D0EAB7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59" w:type="dxa"/>
          </w:tcPr>
          <w:p w14:paraId="09D0EAB8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1" w:type="dxa"/>
          </w:tcPr>
          <w:p w14:paraId="09D0EAB9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9D0EABA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D0EABB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8324F" w:rsidRPr="005C2D3F" w14:paraId="09D0EAC5" w14:textId="77777777" w:rsidTr="003B46F4">
        <w:tc>
          <w:tcPr>
            <w:tcW w:w="3060" w:type="dxa"/>
          </w:tcPr>
          <w:p w14:paraId="09D0EABD" w14:textId="77777777" w:rsidR="00B8324F" w:rsidRPr="005C2D3F" w:rsidRDefault="00B8324F" w:rsidP="00B832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09D0EABE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9D0EABF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D0EAC0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9D0EAC1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9D0EAC2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AC3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EAC4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324F" w:rsidRPr="005C2D3F" w14:paraId="09D0EACE" w14:textId="77777777" w:rsidTr="003B46F4">
        <w:tc>
          <w:tcPr>
            <w:tcW w:w="3060" w:type="dxa"/>
          </w:tcPr>
          <w:p w14:paraId="09D0EAC6" w14:textId="77777777" w:rsidR="00B8324F" w:rsidRPr="005C2D3F" w:rsidRDefault="00B8324F" w:rsidP="00737589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9D0EAC7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84,951</w:t>
            </w:r>
          </w:p>
        </w:tc>
        <w:tc>
          <w:tcPr>
            <w:tcW w:w="268" w:type="dxa"/>
            <w:vAlign w:val="bottom"/>
          </w:tcPr>
          <w:p w14:paraId="09D0EAC8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09D0EAC9" w14:textId="77777777" w:rsidR="00B8324F" w:rsidRPr="005C2D3F" w:rsidRDefault="00B8324F" w:rsidP="00B8324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23,637</w:t>
            </w:r>
          </w:p>
        </w:tc>
        <w:tc>
          <w:tcPr>
            <w:tcW w:w="259" w:type="dxa"/>
            <w:vAlign w:val="bottom"/>
          </w:tcPr>
          <w:p w14:paraId="09D0EACA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9D0EACB" w14:textId="77777777" w:rsidR="00B8324F" w:rsidRPr="005C2D3F" w:rsidRDefault="00B8324F" w:rsidP="00B8324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70" w:type="dxa"/>
            <w:vAlign w:val="bottom"/>
          </w:tcPr>
          <w:p w14:paraId="09D0EACC" w14:textId="77777777" w:rsidR="00B8324F" w:rsidRPr="005C2D3F" w:rsidRDefault="00B8324F" w:rsidP="00B8324F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D0EACD" w14:textId="77777777" w:rsidR="00B8324F" w:rsidRPr="005C2D3F" w:rsidRDefault="00B8324F" w:rsidP="00B8324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109,375</w:t>
            </w:r>
          </w:p>
        </w:tc>
      </w:tr>
      <w:tr w:rsidR="00B8324F" w:rsidRPr="005C2D3F" w14:paraId="09D0EAD8" w14:textId="77777777" w:rsidTr="003B46F4">
        <w:tc>
          <w:tcPr>
            <w:tcW w:w="3060" w:type="dxa"/>
          </w:tcPr>
          <w:p w14:paraId="09D0EACF" w14:textId="77777777" w:rsidR="00B8324F" w:rsidRPr="005C2D3F" w:rsidRDefault="00B8324F" w:rsidP="00B8324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09D0EAD0" w14:textId="77777777" w:rsidR="00B8324F" w:rsidRPr="005C2D3F" w:rsidRDefault="00737589" w:rsidP="00E52DDC">
            <w:pPr>
              <w:spacing w:line="240" w:lineRule="auto"/>
              <w:ind w:left="162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324F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8324F"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52DDC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9D0EAD1" w14:textId="77777777" w:rsidR="00B8324F" w:rsidRPr="005C2D3F" w:rsidRDefault="00B8324F" w:rsidP="00B8324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75,083</w:t>
            </w:r>
          </w:p>
        </w:tc>
        <w:tc>
          <w:tcPr>
            <w:tcW w:w="268" w:type="dxa"/>
            <w:vAlign w:val="bottom"/>
          </w:tcPr>
          <w:p w14:paraId="09D0EAD2" w14:textId="77777777" w:rsidR="00B8324F" w:rsidRPr="005C2D3F" w:rsidRDefault="00B8324F" w:rsidP="00B8324F">
            <w:pPr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09D0EAD3" w14:textId="77777777" w:rsidR="00B8324F" w:rsidRPr="005C2D3F" w:rsidRDefault="00B8324F" w:rsidP="00B8324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59" w:type="dxa"/>
            <w:vAlign w:val="bottom"/>
          </w:tcPr>
          <w:p w14:paraId="09D0EAD4" w14:textId="77777777" w:rsidR="00B8324F" w:rsidRPr="005C2D3F" w:rsidRDefault="00B8324F" w:rsidP="00B8324F">
            <w:pPr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9D0EAD5" w14:textId="77777777" w:rsidR="00B8324F" w:rsidRPr="005C2D3F" w:rsidRDefault="00B8324F" w:rsidP="00B8324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89,550</w:t>
            </w:r>
          </w:p>
        </w:tc>
        <w:tc>
          <w:tcPr>
            <w:tcW w:w="270" w:type="dxa"/>
            <w:vAlign w:val="bottom"/>
          </w:tcPr>
          <w:p w14:paraId="09D0EAD6" w14:textId="77777777" w:rsidR="00B8324F" w:rsidRPr="005C2D3F" w:rsidRDefault="00B8324F" w:rsidP="00B8324F">
            <w:pPr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D0EAD7" w14:textId="77777777" w:rsidR="00B8324F" w:rsidRPr="005C2D3F" w:rsidRDefault="00B8324F" w:rsidP="00B8324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180,997</w:t>
            </w:r>
          </w:p>
        </w:tc>
      </w:tr>
      <w:tr w:rsidR="00A232E4" w:rsidRPr="005C2D3F" w14:paraId="09D0EAE1" w14:textId="77777777" w:rsidTr="003B46F4">
        <w:tc>
          <w:tcPr>
            <w:tcW w:w="3060" w:type="dxa"/>
          </w:tcPr>
          <w:p w14:paraId="09D0EAD9" w14:textId="77777777" w:rsidR="00A232E4" w:rsidRPr="005C2D3F" w:rsidRDefault="00A232E4" w:rsidP="00E52DD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37589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52DDC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9D0EADA" w14:textId="77777777" w:rsidR="00A232E4" w:rsidRPr="005C2D3F" w:rsidRDefault="00A232E4" w:rsidP="00A232E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191,721</w:t>
            </w:r>
          </w:p>
        </w:tc>
        <w:tc>
          <w:tcPr>
            <w:tcW w:w="268" w:type="dxa"/>
          </w:tcPr>
          <w:p w14:paraId="09D0EADB" w14:textId="77777777" w:rsidR="00A232E4" w:rsidRPr="005C2D3F" w:rsidRDefault="00A232E4" w:rsidP="00A232E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</w:tcPr>
          <w:p w14:paraId="09D0EADC" w14:textId="77777777" w:rsidR="00A232E4" w:rsidRPr="005C2D3F" w:rsidRDefault="00A232E4" w:rsidP="00A232E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9D0EADD" w14:textId="77777777" w:rsidR="00A232E4" w:rsidRPr="005C2D3F" w:rsidRDefault="00A232E4" w:rsidP="00A232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09D0EADE" w14:textId="77777777" w:rsidR="00A232E4" w:rsidRPr="005C2D3F" w:rsidRDefault="00A232E4" w:rsidP="00A232E4">
            <w:pPr>
              <w:spacing w:line="240" w:lineRule="auto"/>
              <w:ind w:left="-106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ADF" w14:textId="77777777" w:rsidR="00A232E4" w:rsidRPr="005C2D3F" w:rsidRDefault="00A232E4" w:rsidP="00A232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9D0EAE0" w14:textId="77777777" w:rsidR="00A232E4" w:rsidRPr="005C2D3F" w:rsidRDefault="00A232E4" w:rsidP="00A232E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191,721</w:t>
            </w:r>
          </w:p>
        </w:tc>
      </w:tr>
    </w:tbl>
    <w:p w14:paraId="09D0EAE2" w14:textId="77777777" w:rsidR="00606B76" w:rsidRPr="005C2D3F" w:rsidRDefault="00606B76" w:rsidP="00606B76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09D0EAE3" w14:textId="77777777" w:rsidR="001B4122" w:rsidRPr="005C2D3F" w:rsidRDefault="001B4122" w:rsidP="00606B76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AE4" w14:textId="77777777" w:rsidR="00932BBC" w:rsidRPr="005C2D3F" w:rsidRDefault="00932BBC" w:rsidP="00606B76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AE5" w14:textId="77777777" w:rsidR="00932BBC" w:rsidRPr="005C2D3F" w:rsidRDefault="00932BBC" w:rsidP="00606B76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AE6" w14:textId="77777777" w:rsidR="00932BBC" w:rsidRPr="005C2D3F" w:rsidRDefault="00932BBC" w:rsidP="00606B76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9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567"/>
        <w:gridCol w:w="270"/>
        <w:gridCol w:w="1350"/>
        <w:gridCol w:w="243"/>
        <w:gridCol w:w="1377"/>
        <w:gridCol w:w="270"/>
        <w:gridCol w:w="1350"/>
      </w:tblGrid>
      <w:tr w:rsidR="00932BBC" w:rsidRPr="005C2D3F" w14:paraId="09D0EAEB" w14:textId="77777777" w:rsidTr="003B46F4">
        <w:trPr>
          <w:trHeight w:val="74"/>
          <w:tblHeader/>
        </w:trPr>
        <w:tc>
          <w:tcPr>
            <w:tcW w:w="3870" w:type="dxa"/>
          </w:tcPr>
          <w:p w14:paraId="09D0EAE7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09D0EAE8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D0EAE9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09D0EAEA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BBC" w:rsidRPr="005C2D3F" w14:paraId="09D0EAF4" w14:textId="77777777" w:rsidTr="003B46F4">
        <w:trPr>
          <w:trHeight w:val="74"/>
          <w:tblHeader/>
        </w:trPr>
        <w:tc>
          <w:tcPr>
            <w:tcW w:w="3870" w:type="dxa"/>
          </w:tcPr>
          <w:p w14:paraId="09D0EAEC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09D0EAED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D0EAEE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AEF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9D0EAF0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AF1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9D0EAF2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AF3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AFD" w14:textId="77777777" w:rsidTr="003B46F4">
        <w:trPr>
          <w:trHeight w:val="74"/>
          <w:tblHeader/>
        </w:trPr>
        <w:tc>
          <w:tcPr>
            <w:tcW w:w="3870" w:type="dxa"/>
          </w:tcPr>
          <w:p w14:paraId="09D0EAF5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09D0EAF6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D0EAF7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AF8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3" w:type="dxa"/>
            <w:vAlign w:val="bottom"/>
          </w:tcPr>
          <w:p w14:paraId="09D0EAF9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AFA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09D0EAFB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D0EAFC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B06" w14:textId="77777777" w:rsidTr="003B46F4">
        <w:trPr>
          <w:trHeight w:val="74"/>
          <w:tblHeader/>
        </w:trPr>
        <w:tc>
          <w:tcPr>
            <w:tcW w:w="3870" w:type="dxa"/>
          </w:tcPr>
          <w:p w14:paraId="09D0EAFE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14:paraId="09D0EAFF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D0EB00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B01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43" w:type="dxa"/>
            <w:vAlign w:val="bottom"/>
          </w:tcPr>
          <w:p w14:paraId="09D0EB02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03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9D0EB04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D0EB05" w14:textId="77777777" w:rsidR="00932BBC" w:rsidRPr="005C2D3F" w:rsidRDefault="00932BBC" w:rsidP="003B46F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32BBC" w:rsidRPr="005C2D3F" w14:paraId="09D0EB0B" w14:textId="77777777" w:rsidTr="003B46F4">
        <w:trPr>
          <w:trHeight w:val="290"/>
          <w:tblHeader/>
        </w:trPr>
        <w:tc>
          <w:tcPr>
            <w:tcW w:w="3870" w:type="dxa"/>
          </w:tcPr>
          <w:p w14:paraId="09D0EB07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09D0EB08" w14:textId="77777777" w:rsidR="00932BBC" w:rsidRPr="005C2D3F" w:rsidRDefault="00932BBC" w:rsidP="003B46F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09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</w:tcPr>
          <w:p w14:paraId="09D0EB0A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32BBC" w:rsidRPr="005C2D3F" w14:paraId="09D0EB14" w14:textId="77777777" w:rsidTr="003B46F4">
        <w:trPr>
          <w:trHeight w:val="290"/>
        </w:trPr>
        <w:tc>
          <w:tcPr>
            <w:tcW w:w="3870" w:type="dxa"/>
          </w:tcPr>
          <w:p w14:paraId="09D0EB0C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7" w:type="dxa"/>
          </w:tcPr>
          <w:p w14:paraId="09D0EB0D" w14:textId="77777777" w:rsidR="00932BBC" w:rsidRPr="005C2D3F" w:rsidRDefault="00932BBC" w:rsidP="003B46F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0E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0F" w14:textId="77777777" w:rsidR="00932BBC" w:rsidRPr="005C2D3F" w:rsidRDefault="00932BBC" w:rsidP="003B46F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10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11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12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13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BBC" w:rsidRPr="005C2D3F" w14:paraId="09D0EB1D" w14:textId="77777777" w:rsidTr="003B46F4">
        <w:tc>
          <w:tcPr>
            <w:tcW w:w="3870" w:type="dxa"/>
          </w:tcPr>
          <w:p w14:paraId="09D0EB15" w14:textId="77777777" w:rsidR="00932BBC" w:rsidRPr="005C2D3F" w:rsidRDefault="00932BBC" w:rsidP="005A79C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5A79C8"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2559</w:t>
            </w:r>
          </w:p>
        </w:tc>
        <w:tc>
          <w:tcPr>
            <w:tcW w:w="567" w:type="dxa"/>
          </w:tcPr>
          <w:p w14:paraId="09D0EB16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17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B18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129,125</w:t>
            </w:r>
          </w:p>
        </w:tc>
        <w:tc>
          <w:tcPr>
            <w:tcW w:w="243" w:type="dxa"/>
            <w:vAlign w:val="bottom"/>
          </w:tcPr>
          <w:p w14:paraId="09D0EB19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9D0EB1A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70" w:type="dxa"/>
            <w:vAlign w:val="bottom"/>
          </w:tcPr>
          <w:p w14:paraId="09D0EB1B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D0EB1C" w14:textId="77777777" w:rsidR="00932BBC" w:rsidRPr="005C2D3F" w:rsidRDefault="00932BBC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129,913</w:t>
            </w:r>
          </w:p>
        </w:tc>
      </w:tr>
      <w:tr w:rsidR="00932BBC" w:rsidRPr="005C2D3F" w14:paraId="09D0EB26" w14:textId="77777777" w:rsidTr="003B46F4">
        <w:tc>
          <w:tcPr>
            <w:tcW w:w="3870" w:type="dxa"/>
          </w:tcPr>
          <w:p w14:paraId="09D0EB1E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7" w:type="dxa"/>
          </w:tcPr>
          <w:p w14:paraId="09D0EB1F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20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21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5,179</w:t>
            </w:r>
          </w:p>
        </w:tc>
        <w:tc>
          <w:tcPr>
            <w:tcW w:w="243" w:type="dxa"/>
          </w:tcPr>
          <w:p w14:paraId="09D0EB22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23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90,025</w:t>
            </w:r>
          </w:p>
        </w:tc>
        <w:tc>
          <w:tcPr>
            <w:tcW w:w="270" w:type="dxa"/>
          </w:tcPr>
          <w:p w14:paraId="09D0EB24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25" w14:textId="77777777" w:rsidR="00932BBC" w:rsidRPr="005C2D3F" w:rsidRDefault="00932BBC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95,204</w:t>
            </w:r>
          </w:p>
        </w:tc>
      </w:tr>
      <w:tr w:rsidR="00932BBC" w:rsidRPr="005C2D3F" w14:paraId="09D0EB2F" w14:textId="77777777" w:rsidTr="003B46F4">
        <w:tc>
          <w:tcPr>
            <w:tcW w:w="3870" w:type="dxa"/>
          </w:tcPr>
          <w:p w14:paraId="09D0EB27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567" w:type="dxa"/>
          </w:tcPr>
          <w:p w14:paraId="09D0EB28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D0EB29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2A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243" w:type="dxa"/>
          </w:tcPr>
          <w:p w14:paraId="09D0EB2B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2C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(1,263)</w:t>
            </w:r>
          </w:p>
        </w:tc>
        <w:tc>
          <w:tcPr>
            <w:tcW w:w="270" w:type="dxa"/>
          </w:tcPr>
          <w:p w14:paraId="09D0EB2D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2E" w14:textId="77777777" w:rsidR="00932BBC" w:rsidRPr="005C2D3F" w:rsidRDefault="00932BBC" w:rsidP="003B46F4">
            <w:pPr>
              <w:tabs>
                <w:tab w:val="decimal" w:pos="792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BBC" w:rsidRPr="005C2D3F" w14:paraId="09D0EB38" w14:textId="77777777" w:rsidTr="003B46F4">
        <w:tc>
          <w:tcPr>
            <w:tcW w:w="3870" w:type="dxa"/>
          </w:tcPr>
          <w:p w14:paraId="09D0EB30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7" w:type="dxa"/>
          </w:tcPr>
          <w:p w14:paraId="09D0EB31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D0EB32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B33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(21,541)</w:t>
            </w:r>
          </w:p>
        </w:tc>
        <w:tc>
          <w:tcPr>
            <w:tcW w:w="243" w:type="dxa"/>
          </w:tcPr>
          <w:p w14:paraId="09D0EB34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9D0EB35" w14:textId="77777777" w:rsidR="00932BBC" w:rsidRPr="005C2D3F" w:rsidRDefault="00932BBC" w:rsidP="003B46F4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B36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B37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(21,541)</w:t>
            </w:r>
          </w:p>
        </w:tc>
      </w:tr>
      <w:tr w:rsidR="00932BBC" w:rsidRPr="005C2D3F" w14:paraId="09D0EB41" w14:textId="77777777" w:rsidTr="003B46F4">
        <w:tc>
          <w:tcPr>
            <w:tcW w:w="3870" w:type="dxa"/>
          </w:tcPr>
          <w:p w14:paraId="09D0EB39" w14:textId="77777777" w:rsidR="00932BBC" w:rsidRPr="005C2D3F" w:rsidRDefault="00932BBC" w:rsidP="005A79C8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1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A79C8"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567" w:type="dxa"/>
          </w:tcPr>
          <w:p w14:paraId="09D0EB3A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3B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3C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114,026</w:t>
            </w:r>
          </w:p>
        </w:tc>
        <w:tc>
          <w:tcPr>
            <w:tcW w:w="243" w:type="dxa"/>
          </w:tcPr>
          <w:p w14:paraId="09D0EB3D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9D0EB3E" w14:textId="77777777" w:rsidR="00932BBC" w:rsidRPr="005C2D3F" w:rsidRDefault="00932BBC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89,550</w:t>
            </w:r>
          </w:p>
        </w:tc>
        <w:tc>
          <w:tcPr>
            <w:tcW w:w="270" w:type="dxa"/>
          </w:tcPr>
          <w:p w14:paraId="09D0EB3F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40" w14:textId="77777777" w:rsidR="00932BBC" w:rsidRPr="005C2D3F" w:rsidRDefault="00932BBC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203,576</w:t>
            </w:r>
          </w:p>
        </w:tc>
      </w:tr>
      <w:tr w:rsidR="00932BBC" w:rsidRPr="005C2D3F" w14:paraId="09D0EB4A" w14:textId="77777777" w:rsidTr="003B46F4">
        <w:tc>
          <w:tcPr>
            <w:tcW w:w="3870" w:type="dxa"/>
          </w:tcPr>
          <w:p w14:paraId="09D0EB42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7" w:type="dxa"/>
          </w:tcPr>
          <w:p w14:paraId="09D0EB43" w14:textId="77777777" w:rsidR="00932BBC" w:rsidRPr="005C2D3F" w:rsidRDefault="00932BBC" w:rsidP="003B46F4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44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45" w14:textId="77777777" w:rsidR="00932BBC" w:rsidRPr="005C2D3F" w:rsidRDefault="0058694F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2,97</w:t>
            </w:r>
            <w:r w:rsidR="00FE0B78" w:rsidRPr="005C2D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9D0EB46" w14:textId="77777777" w:rsidR="00932BBC" w:rsidRPr="005C2D3F" w:rsidRDefault="00932BBC" w:rsidP="003B46F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47" w14:textId="77777777" w:rsidR="00932BBC" w:rsidRPr="005C2D3F" w:rsidRDefault="0058694F" w:rsidP="003B46F4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42,094</w:t>
            </w:r>
          </w:p>
        </w:tc>
        <w:tc>
          <w:tcPr>
            <w:tcW w:w="270" w:type="dxa"/>
          </w:tcPr>
          <w:p w14:paraId="09D0EB48" w14:textId="77777777" w:rsidR="00932BBC" w:rsidRPr="005C2D3F" w:rsidRDefault="00932BBC" w:rsidP="003B46F4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49" w14:textId="77777777" w:rsidR="00932BBC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45,068</w:t>
            </w:r>
          </w:p>
        </w:tc>
      </w:tr>
      <w:tr w:rsidR="0058694F" w:rsidRPr="005C2D3F" w14:paraId="09D0EB53" w14:textId="77777777" w:rsidTr="003B46F4">
        <w:tc>
          <w:tcPr>
            <w:tcW w:w="3870" w:type="dxa"/>
          </w:tcPr>
          <w:p w14:paraId="09D0EB4B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567" w:type="dxa"/>
          </w:tcPr>
          <w:p w14:paraId="09D0EB4C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4D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4E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131,644</w:t>
            </w:r>
          </w:p>
        </w:tc>
        <w:tc>
          <w:tcPr>
            <w:tcW w:w="243" w:type="dxa"/>
          </w:tcPr>
          <w:p w14:paraId="09D0EB4F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50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(131,644)</w:t>
            </w:r>
          </w:p>
        </w:tc>
        <w:tc>
          <w:tcPr>
            <w:tcW w:w="270" w:type="dxa"/>
          </w:tcPr>
          <w:p w14:paraId="09D0EB51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52" w14:textId="77777777" w:rsidR="0058694F" w:rsidRPr="005C2D3F" w:rsidRDefault="0058694F" w:rsidP="0058694F">
            <w:pPr>
              <w:tabs>
                <w:tab w:val="decimal" w:pos="792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694F" w:rsidRPr="005C2D3F" w14:paraId="09D0EB5C" w14:textId="77777777" w:rsidTr="003B46F4">
        <w:tc>
          <w:tcPr>
            <w:tcW w:w="3870" w:type="dxa"/>
          </w:tcPr>
          <w:p w14:paraId="09D0EB54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567" w:type="dxa"/>
          </w:tcPr>
          <w:p w14:paraId="09D0EB55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56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0EB57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248,64</w:t>
            </w:r>
            <w:r w:rsidR="00FE0B78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09D0EB58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09D0EB59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0EB5A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0EB5B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248,64</w:t>
            </w:r>
            <w:r w:rsidR="00FE0B78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58694F" w:rsidRPr="005C2D3F" w14:paraId="09D0EB65" w14:textId="77777777" w:rsidTr="003B46F4">
        <w:tc>
          <w:tcPr>
            <w:tcW w:w="3870" w:type="dxa"/>
          </w:tcPr>
          <w:p w14:paraId="09D0EB5D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09D0EB5E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5F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60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61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9D0EB62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63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64" w14:textId="77777777" w:rsidR="0058694F" w:rsidRPr="005C2D3F" w:rsidRDefault="0058694F" w:rsidP="0058694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4F" w:rsidRPr="005C2D3F" w14:paraId="09D0EB6E" w14:textId="77777777" w:rsidTr="003B46F4">
        <w:tc>
          <w:tcPr>
            <w:tcW w:w="3870" w:type="dxa"/>
          </w:tcPr>
          <w:p w14:paraId="09D0EB66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567" w:type="dxa"/>
          </w:tcPr>
          <w:p w14:paraId="09D0EB67" w14:textId="77777777" w:rsidR="0058694F" w:rsidRPr="005C2D3F" w:rsidRDefault="0058694F" w:rsidP="0058694F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68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69" w14:textId="77777777" w:rsidR="0058694F" w:rsidRPr="005C2D3F" w:rsidRDefault="0058694F" w:rsidP="0058694F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6A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6B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6C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6D" w14:textId="77777777" w:rsidR="0058694F" w:rsidRPr="005C2D3F" w:rsidRDefault="0058694F" w:rsidP="0058694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94F" w:rsidRPr="005C2D3F" w14:paraId="09D0EB77" w14:textId="77777777" w:rsidTr="003B46F4">
        <w:tc>
          <w:tcPr>
            <w:tcW w:w="3870" w:type="dxa"/>
          </w:tcPr>
          <w:p w14:paraId="09D0EB6F" w14:textId="77777777" w:rsidR="0058694F" w:rsidRPr="005C2D3F" w:rsidRDefault="0058694F" w:rsidP="005A79C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5A79C8"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2559</w:t>
            </w:r>
          </w:p>
        </w:tc>
        <w:tc>
          <w:tcPr>
            <w:tcW w:w="567" w:type="dxa"/>
          </w:tcPr>
          <w:p w14:paraId="09D0EB70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71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0EB72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57,132</w:t>
            </w:r>
          </w:p>
        </w:tc>
        <w:tc>
          <w:tcPr>
            <w:tcW w:w="243" w:type="dxa"/>
            <w:vAlign w:val="bottom"/>
          </w:tcPr>
          <w:p w14:paraId="09D0EB73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9D0EB74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75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D0EB76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57,132</w:t>
            </w:r>
          </w:p>
        </w:tc>
      </w:tr>
      <w:tr w:rsidR="0058694F" w:rsidRPr="005C2D3F" w14:paraId="09D0EB80" w14:textId="77777777" w:rsidTr="003B46F4">
        <w:tc>
          <w:tcPr>
            <w:tcW w:w="3870" w:type="dxa"/>
          </w:tcPr>
          <w:p w14:paraId="09D0EB78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567" w:type="dxa"/>
          </w:tcPr>
          <w:p w14:paraId="09D0EB79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7A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7B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11,463</w:t>
            </w:r>
          </w:p>
        </w:tc>
        <w:tc>
          <w:tcPr>
            <w:tcW w:w="243" w:type="dxa"/>
          </w:tcPr>
          <w:p w14:paraId="09D0EB7C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9D0EB7D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7E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7F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11,463</w:t>
            </w:r>
          </w:p>
        </w:tc>
      </w:tr>
      <w:tr w:rsidR="0058694F" w:rsidRPr="005C2D3F" w14:paraId="09D0EB89" w14:textId="77777777" w:rsidTr="003B46F4">
        <w:tc>
          <w:tcPr>
            <w:tcW w:w="3870" w:type="dxa"/>
          </w:tcPr>
          <w:p w14:paraId="09D0EB81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7" w:type="dxa"/>
          </w:tcPr>
          <w:p w14:paraId="09D0EB82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83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B84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(19,244)</w:t>
            </w:r>
          </w:p>
        </w:tc>
        <w:tc>
          <w:tcPr>
            <w:tcW w:w="243" w:type="dxa"/>
          </w:tcPr>
          <w:p w14:paraId="09D0EB85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9D0EB86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87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B88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(19,244)</w:t>
            </w:r>
          </w:p>
        </w:tc>
      </w:tr>
      <w:tr w:rsidR="0058694F" w:rsidRPr="005C2D3F" w14:paraId="09D0EB92" w14:textId="77777777" w:rsidTr="003B46F4">
        <w:tc>
          <w:tcPr>
            <w:tcW w:w="3870" w:type="dxa"/>
          </w:tcPr>
          <w:p w14:paraId="09D0EB8A" w14:textId="77777777" w:rsidR="0058694F" w:rsidRPr="005C2D3F" w:rsidRDefault="0058694F" w:rsidP="005A79C8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="005A79C8"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559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A79C8"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567" w:type="dxa"/>
          </w:tcPr>
          <w:p w14:paraId="09D0EB8B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8C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8D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49,351</w:t>
            </w:r>
          </w:p>
        </w:tc>
        <w:tc>
          <w:tcPr>
            <w:tcW w:w="243" w:type="dxa"/>
          </w:tcPr>
          <w:p w14:paraId="09D0EB8E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9D0EB8F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90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91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49,351</w:t>
            </w:r>
          </w:p>
        </w:tc>
      </w:tr>
      <w:tr w:rsidR="0058694F" w:rsidRPr="005C2D3F" w14:paraId="09D0EB9B" w14:textId="77777777" w:rsidTr="003B46F4">
        <w:tc>
          <w:tcPr>
            <w:tcW w:w="3870" w:type="dxa"/>
          </w:tcPr>
          <w:p w14:paraId="09D0EB93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567" w:type="dxa"/>
          </w:tcPr>
          <w:p w14:paraId="09D0EB94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95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96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20,532</w:t>
            </w:r>
          </w:p>
        </w:tc>
        <w:tc>
          <w:tcPr>
            <w:tcW w:w="243" w:type="dxa"/>
          </w:tcPr>
          <w:p w14:paraId="09D0EB97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9D0EB98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99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D0EB9A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20,532</w:t>
            </w:r>
          </w:p>
        </w:tc>
      </w:tr>
      <w:tr w:rsidR="0058694F" w:rsidRPr="005C2D3F" w14:paraId="09D0EBA4" w14:textId="77777777" w:rsidTr="003B46F4">
        <w:tc>
          <w:tcPr>
            <w:tcW w:w="3870" w:type="dxa"/>
          </w:tcPr>
          <w:p w14:paraId="09D0EB9C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67" w:type="dxa"/>
          </w:tcPr>
          <w:p w14:paraId="09D0EB9D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9E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0EB9F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69,88</w:t>
            </w:r>
            <w:r w:rsidR="00FE0B78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9D0EBA0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EBA1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A2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0EBA3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69,88</w:t>
            </w:r>
            <w:r w:rsidR="00FE0B78"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58694F" w:rsidRPr="005C2D3F" w14:paraId="09D0EBAD" w14:textId="77777777" w:rsidTr="003B46F4">
        <w:tc>
          <w:tcPr>
            <w:tcW w:w="3870" w:type="dxa"/>
          </w:tcPr>
          <w:p w14:paraId="09D0EBA5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09D0EBA6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A7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A8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A9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9D0EBAA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D0EBAB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0EBAC" w14:textId="77777777" w:rsidR="0058694F" w:rsidRPr="005C2D3F" w:rsidRDefault="0058694F" w:rsidP="0058694F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4F" w:rsidRPr="005C2D3F" w14:paraId="09D0EBB6" w14:textId="77777777" w:rsidTr="003B46F4">
        <w:tc>
          <w:tcPr>
            <w:tcW w:w="3870" w:type="dxa"/>
          </w:tcPr>
          <w:p w14:paraId="09D0EBAE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67" w:type="dxa"/>
          </w:tcPr>
          <w:p w14:paraId="09D0EBAF" w14:textId="77777777" w:rsidR="0058694F" w:rsidRPr="005C2D3F" w:rsidRDefault="0058694F" w:rsidP="0058694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B0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B1" w14:textId="77777777" w:rsidR="0058694F" w:rsidRPr="005C2D3F" w:rsidRDefault="0058694F" w:rsidP="0058694F">
            <w:pPr>
              <w:tabs>
                <w:tab w:val="decimal" w:pos="794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B2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9D0EBB3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B4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0EBB5" w14:textId="77777777" w:rsidR="0058694F" w:rsidRPr="005C2D3F" w:rsidRDefault="0058694F" w:rsidP="0058694F">
            <w:pPr>
              <w:tabs>
                <w:tab w:val="decimal" w:pos="792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694F" w:rsidRPr="005C2D3F" w14:paraId="09D0EBBF" w14:textId="77777777" w:rsidTr="003B46F4">
        <w:tc>
          <w:tcPr>
            <w:tcW w:w="3870" w:type="dxa"/>
          </w:tcPr>
          <w:p w14:paraId="09D0EBB7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567" w:type="dxa"/>
          </w:tcPr>
          <w:p w14:paraId="09D0EBB8" w14:textId="77777777" w:rsidR="0058694F" w:rsidRPr="005C2D3F" w:rsidRDefault="0058694F" w:rsidP="0058694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B9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D0EBBA" w14:textId="77777777" w:rsidR="0058694F" w:rsidRPr="005C2D3F" w:rsidRDefault="0058694F" w:rsidP="0058694F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71,993</w:t>
            </w:r>
          </w:p>
        </w:tc>
        <w:tc>
          <w:tcPr>
            <w:tcW w:w="243" w:type="dxa"/>
            <w:vAlign w:val="bottom"/>
          </w:tcPr>
          <w:p w14:paraId="09D0EBBB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09D0EBBC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vAlign w:val="bottom"/>
          </w:tcPr>
          <w:p w14:paraId="09D0EBBD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D0EBBE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72,781</w:t>
            </w:r>
          </w:p>
        </w:tc>
      </w:tr>
      <w:tr w:rsidR="0058694F" w:rsidRPr="005C2D3F" w14:paraId="09D0EBC8" w14:textId="77777777" w:rsidTr="003B46F4">
        <w:tc>
          <w:tcPr>
            <w:tcW w:w="3870" w:type="dxa"/>
          </w:tcPr>
          <w:p w14:paraId="09D0EBC0" w14:textId="77777777" w:rsidR="0058694F" w:rsidRPr="005C2D3F" w:rsidRDefault="0058694F" w:rsidP="0058694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2559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567" w:type="dxa"/>
          </w:tcPr>
          <w:p w14:paraId="09D0EBC1" w14:textId="77777777" w:rsidR="0058694F" w:rsidRPr="005C2D3F" w:rsidRDefault="0058694F" w:rsidP="0058694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C2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D0EBC3" w14:textId="77777777" w:rsidR="0058694F" w:rsidRPr="005C2D3F" w:rsidRDefault="0058694F" w:rsidP="0058694F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64,675</w:t>
            </w:r>
          </w:p>
        </w:tc>
        <w:tc>
          <w:tcPr>
            <w:tcW w:w="243" w:type="dxa"/>
          </w:tcPr>
          <w:p w14:paraId="09D0EBC4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09D0EBC5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89,550</w:t>
            </w:r>
          </w:p>
        </w:tc>
        <w:tc>
          <w:tcPr>
            <w:tcW w:w="270" w:type="dxa"/>
          </w:tcPr>
          <w:p w14:paraId="09D0EBC6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D0EBC7" w14:textId="77777777" w:rsidR="0058694F" w:rsidRPr="005C2D3F" w:rsidRDefault="0058694F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154,225</w:t>
            </w:r>
          </w:p>
        </w:tc>
      </w:tr>
      <w:tr w:rsidR="0058694F" w:rsidRPr="005C2D3F" w14:paraId="09D0EBD1" w14:textId="77777777" w:rsidTr="004B4308">
        <w:tc>
          <w:tcPr>
            <w:tcW w:w="3870" w:type="dxa"/>
          </w:tcPr>
          <w:p w14:paraId="09D0EBC9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67" w:type="dxa"/>
          </w:tcPr>
          <w:p w14:paraId="09D0EBCA" w14:textId="77777777" w:rsidR="0058694F" w:rsidRPr="005C2D3F" w:rsidRDefault="0058694F" w:rsidP="0058694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CB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9D0EBCC" w14:textId="77777777" w:rsidR="0058694F" w:rsidRPr="005C2D3F" w:rsidRDefault="0058694F" w:rsidP="0058694F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178,761</w:t>
            </w:r>
          </w:p>
        </w:tc>
        <w:tc>
          <w:tcPr>
            <w:tcW w:w="243" w:type="dxa"/>
          </w:tcPr>
          <w:p w14:paraId="09D0EBCD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D0EBCE" w14:textId="77777777" w:rsidR="0058694F" w:rsidRPr="005C2D3F" w:rsidRDefault="0058694F" w:rsidP="0058694F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D0EBCF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9D0EBD0" w14:textId="77777777" w:rsidR="0058694F" w:rsidRPr="005C2D3F" w:rsidRDefault="00085A86" w:rsidP="00EA7230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178,761</w:t>
            </w:r>
          </w:p>
        </w:tc>
      </w:tr>
      <w:tr w:rsidR="0058694F" w:rsidRPr="005C2D3F" w14:paraId="09D0EBDA" w14:textId="77777777" w:rsidTr="003B46F4">
        <w:tc>
          <w:tcPr>
            <w:tcW w:w="3870" w:type="dxa"/>
          </w:tcPr>
          <w:p w14:paraId="09D0EBD2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09D0EBD3" w14:textId="77777777" w:rsidR="0058694F" w:rsidRPr="005C2D3F" w:rsidRDefault="0058694F" w:rsidP="0058694F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EBD4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BD5" w14:textId="77777777" w:rsidR="0058694F" w:rsidRPr="005C2D3F" w:rsidRDefault="0058694F" w:rsidP="0058694F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9D0EBD6" w14:textId="77777777" w:rsidR="0058694F" w:rsidRPr="005C2D3F" w:rsidRDefault="0058694F" w:rsidP="0058694F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09D0EBD7" w14:textId="77777777" w:rsidR="0058694F" w:rsidRPr="005C2D3F" w:rsidRDefault="0058694F" w:rsidP="0058694F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D0EBD8" w14:textId="77777777" w:rsidR="0058694F" w:rsidRPr="005C2D3F" w:rsidRDefault="0058694F" w:rsidP="0058694F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BD9" w14:textId="77777777" w:rsidR="0058694F" w:rsidRPr="005C2D3F" w:rsidRDefault="0058694F" w:rsidP="0058694F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9D0EBDB" w14:textId="77777777" w:rsidR="00392BDA" w:rsidRPr="005C2D3F" w:rsidRDefault="00392BDA"/>
    <w:p w14:paraId="09D0EBDC" w14:textId="77777777" w:rsidR="00932BBC" w:rsidRPr="005C2D3F" w:rsidRDefault="00932BBC"/>
    <w:p w14:paraId="09D0EBDD" w14:textId="77777777" w:rsidR="00932BBC" w:rsidRPr="005C2D3F" w:rsidRDefault="00932BBC"/>
    <w:p w14:paraId="09D0EBDE" w14:textId="77777777" w:rsidR="00085A86" w:rsidRPr="005C2D3F" w:rsidRDefault="00085A86"/>
    <w:p w14:paraId="09D0EBDF" w14:textId="77777777" w:rsidR="00085A86" w:rsidRPr="005C2D3F" w:rsidRDefault="00085A86"/>
    <w:p w14:paraId="09D0EBE0" w14:textId="77777777" w:rsidR="00085A86" w:rsidRPr="005C2D3F" w:rsidRDefault="00085A86"/>
    <w:p w14:paraId="09D0EBE1" w14:textId="77777777" w:rsidR="00606B76" w:rsidRPr="005C2D3F" w:rsidRDefault="00303A99" w:rsidP="00644AFD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lastRenderedPageBreak/>
        <w:t>ภาษีเงินได้รอการตัดบัญชี</w:t>
      </w:r>
    </w:p>
    <w:p w14:paraId="09D0EBE2" w14:textId="77777777" w:rsidR="00303A99" w:rsidRPr="005C2D3F" w:rsidRDefault="00303A99" w:rsidP="00303A99">
      <w:pPr>
        <w:spacing w:line="240" w:lineRule="auto"/>
        <w:ind w:left="540" w:right="-43"/>
        <w:rPr>
          <w:rFonts w:asciiTheme="majorBidi" w:hAnsiTheme="majorBidi"/>
          <w:b/>
          <w:bCs/>
          <w:sz w:val="14"/>
          <w:szCs w:val="14"/>
        </w:rPr>
      </w:pPr>
    </w:p>
    <w:p w14:paraId="09D0EBE3" w14:textId="77777777" w:rsidR="00303A99" w:rsidRPr="005C2D3F" w:rsidRDefault="00303A99" w:rsidP="00303A99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 xml:space="preserve">ธันวาคม </w:t>
      </w:r>
      <w:r w:rsidR="00CA19D0" w:rsidRPr="005C2D3F">
        <w:rPr>
          <w:sz w:val="30"/>
          <w:szCs w:val="30"/>
        </w:rPr>
        <w:t>2560</w:t>
      </w:r>
      <w:r w:rsidR="006D67B6"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 xml:space="preserve">และ </w:t>
      </w:r>
      <w:r w:rsidR="00CA19D0" w:rsidRPr="005C2D3F">
        <w:rPr>
          <w:sz w:val="30"/>
          <w:szCs w:val="30"/>
        </w:rPr>
        <w:t>2559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มีดังนี้</w:t>
      </w:r>
    </w:p>
    <w:p w14:paraId="09D0EBE4" w14:textId="77777777" w:rsidR="00303A99" w:rsidRPr="005C2D3F" w:rsidRDefault="00303A99" w:rsidP="00303A99">
      <w:pPr>
        <w:spacing w:line="240" w:lineRule="auto"/>
        <w:ind w:left="540" w:right="-43"/>
        <w:jc w:val="thaiDistribute"/>
        <w:rPr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303A99" w:rsidRPr="005C2D3F" w14:paraId="09D0EBE7" w14:textId="77777777" w:rsidTr="00670875">
        <w:tc>
          <w:tcPr>
            <w:tcW w:w="2212" w:type="pct"/>
          </w:tcPr>
          <w:p w14:paraId="09D0EBE5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09D0EBE6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3A99" w:rsidRPr="005C2D3F" w14:paraId="09D0EBEC" w14:textId="77777777" w:rsidTr="00670875">
        <w:tc>
          <w:tcPr>
            <w:tcW w:w="2212" w:type="pct"/>
          </w:tcPr>
          <w:p w14:paraId="09D0EBE8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9D0EBE9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09D0EBEA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09D0EBEB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22041" w:rsidRPr="005C2D3F" w14:paraId="09D0EBF5" w14:textId="77777777" w:rsidTr="00670875">
        <w:tc>
          <w:tcPr>
            <w:tcW w:w="2212" w:type="pct"/>
          </w:tcPr>
          <w:p w14:paraId="09D0EBED" w14:textId="77777777" w:rsidR="00222041" w:rsidRPr="005C2D3F" w:rsidRDefault="00222041" w:rsidP="00222041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9D0EBEE" w14:textId="7777777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ab/>
              <w:t>2560</w:t>
            </w:r>
          </w:p>
        </w:tc>
        <w:tc>
          <w:tcPr>
            <w:tcW w:w="142" w:type="pct"/>
          </w:tcPr>
          <w:p w14:paraId="09D0EBEF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D0EBF0" w14:textId="7777777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14:paraId="09D0EBF1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D0EBF2" w14:textId="77777777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14:paraId="09D0EBF3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D0EBF4" w14:textId="7777777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303A99" w:rsidRPr="005C2D3F" w14:paraId="09D0EBF8" w14:textId="77777777" w:rsidTr="00670875">
        <w:tc>
          <w:tcPr>
            <w:tcW w:w="2212" w:type="pct"/>
          </w:tcPr>
          <w:p w14:paraId="09D0EBF6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09D0EBF7" w14:textId="77777777" w:rsidR="00303A99" w:rsidRPr="005C2D3F" w:rsidRDefault="00303A99" w:rsidP="009312A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B52" w:rsidRPr="005C2D3F" w14:paraId="09D0EC01" w14:textId="77777777" w:rsidTr="00670875">
        <w:tc>
          <w:tcPr>
            <w:tcW w:w="2212" w:type="pct"/>
          </w:tcPr>
          <w:p w14:paraId="09D0EBF9" w14:textId="77777777" w:rsidR="00273B52" w:rsidRPr="005C2D3F" w:rsidRDefault="00273B52" w:rsidP="00273B52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09D0EBFA" w14:textId="77777777" w:rsidR="00273B52" w:rsidRPr="005C2D3F" w:rsidRDefault="00123291" w:rsidP="00123291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226,920</w:t>
            </w:r>
          </w:p>
        </w:tc>
        <w:tc>
          <w:tcPr>
            <w:tcW w:w="142" w:type="pct"/>
            <w:shd w:val="clear" w:color="auto" w:fill="auto"/>
          </w:tcPr>
          <w:p w14:paraId="09D0EBFB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9D0EBFC" w14:textId="77777777" w:rsidR="00273B52" w:rsidRPr="005C2D3F" w:rsidRDefault="00273B52" w:rsidP="00273B52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226,969</w:t>
            </w:r>
          </w:p>
        </w:tc>
        <w:tc>
          <w:tcPr>
            <w:tcW w:w="141" w:type="pct"/>
            <w:shd w:val="clear" w:color="auto" w:fill="auto"/>
          </w:tcPr>
          <w:p w14:paraId="09D0EBFD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9D0EBFE" w14:textId="77777777" w:rsidR="00273B52" w:rsidRPr="005C2D3F" w:rsidRDefault="00123291" w:rsidP="00222041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(134,</w:t>
            </w:r>
            <w:r w:rsidR="00222041" w:rsidRPr="005C2D3F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9D0EBFF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D0EC00" w14:textId="77777777" w:rsidR="00273B52" w:rsidRPr="005C2D3F" w:rsidRDefault="00273B52" w:rsidP="00273B52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(3,147)</w:t>
            </w:r>
          </w:p>
        </w:tc>
      </w:tr>
      <w:tr w:rsidR="00273B52" w:rsidRPr="005C2D3F" w14:paraId="09D0EC0A" w14:textId="77777777" w:rsidTr="00670875">
        <w:tc>
          <w:tcPr>
            <w:tcW w:w="2212" w:type="pct"/>
          </w:tcPr>
          <w:p w14:paraId="09D0EC02" w14:textId="77777777" w:rsidR="00273B52" w:rsidRPr="005C2D3F" w:rsidRDefault="00273B52" w:rsidP="00273B52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9D0EC03" w14:textId="77777777" w:rsidR="00273B52" w:rsidRPr="005C2D3F" w:rsidRDefault="00123291" w:rsidP="006F1444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444" w:rsidRPr="005C2D3F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9D0EC04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9D0EC05" w14:textId="77777777" w:rsidR="00273B52" w:rsidRPr="005C2D3F" w:rsidRDefault="00273B52" w:rsidP="00273B52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(3,147)</w:t>
            </w:r>
          </w:p>
        </w:tc>
        <w:tc>
          <w:tcPr>
            <w:tcW w:w="141" w:type="pct"/>
            <w:shd w:val="clear" w:color="auto" w:fill="auto"/>
          </w:tcPr>
          <w:p w14:paraId="09D0EC06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9D0EC07" w14:textId="77777777" w:rsidR="00273B52" w:rsidRPr="005C2D3F" w:rsidRDefault="006F1444" w:rsidP="00273B52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  <w:tc>
          <w:tcPr>
            <w:tcW w:w="143" w:type="pct"/>
          </w:tcPr>
          <w:p w14:paraId="09D0EC08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9D0EC09" w14:textId="77777777" w:rsidR="00273B52" w:rsidRPr="005C2D3F" w:rsidRDefault="00273B52" w:rsidP="00273B52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3,147</w:t>
            </w:r>
          </w:p>
        </w:tc>
      </w:tr>
      <w:tr w:rsidR="00273B52" w:rsidRPr="005C2D3F" w14:paraId="09D0EC13" w14:textId="77777777" w:rsidTr="00670875">
        <w:trPr>
          <w:trHeight w:val="211"/>
        </w:trPr>
        <w:tc>
          <w:tcPr>
            <w:tcW w:w="2212" w:type="pct"/>
          </w:tcPr>
          <w:p w14:paraId="09D0EC0B" w14:textId="77777777" w:rsidR="00273B52" w:rsidRPr="005C2D3F" w:rsidRDefault="00273B52" w:rsidP="00273B5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0C" w14:textId="77777777" w:rsidR="00273B52" w:rsidRPr="005C2D3F" w:rsidRDefault="006F1444" w:rsidP="00273B52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224,599</w:t>
            </w:r>
          </w:p>
        </w:tc>
        <w:tc>
          <w:tcPr>
            <w:tcW w:w="142" w:type="pct"/>
            <w:shd w:val="clear" w:color="auto" w:fill="auto"/>
          </w:tcPr>
          <w:p w14:paraId="09D0EC0D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0E" w14:textId="77777777" w:rsidR="00273B52" w:rsidRPr="005C2D3F" w:rsidRDefault="00273B52" w:rsidP="00273B52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223,822</w:t>
            </w:r>
          </w:p>
        </w:tc>
        <w:tc>
          <w:tcPr>
            <w:tcW w:w="141" w:type="pct"/>
            <w:shd w:val="clear" w:color="auto" w:fill="auto"/>
          </w:tcPr>
          <w:p w14:paraId="09D0EC0F" w14:textId="77777777" w:rsidR="00273B52" w:rsidRPr="005C2D3F" w:rsidRDefault="00273B52" w:rsidP="00273B5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10" w14:textId="77777777" w:rsidR="00273B52" w:rsidRPr="005C2D3F" w:rsidRDefault="006F1444" w:rsidP="00222041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</w:t>
            </w:r>
            <w:r w:rsidR="00222041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9D0EC11" w14:textId="77777777" w:rsidR="00273B52" w:rsidRPr="005C2D3F" w:rsidRDefault="00273B52" w:rsidP="00273B52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9D0EC12" w14:textId="77777777" w:rsidR="00273B52" w:rsidRPr="005C2D3F" w:rsidRDefault="00273B52" w:rsidP="00273B52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D0EC14" w14:textId="77777777" w:rsidR="00303A99" w:rsidRPr="005C2D3F" w:rsidRDefault="00303A99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303A99" w:rsidRPr="005C2D3F" w14:paraId="09D0EC17" w14:textId="77777777" w:rsidTr="00670875">
        <w:tc>
          <w:tcPr>
            <w:tcW w:w="2213" w:type="pct"/>
          </w:tcPr>
          <w:p w14:paraId="09D0EC15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9D0EC16" w14:textId="77777777" w:rsidR="00303A99" w:rsidRPr="005C2D3F" w:rsidRDefault="00303A99" w:rsidP="00303A9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A99" w:rsidRPr="005C2D3F" w14:paraId="09D0EC1C" w14:textId="77777777" w:rsidTr="00670875">
        <w:tc>
          <w:tcPr>
            <w:tcW w:w="2213" w:type="pct"/>
          </w:tcPr>
          <w:p w14:paraId="09D0EC18" w14:textId="77777777" w:rsidR="00303A99" w:rsidRPr="005C2D3F" w:rsidRDefault="00303A99" w:rsidP="009312A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9D0EC19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09D0EC1A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9D0EC1B" w14:textId="77777777" w:rsidR="00303A99" w:rsidRPr="005C2D3F" w:rsidRDefault="00303A99" w:rsidP="009312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22041" w:rsidRPr="005C2D3F" w14:paraId="09D0EC25" w14:textId="77777777" w:rsidTr="00670875">
        <w:tc>
          <w:tcPr>
            <w:tcW w:w="2213" w:type="pct"/>
          </w:tcPr>
          <w:p w14:paraId="09D0EC1D" w14:textId="77777777" w:rsidR="00222041" w:rsidRPr="005C2D3F" w:rsidRDefault="00222041" w:rsidP="00222041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D0EC1E" w14:textId="77777777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14:paraId="09D0EC1F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D0EC20" w14:textId="7777777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14:paraId="09D0EC21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D0EC22" w14:textId="77777777" w:rsidR="00222041" w:rsidRPr="005C2D3F" w:rsidRDefault="00222041" w:rsidP="00222041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9D0EC23" w14:textId="77777777" w:rsidR="00222041" w:rsidRPr="005C2D3F" w:rsidRDefault="00222041" w:rsidP="002220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D0EC24" w14:textId="77777777" w:rsidR="00222041" w:rsidRPr="005C2D3F" w:rsidRDefault="00222041" w:rsidP="00222041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303A99" w:rsidRPr="005C2D3F" w14:paraId="09D0EC28" w14:textId="77777777" w:rsidTr="00670875">
        <w:tc>
          <w:tcPr>
            <w:tcW w:w="2213" w:type="pct"/>
          </w:tcPr>
          <w:p w14:paraId="09D0EC26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09D0EC27" w14:textId="77777777" w:rsidR="00303A99" w:rsidRPr="005C2D3F" w:rsidRDefault="00303A99" w:rsidP="009312A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875" w:rsidRPr="005C2D3F" w14:paraId="09D0EC31" w14:textId="77777777" w:rsidTr="00670875">
        <w:tc>
          <w:tcPr>
            <w:tcW w:w="2213" w:type="pct"/>
          </w:tcPr>
          <w:p w14:paraId="09D0EC29" w14:textId="77777777" w:rsidR="00303A99" w:rsidRPr="005C2D3F" w:rsidRDefault="00303A99" w:rsidP="009312A8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26" w:type="pct"/>
            <w:shd w:val="clear" w:color="auto" w:fill="auto"/>
          </w:tcPr>
          <w:p w14:paraId="09D0EC2A" w14:textId="77777777" w:rsidR="00303A99" w:rsidRPr="005C2D3F" w:rsidRDefault="00303A99" w:rsidP="009312A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09D0EC2B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09D0EC2C" w14:textId="77777777" w:rsidR="00303A99" w:rsidRPr="005C2D3F" w:rsidRDefault="00303A99" w:rsidP="009312A8">
            <w:pPr>
              <w:tabs>
                <w:tab w:val="decimal" w:pos="863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09D0EC2D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9D0EC2E" w14:textId="77777777" w:rsidR="00303A99" w:rsidRPr="005C2D3F" w:rsidRDefault="00303A99" w:rsidP="009312A8">
            <w:pPr>
              <w:tabs>
                <w:tab w:val="decimal" w:pos="776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09D0EC2F" w14:textId="77777777" w:rsidR="00303A99" w:rsidRPr="005C2D3F" w:rsidRDefault="00303A99" w:rsidP="009312A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7" w:type="pct"/>
          </w:tcPr>
          <w:p w14:paraId="09D0EC30" w14:textId="77777777" w:rsidR="00303A99" w:rsidRPr="005C2D3F" w:rsidRDefault="00303A99" w:rsidP="009312A8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242E" w:rsidRPr="005C2D3F" w14:paraId="09D0EC3A" w14:textId="77777777" w:rsidTr="00670875">
        <w:tc>
          <w:tcPr>
            <w:tcW w:w="2213" w:type="pct"/>
          </w:tcPr>
          <w:p w14:paraId="09D0EC32" w14:textId="77777777" w:rsidR="00FC242E" w:rsidRPr="005C2D3F" w:rsidRDefault="00FC242E" w:rsidP="00FC242E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09D0EC33" w14:textId="77777777" w:rsidR="00FC242E" w:rsidRPr="005C2D3F" w:rsidRDefault="00123291" w:rsidP="00222041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22041" w:rsidRPr="005C2D3F"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  <w:tc>
          <w:tcPr>
            <w:tcW w:w="143" w:type="pct"/>
            <w:shd w:val="clear" w:color="auto" w:fill="auto"/>
          </w:tcPr>
          <w:p w14:paraId="09D0EC34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9D0EC35" w14:textId="77777777" w:rsidR="00FC242E" w:rsidRPr="005C2D3F" w:rsidRDefault="00FC242E" w:rsidP="00FC242E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143,061</w:t>
            </w:r>
          </w:p>
        </w:tc>
        <w:tc>
          <w:tcPr>
            <w:tcW w:w="144" w:type="pct"/>
            <w:shd w:val="clear" w:color="auto" w:fill="auto"/>
          </w:tcPr>
          <w:p w14:paraId="09D0EC36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9D0EC37" w14:textId="77777777" w:rsidR="00FC242E" w:rsidRPr="005C2D3F" w:rsidRDefault="00123291" w:rsidP="006F1444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</w:t>
            </w:r>
            <w:r w:rsidR="006F1444" w:rsidRPr="005C2D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9D0EC38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D0EC39" w14:textId="77777777" w:rsidR="00FC242E" w:rsidRPr="005C2D3F" w:rsidRDefault="00FC242E" w:rsidP="00FC242E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(3,147)</w:t>
            </w:r>
          </w:p>
        </w:tc>
      </w:tr>
      <w:tr w:rsidR="00FC242E" w:rsidRPr="005C2D3F" w14:paraId="09D0EC43" w14:textId="77777777" w:rsidTr="00670875">
        <w:tc>
          <w:tcPr>
            <w:tcW w:w="2213" w:type="pct"/>
          </w:tcPr>
          <w:p w14:paraId="09D0EC3B" w14:textId="77777777" w:rsidR="00FC242E" w:rsidRPr="005C2D3F" w:rsidRDefault="00FC242E" w:rsidP="00FC242E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9D0EC3C" w14:textId="77777777" w:rsidR="00FC242E" w:rsidRPr="005C2D3F" w:rsidRDefault="00C95BB1" w:rsidP="00FC242E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(2,321</w:t>
            </w:r>
            <w:r w:rsidR="00123291"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9D0EC3D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9D0EC3E" w14:textId="77777777" w:rsidR="00FC242E" w:rsidRPr="005C2D3F" w:rsidRDefault="00FC242E" w:rsidP="00FC242E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(3,147)</w:t>
            </w:r>
          </w:p>
        </w:tc>
        <w:tc>
          <w:tcPr>
            <w:tcW w:w="144" w:type="pct"/>
            <w:shd w:val="clear" w:color="auto" w:fill="auto"/>
          </w:tcPr>
          <w:p w14:paraId="09D0EC3F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9D0EC40" w14:textId="77777777" w:rsidR="00FC242E" w:rsidRPr="005C2D3F" w:rsidRDefault="00123291" w:rsidP="006F1444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2,32</w:t>
            </w:r>
            <w:r w:rsidR="006F1444" w:rsidRPr="005C2D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9D0EC41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9D0EC42" w14:textId="77777777" w:rsidR="00FC242E" w:rsidRPr="005C2D3F" w:rsidRDefault="00FC242E" w:rsidP="00FC242E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3,147</w:t>
            </w:r>
          </w:p>
        </w:tc>
      </w:tr>
      <w:tr w:rsidR="00FC242E" w:rsidRPr="005C2D3F" w14:paraId="09D0EC4C" w14:textId="77777777" w:rsidTr="00670875">
        <w:trPr>
          <w:trHeight w:val="211"/>
        </w:trPr>
        <w:tc>
          <w:tcPr>
            <w:tcW w:w="2213" w:type="pct"/>
          </w:tcPr>
          <w:p w14:paraId="09D0EC44" w14:textId="77777777" w:rsidR="00FC242E" w:rsidRPr="005C2D3F" w:rsidRDefault="00FC242E" w:rsidP="00FC242E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45" w14:textId="77777777" w:rsidR="00FC242E" w:rsidRPr="005C2D3F" w:rsidRDefault="00222041" w:rsidP="00FC242E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165,786</w:t>
            </w:r>
          </w:p>
        </w:tc>
        <w:tc>
          <w:tcPr>
            <w:tcW w:w="143" w:type="pct"/>
            <w:shd w:val="clear" w:color="auto" w:fill="auto"/>
          </w:tcPr>
          <w:p w14:paraId="09D0EC46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47" w14:textId="77777777" w:rsidR="00FC242E" w:rsidRPr="005C2D3F" w:rsidRDefault="00FC242E" w:rsidP="00FC242E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139,914</w:t>
            </w:r>
          </w:p>
        </w:tc>
        <w:tc>
          <w:tcPr>
            <w:tcW w:w="144" w:type="pct"/>
            <w:shd w:val="clear" w:color="auto" w:fill="auto"/>
          </w:tcPr>
          <w:p w14:paraId="09D0EC48" w14:textId="77777777" w:rsidR="00FC242E" w:rsidRPr="005C2D3F" w:rsidRDefault="00FC242E" w:rsidP="00FC242E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EC49" w14:textId="77777777" w:rsidR="00FC242E" w:rsidRPr="005C2D3F" w:rsidRDefault="00123291" w:rsidP="00FC242E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D0EC4A" w14:textId="77777777" w:rsidR="00FC242E" w:rsidRPr="005C2D3F" w:rsidRDefault="00FC242E" w:rsidP="00FC242E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9D0EC4B" w14:textId="77777777" w:rsidR="00FC242E" w:rsidRPr="005C2D3F" w:rsidRDefault="00FC242E" w:rsidP="00FC242E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D0EC4D" w14:textId="77777777" w:rsidR="000B09F5" w:rsidRPr="005C2D3F" w:rsidRDefault="000B09F5" w:rsidP="00B578AA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09D0EC4E" w14:textId="77777777" w:rsidR="006E20D6" w:rsidRPr="005C2D3F" w:rsidRDefault="006E20D6">
      <w:pPr>
        <w:spacing w:line="240" w:lineRule="auto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br w:type="page"/>
      </w:r>
    </w:p>
    <w:p w14:paraId="09D0EC4F" w14:textId="77777777" w:rsidR="00BF7811" w:rsidRPr="005C2D3F" w:rsidRDefault="00B578AA" w:rsidP="000A5812">
      <w:pPr>
        <w:spacing w:line="240" w:lineRule="auto"/>
        <w:ind w:left="135" w:right="-43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lastRenderedPageBreak/>
        <w:t>รายการเคลื่อนไหวของสินทรัพย์</w:t>
      </w:r>
      <w:r w:rsidRPr="005C2D3F">
        <w:rPr>
          <w:rFonts w:hint="cs"/>
          <w:sz w:val="30"/>
          <w:szCs w:val="30"/>
          <w:cs/>
        </w:rPr>
        <w:t>และหนี้สิน</w:t>
      </w:r>
      <w:r w:rsidRPr="005C2D3F">
        <w:rPr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มีดังนี้</w:t>
      </w:r>
    </w:p>
    <w:p w14:paraId="09D0EC50" w14:textId="77777777" w:rsidR="004E20FC" w:rsidRPr="005C2D3F" w:rsidRDefault="004E20FC"/>
    <w:tbl>
      <w:tblPr>
        <w:tblW w:w="10121" w:type="dxa"/>
        <w:tblLayout w:type="fixed"/>
        <w:tblLook w:val="01E0" w:firstRow="1" w:lastRow="1" w:firstColumn="1" w:lastColumn="1" w:noHBand="0" w:noVBand="0"/>
      </w:tblPr>
      <w:tblGrid>
        <w:gridCol w:w="2977"/>
        <w:gridCol w:w="992"/>
        <w:gridCol w:w="270"/>
        <w:gridCol w:w="1006"/>
        <w:gridCol w:w="270"/>
        <w:gridCol w:w="920"/>
        <w:gridCol w:w="270"/>
        <w:gridCol w:w="1014"/>
        <w:gridCol w:w="236"/>
        <w:gridCol w:w="890"/>
        <w:gridCol w:w="236"/>
        <w:gridCol w:w="1040"/>
      </w:tblGrid>
      <w:tr w:rsidR="00786FD8" w:rsidRPr="005C2D3F" w14:paraId="09D0EC53" w14:textId="77777777" w:rsidTr="00250287">
        <w:tc>
          <w:tcPr>
            <w:tcW w:w="2977" w:type="dxa"/>
            <w:shd w:val="clear" w:color="auto" w:fill="auto"/>
          </w:tcPr>
          <w:p w14:paraId="09D0EC51" w14:textId="77777777" w:rsidR="00786FD8" w:rsidRPr="005C2D3F" w:rsidRDefault="00786FD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7144" w:type="dxa"/>
            <w:gridSpan w:val="11"/>
          </w:tcPr>
          <w:p w14:paraId="09D0EC52" w14:textId="77777777" w:rsidR="00786FD8" w:rsidRPr="005C2D3F" w:rsidRDefault="00786FD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0282" w:rsidRPr="005C2D3F" w14:paraId="09D0EC60" w14:textId="77777777" w:rsidTr="008C0282">
        <w:trPr>
          <w:trHeight w:val="705"/>
        </w:trPr>
        <w:tc>
          <w:tcPr>
            <w:tcW w:w="2977" w:type="dxa"/>
            <w:vMerge w:val="restart"/>
            <w:shd w:val="clear" w:color="auto" w:fill="auto"/>
          </w:tcPr>
          <w:p w14:paraId="09D0EC54" w14:textId="77777777" w:rsidR="008C0282" w:rsidRPr="005C2D3F" w:rsidRDefault="008C0282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09D0EC55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9D0EC56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70" w:type="dxa"/>
            <w:vMerge w:val="restart"/>
            <w:vAlign w:val="bottom"/>
          </w:tcPr>
          <w:p w14:paraId="09D0EC57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9D0EC58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vMerge w:val="restart"/>
          </w:tcPr>
          <w:p w14:paraId="09D0EC59" w14:textId="77777777" w:rsidR="008C0282" w:rsidRPr="005C2D3F" w:rsidRDefault="008C0282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 w:val="restart"/>
          </w:tcPr>
          <w:p w14:paraId="09D0EC5A" w14:textId="77777777" w:rsidR="008C0282" w:rsidRPr="005C2D3F" w:rsidRDefault="008C0282" w:rsidP="001C6E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236" w:type="dxa"/>
            <w:vMerge w:val="restart"/>
          </w:tcPr>
          <w:p w14:paraId="09D0EC5B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vMerge w:val="restart"/>
            <w:vAlign w:val="bottom"/>
          </w:tcPr>
          <w:p w14:paraId="09D0EC5C" w14:textId="77777777" w:rsidR="008C0282" w:rsidRPr="005C2D3F" w:rsidRDefault="008C0282" w:rsidP="0043316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</w:tcPr>
          <w:p w14:paraId="09D0EC5D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vMerge w:val="restart"/>
            <w:vAlign w:val="bottom"/>
          </w:tcPr>
          <w:p w14:paraId="09D0EC5E" w14:textId="77777777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9D0EC5F" w14:textId="77777777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</w:tr>
      <w:tr w:rsidR="008C0282" w:rsidRPr="005C2D3F" w14:paraId="09D0EC6D" w14:textId="77777777" w:rsidTr="008C0282">
        <w:trPr>
          <w:trHeight w:val="705"/>
        </w:trPr>
        <w:tc>
          <w:tcPr>
            <w:tcW w:w="297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9D0EC61" w14:textId="77777777" w:rsidR="008C0282" w:rsidRPr="005C2D3F" w:rsidRDefault="008C0282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bottom"/>
          </w:tcPr>
          <w:p w14:paraId="09D0EC62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09D0EC63" w14:textId="77777777" w:rsidR="008C0282" w:rsidRPr="005C2D3F" w:rsidRDefault="008C0282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D0EC64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EC65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9D0EC66" w14:textId="77777777" w:rsidR="008C0282" w:rsidRPr="005C2D3F" w:rsidRDefault="008C0282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</w:tcPr>
          <w:p w14:paraId="09D0EC67" w14:textId="77777777" w:rsidR="008C0282" w:rsidRPr="005C2D3F" w:rsidRDefault="008C0282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/>
          </w:tcPr>
          <w:p w14:paraId="09D0EC68" w14:textId="77777777" w:rsidR="008C0282" w:rsidRPr="005C2D3F" w:rsidRDefault="008C0282" w:rsidP="001C6E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09D0EC69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vMerge/>
            <w:vAlign w:val="bottom"/>
          </w:tcPr>
          <w:p w14:paraId="09D0EC6A" w14:textId="77777777" w:rsidR="008C0282" w:rsidRPr="005C2D3F" w:rsidRDefault="008C0282" w:rsidP="0043316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09D0EC6B" w14:textId="77777777" w:rsidR="008C0282" w:rsidRPr="005C2D3F" w:rsidRDefault="008C0282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vMerge/>
            <w:vAlign w:val="bottom"/>
          </w:tcPr>
          <w:p w14:paraId="09D0EC6C" w14:textId="77777777" w:rsidR="008C0282" w:rsidRPr="005C2D3F" w:rsidRDefault="008C0282" w:rsidP="0057523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2E8B" w:rsidRPr="005C2D3F" w14:paraId="09D0EC70" w14:textId="77777777" w:rsidTr="00250287">
        <w:tc>
          <w:tcPr>
            <w:tcW w:w="2977" w:type="dxa"/>
          </w:tcPr>
          <w:p w14:paraId="09D0EC6E" w14:textId="77777777" w:rsidR="00E62E8B" w:rsidRPr="005C2D3F" w:rsidRDefault="00E62E8B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44" w:type="dxa"/>
            <w:gridSpan w:val="11"/>
          </w:tcPr>
          <w:p w14:paraId="09D0EC6F" w14:textId="77777777" w:rsidR="00E62E8B" w:rsidRPr="005C2D3F" w:rsidRDefault="00E62E8B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23918" w:rsidRPr="005C2D3F" w14:paraId="09D0EC7D" w14:textId="77777777" w:rsidTr="00250287">
        <w:tc>
          <w:tcPr>
            <w:tcW w:w="2977" w:type="dxa"/>
          </w:tcPr>
          <w:p w14:paraId="09D0EC71" w14:textId="77777777" w:rsidR="00423918" w:rsidRPr="005C2D3F" w:rsidRDefault="0042391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09D0EC72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C73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74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C75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C76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C77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78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C79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7A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C7B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7C" w14:textId="77777777" w:rsidR="00423918" w:rsidRPr="005C2D3F" w:rsidRDefault="00423918" w:rsidP="009312A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A79C8" w:rsidRPr="005C2D3F" w14:paraId="09D0EC90" w14:textId="77777777" w:rsidTr="00250287">
        <w:tc>
          <w:tcPr>
            <w:tcW w:w="2977" w:type="dxa"/>
          </w:tcPr>
          <w:p w14:paraId="09D0EC7E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EC65D0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643479"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หนี้สงสัยจะสูญ)</w:t>
            </w:r>
          </w:p>
        </w:tc>
        <w:tc>
          <w:tcPr>
            <w:tcW w:w="992" w:type="dxa"/>
          </w:tcPr>
          <w:p w14:paraId="09D0EC7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8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892</w:t>
            </w:r>
          </w:p>
        </w:tc>
        <w:tc>
          <w:tcPr>
            <w:tcW w:w="270" w:type="dxa"/>
          </w:tcPr>
          <w:p w14:paraId="09D0EC8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8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8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716</w:t>
            </w:r>
          </w:p>
        </w:tc>
        <w:tc>
          <w:tcPr>
            <w:tcW w:w="270" w:type="dxa"/>
          </w:tcPr>
          <w:p w14:paraId="09D0EC8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C8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8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8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8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8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8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8B" w14:textId="77777777" w:rsidR="005A79C8" w:rsidRPr="005C2D3F" w:rsidRDefault="005A79C8" w:rsidP="005A79C8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8C" w14:textId="77777777" w:rsidR="005A79C8" w:rsidRPr="005C2D3F" w:rsidRDefault="005A79C8" w:rsidP="005A79C8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8D" w14:textId="77777777" w:rsidR="005A79C8" w:rsidRPr="005C2D3F" w:rsidRDefault="005A79C8" w:rsidP="005A79C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9D0EC8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8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1,608</w:t>
            </w:r>
          </w:p>
        </w:tc>
      </w:tr>
      <w:tr w:rsidR="005A79C8" w:rsidRPr="005C2D3F" w14:paraId="09D0ECA3" w14:textId="77777777" w:rsidTr="00250287">
        <w:tc>
          <w:tcPr>
            <w:tcW w:w="2977" w:type="dxa"/>
          </w:tcPr>
          <w:p w14:paraId="09D0EC91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าเผื่อการลดมูลค่าของสินค้า)</w:t>
            </w:r>
          </w:p>
        </w:tc>
        <w:tc>
          <w:tcPr>
            <w:tcW w:w="992" w:type="dxa"/>
          </w:tcPr>
          <w:p w14:paraId="09D0EC9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9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16,266</w:t>
            </w:r>
          </w:p>
        </w:tc>
        <w:tc>
          <w:tcPr>
            <w:tcW w:w="270" w:type="dxa"/>
          </w:tcPr>
          <w:p w14:paraId="09D0EC9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95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9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2,692</w:t>
            </w:r>
          </w:p>
        </w:tc>
        <w:tc>
          <w:tcPr>
            <w:tcW w:w="270" w:type="dxa"/>
          </w:tcPr>
          <w:p w14:paraId="09D0EC9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C9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9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9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9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9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9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9E" w14:textId="77777777" w:rsidR="005A79C8" w:rsidRPr="005C2D3F" w:rsidRDefault="005A79C8" w:rsidP="005A79C8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9F" w14:textId="77777777" w:rsidR="005A79C8" w:rsidRPr="005C2D3F" w:rsidRDefault="005A79C8" w:rsidP="005A79C8">
            <w:pPr>
              <w:spacing w:line="240" w:lineRule="auto"/>
              <w:ind w:left="-106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A0" w14:textId="77777777" w:rsidR="005A79C8" w:rsidRPr="005C2D3F" w:rsidRDefault="005A79C8" w:rsidP="005A79C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9D0ECA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CA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18,958</w:t>
            </w:r>
          </w:p>
        </w:tc>
      </w:tr>
      <w:tr w:rsidR="00423918" w:rsidRPr="005C2D3F" w14:paraId="09D0ECB0" w14:textId="77777777" w:rsidTr="00250287">
        <w:tc>
          <w:tcPr>
            <w:tcW w:w="2977" w:type="dxa"/>
          </w:tcPr>
          <w:p w14:paraId="09D0ECA4" w14:textId="77777777" w:rsidR="00423918" w:rsidRPr="005C2D3F" w:rsidRDefault="00EC65D0" w:rsidP="007759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</w:t>
            </w:r>
            <w:r w:rsidR="00423918"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09D0ECA5" w14:textId="77777777" w:rsidR="00423918" w:rsidRPr="005C2D3F" w:rsidRDefault="00423918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119,634</w:t>
            </w:r>
          </w:p>
        </w:tc>
        <w:tc>
          <w:tcPr>
            <w:tcW w:w="270" w:type="dxa"/>
          </w:tcPr>
          <w:p w14:paraId="09D0ECA6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A7" w14:textId="77777777" w:rsidR="00423918" w:rsidRPr="005C2D3F" w:rsidRDefault="00793FA2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="00423918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(8,444)</w:t>
            </w:r>
          </w:p>
        </w:tc>
        <w:tc>
          <w:tcPr>
            <w:tcW w:w="270" w:type="dxa"/>
          </w:tcPr>
          <w:p w14:paraId="09D0ECA8" w14:textId="77777777" w:rsidR="00423918" w:rsidRPr="005C2D3F" w:rsidRDefault="00423918" w:rsidP="001C6EE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CA9" w14:textId="77777777" w:rsidR="00423918" w:rsidRPr="005C2D3F" w:rsidRDefault="00423918" w:rsidP="00CA0F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3,598</w:t>
            </w:r>
          </w:p>
        </w:tc>
        <w:tc>
          <w:tcPr>
            <w:tcW w:w="270" w:type="dxa"/>
          </w:tcPr>
          <w:p w14:paraId="09D0ECAA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AB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(3,193)</w:t>
            </w:r>
          </w:p>
        </w:tc>
        <w:tc>
          <w:tcPr>
            <w:tcW w:w="236" w:type="dxa"/>
          </w:tcPr>
          <w:p w14:paraId="09D0ECAC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AD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(51)</w:t>
            </w:r>
          </w:p>
        </w:tc>
        <w:tc>
          <w:tcPr>
            <w:tcW w:w="236" w:type="dxa"/>
          </w:tcPr>
          <w:p w14:paraId="09D0ECAE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AF" w14:textId="77777777" w:rsidR="00423918" w:rsidRPr="005C2D3F" w:rsidRDefault="00423918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111,544</w:t>
            </w:r>
          </w:p>
        </w:tc>
      </w:tr>
      <w:tr w:rsidR="005A79C8" w:rsidRPr="005C2D3F" w14:paraId="09D0ECC1" w14:textId="77777777" w:rsidTr="00250287">
        <w:tc>
          <w:tcPr>
            <w:tcW w:w="2977" w:type="dxa"/>
          </w:tcPr>
          <w:p w14:paraId="09D0ECB1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(ส่วนแบ่งกำไรจากวิธีส่วนได้เสีย)</w:t>
            </w:r>
          </w:p>
        </w:tc>
        <w:tc>
          <w:tcPr>
            <w:tcW w:w="992" w:type="dxa"/>
            <w:vAlign w:val="bottom"/>
          </w:tcPr>
          <w:p w14:paraId="09D0ECB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19,720</w:t>
            </w:r>
          </w:p>
        </w:tc>
        <w:tc>
          <w:tcPr>
            <w:tcW w:w="270" w:type="dxa"/>
            <w:vAlign w:val="bottom"/>
          </w:tcPr>
          <w:p w14:paraId="09D0ECB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9D0ECB4" w14:textId="77777777" w:rsidR="005A79C8" w:rsidRPr="005C2D3F" w:rsidRDefault="005A79C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(19,720)</w:t>
            </w:r>
          </w:p>
        </w:tc>
        <w:tc>
          <w:tcPr>
            <w:tcW w:w="270" w:type="dxa"/>
          </w:tcPr>
          <w:p w14:paraId="09D0ECB5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CB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B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B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B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B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B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B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B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B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B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CC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79C8" w:rsidRPr="005C2D3F" w14:paraId="09D0ECCE" w14:textId="77777777" w:rsidTr="00250287">
        <w:tc>
          <w:tcPr>
            <w:tcW w:w="2977" w:type="dxa"/>
          </w:tcPr>
          <w:p w14:paraId="09D0ECC2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</w:tcPr>
          <w:p w14:paraId="09D0ECC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34,217</w:t>
            </w:r>
          </w:p>
        </w:tc>
        <w:tc>
          <w:tcPr>
            <w:tcW w:w="270" w:type="dxa"/>
          </w:tcPr>
          <w:p w14:paraId="09D0ECC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C5" w14:textId="77777777" w:rsidR="005A79C8" w:rsidRPr="005C2D3F" w:rsidRDefault="005A79C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(7,171)</w:t>
            </w:r>
          </w:p>
        </w:tc>
        <w:tc>
          <w:tcPr>
            <w:tcW w:w="270" w:type="dxa"/>
          </w:tcPr>
          <w:p w14:paraId="09D0ECC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CC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C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C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C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C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C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C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27,046</w:t>
            </w:r>
          </w:p>
        </w:tc>
      </w:tr>
      <w:tr w:rsidR="005A79C8" w:rsidRPr="005C2D3F" w14:paraId="09D0ECDB" w14:textId="77777777" w:rsidTr="00250287">
        <w:tc>
          <w:tcPr>
            <w:tcW w:w="2977" w:type="dxa"/>
          </w:tcPr>
          <w:p w14:paraId="09D0ECCF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992" w:type="dxa"/>
          </w:tcPr>
          <w:p w14:paraId="09D0ECD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D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D2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23,938</w:t>
            </w:r>
          </w:p>
        </w:tc>
        <w:tc>
          <w:tcPr>
            <w:tcW w:w="270" w:type="dxa"/>
          </w:tcPr>
          <w:p w14:paraId="09D0ECD3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CD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D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D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D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D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D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D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23,938</w:t>
            </w:r>
          </w:p>
        </w:tc>
      </w:tr>
      <w:tr w:rsidR="005A79C8" w:rsidRPr="005C2D3F" w14:paraId="09D0ECE8" w14:textId="77777777" w:rsidTr="00250287">
        <w:tc>
          <w:tcPr>
            <w:tcW w:w="2977" w:type="dxa"/>
          </w:tcPr>
          <w:p w14:paraId="09D0ECDC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09D0ECD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7,400</w:t>
            </w:r>
          </w:p>
        </w:tc>
        <w:tc>
          <w:tcPr>
            <w:tcW w:w="270" w:type="dxa"/>
          </w:tcPr>
          <w:p w14:paraId="09D0ECD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CDF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23,492</w:t>
            </w:r>
          </w:p>
        </w:tc>
        <w:tc>
          <w:tcPr>
            <w:tcW w:w="270" w:type="dxa"/>
          </w:tcPr>
          <w:p w14:paraId="09D0ECE0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CE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E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CE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E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CE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E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CE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30,892</w:t>
            </w:r>
          </w:p>
        </w:tc>
      </w:tr>
      <w:tr w:rsidR="005A79C8" w:rsidRPr="005C2D3F" w14:paraId="09D0ECF5" w14:textId="77777777" w:rsidTr="00250287">
        <w:tc>
          <w:tcPr>
            <w:tcW w:w="2977" w:type="dxa"/>
          </w:tcPr>
          <w:p w14:paraId="09D0ECE9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D0ECE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4,348</w:t>
            </w:r>
          </w:p>
        </w:tc>
        <w:tc>
          <w:tcPr>
            <w:tcW w:w="270" w:type="dxa"/>
          </w:tcPr>
          <w:p w14:paraId="09D0ECEB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9D0ECEC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9,063</w:t>
            </w:r>
          </w:p>
        </w:tc>
        <w:tc>
          <w:tcPr>
            <w:tcW w:w="270" w:type="dxa"/>
          </w:tcPr>
          <w:p w14:paraId="09D0ECED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9D0ECE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CE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9D0ECF0" w14:textId="77777777" w:rsidR="005A79C8" w:rsidRPr="005C2D3F" w:rsidRDefault="005A79C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(428)</w:t>
            </w:r>
          </w:p>
        </w:tc>
        <w:tc>
          <w:tcPr>
            <w:tcW w:w="236" w:type="dxa"/>
          </w:tcPr>
          <w:p w14:paraId="09D0ECF1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09D0ECF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CF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9D0ECF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12,983</w:t>
            </w:r>
          </w:p>
        </w:tc>
      </w:tr>
      <w:tr w:rsidR="00423918" w:rsidRPr="005C2D3F" w14:paraId="09D0ED02" w14:textId="77777777" w:rsidTr="00250287">
        <w:tc>
          <w:tcPr>
            <w:tcW w:w="2977" w:type="dxa"/>
          </w:tcPr>
          <w:p w14:paraId="09D0ECF6" w14:textId="77777777" w:rsidR="00423918" w:rsidRPr="005C2D3F" w:rsidRDefault="00423918" w:rsidP="0042391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CF7" w14:textId="77777777" w:rsidR="00423918" w:rsidRPr="005C2D3F" w:rsidRDefault="00423918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202,477</w:t>
            </w:r>
          </w:p>
        </w:tc>
        <w:tc>
          <w:tcPr>
            <w:tcW w:w="270" w:type="dxa"/>
          </w:tcPr>
          <w:p w14:paraId="09D0ECF8" w14:textId="77777777" w:rsidR="00423918" w:rsidRPr="005C2D3F" w:rsidRDefault="00423918" w:rsidP="004239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9D0ECF9" w14:textId="77777777" w:rsidR="00423918" w:rsidRPr="005C2D3F" w:rsidRDefault="0027663D" w:rsidP="0042391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="00993984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4,566</w:t>
            </w:r>
          </w:p>
        </w:tc>
        <w:tc>
          <w:tcPr>
            <w:tcW w:w="270" w:type="dxa"/>
          </w:tcPr>
          <w:p w14:paraId="09D0ECFA" w14:textId="77777777" w:rsidR="00423918" w:rsidRPr="005C2D3F" w:rsidRDefault="00423918" w:rsidP="0042391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09D0ECFB" w14:textId="77777777" w:rsidR="00423918" w:rsidRPr="005C2D3F" w:rsidRDefault="00423918" w:rsidP="00CA0F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3,598</w:t>
            </w:r>
          </w:p>
        </w:tc>
        <w:tc>
          <w:tcPr>
            <w:tcW w:w="270" w:type="dxa"/>
          </w:tcPr>
          <w:p w14:paraId="09D0ECFC" w14:textId="77777777" w:rsidR="00423918" w:rsidRPr="005C2D3F" w:rsidRDefault="00423918" w:rsidP="0042391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9D0ECFD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(3,621)</w:t>
            </w:r>
          </w:p>
        </w:tc>
        <w:tc>
          <w:tcPr>
            <w:tcW w:w="236" w:type="dxa"/>
          </w:tcPr>
          <w:p w14:paraId="09D0ECFE" w14:textId="77777777" w:rsidR="00423918" w:rsidRPr="005C2D3F" w:rsidRDefault="00423918" w:rsidP="0042391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9D0ECFF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(51)</w:t>
            </w:r>
          </w:p>
        </w:tc>
        <w:tc>
          <w:tcPr>
            <w:tcW w:w="236" w:type="dxa"/>
          </w:tcPr>
          <w:p w14:paraId="09D0ED00" w14:textId="77777777" w:rsidR="00423918" w:rsidRPr="005C2D3F" w:rsidRDefault="00423918" w:rsidP="00F2115D">
            <w:pPr>
              <w:pStyle w:val="acctfourfigures"/>
              <w:tabs>
                <w:tab w:val="clear" w:pos="765"/>
                <w:tab w:val="left" w:pos="412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9D0ED01" w14:textId="77777777" w:rsidR="00423918" w:rsidRPr="005C2D3F" w:rsidRDefault="00BC12A6" w:rsidP="005545EB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</w:t>
            </w:r>
            <w:r w:rsidR="00993984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993984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,969</w:t>
            </w:r>
          </w:p>
        </w:tc>
      </w:tr>
      <w:tr w:rsidR="00423918" w:rsidRPr="005C2D3F" w14:paraId="09D0ED0F" w14:textId="77777777" w:rsidTr="00250287">
        <w:tc>
          <w:tcPr>
            <w:tcW w:w="2977" w:type="dxa"/>
          </w:tcPr>
          <w:p w14:paraId="09D0ED03" w14:textId="77777777" w:rsidR="00423918" w:rsidRPr="005C2D3F" w:rsidRDefault="00423918" w:rsidP="007759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9D0ED04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D05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06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D07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D08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09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9D0ED0A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0B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09D0ED0C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0D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D0E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23918" w:rsidRPr="005C2D3F" w14:paraId="09D0ED1C" w14:textId="77777777" w:rsidTr="00250287">
        <w:tc>
          <w:tcPr>
            <w:tcW w:w="2977" w:type="dxa"/>
          </w:tcPr>
          <w:p w14:paraId="09D0ED10" w14:textId="77777777" w:rsidR="00423918" w:rsidRPr="005C2D3F" w:rsidRDefault="00423918" w:rsidP="007759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09D0ED11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D12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13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D14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D15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16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17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18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D19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1A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D1B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23918" w:rsidRPr="005C2D3F" w14:paraId="09D0ED36" w14:textId="77777777" w:rsidTr="00250287">
        <w:tc>
          <w:tcPr>
            <w:tcW w:w="2977" w:type="dxa"/>
          </w:tcPr>
          <w:p w14:paraId="09D0ED1D" w14:textId="77777777" w:rsidR="006C15FE" w:rsidRPr="005C2D3F" w:rsidRDefault="00423918" w:rsidP="006C15F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เงินลงทุนเพื่อค้าและเผื่อขาย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ส่วนเกินจากการปรับมูลค่า</w:t>
            </w:r>
          </w:p>
          <w:p w14:paraId="09D0ED1E" w14:textId="77777777" w:rsidR="00423918" w:rsidRPr="005C2D3F" w:rsidRDefault="00423918" w:rsidP="006C15FE">
            <w:pPr>
              <w:spacing w:line="240" w:lineRule="auto"/>
              <w:ind w:left="252"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เงินลงทุน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09D0ED1F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20" w14:textId="77777777" w:rsidR="00DC688B" w:rsidRPr="005C2D3F" w:rsidRDefault="00DC688B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21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(1,761)</w:t>
            </w:r>
          </w:p>
        </w:tc>
        <w:tc>
          <w:tcPr>
            <w:tcW w:w="270" w:type="dxa"/>
          </w:tcPr>
          <w:p w14:paraId="09D0ED22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23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24" w14:textId="77777777" w:rsidR="00DC688B" w:rsidRPr="005C2D3F" w:rsidRDefault="00DC688B" w:rsidP="001C6EE6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25" w14:textId="77777777" w:rsidR="00423918" w:rsidRPr="005C2D3F" w:rsidRDefault="00423918" w:rsidP="00E16D76">
            <w:pPr>
              <w:pStyle w:val="acctfourfigures"/>
              <w:tabs>
                <w:tab w:val="clear" w:pos="765"/>
              </w:tabs>
              <w:spacing w:line="240" w:lineRule="auto"/>
              <w:ind w:left="-198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26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</w:tcPr>
          <w:p w14:paraId="09D0ED27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28" w14:textId="77777777" w:rsidR="00DC688B" w:rsidRPr="005C2D3F" w:rsidRDefault="00DC688B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29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(1,386)</w:t>
            </w:r>
          </w:p>
        </w:tc>
        <w:tc>
          <w:tcPr>
            <w:tcW w:w="270" w:type="dxa"/>
          </w:tcPr>
          <w:p w14:paraId="09D0ED2A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2B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left="-198" w:right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2C" w14:textId="77777777" w:rsidR="00DC688B" w:rsidRPr="005C2D3F" w:rsidRDefault="00DC688B" w:rsidP="001C6EE6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2D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2E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14:paraId="09D0ED2F" w14:textId="77777777" w:rsidR="00E62E8B" w:rsidRPr="005C2D3F" w:rsidRDefault="00E62E8B" w:rsidP="00E62E8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30" w14:textId="77777777" w:rsidR="00DC688B" w:rsidRPr="005C2D3F" w:rsidRDefault="00DC688B" w:rsidP="00E62E8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31" w14:textId="77777777" w:rsidR="00423918" w:rsidRPr="005C2D3F" w:rsidRDefault="00E62E8B" w:rsidP="00E62E8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32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D33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34" w14:textId="77777777" w:rsidR="00DC688B" w:rsidRPr="005C2D3F" w:rsidRDefault="00DC688B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35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(3,147)</w:t>
            </w:r>
          </w:p>
        </w:tc>
      </w:tr>
      <w:tr w:rsidR="00423918" w:rsidRPr="005C2D3F" w14:paraId="09D0ED43" w14:textId="77777777" w:rsidTr="00250287">
        <w:tc>
          <w:tcPr>
            <w:tcW w:w="2977" w:type="dxa"/>
          </w:tcPr>
          <w:p w14:paraId="09D0ED37" w14:textId="77777777" w:rsidR="00423918" w:rsidRPr="005C2D3F" w:rsidRDefault="00423918" w:rsidP="001C6E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– 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992" w:type="dxa"/>
          </w:tcPr>
          <w:p w14:paraId="09D0ED38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(5,682)</w:t>
            </w:r>
          </w:p>
        </w:tc>
        <w:tc>
          <w:tcPr>
            <w:tcW w:w="270" w:type="dxa"/>
          </w:tcPr>
          <w:p w14:paraId="09D0ED39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3A" w14:textId="77777777" w:rsidR="00423918" w:rsidRPr="005C2D3F" w:rsidRDefault="00423918" w:rsidP="005545EB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</w:t>
            </w:r>
          </w:p>
        </w:tc>
        <w:tc>
          <w:tcPr>
            <w:tcW w:w="270" w:type="dxa"/>
          </w:tcPr>
          <w:p w14:paraId="09D0ED3B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9D0ED3C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3D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9D0ED3E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5,397</w:t>
            </w:r>
          </w:p>
        </w:tc>
        <w:tc>
          <w:tcPr>
            <w:tcW w:w="236" w:type="dxa"/>
          </w:tcPr>
          <w:p w14:paraId="09D0ED3F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09D0ED40" w14:textId="77777777" w:rsidR="00423918" w:rsidRPr="005C2D3F" w:rsidRDefault="00E62E8B" w:rsidP="00E62E8B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41" w14:textId="77777777" w:rsidR="00423918" w:rsidRPr="005C2D3F" w:rsidRDefault="00423918" w:rsidP="001C6EE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</w:tcPr>
          <w:p w14:paraId="09D0ED42" w14:textId="77777777" w:rsidR="00423918" w:rsidRPr="005C2D3F" w:rsidRDefault="00423918" w:rsidP="00E16D76">
            <w:pPr>
              <w:pStyle w:val="acctfourfigures"/>
              <w:tabs>
                <w:tab w:val="clear" w:pos="765"/>
              </w:tabs>
              <w:spacing w:line="240" w:lineRule="auto"/>
              <w:ind w:right="2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3918" w:rsidRPr="005C2D3F" w14:paraId="09D0ED50" w14:textId="77777777" w:rsidTr="00250287">
        <w:tc>
          <w:tcPr>
            <w:tcW w:w="2977" w:type="dxa"/>
          </w:tcPr>
          <w:p w14:paraId="09D0ED44" w14:textId="77777777" w:rsidR="00423918" w:rsidRPr="005C2D3F" w:rsidRDefault="00423918" w:rsidP="007759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D45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(7,443)</w:t>
            </w:r>
          </w:p>
        </w:tc>
        <w:tc>
          <w:tcPr>
            <w:tcW w:w="270" w:type="dxa"/>
          </w:tcPr>
          <w:p w14:paraId="09D0ED46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9D0ED47" w14:textId="77777777" w:rsidR="00423918" w:rsidRPr="005C2D3F" w:rsidRDefault="00423918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</w:t>
            </w:r>
          </w:p>
        </w:tc>
        <w:tc>
          <w:tcPr>
            <w:tcW w:w="270" w:type="dxa"/>
          </w:tcPr>
          <w:p w14:paraId="09D0ED48" w14:textId="77777777" w:rsidR="00423918" w:rsidRPr="005C2D3F" w:rsidRDefault="00423918" w:rsidP="005545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09D0ED49" w14:textId="77777777" w:rsidR="00423918" w:rsidRPr="005C2D3F" w:rsidRDefault="00423918" w:rsidP="00CA0F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(1,386)</w:t>
            </w:r>
          </w:p>
        </w:tc>
        <w:tc>
          <w:tcPr>
            <w:tcW w:w="270" w:type="dxa"/>
          </w:tcPr>
          <w:p w14:paraId="09D0ED4A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9D0ED4B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5,397</w:t>
            </w:r>
          </w:p>
        </w:tc>
        <w:tc>
          <w:tcPr>
            <w:tcW w:w="236" w:type="dxa"/>
          </w:tcPr>
          <w:p w14:paraId="09D0ED4C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9D0ED4D" w14:textId="77777777" w:rsidR="00423918" w:rsidRPr="005C2D3F" w:rsidRDefault="00924FC8" w:rsidP="001D3B6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4E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9D0ED4F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(3,147)</w:t>
            </w:r>
          </w:p>
        </w:tc>
      </w:tr>
      <w:tr w:rsidR="00423918" w:rsidRPr="005C2D3F" w14:paraId="09D0ED5D" w14:textId="77777777" w:rsidTr="00250287">
        <w:tc>
          <w:tcPr>
            <w:tcW w:w="2977" w:type="dxa"/>
          </w:tcPr>
          <w:p w14:paraId="09D0ED51" w14:textId="77777777" w:rsidR="00423918" w:rsidRPr="005C2D3F" w:rsidRDefault="00423918" w:rsidP="007759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9D0ED52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53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9D0ED54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55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</w:tcPr>
          <w:p w14:paraId="09D0ED56" w14:textId="77777777" w:rsidR="00423918" w:rsidRPr="005C2D3F" w:rsidRDefault="00423918" w:rsidP="0077599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57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9D0ED58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0ED59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09D0ED5A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0ED5B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9D0ED5C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23918" w:rsidRPr="005C2D3F" w14:paraId="09D0ED6A" w14:textId="77777777" w:rsidTr="00250287">
        <w:tc>
          <w:tcPr>
            <w:tcW w:w="2977" w:type="dxa"/>
          </w:tcPr>
          <w:p w14:paraId="09D0ED5E" w14:textId="77777777" w:rsidR="00423918" w:rsidRPr="005C2D3F" w:rsidRDefault="00423918" w:rsidP="007759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9D0ED5F" w14:textId="77777777" w:rsidR="00423918" w:rsidRPr="005C2D3F" w:rsidRDefault="00423918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195,034</w:t>
            </w:r>
          </w:p>
        </w:tc>
        <w:tc>
          <w:tcPr>
            <w:tcW w:w="270" w:type="dxa"/>
          </w:tcPr>
          <w:p w14:paraId="09D0ED60" w14:textId="77777777" w:rsidR="00423918" w:rsidRPr="005C2D3F" w:rsidRDefault="00423918" w:rsidP="005545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9D0ED61" w14:textId="77777777" w:rsidR="00423918" w:rsidRPr="005C2D3F" w:rsidRDefault="00284A21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93984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4,851</w:t>
            </w:r>
          </w:p>
        </w:tc>
        <w:tc>
          <w:tcPr>
            <w:tcW w:w="270" w:type="dxa"/>
          </w:tcPr>
          <w:p w14:paraId="09D0ED62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09D0ED63" w14:textId="77777777" w:rsidR="00423918" w:rsidRPr="005C2D3F" w:rsidRDefault="00423918" w:rsidP="00CA0F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</w:t>
            </w:r>
            <w:r w:rsidR="007C423A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</w:t>
            </w:r>
            <w:r w:rsidR="00F175B4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09D0ED64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9D0ED65" w14:textId="77777777" w:rsidR="00423918" w:rsidRPr="005C2D3F" w:rsidRDefault="00423918" w:rsidP="00793FA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1,776</w:t>
            </w:r>
          </w:p>
        </w:tc>
        <w:tc>
          <w:tcPr>
            <w:tcW w:w="236" w:type="dxa"/>
          </w:tcPr>
          <w:p w14:paraId="09D0ED66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09D0ED67" w14:textId="77777777" w:rsidR="00423918" w:rsidRPr="005C2D3F" w:rsidRDefault="00924FC8" w:rsidP="00F2115D">
            <w:pPr>
              <w:pStyle w:val="acctfourfigures"/>
              <w:tabs>
                <w:tab w:val="clear" w:pos="765"/>
                <w:tab w:val="left" w:pos="4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(51)</w:t>
            </w:r>
          </w:p>
        </w:tc>
        <w:tc>
          <w:tcPr>
            <w:tcW w:w="236" w:type="dxa"/>
          </w:tcPr>
          <w:p w14:paraId="09D0ED68" w14:textId="77777777" w:rsidR="00423918" w:rsidRPr="005C2D3F" w:rsidRDefault="00423918" w:rsidP="0077599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09D0ED69" w14:textId="77777777" w:rsidR="00423918" w:rsidRPr="005C2D3F" w:rsidRDefault="00993984" w:rsidP="005545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223,822</w:t>
            </w:r>
          </w:p>
        </w:tc>
      </w:tr>
    </w:tbl>
    <w:p w14:paraId="09D0ED6B" w14:textId="77777777" w:rsidR="00B578AA" w:rsidRPr="005C2D3F" w:rsidRDefault="00B578A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975" w:type="dxa"/>
        <w:tblLayout w:type="fixed"/>
        <w:tblLook w:val="01E0" w:firstRow="1" w:lastRow="1" w:firstColumn="1" w:lastColumn="1" w:noHBand="0" w:noVBand="0"/>
      </w:tblPr>
      <w:tblGrid>
        <w:gridCol w:w="2694"/>
        <w:gridCol w:w="992"/>
        <w:gridCol w:w="270"/>
        <w:gridCol w:w="1006"/>
        <w:gridCol w:w="283"/>
        <w:gridCol w:w="992"/>
        <w:gridCol w:w="270"/>
        <w:gridCol w:w="1014"/>
        <w:gridCol w:w="236"/>
        <w:gridCol w:w="958"/>
        <w:gridCol w:w="236"/>
        <w:gridCol w:w="1024"/>
      </w:tblGrid>
      <w:tr w:rsidR="00786FD8" w:rsidRPr="005C2D3F" w14:paraId="09D0ED6E" w14:textId="77777777" w:rsidTr="00250287">
        <w:tc>
          <w:tcPr>
            <w:tcW w:w="2694" w:type="dxa"/>
            <w:shd w:val="clear" w:color="auto" w:fill="auto"/>
          </w:tcPr>
          <w:p w14:paraId="09D0ED6C" w14:textId="77777777" w:rsidR="00786FD8" w:rsidRPr="005C2D3F" w:rsidRDefault="00786FD8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7281" w:type="dxa"/>
            <w:gridSpan w:val="11"/>
          </w:tcPr>
          <w:p w14:paraId="09D0ED6D" w14:textId="77777777" w:rsidR="00786FD8" w:rsidRPr="005C2D3F" w:rsidRDefault="00786FD8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0282" w:rsidRPr="005C2D3F" w14:paraId="09D0ED7B" w14:textId="77777777" w:rsidTr="008C0282">
        <w:trPr>
          <w:trHeight w:val="705"/>
        </w:trPr>
        <w:tc>
          <w:tcPr>
            <w:tcW w:w="2694" w:type="dxa"/>
            <w:vMerge w:val="restart"/>
            <w:shd w:val="clear" w:color="auto" w:fill="auto"/>
          </w:tcPr>
          <w:p w14:paraId="09D0ED6F" w14:textId="77777777" w:rsidR="008C0282" w:rsidRPr="005C2D3F" w:rsidRDefault="008C0282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09D0ED70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9D0ED71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0" w:type="dxa"/>
            <w:vMerge w:val="restart"/>
            <w:vAlign w:val="bottom"/>
          </w:tcPr>
          <w:p w14:paraId="09D0ED72" w14:textId="77777777" w:rsidR="008C0282" w:rsidRPr="005C2D3F" w:rsidRDefault="008C0282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  <w:vAlign w:val="bottom"/>
          </w:tcPr>
          <w:p w14:paraId="09D0ED73" w14:textId="77777777" w:rsidR="008C0282" w:rsidRPr="005C2D3F" w:rsidRDefault="008C0282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ายได้ใน</w:t>
            </w:r>
          </w:p>
        </w:tc>
        <w:tc>
          <w:tcPr>
            <w:tcW w:w="270" w:type="dxa"/>
            <w:vMerge w:val="restart"/>
          </w:tcPr>
          <w:p w14:paraId="09D0ED74" w14:textId="77777777" w:rsidR="008C0282" w:rsidRPr="005C2D3F" w:rsidRDefault="008C0282" w:rsidP="001F3887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 w:val="restart"/>
          </w:tcPr>
          <w:p w14:paraId="09D0ED75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236" w:type="dxa"/>
            <w:vMerge w:val="restart"/>
          </w:tcPr>
          <w:p w14:paraId="09D0ED76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vMerge w:val="restart"/>
            <w:vAlign w:val="bottom"/>
          </w:tcPr>
          <w:p w14:paraId="09D0ED77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</w:tcPr>
          <w:p w14:paraId="09D0ED78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Merge w:val="restart"/>
            <w:vAlign w:val="bottom"/>
          </w:tcPr>
          <w:p w14:paraId="09D0ED79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9D0ED7A" w14:textId="77777777" w:rsidR="008C0282" w:rsidRPr="005C2D3F" w:rsidRDefault="008C0282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8C0282" w:rsidRPr="005C2D3F" w14:paraId="09D0ED88" w14:textId="77777777" w:rsidTr="008C0282">
        <w:trPr>
          <w:trHeight w:val="705"/>
        </w:trPr>
        <w:tc>
          <w:tcPr>
            <w:tcW w:w="2694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9D0ED7C" w14:textId="77777777" w:rsidR="008C0282" w:rsidRPr="005C2D3F" w:rsidRDefault="008C0282" w:rsidP="008C0282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bottom"/>
          </w:tcPr>
          <w:p w14:paraId="09D0ED7D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09D0ED7E" w14:textId="77777777" w:rsidR="008C0282" w:rsidRPr="005C2D3F" w:rsidRDefault="008C0282" w:rsidP="008C028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D0ED7F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9D0ED80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D0ED81" w14:textId="77777777" w:rsidR="008C0282" w:rsidRPr="005C2D3F" w:rsidRDefault="008C0282" w:rsidP="008C028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</w:tcPr>
          <w:p w14:paraId="09D0ED82" w14:textId="77777777" w:rsidR="008C0282" w:rsidRPr="005C2D3F" w:rsidRDefault="008C0282" w:rsidP="008C028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vMerge/>
          </w:tcPr>
          <w:p w14:paraId="09D0ED83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09D0ED84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vMerge/>
            <w:vAlign w:val="bottom"/>
          </w:tcPr>
          <w:p w14:paraId="09D0ED85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14:paraId="09D0ED86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Merge/>
            <w:vAlign w:val="bottom"/>
          </w:tcPr>
          <w:p w14:paraId="09D0ED87" w14:textId="77777777" w:rsidR="008C0282" w:rsidRPr="005C2D3F" w:rsidRDefault="008C0282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66770" w:rsidRPr="005C2D3F" w14:paraId="09D0ED8B" w14:textId="77777777" w:rsidTr="00250287">
        <w:tc>
          <w:tcPr>
            <w:tcW w:w="2694" w:type="dxa"/>
          </w:tcPr>
          <w:p w14:paraId="09D0ED89" w14:textId="77777777" w:rsidR="00566770" w:rsidRPr="005C2D3F" w:rsidRDefault="00566770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81" w:type="dxa"/>
            <w:gridSpan w:val="11"/>
          </w:tcPr>
          <w:p w14:paraId="09D0ED8A" w14:textId="77777777" w:rsidR="00566770" w:rsidRPr="005C2D3F" w:rsidRDefault="00566770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60B09" w:rsidRPr="005C2D3F" w14:paraId="09D0ED98" w14:textId="77777777" w:rsidTr="00250287">
        <w:tc>
          <w:tcPr>
            <w:tcW w:w="2694" w:type="dxa"/>
          </w:tcPr>
          <w:p w14:paraId="09D0ED8C" w14:textId="77777777" w:rsidR="00060B09" w:rsidRPr="005C2D3F" w:rsidRDefault="00060B09" w:rsidP="00060B0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09D0ED8D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D8E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8F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09D0ED90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D91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D92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93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94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95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D96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97" w14:textId="77777777" w:rsidR="00060B09" w:rsidRPr="005C2D3F" w:rsidRDefault="00060B09" w:rsidP="00060B09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A79C8" w:rsidRPr="005C2D3F" w14:paraId="09D0EDAB" w14:textId="77777777" w:rsidTr="00250287">
        <w:tc>
          <w:tcPr>
            <w:tcW w:w="2694" w:type="dxa"/>
          </w:tcPr>
          <w:p w14:paraId="09D0ED99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4B75A2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226F22"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หนี้สงสัยจะสูญ)</w:t>
            </w:r>
          </w:p>
        </w:tc>
        <w:tc>
          <w:tcPr>
            <w:tcW w:w="992" w:type="dxa"/>
          </w:tcPr>
          <w:p w14:paraId="09D0ED9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9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1,608</w:t>
            </w:r>
          </w:p>
        </w:tc>
        <w:tc>
          <w:tcPr>
            <w:tcW w:w="270" w:type="dxa"/>
          </w:tcPr>
          <w:p w14:paraId="09D0ED9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9D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9E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(459)</w:t>
            </w:r>
          </w:p>
        </w:tc>
        <w:tc>
          <w:tcPr>
            <w:tcW w:w="283" w:type="dxa"/>
          </w:tcPr>
          <w:p w14:paraId="09D0ED9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DA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A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A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A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A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A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A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A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A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A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A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1,149</w:t>
            </w:r>
          </w:p>
        </w:tc>
      </w:tr>
      <w:tr w:rsidR="005A79C8" w:rsidRPr="005C2D3F" w14:paraId="09D0EDBE" w14:textId="77777777" w:rsidTr="00250287">
        <w:tc>
          <w:tcPr>
            <w:tcW w:w="2694" w:type="dxa"/>
          </w:tcPr>
          <w:p w14:paraId="09D0EDAC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าเผื่อการลดมูลค่าของสินค้า)</w:t>
            </w:r>
          </w:p>
        </w:tc>
        <w:tc>
          <w:tcPr>
            <w:tcW w:w="992" w:type="dxa"/>
          </w:tcPr>
          <w:p w14:paraId="09D0EDA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A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18,958</w:t>
            </w:r>
          </w:p>
        </w:tc>
        <w:tc>
          <w:tcPr>
            <w:tcW w:w="270" w:type="dxa"/>
          </w:tcPr>
          <w:p w14:paraId="09D0EDA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B0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B1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(11,942)</w:t>
            </w:r>
          </w:p>
        </w:tc>
        <w:tc>
          <w:tcPr>
            <w:tcW w:w="283" w:type="dxa"/>
          </w:tcPr>
          <w:p w14:paraId="09D0EDB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DB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B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B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B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B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B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B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DB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B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B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DB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7,016</w:t>
            </w:r>
          </w:p>
        </w:tc>
      </w:tr>
      <w:tr w:rsidR="005A79C8" w:rsidRPr="005C2D3F" w14:paraId="09D0EDCB" w14:textId="77777777" w:rsidTr="00250287">
        <w:tc>
          <w:tcPr>
            <w:tcW w:w="2694" w:type="dxa"/>
          </w:tcPr>
          <w:p w14:paraId="09D0EDBF" w14:textId="77777777" w:rsidR="005A79C8" w:rsidRPr="005C2D3F" w:rsidRDefault="004B75A2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09D0EDC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111,544</w:t>
            </w:r>
          </w:p>
        </w:tc>
        <w:tc>
          <w:tcPr>
            <w:tcW w:w="270" w:type="dxa"/>
          </w:tcPr>
          <w:p w14:paraId="09D0EDC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C2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3,525</w:t>
            </w:r>
          </w:p>
        </w:tc>
        <w:tc>
          <w:tcPr>
            <w:tcW w:w="283" w:type="dxa"/>
          </w:tcPr>
          <w:p w14:paraId="09D0EDC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DC4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(12,800)</w:t>
            </w:r>
          </w:p>
        </w:tc>
        <w:tc>
          <w:tcPr>
            <w:tcW w:w="270" w:type="dxa"/>
          </w:tcPr>
          <w:p w14:paraId="09D0EDC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C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(12,598)</w:t>
            </w:r>
          </w:p>
        </w:tc>
        <w:tc>
          <w:tcPr>
            <w:tcW w:w="236" w:type="dxa"/>
          </w:tcPr>
          <w:p w14:paraId="09D0EDC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C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(454)</w:t>
            </w:r>
          </w:p>
        </w:tc>
        <w:tc>
          <w:tcPr>
            <w:tcW w:w="236" w:type="dxa"/>
          </w:tcPr>
          <w:p w14:paraId="09D0EDC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CA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89,217</w:t>
            </w:r>
          </w:p>
        </w:tc>
      </w:tr>
      <w:tr w:rsidR="005A79C8" w:rsidRPr="005C2D3F" w14:paraId="09D0EDD8" w14:textId="77777777" w:rsidTr="00250287">
        <w:tc>
          <w:tcPr>
            <w:tcW w:w="2694" w:type="dxa"/>
          </w:tcPr>
          <w:p w14:paraId="09D0EDCC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</w:tcPr>
          <w:p w14:paraId="09D0EDC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27,046</w:t>
            </w:r>
          </w:p>
        </w:tc>
        <w:tc>
          <w:tcPr>
            <w:tcW w:w="270" w:type="dxa"/>
          </w:tcPr>
          <w:p w14:paraId="09D0EDC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CF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(9,732)</w:t>
            </w:r>
          </w:p>
        </w:tc>
        <w:tc>
          <w:tcPr>
            <w:tcW w:w="283" w:type="dxa"/>
          </w:tcPr>
          <w:p w14:paraId="09D0EDD0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9D0EDD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D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D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D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D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D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D7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17,314</w:t>
            </w:r>
          </w:p>
        </w:tc>
      </w:tr>
      <w:tr w:rsidR="005A79C8" w:rsidRPr="005C2D3F" w14:paraId="09D0EDE5" w14:textId="77777777" w:rsidTr="00250287">
        <w:tc>
          <w:tcPr>
            <w:tcW w:w="2694" w:type="dxa"/>
          </w:tcPr>
          <w:p w14:paraId="09D0EDD9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992" w:type="dxa"/>
          </w:tcPr>
          <w:p w14:paraId="09D0EDD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23,938</w:t>
            </w:r>
          </w:p>
        </w:tc>
        <w:tc>
          <w:tcPr>
            <w:tcW w:w="270" w:type="dxa"/>
          </w:tcPr>
          <w:p w14:paraId="09D0EDD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DC" w14:textId="77777777" w:rsidR="005A79C8" w:rsidRPr="005C2D3F" w:rsidRDefault="005A79C8" w:rsidP="00FD77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(20,232)</w:t>
            </w:r>
          </w:p>
        </w:tc>
        <w:tc>
          <w:tcPr>
            <w:tcW w:w="283" w:type="dxa"/>
          </w:tcPr>
          <w:p w14:paraId="09D0EDDD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9D0EDD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D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E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E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E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E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E4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3,706</w:t>
            </w:r>
          </w:p>
        </w:tc>
      </w:tr>
      <w:tr w:rsidR="005A79C8" w:rsidRPr="005C2D3F" w14:paraId="09D0EDF2" w14:textId="77777777" w:rsidTr="00250287">
        <w:tc>
          <w:tcPr>
            <w:tcW w:w="2694" w:type="dxa"/>
          </w:tcPr>
          <w:p w14:paraId="09D0EDE6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09D0EDE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30,892</w:t>
            </w:r>
          </w:p>
        </w:tc>
        <w:tc>
          <w:tcPr>
            <w:tcW w:w="270" w:type="dxa"/>
          </w:tcPr>
          <w:p w14:paraId="09D0EDE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DE9" w14:textId="77777777" w:rsidR="005A79C8" w:rsidRPr="005C2D3F" w:rsidRDefault="005A79C8" w:rsidP="004B75A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64,24</w:t>
            </w:r>
            <w:r w:rsidR="004B75A2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83" w:type="dxa"/>
          </w:tcPr>
          <w:p w14:paraId="09D0EDEA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9D0EDE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E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DE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E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DE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F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DF1" w14:textId="77777777" w:rsidR="005A79C8" w:rsidRPr="005C2D3F" w:rsidRDefault="005A79C8" w:rsidP="004B75A2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95,13</w:t>
            </w:r>
            <w:r w:rsidR="004B75A2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5A79C8" w:rsidRPr="005C2D3F" w14:paraId="09D0EDFF" w14:textId="77777777" w:rsidTr="00250287">
        <w:tc>
          <w:tcPr>
            <w:tcW w:w="2694" w:type="dxa"/>
          </w:tcPr>
          <w:p w14:paraId="09D0EDF3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D0EDF4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12,983</w:t>
            </w:r>
          </w:p>
        </w:tc>
        <w:tc>
          <w:tcPr>
            <w:tcW w:w="270" w:type="dxa"/>
          </w:tcPr>
          <w:p w14:paraId="09D0EDF5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9D0EDF6" w14:textId="77777777" w:rsidR="005A79C8" w:rsidRPr="005C2D3F" w:rsidRDefault="009111D9" w:rsidP="004B75A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4,91</w:t>
            </w:r>
            <w:r w:rsidR="004B75A2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83" w:type="dxa"/>
          </w:tcPr>
          <w:p w14:paraId="09D0EDF7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D0EDF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DF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9D0EDFA" w14:textId="77777777" w:rsidR="005A79C8" w:rsidRPr="005C2D3F" w:rsidRDefault="005A79C8" w:rsidP="009111D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111D9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4,512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9D0EDF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09D0EDF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DFD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0EDFE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13,38</w:t>
            </w:r>
            <w:r w:rsidR="004B75A2" w:rsidRPr="005C2D3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A79C8" w:rsidRPr="005C2D3F" w14:paraId="09D0EE0C" w14:textId="77777777" w:rsidTr="00250287">
        <w:tc>
          <w:tcPr>
            <w:tcW w:w="2694" w:type="dxa"/>
          </w:tcPr>
          <w:p w14:paraId="09D0EE00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E0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226,969</w:t>
            </w:r>
          </w:p>
        </w:tc>
        <w:tc>
          <w:tcPr>
            <w:tcW w:w="270" w:type="dxa"/>
          </w:tcPr>
          <w:p w14:paraId="09D0EE02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9D0EE03" w14:textId="77777777" w:rsidR="005A79C8" w:rsidRPr="005C2D3F" w:rsidRDefault="009111D9" w:rsidP="005A79C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30,315</w:t>
            </w:r>
          </w:p>
        </w:tc>
        <w:tc>
          <w:tcPr>
            <w:tcW w:w="283" w:type="dxa"/>
          </w:tcPr>
          <w:p w14:paraId="09D0EE04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E05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(12,800)</w:t>
            </w:r>
          </w:p>
        </w:tc>
        <w:tc>
          <w:tcPr>
            <w:tcW w:w="270" w:type="dxa"/>
          </w:tcPr>
          <w:p w14:paraId="09D0EE0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9D0EE07" w14:textId="77777777" w:rsidR="005A79C8" w:rsidRPr="005C2D3F" w:rsidRDefault="009111D9" w:rsidP="009111D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39" w:right="-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(17,110</w:t>
            </w:r>
            <w:r w:rsidR="005A79C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9D0EE0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9D0EE09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783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(454)</w:t>
            </w:r>
          </w:p>
        </w:tc>
        <w:tc>
          <w:tcPr>
            <w:tcW w:w="236" w:type="dxa"/>
          </w:tcPr>
          <w:p w14:paraId="09D0EE0A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D0EE0B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226,920</w:t>
            </w:r>
          </w:p>
        </w:tc>
      </w:tr>
      <w:tr w:rsidR="005A79C8" w:rsidRPr="005C2D3F" w14:paraId="09D0EE19" w14:textId="77777777" w:rsidTr="00250287">
        <w:tc>
          <w:tcPr>
            <w:tcW w:w="2694" w:type="dxa"/>
          </w:tcPr>
          <w:p w14:paraId="09D0EE0D" w14:textId="77777777" w:rsidR="005A79C8" w:rsidRPr="005C2D3F" w:rsidRDefault="005A79C8" w:rsidP="005A7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9D0EE0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E0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E1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09D0EE1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E1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E1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9D0EE1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E1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9D0EE1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E1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E1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A79C8" w:rsidRPr="005C2D3F" w14:paraId="09D0EE26" w14:textId="77777777" w:rsidTr="00250287">
        <w:tc>
          <w:tcPr>
            <w:tcW w:w="2694" w:type="dxa"/>
          </w:tcPr>
          <w:p w14:paraId="09D0EE1A" w14:textId="77777777" w:rsidR="005A79C8" w:rsidRPr="005C2D3F" w:rsidRDefault="005A79C8" w:rsidP="005A79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09D0EE1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D0EE1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E1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09D0EE1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E1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E2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E21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E22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E2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9D0EE2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E25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A79C8" w:rsidRPr="005C2D3F" w14:paraId="09D0EE40" w14:textId="77777777" w:rsidTr="00250287">
        <w:tc>
          <w:tcPr>
            <w:tcW w:w="2694" w:type="dxa"/>
          </w:tcPr>
          <w:p w14:paraId="09D0EE27" w14:textId="77777777" w:rsidR="005A79C8" w:rsidRPr="005C2D3F" w:rsidRDefault="005A79C8" w:rsidP="005A79C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เงินลงทุนเพื่อค้าและเผื่อขาย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ส่วนเกินจากการปรับมูลค่า</w:t>
            </w:r>
          </w:p>
          <w:p w14:paraId="09D0EE28" w14:textId="77777777" w:rsidR="005A79C8" w:rsidRPr="005C2D3F" w:rsidRDefault="005A79C8" w:rsidP="005A79C8">
            <w:pPr>
              <w:spacing w:line="240" w:lineRule="auto"/>
              <w:ind w:left="252"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เงินลงทุน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09D0EE29" w14:textId="77777777" w:rsidR="005A79C8" w:rsidRPr="005C2D3F" w:rsidRDefault="005A79C8" w:rsidP="005E77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2A" w14:textId="77777777" w:rsidR="005A79C8" w:rsidRPr="005C2D3F" w:rsidRDefault="005A79C8" w:rsidP="005E77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2B" w14:textId="77777777" w:rsidR="005A79C8" w:rsidRPr="005C2D3F" w:rsidRDefault="005A79C8" w:rsidP="005E77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(3,147)</w:t>
            </w:r>
          </w:p>
        </w:tc>
        <w:tc>
          <w:tcPr>
            <w:tcW w:w="270" w:type="dxa"/>
          </w:tcPr>
          <w:p w14:paraId="09D0EE2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E2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2E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2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9D0EE3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E31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32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33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826</w:t>
            </w:r>
          </w:p>
        </w:tc>
        <w:tc>
          <w:tcPr>
            <w:tcW w:w="270" w:type="dxa"/>
          </w:tcPr>
          <w:p w14:paraId="09D0EE3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</w:tcPr>
          <w:p w14:paraId="09D0EE35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3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3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38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09D0EE3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3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3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3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E3D" w14:textId="77777777" w:rsidR="005A79C8" w:rsidRPr="005C2D3F" w:rsidRDefault="005A79C8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3E" w14:textId="77777777" w:rsidR="005A79C8" w:rsidRPr="005C2D3F" w:rsidRDefault="005A79C8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3F" w14:textId="77777777" w:rsidR="005A79C8" w:rsidRPr="005C2D3F" w:rsidRDefault="005A79C8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(2,321)</w:t>
            </w:r>
          </w:p>
        </w:tc>
      </w:tr>
      <w:tr w:rsidR="005A79C8" w:rsidRPr="005C2D3F" w14:paraId="09D0EE53" w14:textId="77777777" w:rsidTr="00250287">
        <w:tc>
          <w:tcPr>
            <w:tcW w:w="2694" w:type="dxa"/>
          </w:tcPr>
          <w:p w14:paraId="09D0EE41" w14:textId="77777777" w:rsidR="005A79C8" w:rsidRPr="005C2D3F" w:rsidRDefault="00250287" w:rsidP="00E40A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ผลแตกต่างชั่วคราวจาก</w:t>
            </w:r>
            <w:r w:rsidR="00E40A0B"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กำไรที่ยังไม่ได้จัดสรรของบริษัทย่อย</w:t>
            </w:r>
          </w:p>
        </w:tc>
        <w:tc>
          <w:tcPr>
            <w:tcW w:w="992" w:type="dxa"/>
          </w:tcPr>
          <w:p w14:paraId="09D0EE42" w14:textId="77777777" w:rsidR="00250287" w:rsidRPr="005C2D3F" w:rsidRDefault="00250287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43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E44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09D0EE45" w14:textId="77777777" w:rsidR="00250287" w:rsidRPr="005C2D3F" w:rsidRDefault="00250287" w:rsidP="00786F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09D0EE46" w14:textId="77777777" w:rsidR="005A79C8" w:rsidRPr="005C2D3F" w:rsidRDefault="005A79C8" w:rsidP="00786FD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(132,</w:t>
            </w:r>
            <w:r w:rsidR="00786FD8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017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09D0EE47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0EE48" w14:textId="77777777" w:rsidR="00250287" w:rsidRPr="005C2D3F" w:rsidRDefault="00250287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49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D0EE4A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9D0EE4B" w14:textId="77777777" w:rsidR="00250287" w:rsidRPr="005C2D3F" w:rsidRDefault="00250287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4C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4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09D0EE4E" w14:textId="77777777" w:rsidR="00250287" w:rsidRPr="005C2D3F" w:rsidRDefault="00250287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0EE4F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50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</w:tcPr>
          <w:p w14:paraId="09D0EE51" w14:textId="77777777" w:rsidR="00250287" w:rsidRPr="005C2D3F" w:rsidRDefault="00250287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9D0EE52" w14:textId="77777777" w:rsidR="005A79C8" w:rsidRPr="005C2D3F" w:rsidRDefault="00786FD8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(132,017</w:t>
            </w:r>
            <w:r w:rsidR="005A79C8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5A79C8" w:rsidRPr="005C2D3F" w14:paraId="09D0EE60" w14:textId="77777777" w:rsidTr="00250287">
        <w:tc>
          <w:tcPr>
            <w:tcW w:w="2694" w:type="dxa"/>
          </w:tcPr>
          <w:p w14:paraId="09D0EE54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E55" w14:textId="77777777" w:rsidR="005A79C8" w:rsidRPr="005C2D3F" w:rsidRDefault="005A79C8" w:rsidP="005E77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(3,147)</w:t>
            </w:r>
          </w:p>
        </w:tc>
        <w:tc>
          <w:tcPr>
            <w:tcW w:w="270" w:type="dxa"/>
          </w:tcPr>
          <w:p w14:paraId="09D0EE5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9D0EE57" w14:textId="77777777" w:rsidR="005A79C8" w:rsidRPr="005C2D3F" w:rsidRDefault="00786FD8" w:rsidP="005E77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(132,017</w:t>
            </w:r>
            <w:r w:rsidR="005A79C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09D0EE5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EE59" w14:textId="77777777" w:rsidR="005A79C8" w:rsidRPr="005C2D3F" w:rsidRDefault="005A79C8" w:rsidP="0022204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826</w:t>
            </w:r>
          </w:p>
        </w:tc>
        <w:tc>
          <w:tcPr>
            <w:tcW w:w="270" w:type="dxa"/>
          </w:tcPr>
          <w:p w14:paraId="09D0EE5A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9D0EE5B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5C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9D0EE5D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0EE5E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D0EE5F" w14:textId="77777777" w:rsidR="005A79C8" w:rsidRPr="005C2D3F" w:rsidRDefault="00786FD8" w:rsidP="0036294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(134,338</w:t>
            </w:r>
            <w:r w:rsidR="005A79C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5A79C8" w:rsidRPr="005C2D3F" w14:paraId="09D0EE6D" w14:textId="77777777" w:rsidTr="00250287">
        <w:tc>
          <w:tcPr>
            <w:tcW w:w="2694" w:type="dxa"/>
          </w:tcPr>
          <w:p w14:paraId="09D0EE61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9D0EE62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E63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9D0EE64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9D0EE65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9D0EE66" w14:textId="77777777" w:rsidR="005A79C8" w:rsidRPr="005C2D3F" w:rsidRDefault="005A79C8" w:rsidP="005A79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0EE67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09D0EE6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0EE69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9D0EE6A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0EE6B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9D0EE6C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A79C8" w:rsidRPr="005C2D3F" w14:paraId="09D0EE7A" w14:textId="77777777" w:rsidTr="00250287">
        <w:tc>
          <w:tcPr>
            <w:tcW w:w="2694" w:type="dxa"/>
          </w:tcPr>
          <w:p w14:paraId="09D0EE6E" w14:textId="77777777" w:rsidR="005A79C8" w:rsidRPr="005C2D3F" w:rsidRDefault="005A79C8" w:rsidP="005A79C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9D0EE6F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223,822</w:t>
            </w:r>
          </w:p>
        </w:tc>
        <w:tc>
          <w:tcPr>
            <w:tcW w:w="270" w:type="dxa"/>
          </w:tcPr>
          <w:p w14:paraId="09D0EE70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9D0EE71" w14:textId="77777777" w:rsidR="005A79C8" w:rsidRPr="005C2D3F" w:rsidRDefault="00786FD8" w:rsidP="009111D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(101,702</w:t>
            </w:r>
            <w:r w:rsidR="005A79C8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</w:tcPr>
          <w:p w14:paraId="09D0EE72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9D0EE73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(11,974)</w:t>
            </w:r>
          </w:p>
        </w:tc>
        <w:tc>
          <w:tcPr>
            <w:tcW w:w="270" w:type="dxa"/>
          </w:tcPr>
          <w:p w14:paraId="09D0EE74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9D0EE75" w14:textId="77777777" w:rsidR="005A79C8" w:rsidRPr="005C2D3F" w:rsidRDefault="005A79C8" w:rsidP="009111D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39" w:right="-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9111D9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17,110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9D0EE76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09D0EE77" w14:textId="77777777" w:rsidR="005A79C8" w:rsidRPr="005C2D3F" w:rsidRDefault="005A79C8" w:rsidP="009111D9">
            <w:pPr>
              <w:pStyle w:val="acctfourfigures"/>
              <w:tabs>
                <w:tab w:val="clear" w:pos="765"/>
                <w:tab w:val="left" w:pos="783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9111D9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454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9D0EE78" w14:textId="77777777" w:rsidR="005A79C8" w:rsidRPr="005C2D3F" w:rsidRDefault="005A79C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9D0EE79" w14:textId="77777777" w:rsidR="005A79C8" w:rsidRPr="005C2D3F" w:rsidRDefault="00786FD8" w:rsidP="005A79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92,582</w:t>
            </w:r>
          </w:p>
        </w:tc>
      </w:tr>
    </w:tbl>
    <w:p w14:paraId="09D0EE7B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E7C" w14:textId="77777777" w:rsidR="00566770" w:rsidRPr="005C2D3F" w:rsidRDefault="00250287" w:rsidP="00250287">
      <w:pPr>
        <w:tabs>
          <w:tab w:val="left" w:pos="822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tab/>
      </w:r>
    </w:p>
    <w:p w14:paraId="09D0EE7D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E7E" w14:textId="77777777" w:rsidR="00566770" w:rsidRPr="005C2D3F" w:rsidRDefault="005667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E7F" w14:textId="77777777" w:rsidR="00F24137" w:rsidRPr="005C2D3F" w:rsidRDefault="00F24137" w:rsidP="00103C9B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350"/>
      </w:tblGrid>
      <w:tr w:rsidR="009312A8" w:rsidRPr="005C2D3F" w14:paraId="09D0EE82" w14:textId="77777777" w:rsidTr="008C0282">
        <w:trPr>
          <w:trHeight w:val="614"/>
          <w:tblHeader/>
        </w:trPr>
        <w:tc>
          <w:tcPr>
            <w:tcW w:w="3420" w:type="dxa"/>
            <w:shd w:val="clear" w:color="auto" w:fill="auto"/>
          </w:tcPr>
          <w:p w14:paraId="09D0EE80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</w:tcPr>
          <w:p w14:paraId="09D0EE81" w14:textId="77777777" w:rsidR="009312A8" w:rsidRPr="005C2D3F" w:rsidRDefault="009312A8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2A8" w:rsidRPr="005C2D3F" w14:paraId="09D0EE8B" w14:textId="77777777" w:rsidTr="00ED6866">
        <w:trPr>
          <w:tblHeader/>
        </w:trPr>
        <w:tc>
          <w:tcPr>
            <w:tcW w:w="3420" w:type="dxa"/>
            <w:shd w:val="clear" w:color="auto" w:fill="auto"/>
          </w:tcPr>
          <w:p w14:paraId="09D0EE83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9D0EE84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D0EE85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14:paraId="09D0EE86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9D0EE87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D0EE88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9D0EE89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D0EE8A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9312A8" w:rsidRPr="005C2D3F" w14:paraId="09D0EE94" w14:textId="77777777" w:rsidTr="000B09F5">
        <w:trPr>
          <w:tblHeader/>
        </w:trPr>
        <w:tc>
          <w:tcPr>
            <w:tcW w:w="3420" w:type="dxa"/>
            <w:shd w:val="clear" w:color="auto" w:fill="auto"/>
          </w:tcPr>
          <w:p w14:paraId="09D0EE8C" w14:textId="77777777" w:rsidR="009312A8" w:rsidRPr="005C2D3F" w:rsidRDefault="009312A8" w:rsidP="009312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09D0EE8D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D0EE8E" w14:textId="77777777" w:rsidR="009312A8" w:rsidRPr="005C2D3F" w:rsidRDefault="009312A8" w:rsidP="009312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0EE8F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9D0EE90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0EE91" w14:textId="77777777" w:rsidR="009312A8" w:rsidRPr="005C2D3F" w:rsidRDefault="009312A8" w:rsidP="009312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9D0EE92" w14:textId="77777777" w:rsidR="009312A8" w:rsidRPr="005C2D3F" w:rsidRDefault="009312A8" w:rsidP="009312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09D0EE93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2A8" w:rsidRPr="005C2D3F" w14:paraId="09D0EE97" w14:textId="77777777" w:rsidTr="000B09F5">
        <w:trPr>
          <w:tblHeader/>
        </w:trPr>
        <w:tc>
          <w:tcPr>
            <w:tcW w:w="3420" w:type="dxa"/>
          </w:tcPr>
          <w:p w14:paraId="09D0EE95" w14:textId="77777777" w:rsidR="009312A8" w:rsidRPr="005C2D3F" w:rsidRDefault="009312A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9D0EE96" w14:textId="77777777" w:rsidR="009312A8" w:rsidRPr="005C2D3F" w:rsidRDefault="009312A8" w:rsidP="009312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2A8" w:rsidRPr="005C2D3F" w14:paraId="09D0EEA0" w14:textId="77777777" w:rsidTr="000B09F5">
        <w:tc>
          <w:tcPr>
            <w:tcW w:w="3420" w:type="dxa"/>
          </w:tcPr>
          <w:p w14:paraId="09D0EE98" w14:textId="77777777" w:rsidR="009312A8" w:rsidRPr="005C2D3F" w:rsidRDefault="009312A8" w:rsidP="009312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9D0EE99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E9A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9B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E9C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EE9D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EE9E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9F" w14:textId="77777777" w:rsidR="009312A8" w:rsidRPr="005C2D3F" w:rsidRDefault="009312A8" w:rsidP="009312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67A0" w:rsidRPr="005C2D3F" w14:paraId="09D0EEAE" w14:textId="77777777" w:rsidTr="000B09F5">
        <w:tc>
          <w:tcPr>
            <w:tcW w:w="3420" w:type="dxa"/>
          </w:tcPr>
          <w:p w14:paraId="09D0EEA1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4B75A2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  <w:p w14:paraId="09D0EEA2" w14:textId="77777777" w:rsidR="009B67A0" w:rsidRPr="005C2D3F" w:rsidRDefault="009B67A0" w:rsidP="009B67A0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="00E7027B"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09D0EEA3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A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0" w:type="dxa"/>
          </w:tcPr>
          <w:p w14:paraId="09D0EEA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A6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A7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</w:t>
            </w:r>
          </w:p>
        </w:tc>
        <w:tc>
          <w:tcPr>
            <w:tcW w:w="270" w:type="dxa"/>
          </w:tcPr>
          <w:p w14:paraId="09D0EEA8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A9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AA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AB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AC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AD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1,239</w:t>
            </w:r>
          </w:p>
        </w:tc>
      </w:tr>
      <w:tr w:rsidR="009B67A0" w:rsidRPr="005C2D3F" w14:paraId="09D0EEBC" w14:textId="77777777" w:rsidTr="000B09F5">
        <w:tc>
          <w:tcPr>
            <w:tcW w:w="3420" w:type="dxa"/>
          </w:tcPr>
          <w:p w14:paraId="09D0EEAF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09D0EEB0" w14:textId="77777777" w:rsidR="009B67A0" w:rsidRPr="005C2D3F" w:rsidRDefault="009B67A0" w:rsidP="009B67A0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(ค่าเผื่อการลดมูลค่าของสินค้า)</w:t>
            </w:r>
          </w:p>
        </w:tc>
        <w:tc>
          <w:tcPr>
            <w:tcW w:w="1170" w:type="dxa"/>
          </w:tcPr>
          <w:p w14:paraId="09D0EEB1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B2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11,190</w:t>
            </w:r>
          </w:p>
        </w:tc>
        <w:tc>
          <w:tcPr>
            <w:tcW w:w="270" w:type="dxa"/>
          </w:tcPr>
          <w:p w14:paraId="09D0EEB3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B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B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  <w:tc>
          <w:tcPr>
            <w:tcW w:w="270" w:type="dxa"/>
          </w:tcPr>
          <w:p w14:paraId="09D0EEB6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B7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B8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B9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BA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BB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12,110</w:t>
            </w:r>
          </w:p>
        </w:tc>
      </w:tr>
      <w:tr w:rsidR="009B67A0" w:rsidRPr="005C2D3F" w14:paraId="09D0EECA" w14:textId="77777777" w:rsidTr="000B09F5">
        <w:tc>
          <w:tcPr>
            <w:tcW w:w="3420" w:type="dxa"/>
          </w:tcPr>
          <w:p w14:paraId="09D0EEBD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  <w:p w14:paraId="09D0EEBE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(ค่าเผื่อภาษีสรรพสามิตเรียกคืนไม่ได้)</w:t>
            </w:r>
          </w:p>
        </w:tc>
        <w:tc>
          <w:tcPr>
            <w:tcW w:w="1170" w:type="dxa"/>
          </w:tcPr>
          <w:p w14:paraId="09D0EEBF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0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1,823</w:t>
            </w:r>
          </w:p>
        </w:tc>
        <w:tc>
          <w:tcPr>
            <w:tcW w:w="270" w:type="dxa"/>
          </w:tcPr>
          <w:p w14:paraId="09D0EEC1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C2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3" w14:textId="77777777" w:rsidR="009B67A0" w:rsidRPr="005C2D3F" w:rsidRDefault="004132A4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2,797</w:t>
            </w:r>
          </w:p>
        </w:tc>
        <w:tc>
          <w:tcPr>
            <w:tcW w:w="270" w:type="dxa"/>
          </w:tcPr>
          <w:p w14:paraId="09D0EEC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C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6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C7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C8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9" w14:textId="77777777" w:rsidR="009B67A0" w:rsidRPr="005C2D3F" w:rsidRDefault="004132A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4,620</w:t>
            </w:r>
          </w:p>
        </w:tc>
      </w:tr>
      <w:tr w:rsidR="004132A4" w:rsidRPr="005C2D3F" w14:paraId="09D0EEDC" w14:textId="77777777" w:rsidTr="000B09F5">
        <w:tc>
          <w:tcPr>
            <w:tcW w:w="3420" w:type="dxa"/>
          </w:tcPr>
          <w:p w14:paraId="09D0EECB" w14:textId="77777777" w:rsidR="004132A4" w:rsidRPr="005C2D3F" w:rsidRDefault="004132A4" w:rsidP="004132A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09D0EECC" w14:textId="77777777" w:rsidR="004132A4" w:rsidRPr="005C2D3F" w:rsidRDefault="004132A4" w:rsidP="004132A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การด้อยค่าของที่ดิน อาคาร และอุปกรณ์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9D0EECD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E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CF" w14:textId="77777777" w:rsidR="004132A4" w:rsidRPr="005C2D3F" w:rsidRDefault="004132A4" w:rsidP="007E22A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D0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D1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2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3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6,151</w:t>
            </w:r>
          </w:p>
        </w:tc>
        <w:tc>
          <w:tcPr>
            <w:tcW w:w="270" w:type="dxa"/>
          </w:tcPr>
          <w:p w14:paraId="09D0EED4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D5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6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7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D8" w14:textId="77777777" w:rsidR="004132A4" w:rsidRPr="005C2D3F" w:rsidRDefault="004132A4" w:rsidP="004132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D9" w14:textId="77777777" w:rsidR="004132A4" w:rsidRPr="005C2D3F" w:rsidRDefault="004132A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A" w14:textId="77777777" w:rsidR="004132A4" w:rsidRPr="005C2D3F" w:rsidRDefault="004132A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DB" w14:textId="77777777" w:rsidR="004132A4" w:rsidRPr="005C2D3F" w:rsidRDefault="004132A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6,151</w:t>
            </w:r>
          </w:p>
        </w:tc>
      </w:tr>
      <w:tr w:rsidR="009B67A0" w:rsidRPr="005C2D3F" w14:paraId="09D0EEEA" w14:textId="77777777" w:rsidTr="000B09F5">
        <w:tc>
          <w:tcPr>
            <w:tcW w:w="3420" w:type="dxa"/>
          </w:tcPr>
          <w:p w14:paraId="09D0EEDD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  <w:p w14:paraId="09D0EEDE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(ค่าเผื่อการด้อยค่าเงินลงทุน)</w:t>
            </w:r>
          </w:p>
        </w:tc>
        <w:tc>
          <w:tcPr>
            <w:tcW w:w="1170" w:type="dxa"/>
          </w:tcPr>
          <w:p w14:paraId="09D0EEDF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E0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19,720</w:t>
            </w:r>
          </w:p>
        </w:tc>
        <w:tc>
          <w:tcPr>
            <w:tcW w:w="270" w:type="dxa"/>
          </w:tcPr>
          <w:p w14:paraId="09D0EEE1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E2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E3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(19,720)</w:t>
            </w:r>
          </w:p>
        </w:tc>
        <w:tc>
          <w:tcPr>
            <w:tcW w:w="270" w:type="dxa"/>
          </w:tcPr>
          <w:p w14:paraId="09D0EEE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E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E6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E7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E8" w14:textId="77777777" w:rsidR="00D3696C" w:rsidRPr="005C2D3F" w:rsidRDefault="00D3696C" w:rsidP="00D36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EE9" w14:textId="77777777" w:rsidR="009B67A0" w:rsidRPr="005C2D3F" w:rsidRDefault="00D3696C" w:rsidP="00D369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5994" w:rsidRPr="005C2D3F" w14:paraId="09D0EEF3" w14:textId="77777777" w:rsidTr="000B09F5">
        <w:tc>
          <w:tcPr>
            <w:tcW w:w="3420" w:type="dxa"/>
          </w:tcPr>
          <w:p w14:paraId="09D0EEEB" w14:textId="77777777" w:rsidR="00775994" w:rsidRPr="005C2D3F" w:rsidRDefault="004B75A2" w:rsidP="007759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77599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9D0EEEC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71,322</w:t>
            </w:r>
          </w:p>
        </w:tc>
        <w:tc>
          <w:tcPr>
            <w:tcW w:w="270" w:type="dxa"/>
          </w:tcPr>
          <w:p w14:paraId="09D0EEED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EE" w14:textId="77777777" w:rsidR="00775994" w:rsidRPr="005C2D3F" w:rsidRDefault="009B67A0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(11,475)</w:t>
            </w:r>
          </w:p>
        </w:tc>
        <w:tc>
          <w:tcPr>
            <w:tcW w:w="270" w:type="dxa"/>
          </w:tcPr>
          <w:p w14:paraId="09D0EEEF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F0" w14:textId="77777777" w:rsidR="00775994" w:rsidRPr="005C2D3F" w:rsidRDefault="009B67A0" w:rsidP="000D48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5,704</w:t>
            </w:r>
          </w:p>
        </w:tc>
        <w:tc>
          <w:tcPr>
            <w:tcW w:w="270" w:type="dxa"/>
          </w:tcPr>
          <w:p w14:paraId="09D0EEF1" w14:textId="77777777" w:rsidR="00775994" w:rsidRPr="005C2D3F" w:rsidRDefault="00775994" w:rsidP="000D48B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F2" w14:textId="77777777" w:rsidR="00775994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65,551</w:t>
            </w:r>
          </w:p>
        </w:tc>
      </w:tr>
      <w:tr w:rsidR="00F631F0" w:rsidRPr="005C2D3F" w14:paraId="09D0EEFC" w14:textId="77777777" w:rsidTr="000B09F5">
        <w:tc>
          <w:tcPr>
            <w:tcW w:w="3420" w:type="dxa"/>
          </w:tcPr>
          <w:p w14:paraId="09D0EEF4" w14:textId="77777777" w:rsidR="00F631F0" w:rsidRPr="005C2D3F" w:rsidRDefault="00F631F0" w:rsidP="007759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170" w:type="dxa"/>
          </w:tcPr>
          <w:p w14:paraId="09D0EEF5" w14:textId="77777777" w:rsidR="00F631F0" w:rsidRPr="005C2D3F" w:rsidRDefault="00F631F0" w:rsidP="00F631F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F6" w14:textId="77777777" w:rsidR="00F631F0" w:rsidRPr="005C2D3F" w:rsidRDefault="00F631F0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EF7" w14:textId="77777777" w:rsidR="00F631F0" w:rsidRPr="005C2D3F" w:rsidRDefault="00F631F0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22,498</w:t>
            </w:r>
          </w:p>
        </w:tc>
        <w:tc>
          <w:tcPr>
            <w:tcW w:w="270" w:type="dxa"/>
          </w:tcPr>
          <w:p w14:paraId="09D0EEF8" w14:textId="77777777" w:rsidR="00F631F0" w:rsidRPr="005C2D3F" w:rsidRDefault="00F631F0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EF9" w14:textId="77777777" w:rsidR="00F631F0" w:rsidRPr="005C2D3F" w:rsidRDefault="00F631F0" w:rsidP="00F631F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EFA" w14:textId="77777777" w:rsidR="00F631F0" w:rsidRPr="005C2D3F" w:rsidRDefault="00F631F0" w:rsidP="000D48B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EFB" w14:textId="77777777" w:rsidR="00F631F0" w:rsidRPr="005C2D3F" w:rsidRDefault="00F631F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22,498</w:t>
            </w:r>
          </w:p>
        </w:tc>
      </w:tr>
      <w:tr w:rsidR="000D48B1" w:rsidRPr="005C2D3F" w14:paraId="09D0EF05" w14:textId="77777777" w:rsidTr="000B09F5">
        <w:tc>
          <w:tcPr>
            <w:tcW w:w="3420" w:type="dxa"/>
          </w:tcPr>
          <w:p w14:paraId="09D0EEFD" w14:textId="77777777" w:rsidR="000D48B1" w:rsidRPr="005C2D3F" w:rsidRDefault="000D48B1" w:rsidP="000D48B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EEFE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7,400</w:t>
            </w:r>
          </w:p>
        </w:tc>
        <w:tc>
          <w:tcPr>
            <w:tcW w:w="270" w:type="dxa"/>
          </w:tcPr>
          <w:p w14:paraId="09D0EEFF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D0EF00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23,492</w:t>
            </w:r>
          </w:p>
        </w:tc>
        <w:tc>
          <w:tcPr>
            <w:tcW w:w="270" w:type="dxa"/>
          </w:tcPr>
          <w:p w14:paraId="09D0EF01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EF02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03" w14:textId="77777777" w:rsidR="000D48B1" w:rsidRPr="005C2D3F" w:rsidRDefault="000D48B1" w:rsidP="000D48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F04" w14:textId="77777777" w:rsidR="000D48B1" w:rsidRPr="005C2D3F" w:rsidRDefault="000D48B1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30,892</w:t>
            </w:r>
          </w:p>
        </w:tc>
      </w:tr>
      <w:tr w:rsidR="00775994" w:rsidRPr="005C2D3F" w14:paraId="09D0EF0E" w14:textId="77777777" w:rsidTr="000B09F5">
        <w:tc>
          <w:tcPr>
            <w:tcW w:w="3420" w:type="dxa"/>
          </w:tcPr>
          <w:p w14:paraId="09D0EF06" w14:textId="77777777" w:rsidR="00775994" w:rsidRPr="005C2D3F" w:rsidRDefault="00775994" w:rsidP="007759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07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112,108</w:t>
            </w:r>
          </w:p>
        </w:tc>
        <w:tc>
          <w:tcPr>
            <w:tcW w:w="270" w:type="dxa"/>
          </w:tcPr>
          <w:p w14:paraId="09D0EF08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0EF09" w14:textId="77777777" w:rsidR="00775994" w:rsidRPr="005C2D3F" w:rsidRDefault="00F631F0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25,249</w:t>
            </w:r>
          </w:p>
        </w:tc>
        <w:tc>
          <w:tcPr>
            <w:tcW w:w="270" w:type="dxa"/>
          </w:tcPr>
          <w:p w14:paraId="09D0EF0A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0B" w14:textId="77777777" w:rsidR="00775994" w:rsidRPr="005C2D3F" w:rsidRDefault="009B67A0" w:rsidP="000D48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5,704</w:t>
            </w:r>
          </w:p>
        </w:tc>
        <w:tc>
          <w:tcPr>
            <w:tcW w:w="270" w:type="dxa"/>
          </w:tcPr>
          <w:p w14:paraId="09D0EF0C" w14:textId="77777777" w:rsidR="00775994" w:rsidRPr="005C2D3F" w:rsidRDefault="00775994" w:rsidP="000D48B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D0EF0D" w14:textId="77777777" w:rsidR="00775994" w:rsidRPr="005C2D3F" w:rsidRDefault="00F631F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143,061</w:t>
            </w:r>
          </w:p>
        </w:tc>
      </w:tr>
      <w:tr w:rsidR="00775994" w:rsidRPr="005C2D3F" w14:paraId="09D0EF17" w14:textId="77777777" w:rsidTr="000B09F5">
        <w:tc>
          <w:tcPr>
            <w:tcW w:w="3420" w:type="dxa"/>
          </w:tcPr>
          <w:p w14:paraId="09D0EF0F" w14:textId="77777777" w:rsidR="00775994" w:rsidRPr="005C2D3F" w:rsidRDefault="00775994" w:rsidP="007759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10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1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D0EF12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3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14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5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F16" w14:textId="77777777" w:rsidR="00775994" w:rsidRPr="005C2D3F" w:rsidRDefault="0077599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5994" w:rsidRPr="005C2D3F" w14:paraId="09D0EF20" w14:textId="77777777" w:rsidTr="000B09F5">
        <w:tc>
          <w:tcPr>
            <w:tcW w:w="3420" w:type="dxa"/>
          </w:tcPr>
          <w:p w14:paraId="09D0EF18" w14:textId="77777777" w:rsidR="00775994" w:rsidRPr="005C2D3F" w:rsidRDefault="00775994" w:rsidP="007759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9D0EF19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A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1B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C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1D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1E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1F" w14:textId="77777777" w:rsidR="00775994" w:rsidRPr="005C2D3F" w:rsidRDefault="0077599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67A0" w:rsidRPr="005C2D3F" w14:paraId="09D0EF2E" w14:textId="77777777" w:rsidTr="000B09F5">
        <w:tc>
          <w:tcPr>
            <w:tcW w:w="3420" w:type="dxa"/>
          </w:tcPr>
          <w:p w14:paraId="09D0EF21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  <w:p w14:paraId="09D0EF22" w14:textId="77777777" w:rsidR="009B67A0" w:rsidRPr="005C2D3F" w:rsidRDefault="009B67A0" w:rsidP="009B67A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(จากการเพิ่มขึ้นของมูลค่ายุติธรรม)</w:t>
            </w:r>
          </w:p>
        </w:tc>
        <w:tc>
          <w:tcPr>
            <w:tcW w:w="1170" w:type="dxa"/>
          </w:tcPr>
          <w:p w14:paraId="09D0EF23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2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(1,761)</w:t>
            </w:r>
          </w:p>
        </w:tc>
        <w:tc>
          <w:tcPr>
            <w:tcW w:w="270" w:type="dxa"/>
          </w:tcPr>
          <w:p w14:paraId="09D0EF2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26" w14:textId="77777777" w:rsidR="009B67A0" w:rsidRPr="005C2D3F" w:rsidRDefault="009B67A0" w:rsidP="007E22A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27" w14:textId="77777777" w:rsidR="009B67A0" w:rsidRPr="005C2D3F" w:rsidRDefault="009B67A0" w:rsidP="007E22A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28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29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2A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(1,386)</w:t>
            </w:r>
          </w:p>
        </w:tc>
        <w:tc>
          <w:tcPr>
            <w:tcW w:w="270" w:type="dxa"/>
          </w:tcPr>
          <w:p w14:paraId="09D0EF2B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2C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2D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(3,147)</w:t>
            </w:r>
          </w:p>
        </w:tc>
      </w:tr>
      <w:tr w:rsidR="009B67A0" w:rsidRPr="005C2D3F" w14:paraId="09D0EF37" w14:textId="77777777" w:rsidTr="000B09F5">
        <w:tc>
          <w:tcPr>
            <w:tcW w:w="3420" w:type="dxa"/>
          </w:tcPr>
          <w:p w14:paraId="09D0EF2F" w14:textId="77777777" w:rsidR="009B67A0" w:rsidRPr="005C2D3F" w:rsidRDefault="009B67A0" w:rsidP="009B67A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30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(1,761)</w:t>
            </w:r>
          </w:p>
        </w:tc>
        <w:tc>
          <w:tcPr>
            <w:tcW w:w="270" w:type="dxa"/>
          </w:tcPr>
          <w:p w14:paraId="09D0EF31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0EF32" w14:textId="77777777" w:rsidR="009B67A0" w:rsidRPr="005C2D3F" w:rsidRDefault="009B67A0" w:rsidP="007E22A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33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34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(1,386)</w:t>
            </w:r>
          </w:p>
        </w:tc>
        <w:tc>
          <w:tcPr>
            <w:tcW w:w="270" w:type="dxa"/>
          </w:tcPr>
          <w:p w14:paraId="09D0EF35" w14:textId="77777777" w:rsidR="009B67A0" w:rsidRPr="005C2D3F" w:rsidRDefault="009B67A0" w:rsidP="009B67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D0EF36" w14:textId="77777777" w:rsidR="009B67A0" w:rsidRPr="005C2D3F" w:rsidRDefault="009B67A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(3,147)</w:t>
            </w:r>
          </w:p>
        </w:tc>
      </w:tr>
      <w:tr w:rsidR="00775994" w:rsidRPr="005C2D3F" w14:paraId="09D0EF40" w14:textId="77777777" w:rsidTr="000B09F5">
        <w:tc>
          <w:tcPr>
            <w:tcW w:w="3420" w:type="dxa"/>
          </w:tcPr>
          <w:p w14:paraId="09D0EF38" w14:textId="77777777" w:rsidR="00775994" w:rsidRPr="005C2D3F" w:rsidRDefault="00775994" w:rsidP="007759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39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3A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D0EF3B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3C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3D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3E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F3F" w14:textId="77777777" w:rsidR="00775994" w:rsidRPr="005C2D3F" w:rsidRDefault="00775994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5994" w:rsidRPr="005C2D3F" w14:paraId="09D0EF49" w14:textId="77777777" w:rsidTr="000B09F5">
        <w:tc>
          <w:tcPr>
            <w:tcW w:w="3420" w:type="dxa"/>
          </w:tcPr>
          <w:p w14:paraId="09D0EF41" w14:textId="77777777" w:rsidR="00775994" w:rsidRPr="005C2D3F" w:rsidRDefault="00775994" w:rsidP="007759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0EF42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110,347</w:t>
            </w:r>
          </w:p>
        </w:tc>
        <w:tc>
          <w:tcPr>
            <w:tcW w:w="270" w:type="dxa"/>
          </w:tcPr>
          <w:p w14:paraId="09D0EF43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D0EF44" w14:textId="77777777" w:rsidR="00775994" w:rsidRPr="005C2D3F" w:rsidRDefault="00F631F0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25,249</w:t>
            </w:r>
          </w:p>
        </w:tc>
        <w:tc>
          <w:tcPr>
            <w:tcW w:w="270" w:type="dxa"/>
          </w:tcPr>
          <w:p w14:paraId="09D0EF45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0EF46" w14:textId="77777777" w:rsidR="00775994" w:rsidRPr="005C2D3F" w:rsidRDefault="000D48B1" w:rsidP="007759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4,318</w:t>
            </w:r>
          </w:p>
        </w:tc>
        <w:tc>
          <w:tcPr>
            <w:tcW w:w="270" w:type="dxa"/>
          </w:tcPr>
          <w:p w14:paraId="09D0EF47" w14:textId="77777777" w:rsidR="00775994" w:rsidRPr="005C2D3F" w:rsidRDefault="00775994" w:rsidP="007759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D0EF48" w14:textId="77777777" w:rsidR="00775994" w:rsidRPr="005C2D3F" w:rsidRDefault="00F631F0" w:rsidP="006E3E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139,914</w:t>
            </w:r>
          </w:p>
        </w:tc>
      </w:tr>
    </w:tbl>
    <w:p w14:paraId="09D0EF4A" w14:textId="77777777" w:rsidR="009312A8" w:rsidRPr="005C2D3F" w:rsidRDefault="009312A8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EF4B" w14:textId="77777777" w:rsidR="000A2A02" w:rsidRPr="005C2D3F" w:rsidRDefault="000A2A02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350"/>
      </w:tblGrid>
      <w:tr w:rsidR="00103C9B" w:rsidRPr="005C2D3F" w14:paraId="09D0EF4E" w14:textId="77777777" w:rsidTr="008C0282">
        <w:trPr>
          <w:trHeight w:val="612"/>
          <w:tblHeader/>
        </w:trPr>
        <w:tc>
          <w:tcPr>
            <w:tcW w:w="3420" w:type="dxa"/>
            <w:shd w:val="clear" w:color="auto" w:fill="auto"/>
          </w:tcPr>
          <w:p w14:paraId="09D0EF4C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</w:tcPr>
          <w:p w14:paraId="09D0EF4D" w14:textId="77777777" w:rsidR="00103C9B" w:rsidRPr="005C2D3F" w:rsidRDefault="00103C9B" w:rsidP="008C028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C9B" w:rsidRPr="005C2D3F" w14:paraId="09D0EF57" w14:textId="77777777" w:rsidTr="00F9641E">
        <w:trPr>
          <w:tblHeader/>
        </w:trPr>
        <w:tc>
          <w:tcPr>
            <w:tcW w:w="3420" w:type="dxa"/>
            <w:shd w:val="clear" w:color="auto" w:fill="auto"/>
          </w:tcPr>
          <w:p w14:paraId="09D0EF4F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9D0EF50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D0EF51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14:paraId="09D0EF52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9D0EF53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D0EF54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9D0EF55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D0EF56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103C9B" w:rsidRPr="005C2D3F" w14:paraId="09D0EF60" w14:textId="77777777" w:rsidTr="00F9641E">
        <w:trPr>
          <w:tblHeader/>
        </w:trPr>
        <w:tc>
          <w:tcPr>
            <w:tcW w:w="3420" w:type="dxa"/>
            <w:shd w:val="clear" w:color="auto" w:fill="auto"/>
          </w:tcPr>
          <w:p w14:paraId="09D0EF58" w14:textId="77777777" w:rsidR="00103C9B" w:rsidRPr="005C2D3F" w:rsidRDefault="00103C9B" w:rsidP="001F38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09D0EF59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D0EF5A" w14:textId="77777777" w:rsidR="00103C9B" w:rsidRPr="005C2D3F" w:rsidRDefault="00103C9B" w:rsidP="001F388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D0EF5B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EF5C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D0EF5D" w14:textId="77777777" w:rsidR="00103C9B" w:rsidRPr="005C2D3F" w:rsidRDefault="00103C9B" w:rsidP="001F388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9D0EF5E" w14:textId="77777777" w:rsidR="00103C9B" w:rsidRPr="005C2D3F" w:rsidRDefault="00103C9B" w:rsidP="001F3887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09D0EF5F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03C9B" w:rsidRPr="005C2D3F" w14:paraId="09D0EF63" w14:textId="77777777" w:rsidTr="001F3887">
        <w:trPr>
          <w:tblHeader/>
        </w:trPr>
        <w:tc>
          <w:tcPr>
            <w:tcW w:w="3420" w:type="dxa"/>
          </w:tcPr>
          <w:p w14:paraId="09D0EF61" w14:textId="77777777" w:rsidR="00103C9B" w:rsidRPr="005C2D3F" w:rsidRDefault="00103C9B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9D0EF62" w14:textId="77777777" w:rsidR="00103C9B" w:rsidRPr="005C2D3F" w:rsidRDefault="00103C9B" w:rsidP="001F388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C9B" w:rsidRPr="005C2D3F" w14:paraId="09D0EF6C" w14:textId="77777777" w:rsidTr="001F3887">
        <w:tc>
          <w:tcPr>
            <w:tcW w:w="3420" w:type="dxa"/>
          </w:tcPr>
          <w:p w14:paraId="09D0EF64" w14:textId="77777777" w:rsidR="00103C9B" w:rsidRPr="005C2D3F" w:rsidRDefault="00103C9B" w:rsidP="001F388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9D0EF65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66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67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68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EF69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EF6A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6B" w14:textId="77777777" w:rsidR="00103C9B" w:rsidRPr="005C2D3F" w:rsidRDefault="00103C9B" w:rsidP="001F388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D0B" w:rsidRPr="005C2D3F" w14:paraId="09D0EF7A" w14:textId="77777777" w:rsidTr="00FB7CDC">
        <w:trPr>
          <w:trHeight w:val="793"/>
        </w:trPr>
        <w:tc>
          <w:tcPr>
            <w:tcW w:w="3420" w:type="dxa"/>
          </w:tcPr>
          <w:p w14:paraId="09D0EF6D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4B75A2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</w:p>
          <w:p w14:paraId="09D0EF6E" w14:textId="77777777" w:rsidR="00460D0B" w:rsidRPr="005C2D3F" w:rsidRDefault="00460D0B" w:rsidP="00460D0B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="00745280"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170" w:type="dxa"/>
          </w:tcPr>
          <w:p w14:paraId="09D0EF6F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70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1,239</w:t>
            </w:r>
          </w:p>
        </w:tc>
        <w:tc>
          <w:tcPr>
            <w:tcW w:w="270" w:type="dxa"/>
          </w:tcPr>
          <w:p w14:paraId="09D0EF7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72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73" w14:textId="77777777" w:rsidR="0011305B" w:rsidRPr="005C2D3F" w:rsidRDefault="0011305B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</w:tcPr>
          <w:p w14:paraId="09D0EF74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75" w14:textId="77777777" w:rsidR="00460D0B" w:rsidRPr="005C2D3F" w:rsidRDefault="00460D0B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76" w14:textId="77777777" w:rsidR="0011305B" w:rsidRPr="005C2D3F" w:rsidRDefault="0011305B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77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78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79" w14:textId="77777777" w:rsidR="0011305B" w:rsidRPr="005C2D3F" w:rsidRDefault="00C10FF8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898</w:t>
            </w:r>
          </w:p>
        </w:tc>
      </w:tr>
      <w:tr w:rsidR="00460D0B" w:rsidRPr="005C2D3F" w14:paraId="09D0EF88" w14:textId="77777777" w:rsidTr="001F3887">
        <w:tc>
          <w:tcPr>
            <w:tcW w:w="3420" w:type="dxa"/>
          </w:tcPr>
          <w:p w14:paraId="09D0EF7B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09D0EF7C" w14:textId="77777777" w:rsidR="00460D0B" w:rsidRPr="005C2D3F" w:rsidRDefault="00460D0B" w:rsidP="00460D0B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(ค่าเผื่อการลดมูลค่าของสินค้า)</w:t>
            </w:r>
          </w:p>
        </w:tc>
        <w:tc>
          <w:tcPr>
            <w:tcW w:w="1170" w:type="dxa"/>
          </w:tcPr>
          <w:p w14:paraId="09D0EF7D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7E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12,110</w:t>
            </w:r>
          </w:p>
        </w:tc>
        <w:tc>
          <w:tcPr>
            <w:tcW w:w="270" w:type="dxa"/>
          </w:tcPr>
          <w:p w14:paraId="09D0EF7F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80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81" w14:textId="77777777" w:rsidR="00C10FF8" w:rsidRPr="005C2D3F" w:rsidRDefault="00C10FF8" w:rsidP="00BA1E2E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1E2E"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6,180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9D0EF82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83" w14:textId="77777777" w:rsidR="00460D0B" w:rsidRPr="005C2D3F" w:rsidRDefault="00460D0B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84" w14:textId="77777777" w:rsidR="00C10FF8" w:rsidRPr="005C2D3F" w:rsidRDefault="00C10FF8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85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86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87" w14:textId="77777777" w:rsidR="00C10FF8" w:rsidRPr="005C2D3F" w:rsidRDefault="00BA1E2E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5,930</w:t>
            </w:r>
          </w:p>
        </w:tc>
      </w:tr>
      <w:tr w:rsidR="00460D0B" w:rsidRPr="005C2D3F" w14:paraId="09D0EF96" w14:textId="77777777" w:rsidTr="001F3887">
        <w:tc>
          <w:tcPr>
            <w:tcW w:w="3420" w:type="dxa"/>
          </w:tcPr>
          <w:p w14:paraId="09D0EF89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  <w:p w14:paraId="09D0EF8A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(ค่าเผื่อภาษีสรรพสามิตเรียกคืนไม่ได้)</w:t>
            </w:r>
          </w:p>
        </w:tc>
        <w:tc>
          <w:tcPr>
            <w:tcW w:w="1170" w:type="dxa"/>
          </w:tcPr>
          <w:p w14:paraId="09D0EF8B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8C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4,620</w:t>
            </w:r>
          </w:p>
        </w:tc>
        <w:tc>
          <w:tcPr>
            <w:tcW w:w="270" w:type="dxa"/>
          </w:tcPr>
          <w:p w14:paraId="09D0EF8D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8E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8F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(1,143)</w:t>
            </w:r>
          </w:p>
        </w:tc>
        <w:tc>
          <w:tcPr>
            <w:tcW w:w="270" w:type="dxa"/>
          </w:tcPr>
          <w:p w14:paraId="09D0EF90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91" w14:textId="77777777" w:rsidR="00460D0B" w:rsidRPr="005C2D3F" w:rsidRDefault="00460D0B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2" w14:textId="77777777" w:rsidR="00C10FF8" w:rsidRPr="005C2D3F" w:rsidRDefault="00C10FF8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9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94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5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3,477</w:t>
            </w:r>
          </w:p>
        </w:tc>
      </w:tr>
      <w:tr w:rsidR="00460D0B" w:rsidRPr="005C2D3F" w14:paraId="09D0EFA8" w14:textId="77777777" w:rsidTr="001F3887">
        <w:tc>
          <w:tcPr>
            <w:tcW w:w="3420" w:type="dxa"/>
          </w:tcPr>
          <w:p w14:paraId="09D0EF97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09D0EF98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(ค่าเผื่อ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การด้อยค่าของที่ดิน อาคาร และอุปกรณ์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9D0EF99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A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B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6,151</w:t>
            </w:r>
          </w:p>
        </w:tc>
        <w:tc>
          <w:tcPr>
            <w:tcW w:w="270" w:type="dxa"/>
          </w:tcPr>
          <w:p w14:paraId="09D0EF9C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9D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E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9F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2,257</w:t>
            </w:r>
          </w:p>
        </w:tc>
        <w:tc>
          <w:tcPr>
            <w:tcW w:w="270" w:type="dxa"/>
          </w:tcPr>
          <w:p w14:paraId="09D0EFA0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A1" w14:textId="77777777" w:rsidR="00460D0B" w:rsidRPr="005C2D3F" w:rsidRDefault="00460D0B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A2" w14:textId="77777777" w:rsidR="00C10FF8" w:rsidRPr="005C2D3F" w:rsidRDefault="00C10FF8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A3" w14:textId="77777777" w:rsidR="00C10FF8" w:rsidRPr="005C2D3F" w:rsidRDefault="00C10FF8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A4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A5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A6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A7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8,408</w:t>
            </w:r>
          </w:p>
        </w:tc>
      </w:tr>
      <w:tr w:rsidR="00C10FF8" w:rsidRPr="005C2D3F" w14:paraId="09D0EFB1" w14:textId="77777777" w:rsidTr="001F3887">
        <w:tc>
          <w:tcPr>
            <w:tcW w:w="3420" w:type="dxa"/>
          </w:tcPr>
          <w:p w14:paraId="09D0EFA9" w14:textId="77777777" w:rsidR="00C10FF8" w:rsidRPr="005C2D3F" w:rsidRDefault="004B75A2" w:rsidP="00C10FF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C10FF8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9D0EFAA" w14:textId="77777777" w:rsidR="00C10FF8" w:rsidRPr="005C2D3F" w:rsidRDefault="00C10FF8" w:rsidP="00C10FF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65,551</w:t>
            </w:r>
          </w:p>
        </w:tc>
        <w:tc>
          <w:tcPr>
            <w:tcW w:w="270" w:type="dxa"/>
          </w:tcPr>
          <w:p w14:paraId="09D0EFAB" w14:textId="77777777" w:rsidR="00C10FF8" w:rsidRPr="005C2D3F" w:rsidRDefault="00C10FF8" w:rsidP="00C10FF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AC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(7,557)</w:t>
            </w:r>
          </w:p>
        </w:tc>
        <w:tc>
          <w:tcPr>
            <w:tcW w:w="270" w:type="dxa"/>
          </w:tcPr>
          <w:p w14:paraId="09D0EFAD" w14:textId="77777777" w:rsidR="00C10FF8" w:rsidRPr="005C2D3F" w:rsidRDefault="00C10FF8" w:rsidP="00C10FF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AE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(4,993)</w:t>
            </w:r>
          </w:p>
        </w:tc>
        <w:tc>
          <w:tcPr>
            <w:tcW w:w="270" w:type="dxa"/>
          </w:tcPr>
          <w:p w14:paraId="09D0EFAF" w14:textId="77777777" w:rsidR="00C10FF8" w:rsidRPr="005C2D3F" w:rsidRDefault="00C10FF8" w:rsidP="00C10FF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B0" w14:textId="77777777" w:rsidR="00C10FF8" w:rsidRPr="005C2D3F" w:rsidRDefault="00C10FF8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53,001</w:t>
            </w:r>
          </w:p>
        </w:tc>
      </w:tr>
      <w:tr w:rsidR="00460D0B" w:rsidRPr="005C2D3F" w14:paraId="09D0EFBA" w14:textId="77777777" w:rsidTr="001F3887">
        <w:tc>
          <w:tcPr>
            <w:tcW w:w="3420" w:type="dxa"/>
          </w:tcPr>
          <w:p w14:paraId="09D0EFB2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170" w:type="dxa"/>
          </w:tcPr>
          <w:p w14:paraId="09D0EFB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22,498</w:t>
            </w:r>
          </w:p>
        </w:tc>
        <w:tc>
          <w:tcPr>
            <w:tcW w:w="270" w:type="dxa"/>
          </w:tcPr>
          <w:p w14:paraId="09D0EFB4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B5" w14:textId="77777777" w:rsidR="00460D0B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(21,238)</w:t>
            </w:r>
          </w:p>
        </w:tc>
        <w:tc>
          <w:tcPr>
            <w:tcW w:w="270" w:type="dxa"/>
          </w:tcPr>
          <w:p w14:paraId="09D0EFB6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B7" w14:textId="77777777" w:rsidR="00460D0B" w:rsidRPr="005C2D3F" w:rsidRDefault="00C10FF8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B8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B9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1,260</w:t>
            </w:r>
          </w:p>
        </w:tc>
      </w:tr>
      <w:tr w:rsidR="00460D0B" w:rsidRPr="005C2D3F" w14:paraId="09D0EFC3" w14:textId="77777777" w:rsidTr="001F3887">
        <w:tc>
          <w:tcPr>
            <w:tcW w:w="3420" w:type="dxa"/>
          </w:tcPr>
          <w:p w14:paraId="09D0EFBB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EFBC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30,892</w:t>
            </w:r>
          </w:p>
        </w:tc>
        <w:tc>
          <w:tcPr>
            <w:tcW w:w="270" w:type="dxa"/>
          </w:tcPr>
          <w:p w14:paraId="09D0EFBD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D0EFBE" w14:textId="77777777" w:rsidR="00460D0B" w:rsidRPr="005C2D3F" w:rsidRDefault="00C10FF8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64,24</w:t>
            </w:r>
            <w:r w:rsidR="00FB7CDC"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9D0EFBF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0EFC0" w14:textId="77777777" w:rsidR="00460D0B" w:rsidRPr="005C2D3F" w:rsidRDefault="00FB7CDC" w:rsidP="007E22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C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0EFC2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95,133</w:t>
            </w:r>
          </w:p>
        </w:tc>
      </w:tr>
      <w:tr w:rsidR="00460D0B" w:rsidRPr="005C2D3F" w14:paraId="09D0EFCC" w14:textId="77777777" w:rsidTr="001F3887">
        <w:tc>
          <w:tcPr>
            <w:tcW w:w="3420" w:type="dxa"/>
          </w:tcPr>
          <w:p w14:paraId="09D0EFC4" w14:textId="77777777" w:rsidR="00460D0B" w:rsidRPr="005C2D3F" w:rsidRDefault="00460D0B" w:rsidP="00460D0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C5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143,061</w:t>
            </w:r>
          </w:p>
        </w:tc>
        <w:tc>
          <w:tcPr>
            <w:tcW w:w="270" w:type="dxa"/>
          </w:tcPr>
          <w:p w14:paraId="09D0EFC6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0EFC7" w14:textId="77777777" w:rsidR="00460D0B" w:rsidRPr="005C2D3F" w:rsidRDefault="00F13220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30,039</w:t>
            </w:r>
          </w:p>
        </w:tc>
        <w:tc>
          <w:tcPr>
            <w:tcW w:w="270" w:type="dxa"/>
          </w:tcPr>
          <w:p w14:paraId="09D0EFC8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C9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(4,993)</w:t>
            </w:r>
          </w:p>
        </w:tc>
        <w:tc>
          <w:tcPr>
            <w:tcW w:w="270" w:type="dxa"/>
          </w:tcPr>
          <w:p w14:paraId="09D0EFCA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D0EFCB" w14:textId="77777777" w:rsidR="00460D0B" w:rsidRPr="005C2D3F" w:rsidRDefault="00F13220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168,107</w:t>
            </w:r>
          </w:p>
        </w:tc>
      </w:tr>
      <w:tr w:rsidR="00460D0B" w:rsidRPr="005C2D3F" w14:paraId="09D0EFD5" w14:textId="77777777" w:rsidTr="001F3887">
        <w:tc>
          <w:tcPr>
            <w:tcW w:w="3420" w:type="dxa"/>
          </w:tcPr>
          <w:p w14:paraId="09D0EFCD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CE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CF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D0EFD0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D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D2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D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FD4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D0B" w:rsidRPr="005C2D3F" w14:paraId="09D0EFDE" w14:textId="77777777" w:rsidTr="001F3887">
        <w:tc>
          <w:tcPr>
            <w:tcW w:w="3420" w:type="dxa"/>
          </w:tcPr>
          <w:p w14:paraId="09D0EFD6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9D0EFD7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D8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D9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DA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DB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DC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DD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D0B" w:rsidRPr="005C2D3F" w14:paraId="09D0EFEC" w14:textId="77777777" w:rsidTr="001F3887">
        <w:tc>
          <w:tcPr>
            <w:tcW w:w="3420" w:type="dxa"/>
          </w:tcPr>
          <w:p w14:paraId="09D0EFDF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  <w:p w14:paraId="09D0EFE0" w14:textId="77777777" w:rsidR="00460D0B" w:rsidRPr="005C2D3F" w:rsidRDefault="00460D0B" w:rsidP="00460D0B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(จากการเพิ่มขึ้นของมูลค่ายุติธรรม)</w:t>
            </w:r>
          </w:p>
        </w:tc>
        <w:tc>
          <w:tcPr>
            <w:tcW w:w="1170" w:type="dxa"/>
          </w:tcPr>
          <w:p w14:paraId="09D0EFE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E2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(3,147)</w:t>
            </w:r>
          </w:p>
        </w:tc>
        <w:tc>
          <w:tcPr>
            <w:tcW w:w="270" w:type="dxa"/>
          </w:tcPr>
          <w:p w14:paraId="09D0EFE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0EFE4" w14:textId="77777777" w:rsidR="00460D0B" w:rsidRPr="005C2D3F" w:rsidRDefault="00460D0B" w:rsidP="007E22A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9D0EFE5" w14:textId="77777777" w:rsidR="00FB7CDC" w:rsidRPr="005C2D3F" w:rsidRDefault="00FB7CDC" w:rsidP="007E22A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E6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D0EFE7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E8" w14:textId="77777777" w:rsidR="00FB7CDC" w:rsidRPr="005C2D3F" w:rsidRDefault="00FB7CDC" w:rsidP="005A7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826</w:t>
            </w:r>
          </w:p>
        </w:tc>
        <w:tc>
          <w:tcPr>
            <w:tcW w:w="270" w:type="dxa"/>
          </w:tcPr>
          <w:p w14:paraId="09D0EFE9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D0EFEA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0EFEB" w14:textId="77777777" w:rsidR="00FB7CDC" w:rsidRPr="005C2D3F" w:rsidRDefault="00FB7CDC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(2,321)</w:t>
            </w:r>
          </w:p>
        </w:tc>
      </w:tr>
      <w:tr w:rsidR="00460D0B" w:rsidRPr="005C2D3F" w14:paraId="09D0EFF5" w14:textId="77777777" w:rsidTr="001F3887">
        <w:tc>
          <w:tcPr>
            <w:tcW w:w="3420" w:type="dxa"/>
          </w:tcPr>
          <w:p w14:paraId="09D0EFED" w14:textId="77777777" w:rsidR="00460D0B" w:rsidRPr="005C2D3F" w:rsidRDefault="00460D0B" w:rsidP="00460D0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EE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(3,147)</w:t>
            </w:r>
          </w:p>
        </w:tc>
        <w:tc>
          <w:tcPr>
            <w:tcW w:w="270" w:type="dxa"/>
          </w:tcPr>
          <w:p w14:paraId="09D0EFEF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0EFF0" w14:textId="77777777" w:rsidR="00460D0B" w:rsidRPr="005C2D3F" w:rsidRDefault="00FB7CDC" w:rsidP="007E22A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D0EFF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0EFF2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826</w:t>
            </w:r>
          </w:p>
        </w:tc>
        <w:tc>
          <w:tcPr>
            <w:tcW w:w="270" w:type="dxa"/>
          </w:tcPr>
          <w:p w14:paraId="09D0EFF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D0EFF4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(2,321)</w:t>
            </w:r>
          </w:p>
        </w:tc>
      </w:tr>
      <w:tr w:rsidR="00460D0B" w:rsidRPr="005C2D3F" w14:paraId="09D0EFFE" w14:textId="77777777" w:rsidTr="001F3887">
        <w:tc>
          <w:tcPr>
            <w:tcW w:w="3420" w:type="dxa"/>
          </w:tcPr>
          <w:p w14:paraId="09D0EFF6" w14:textId="77777777" w:rsidR="00460D0B" w:rsidRPr="005C2D3F" w:rsidRDefault="00460D0B" w:rsidP="00460D0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F7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F8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D0EFF9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FA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D0EFFB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D0EFFC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0EFFD" w14:textId="77777777" w:rsidR="00460D0B" w:rsidRPr="005C2D3F" w:rsidRDefault="00460D0B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D0B" w:rsidRPr="005C2D3F" w14:paraId="09D0F007" w14:textId="77777777" w:rsidTr="001F3887">
        <w:tc>
          <w:tcPr>
            <w:tcW w:w="3420" w:type="dxa"/>
          </w:tcPr>
          <w:p w14:paraId="09D0EFFF" w14:textId="77777777" w:rsidR="00460D0B" w:rsidRPr="005C2D3F" w:rsidRDefault="00460D0B" w:rsidP="00460D0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0F000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139,914</w:t>
            </w:r>
          </w:p>
        </w:tc>
        <w:tc>
          <w:tcPr>
            <w:tcW w:w="270" w:type="dxa"/>
          </w:tcPr>
          <w:p w14:paraId="09D0F001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D0F002" w14:textId="77777777" w:rsidR="00460D0B" w:rsidRPr="005C2D3F" w:rsidRDefault="00F13220" w:rsidP="005A79C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30,039</w:t>
            </w:r>
          </w:p>
        </w:tc>
        <w:tc>
          <w:tcPr>
            <w:tcW w:w="270" w:type="dxa"/>
          </w:tcPr>
          <w:p w14:paraId="09D0F003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0F004" w14:textId="77777777" w:rsidR="00460D0B" w:rsidRPr="005C2D3F" w:rsidRDefault="00FB7CDC" w:rsidP="005A79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(4,167)</w:t>
            </w:r>
          </w:p>
        </w:tc>
        <w:tc>
          <w:tcPr>
            <w:tcW w:w="270" w:type="dxa"/>
          </w:tcPr>
          <w:p w14:paraId="09D0F005" w14:textId="77777777" w:rsidR="00460D0B" w:rsidRPr="005C2D3F" w:rsidRDefault="00460D0B" w:rsidP="00460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D0F006" w14:textId="77777777" w:rsidR="00460D0B" w:rsidRPr="005C2D3F" w:rsidRDefault="00F13220" w:rsidP="005A79C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165,786</w:t>
            </w:r>
          </w:p>
        </w:tc>
      </w:tr>
    </w:tbl>
    <w:p w14:paraId="09D0F008" w14:textId="77777777" w:rsidR="00103C9B" w:rsidRPr="005C2D3F" w:rsidRDefault="00103C9B" w:rsidP="009312A8">
      <w:pPr>
        <w:tabs>
          <w:tab w:val="left" w:pos="540"/>
        </w:tabs>
        <w:ind w:left="540"/>
        <w:rPr>
          <w:sz w:val="30"/>
          <w:szCs w:val="30"/>
        </w:rPr>
      </w:pPr>
    </w:p>
    <w:p w14:paraId="09D0F009" w14:textId="77777777" w:rsidR="00103C9B" w:rsidRPr="005C2D3F" w:rsidRDefault="00103C9B" w:rsidP="00593CE9">
      <w:pPr>
        <w:tabs>
          <w:tab w:val="left" w:pos="540"/>
        </w:tabs>
        <w:rPr>
          <w:sz w:val="30"/>
          <w:szCs w:val="30"/>
        </w:rPr>
      </w:pPr>
    </w:p>
    <w:p w14:paraId="09D0F00A" w14:textId="77777777" w:rsidR="00FB7CDC" w:rsidRPr="005C2D3F" w:rsidRDefault="00FB7CDC" w:rsidP="00593CE9">
      <w:pPr>
        <w:tabs>
          <w:tab w:val="left" w:pos="540"/>
        </w:tabs>
        <w:rPr>
          <w:sz w:val="30"/>
          <w:szCs w:val="30"/>
        </w:rPr>
      </w:pPr>
    </w:p>
    <w:p w14:paraId="09D0F00B" w14:textId="77777777" w:rsidR="00FB7CDC" w:rsidRPr="005C2D3F" w:rsidRDefault="00FB7CDC" w:rsidP="00593CE9">
      <w:pPr>
        <w:tabs>
          <w:tab w:val="left" w:pos="540"/>
        </w:tabs>
        <w:rPr>
          <w:sz w:val="30"/>
          <w:szCs w:val="30"/>
        </w:rPr>
      </w:pPr>
    </w:p>
    <w:p w14:paraId="09D0F00C" w14:textId="77777777" w:rsidR="009312A8" w:rsidRPr="005C2D3F" w:rsidRDefault="009312A8" w:rsidP="009312A8">
      <w:pPr>
        <w:tabs>
          <w:tab w:val="left" w:pos="540"/>
        </w:tabs>
        <w:ind w:left="540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</w:p>
    <w:p w14:paraId="09D0F00D" w14:textId="77777777" w:rsidR="009312A8" w:rsidRPr="005C2D3F" w:rsidRDefault="009312A8" w:rsidP="009312A8">
      <w:pPr>
        <w:tabs>
          <w:tab w:val="left" w:pos="540"/>
        </w:tabs>
        <w:ind w:left="540"/>
        <w:rPr>
          <w:color w:val="0000FF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312A8" w:rsidRPr="005C2D3F" w14:paraId="09D0F012" w14:textId="77777777" w:rsidTr="000B09F5">
        <w:tc>
          <w:tcPr>
            <w:tcW w:w="4140" w:type="dxa"/>
          </w:tcPr>
          <w:p w14:paraId="09D0F00E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9D0F00F" w14:textId="77777777" w:rsidR="009312A8" w:rsidRPr="005C2D3F" w:rsidRDefault="009312A8" w:rsidP="009312A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010" w14:textId="77777777" w:rsidR="009312A8" w:rsidRPr="005C2D3F" w:rsidRDefault="009312A8" w:rsidP="009312A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09D0F011" w14:textId="77777777" w:rsidR="009312A8" w:rsidRPr="005C2D3F" w:rsidRDefault="009312A8" w:rsidP="009312A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9312A8" w:rsidRPr="005C2D3F" w14:paraId="09D0F01B" w14:textId="77777777" w:rsidTr="000B09F5">
        <w:tc>
          <w:tcPr>
            <w:tcW w:w="4140" w:type="dxa"/>
          </w:tcPr>
          <w:p w14:paraId="09D0F013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9D0F014" w14:textId="77777777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09D0F015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0F016" w14:textId="77777777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09D0F017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9D0F018" w14:textId="77777777" w:rsidR="009312A8" w:rsidRPr="005C2D3F" w:rsidRDefault="00380C21" w:rsidP="009312A8">
            <w:pPr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14:paraId="09D0F019" w14:textId="77777777" w:rsidR="009312A8" w:rsidRPr="005C2D3F" w:rsidRDefault="009312A8" w:rsidP="009312A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D0F01A" w14:textId="77777777" w:rsidR="009312A8" w:rsidRPr="005C2D3F" w:rsidRDefault="00380C21" w:rsidP="009312A8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9312A8" w:rsidRPr="005C2D3F" w14:paraId="09D0F01E" w14:textId="77777777" w:rsidTr="000B09F5">
        <w:tc>
          <w:tcPr>
            <w:tcW w:w="4140" w:type="dxa"/>
          </w:tcPr>
          <w:p w14:paraId="09D0F01C" w14:textId="77777777" w:rsidR="009312A8" w:rsidRPr="005C2D3F" w:rsidRDefault="009312A8" w:rsidP="009312A8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9D0F01D" w14:textId="77777777" w:rsidR="009312A8" w:rsidRPr="005C2D3F" w:rsidRDefault="009312A8" w:rsidP="009312A8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0FC6" w:rsidRPr="005C2D3F" w14:paraId="09D0F027" w14:textId="77777777" w:rsidTr="000B09F5">
        <w:tc>
          <w:tcPr>
            <w:tcW w:w="4140" w:type="dxa"/>
          </w:tcPr>
          <w:p w14:paraId="09D0F01F" w14:textId="77777777" w:rsidR="00B80FC6" w:rsidRPr="005C2D3F" w:rsidRDefault="00B80FC6" w:rsidP="00B80FC6">
            <w:pPr>
              <w:ind w:left="162" w:hanging="16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09D0F020" w14:textId="77777777" w:rsidR="00B80FC6" w:rsidRPr="005C2D3F" w:rsidRDefault="00C030DE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94,689</w:t>
            </w:r>
          </w:p>
        </w:tc>
        <w:tc>
          <w:tcPr>
            <w:tcW w:w="270" w:type="dxa"/>
          </w:tcPr>
          <w:p w14:paraId="09D0F021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022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111,603</w:t>
            </w:r>
          </w:p>
        </w:tc>
        <w:tc>
          <w:tcPr>
            <w:tcW w:w="270" w:type="dxa"/>
          </w:tcPr>
          <w:p w14:paraId="09D0F023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D0F024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221,218</w:t>
            </w:r>
          </w:p>
        </w:tc>
        <w:tc>
          <w:tcPr>
            <w:tcW w:w="270" w:type="dxa"/>
          </w:tcPr>
          <w:p w14:paraId="09D0F025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026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105,981</w:t>
            </w:r>
          </w:p>
        </w:tc>
      </w:tr>
      <w:tr w:rsidR="00B80FC6" w:rsidRPr="005C2D3F" w14:paraId="09D0F030" w14:textId="77777777" w:rsidTr="000B09F5">
        <w:tc>
          <w:tcPr>
            <w:tcW w:w="4140" w:type="dxa"/>
          </w:tcPr>
          <w:p w14:paraId="09D0F028" w14:textId="77777777" w:rsidR="00B80FC6" w:rsidRPr="005C2D3F" w:rsidRDefault="00B80FC6" w:rsidP="00B80FC6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ยอดขาดทุนยกไป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</w:tcPr>
          <w:p w14:paraId="09D0F029" w14:textId="77777777" w:rsidR="00B80FC6" w:rsidRPr="005C2D3F" w:rsidRDefault="001E61E5" w:rsidP="00ED68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101</w:t>
            </w:r>
            <w:r w:rsidR="00880933" w:rsidRPr="005C2D3F">
              <w:rPr>
                <w:rFonts w:cs="Angsana New"/>
                <w:sz w:val="30"/>
                <w:szCs w:val="30"/>
              </w:rPr>
              <w:t>,</w:t>
            </w:r>
            <w:r w:rsidRPr="005C2D3F">
              <w:rPr>
                <w:rFonts w:cs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09D0F02A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02B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137,423</w:t>
            </w:r>
          </w:p>
        </w:tc>
        <w:tc>
          <w:tcPr>
            <w:tcW w:w="270" w:type="dxa"/>
          </w:tcPr>
          <w:p w14:paraId="09D0F02C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D0F02D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0F02E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02F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B80FC6" w:rsidRPr="005C2D3F" w14:paraId="09D0F039" w14:textId="77777777" w:rsidTr="000B09F5">
        <w:tc>
          <w:tcPr>
            <w:tcW w:w="4140" w:type="dxa"/>
          </w:tcPr>
          <w:p w14:paraId="09D0F031" w14:textId="77777777" w:rsidR="00B80FC6" w:rsidRPr="005C2D3F" w:rsidRDefault="00B80FC6" w:rsidP="00B80FC6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9D0F032" w14:textId="77777777" w:rsidR="00B80FC6" w:rsidRPr="005C2D3F" w:rsidRDefault="00C030DE" w:rsidP="001E6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196,000</w:t>
            </w:r>
          </w:p>
        </w:tc>
        <w:tc>
          <w:tcPr>
            <w:tcW w:w="270" w:type="dxa"/>
          </w:tcPr>
          <w:p w14:paraId="09D0F033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0F034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249,026</w:t>
            </w:r>
          </w:p>
        </w:tc>
        <w:tc>
          <w:tcPr>
            <w:tcW w:w="270" w:type="dxa"/>
          </w:tcPr>
          <w:p w14:paraId="09D0F035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9D0F036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221,218</w:t>
            </w:r>
          </w:p>
        </w:tc>
        <w:tc>
          <w:tcPr>
            <w:tcW w:w="270" w:type="dxa"/>
          </w:tcPr>
          <w:p w14:paraId="09D0F037" w14:textId="77777777" w:rsidR="00B80FC6" w:rsidRPr="005C2D3F" w:rsidRDefault="00B80FC6" w:rsidP="00B80FC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0F038" w14:textId="77777777" w:rsidR="00B80FC6" w:rsidRPr="005C2D3F" w:rsidRDefault="00B80FC6" w:rsidP="00B80FC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105,981</w:t>
            </w:r>
          </w:p>
        </w:tc>
      </w:tr>
    </w:tbl>
    <w:p w14:paraId="09D0F03A" w14:textId="77777777" w:rsidR="009312A8" w:rsidRPr="005C2D3F" w:rsidRDefault="009312A8" w:rsidP="00303A9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03B" w14:textId="77777777" w:rsidR="00301DA2" w:rsidRPr="005C2D3F" w:rsidRDefault="00301DA2" w:rsidP="00301DA2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ขาดทุนทางภาษีจะสิ้นอายุในปี</w:t>
      </w:r>
      <w:r w:rsidRPr="005C2D3F">
        <w:rPr>
          <w:sz w:val="30"/>
          <w:szCs w:val="30"/>
        </w:rPr>
        <w:t> </w:t>
      </w:r>
      <w:r w:rsidR="006B02A3" w:rsidRPr="005C2D3F">
        <w:rPr>
          <w:sz w:val="30"/>
          <w:szCs w:val="30"/>
        </w:rPr>
        <w:t>256</w:t>
      </w:r>
      <w:r w:rsidR="004B75A2" w:rsidRPr="005C2D3F">
        <w:rPr>
          <w:sz w:val="30"/>
          <w:szCs w:val="30"/>
        </w:rPr>
        <w:t>1</w:t>
      </w:r>
      <w:r w:rsidRPr="005C2D3F">
        <w:rPr>
          <w:sz w:val="30"/>
          <w:szCs w:val="30"/>
        </w:rPr>
        <w:t> </w:t>
      </w:r>
      <w:r w:rsidRPr="005C2D3F">
        <w:rPr>
          <w:sz w:val="30"/>
          <w:szCs w:val="30"/>
          <w:cs/>
        </w:rPr>
        <w:t>เป็นต้นไป ผลแตกต่างชั่วคราวที่ใช้หักภาษียังไม่สิ้นอายุตามกฎหมายเกี่ยวกับภาษีเงินได้ปัจจุบัน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9D0F03C" w14:textId="77777777" w:rsidR="00A932C3" w:rsidRPr="005C2D3F" w:rsidRDefault="00A932C3" w:rsidP="00301DA2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09D0F03D" w14:textId="77777777" w:rsidR="00F10A22" w:rsidRPr="005C2D3F" w:rsidRDefault="00A932C3" w:rsidP="00745D3E">
      <w:pPr>
        <w:spacing w:line="240" w:lineRule="auto"/>
        <w:ind w:left="540" w:right="-43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ณ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วันที่</w:t>
      </w:r>
      <w:r w:rsidRPr="005C2D3F">
        <w:rPr>
          <w:sz w:val="30"/>
          <w:szCs w:val="30"/>
        </w:rPr>
        <w:t xml:space="preserve"> 31 </w:t>
      </w:r>
      <w:r w:rsidRPr="005C2D3F">
        <w:rPr>
          <w:rFonts w:hint="cs"/>
          <w:sz w:val="30"/>
          <w:szCs w:val="30"/>
          <w:cs/>
        </w:rPr>
        <w:t>ธันวาคม</w:t>
      </w:r>
      <w:r w:rsidR="00593CE9" w:rsidRPr="005C2D3F">
        <w:rPr>
          <w:sz w:val="30"/>
          <w:szCs w:val="30"/>
        </w:rPr>
        <w:t xml:space="preserve"> 2560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และ</w:t>
      </w:r>
      <w:r w:rsidRPr="005C2D3F">
        <w:rPr>
          <w:sz w:val="30"/>
          <w:szCs w:val="30"/>
        </w:rPr>
        <w:t xml:space="preserve"> 255</w:t>
      </w:r>
      <w:r w:rsidR="00593CE9" w:rsidRPr="005C2D3F">
        <w:rPr>
          <w:sz w:val="30"/>
          <w:szCs w:val="30"/>
        </w:rPr>
        <w:t>9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</w:t>
      </w:r>
      <w:r w:rsidR="004B75A2" w:rsidRPr="005C2D3F">
        <w:rPr>
          <w:rFonts w:hint="cs"/>
          <w:sz w:val="30"/>
          <w:szCs w:val="30"/>
          <w:cs/>
        </w:rPr>
        <w:t>บริษัทร่วมค้า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อันเนื่องมาจากกลุ่มบริษัทสามารถควบคุมจังหวะเวลาในการกลับรายการผลแตกต่างชั่วคราวได้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  <w:r w:rsidR="00222041" w:rsidRPr="005C2D3F">
        <w:rPr>
          <w:sz w:val="30"/>
          <w:szCs w:val="30"/>
        </w:rPr>
        <w:t xml:space="preserve"> </w:t>
      </w:r>
      <w:r w:rsidR="00644AFD" w:rsidRPr="005C2D3F">
        <w:rPr>
          <w:rFonts w:hint="cs"/>
          <w:sz w:val="30"/>
          <w:szCs w:val="30"/>
          <w:cs/>
        </w:rPr>
        <w:t>ยกเว้น</w:t>
      </w:r>
      <w:r w:rsidR="00222041" w:rsidRPr="005C2D3F">
        <w:rPr>
          <w:rFonts w:hint="cs"/>
          <w:sz w:val="30"/>
          <w:szCs w:val="30"/>
          <w:cs/>
        </w:rPr>
        <w:t>ผลแตกต่างชั่วคราวที่เกิดจากการลงทุนในกลุ่ม</w:t>
      </w:r>
      <w:r w:rsidR="00F10A22" w:rsidRPr="005C2D3F">
        <w:rPr>
          <w:rFonts w:hint="cs"/>
          <w:sz w:val="30"/>
          <w:szCs w:val="30"/>
          <w:cs/>
        </w:rPr>
        <w:t xml:space="preserve">บริษัท </w:t>
      </w:r>
      <w:r w:rsidR="00F10A22" w:rsidRPr="005C2D3F">
        <w:rPr>
          <w:sz w:val="30"/>
          <w:szCs w:val="30"/>
          <w:cs/>
        </w:rPr>
        <w:t>ฟิวเจอร์ มาร์เก็ตติ้ง คอมมิวนิเคชั่นส์ กรุ๊ป จำกัด</w:t>
      </w:r>
      <w:r w:rsidR="00F10A22" w:rsidRPr="005C2D3F">
        <w:rPr>
          <w:rFonts w:hint="cs"/>
          <w:sz w:val="30"/>
          <w:szCs w:val="30"/>
          <w:cs/>
        </w:rPr>
        <w:t xml:space="preserve"> </w:t>
      </w:r>
      <w:r w:rsidR="00222041" w:rsidRPr="005C2D3F">
        <w:rPr>
          <w:rFonts w:hint="cs"/>
          <w:sz w:val="30"/>
          <w:szCs w:val="30"/>
          <w:cs/>
        </w:rPr>
        <w:t>เนื่องจาก</w:t>
      </w:r>
      <w:r w:rsidR="00683C89" w:rsidRPr="005C2D3F">
        <w:rPr>
          <w:rFonts w:hint="cs"/>
          <w:sz w:val="30"/>
          <w:szCs w:val="30"/>
          <w:cs/>
        </w:rPr>
        <w:t>มีความเป็นไปได้ค่อนข้างแน่ที่</w:t>
      </w:r>
      <w:r w:rsidR="00644AFD" w:rsidRPr="005C2D3F">
        <w:rPr>
          <w:rFonts w:hint="cs"/>
          <w:sz w:val="30"/>
          <w:szCs w:val="30"/>
          <w:cs/>
        </w:rPr>
        <w:t>จะกลับรายการในอนาคตจากการจำหน่ายเงินลงทุน</w:t>
      </w:r>
      <w:r w:rsidR="00683C89" w:rsidRPr="005C2D3F">
        <w:rPr>
          <w:rFonts w:hint="cs"/>
          <w:sz w:val="30"/>
          <w:szCs w:val="30"/>
          <w:cs/>
        </w:rPr>
        <w:t xml:space="preserve">ตามหมายเหตุ </w:t>
      </w:r>
      <w:r w:rsidR="00683C89" w:rsidRPr="005C2D3F">
        <w:rPr>
          <w:sz w:val="30"/>
          <w:szCs w:val="30"/>
        </w:rPr>
        <w:t>11</w:t>
      </w:r>
    </w:p>
    <w:p w14:paraId="09D0F03E" w14:textId="77777777" w:rsidR="00F10A22" w:rsidRPr="005C2D3F" w:rsidRDefault="00F10A22" w:rsidP="00F10A22">
      <w:pPr>
        <w:tabs>
          <w:tab w:val="left" w:pos="729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03F" w14:textId="77777777" w:rsidR="00E80286" w:rsidRPr="005C2D3F" w:rsidRDefault="00E80286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 xml:space="preserve">หนี้สินที่มีภาระดอกเบี้ย </w:t>
      </w:r>
    </w:p>
    <w:p w14:paraId="09D0F040" w14:textId="77777777" w:rsidR="00E80286" w:rsidRPr="005C2D3F" w:rsidRDefault="00E80286" w:rsidP="00E80286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53"/>
        <w:gridCol w:w="7"/>
        <w:gridCol w:w="925"/>
        <w:gridCol w:w="1080"/>
        <w:gridCol w:w="236"/>
        <w:gridCol w:w="1073"/>
        <w:gridCol w:w="236"/>
        <w:gridCol w:w="1113"/>
        <w:gridCol w:w="269"/>
        <w:gridCol w:w="1080"/>
      </w:tblGrid>
      <w:tr w:rsidR="000B09F5" w:rsidRPr="005C2D3F" w14:paraId="09D0F046" w14:textId="77777777" w:rsidTr="00FB0571">
        <w:trPr>
          <w:tblHeader/>
        </w:trPr>
        <w:tc>
          <w:tcPr>
            <w:tcW w:w="3053" w:type="dxa"/>
          </w:tcPr>
          <w:p w14:paraId="09D0F041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09D0F042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14:paraId="09D0F043" w14:textId="77777777" w:rsidR="000B09F5" w:rsidRPr="005C2D3F" w:rsidRDefault="000B09F5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9D0F044" w14:textId="77777777" w:rsidR="000B09F5" w:rsidRPr="005C2D3F" w:rsidRDefault="000B09F5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</w:tcPr>
          <w:p w14:paraId="09D0F045" w14:textId="77777777" w:rsidR="000B09F5" w:rsidRPr="005C2D3F" w:rsidRDefault="000B09F5" w:rsidP="00E8028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B09F5" w:rsidRPr="005C2D3F" w14:paraId="09D0F050" w14:textId="77777777" w:rsidTr="00FB0571">
        <w:trPr>
          <w:tblHeader/>
        </w:trPr>
        <w:tc>
          <w:tcPr>
            <w:tcW w:w="3053" w:type="dxa"/>
          </w:tcPr>
          <w:p w14:paraId="09D0F047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09D0F048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  <w:r w:rsidRPr="005C2D3F">
              <w:rPr>
                <w:rFonts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D0F049" w14:textId="77777777" w:rsidR="000B09F5" w:rsidRPr="005C2D3F" w:rsidRDefault="00E869E5" w:rsidP="00775994">
            <w:pPr>
              <w:tabs>
                <w:tab w:val="center" w:pos="401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0F04A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9D0F04B" w14:textId="77777777" w:rsidR="000B09F5" w:rsidRPr="005C2D3F" w:rsidRDefault="00604292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09D0F04C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09D0F04D" w14:textId="77777777" w:rsidR="000B09F5" w:rsidRPr="005C2D3F" w:rsidRDefault="00E869E5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9D0F04E" w14:textId="77777777" w:rsidR="000B09F5" w:rsidRPr="005C2D3F" w:rsidRDefault="000B09F5" w:rsidP="00775994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0F04F" w14:textId="77777777" w:rsidR="000B09F5" w:rsidRPr="005C2D3F" w:rsidRDefault="00604292" w:rsidP="00775994">
            <w:pPr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0B09F5" w:rsidRPr="005C2D3F" w14:paraId="09D0F054" w14:textId="77777777" w:rsidTr="00FB0571">
        <w:trPr>
          <w:tblHeader/>
        </w:trPr>
        <w:tc>
          <w:tcPr>
            <w:tcW w:w="3053" w:type="dxa"/>
          </w:tcPr>
          <w:p w14:paraId="09D0F051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932" w:type="dxa"/>
            <w:gridSpan w:val="2"/>
          </w:tcPr>
          <w:p w14:paraId="09D0F052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087" w:type="dxa"/>
            <w:gridSpan w:val="7"/>
          </w:tcPr>
          <w:p w14:paraId="09D0F053" w14:textId="77777777" w:rsidR="000B09F5" w:rsidRPr="005C2D3F" w:rsidRDefault="000B09F5" w:rsidP="0077599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5C2D3F">
              <w:rPr>
                <w:rFonts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09F5" w:rsidRPr="005C2D3F" w14:paraId="09D0F05E" w14:textId="77777777" w:rsidTr="00FB0571">
        <w:tc>
          <w:tcPr>
            <w:tcW w:w="3053" w:type="dxa"/>
          </w:tcPr>
          <w:p w14:paraId="09D0F055" w14:textId="77777777" w:rsidR="000B09F5" w:rsidRPr="005C2D3F" w:rsidRDefault="000B09F5" w:rsidP="00775994">
            <w:pPr>
              <w:tabs>
                <w:tab w:val="left" w:pos="36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2" w:type="dxa"/>
            <w:gridSpan w:val="2"/>
          </w:tcPr>
          <w:p w14:paraId="09D0F056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F057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58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14:paraId="09D0F059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5A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9D0F05B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05C" w14:textId="77777777" w:rsidR="000B09F5" w:rsidRPr="005C2D3F" w:rsidRDefault="000B09F5" w:rsidP="00775994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0F05D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B09F5" w:rsidRPr="005C2D3F" w14:paraId="09D0F068" w14:textId="77777777" w:rsidTr="00FB0571">
        <w:tc>
          <w:tcPr>
            <w:tcW w:w="3053" w:type="dxa"/>
          </w:tcPr>
          <w:p w14:paraId="09D0F05F" w14:textId="77777777" w:rsidR="000B09F5" w:rsidRPr="005C2D3F" w:rsidRDefault="000B09F5" w:rsidP="00775994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2" w:type="dxa"/>
            <w:gridSpan w:val="2"/>
          </w:tcPr>
          <w:p w14:paraId="09D0F060" w14:textId="77777777" w:rsidR="000B09F5" w:rsidRPr="005C2D3F" w:rsidRDefault="000B09F5" w:rsidP="00775994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61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62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63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64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65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66" w14:textId="77777777" w:rsidR="000B09F5" w:rsidRPr="005C2D3F" w:rsidRDefault="000B09F5" w:rsidP="0077599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67" w14:textId="77777777" w:rsidR="000B09F5" w:rsidRPr="005C2D3F" w:rsidRDefault="000B09F5" w:rsidP="00775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52B08" w:rsidRPr="005C2D3F" w14:paraId="09D0F072" w14:textId="77777777" w:rsidTr="00FB0571">
        <w:tc>
          <w:tcPr>
            <w:tcW w:w="3053" w:type="dxa"/>
          </w:tcPr>
          <w:p w14:paraId="09D0F069" w14:textId="77777777" w:rsidR="00852B08" w:rsidRPr="005C2D3F" w:rsidRDefault="00852B08" w:rsidP="00852B08">
            <w:pPr>
              <w:tabs>
                <w:tab w:val="left" w:pos="360"/>
              </w:tabs>
              <w:ind w:left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09D0F06A" w14:textId="77777777" w:rsidR="00852B08" w:rsidRPr="005C2D3F" w:rsidRDefault="00852B08" w:rsidP="00852B08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06B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6,020,000</w:t>
            </w:r>
          </w:p>
        </w:tc>
        <w:tc>
          <w:tcPr>
            <w:tcW w:w="236" w:type="dxa"/>
          </w:tcPr>
          <w:p w14:paraId="09D0F06C" w14:textId="77777777" w:rsidR="00852B08" w:rsidRPr="005C2D3F" w:rsidRDefault="00852B08" w:rsidP="00852B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9D0F06D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5,400,000</w:t>
            </w:r>
          </w:p>
        </w:tc>
        <w:tc>
          <w:tcPr>
            <w:tcW w:w="236" w:type="dxa"/>
          </w:tcPr>
          <w:p w14:paraId="09D0F06E" w14:textId="77777777" w:rsidR="00852B08" w:rsidRPr="005C2D3F" w:rsidRDefault="00852B08" w:rsidP="00852B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9D0F06F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6,020,000</w:t>
            </w:r>
          </w:p>
        </w:tc>
        <w:tc>
          <w:tcPr>
            <w:tcW w:w="269" w:type="dxa"/>
          </w:tcPr>
          <w:p w14:paraId="09D0F070" w14:textId="77777777" w:rsidR="00852B08" w:rsidRPr="005C2D3F" w:rsidRDefault="00852B08" w:rsidP="00852B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071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5,400,000</w:t>
            </w:r>
          </w:p>
        </w:tc>
      </w:tr>
      <w:tr w:rsidR="00852B08" w:rsidRPr="005C2D3F" w14:paraId="09D0F07C" w14:textId="77777777" w:rsidTr="00FB0571">
        <w:tc>
          <w:tcPr>
            <w:tcW w:w="3053" w:type="dxa"/>
            <w:shd w:val="clear" w:color="auto" w:fill="auto"/>
          </w:tcPr>
          <w:p w14:paraId="09D0F073" w14:textId="77777777" w:rsidR="00852B08" w:rsidRPr="005C2D3F" w:rsidRDefault="00852B08" w:rsidP="00852B08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2" w:type="dxa"/>
            <w:gridSpan w:val="2"/>
          </w:tcPr>
          <w:p w14:paraId="09D0F074" w14:textId="77777777" w:rsidR="00852B08" w:rsidRPr="005C2D3F" w:rsidRDefault="00852B08" w:rsidP="00852B08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F075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6,020,000</w:t>
            </w:r>
          </w:p>
        </w:tc>
        <w:tc>
          <w:tcPr>
            <w:tcW w:w="236" w:type="dxa"/>
          </w:tcPr>
          <w:p w14:paraId="09D0F076" w14:textId="77777777" w:rsidR="00852B08" w:rsidRPr="005C2D3F" w:rsidRDefault="00852B08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F077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5,400,000</w:t>
            </w:r>
          </w:p>
        </w:tc>
        <w:tc>
          <w:tcPr>
            <w:tcW w:w="236" w:type="dxa"/>
          </w:tcPr>
          <w:p w14:paraId="09D0F078" w14:textId="77777777" w:rsidR="00852B08" w:rsidRPr="005C2D3F" w:rsidRDefault="00852B08" w:rsidP="00852B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F079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6,020,000</w:t>
            </w:r>
          </w:p>
        </w:tc>
        <w:tc>
          <w:tcPr>
            <w:tcW w:w="269" w:type="dxa"/>
          </w:tcPr>
          <w:p w14:paraId="09D0F07A" w14:textId="77777777" w:rsidR="00852B08" w:rsidRPr="005C2D3F" w:rsidRDefault="00852B08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F07B" w14:textId="77777777" w:rsidR="00852B08" w:rsidRPr="005C2D3F" w:rsidRDefault="00852B08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5,400,000</w:t>
            </w:r>
          </w:p>
        </w:tc>
      </w:tr>
      <w:tr w:rsidR="00812CE6" w:rsidRPr="005C2D3F" w14:paraId="09D0F086" w14:textId="77777777" w:rsidTr="00812CE6">
        <w:tc>
          <w:tcPr>
            <w:tcW w:w="3053" w:type="dxa"/>
            <w:shd w:val="clear" w:color="auto" w:fill="auto"/>
          </w:tcPr>
          <w:p w14:paraId="09D0F07D" w14:textId="77777777" w:rsidR="00812CE6" w:rsidRPr="005C2D3F" w:rsidRDefault="00812CE6" w:rsidP="00852B08">
            <w:pPr>
              <w:tabs>
                <w:tab w:val="left" w:pos="360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2" w:type="dxa"/>
            <w:gridSpan w:val="2"/>
          </w:tcPr>
          <w:p w14:paraId="09D0F07E" w14:textId="77777777" w:rsidR="00812CE6" w:rsidRPr="005C2D3F" w:rsidRDefault="00812CE6" w:rsidP="00852B08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0F07F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80" w14:textId="77777777" w:rsidR="00812CE6" w:rsidRPr="005C2D3F" w:rsidRDefault="00812CE6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09D0F081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82" w14:textId="77777777" w:rsidR="00812CE6" w:rsidRPr="005C2D3F" w:rsidRDefault="00812CE6" w:rsidP="00852B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9D0F083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84" w14:textId="77777777" w:rsidR="00812CE6" w:rsidRPr="005C2D3F" w:rsidRDefault="00812CE6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0F085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812CE6" w:rsidRPr="005C2D3F" w14:paraId="09D0F090" w14:textId="77777777" w:rsidTr="00812CE6">
        <w:tc>
          <w:tcPr>
            <w:tcW w:w="3053" w:type="dxa"/>
            <w:shd w:val="clear" w:color="auto" w:fill="auto"/>
          </w:tcPr>
          <w:p w14:paraId="09D0F087" w14:textId="77777777" w:rsidR="00812CE6" w:rsidRPr="005C2D3F" w:rsidRDefault="00812CE6" w:rsidP="00852B08">
            <w:pPr>
              <w:tabs>
                <w:tab w:val="left" w:pos="360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2" w:type="dxa"/>
            <w:gridSpan w:val="2"/>
          </w:tcPr>
          <w:p w14:paraId="09D0F088" w14:textId="77777777" w:rsidR="00812CE6" w:rsidRPr="005C2D3F" w:rsidRDefault="00812CE6" w:rsidP="00852B08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89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8A" w14:textId="77777777" w:rsidR="00812CE6" w:rsidRPr="005C2D3F" w:rsidRDefault="00812CE6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8B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8C" w14:textId="77777777" w:rsidR="00812CE6" w:rsidRPr="005C2D3F" w:rsidRDefault="00812CE6" w:rsidP="00852B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8D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8E" w14:textId="77777777" w:rsidR="00812CE6" w:rsidRPr="005C2D3F" w:rsidRDefault="00812CE6" w:rsidP="00852B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8F" w14:textId="77777777" w:rsidR="00812CE6" w:rsidRPr="005C2D3F" w:rsidRDefault="00812CE6" w:rsidP="00852B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604292" w:rsidRPr="005C2D3F" w14:paraId="09D0F09B" w14:textId="77777777" w:rsidTr="00535928">
        <w:tc>
          <w:tcPr>
            <w:tcW w:w="3053" w:type="dxa"/>
          </w:tcPr>
          <w:p w14:paraId="09D0F091" w14:textId="77777777" w:rsidR="00604292" w:rsidRPr="005C2D3F" w:rsidRDefault="00604292" w:rsidP="00712407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lastRenderedPageBreak/>
              <w:t>เงินกู้ยืมระยะ</w:t>
            </w:r>
            <w:r w:rsidRPr="005C2D3F">
              <w:rPr>
                <w:rFonts w:hint="cs"/>
                <w:sz w:val="28"/>
                <w:szCs w:val="28"/>
                <w:cs/>
              </w:rPr>
              <w:t>สั้นจากกิจการที่เกี่ยว</w:t>
            </w:r>
            <w:r w:rsidR="00712407" w:rsidRPr="005C2D3F">
              <w:rPr>
                <w:sz w:val="28"/>
                <w:szCs w:val="28"/>
                <w:cs/>
              </w:rPr>
              <w:br/>
            </w:r>
            <w:r w:rsidRPr="005C2D3F">
              <w:rPr>
                <w:rFonts w:hint="cs"/>
                <w:sz w:val="28"/>
                <w:szCs w:val="28"/>
                <w:cs/>
              </w:rPr>
              <w:t>ข้องกัน</w:t>
            </w:r>
          </w:p>
        </w:tc>
        <w:tc>
          <w:tcPr>
            <w:tcW w:w="932" w:type="dxa"/>
            <w:gridSpan w:val="2"/>
          </w:tcPr>
          <w:p w14:paraId="09D0F092" w14:textId="77777777" w:rsidR="00604292" w:rsidRPr="005C2D3F" w:rsidRDefault="00604292" w:rsidP="00604292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  <w:p w14:paraId="09D0F093" w14:textId="77777777" w:rsidR="00604292" w:rsidRPr="005C2D3F" w:rsidRDefault="00604292" w:rsidP="00604292"/>
        </w:tc>
        <w:tc>
          <w:tcPr>
            <w:tcW w:w="1080" w:type="dxa"/>
            <w:vAlign w:val="bottom"/>
          </w:tcPr>
          <w:p w14:paraId="09D0F094" w14:textId="77777777" w:rsidR="00604292" w:rsidRPr="005C2D3F" w:rsidRDefault="00604292" w:rsidP="006042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95" w14:textId="77777777" w:rsidR="00604292" w:rsidRPr="005C2D3F" w:rsidRDefault="00604292" w:rsidP="00604292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D0F096" w14:textId="77777777" w:rsidR="00604292" w:rsidRPr="005C2D3F" w:rsidRDefault="00604292" w:rsidP="006042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97" w14:textId="77777777" w:rsidR="00604292" w:rsidRPr="005C2D3F" w:rsidRDefault="00604292" w:rsidP="00604292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0F098" w14:textId="77777777" w:rsidR="00604292" w:rsidRPr="005C2D3F" w:rsidRDefault="00604292" w:rsidP="006042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099" w14:textId="77777777" w:rsidR="00604292" w:rsidRPr="005C2D3F" w:rsidRDefault="00604292" w:rsidP="00604292">
            <w:pPr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9A" w14:textId="77777777" w:rsidR="00604292" w:rsidRPr="005C2D3F" w:rsidRDefault="00604292" w:rsidP="006042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41727A" w:rsidRPr="005C2D3F" w14:paraId="09D0F0A5" w14:textId="77777777" w:rsidTr="00535928">
        <w:tc>
          <w:tcPr>
            <w:tcW w:w="3053" w:type="dxa"/>
          </w:tcPr>
          <w:p w14:paraId="09D0F09C" w14:textId="77777777" w:rsidR="0041727A" w:rsidRPr="005C2D3F" w:rsidRDefault="0041727A" w:rsidP="0041727A">
            <w:pPr>
              <w:tabs>
                <w:tab w:val="left" w:pos="360"/>
              </w:tabs>
              <w:ind w:left="162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09D0F09D" w14:textId="77777777" w:rsidR="0041727A" w:rsidRPr="005C2D3F" w:rsidRDefault="007B6B59" w:rsidP="0041727A">
            <w:pPr>
              <w:pStyle w:val="BodyText"/>
              <w:spacing w:after="0"/>
              <w:jc w:val="center"/>
              <w:rPr>
                <w:bCs/>
                <w:sz w:val="28"/>
                <w:szCs w:val="28"/>
              </w:rPr>
            </w:pPr>
            <w:r w:rsidRPr="005C2D3F">
              <w:rPr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09D0F09E" w14:textId="77777777" w:rsidR="0041727A" w:rsidRPr="005C2D3F" w:rsidRDefault="00852B08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09F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A0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36" w:type="dxa"/>
          </w:tcPr>
          <w:p w14:paraId="09D0F0A1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A2" w14:textId="77777777" w:rsidR="0041727A" w:rsidRPr="005C2D3F" w:rsidRDefault="00852B08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629,825</w:t>
            </w:r>
          </w:p>
        </w:tc>
        <w:tc>
          <w:tcPr>
            <w:tcW w:w="269" w:type="dxa"/>
          </w:tcPr>
          <w:p w14:paraId="09D0F0A3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A4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455,000</w:t>
            </w:r>
          </w:p>
        </w:tc>
      </w:tr>
      <w:tr w:rsidR="0041727A" w:rsidRPr="005C2D3F" w14:paraId="09D0F0AF" w14:textId="77777777" w:rsidTr="00535928">
        <w:tc>
          <w:tcPr>
            <w:tcW w:w="3053" w:type="dxa"/>
          </w:tcPr>
          <w:p w14:paraId="09D0F0A6" w14:textId="77777777" w:rsidR="0041727A" w:rsidRPr="005C2D3F" w:rsidRDefault="0041727A" w:rsidP="0041727A">
            <w:pPr>
              <w:tabs>
                <w:tab w:val="left" w:pos="360"/>
              </w:tabs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</w:tcPr>
          <w:p w14:paraId="09D0F0A7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A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A9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AA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AB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A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AD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AE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1727A" w:rsidRPr="005C2D3F" w14:paraId="09D0F0B9" w14:textId="77777777" w:rsidTr="00DA7BB7">
        <w:tc>
          <w:tcPr>
            <w:tcW w:w="3053" w:type="dxa"/>
          </w:tcPr>
          <w:p w14:paraId="09D0F0B0" w14:textId="77777777" w:rsidR="0041727A" w:rsidRPr="005C2D3F" w:rsidRDefault="0041727A" w:rsidP="0041727A">
            <w:pPr>
              <w:tabs>
                <w:tab w:val="left" w:pos="360"/>
              </w:tabs>
              <w:ind w:left="162" w:hanging="162"/>
              <w:rPr>
                <w:sz w:val="28"/>
                <w:szCs w:val="28"/>
                <w:cs/>
              </w:rPr>
            </w:pPr>
            <w:r w:rsidRPr="005C2D3F">
              <w:rPr>
                <w:sz w:val="28"/>
                <w:szCs w:val="28"/>
                <w:cs/>
              </w:rPr>
              <w:t>เงินกู้ยืมระยะยาว</w:t>
            </w:r>
            <w:r w:rsidRPr="005C2D3F">
              <w:rPr>
                <w:rFonts w:hint="cs"/>
                <w:sz w:val="28"/>
                <w:szCs w:val="28"/>
                <w:cs/>
              </w:rPr>
              <w:t>จากสถาบันการเงิน</w:t>
            </w:r>
            <w:r w:rsidRPr="005C2D3F">
              <w:rPr>
                <w:sz w:val="28"/>
                <w:szCs w:val="28"/>
                <w:cs/>
              </w:rPr>
              <w:t>ส่วนที่ถึงกำหนด</w:t>
            </w:r>
            <w:r w:rsidRPr="005C2D3F">
              <w:rPr>
                <w:rFonts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932" w:type="dxa"/>
            <w:gridSpan w:val="2"/>
          </w:tcPr>
          <w:p w14:paraId="09D0F0B1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B2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B3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B4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B5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B6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B7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B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1727A" w:rsidRPr="005C2D3F" w14:paraId="09D0F0C3" w14:textId="77777777" w:rsidTr="00DA7BB7">
        <w:tc>
          <w:tcPr>
            <w:tcW w:w="3053" w:type="dxa"/>
          </w:tcPr>
          <w:p w14:paraId="09D0F0BA" w14:textId="77777777" w:rsidR="0041727A" w:rsidRPr="005C2D3F" w:rsidRDefault="0041727A" w:rsidP="0041727A">
            <w:pPr>
              <w:tabs>
                <w:tab w:val="left" w:pos="360"/>
              </w:tabs>
              <w:ind w:left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32" w:type="dxa"/>
            <w:gridSpan w:val="2"/>
          </w:tcPr>
          <w:p w14:paraId="09D0F0BB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BC" w14:textId="77777777" w:rsidR="0041727A" w:rsidRPr="005C2D3F" w:rsidRDefault="00852B08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61,740</w:t>
            </w:r>
          </w:p>
        </w:tc>
        <w:tc>
          <w:tcPr>
            <w:tcW w:w="236" w:type="dxa"/>
          </w:tcPr>
          <w:p w14:paraId="09D0F0BD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BE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82,360</w:t>
            </w:r>
          </w:p>
        </w:tc>
        <w:tc>
          <w:tcPr>
            <w:tcW w:w="236" w:type="dxa"/>
          </w:tcPr>
          <w:p w14:paraId="09D0F0BF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C0" w14:textId="77777777" w:rsidR="0041727A" w:rsidRPr="005C2D3F" w:rsidRDefault="00852B08" w:rsidP="0041727A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9D0F0C1" w14:textId="77777777" w:rsidR="0041727A" w:rsidRPr="005C2D3F" w:rsidRDefault="0041727A" w:rsidP="0041727A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D0F0C2" w14:textId="77777777" w:rsidR="0041727A" w:rsidRPr="005C2D3F" w:rsidRDefault="0041727A" w:rsidP="0041727A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41727A" w:rsidRPr="005C2D3F" w14:paraId="09D0F0CD" w14:textId="77777777" w:rsidTr="00DA7BB7">
        <w:tc>
          <w:tcPr>
            <w:tcW w:w="3060" w:type="dxa"/>
            <w:gridSpan w:val="2"/>
          </w:tcPr>
          <w:p w14:paraId="09D0F0C4" w14:textId="77777777" w:rsidR="0041727A" w:rsidRPr="005C2D3F" w:rsidRDefault="0041727A" w:rsidP="0041727A">
            <w:pPr>
              <w:tabs>
                <w:tab w:val="left" w:pos="360"/>
              </w:tabs>
              <w:rPr>
                <w:sz w:val="30"/>
                <w:szCs w:val="30"/>
              </w:rPr>
            </w:pPr>
          </w:p>
        </w:tc>
        <w:tc>
          <w:tcPr>
            <w:tcW w:w="925" w:type="dxa"/>
          </w:tcPr>
          <w:p w14:paraId="09D0F0C5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C6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C7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0C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0C9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D0F0CA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D0F0CB" w14:textId="77777777" w:rsidR="0041727A" w:rsidRPr="005C2D3F" w:rsidRDefault="0041727A" w:rsidP="0041727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0C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1727A" w:rsidRPr="005C2D3F" w14:paraId="09D0F0D7" w14:textId="77777777" w:rsidTr="00FB0571">
        <w:tc>
          <w:tcPr>
            <w:tcW w:w="3060" w:type="dxa"/>
            <w:gridSpan w:val="2"/>
          </w:tcPr>
          <w:p w14:paraId="09D0F0CE" w14:textId="77777777" w:rsidR="0041727A" w:rsidRPr="005C2D3F" w:rsidRDefault="0041727A" w:rsidP="0041727A">
            <w:pPr>
              <w:tabs>
                <w:tab w:val="left" w:pos="360"/>
              </w:tabs>
              <w:ind w:left="162" w:hanging="180"/>
              <w:rPr>
                <w:sz w:val="28"/>
                <w:szCs w:val="28"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925" w:type="dxa"/>
          </w:tcPr>
          <w:p w14:paraId="09D0F0CF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0D0" w14:textId="77777777" w:rsidR="0041727A" w:rsidRPr="005C2D3F" w:rsidRDefault="00664464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26,91</w:t>
            </w:r>
            <w:r w:rsidR="009D5D29" w:rsidRPr="005C2D3F">
              <w:rPr>
                <w:rFonts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9D0F0D1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9D0F0D2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2,132</w:t>
            </w:r>
          </w:p>
        </w:tc>
        <w:tc>
          <w:tcPr>
            <w:tcW w:w="236" w:type="dxa"/>
          </w:tcPr>
          <w:p w14:paraId="09D0F0D3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9D0F0D4" w14:textId="77777777" w:rsidR="0041727A" w:rsidRPr="005C2D3F" w:rsidRDefault="00852B08" w:rsidP="00E16D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5,26</w:t>
            </w:r>
            <w:r w:rsidR="00E16D76" w:rsidRPr="005C2D3F">
              <w:rPr>
                <w:rFonts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9D0F0D5" w14:textId="77777777" w:rsidR="0041727A" w:rsidRPr="005C2D3F" w:rsidRDefault="0041727A" w:rsidP="0041727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0D6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2,019</w:t>
            </w:r>
          </w:p>
        </w:tc>
      </w:tr>
      <w:tr w:rsidR="0041727A" w:rsidRPr="005C2D3F" w14:paraId="09D0F0E1" w14:textId="77777777" w:rsidTr="00FB0571">
        <w:tc>
          <w:tcPr>
            <w:tcW w:w="3060" w:type="dxa"/>
            <w:gridSpan w:val="2"/>
          </w:tcPr>
          <w:p w14:paraId="09D0F0D8" w14:textId="77777777" w:rsidR="0041727A" w:rsidRPr="005C2D3F" w:rsidRDefault="0041727A" w:rsidP="0041727A">
            <w:pPr>
              <w:tabs>
                <w:tab w:val="left" w:pos="360"/>
              </w:tabs>
              <w:spacing w:before="240"/>
              <w:rPr>
                <w:b/>
                <w:bCs/>
                <w:sz w:val="28"/>
                <w:szCs w:val="28"/>
                <w:cs/>
              </w:rPr>
            </w:pPr>
            <w:r w:rsidRPr="005C2D3F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25" w:type="dxa"/>
          </w:tcPr>
          <w:p w14:paraId="09D0F0D9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0DA" w14:textId="77777777" w:rsidR="0041727A" w:rsidRPr="005C2D3F" w:rsidRDefault="00852B08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6,108,</w:t>
            </w:r>
            <w:r w:rsidR="00664464" w:rsidRPr="005C2D3F">
              <w:rPr>
                <w:rFonts w:cs="Angsana New"/>
                <w:b/>
                <w:bCs/>
                <w:sz w:val="30"/>
                <w:szCs w:val="30"/>
              </w:rPr>
              <w:t>65</w:t>
            </w:r>
            <w:r w:rsidR="009D5D29" w:rsidRPr="005C2D3F">
              <w:rPr>
                <w:rFonts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9D0F0DB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0D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5,484,492</w:t>
            </w:r>
          </w:p>
        </w:tc>
        <w:tc>
          <w:tcPr>
            <w:tcW w:w="236" w:type="dxa"/>
          </w:tcPr>
          <w:p w14:paraId="09D0F0DD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0DE" w14:textId="77777777" w:rsidR="0041727A" w:rsidRPr="005C2D3F" w:rsidRDefault="00852B08" w:rsidP="00E16D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6,655,08</w:t>
            </w:r>
            <w:r w:rsidR="00E16D76" w:rsidRPr="005C2D3F">
              <w:rPr>
                <w:rFonts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9D0F0DF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0E0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5,857,019</w:t>
            </w:r>
          </w:p>
        </w:tc>
      </w:tr>
      <w:tr w:rsidR="0041727A" w:rsidRPr="005C2D3F" w14:paraId="09D0F0EB" w14:textId="77777777" w:rsidTr="00FB0571">
        <w:tc>
          <w:tcPr>
            <w:tcW w:w="3060" w:type="dxa"/>
            <w:gridSpan w:val="2"/>
          </w:tcPr>
          <w:p w14:paraId="09D0F0E2" w14:textId="77777777" w:rsidR="0041727A" w:rsidRPr="005C2D3F" w:rsidRDefault="0041727A" w:rsidP="0041727A">
            <w:pPr>
              <w:tabs>
                <w:tab w:val="left" w:pos="360"/>
              </w:tabs>
              <w:rPr>
                <w:sz w:val="30"/>
                <w:szCs w:val="30"/>
              </w:rPr>
            </w:pPr>
          </w:p>
        </w:tc>
        <w:tc>
          <w:tcPr>
            <w:tcW w:w="925" w:type="dxa"/>
          </w:tcPr>
          <w:p w14:paraId="09D0F0E3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D0F0E4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E5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09D0F0E6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E7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9D0F0E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0E9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D0F0EA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1727A" w:rsidRPr="005C2D3F" w14:paraId="09D0F0F5" w14:textId="77777777" w:rsidTr="00FB0571">
        <w:tc>
          <w:tcPr>
            <w:tcW w:w="3060" w:type="dxa"/>
            <w:gridSpan w:val="2"/>
          </w:tcPr>
          <w:p w14:paraId="09D0F0EC" w14:textId="77777777" w:rsidR="0041727A" w:rsidRPr="005C2D3F" w:rsidRDefault="0041727A" w:rsidP="0041727A">
            <w:pPr>
              <w:tabs>
                <w:tab w:val="left" w:pos="36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25" w:type="dxa"/>
          </w:tcPr>
          <w:p w14:paraId="09D0F0ED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EE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EF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D0F0F0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F1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0F0F2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0F3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F4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1727A" w:rsidRPr="005C2D3F" w14:paraId="09D0F0FF" w14:textId="77777777" w:rsidTr="00DA7BB7">
        <w:tc>
          <w:tcPr>
            <w:tcW w:w="3060" w:type="dxa"/>
            <w:gridSpan w:val="2"/>
          </w:tcPr>
          <w:p w14:paraId="09D0F0F6" w14:textId="77777777" w:rsidR="0041727A" w:rsidRPr="005C2D3F" w:rsidRDefault="0041727A" w:rsidP="0041727A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5" w:type="dxa"/>
          </w:tcPr>
          <w:p w14:paraId="09D0F0F7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F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F9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D0F0FA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0FB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0F0F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0FD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0FE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B27026" w:rsidRPr="005C2D3F" w14:paraId="09D0F109" w14:textId="77777777" w:rsidTr="00DA7BB7">
        <w:tc>
          <w:tcPr>
            <w:tcW w:w="3060" w:type="dxa"/>
            <w:gridSpan w:val="2"/>
          </w:tcPr>
          <w:p w14:paraId="09D0F100" w14:textId="77777777" w:rsidR="00B27026" w:rsidRPr="005C2D3F" w:rsidRDefault="00B27026" w:rsidP="00B27026">
            <w:pPr>
              <w:tabs>
                <w:tab w:val="left" w:pos="360"/>
              </w:tabs>
              <w:ind w:left="162"/>
              <w:rPr>
                <w:sz w:val="28"/>
                <w:szCs w:val="28"/>
              </w:rPr>
            </w:pPr>
            <w:r w:rsidRPr="005C2D3F">
              <w:rPr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25" w:type="dxa"/>
          </w:tcPr>
          <w:p w14:paraId="09D0F101" w14:textId="77777777" w:rsidR="00B27026" w:rsidRPr="005C2D3F" w:rsidRDefault="00B27026" w:rsidP="00B27026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102" w14:textId="77777777" w:rsidR="00B27026" w:rsidRPr="005C2D3F" w:rsidRDefault="00B27026" w:rsidP="00B27026">
            <w:pPr>
              <w:pStyle w:val="acctfourfigures"/>
              <w:tabs>
                <w:tab w:val="clear" w:pos="765"/>
              </w:tabs>
              <w:spacing w:line="240" w:lineRule="atLeast"/>
              <w:ind w:right="-108" w:hanging="13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103" w14:textId="77777777" w:rsidR="00B27026" w:rsidRPr="005C2D3F" w:rsidRDefault="00B27026" w:rsidP="00B2702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9D0F104" w14:textId="77777777" w:rsidR="00B27026" w:rsidRPr="005C2D3F" w:rsidRDefault="00B27026" w:rsidP="00B270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61,740</w:t>
            </w:r>
          </w:p>
        </w:tc>
        <w:tc>
          <w:tcPr>
            <w:tcW w:w="236" w:type="dxa"/>
          </w:tcPr>
          <w:p w14:paraId="09D0F105" w14:textId="77777777" w:rsidR="00B27026" w:rsidRPr="005C2D3F" w:rsidRDefault="00B27026" w:rsidP="00B27026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0F106" w14:textId="77777777" w:rsidR="00B27026" w:rsidRPr="005C2D3F" w:rsidRDefault="00B27026" w:rsidP="00B27026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09D0F107" w14:textId="77777777" w:rsidR="00B27026" w:rsidRPr="005C2D3F" w:rsidRDefault="00B27026" w:rsidP="00B27026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108" w14:textId="77777777" w:rsidR="00B27026" w:rsidRPr="005C2D3F" w:rsidRDefault="00B27026" w:rsidP="00B27026">
            <w:pPr>
              <w:pStyle w:val="acctfourfigures"/>
              <w:tabs>
                <w:tab w:val="clear" w:pos="765"/>
                <w:tab w:val="left" w:pos="531"/>
              </w:tabs>
              <w:spacing w:line="240" w:lineRule="atLeast"/>
              <w:ind w:right="-114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41727A" w:rsidRPr="005C2D3F" w14:paraId="09D0F113" w14:textId="77777777" w:rsidTr="00DA7BB7">
        <w:tc>
          <w:tcPr>
            <w:tcW w:w="3060" w:type="dxa"/>
            <w:gridSpan w:val="2"/>
          </w:tcPr>
          <w:p w14:paraId="09D0F10A" w14:textId="77777777" w:rsidR="0041727A" w:rsidRPr="005C2D3F" w:rsidRDefault="0041727A" w:rsidP="0041727A">
            <w:pPr>
              <w:tabs>
                <w:tab w:val="left" w:pos="360"/>
              </w:tabs>
              <w:rPr>
                <w:sz w:val="30"/>
                <w:szCs w:val="30"/>
              </w:rPr>
            </w:pPr>
          </w:p>
        </w:tc>
        <w:tc>
          <w:tcPr>
            <w:tcW w:w="925" w:type="dxa"/>
          </w:tcPr>
          <w:p w14:paraId="09D0F10B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10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10D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9D0F10E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0F10F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9D0F110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D0F111" w14:textId="77777777" w:rsidR="0041727A" w:rsidRPr="005C2D3F" w:rsidRDefault="0041727A" w:rsidP="0041727A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0F112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1727A" w:rsidRPr="005C2D3F" w14:paraId="09D0F11D" w14:textId="77777777" w:rsidTr="00FB0571">
        <w:tc>
          <w:tcPr>
            <w:tcW w:w="3060" w:type="dxa"/>
            <w:gridSpan w:val="2"/>
          </w:tcPr>
          <w:p w14:paraId="09D0F114" w14:textId="77777777" w:rsidR="0041727A" w:rsidRPr="005C2D3F" w:rsidRDefault="0041727A" w:rsidP="0041727A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25" w:type="dxa"/>
          </w:tcPr>
          <w:p w14:paraId="09D0F115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116" w14:textId="77777777" w:rsidR="0041727A" w:rsidRPr="005C2D3F" w:rsidRDefault="00852B08" w:rsidP="006644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</w:t>
            </w:r>
            <w:r w:rsidR="00664464" w:rsidRPr="005C2D3F">
              <w:rPr>
                <w:rFonts w:cs="Angsana New"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09D0F117" w14:textId="77777777" w:rsidR="0041727A" w:rsidRPr="005C2D3F" w:rsidRDefault="0041727A" w:rsidP="0041727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9D0F118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8,302</w:t>
            </w:r>
          </w:p>
        </w:tc>
        <w:tc>
          <w:tcPr>
            <w:tcW w:w="236" w:type="dxa"/>
          </w:tcPr>
          <w:p w14:paraId="09D0F119" w14:textId="77777777" w:rsidR="0041727A" w:rsidRPr="005C2D3F" w:rsidRDefault="0041727A" w:rsidP="0041727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9D0F11A" w14:textId="77777777" w:rsidR="0041727A" w:rsidRPr="005C2D3F" w:rsidRDefault="00852B08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  <w:tc>
          <w:tcPr>
            <w:tcW w:w="269" w:type="dxa"/>
          </w:tcPr>
          <w:p w14:paraId="09D0F11B" w14:textId="77777777" w:rsidR="0041727A" w:rsidRPr="005C2D3F" w:rsidRDefault="0041727A" w:rsidP="0041727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0F11C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8,091</w:t>
            </w:r>
          </w:p>
        </w:tc>
      </w:tr>
      <w:tr w:rsidR="0041727A" w:rsidRPr="005C2D3F" w14:paraId="09D0F127" w14:textId="77777777" w:rsidTr="00F2115D">
        <w:trPr>
          <w:trHeight w:val="335"/>
        </w:trPr>
        <w:tc>
          <w:tcPr>
            <w:tcW w:w="3060" w:type="dxa"/>
            <w:gridSpan w:val="2"/>
            <w:vAlign w:val="bottom"/>
          </w:tcPr>
          <w:p w14:paraId="09D0F11E" w14:textId="77777777" w:rsidR="0041727A" w:rsidRPr="005C2D3F" w:rsidRDefault="0041727A" w:rsidP="0041727A">
            <w:pPr>
              <w:tabs>
                <w:tab w:val="left" w:pos="360"/>
              </w:tabs>
              <w:rPr>
                <w:sz w:val="28"/>
                <w:szCs w:val="28"/>
              </w:rPr>
            </w:pPr>
            <w:r w:rsidRPr="005C2D3F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25" w:type="dxa"/>
          </w:tcPr>
          <w:p w14:paraId="09D0F11F" w14:textId="77777777" w:rsidR="0041727A" w:rsidRPr="005C2D3F" w:rsidRDefault="0041727A" w:rsidP="0041727A">
            <w:pPr>
              <w:pStyle w:val="BodyText"/>
              <w:spacing w:after="0"/>
              <w:jc w:val="thaiDistribute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20" w14:textId="77777777" w:rsidR="0041727A" w:rsidRPr="005C2D3F" w:rsidRDefault="00852B08" w:rsidP="006644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100,</w:t>
            </w:r>
            <w:r w:rsidR="00664464" w:rsidRPr="005C2D3F">
              <w:rPr>
                <w:rFonts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09D0F121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22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70,042</w:t>
            </w:r>
          </w:p>
        </w:tc>
        <w:tc>
          <w:tcPr>
            <w:tcW w:w="236" w:type="dxa"/>
          </w:tcPr>
          <w:p w14:paraId="09D0F123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24" w14:textId="77777777" w:rsidR="0041727A" w:rsidRPr="005C2D3F" w:rsidRDefault="00852B08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25,849</w:t>
            </w:r>
          </w:p>
        </w:tc>
        <w:tc>
          <w:tcPr>
            <w:tcW w:w="269" w:type="dxa"/>
          </w:tcPr>
          <w:p w14:paraId="09D0F125" w14:textId="77777777" w:rsidR="0041727A" w:rsidRPr="005C2D3F" w:rsidRDefault="0041727A" w:rsidP="0041727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26" w14:textId="77777777" w:rsidR="0041727A" w:rsidRPr="005C2D3F" w:rsidRDefault="0041727A" w:rsidP="004172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8,091</w:t>
            </w:r>
          </w:p>
        </w:tc>
      </w:tr>
    </w:tbl>
    <w:p w14:paraId="09D0F128" w14:textId="77777777" w:rsidR="00957772" w:rsidRPr="005C2D3F" w:rsidRDefault="00957772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D0F129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Pr="005C2D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จากสถาบันการเงิน </w:t>
      </w:r>
    </w:p>
    <w:p w14:paraId="09D0F12A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</w:rPr>
      </w:pPr>
    </w:p>
    <w:p w14:paraId="09D0F12B" w14:textId="77777777" w:rsidR="00E80286" w:rsidRPr="005C2D3F" w:rsidRDefault="00362E60" w:rsidP="00301DA2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C2D3F">
        <w:rPr>
          <w:sz w:val="30"/>
          <w:szCs w:val="30"/>
          <w:cs/>
        </w:rPr>
        <w:t xml:space="preserve">ณ </w:t>
      </w:r>
      <w:r w:rsidRPr="005C2D3F">
        <w:rPr>
          <w:spacing w:val="-4"/>
          <w:sz w:val="30"/>
          <w:szCs w:val="30"/>
          <w:cs/>
        </w:rPr>
        <w:t xml:space="preserve">วันที่ </w:t>
      </w:r>
      <w:r w:rsidRPr="005C2D3F">
        <w:rPr>
          <w:spacing w:val="-4"/>
          <w:sz w:val="30"/>
          <w:szCs w:val="30"/>
        </w:rPr>
        <w:t xml:space="preserve">31 </w:t>
      </w:r>
      <w:r w:rsidRPr="005C2D3F">
        <w:rPr>
          <w:spacing w:val="-4"/>
          <w:sz w:val="30"/>
          <w:szCs w:val="30"/>
          <w:cs/>
        </w:rPr>
        <w:t xml:space="preserve">ธันวาคม </w:t>
      </w:r>
      <w:r w:rsidR="0012199D" w:rsidRPr="005C2D3F">
        <w:rPr>
          <w:spacing w:val="-4"/>
          <w:sz w:val="30"/>
          <w:szCs w:val="30"/>
        </w:rPr>
        <w:t>2560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rFonts w:hint="cs"/>
          <w:spacing w:val="-4"/>
          <w:sz w:val="30"/>
          <w:szCs w:val="30"/>
          <w:cs/>
        </w:rPr>
        <w:t>กลุ่มบริษัท</w:t>
      </w:r>
      <w:r w:rsidR="00AA0832" w:rsidRPr="005C2D3F">
        <w:rPr>
          <w:rFonts w:hint="cs"/>
          <w:spacing w:val="-4"/>
          <w:sz w:val="30"/>
          <w:szCs w:val="30"/>
          <w:cs/>
        </w:rPr>
        <w:t>และบริษัท</w:t>
      </w:r>
      <w:r w:rsidRPr="005C2D3F">
        <w:rPr>
          <w:rFonts w:hint="cs"/>
          <w:spacing w:val="-4"/>
          <w:sz w:val="30"/>
          <w:szCs w:val="30"/>
          <w:cs/>
        </w:rPr>
        <w:t>มี</w:t>
      </w:r>
      <w:r w:rsidRPr="005C2D3F">
        <w:rPr>
          <w:rFonts w:hint="cs"/>
          <w:sz w:val="30"/>
          <w:szCs w:val="30"/>
          <w:cs/>
        </w:rPr>
        <w:t xml:space="preserve">ตั๋วสัญญาใช้เงินประเภทครบกำหนดชำระภายใน </w:t>
      </w:r>
      <w:r w:rsidRPr="005C2D3F">
        <w:rPr>
          <w:sz w:val="30"/>
          <w:szCs w:val="30"/>
        </w:rPr>
        <w:t>1</w:t>
      </w:r>
      <w:r w:rsidRPr="005C2D3F">
        <w:rPr>
          <w:rFonts w:hint="cs"/>
          <w:sz w:val="30"/>
          <w:szCs w:val="30"/>
          <w:cs/>
        </w:rPr>
        <w:t xml:space="preserve"> ปี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อัตราดอกเบี้ยระหว่าง</w:t>
      </w:r>
      <w:r w:rsidR="00AA0832" w:rsidRPr="005C2D3F">
        <w:rPr>
          <w:rFonts w:hint="cs"/>
          <w:sz w:val="30"/>
          <w:szCs w:val="30"/>
          <w:cs/>
        </w:rPr>
        <w:t xml:space="preserve"> </w:t>
      </w:r>
      <w:r w:rsidR="00AA0832" w:rsidRPr="005C2D3F">
        <w:rPr>
          <w:sz w:val="30"/>
          <w:szCs w:val="30"/>
          <w:cs/>
        </w:rPr>
        <w:t xml:space="preserve">ร้อยละ </w:t>
      </w:r>
      <w:r w:rsidR="00852B08" w:rsidRPr="005C2D3F">
        <w:rPr>
          <w:sz w:val="30"/>
          <w:szCs w:val="30"/>
        </w:rPr>
        <w:t xml:space="preserve">1.56 </w:t>
      </w:r>
      <w:r w:rsidR="00AA0832" w:rsidRPr="005C2D3F">
        <w:rPr>
          <w:sz w:val="30"/>
          <w:szCs w:val="30"/>
          <w:cs/>
        </w:rPr>
        <w:t>ถึงร้อยละ</w:t>
      </w:r>
      <w:r w:rsidR="00BB4EFD" w:rsidRPr="005C2D3F">
        <w:rPr>
          <w:sz w:val="30"/>
          <w:szCs w:val="30"/>
        </w:rPr>
        <w:t xml:space="preserve"> </w:t>
      </w:r>
      <w:r w:rsidR="00852B08" w:rsidRPr="005C2D3F">
        <w:rPr>
          <w:sz w:val="30"/>
          <w:szCs w:val="30"/>
        </w:rPr>
        <w:t>1.65</w:t>
      </w:r>
      <w:r w:rsidR="0012199D" w:rsidRPr="005C2D3F">
        <w:rPr>
          <w:sz w:val="30"/>
          <w:szCs w:val="30"/>
        </w:rPr>
        <w:t xml:space="preserve"> </w:t>
      </w:r>
      <w:r w:rsidR="00AA0832" w:rsidRPr="005C2D3F">
        <w:rPr>
          <w:sz w:val="30"/>
          <w:szCs w:val="30"/>
        </w:rPr>
        <w:t xml:space="preserve"> </w:t>
      </w:r>
      <w:r w:rsidR="00AA0832" w:rsidRPr="005C2D3F">
        <w:rPr>
          <w:sz w:val="30"/>
          <w:szCs w:val="30"/>
          <w:cs/>
        </w:rPr>
        <w:t>ต่อปี</w:t>
      </w:r>
      <w:r w:rsidR="00AA0832"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hint="cs"/>
          <w:i/>
          <w:iCs/>
          <w:sz w:val="30"/>
          <w:szCs w:val="30"/>
          <w:cs/>
        </w:rPr>
        <w:t>(</w:t>
      </w:r>
      <w:r w:rsidR="00AA0832" w:rsidRPr="005C2D3F">
        <w:rPr>
          <w:i/>
          <w:iCs/>
          <w:sz w:val="30"/>
          <w:szCs w:val="30"/>
        </w:rPr>
        <w:t>255</w:t>
      </w:r>
      <w:r w:rsidR="0012199D" w:rsidRPr="005C2D3F">
        <w:rPr>
          <w:i/>
          <w:iCs/>
          <w:sz w:val="30"/>
          <w:szCs w:val="30"/>
        </w:rPr>
        <w:t>9</w:t>
      </w:r>
      <w:r w:rsidR="00AA0832" w:rsidRPr="005C2D3F">
        <w:rPr>
          <w:i/>
          <w:iCs/>
          <w:sz w:val="30"/>
          <w:szCs w:val="30"/>
        </w:rPr>
        <w:t>:</w:t>
      </w:r>
      <w:r w:rsidR="00AA0832" w:rsidRPr="005C2D3F">
        <w:rPr>
          <w:rFonts w:hint="cs"/>
          <w:i/>
          <w:iCs/>
          <w:sz w:val="30"/>
          <w:szCs w:val="30"/>
          <w:cs/>
        </w:rPr>
        <w:t xml:space="preserve"> </w:t>
      </w:r>
      <w:r w:rsidR="00712407" w:rsidRPr="005C2D3F">
        <w:rPr>
          <w:rFonts w:hint="cs"/>
          <w:i/>
          <w:iCs/>
          <w:sz w:val="30"/>
          <w:szCs w:val="30"/>
          <w:cs/>
        </w:rPr>
        <w:t xml:space="preserve">ร้อยละ </w:t>
      </w:r>
      <w:r w:rsidR="0012199D" w:rsidRPr="005C2D3F">
        <w:rPr>
          <w:i/>
          <w:iCs/>
          <w:sz w:val="30"/>
          <w:szCs w:val="30"/>
        </w:rPr>
        <w:t>1.64</w:t>
      </w:r>
      <w:r w:rsidR="0012199D" w:rsidRPr="005C2D3F">
        <w:rPr>
          <w:i/>
          <w:iCs/>
          <w:sz w:val="30"/>
          <w:szCs w:val="30"/>
          <w:cs/>
        </w:rPr>
        <w:t xml:space="preserve"> ถึงร้อยละ</w:t>
      </w:r>
      <w:r w:rsidR="0012199D" w:rsidRPr="005C2D3F">
        <w:rPr>
          <w:i/>
          <w:iCs/>
          <w:sz w:val="30"/>
          <w:szCs w:val="30"/>
        </w:rPr>
        <w:t xml:space="preserve"> 1.70 </w:t>
      </w:r>
      <w:r w:rsidR="0012199D" w:rsidRPr="005C2D3F">
        <w:rPr>
          <w:i/>
          <w:iCs/>
          <w:sz w:val="30"/>
          <w:szCs w:val="30"/>
          <w:cs/>
        </w:rPr>
        <w:t>ต่อปี</w:t>
      </w:r>
      <w:r w:rsidRPr="005C2D3F">
        <w:rPr>
          <w:rFonts w:hint="cs"/>
          <w:i/>
          <w:iCs/>
          <w:sz w:val="30"/>
          <w:szCs w:val="30"/>
          <w:cs/>
        </w:rPr>
        <w:t>)</w:t>
      </w:r>
    </w:p>
    <w:p w14:paraId="09D0F12C" w14:textId="77777777" w:rsidR="00301DA2" w:rsidRPr="005C2D3F" w:rsidRDefault="00301DA2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2D" w14:textId="77777777" w:rsidR="00DA7BB7" w:rsidRPr="005C2D3F" w:rsidRDefault="00DA7BB7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2E" w14:textId="77777777" w:rsidR="00DA7BB7" w:rsidRPr="005C2D3F" w:rsidRDefault="00DA7BB7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2F" w14:textId="77777777" w:rsidR="00DA7BB7" w:rsidRPr="005C2D3F" w:rsidRDefault="00DA7BB7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30" w14:textId="77777777" w:rsidR="0012199D" w:rsidRPr="005C2D3F" w:rsidRDefault="0012199D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31" w14:textId="77777777" w:rsidR="0012199D" w:rsidRPr="005C2D3F" w:rsidRDefault="0012199D" w:rsidP="00362E60">
      <w:pPr>
        <w:spacing w:line="240" w:lineRule="auto"/>
        <w:ind w:left="540" w:right="-43"/>
        <w:jc w:val="both"/>
        <w:rPr>
          <w:b/>
          <w:bCs/>
          <w:i/>
          <w:iCs/>
          <w:sz w:val="22"/>
          <w:szCs w:val="22"/>
        </w:rPr>
      </w:pPr>
    </w:p>
    <w:p w14:paraId="09D0F132" w14:textId="77777777" w:rsidR="003E530D" w:rsidRPr="005C2D3F" w:rsidRDefault="003E530D" w:rsidP="00362E60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</w:p>
    <w:p w14:paraId="09D0F133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เงินกู้ยืมระยะ</w:t>
      </w:r>
      <w:r w:rsidRPr="005C2D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Pr="005C2D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09D0F134" w14:textId="77777777" w:rsidR="00362E60" w:rsidRPr="005C2D3F" w:rsidRDefault="00362E60" w:rsidP="00362E60">
      <w:pPr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60"/>
        <w:gridCol w:w="2038"/>
        <w:gridCol w:w="1760"/>
        <w:gridCol w:w="1204"/>
        <w:gridCol w:w="2598"/>
      </w:tblGrid>
      <w:tr w:rsidR="00AA0832" w:rsidRPr="005C2D3F" w14:paraId="09D0F136" w14:textId="77777777" w:rsidTr="002F6B6B">
        <w:trPr>
          <w:trHeight w:val="423"/>
          <w:tblHeader/>
        </w:trPr>
        <w:tc>
          <w:tcPr>
            <w:tcW w:w="9360" w:type="dxa"/>
            <w:gridSpan w:val="5"/>
          </w:tcPr>
          <w:p w14:paraId="09D0F135" w14:textId="77777777" w:rsidR="00AA0832" w:rsidRPr="005C2D3F" w:rsidRDefault="00AA0832" w:rsidP="00775994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2E60" w:rsidRPr="005C2D3F" w14:paraId="09D0F13E" w14:textId="77777777" w:rsidTr="002F6B6B">
        <w:trPr>
          <w:trHeight w:val="817"/>
          <w:tblHeader/>
        </w:trPr>
        <w:tc>
          <w:tcPr>
            <w:tcW w:w="1760" w:type="dxa"/>
          </w:tcPr>
          <w:p w14:paraId="09D0F137" w14:textId="77777777" w:rsidR="00362E60" w:rsidRPr="005C2D3F" w:rsidRDefault="00362E60" w:rsidP="00734E4D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br w:type="page"/>
            </w:r>
            <w:r w:rsidRPr="005C2D3F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038" w:type="dxa"/>
          </w:tcPr>
          <w:p w14:paraId="09D0F138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จำนวนเงินกู้ยืมระยะยาว</w:t>
            </w:r>
          </w:p>
          <w:p w14:paraId="09D0F139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 xml:space="preserve">(ล้านบาท) </w:t>
            </w:r>
          </w:p>
        </w:tc>
        <w:tc>
          <w:tcPr>
            <w:tcW w:w="1760" w:type="dxa"/>
          </w:tcPr>
          <w:p w14:paraId="09D0F13A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09D0F13B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04" w:type="dxa"/>
          </w:tcPr>
          <w:p w14:paraId="09D0F13C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2594" w:type="dxa"/>
          </w:tcPr>
          <w:p w14:paraId="09D0F13D" w14:textId="77777777" w:rsidR="00362E60" w:rsidRPr="005C2D3F" w:rsidRDefault="00362E60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362E60" w:rsidRPr="005C2D3F" w14:paraId="09D0F144" w14:textId="77777777" w:rsidTr="002F6B6B">
        <w:trPr>
          <w:trHeight w:val="2043"/>
        </w:trPr>
        <w:tc>
          <w:tcPr>
            <w:tcW w:w="1760" w:type="dxa"/>
          </w:tcPr>
          <w:p w14:paraId="09D0F13F" w14:textId="77777777" w:rsidR="00362E60" w:rsidRPr="005C2D3F" w:rsidRDefault="00362E60" w:rsidP="005E490C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21 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 w:rsidR="005E490C" w:rsidRPr="005C2D3F">
              <w:rPr>
                <w:sz w:val="30"/>
                <w:szCs w:val="30"/>
              </w:rPr>
              <w:t>2556</w:t>
            </w:r>
          </w:p>
        </w:tc>
        <w:tc>
          <w:tcPr>
            <w:tcW w:w="2038" w:type="dxa"/>
          </w:tcPr>
          <w:p w14:paraId="09D0F140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350</w:t>
            </w:r>
          </w:p>
        </w:tc>
        <w:tc>
          <w:tcPr>
            <w:tcW w:w="1760" w:type="dxa"/>
          </w:tcPr>
          <w:p w14:paraId="09D0F141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3.95</w:t>
            </w:r>
          </w:p>
        </w:tc>
        <w:tc>
          <w:tcPr>
            <w:tcW w:w="1204" w:type="dxa"/>
          </w:tcPr>
          <w:p w14:paraId="09D0F142" w14:textId="77777777" w:rsidR="00362E60" w:rsidRPr="005C2D3F" w:rsidRDefault="00F7661D" w:rsidP="00775994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 xml:space="preserve">5 </w:t>
            </w:r>
            <w:r w:rsidR="00362E60" w:rsidRPr="005C2D3F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2594" w:type="dxa"/>
          </w:tcPr>
          <w:p w14:paraId="09D0F143" w14:textId="77777777" w:rsidR="00362E60" w:rsidRPr="005C2D3F" w:rsidRDefault="00F7661D" w:rsidP="002F6B6B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ทุกงวด </w:t>
            </w:r>
            <w:r w:rsidRPr="005C2D3F">
              <w:rPr>
                <w:sz w:val="30"/>
                <w:szCs w:val="30"/>
              </w:rPr>
              <w:t>3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เดือน งวดละ </w:t>
            </w:r>
            <w:r w:rsidRPr="005C2D3F">
              <w:rPr>
                <w:sz w:val="30"/>
                <w:szCs w:val="30"/>
              </w:rPr>
              <w:t>20.59</w:t>
            </w:r>
            <w:r w:rsidR="00362E60" w:rsidRPr="005C2D3F">
              <w:rPr>
                <w:rFonts w:hint="cs"/>
                <w:sz w:val="30"/>
                <w:szCs w:val="30"/>
                <w:cs/>
              </w:rPr>
              <w:t xml:space="preserve"> ล้านบาท เริ่มเดือนแรกในเดือนกันยายน</w:t>
            </w:r>
            <w:r w:rsidR="00362E60"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</w:rPr>
              <w:t>2557</w:t>
            </w:r>
            <w:r w:rsidR="00F11140" w:rsidRPr="005C2D3F">
              <w:rPr>
                <w:rFonts w:hint="cs"/>
                <w:sz w:val="30"/>
                <w:szCs w:val="30"/>
                <w:cs/>
              </w:rPr>
              <w:t xml:space="preserve"> โดยงวดสุดท้ายชำระคืนในวันที่ </w:t>
            </w:r>
            <w:r w:rsidRPr="005C2D3F">
              <w:rPr>
                <w:sz w:val="30"/>
                <w:szCs w:val="30"/>
              </w:rPr>
              <w:t>31</w:t>
            </w:r>
            <w:r w:rsidR="00F11140" w:rsidRPr="005C2D3F">
              <w:rPr>
                <w:sz w:val="30"/>
                <w:szCs w:val="30"/>
              </w:rPr>
              <w:t xml:space="preserve"> </w:t>
            </w:r>
            <w:r w:rsidR="00F11140" w:rsidRPr="005C2D3F"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 w:rsidRPr="005C2D3F">
              <w:rPr>
                <w:sz w:val="30"/>
                <w:szCs w:val="30"/>
              </w:rPr>
              <w:t>2561</w:t>
            </w:r>
          </w:p>
        </w:tc>
      </w:tr>
    </w:tbl>
    <w:p w14:paraId="09D0F145" w14:textId="77777777" w:rsidR="00362E60" w:rsidRPr="005C2D3F" w:rsidRDefault="00362E60" w:rsidP="00362E60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09D0F146" w14:textId="77777777" w:rsidR="005B1878" w:rsidRPr="005C2D3F" w:rsidRDefault="005B1878" w:rsidP="005B1878">
      <w:pPr>
        <w:spacing w:line="240" w:lineRule="auto"/>
        <w:ind w:left="63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45EB" w:rsidRPr="005C2D3F">
        <w:rPr>
          <w:rFonts w:asciiTheme="majorBidi" w:hAnsiTheme="majorBidi" w:cstheme="majorBidi"/>
          <w:sz w:val="30"/>
          <w:szCs w:val="30"/>
        </w:rPr>
        <w:t>31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5545EB"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301DA2" w:rsidRPr="005C2D3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="00D214E8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="00D214E8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และเงินกู้ยืมระยะยาวจากสถาบันการเงินรวม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D0249E" w:rsidRPr="005C2D3F">
        <w:rPr>
          <w:rFonts w:asciiTheme="majorBidi" w:hAnsiTheme="majorBidi" w:cstheme="majorBidi"/>
          <w:sz w:val="30"/>
          <w:szCs w:val="30"/>
        </w:rPr>
        <w:t>8,721</w:t>
      </w:r>
      <w:r w:rsidR="00644AFD" w:rsidRPr="005C2D3F">
        <w:rPr>
          <w:rFonts w:asciiTheme="majorBidi" w:hAnsiTheme="majorBidi" w:cstheme="majorBidi"/>
          <w:sz w:val="30"/>
          <w:szCs w:val="30"/>
        </w:rPr>
        <w:t>.0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0249E" w:rsidRPr="005C2D3F">
        <w:rPr>
          <w:rFonts w:asciiTheme="majorBidi" w:hAnsiTheme="majorBidi" w:cstheme="majorBidi"/>
          <w:sz w:val="30"/>
          <w:szCs w:val="30"/>
        </w:rPr>
        <w:t>8,580</w:t>
      </w:r>
      <w:r w:rsidR="00644AFD" w:rsidRPr="005C2D3F">
        <w:rPr>
          <w:rFonts w:asciiTheme="majorBidi" w:hAnsiTheme="majorBidi" w:cstheme="majorBidi"/>
          <w:sz w:val="30"/>
          <w:szCs w:val="30"/>
        </w:rPr>
        <w:t>.0</w:t>
      </w:r>
      <w:r w:rsidR="00D34368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D34368" w:rsidRPr="005C2D3F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65715C" w:rsidRPr="005C2D3F">
        <w:rPr>
          <w:rFonts w:asciiTheme="majorBidi" w:hAnsiTheme="majorBidi" w:cstheme="majorBidi"/>
          <w:i/>
          <w:iCs/>
          <w:sz w:val="30"/>
          <w:szCs w:val="30"/>
        </w:rPr>
        <w:t>(2559</w:t>
      </w:r>
      <w:r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5715C" w:rsidRPr="005C2D3F">
        <w:rPr>
          <w:rFonts w:asciiTheme="majorBidi" w:hAnsiTheme="majorBidi" w:cstheme="majorBidi"/>
          <w:i/>
          <w:iCs/>
          <w:sz w:val="30"/>
          <w:szCs w:val="30"/>
        </w:rPr>
        <w:t>11,910.7</w:t>
      </w:r>
      <w:r w:rsidR="0065715C"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A06CC3"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5715C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65715C"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11,620.0 </w:t>
      </w:r>
      <w:r w:rsidR="0065715C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D34368" w:rsidRPr="005C2D3F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9D0F147" w14:textId="77777777" w:rsidR="00C268E9" w:rsidRPr="005C2D3F" w:rsidRDefault="00C268E9" w:rsidP="00D032F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09D0F148" w14:textId="77777777" w:rsidR="00362E60" w:rsidRPr="005C2D3F" w:rsidRDefault="00362E60" w:rsidP="00D032FC">
      <w:pPr>
        <w:pStyle w:val="BodyText"/>
        <w:spacing w:after="0"/>
        <w:ind w:firstLine="431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09D0F149" w14:textId="77777777" w:rsidR="00E40A0B" w:rsidRPr="005C2D3F" w:rsidRDefault="00E40A0B" w:rsidP="00D032FC">
      <w:pPr>
        <w:pStyle w:val="BodyText"/>
        <w:spacing w:after="0"/>
        <w:ind w:firstLine="431"/>
        <w:rPr>
          <w:sz w:val="30"/>
          <w:szCs w:val="30"/>
          <w:cs/>
        </w:rPr>
      </w:pPr>
    </w:p>
    <w:p w14:paraId="09D0F14A" w14:textId="77777777" w:rsidR="00362E60" w:rsidRPr="005C2D3F" w:rsidRDefault="00644AFD" w:rsidP="00644AFD">
      <w:r w:rsidRPr="005C2D3F">
        <w:rPr>
          <w:sz w:val="30"/>
          <w:szCs w:val="30"/>
        </w:rPr>
        <w:t xml:space="preserve">         </w:t>
      </w:r>
      <w:r w:rsidR="00362E60" w:rsidRPr="005C2D3F">
        <w:rPr>
          <w:rFonts w:hint="cs"/>
          <w:sz w:val="30"/>
          <w:szCs w:val="30"/>
          <w:cs/>
        </w:rPr>
        <w:t>หนี้สินตามสัญญาเช่าการเงิน</w:t>
      </w:r>
      <w:r w:rsidR="00362E60" w:rsidRPr="005C2D3F">
        <w:rPr>
          <w:sz w:val="30"/>
          <w:szCs w:val="30"/>
        </w:rPr>
        <w:t xml:space="preserve"> </w:t>
      </w:r>
      <w:r w:rsidR="00362E60" w:rsidRPr="005C2D3F">
        <w:rPr>
          <w:rFonts w:hint="cs"/>
          <w:sz w:val="30"/>
          <w:szCs w:val="30"/>
          <w:cs/>
        </w:rPr>
        <w:t xml:space="preserve">ณ วันที่ </w:t>
      </w:r>
      <w:r w:rsidR="00362E60" w:rsidRPr="005C2D3F">
        <w:rPr>
          <w:sz w:val="30"/>
          <w:szCs w:val="30"/>
        </w:rPr>
        <w:t xml:space="preserve">31 </w:t>
      </w:r>
      <w:r w:rsidR="00362E60" w:rsidRPr="005C2D3F">
        <w:rPr>
          <w:rFonts w:hint="cs"/>
          <w:sz w:val="30"/>
          <w:szCs w:val="30"/>
          <w:cs/>
        </w:rPr>
        <w:t>ธันวาคม</w:t>
      </w:r>
      <w:r w:rsidR="00362E60" w:rsidRPr="005C2D3F">
        <w:rPr>
          <w:sz w:val="30"/>
          <w:szCs w:val="30"/>
        </w:rPr>
        <w:t xml:space="preserve"> 25</w:t>
      </w:r>
      <w:r w:rsidR="00F00C9E" w:rsidRPr="005C2D3F">
        <w:rPr>
          <w:sz w:val="30"/>
          <w:szCs w:val="30"/>
        </w:rPr>
        <w:t>60</w:t>
      </w:r>
      <w:r w:rsidR="00362E60" w:rsidRPr="005C2D3F">
        <w:rPr>
          <w:sz w:val="30"/>
          <w:szCs w:val="30"/>
        </w:rPr>
        <w:t xml:space="preserve"> </w:t>
      </w:r>
      <w:r w:rsidR="00362E60" w:rsidRPr="005C2D3F">
        <w:rPr>
          <w:rFonts w:hint="cs"/>
          <w:sz w:val="30"/>
          <w:szCs w:val="30"/>
          <w:cs/>
        </w:rPr>
        <w:t xml:space="preserve">และ </w:t>
      </w:r>
      <w:r w:rsidR="00362E60" w:rsidRPr="005C2D3F">
        <w:rPr>
          <w:sz w:val="30"/>
          <w:szCs w:val="30"/>
        </w:rPr>
        <w:t>255</w:t>
      </w:r>
      <w:r w:rsidR="00F00C9E" w:rsidRPr="005C2D3F">
        <w:rPr>
          <w:sz w:val="30"/>
          <w:szCs w:val="30"/>
        </w:rPr>
        <w:t>9</w:t>
      </w:r>
      <w:r w:rsidR="00362E60" w:rsidRPr="005C2D3F">
        <w:rPr>
          <w:sz w:val="30"/>
          <w:szCs w:val="30"/>
        </w:rPr>
        <w:t xml:space="preserve"> </w:t>
      </w:r>
      <w:r w:rsidR="00362E60" w:rsidRPr="005C2D3F">
        <w:rPr>
          <w:rFonts w:hint="cs"/>
          <w:sz w:val="30"/>
          <w:szCs w:val="30"/>
          <w:cs/>
        </w:rPr>
        <w:t>มีรายละเอียดดังนี้</w:t>
      </w:r>
      <w:r w:rsidR="00362E60" w:rsidRPr="005C2D3F">
        <w:rPr>
          <w:rFonts w:hint="cs"/>
          <w:cs/>
        </w:rPr>
        <w:t xml:space="preserve"> </w:t>
      </w:r>
    </w:p>
    <w:p w14:paraId="09D0F14B" w14:textId="77777777" w:rsidR="00362E60" w:rsidRPr="005C2D3F" w:rsidRDefault="00362E60" w:rsidP="00362E60">
      <w:pPr>
        <w:ind w:left="630"/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08"/>
        <w:gridCol w:w="972"/>
        <w:gridCol w:w="236"/>
        <w:gridCol w:w="934"/>
        <w:gridCol w:w="270"/>
        <w:gridCol w:w="990"/>
        <w:gridCol w:w="270"/>
        <w:gridCol w:w="990"/>
        <w:gridCol w:w="236"/>
        <w:gridCol w:w="934"/>
        <w:gridCol w:w="270"/>
        <w:gridCol w:w="1080"/>
      </w:tblGrid>
      <w:tr w:rsidR="00362E60" w:rsidRPr="005C2D3F" w14:paraId="09D0F14E" w14:textId="77777777" w:rsidTr="00362E60">
        <w:tc>
          <w:tcPr>
            <w:tcW w:w="1908" w:type="dxa"/>
          </w:tcPr>
          <w:p w14:paraId="09D0F14C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  <w:shd w:val="clear" w:color="auto" w:fill="auto"/>
          </w:tcPr>
          <w:p w14:paraId="09D0F14D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362E60" w:rsidRPr="005C2D3F" w14:paraId="09D0F153" w14:textId="77777777" w:rsidTr="00775994">
        <w:tc>
          <w:tcPr>
            <w:tcW w:w="1908" w:type="dxa"/>
          </w:tcPr>
          <w:p w14:paraId="09D0F14F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D0F150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>25</w:t>
            </w:r>
            <w:r w:rsidR="00336E4E" w:rsidRPr="005C2D3F">
              <w:rPr>
                <w:sz w:val="26"/>
                <w:szCs w:val="26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9D0F151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D0F152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</w:rPr>
              <w:t>255</w:t>
            </w:r>
            <w:r w:rsidR="00336E4E" w:rsidRPr="005C2D3F">
              <w:rPr>
                <w:sz w:val="26"/>
                <w:szCs w:val="26"/>
              </w:rPr>
              <w:t>9</w:t>
            </w:r>
          </w:p>
        </w:tc>
      </w:tr>
      <w:tr w:rsidR="00362E60" w:rsidRPr="005C2D3F" w14:paraId="09D0F163" w14:textId="77777777" w:rsidTr="00775994">
        <w:tc>
          <w:tcPr>
            <w:tcW w:w="1908" w:type="dxa"/>
            <w:shd w:val="clear" w:color="auto" w:fill="auto"/>
          </w:tcPr>
          <w:p w14:paraId="09D0F154" w14:textId="77777777" w:rsidR="00362E60" w:rsidRPr="005C2D3F" w:rsidRDefault="00362E60" w:rsidP="00775994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D0F155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09D0F156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57" w14:textId="77777777" w:rsidR="00362E60" w:rsidRPr="005C2D3F" w:rsidRDefault="00362E60" w:rsidP="007759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58" w14:textId="77777777" w:rsidR="00362E60" w:rsidRPr="005C2D3F" w:rsidRDefault="00362E60" w:rsidP="00775994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59" w14:textId="77777777" w:rsidR="00362E60" w:rsidRPr="005C2D3F" w:rsidRDefault="00362E60" w:rsidP="00775994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5A" w14:textId="77777777" w:rsidR="00362E60" w:rsidRPr="005C2D3F" w:rsidRDefault="00362E60" w:rsidP="007759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09D0F15B" w14:textId="77777777" w:rsidR="00362E60" w:rsidRPr="005C2D3F" w:rsidRDefault="00362E60" w:rsidP="00775994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5C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5D" w14:textId="77777777" w:rsidR="00362E60" w:rsidRPr="005C2D3F" w:rsidRDefault="00362E60" w:rsidP="00775994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5E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5F" w14:textId="77777777" w:rsidR="00362E60" w:rsidRPr="005C2D3F" w:rsidRDefault="00362E60" w:rsidP="00775994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60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161" w14:textId="77777777" w:rsidR="00362E60" w:rsidRPr="005C2D3F" w:rsidRDefault="00362E60" w:rsidP="007759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09D0F162" w14:textId="77777777" w:rsidR="00362E60" w:rsidRPr="005C2D3F" w:rsidRDefault="00362E60" w:rsidP="00775994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62E60" w:rsidRPr="005C2D3F" w14:paraId="09D0F166" w14:textId="77777777" w:rsidTr="00775994">
        <w:tc>
          <w:tcPr>
            <w:tcW w:w="1908" w:type="dxa"/>
          </w:tcPr>
          <w:p w14:paraId="09D0F164" w14:textId="77777777" w:rsidR="00362E60" w:rsidRPr="005C2D3F" w:rsidRDefault="00362E60" w:rsidP="00775994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</w:tcPr>
          <w:p w14:paraId="09D0F165" w14:textId="77777777" w:rsidR="00362E60" w:rsidRPr="005C2D3F" w:rsidRDefault="00362E60" w:rsidP="00775994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36E4E" w:rsidRPr="005C2D3F" w14:paraId="09D0F174" w14:textId="77777777" w:rsidTr="00775994">
        <w:tc>
          <w:tcPr>
            <w:tcW w:w="1908" w:type="dxa"/>
          </w:tcPr>
          <w:p w14:paraId="09D0F167" w14:textId="77777777" w:rsidR="00336E4E" w:rsidRPr="005C2D3F" w:rsidRDefault="00336E4E" w:rsidP="00336E4E">
            <w:pPr>
              <w:ind w:right="-79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ครบกำหนดชำระภายใน</w:t>
            </w:r>
          </w:p>
          <w:p w14:paraId="09D0F168" w14:textId="77777777" w:rsidR="00336E4E" w:rsidRPr="005C2D3F" w:rsidRDefault="00336E4E" w:rsidP="00336E4E">
            <w:pPr>
              <w:ind w:right="-79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 xml:space="preserve">   </w:t>
            </w:r>
            <w:r w:rsidRPr="005C2D3F">
              <w:rPr>
                <w:rFonts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D0F169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34,835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6A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6B" w14:textId="77777777" w:rsidR="00336E4E" w:rsidRPr="005C2D3F" w:rsidRDefault="00144834" w:rsidP="003724E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(7,919)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6C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6D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26,916</w:t>
            </w:r>
          </w:p>
        </w:tc>
        <w:tc>
          <w:tcPr>
            <w:tcW w:w="270" w:type="dxa"/>
            <w:shd w:val="clear" w:color="auto" w:fill="auto"/>
          </w:tcPr>
          <w:p w14:paraId="09D0F16E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6F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2,737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70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71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(605)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72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D0F173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2,132</w:t>
            </w:r>
          </w:p>
        </w:tc>
      </w:tr>
      <w:tr w:rsidR="00336E4E" w:rsidRPr="005C2D3F" w14:paraId="09D0F181" w14:textId="77777777" w:rsidTr="00775994">
        <w:tc>
          <w:tcPr>
            <w:tcW w:w="1908" w:type="dxa"/>
          </w:tcPr>
          <w:p w14:paraId="09D0F175" w14:textId="77777777" w:rsidR="00336E4E" w:rsidRPr="005C2D3F" w:rsidRDefault="00336E4E" w:rsidP="00336E4E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D0F176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114,829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77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78" w14:textId="77777777" w:rsidR="00336E4E" w:rsidRPr="005C2D3F" w:rsidRDefault="00144834" w:rsidP="0014483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(14,155)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79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7A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100,674</w:t>
            </w:r>
          </w:p>
        </w:tc>
        <w:tc>
          <w:tcPr>
            <w:tcW w:w="270" w:type="dxa"/>
            <w:shd w:val="clear" w:color="auto" w:fill="auto"/>
          </w:tcPr>
          <w:p w14:paraId="09D0F17B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7C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7D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7E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(981)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7F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D0F180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8,302</w:t>
            </w:r>
          </w:p>
        </w:tc>
      </w:tr>
      <w:tr w:rsidR="00336E4E" w:rsidRPr="005C2D3F" w14:paraId="09D0F18E" w14:textId="77777777" w:rsidTr="00775994">
        <w:tc>
          <w:tcPr>
            <w:tcW w:w="1908" w:type="dxa"/>
          </w:tcPr>
          <w:p w14:paraId="09D0F182" w14:textId="77777777" w:rsidR="00336E4E" w:rsidRPr="005C2D3F" w:rsidRDefault="00336E4E" w:rsidP="00336E4E">
            <w:pPr>
              <w:ind w:right="-79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83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149,664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84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85" w14:textId="77777777" w:rsidR="00336E4E" w:rsidRPr="005C2D3F" w:rsidRDefault="00144834" w:rsidP="0014483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(22,074)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86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87" w14:textId="77777777" w:rsidR="00336E4E" w:rsidRPr="005C2D3F" w:rsidRDefault="00144834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127,590</w:t>
            </w:r>
          </w:p>
        </w:tc>
        <w:tc>
          <w:tcPr>
            <w:tcW w:w="270" w:type="dxa"/>
            <w:shd w:val="clear" w:color="auto" w:fill="auto"/>
          </w:tcPr>
          <w:p w14:paraId="09D0F188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89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12,020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8A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8B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(1,586)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8C" w14:textId="77777777" w:rsidR="00336E4E" w:rsidRPr="005C2D3F" w:rsidRDefault="00336E4E" w:rsidP="00336E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8D" w14:textId="77777777" w:rsidR="00336E4E" w:rsidRPr="005C2D3F" w:rsidRDefault="00336E4E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10,434</w:t>
            </w:r>
          </w:p>
        </w:tc>
      </w:tr>
    </w:tbl>
    <w:p w14:paraId="09D0F18F" w14:textId="77777777" w:rsidR="00301DA2" w:rsidRPr="005C2D3F" w:rsidRDefault="00301DA2" w:rsidP="00301DA2">
      <w:pPr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p w14:paraId="09D0F190" w14:textId="77777777" w:rsidR="00712407" w:rsidRPr="005C2D3F" w:rsidRDefault="00712407" w:rsidP="00301DA2">
      <w:pPr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p w14:paraId="09D0F191" w14:textId="77777777" w:rsidR="00712407" w:rsidRPr="005C2D3F" w:rsidRDefault="00712407" w:rsidP="00301DA2">
      <w:pPr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08"/>
        <w:gridCol w:w="972"/>
        <w:gridCol w:w="236"/>
        <w:gridCol w:w="934"/>
        <w:gridCol w:w="270"/>
        <w:gridCol w:w="990"/>
        <w:gridCol w:w="270"/>
        <w:gridCol w:w="990"/>
        <w:gridCol w:w="236"/>
        <w:gridCol w:w="934"/>
        <w:gridCol w:w="270"/>
        <w:gridCol w:w="1080"/>
      </w:tblGrid>
      <w:tr w:rsidR="00301DA2" w:rsidRPr="005C2D3F" w14:paraId="09D0F194" w14:textId="77777777" w:rsidTr="003A6670">
        <w:tc>
          <w:tcPr>
            <w:tcW w:w="1908" w:type="dxa"/>
          </w:tcPr>
          <w:p w14:paraId="09D0F192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  <w:shd w:val="clear" w:color="auto" w:fill="auto"/>
          </w:tcPr>
          <w:p w14:paraId="09D0F193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01DA2" w:rsidRPr="005C2D3F" w14:paraId="09D0F199" w14:textId="77777777" w:rsidTr="003A6670">
        <w:tc>
          <w:tcPr>
            <w:tcW w:w="1908" w:type="dxa"/>
          </w:tcPr>
          <w:p w14:paraId="09D0F195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D0F196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>25</w:t>
            </w:r>
            <w:r w:rsidR="002940EF" w:rsidRPr="005C2D3F">
              <w:rPr>
                <w:sz w:val="26"/>
                <w:szCs w:val="26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9D0F197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D0F198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</w:rPr>
              <w:t>255</w:t>
            </w:r>
            <w:r w:rsidR="002940EF" w:rsidRPr="005C2D3F">
              <w:rPr>
                <w:sz w:val="26"/>
                <w:szCs w:val="26"/>
              </w:rPr>
              <w:t>9</w:t>
            </w:r>
          </w:p>
        </w:tc>
      </w:tr>
      <w:tr w:rsidR="00301DA2" w:rsidRPr="005C2D3F" w14:paraId="09D0F1A9" w14:textId="77777777" w:rsidTr="003A6670">
        <w:tc>
          <w:tcPr>
            <w:tcW w:w="1908" w:type="dxa"/>
            <w:shd w:val="clear" w:color="auto" w:fill="auto"/>
          </w:tcPr>
          <w:p w14:paraId="09D0F19A" w14:textId="77777777" w:rsidR="00301DA2" w:rsidRPr="005C2D3F" w:rsidRDefault="00301DA2" w:rsidP="003A6670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D0F19B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09D0F19C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9D" w14:textId="77777777" w:rsidR="00301DA2" w:rsidRPr="005C2D3F" w:rsidRDefault="00301DA2" w:rsidP="003A66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9E" w14:textId="77777777" w:rsidR="00301DA2" w:rsidRPr="005C2D3F" w:rsidRDefault="00301DA2" w:rsidP="003A6670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9F" w14:textId="77777777" w:rsidR="00301DA2" w:rsidRPr="005C2D3F" w:rsidRDefault="00301DA2" w:rsidP="003A6670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A0" w14:textId="77777777" w:rsidR="00301DA2" w:rsidRPr="005C2D3F" w:rsidRDefault="00301DA2" w:rsidP="003A66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09D0F1A1" w14:textId="77777777" w:rsidR="00301DA2" w:rsidRPr="005C2D3F" w:rsidRDefault="00301DA2" w:rsidP="003A6670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A2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A3" w14:textId="77777777" w:rsidR="00301DA2" w:rsidRPr="005C2D3F" w:rsidRDefault="00301DA2" w:rsidP="003A6670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A4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A5" w14:textId="77777777" w:rsidR="00301DA2" w:rsidRPr="005C2D3F" w:rsidRDefault="00301DA2" w:rsidP="003A6670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A6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1A7" w14:textId="77777777" w:rsidR="00301DA2" w:rsidRPr="005C2D3F" w:rsidRDefault="00301DA2" w:rsidP="003A66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09D0F1A8" w14:textId="77777777" w:rsidR="00301DA2" w:rsidRPr="005C2D3F" w:rsidRDefault="00301DA2" w:rsidP="003A6670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01DA2" w:rsidRPr="005C2D3F" w14:paraId="09D0F1AC" w14:textId="77777777" w:rsidTr="003A6670">
        <w:tc>
          <w:tcPr>
            <w:tcW w:w="1908" w:type="dxa"/>
          </w:tcPr>
          <w:p w14:paraId="09D0F1AA" w14:textId="77777777" w:rsidR="00301DA2" w:rsidRPr="005C2D3F" w:rsidRDefault="00301DA2" w:rsidP="003A6670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182" w:type="dxa"/>
            <w:gridSpan w:val="11"/>
          </w:tcPr>
          <w:p w14:paraId="09D0F1AB" w14:textId="77777777" w:rsidR="00301DA2" w:rsidRPr="005C2D3F" w:rsidRDefault="00301DA2" w:rsidP="003A6670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40EF" w:rsidRPr="005C2D3F" w14:paraId="09D0F1BA" w14:textId="77777777" w:rsidTr="003A6670">
        <w:tc>
          <w:tcPr>
            <w:tcW w:w="1908" w:type="dxa"/>
          </w:tcPr>
          <w:p w14:paraId="09D0F1AD" w14:textId="77777777" w:rsidR="002940EF" w:rsidRPr="005C2D3F" w:rsidRDefault="002940EF" w:rsidP="002940EF">
            <w:pPr>
              <w:ind w:right="-79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ครบกำหนดชำระภายใน</w:t>
            </w:r>
          </w:p>
          <w:p w14:paraId="09D0F1AE" w14:textId="77777777" w:rsidR="002940EF" w:rsidRPr="005C2D3F" w:rsidRDefault="002940EF" w:rsidP="002940EF">
            <w:pPr>
              <w:ind w:right="-79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</w:rPr>
              <w:t xml:space="preserve">   </w:t>
            </w:r>
            <w:r w:rsidRPr="005C2D3F">
              <w:rPr>
                <w:rFonts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D0F1AF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7,58</w:t>
            </w:r>
            <w:r w:rsidR="00664464" w:rsidRPr="005C2D3F">
              <w:rPr>
                <w:rFonts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B0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B1" w14:textId="77777777" w:rsidR="002940EF" w:rsidRPr="005C2D3F" w:rsidRDefault="003724EC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(2,324)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B2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B3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5,26</w:t>
            </w:r>
            <w:r w:rsidR="00664464" w:rsidRPr="005C2D3F">
              <w:rPr>
                <w:rFonts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D0F1B4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B5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B6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B7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(592)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B8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D0F1B9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sz w:val="26"/>
                <w:szCs w:val="26"/>
                <w:lang w:bidi="th-TH"/>
              </w:rPr>
              <w:t>2,019</w:t>
            </w:r>
          </w:p>
        </w:tc>
      </w:tr>
      <w:tr w:rsidR="002940EF" w:rsidRPr="005C2D3F" w14:paraId="09D0F1C7" w14:textId="77777777" w:rsidTr="003A6670">
        <w:tc>
          <w:tcPr>
            <w:tcW w:w="1908" w:type="dxa"/>
          </w:tcPr>
          <w:p w14:paraId="09D0F1BB" w14:textId="77777777" w:rsidR="002940EF" w:rsidRPr="005C2D3F" w:rsidRDefault="002940EF" w:rsidP="002940EF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D0F1BC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30,4</w:t>
            </w:r>
            <w:r w:rsidR="00664464" w:rsidRPr="005C2D3F">
              <w:rPr>
                <w:rFonts w:cs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BD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BE" w14:textId="77777777" w:rsidR="002940EF" w:rsidRPr="005C2D3F" w:rsidRDefault="003724EC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(4,591)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BF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C0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25,84</w:t>
            </w:r>
            <w:r w:rsidR="00664464" w:rsidRPr="005C2D3F">
              <w:rPr>
                <w:rFonts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9D0F1C1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1C2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9,063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C3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D0F1C4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(972)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C5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D0F1C6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</w:rPr>
              <w:t>8,091</w:t>
            </w:r>
          </w:p>
        </w:tc>
      </w:tr>
      <w:tr w:rsidR="002940EF" w:rsidRPr="005C2D3F" w14:paraId="09D0F1D4" w14:textId="77777777" w:rsidTr="003A6670">
        <w:tc>
          <w:tcPr>
            <w:tcW w:w="1908" w:type="dxa"/>
          </w:tcPr>
          <w:p w14:paraId="09D0F1C8" w14:textId="77777777" w:rsidR="002940EF" w:rsidRPr="005C2D3F" w:rsidRDefault="002940EF" w:rsidP="002940EF">
            <w:pPr>
              <w:ind w:right="-79"/>
              <w:rPr>
                <w:b/>
                <w:bCs/>
                <w:sz w:val="26"/>
                <w:szCs w:val="26"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C9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38,027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CA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CB" w14:textId="77777777" w:rsidR="002940EF" w:rsidRPr="005C2D3F" w:rsidRDefault="003724EC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(6,915)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CC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CD" w14:textId="77777777" w:rsidR="002940EF" w:rsidRPr="005C2D3F" w:rsidRDefault="003724EC" w:rsidP="00B270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31,112</w:t>
            </w:r>
          </w:p>
        </w:tc>
        <w:tc>
          <w:tcPr>
            <w:tcW w:w="270" w:type="dxa"/>
            <w:shd w:val="clear" w:color="auto" w:fill="auto"/>
          </w:tcPr>
          <w:p w14:paraId="09D0F1CE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CF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11,674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0F1D0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1D1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(1,564)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F1D2" w14:textId="77777777" w:rsidR="002940EF" w:rsidRPr="005C2D3F" w:rsidRDefault="002940EF" w:rsidP="002940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1D3" w14:textId="77777777" w:rsidR="002940EF" w:rsidRPr="005C2D3F" w:rsidRDefault="002940EF" w:rsidP="00B270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5C2D3F">
              <w:rPr>
                <w:rFonts w:cs="Angsana New"/>
                <w:b/>
                <w:bCs/>
                <w:sz w:val="26"/>
                <w:szCs w:val="26"/>
                <w:lang w:bidi="th-TH"/>
              </w:rPr>
              <w:t>10,110</w:t>
            </w:r>
          </w:p>
        </w:tc>
      </w:tr>
    </w:tbl>
    <w:p w14:paraId="09D0F1D5" w14:textId="77777777" w:rsidR="003724EC" w:rsidRPr="005C2D3F" w:rsidRDefault="003724EC" w:rsidP="00E40A0B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09D0F1D6" w14:textId="77777777" w:rsidR="00303A99" w:rsidRPr="005C2D3F" w:rsidRDefault="0077599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09D0F1D7" w14:textId="77777777" w:rsidR="00775994" w:rsidRPr="005C2D3F" w:rsidRDefault="00775994" w:rsidP="00775994">
      <w:pPr>
        <w:spacing w:line="240" w:lineRule="auto"/>
        <w:ind w:right="-43"/>
        <w:rPr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C55C57" w:rsidRPr="005C2D3F" w14:paraId="09D0F1DD" w14:textId="77777777" w:rsidTr="008E320C">
        <w:tc>
          <w:tcPr>
            <w:tcW w:w="3023" w:type="dxa"/>
          </w:tcPr>
          <w:p w14:paraId="09D0F1D8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D0F1D9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09D0F1DA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D0F1DB" w14:textId="77777777" w:rsidR="00C55C57" w:rsidRPr="005C2D3F" w:rsidRDefault="00C55C57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09D0F1DC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57" w:rsidRPr="005C2D3F" w14:paraId="09D0F1E7" w14:textId="77777777" w:rsidTr="008E320C">
        <w:tc>
          <w:tcPr>
            <w:tcW w:w="3023" w:type="dxa"/>
          </w:tcPr>
          <w:p w14:paraId="09D0F1DE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D0F1DF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9D0F1E0" w14:textId="77777777" w:rsidR="00C55C57" w:rsidRPr="005C2D3F" w:rsidRDefault="0076526D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F1E1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D0F1E2" w14:textId="77777777" w:rsidR="00C55C57" w:rsidRPr="005C2D3F" w:rsidRDefault="001F388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40" w:type="dxa"/>
            <w:shd w:val="clear" w:color="auto" w:fill="auto"/>
          </w:tcPr>
          <w:p w14:paraId="09D0F1E3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09D0F1E4" w14:textId="77777777" w:rsidR="00C55C57" w:rsidRPr="005C2D3F" w:rsidRDefault="0076526D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F1E5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D0F1E6" w14:textId="77777777" w:rsidR="00C55C57" w:rsidRPr="005C2D3F" w:rsidRDefault="001F3887" w:rsidP="00775994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C55C57" w:rsidRPr="005C2D3F" w14:paraId="09D0F1EB" w14:textId="77777777" w:rsidTr="008E320C">
        <w:tc>
          <w:tcPr>
            <w:tcW w:w="3023" w:type="dxa"/>
          </w:tcPr>
          <w:p w14:paraId="09D0F1E8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D0F1E9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09D0F1EA" w14:textId="77777777" w:rsidR="00C55C57" w:rsidRPr="005C2D3F" w:rsidRDefault="00C55C57" w:rsidP="00775994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3887" w:rsidRPr="005C2D3F" w14:paraId="09D0F1F5" w14:textId="77777777" w:rsidTr="008E320C">
        <w:tc>
          <w:tcPr>
            <w:tcW w:w="3023" w:type="dxa"/>
          </w:tcPr>
          <w:p w14:paraId="09D0F1EC" w14:textId="77777777" w:rsidR="001F3887" w:rsidRPr="005C2D3F" w:rsidRDefault="001F3887" w:rsidP="001F3887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7" w:type="dxa"/>
          </w:tcPr>
          <w:p w14:paraId="09D0F1ED" w14:textId="77777777" w:rsidR="001F3887" w:rsidRPr="005C2D3F" w:rsidRDefault="007B6B59" w:rsidP="001F3887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6" w:type="dxa"/>
            <w:vAlign w:val="bottom"/>
          </w:tcPr>
          <w:p w14:paraId="09D0F1EE" w14:textId="77777777" w:rsidR="001F3887" w:rsidRPr="005C2D3F" w:rsidRDefault="00C216C9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568,595</w:t>
            </w:r>
          </w:p>
        </w:tc>
        <w:tc>
          <w:tcPr>
            <w:tcW w:w="270" w:type="dxa"/>
          </w:tcPr>
          <w:p w14:paraId="09D0F1EF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9D0F1F0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618,956</w:t>
            </w:r>
          </w:p>
        </w:tc>
        <w:tc>
          <w:tcPr>
            <w:tcW w:w="240" w:type="dxa"/>
          </w:tcPr>
          <w:p w14:paraId="09D0F1F1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9D0F1F2" w14:textId="77777777" w:rsidR="001F3887" w:rsidRPr="005C2D3F" w:rsidRDefault="006E3BA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718,814</w:t>
            </w:r>
          </w:p>
        </w:tc>
        <w:tc>
          <w:tcPr>
            <w:tcW w:w="270" w:type="dxa"/>
          </w:tcPr>
          <w:p w14:paraId="09D0F1F3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9D0F1F4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596,289</w:t>
            </w:r>
          </w:p>
        </w:tc>
      </w:tr>
      <w:tr w:rsidR="001F3887" w:rsidRPr="005C2D3F" w14:paraId="09D0F1FF" w14:textId="77777777" w:rsidTr="007A0293">
        <w:tc>
          <w:tcPr>
            <w:tcW w:w="3023" w:type="dxa"/>
          </w:tcPr>
          <w:p w14:paraId="09D0F1F6" w14:textId="77777777" w:rsidR="001F3887" w:rsidRPr="005C2D3F" w:rsidRDefault="001F3887" w:rsidP="001F3887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77" w:type="dxa"/>
          </w:tcPr>
          <w:p w14:paraId="09D0F1F7" w14:textId="77777777" w:rsidR="001F3887" w:rsidRPr="005C2D3F" w:rsidRDefault="001F3887" w:rsidP="001F388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9D0F1F8" w14:textId="77777777" w:rsidR="001F3887" w:rsidRPr="005C2D3F" w:rsidRDefault="003D2FA6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1,333,256</w:t>
            </w:r>
          </w:p>
        </w:tc>
        <w:tc>
          <w:tcPr>
            <w:tcW w:w="270" w:type="dxa"/>
          </w:tcPr>
          <w:p w14:paraId="09D0F1F9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9D0F1FA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2,423,728</w:t>
            </w:r>
          </w:p>
        </w:tc>
        <w:tc>
          <w:tcPr>
            <w:tcW w:w="240" w:type="dxa"/>
          </w:tcPr>
          <w:p w14:paraId="09D0F1FB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9D0F1FC" w14:textId="77777777" w:rsidR="001F3887" w:rsidRPr="005C2D3F" w:rsidRDefault="003D2FA6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655,645</w:t>
            </w:r>
          </w:p>
        </w:tc>
        <w:tc>
          <w:tcPr>
            <w:tcW w:w="270" w:type="dxa"/>
          </w:tcPr>
          <w:p w14:paraId="09D0F1FD" w14:textId="77777777" w:rsidR="001F3887" w:rsidRPr="005C2D3F" w:rsidRDefault="001F3887" w:rsidP="001F388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9D0F1FE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1,648,556</w:t>
            </w:r>
          </w:p>
        </w:tc>
      </w:tr>
      <w:tr w:rsidR="001F3887" w:rsidRPr="005C2D3F" w14:paraId="09D0F209" w14:textId="77777777" w:rsidTr="007A0293">
        <w:trPr>
          <w:trHeight w:val="70"/>
        </w:trPr>
        <w:tc>
          <w:tcPr>
            <w:tcW w:w="3023" w:type="dxa"/>
          </w:tcPr>
          <w:p w14:paraId="09D0F200" w14:textId="77777777" w:rsidR="001F3887" w:rsidRPr="005C2D3F" w:rsidRDefault="001F3887" w:rsidP="001F3887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9D0F201" w14:textId="77777777" w:rsidR="001F3887" w:rsidRPr="005C2D3F" w:rsidRDefault="001F3887" w:rsidP="001F3887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202" w14:textId="77777777" w:rsidR="001F3887" w:rsidRPr="005C2D3F" w:rsidRDefault="003D2FA6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1,901,851</w:t>
            </w:r>
          </w:p>
        </w:tc>
        <w:tc>
          <w:tcPr>
            <w:tcW w:w="270" w:type="dxa"/>
          </w:tcPr>
          <w:p w14:paraId="09D0F203" w14:textId="77777777" w:rsidR="001F3887" w:rsidRPr="005C2D3F" w:rsidRDefault="001F3887" w:rsidP="001F388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204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3,042,684</w:t>
            </w:r>
          </w:p>
        </w:tc>
        <w:tc>
          <w:tcPr>
            <w:tcW w:w="240" w:type="dxa"/>
          </w:tcPr>
          <w:p w14:paraId="09D0F205" w14:textId="77777777" w:rsidR="001F3887" w:rsidRPr="005C2D3F" w:rsidRDefault="001F3887" w:rsidP="001F388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206" w14:textId="77777777" w:rsidR="001F3887" w:rsidRPr="005C2D3F" w:rsidRDefault="003D2FA6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1,374,459</w:t>
            </w:r>
          </w:p>
        </w:tc>
        <w:tc>
          <w:tcPr>
            <w:tcW w:w="270" w:type="dxa"/>
          </w:tcPr>
          <w:p w14:paraId="09D0F207" w14:textId="77777777" w:rsidR="001F3887" w:rsidRPr="005C2D3F" w:rsidRDefault="001F3887" w:rsidP="001F3887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208" w14:textId="77777777" w:rsidR="001F3887" w:rsidRPr="005C2D3F" w:rsidRDefault="001F3887" w:rsidP="001F38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2,244,845</w:t>
            </w:r>
          </w:p>
        </w:tc>
      </w:tr>
    </w:tbl>
    <w:p w14:paraId="09D0F20A" w14:textId="77777777" w:rsidR="00632647" w:rsidRPr="005C2D3F" w:rsidRDefault="0063264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0B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0C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0D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0E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0F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0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1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2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3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4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5" w14:textId="77777777" w:rsidR="00712407" w:rsidRPr="005C2D3F" w:rsidRDefault="00712407" w:rsidP="004D550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216" w14:textId="77777777" w:rsidR="00775994" w:rsidRPr="005C2D3F" w:rsidRDefault="0077599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เจ้าหนี้</w:t>
      </w:r>
      <w:r w:rsidR="002428DF" w:rsidRPr="005C2D3F">
        <w:rPr>
          <w:rFonts w:asciiTheme="majorBidi" w:hAnsiTheme="majorBidi" w:cstheme="majorBidi" w:hint="cs"/>
          <w:i w:val="0"/>
          <w:iCs w:val="0"/>
          <w:cs/>
        </w:rPr>
        <w:t>หมุนเวียน</w:t>
      </w:r>
      <w:r w:rsidRPr="005C2D3F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09D0F217" w14:textId="77777777" w:rsidR="00775994" w:rsidRPr="00275EFE" w:rsidRDefault="00775994" w:rsidP="00775994">
      <w:pPr>
        <w:spacing w:line="240" w:lineRule="auto"/>
        <w:ind w:left="540" w:right="-43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3312"/>
        <w:gridCol w:w="1050"/>
        <w:gridCol w:w="1020"/>
        <w:gridCol w:w="240"/>
        <w:gridCol w:w="1020"/>
        <w:gridCol w:w="240"/>
        <w:gridCol w:w="1020"/>
        <w:gridCol w:w="270"/>
        <w:gridCol w:w="1080"/>
      </w:tblGrid>
      <w:tr w:rsidR="00C55C57" w:rsidRPr="005C2D3F" w14:paraId="09D0F21D" w14:textId="77777777" w:rsidTr="00275EFE">
        <w:tc>
          <w:tcPr>
            <w:tcW w:w="3312" w:type="dxa"/>
            <w:vMerge w:val="restart"/>
            <w:shd w:val="clear" w:color="auto" w:fill="auto"/>
          </w:tcPr>
          <w:p w14:paraId="09D0F218" w14:textId="77777777" w:rsidR="00C55C57" w:rsidRPr="005C2D3F" w:rsidRDefault="00C55C57" w:rsidP="00775994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9D0F219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09D0F21A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9D0F21B" w14:textId="77777777" w:rsidR="00C55C57" w:rsidRPr="005C2D3F" w:rsidRDefault="00C55C57" w:rsidP="00775994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70" w:type="dxa"/>
            <w:gridSpan w:val="3"/>
            <w:shd w:val="clear" w:color="auto" w:fill="auto"/>
          </w:tcPr>
          <w:p w14:paraId="09D0F21C" w14:textId="77777777" w:rsidR="00C55C57" w:rsidRPr="005C2D3F" w:rsidRDefault="00C55C57" w:rsidP="0077599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C55C57" w:rsidRPr="005C2D3F" w14:paraId="09D0F227" w14:textId="77777777" w:rsidTr="00275EFE">
        <w:tc>
          <w:tcPr>
            <w:tcW w:w="3312" w:type="dxa"/>
            <w:vMerge/>
            <w:shd w:val="clear" w:color="auto" w:fill="auto"/>
          </w:tcPr>
          <w:p w14:paraId="09D0F21E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9D0F21F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9D0F220" w14:textId="77777777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9D0F221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D0F222" w14:textId="77777777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40" w:type="dxa"/>
            <w:shd w:val="clear" w:color="auto" w:fill="auto"/>
          </w:tcPr>
          <w:p w14:paraId="09D0F223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D0F224" w14:textId="77777777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F225" w14:textId="77777777" w:rsidR="00C55C57" w:rsidRPr="005C2D3F" w:rsidRDefault="00C55C57" w:rsidP="00775994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0F226" w14:textId="77777777" w:rsidR="00C55C57" w:rsidRPr="005C2D3F" w:rsidRDefault="00162933" w:rsidP="00775994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C55C57" w:rsidRPr="005C2D3F" w14:paraId="09D0F22B" w14:textId="77777777" w:rsidTr="00275EFE">
        <w:tc>
          <w:tcPr>
            <w:tcW w:w="3312" w:type="dxa"/>
            <w:shd w:val="clear" w:color="auto" w:fill="auto"/>
          </w:tcPr>
          <w:p w14:paraId="09D0F228" w14:textId="77777777" w:rsidR="00C55C57" w:rsidRPr="005C2D3F" w:rsidRDefault="00C55C57" w:rsidP="00775994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09D0F229" w14:textId="77777777" w:rsidR="00C55C57" w:rsidRPr="005C2D3F" w:rsidRDefault="00C55C57" w:rsidP="00C55C5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shd w:val="clear" w:color="auto" w:fill="auto"/>
          </w:tcPr>
          <w:p w14:paraId="09D0F22A" w14:textId="77777777" w:rsidR="00C55C57" w:rsidRPr="005C2D3F" w:rsidRDefault="00C55C57" w:rsidP="00775994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2933" w:rsidRPr="005C2D3F" w14:paraId="09D0F235" w14:textId="77777777" w:rsidTr="00275EFE">
        <w:tc>
          <w:tcPr>
            <w:tcW w:w="3312" w:type="dxa"/>
            <w:shd w:val="clear" w:color="auto" w:fill="auto"/>
          </w:tcPr>
          <w:p w14:paraId="09D0F22C" w14:textId="77777777" w:rsidR="00162933" w:rsidRPr="005C2D3F" w:rsidRDefault="00162933" w:rsidP="00162933">
            <w:pPr>
              <w:ind w:left="-18"/>
              <w:rPr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  <w:shd w:val="clear" w:color="auto" w:fill="auto"/>
          </w:tcPr>
          <w:p w14:paraId="09D0F22D" w14:textId="77777777" w:rsidR="00162933" w:rsidRPr="005C2D3F" w:rsidRDefault="007B6B59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9D0F22E" w14:textId="77777777" w:rsidR="00162933" w:rsidRPr="005C2D3F" w:rsidRDefault="006E3BA7" w:rsidP="00CB52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95,8</w:t>
            </w:r>
            <w:r w:rsidR="00175D59" w:rsidRPr="005C2D3F">
              <w:rPr>
                <w:rFonts w:cs="Angsana New"/>
                <w:sz w:val="30"/>
                <w:szCs w:val="30"/>
              </w:rPr>
              <w:t>29</w:t>
            </w:r>
          </w:p>
        </w:tc>
        <w:tc>
          <w:tcPr>
            <w:tcW w:w="240" w:type="dxa"/>
            <w:shd w:val="clear" w:color="auto" w:fill="auto"/>
          </w:tcPr>
          <w:p w14:paraId="09D0F22F" w14:textId="77777777" w:rsidR="00162933" w:rsidRPr="005C2D3F" w:rsidRDefault="00162933" w:rsidP="0016293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30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4,968</w:t>
            </w:r>
          </w:p>
        </w:tc>
        <w:tc>
          <w:tcPr>
            <w:tcW w:w="240" w:type="dxa"/>
            <w:shd w:val="clear" w:color="auto" w:fill="auto"/>
          </w:tcPr>
          <w:p w14:paraId="09D0F231" w14:textId="77777777" w:rsidR="00162933" w:rsidRPr="005C2D3F" w:rsidRDefault="00162933" w:rsidP="0016293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32" w14:textId="77777777" w:rsidR="00162933" w:rsidRPr="005C2D3F" w:rsidRDefault="006E3BA7" w:rsidP="00175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134,</w:t>
            </w:r>
            <w:r w:rsidR="00175D59" w:rsidRPr="005C2D3F">
              <w:rPr>
                <w:rFonts w:cs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09D0F233" w14:textId="77777777" w:rsidR="00162933" w:rsidRPr="005C2D3F" w:rsidRDefault="00162933" w:rsidP="0016293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34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60,257</w:t>
            </w:r>
          </w:p>
        </w:tc>
      </w:tr>
      <w:tr w:rsidR="00162933" w:rsidRPr="005C2D3F" w14:paraId="09D0F23F" w14:textId="77777777" w:rsidTr="00275EFE">
        <w:tc>
          <w:tcPr>
            <w:tcW w:w="3312" w:type="dxa"/>
            <w:shd w:val="clear" w:color="auto" w:fill="auto"/>
          </w:tcPr>
          <w:p w14:paraId="09D0F236" w14:textId="77777777" w:rsidR="00162933" w:rsidRPr="005C2D3F" w:rsidRDefault="00162933" w:rsidP="00162933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shd w:val="clear" w:color="auto" w:fill="auto"/>
          </w:tcPr>
          <w:p w14:paraId="09D0F237" w14:textId="77777777" w:rsidR="00162933" w:rsidRPr="005C2D3F" w:rsidRDefault="00162933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38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D0F239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3A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D0F23B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3C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0F23D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3E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162933" w:rsidRPr="005C2D3F" w14:paraId="09D0F249" w14:textId="77777777" w:rsidTr="00275EFE">
        <w:tc>
          <w:tcPr>
            <w:tcW w:w="3312" w:type="dxa"/>
            <w:shd w:val="clear" w:color="auto" w:fill="auto"/>
          </w:tcPr>
          <w:p w14:paraId="09D0F240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="00275EFE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50" w:type="dxa"/>
            <w:shd w:val="clear" w:color="auto" w:fill="auto"/>
          </w:tcPr>
          <w:p w14:paraId="09D0F241" w14:textId="77777777" w:rsidR="00162933" w:rsidRPr="005C2D3F" w:rsidRDefault="00162933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42" w14:textId="77777777" w:rsidR="00162933" w:rsidRPr="005C2D3F" w:rsidRDefault="00275EFE" w:rsidP="008E5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960,204</w:t>
            </w:r>
          </w:p>
        </w:tc>
        <w:tc>
          <w:tcPr>
            <w:tcW w:w="240" w:type="dxa"/>
            <w:shd w:val="clear" w:color="auto" w:fill="auto"/>
          </w:tcPr>
          <w:p w14:paraId="09D0F243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44" w14:textId="77777777" w:rsidR="00162933" w:rsidRPr="005C2D3F" w:rsidRDefault="0001084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709,109</w:t>
            </w:r>
          </w:p>
        </w:tc>
        <w:tc>
          <w:tcPr>
            <w:tcW w:w="240" w:type="dxa"/>
            <w:shd w:val="clear" w:color="auto" w:fill="auto"/>
          </w:tcPr>
          <w:p w14:paraId="09D0F245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46" w14:textId="77777777" w:rsidR="00162933" w:rsidRPr="005C2D3F" w:rsidRDefault="00275EF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809,400</w:t>
            </w:r>
          </w:p>
        </w:tc>
        <w:tc>
          <w:tcPr>
            <w:tcW w:w="270" w:type="dxa"/>
            <w:shd w:val="clear" w:color="auto" w:fill="auto"/>
          </w:tcPr>
          <w:p w14:paraId="09D0F247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48" w14:textId="77777777" w:rsidR="00162933" w:rsidRPr="005C2D3F" w:rsidRDefault="0001084E" w:rsidP="00A21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505,589</w:t>
            </w:r>
          </w:p>
        </w:tc>
      </w:tr>
      <w:tr w:rsidR="00275EFE" w:rsidRPr="005C2D3F" w14:paraId="09D0F253" w14:textId="77777777" w:rsidTr="00275EFE">
        <w:tc>
          <w:tcPr>
            <w:tcW w:w="3312" w:type="dxa"/>
            <w:shd w:val="clear" w:color="auto" w:fill="auto"/>
          </w:tcPr>
          <w:p w14:paraId="09D0F24A" w14:textId="77777777" w:rsidR="00275EFE" w:rsidRPr="005C2D3F" w:rsidRDefault="00275EFE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ค่าโฆษณาและค่าส่งเสริมการขายค้างจ่าย</w:t>
            </w:r>
          </w:p>
        </w:tc>
        <w:tc>
          <w:tcPr>
            <w:tcW w:w="1050" w:type="dxa"/>
            <w:shd w:val="clear" w:color="auto" w:fill="auto"/>
          </w:tcPr>
          <w:p w14:paraId="09D0F24B" w14:textId="77777777" w:rsidR="00275EFE" w:rsidRPr="005C2D3F" w:rsidRDefault="00275EFE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4C" w14:textId="77777777" w:rsidR="00275EFE" w:rsidRPr="005C2D3F" w:rsidRDefault="00275EFE" w:rsidP="006E3B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634,226</w:t>
            </w:r>
          </w:p>
        </w:tc>
        <w:tc>
          <w:tcPr>
            <w:tcW w:w="240" w:type="dxa"/>
            <w:shd w:val="clear" w:color="auto" w:fill="auto"/>
          </w:tcPr>
          <w:p w14:paraId="09D0F24D" w14:textId="77777777" w:rsidR="00275EFE" w:rsidRPr="005C2D3F" w:rsidRDefault="00275EFE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4E" w14:textId="77777777" w:rsidR="00275EFE" w:rsidRPr="005C2D3F" w:rsidRDefault="0001084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709,240</w:t>
            </w:r>
          </w:p>
        </w:tc>
        <w:tc>
          <w:tcPr>
            <w:tcW w:w="240" w:type="dxa"/>
            <w:shd w:val="clear" w:color="auto" w:fill="auto"/>
          </w:tcPr>
          <w:p w14:paraId="09D0F24F" w14:textId="77777777" w:rsidR="00275EFE" w:rsidRPr="005C2D3F" w:rsidRDefault="00275EFE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50" w14:textId="77777777" w:rsidR="00275EFE" w:rsidRPr="005C2D3F" w:rsidRDefault="00275EF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398,298</w:t>
            </w:r>
          </w:p>
        </w:tc>
        <w:tc>
          <w:tcPr>
            <w:tcW w:w="270" w:type="dxa"/>
            <w:shd w:val="clear" w:color="auto" w:fill="auto"/>
          </w:tcPr>
          <w:p w14:paraId="09D0F251" w14:textId="77777777" w:rsidR="00275EFE" w:rsidRPr="005C2D3F" w:rsidRDefault="00275EFE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52" w14:textId="77777777" w:rsidR="00275EFE" w:rsidRPr="005C2D3F" w:rsidRDefault="0001084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510,560</w:t>
            </w:r>
          </w:p>
        </w:tc>
      </w:tr>
      <w:tr w:rsidR="00162933" w:rsidRPr="005C2D3F" w14:paraId="09D0F25D" w14:textId="77777777" w:rsidTr="00275EFE">
        <w:tc>
          <w:tcPr>
            <w:tcW w:w="3312" w:type="dxa"/>
            <w:shd w:val="clear" w:color="auto" w:fill="auto"/>
          </w:tcPr>
          <w:p w14:paraId="09D0F254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ค่าโบนัสค้างจ่าย</w:t>
            </w:r>
          </w:p>
        </w:tc>
        <w:tc>
          <w:tcPr>
            <w:tcW w:w="1050" w:type="dxa"/>
            <w:shd w:val="clear" w:color="auto" w:fill="auto"/>
          </w:tcPr>
          <w:p w14:paraId="09D0F255" w14:textId="77777777" w:rsidR="00162933" w:rsidRPr="005C2D3F" w:rsidRDefault="00162933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56" w14:textId="77777777" w:rsidR="00162933" w:rsidRPr="005C2D3F" w:rsidRDefault="006E3BA7" w:rsidP="006E3B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280,331</w:t>
            </w:r>
          </w:p>
        </w:tc>
        <w:tc>
          <w:tcPr>
            <w:tcW w:w="240" w:type="dxa"/>
            <w:shd w:val="clear" w:color="auto" w:fill="auto"/>
          </w:tcPr>
          <w:p w14:paraId="09D0F257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58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327,031</w:t>
            </w:r>
          </w:p>
        </w:tc>
        <w:tc>
          <w:tcPr>
            <w:tcW w:w="240" w:type="dxa"/>
            <w:shd w:val="clear" w:color="auto" w:fill="auto"/>
          </w:tcPr>
          <w:p w14:paraId="09D0F259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5A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179,760</w:t>
            </w:r>
          </w:p>
        </w:tc>
        <w:tc>
          <w:tcPr>
            <w:tcW w:w="270" w:type="dxa"/>
            <w:shd w:val="clear" w:color="auto" w:fill="auto"/>
          </w:tcPr>
          <w:p w14:paraId="09D0F25B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5C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237,103</w:t>
            </w:r>
          </w:p>
        </w:tc>
      </w:tr>
      <w:tr w:rsidR="00644AFD" w:rsidRPr="005C2D3F" w14:paraId="09D0F267" w14:textId="77777777" w:rsidTr="00275EFE">
        <w:tc>
          <w:tcPr>
            <w:tcW w:w="3312" w:type="dxa"/>
            <w:shd w:val="clear" w:color="auto" w:fill="auto"/>
          </w:tcPr>
          <w:p w14:paraId="09D0F25E" w14:textId="77777777" w:rsidR="00644AFD" w:rsidRPr="005C2D3F" w:rsidRDefault="00644AFD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50" w:type="dxa"/>
            <w:shd w:val="clear" w:color="auto" w:fill="auto"/>
          </w:tcPr>
          <w:p w14:paraId="09D0F25F" w14:textId="77777777" w:rsidR="00644AFD" w:rsidRPr="005C2D3F" w:rsidRDefault="00644AFD" w:rsidP="00B95455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0" w14:textId="77777777" w:rsidR="00644AFD" w:rsidRPr="005C2D3F" w:rsidRDefault="00644AFD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185,017</w:t>
            </w:r>
          </w:p>
        </w:tc>
        <w:tc>
          <w:tcPr>
            <w:tcW w:w="240" w:type="dxa"/>
            <w:shd w:val="clear" w:color="auto" w:fill="auto"/>
          </w:tcPr>
          <w:p w14:paraId="09D0F261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2" w14:textId="77777777" w:rsidR="00644AFD" w:rsidRPr="005C2D3F" w:rsidRDefault="00644AFD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107,054</w:t>
            </w:r>
          </w:p>
        </w:tc>
        <w:tc>
          <w:tcPr>
            <w:tcW w:w="240" w:type="dxa"/>
            <w:shd w:val="clear" w:color="auto" w:fill="auto"/>
          </w:tcPr>
          <w:p w14:paraId="09D0F263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4" w14:textId="77777777" w:rsidR="00644AFD" w:rsidRPr="005C2D3F" w:rsidRDefault="00644AFD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177,815</w:t>
            </w:r>
          </w:p>
        </w:tc>
        <w:tc>
          <w:tcPr>
            <w:tcW w:w="270" w:type="dxa"/>
            <w:shd w:val="clear" w:color="auto" w:fill="auto"/>
          </w:tcPr>
          <w:p w14:paraId="09D0F265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66" w14:textId="77777777" w:rsidR="00644AFD" w:rsidRPr="005C2D3F" w:rsidRDefault="00644AFD" w:rsidP="00A219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104,</w:t>
            </w:r>
            <w:r w:rsidR="00A219FD" w:rsidRPr="005C2D3F">
              <w:rPr>
                <w:rFonts w:cs="Angsana New"/>
                <w:sz w:val="30"/>
                <w:szCs w:val="30"/>
              </w:rPr>
              <w:t>582</w:t>
            </w:r>
          </w:p>
        </w:tc>
      </w:tr>
      <w:tr w:rsidR="00644AFD" w:rsidRPr="005C2D3F" w14:paraId="09D0F271" w14:textId="77777777" w:rsidTr="00275EFE">
        <w:tc>
          <w:tcPr>
            <w:tcW w:w="3312" w:type="dxa"/>
            <w:shd w:val="clear" w:color="auto" w:fill="auto"/>
          </w:tcPr>
          <w:p w14:paraId="09D0F268" w14:textId="77777777" w:rsidR="00644AFD" w:rsidRPr="005C2D3F" w:rsidRDefault="00644AFD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1050" w:type="dxa"/>
            <w:shd w:val="clear" w:color="auto" w:fill="auto"/>
          </w:tcPr>
          <w:p w14:paraId="09D0F269" w14:textId="77777777" w:rsidR="00644AFD" w:rsidRPr="005C2D3F" w:rsidRDefault="00644AFD" w:rsidP="00B95455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A" w14:textId="77777777" w:rsidR="00644AFD" w:rsidRPr="005C2D3F" w:rsidRDefault="00644AFD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86,062</w:t>
            </w:r>
          </w:p>
        </w:tc>
        <w:tc>
          <w:tcPr>
            <w:tcW w:w="240" w:type="dxa"/>
            <w:shd w:val="clear" w:color="auto" w:fill="auto"/>
          </w:tcPr>
          <w:p w14:paraId="09D0F26B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C" w14:textId="77777777" w:rsidR="00644AFD" w:rsidRPr="005C2D3F" w:rsidRDefault="00644AFD" w:rsidP="000108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134,</w:t>
            </w:r>
            <w:r w:rsidR="0001084E">
              <w:rPr>
                <w:rFonts w:cs="Angsana New"/>
                <w:sz w:val="30"/>
                <w:szCs w:val="30"/>
              </w:rPr>
              <w:t>289</w:t>
            </w:r>
          </w:p>
        </w:tc>
        <w:tc>
          <w:tcPr>
            <w:tcW w:w="240" w:type="dxa"/>
            <w:shd w:val="clear" w:color="auto" w:fill="auto"/>
          </w:tcPr>
          <w:p w14:paraId="09D0F26D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6E" w14:textId="77777777" w:rsidR="00644AFD" w:rsidRPr="005C2D3F" w:rsidRDefault="00644AFD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43,403</w:t>
            </w:r>
          </w:p>
        </w:tc>
        <w:tc>
          <w:tcPr>
            <w:tcW w:w="270" w:type="dxa"/>
            <w:shd w:val="clear" w:color="auto" w:fill="auto"/>
          </w:tcPr>
          <w:p w14:paraId="09D0F26F" w14:textId="77777777" w:rsidR="00644AFD" w:rsidRPr="005C2D3F" w:rsidRDefault="00644AFD" w:rsidP="00B9545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70" w14:textId="77777777" w:rsidR="00644AFD" w:rsidRPr="005C2D3F" w:rsidRDefault="0001084E" w:rsidP="00B954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52,071</w:t>
            </w:r>
          </w:p>
        </w:tc>
      </w:tr>
      <w:tr w:rsidR="00162933" w:rsidRPr="005C2D3F" w14:paraId="09D0F27B" w14:textId="77777777" w:rsidTr="00275EFE">
        <w:tc>
          <w:tcPr>
            <w:tcW w:w="3312" w:type="dxa"/>
            <w:shd w:val="clear" w:color="auto" w:fill="auto"/>
          </w:tcPr>
          <w:p w14:paraId="09D0F272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050" w:type="dxa"/>
            <w:shd w:val="clear" w:color="auto" w:fill="auto"/>
          </w:tcPr>
          <w:p w14:paraId="09D0F273" w14:textId="77777777" w:rsidR="00162933" w:rsidRPr="005C2D3F" w:rsidRDefault="00162933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2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9D0F274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37,771</w:t>
            </w:r>
          </w:p>
        </w:tc>
        <w:tc>
          <w:tcPr>
            <w:tcW w:w="240" w:type="dxa"/>
            <w:shd w:val="clear" w:color="auto" w:fill="auto"/>
          </w:tcPr>
          <w:p w14:paraId="09D0F275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76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263,535</w:t>
            </w:r>
          </w:p>
        </w:tc>
        <w:tc>
          <w:tcPr>
            <w:tcW w:w="240" w:type="dxa"/>
            <w:shd w:val="clear" w:color="auto" w:fill="auto"/>
          </w:tcPr>
          <w:p w14:paraId="09D0F277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78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25,539</w:t>
            </w:r>
          </w:p>
        </w:tc>
        <w:tc>
          <w:tcPr>
            <w:tcW w:w="270" w:type="dxa"/>
            <w:shd w:val="clear" w:color="auto" w:fill="auto"/>
          </w:tcPr>
          <w:p w14:paraId="09D0F279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7A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239,570</w:t>
            </w:r>
          </w:p>
        </w:tc>
      </w:tr>
      <w:tr w:rsidR="00162933" w:rsidRPr="005C2D3F" w14:paraId="09D0F285" w14:textId="77777777" w:rsidTr="00275EFE">
        <w:tc>
          <w:tcPr>
            <w:tcW w:w="3312" w:type="dxa"/>
            <w:shd w:val="clear" w:color="auto" w:fill="auto"/>
          </w:tcPr>
          <w:p w14:paraId="09D0F27C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1050" w:type="dxa"/>
            <w:shd w:val="clear" w:color="auto" w:fill="auto"/>
          </w:tcPr>
          <w:p w14:paraId="09D0F27D" w14:textId="77777777" w:rsidR="00162933" w:rsidRPr="005C2D3F" w:rsidRDefault="00162933" w:rsidP="0016293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7E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33,357</w:t>
            </w:r>
          </w:p>
        </w:tc>
        <w:tc>
          <w:tcPr>
            <w:tcW w:w="240" w:type="dxa"/>
            <w:shd w:val="clear" w:color="auto" w:fill="auto"/>
          </w:tcPr>
          <w:p w14:paraId="09D0F27F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80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50,542</w:t>
            </w:r>
          </w:p>
        </w:tc>
        <w:tc>
          <w:tcPr>
            <w:tcW w:w="240" w:type="dxa"/>
            <w:shd w:val="clear" w:color="auto" w:fill="auto"/>
          </w:tcPr>
          <w:p w14:paraId="09D0F281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82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21,498</w:t>
            </w:r>
          </w:p>
        </w:tc>
        <w:tc>
          <w:tcPr>
            <w:tcW w:w="270" w:type="dxa"/>
            <w:shd w:val="clear" w:color="auto" w:fill="auto"/>
          </w:tcPr>
          <w:p w14:paraId="09D0F283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84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19,202</w:t>
            </w:r>
          </w:p>
        </w:tc>
      </w:tr>
      <w:tr w:rsidR="00162933" w:rsidRPr="005C2D3F" w14:paraId="09D0F28F" w14:textId="77777777" w:rsidTr="00275EFE">
        <w:tc>
          <w:tcPr>
            <w:tcW w:w="3312" w:type="dxa"/>
            <w:shd w:val="clear" w:color="auto" w:fill="auto"/>
          </w:tcPr>
          <w:p w14:paraId="09D0F286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50" w:type="dxa"/>
            <w:shd w:val="clear" w:color="auto" w:fill="auto"/>
          </w:tcPr>
          <w:p w14:paraId="09D0F287" w14:textId="77777777" w:rsidR="00162933" w:rsidRPr="005C2D3F" w:rsidRDefault="00162933" w:rsidP="0016293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88" w14:textId="77777777" w:rsidR="00162933" w:rsidRPr="005C2D3F" w:rsidRDefault="006E3BA7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3,806</w:t>
            </w:r>
          </w:p>
        </w:tc>
        <w:tc>
          <w:tcPr>
            <w:tcW w:w="240" w:type="dxa"/>
            <w:shd w:val="clear" w:color="auto" w:fill="auto"/>
          </w:tcPr>
          <w:p w14:paraId="09D0F289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8A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1,089</w:t>
            </w:r>
          </w:p>
        </w:tc>
        <w:tc>
          <w:tcPr>
            <w:tcW w:w="240" w:type="dxa"/>
            <w:shd w:val="clear" w:color="auto" w:fill="auto"/>
          </w:tcPr>
          <w:p w14:paraId="09D0F28B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D0F28C" w14:textId="77777777" w:rsidR="00162933" w:rsidRPr="005C2D3F" w:rsidRDefault="006E3BA7" w:rsidP="006E3B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3,626</w:t>
            </w:r>
          </w:p>
        </w:tc>
        <w:tc>
          <w:tcPr>
            <w:tcW w:w="270" w:type="dxa"/>
            <w:shd w:val="clear" w:color="auto" w:fill="auto"/>
          </w:tcPr>
          <w:p w14:paraId="09D0F28D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28E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621</w:t>
            </w:r>
          </w:p>
        </w:tc>
      </w:tr>
      <w:tr w:rsidR="00162933" w:rsidRPr="005C2D3F" w14:paraId="09D0F299" w14:textId="77777777" w:rsidTr="00275EFE">
        <w:tc>
          <w:tcPr>
            <w:tcW w:w="3312" w:type="dxa"/>
            <w:shd w:val="clear" w:color="auto" w:fill="auto"/>
            <w:vAlign w:val="bottom"/>
          </w:tcPr>
          <w:p w14:paraId="09D0F290" w14:textId="77777777" w:rsidR="00162933" w:rsidRPr="005C2D3F" w:rsidRDefault="00162933" w:rsidP="006876D8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50" w:type="dxa"/>
            <w:shd w:val="clear" w:color="auto" w:fill="auto"/>
          </w:tcPr>
          <w:p w14:paraId="09D0F291" w14:textId="77777777" w:rsidR="00162933" w:rsidRPr="005C2D3F" w:rsidRDefault="00162933" w:rsidP="0016293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292" w14:textId="77777777" w:rsidR="00162933" w:rsidRPr="005C2D3F" w:rsidRDefault="00441AEF" w:rsidP="00CB52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119,956</w:t>
            </w:r>
          </w:p>
        </w:tc>
        <w:tc>
          <w:tcPr>
            <w:tcW w:w="240" w:type="dxa"/>
            <w:shd w:val="clear" w:color="auto" w:fill="auto"/>
          </w:tcPr>
          <w:p w14:paraId="09D0F293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294" w14:textId="77777777" w:rsidR="00162933" w:rsidRPr="005C2D3F" w:rsidRDefault="0001084E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140,181</w:t>
            </w:r>
          </w:p>
        </w:tc>
        <w:tc>
          <w:tcPr>
            <w:tcW w:w="240" w:type="dxa"/>
            <w:shd w:val="clear" w:color="auto" w:fill="auto"/>
          </w:tcPr>
          <w:p w14:paraId="09D0F295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296" w14:textId="77777777" w:rsidR="00162933" w:rsidRPr="005C2D3F" w:rsidRDefault="00275EFE" w:rsidP="003A0CCC">
            <w:pPr>
              <w:pStyle w:val="acctfourfigures"/>
              <w:tabs>
                <w:tab w:val="clear" w:pos="765"/>
              </w:tabs>
              <w:spacing w:line="240" w:lineRule="atLeast"/>
              <w:ind w:left="12" w:right="-108" w:hanging="12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0F297" w14:textId="77777777" w:rsidR="00162933" w:rsidRPr="005C2D3F" w:rsidRDefault="00162933" w:rsidP="0016293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298" w14:textId="77777777" w:rsidR="00162933" w:rsidRPr="005C2D3F" w:rsidRDefault="00275EFE" w:rsidP="003A0CC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162933" w:rsidRPr="005C2D3F" w14:paraId="09D0F2A3" w14:textId="77777777" w:rsidTr="00275EFE">
        <w:tc>
          <w:tcPr>
            <w:tcW w:w="3312" w:type="dxa"/>
            <w:shd w:val="clear" w:color="auto" w:fill="auto"/>
          </w:tcPr>
          <w:p w14:paraId="09D0F29A" w14:textId="77777777" w:rsidR="00162933" w:rsidRPr="005C2D3F" w:rsidRDefault="00162933" w:rsidP="00162933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09D0F29B" w14:textId="77777777" w:rsidR="00162933" w:rsidRPr="005C2D3F" w:rsidRDefault="00162933" w:rsidP="0016293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F29C" w14:textId="77777777" w:rsidR="00162933" w:rsidRPr="005C2D3F" w:rsidRDefault="003D2FA6" w:rsidP="00557C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</w:t>
            </w:r>
            <w:r w:rsidR="008E55D3" w:rsidRPr="005C2D3F">
              <w:rPr>
                <w:rFonts w:cs="Angsana New"/>
                <w:sz w:val="30"/>
                <w:szCs w:val="30"/>
              </w:rPr>
              <w:t>340,</w:t>
            </w:r>
            <w:r w:rsidR="00557C73" w:rsidRPr="005C2D3F">
              <w:rPr>
                <w:rFonts w:cs="Angsana New"/>
                <w:sz w:val="30"/>
                <w:szCs w:val="30"/>
              </w:rPr>
              <w:t>730</w:t>
            </w:r>
          </w:p>
        </w:tc>
        <w:tc>
          <w:tcPr>
            <w:tcW w:w="240" w:type="dxa"/>
            <w:shd w:val="clear" w:color="auto" w:fill="auto"/>
          </w:tcPr>
          <w:p w14:paraId="09D0F29D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F29E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2,442,070</w:t>
            </w:r>
          </w:p>
        </w:tc>
        <w:tc>
          <w:tcPr>
            <w:tcW w:w="240" w:type="dxa"/>
            <w:shd w:val="clear" w:color="auto" w:fill="auto"/>
          </w:tcPr>
          <w:p w14:paraId="09D0F29F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F2A0" w14:textId="77777777" w:rsidR="00162933" w:rsidRPr="005C2D3F" w:rsidRDefault="003D2FA6" w:rsidP="00557C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</w:t>
            </w:r>
            <w:r w:rsidR="00AC7DC8" w:rsidRPr="005C2D3F">
              <w:rPr>
                <w:rFonts w:cs="Angsana New"/>
                <w:sz w:val="30"/>
                <w:szCs w:val="30"/>
              </w:rPr>
              <w:t>659,</w:t>
            </w:r>
            <w:r w:rsidR="00557C73" w:rsidRPr="005C2D3F">
              <w:rPr>
                <w:rFonts w:cs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09D0F2A1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0F2A2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1,669,298</w:t>
            </w:r>
          </w:p>
        </w:tc>
      </w:tr>
      <w:tr w:rsidR="00162933" w:rsidRPr="005C2D3F" w14:paraId="09D0F2AD" w14:textId="77777777" w:rsidTr="00275EFE">
        <w:trPr>
          <w:trHeight w:val="593"/>
        </w:trPr>
        <w:tc>
          <w:tcPr>
            <w:tcW w:w="3312" w:type="dxa"/>
            <w:shd w:val="clear" w:color="auto" w:fill="auto"/>
            <w:vAlign w:val="bottom"/>
          </w:tcPr>
          <w:p w14:paraId="09D0F2A4" w14:textId="77777777" w:rsidR="00162933" w:rsidRPr="005C2D3F" w:rsidRDefault="00162933" w:rsidP="00162933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</w:tcPr>
          <w:p w14:paraId="09D0F2A5" w14:textId="77777777" w:rsidR="00162933" w:rsidRPr="005C2D3F" w:rsidRDefault="00162933" w:rsidP="0016293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2A6" w14:textId="77777777" w:rsidR="00162933" w:rsidRPr="005C2D3F" w:rsidRDefault="003D2FA6" w:rsidP="008E55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2,</w:t>
            </w:r>
            <w:r w:rsidR="008E55D3" w:rsidRPr="005C2D3F">
              <w:rPr>
                <w:rFonts w:cs="Angsana New"/>
                <w:b/>
                <w:bCs/>
                <w:sz w:val="30"/>
                <w:szCs w:val="30"/>
              </w:rPr>
              <w:t>436,559</w:t>
            </w:r>
          </w:p>
        </w:tc>
        <w:tc>
          <w:tcPr>
            <w:tcW w:w="240" w:type="dxa"/>
            <w:shd w:val="clear" w:color="auto" w:fill="auto"/>
          </w:tcPr>
          <w:p w14:paraId="09D0F2A7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2A8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2,447,038</w:t>
            </w:r>
          </w:p>
        </w:tc>
        <w:tc>
          <w:tcPr>
            <w:tcW w:w="240" w:type="dxa"/>
            <w:shd w:val="clear" w:color="auto" w:fill="auto"/>
          </w:tcPr>
          <w:p w14:paraId="09D0F2A9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2AA" w14:textId="77777777" w:rsidR="00162933" w:rsidRPr="005C2D3F" w:rsidRDefault="003D2FA6" w:rsidP="00AC7D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AC7DC8" w:rsidRPr="005C2D3F">
              <w:rPr>
                <w:rFonts w:cs="Angsana New"/>
                <w:b/>
                <w:bCs/>
                <w:sz w:val="30"/>
                <w:szCs w:val="30"/>
              </w:rPr>
              <w:t>794,184</w:t>
            </w:r>
          </w:p>
        </w:tc>
        <w:tc>
          <w:tcPr>
            <w:tcW w:w="270" w:type="dxa"/>
            <w:shd w:val="clear" w:color="auto" w:fill="auto"/>
          </w:tcPr>
          <w:p w14:paraId="09D0F2AB" w14:textId="77777777" w:rsidR="00162933" w:rsidRPr="005C2D3F" w:rsidRDefault="00162933" w:rsidP="0016293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2AC" w14:textId="77777777" w:rsidR="00162933" w:rsidRPr="005C2D3F" w:rsidRDefault="00162933" w:rsidP="001629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1,729,555</w:t>
            </w:r>
          </w:p>
        </w:tc>
      </w:tr>
    </w:tbl>
    <w:p w14:paraId="09D0F2AE" w14:textId="77777777" w:rsidR="0001540E" w:rsidRPr="005C2D3F" w:rsidRDefault="0001540E" w:rsidP="004D5506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09D0F2AF" w14:textId="77777777" w:rsidR="00712407" w:rsidRPr="00275EFE" w:rsidRDefault="00712407" w:rsidP="00712407">
      <w:pPr>
        <w:pStyle w:val="ListParagraph"/>
        <w:ind w:left="540" w:firstLine="0"/>
        <w:rPr>
          <w:rFonts w:asciiTheme="majorBidi" w:hAnsiTheme="majorBidi"/>
          <w:i w:val="0"/>
          <w:iCs w:val="0"/>
          <w:sz w:val="12"/>
          <w:szCs w:val="12"/>
          <w:cs/>
        </w:rPr>
      </w:pPr>
    </w:p>
    <w:p w14:paraId="09D0F2B0" w14:textId="77777777" w:rsidR="009E71FD" w:rsidRPr="005C2D3F" w:rsidRDefault="003F1815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p w14:paraId="09D0F2B1" w14:textId="77777777" w:rsidR="009E71FD" w:rsidRPr="00275EFE" w:rsidRDefault="009E71FD" w:rsidP="009E71FD">
      <w:pPr>
        <w:spacing w:line="240" w:lineRule="auto"/>
        <w:ind w:left="540" w:right="-43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tbl>
      <w:tblPr>
        <w:tblW w:w="5000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0"/>
        <w:gridCol w:w="848"/>
        <w:gridCol w:w="1104"/>
        <w:gridCol w:w="273"/>
        <w:gridCol w:w="1005"/>
        <w:gridCol w:w="273"/>
        <w:gridCol w:w="1003"/>
        <w:gridCol w:w="275"/>
        <w:gridCol w:w="1079"/>
      </w:tblGrid>
      <w:tr w:rsidR="009E71FD" w:rsidRPr="005C2D3F" w14:paraId="09D0F2B6" w14:textId="77777777" w:rsidTr="00712407">
        <w:trPr>
          <w:trHeight w:val="435"/>
        </w:trPr>
        <w:tc>
          <w:tcPr>
            <w:tcW w:w="1957" w:type="pct"/>
            <w:vMerge w:val="restart"/>
            <w:shd w:val="clear" w:color="auto" w:fill="auto"/>
          </w:tcPr>
          <w:p w14:paraId="09D0F2B2" w14:textId="77777777" w:rsidR="009E71FD" w:rsidRPr="005C2D3F" w:rsidRDefault="009E71FD" w:rsidP="0060669F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09D0F2B3" w14:textId="77777777" w:rsidR="009E71FD" w:rsidRPr="005C2D3F" w:rsidRDefault="009E71FD" w:rsidP="0060669F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09D0F2B4" w14:textId="77777777" w:rsidR="009E71FD" w:rsidRPr="005C2D3F" w:rsidRDefault="009E71FD" w:rsidP="0060669F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4" w:type="pct"/>
            <w:gridSpan w:val="3"/>
          </w:tcPr>
          <w:p w14:paraId="09D0F2B5" w14:textId="77777777" w:rsidR="009E71FD" w:rsidRPr="005C2D3F" w:rsidRDefault="009E71FD" w:rsidP="009E71FD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C57" w:rsidRPr="005C2D3F" w14:paraId="09D0F2C0" w14:textId="77777777" w:rsidTr="00712407">
        <w:trPr>
          <w:trHeight w:val="420"/>
        </w:trPr>
        <w:tc>
          <w:tcPr>
            <w:tcW w:w="1957" w:type="pct"/>
            <w:vMerge/>
            <w:shd w:val="clear" w:color="auto" w:fill="auto"/>
          </w:tcPr>
          <w:p w14:paraId="09D0F2B7" w14:textId="77777777" w:rsidR="009E71FD" w:rsidRPr="005C2D3F" w:rsidRDefault="009E71FD" w:rsidP="009E71FD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</w:tcPr>
          <w:p w14:paraId="09D0F2B8" w14:textId="77777777" w:rsidR="009E71FD" w:rsidRPr="005C2D3F" w:rsidRDefault="00FB0381" w:rsidP="009E71FD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3" w:type="pct"/>
          </w:tcPr>
          <w:p w14:paraId="09D0F2B9" w14:textId="77777777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142" w:type="pct"/>
          </w:tcPr>
          <w:p w14:paraId="09D0F2BA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</w:tcPr>
          <w:p w14:paraId="09D0F2BB" w14:textId="77777777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2" w:type="pct"/>
          </w:tcPr>
          <w:p w14:paraId="09D0F2BC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9D0F2BD" w14:textId="77777777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143" w:type="pct"/>
          </w:tcPr>
          <w:p w14:paraId="09D0F2BE" w14:textId="77777777" w:rsidR="009E71FD" w:rsidRPr="005C2D3F" w:rsidRDefault="009E71FD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D0F2BF" w14:textId="77777777" w:rsidR="009E71FD" w:rsidRPr="005C2D3F" w:rsidRDefault="00D42F21" w:rsidP="009E71FD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9E71FD" w:rsidRPr="005C2D3F" w14:paraId="09D0F2C4" w14:textId="77777777" w:rsidTr="00712407">
        <w:trPr>
          <w:trHeight w:val="420"/>
        </w:trPr>
        <w:tc>
          <w:tcPr>
            <w:tcW w:w="1957" w:type="pct"/>
          </w:tcPr>
          <w:p w14:paraId="09D0F2C1" w14:textId="77777777" w:rsidR="009E71FD" w:rsidRPr="005C2D3F" w:rsidRDefault="009E71FD" w:rsidP="0060669F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</w:tcPr>
          <w:p w14:paraId="09D0F2C2" w14:textId="77777777" w:rsidR="009E71FD" w:rsidRPr="005C2D3F" w:rsidRDefault="009E71FD" w:rsidP="0060669F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02" w:type="pct"/>
            <w:gridSpan w:val="7"/>
          </w:tcPr>
          <w:p w14:paraId="09D0F2C3" w14:textId="77777777" w:rsidR="009E71FD" w:rsidRPr="005C2D3F" w:rsidRDefault="009E71FD" w:rsidP="0060669F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C2D3F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C55C57" w:rsidRPr="005C2D3F" w14:paraId="09D0F2CF" w14:textId="77777777" w:rsidTr="00712407">
        <w:trPr>
          <w:trHeight w:val="420"/>
        </w:trPr>
        <w:tc>
          <w:tcPr>
            <w:tcW w:w="1957" w:type="pct"/>
          </w:tcPr>
          <w:p w14:paraId="09D0F2C5" w14:textId="77777777" w:rsidR="009E71FD" w:rsidRPr="005C2D3F" w:rsidRDefault="009E71FD" w:rsidP="0060669F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09D0F2C6" w14:textId="77777777" w:rsidR="009E71FD" w:rsidRPr="005C2D3F" w:rsidRDefault="009E71FD" w:rsidP="00FB0381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="00FB0381"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="00FB0381"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B0381" w:rsidRPr="005C2D3F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FB0381"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0" w:type="pct"/>
          </w:tcPr>
          <w:p w14:paraId="09D0F2C7" w14:textId="77777777" w:rsidR="009E71FD" w:rsidRPr="005C2D3F" w:rsidRDefault="009E71FD" w:rsidP="0060669F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09D0F2C8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09D0F2C9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09D0F2CA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09D0F2CB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</w:tcPr>
          <w:p w14:paraId="09D0F2CC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09D0F2CD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09D0F2CE" w14:textId="77777777" w:rsidR="009E71FD" w:rsidRPr="005C2D3F" w:rsidRDefault="009E71FD" w:rsidP="0060669F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AB114B" w:rsidRPr="005C2D3F" w14:paraId="09D0F2D9" w14:textId="77777777" w:rsidTr="00712407">
        <w:trPr>
          <w:trHeight w:val="420"/>
        </w:trPr>
        <w:tc>
          <w:tcPr>
            <w:tcW w:w="1957" w:type="pct"/>
          </w:tcPr>
          <w:p w14:paraId="09D0F2D0" w14:textId="77777777" w:rsidR="00AB114B" w:rsidRPr="005C2D3F" w:rsidRDefault="00AB114B" w:rsidP="009E71FD">
            <w:pPr>
              <w:spacing w:line="240" w:lineRule="auto"/>
              <w:ind w:left="256" w:hanging="27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40" w:type="pct"/>
          </w:tcPr>
          <w:p w14:paraId="09D0F2D1" w14:textId="77777777" w:rsidR="00AB114B" w:rsidRPr="005C2D3F" w:rsidRDefault="00AB114B" w:rsidP="009E71FD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09D0F2D2" w14:textId="77777777" w:rsidR="00AB114B" w:rsidRPr="005C2D3F" w:rsidRDefault="00AB114B" w:rsidP="009E71FD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D3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D0F2D4" w14:textId="77777777" w:rsidR="00AB114B" w:rsidRPr="005C2D3F" w:rsidRDefault="00AB114B" w:rsidP="009E71FD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D5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9D0F2D6" w14:textId="77777777" w:rsidR="00AB114B" w:rsidRPr="005C2D3F" w:rsidRDefault="00AB114B" w:rsidP="009E71FD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2D7" w14:textId="77777777" w:rsidR="00AB114B" w:rsidRPr="005C2D3F" w:rsidRDefault="00AB114B" w:rsidP="009E71FD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D0F2D8" w14:textId="77777777" w:rsidR="00AB114B" w:rsidRPr="005C2D3F" w:rsidRDefault="00AB114B" w:rsidP="009E71FD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</w:tr>
      <w:tr w:rsidR="00D42F21" w:rsidRPr="005C2D3F" w14:paraId="09D0F2E3" w14:textId="77777777" w:rsidTr="00712407">
        <w:trPr>
          <w:trHeight w:val="420"/>
        </w:trPr>
        <w:tc>
          <w:tcPr>
            <w:tcW w:w="1957" w:type="pct"/>
          </w:tcPr>
          <w:p w14:paraId="09D0F2DA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40" w:type="pct"/>
          </w:tcPr>
          <w:p w14:paraId="09D0F2DB" w14:textId="77777777" w:rsidR="00D42F21" w:rsidRPr="005C2D3F" w:rsidRDefault="00CC41A5" w:rsidP="00D42F2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F7661D" w:rsidRPr="005C2D3F">
              <w:rPr>
                <w:i/>
                <w:iCs/>
                <w:color w:val="000000"/>
                <w:sz w:val="30"/>
                <w:szCs w:val="30"/>
              </w:rPr>
              <w:t>0</w:t>
            </w: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09D0F2DC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37,771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DD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D0F2DE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263,535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DF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9D0F2E0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25,539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2E1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D0F2E2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239,570</w:t>
            </w:r>
          </w:p>
        </w:tc>
      </w:tr>
      <w:tr w:rsidR="00D42F21" w:rsidRPr="005C2D3F" w14:paraId="09D0F2ED" w14:textId="77777777" w:rsidTr="00712407">
        <w:trPr>
          <w:trHeight w:val="263"/>
        </w:trPr>
        <w:tc>
          <w:tcPr>
            <w:tcW w:w="1957" w:type="pct"/>
          </w:tcPr>
          <w:p w14:paraId="09D0F2E4" w14:textId="77777777" w:rsidR="00D42F21" w:rsidRPr="005C2D3F" w:rsidRDefault="00D42F21" w:rsidP="00D42F21">
            <w:pPr>
              <w:spacing w:line="240" w:lineRule="auto"/>
              <w:ind w:left="256" w:hanging="270"/>
              <w:rPr>
                <w:rFonts w:ascii="Times New Roman" w:hAnsi="Times New Roman"/>
                <w:sz w:val="20"/>
                <w:szCs w:val="20"/>
                <w:cs/>
              </w:rPr>
            </w:pPr>
          </w:p>
        </w:tc>
        <w:tc>
          <w:tcPr>
            <w:tcW w:w="440" w:type="pct"/>
          </w:tcPr>
          <w:p w14:paraId="09D0F2E5" w14:textId="77777777" w:rsidR="00D42F21" w:rsidRPr="005C2D3F" w:rsidRDefault="00D42F21" w:rsidP="00D42F21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09D0F2E6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E7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D0F2E8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E9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9D0F2EA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2EB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D0F2EC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42F21" w:rsidRPr="005C2D3F" w14:paraId="09D0F2F7" w14:textId="77777777" w:rsidTr="00712407">
        <w:trPr>
          <w:trHeight w:val="420"/>
        </w:trPr>
        <w:tc>
          <w:tcPr>
            <w:tcW w:w="1957" w:type="pct"/>
          </w:tcPr>
          <w:p w14:paraId="09D0F2EE" w14:textId="77777777" w:rsidR="00D42F21" w:rsidRPr="005C2D3F" w:rsidRDefault="00D42F21" w:rsidP="00D42F21">
            <w:pPr>
              <w:spacing w:line="240" w:lineRule="auto"/>
              <w:ind w:left="256" w:hanging="27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40" w:type="pct"/>
          </w:tcPr>
          <w:p w14:paraId="09D0F2EF" w14:textId="77777777" w:rsidR="00D42F21" w:rsidRPr="005C2D3F" w:rsidRDefault="00D42F21" w:rsidP="00D42F2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09D0F2F0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F1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D0F2F2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F3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9D0F2F4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2F5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D0F2F6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D42F21" w:rsidRPr="005C2D3F" w14:paraId="09D0F301" w14:textId="77777777" w:rsidTr="00712407">
        <w:trPr>
          <w:trHeight w:val="420"/>
        </w:trPr>
        <w:tc>
          <w:tcPr>
            <w:tcW w:w="1957" w:type="pct"/>
          </w:tcPr>
          <w:p w14:paraId="09D0F2F8" w14:textId="77777777" w:rsidR="00D42F21" w:rsidRPr="005C2D3F" w:rsidRDefault="00D42F21" w:rsidP="00D42F21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C2D3F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40" w:type="pct"/>
          </w:tcPr>
          <w:p w14:paraId="09D0F2F9" w14:textId="77777777" w:rsidR="00D42F21" w:rsidRPr="005C2D3F" w:rsidRDefault="00D42F21" w:rsidP="00D42F2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  <w:vAlign w:val="bottom"/>
          </w:tcPr>
          <w:p w14:paraId="09D0F2FA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408,189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FB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  <w:vAlign w:val="bottom"/>
          </w:tcPr>
          <w:p w14:paraId="09D0F2FC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520,255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2FD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  <w:vAlign w:val="bottom"/>
          </w:tcPr>
          <w:p w14:paraId="09D0F2FE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248,374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2FF" w14:textId="77777777" w:rsidR="00D42F21" w:rsidRPr="005C2D3F" w:rsidRDefault="00D42F21" w:rsidP="00D42F2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9D0F300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301,920</w:t>
            </w:r>
          </w:p>
        </w:tc>
      </w:tr>
      <w:tr w:rsidR="00D42F21" w:rsidRPr="005C2D3F" w14:paraId="09D0F30B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</w:tcPr>
          <w:p w14:paraId="09D0F302" w14:textId="77777777" w:rsidR="00D42F21" w:rsidRPr="005C2D3F" w:rsidRDefault="00D42F21" w:rsidP="00D42F21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03" w14:textId="77777777" w:rsidR="00D42F21" w:rsidRPr="005C2D3F" w:rsidRDefault="00D42F21" w:rsidP="00D42F2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09D0F304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24,415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305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09D0F306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36,767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9D0F307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09D0F308" w14:textId="77777777" w:rsidR="00D42F21" w:rsidRPr="005C2D3F" w:rsidRDefault="00A232E4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16,630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09D0F309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09D0F30A" w14:textId="77777777" w:rsidR="00D42F21" w:rsidRPr="005C2D3F" w:rsidRDefault="00D42F21" w:rsidP="00D42F2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25,836</w:t>
            </w:r>
          </w:p>
        </w:tc>
      </w:tr>
      <w:tr w:rsidR="00D42F21" w:rsidRPr="005C2D3F" w14:paraId="09D0F315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</w:tcPr>
          <w:p w14:paraId="09D0F30C" w14:textId="77777777" w:rsidR="00D42F21" w:rsidRPr="005C2D3F" w:rsidRDefault="006876D8" w:rsidP="00D42F21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0D" w14:textId="77777777" w:rsidR="00D42F21" w:rsidRPr="005C2D3F" w:rsidRDefault="00D42F21" w:rsidP="00D42F2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D0F30E" w14:textId="77777777" w:rsidR="00D42F21" w:rsidRPr="005C2D3F" w:rsidRDefault="00A232E4" w:rsidP="00D42F21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432,604</w:t>
            </w:r>
          </w:p>
        </w:tc>
        <w:tc>
          <w:tcPr>
            <w:tcW w:w="142" w:type="pct"/>
            <w:tcBorders>
              <w:bottom w:val="nil"/>
            </w:tcBorders>
          </w:tcPr>
          <w:p w14:paraId="09D0F30F" w14:textId="77777777" w:rsidR="00D42F21" w:rsidRPr="005C2D3F" w:rsidRDefault="00D42F21" w:rsidP="00D42F21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09D0F310" w14:textId="77777777" w:rsidR="00D42F21" w:rsidRPr="005C2D3F" w:rsidRDefault="00D42F21" w:rsidP="00D42F21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557,022</w:t>
            </w:r>
          </w:p>
        </w:tc>
        <w:tc>
          <w:tcPr>
            <w:tcW w:w="142" w:type="pct"/>
            <w:tcBorders>
              <w:bottom w:val="nil"/>
            </w:tcBorders>
          </w:tcPr>
          <w:p w14:paraId="09D0F311" w14:textId="77777777" w:rsidR="00D42F21" w:rsidRPr="005C2D3F" w:rsidRDefault="00D42F21" w:rsidP="00D42F21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09D0F312" w14:textId="77777777" w:rsidR="00D42F21" w:rsidRPr="005C2D3F" w:rsidRDefault="00A232E4" w:rsidP="00D42F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265,004</w:t>
            </w:r>
          </w:p>
        </w:tc>
        <w:tc>
          <w:tcPr>
            <w:tcW w:w="143" w:type="pct"/>
            <w:tcBorders>
              <w:bottom w:val="nil"/>
            </w:tcBorders>
          </w:tcPr>
          <w:p w14:paraId="09D0F313" w14:textId="77777777" w:rsidR="00D42F21" w:rsidRPr="005C2D3F" w:rsidRDefault="00D42F21" w:rsidP="00D42F21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9D0F314" w14:textId="77777777" w:rsidR="00D42F21" w:rsidRPr="005C2D3F" w:rsidRDefault="00D42F21" w:rsidP="00D42F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327,756</w:t>
            </w:r>
          </w:p>
        </w:tc>
      </w:tr>
    </w:tbl>
    <w:p w14:paraId="09D0F316" w14:textId="77777777" w:rsidR="00712407" w:rsidRPr="005C2D3F" w:rsidRDefault="00712407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5000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0"/>
        <w:gridCol w:w="848"/>
        <w:gridCol w:w="1104"/>
        <w:gridCol w:w="273"/>
        <w:gridCol w:w="1005"/>
        <w:gridCol w:w="273"/>
        <w:gridCol w:w="1003"/>
        <w:gridCol w:w="275"/>
        <w:gridCol w:w="1079"/>
      </w:tblGrid>
      <w:tr w:rsidR="00712407" w:rsidRPr="005C2D3F" w14:paraId="09D0F31B" w14:textId="77777777" w:rsidTr="00DD7DE0">
        <w:trPr>
          <w:trHeight w:val="435"/>
        </w:trPr>
        <w:tc>
          <w:tcPr>
            <w:tcW w:w="1957" w:type="pct"/>
            <w:vMerge w:val="restart"/>
            <w:shd w:val="clear" w:color="auto" w:fill="auto"/>
          </w:tcPr>
          <w:p w14:paraId="09D0F317" w14:textId="77777777" w:rsidR="00712407" w:rsidRPr="005C2D3F" w:rsidRDefault="00712407" w:rsidP="00DD7DE0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09D0F318" w14:textId="77777777" w:rsidR="00712407" w:rsidRPr="005C2D3F" w:rsidRDefault="00712407" w:rsidP="00DD7DE0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09D0F319" w14:textId="77777777" w:rsidR="00712407" w:rsidRPr="005C2D3F" w:rsidRDefault="00712407" w:rsidP="00DD7DE0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4" w:type="pct"/>
            <w:gridSpan w:val="3"/>
          </w:tcPr>
          <w:p w14:paraId="09D0F31A" w14:textId="77777777" w:rsidR="00712407" w:rsidRPr="005C2D3F" w:rsidRDefault="00712407" w:rsidP="00DD7DE0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407" w:rsidRPr="005C2D3F" w14:paraId="09D0F325" w14:textId="77777777" w:rsidTr="00712407">
        <w:trPr>
          <w:trHeight w:val="420"/>
        </w:trPr>
        <w:tc>
          <w:tcPr>
            <w:tcW w:w="1957" w:type="pct"/>
            <w:vMerge/>
            <w:tcBorders>
              <w:bottom w:val="nil"/>
            </w:tcBorders>
            <w:shd w:val="clear" w:color="auto" w:fill="auto"/>
          </w:tcPr>
          <w:p w14:paraId="09D0F31C" w14:textId="77777777" w:rsidR="00712407" w:rsidRPr="005C2D3F" w:rsidRDefault="00712407" w:rsidP="00DD7DE0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  <w:tcBorders>
              <w:bottom w:val="nil"/>
            </w:tcBorders>
          </w:tcPr>
          <w:p w14:paraId="09D0F31D" w14:textId="77777777" w:rsidR="00712407" w:rsidRPr="005C2D3F" w:rsidRDefault="00712407" w:rsidP="00DD7DE0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3" w:type="pct"/>
            <w:tcBorders>
              <w:bottom w:val="nil"/>
            </w:tcBorders>
          </w:tcPr>
          <w:p w14:paraId="09D0F31E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142" w:type="pct"/>
            <w:tcBorders>
              <w:bottom w:val="nil"/>
            </w:tcBorders>
          </w:tcPr>
          <w:p w14:paraId="09D0F31F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09D0F320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142" w:type="pct"/>
            <w:tcBorders>
              <w:bottom w:val="nil"/>
            </w:tcBorders>
          </w:tcPr>
          <w:p w14:paraId="09D0F321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nil"/>
            </w:tcBorders>
          </w:tcPr>
          <w:p w14:paraId="09D0F322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  <w:lang w:val="en-GB"/>
              </w:rPr>
              <w:t>2560</w:t>
            </w:r>
          </w:p>
        </w:tc>
        <w:tc>
          <w:tcPr>
            <w:tcW w:w="143" w:type="pct"/>
            <w:tcBorders>
              <w:bottom w:val="nil"/>
            </w:tcBorders>
          </w:tcPr>
          <w:p w14:paraId="09D0F323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09D0F324" w14:textId="77777777" w:rsidR="00712407" w:rsidRPr="005C2D3F" w:rsidRDefault="00712407" w:rsidP="00DD7DE0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712407" w:rsidRPr="005C2D3F" w14:paraId="09D0F329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</w:tcPr>
          <w:p w14:paraId="09D0F326" w14:textId="77777777" w:rsidR="00712407" w:rsidRPr="005C2D3F" w:rsidRDefault="00712407" w:rsidP="00DD7DE0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0" w:type="pct"/>
            <w:tcBorders>
              <w:bottom w:val="nil"/>
            </w:tcBorders>
          </w:tcPr>
          <w:p w14:paraId="09D0F327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02" w:type="pct"/>
            <w:gridSpan w:val="7"/>
            <w:tcBorders>
              <w:bottom w:val="nil"/>
            </w:tcBorders>
          </w:tcPr>
          <w:p w14:paraId="09D0F328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C2D3F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712407" w:rsidRPr="005C2D3F" w14:paraId="09D0F333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2A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2D3F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2B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</w:tcPr>
          <w:p w14:paraId="09D0F32C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9D0F32D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</w:tcPr>
          <w:p w14:paraId="09D0F32E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9D0F32F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14:paraId="09D0F33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9D0F331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09D0F33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09D0F33D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34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35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3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37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38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39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3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3B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3C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09D0F347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3E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3F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4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41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4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43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44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45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4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09D0F351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48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C2D3F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49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4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34,738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4B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4C" w14:textId="77777777" w:rsidR="00712407" w:rsidRPr="005C2D3F" w:rsidRDefault="00712407" w:rsidP="00DD7DE0">
            <w:pPr>
              <w:spacing w:line="240" w:lineRule="auto"/>
              <w:ind w:right="-6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(17,355)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4D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4E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1,098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4F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50" w14:textId="77777777" w:rsidR="00712407" w:rsidRPr="005C2D3F" w:rsidRDefault="00712407" w:rsidP="00DD7DE0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(39,329)</w:t>
            </w:r>
          </w:p>
        </w:tc>
      </w:tr>
      <w:tr w:rsidR="00712407" w:rsidRPr="005C2D3F" w14:paraId="09D0F35B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52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53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54" w14:textId="77777777" w:rsidR="00712407" w:rsidRPr="005C2D3F" w:rsidRDefault="00712407" w:rsidP="00DD7DE0">
            <w:pPr>
              <w:spacing w:line="240" w:lineRule="auto"/>
              <w:ind w:right="-61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(8,501)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55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5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80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57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58" w14:textId="77777777" w:rsidR="00712407" w:rsidRPr="005C2D3F" w:rsidRDefault="00712407" w:rsidP="00DD7DE0">
            <w:pPr>
              <w:spacing w:line="240" w:lineRule="auto"/>
              <w:ind w:right="-6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(5,225)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59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5A" w14:textId="77777777" w:rsidR="00712407" w:rsidRPr="005C2D3F" w:rsidRDefault="00712407" w:rsidP="00DD7DE0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(1,764)</w:t>
            </w:r>
          </w:p>
        </w:tc>
      </w:tr>
      <w:tr w:rsidR="00712407" w:rsidRPr="005C2D3F" w14:paraId="09D0F365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5C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5D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single" w:sz="4" w:space="0" w:color="auto"/>
            </w:tcBorders>
            <w:vAlign w:val="bottom"/>
          </w:tcPr>
          <w:p w14:paraId="09D0F35E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211,633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5F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single" w:sz="4" w:space="0" w:color="auto"/>
            </w:tcBorders>
            <w:vAlign w:val="bottom"/>
          </w:tcPr>
          <w:p w14:paraId="09D0F36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329,922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61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  <w:vAlign w:val="bottom"/>
          </w:tcPr>
          <w:p w14:paraId="09D0F36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132,101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63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9D0F364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lang w:val="en-GB"/>
              </w:rPr>
              <w:t>285,323</w:t>
            </w:r>
          </w:p>
        </w:tc>
      </w:tr>
      <w:tr w:rsidR="00712407" w:rsidRPr="005C2D3F" w14:paraId="09D0F36F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  <w:vAlign w:val="bottom"/>
          </w:tcPr>
          <w:p w14:paraId="09D0F366" w14:textId="77777777" w:rsidR="00712407" w:rsidRPr="005C2D3F" w:rsidRDefault="00712407" w:rsidP="00DD7DE0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67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368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237,870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69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36A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312,647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6B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36C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127,974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6D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36E" w14:textId="77777777" w:rsidR="00712407" w:rsidRPr="005C2D3F" w:rsidRDefault="00712407" w:rsidP="00DD7DE0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>244,230</w:t>
            </w:r>
          </w:p>
        </w:tc>
      </w:tr>
      <w:tr w:rsidR="00712407" w:rsidRPr="005C2D3F" w14:paraId="09D0F379" w14:textId="77777777" w:rsidTr="00712407">
        <w:trPr>
          <w:trHeight w:val="173"/>
        </w:trPr>
        <w:tc>
          <w:tcPr>
            <w:tcW w:w="1957" w:type="pct"/>
            <w:tcBorders>
              <w:bottom w:val="nil"/>
            </w:tcBorders>
            <w:noWrap/>
          </w:tcPr>
          <w:p w14:paraId="09D0F370" w14:textId="77777777" w:rsidR="00712407" w:rsidRPr="005C2D3F" w:rsidRDefault="00712407" w:rsidP="00DD7DE0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pct"/>
            <w:tcBorders>
              <w:bottom w:val="nil"/>
            </w:tcBorders>
          </w:tcPr>
          <w:p w14:paraId="09D0F371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nil"/>
            </w:tcBorders>
            <w:vAlign w:val="bottom"/>
          </w:tcPr>
          <w:p w14:paraId="09D0F37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73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double" w:sz="4" w:space="0" w:color="auto"/>
              <w:bottom w:val="nil"/>
            </w:tcBorders>
            <w:vAlign w:val="bottom"/>
          </w:tcPr>
          <w:p w14:paraId="09D0F374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75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double" w:sz="4" w:space="0" w:color="auto"/>
              <w:bottom w:val="nil"/>
            </w:tcBorders>
            <w:vAlign w:val="bottom"/>
          </w:tcPr>
          <w:p w14:paraId="09D0F37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77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  <w:vAlign w:val="bottom"/>
          </w:tcPr>
          <w:p w14:paraId="09D0F378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12407" w:rsidRPr="005C2D3F" w14:paraId="09D0F383" w14:textId="77777777" w:rsidTr="00712407">
        <w:trPr>
          <w:trHeight w:val="65"/>
        </w:trPr>
        <w:tc>
          <w:tcPr>
            <w:tcW w:w="1957" w:type="pct"/>
            <w:tcBorders>
              <w:bottom w:val="nil"/>
            </w:tcBorders>
            <w:noWrap/>
          </w:tcPr>
          <w:p w14:paraId="09D0F37A" w14:textId="77777777" w:rsidR="00712407" w:rsidRPr="005C2D3F" w:rsidRDefault="00712407" w:rsidP="00DD7DE0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7B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7C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7D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7E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7F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8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81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8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12407" w:rsidRPr="005C2D3F" w14:paraId="09D0F38D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84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85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8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87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88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89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8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8B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8C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09D0F397" w14:textId="77777777" w:rsidTr="00712407">
        <w:trPr>
          <w:trHeight w:val="420"/>
        </w:trPr>
        <w:tc>
          <w:tcPr>
            <w:tcW w:w="1957" w:type="pct"/>
            <w:tcBorders>
              <w:bottom w:val="nil"/>
            </w:tcBorders>
            <w:noWrap/>
          </w:tcPr>
          <w:p w14:paraId="09D0F38E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 xml:space="preserve">(กำไร) </w:t>
            </w:r>
            <w:r w:rsidRPr="005C2D3F">
              <w:rPr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40" w:type="pct"/>
            <w:tcBorders>
              <w:bottom w:val="nil"/>
            </w:tcBorders>
          </w:tcPr>
          <w:p w14:paraId="09D0F38F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90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91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92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93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94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95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96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12407" w:rsidRPr="005C2D3F" w14:paraId="09D0F3A1" w14:textId="77777777" w:rsidTr="00712407">
        <w:trPr>
          <w:cantSplit/>
          <w:trHeight w:val="420"/>
        </w:trPr>
        <w:tc>
          <w:tcPr>
            <w:tcW w:w="1957" w:type="pct"/>
            <w:tcBorders>
              <w:top w:val="nil"/>
              <w:bottom w:val="nil"/>
            </w:tcBorders>
          </w:tcPr>
          <w:p w14:paraId="09D0F398" w14:textId="77777777" w:rsidR="00712407" w:rsidRPr="005C2D3F" w:rsidRDefault="00712407" w:rsidP="00DD7DE0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 xml:space="preserve">  </w:t>
            </w:r>
            <w:r w:rsidRPr="005C2D3F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40" w:type="pct"/>
            <w:tcBorders>
              <w:top w:val="nil"/>
              <w:bottom w:val="nil"/>
            </w:tcBorders>
            <w:vAlign w:val="bottom"/>
          </w:tcPr>
          <w:p w14:paraId="09D0F399" w14:textId="77777777" w:rsidR="00712407" w:rsidRPr="005C2D3F" w:rsidRDefault="00712407" w:rsidP="00DD7DE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9D0F39A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(64,167)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9B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nil"/>
              <w:bottom w:val="nil"/>
            </w:tcBorders>
            <w:vAlign w:val="bottom"/>
          </w:tcPr>
          <w:p w14:paraId="09D0F39C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18,536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09D0F39D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vAlign w:val="bottom"/>
          </w:tcPr>
          <w:p w14:paraId="09D0F39E" w14:textId="77777777" w:rsidR="00712407" w:rsidRPr="005C2D3F" w:rsidRDefault="00712407" w:rsidP="00DD7DE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(24,965)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09D0F39F" w14:textId="77777777" w:rsidR="00712407" w:rsidRPr="005C2D3F" w:rsidRDefault="00712407" w:rsidP="00DD7DE0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09D0F3A0" w14:textId="77777777" w:rsidR="00712407" w:rsidRPr="005C2D3F" w:rsidRDefault="00712407" w:rsidP="00DD7DE0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>28,518</w:t>
            </w:r>
          </w:p>
        </w:tc>
      </w:tr>
    </w:tbl>
    <w:p w14:paraId="09D0F3A2" w14:textId="77777777" w:rsidR="00712407" w:rsidRPr="005C2D3F" w:rsidRDefault="00712407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3A3" w14:textId="77777777" w:rsidR="00400182" w:rsidRPr="005C2D3F" w:rsidRDefault="00400182" w:rsidP="00400182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Pr="005C2D3F">
        <w:rPr>
          <w:rFonts w:asciiTheme="majorBidi" w:hAnsiTheme="majorBidi" w:cstheme="majorBidi"/>
          <w:sz w:val="30"/>
          <w:szCs w:val="30"/>
        </w:rPr>
        <w:t xml:space="preserve">2541 </w:t>
      </w:r>
      <w:r w:rsidRPr="005C2D3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9D0F3A4" w14:textId="77777777" w:rsidR="0064187C" w:rsidRPr="005C2D3F" w:rsidRDefault="0064187C" w:rsidP="0040018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</w:rPr>
      </w:pPr>
    </w:p>
    <w:p w14:paraId="09D0F3A5" w14:textId="77777777" w:rsidR="00400182" w:rsidRPr="005C2D3F" w:rsidRDefault="00400182" w:rsidP="0064187C">
      <w:pPr>
        <w:tabs>
          <w:tab w:val="left" w:pos="54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>โครงการผลประโยชน์</w:t>
      </w:r>
      <w:r w:rsidRPr="005C2D3F">
        <w:rPr>
          <w:rFonts w:asciiTheme="majorBidi" w:hAnsiTheme="majorBidi" w:cstheme="majorBidi" w:hint="cs"/>
          <w:spacing w:val="-2"/>
          <w:sz w:val="30"/>
          <w:szCs w:val="30"/>
          <w:cs/>
        </w:rPr>
        <w:t>ที่กำหนดไว้</w:t>
      </w:r>
      <w:r w:rsidRPr="005C2D3F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09D0F3A6" w14:textId="77777777" w:rsidR="00632647" w:rsidRPr="005C2D3F" w:rsidRDefault="00400182" w:rsidP="006876D8">
      <w:pPr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544"/>
        <w:gridCol w:w="887"/>
        <w:gridCol w:w="989"/>
        <w:gridCol w:w="236"/>
        <w:gridCol w:w="992"/>
        <w:gridCol w:w="269"/>
        <w:gridCol w:w="988"/>
        <w:gridCol w:w="236"/>
        <w:gridCol w:w="1021"/>
      </w:tblGrid>
      <w:tr w:rsidR="00400182" w:rsidRPr="005C2D3F" w14:paraId="09D0F3AC" w14:textId="77777777" w:rsidTr="00F27179">
        <w:trPr>
          <w:tblHeader/>
        </w:trPr>
        <w:tc>
          <w:tcPr>
            <w:tcW w:w="3544" w:type="dxa"/>
            <w:vMerge w:val="restart"/>
            <w:shd w:val="clear" w:color="auto" w:fill="auto"/>
          </w:tcPr>
          <w:p w14:paraId="09D0F3A7" w14:textId="77777777" w:rsidR="00400182" w:rsidRPr="005C2D3F" w:rsidRDefault="00400182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887" w:type="dxa"/>
          </w:tcPr>
          <w:p w14:paraId="09D0F3A8" w14:textId="77777777" w:rsidR="00400182" w:rsidRPr="005C2D3F" w:rsidRDefault="00400182" w:rsidP="0060669F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17" w:type="dxa"/>
            <w:gridSpan w:val="3"/>
          </w:tcPr>
          <w:p w14:paraId="09D0F3A9" w14:textId="77777777" w:rsidR="00400182" w:rsidRPr="005C2D3F" w:rsidRDefault="00400182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9D0F3AA" w14:textId="77777777" w:rsidR="00400182" w:rsidRPr="005C2D3F" w:rsidRDefault="00400182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45" w:type="dxa"/>
            <w:gridSpan w:val="3"/>
          </w:tcPr>
          <w:p w14:paraId="09D0F3AB" w14:textId="77777777" w:rsidR="00400182" w:rsidRPr="005C2D3F" w:rsidRDefault="00400182" w:rsidP="00400182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00182" w:rsidRPr="005C2D3F" w14:paraId="09D0F3B6" w14:textId="77777777" w:rsidTr="00F27179">
        <w:trPr>
          <w:tblHeader/>
        </w:trPr>
        <w:tc>
          <w:tcPr>
            <w:tcW w:w="3544" w:type="dxa"/>
            <w:vMerge/>
          </w:tcPr>
          <w:p w14:paraId="09D0F3AD" w14:textId="77777777" w:rsidR="00400182" w:rsidRPr="005C2D3F" w:rsidRDefault="00400182" w:rsidP="00400182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14:paraId="09D0F3AE" w14:textId="77777777" w:rsidR="00400182" w:rsidRPr="005C2D3F" w:rsidRDefault="00400182" w:rsidP="00400182">
            <w:pPr>
              <w:ind w:hanging="108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09D0F3AF" w14:textId="77777777" w:rsidR="00400182" w:rsidRPr="005C2D3F" w:rsidRDefault="00BB10DC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9D0F3B0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B1" w14:textId="77777777" w:rsidR="00400182" w:rsidRPr="005C2D3F" w:rsidRDefault="005C1AD8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69" w:type="dxa"/>
          </w:tcPr>
          <w:p w14:paraId="09D0F3B2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B3" w14:textId="77777777" w:rsidR="00400182" w:rsidRPr="005C2D3F" w:rsidRDefault="00BB10DC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9D0F3B4" w14:textId="77777777" w:rsidR="00400182" w:rsidRPr="005C2D3F" w:rsidRDefault="00400182" w:rsidP="0040018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B5" w14:textId="77777777" w:rsidR="00400182" w:rsidRPr="005C2D3F" w:rsidRDefault="005C1AD8" w:rsidP="00400182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</w:tr>
      <w:tr w:rsidR="00400182" w:rsidRPr="005C2D3F" w14:paraId="09D0F3BA" w14:textId="77777777" w:rsidTr="00F27179">
        <w:trPr>
          <w:tblHeader/>
        </w:trPr>
        <w:tc>
          <w:tcPr>
            <w:tcW w:w="3544" w:type="dxa"/>
          </w:tcPr>
          <w:p w14:paraId="09D0F3B7" w14:textId="77777777" w:rsidR="00400182" w:rsidRPr="005C2D3F" w:rsidRDefault="00400182" w:rsidP="0060669F">
            <w:pPr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14:paraId="09D0F3B8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1" w:type="dxa"/>
            <w:gridSpan w:val="7"/>
          </w:tcPr>
          <w:p w14:paraId="09D0F3B9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B10DC" w:rsidRPr="005C2D3F" w14:paraId="09D0F3C4" w14:textId="77777777" w:rsidTr="00F27179">
        <w:tc>
          <w:tcPr>
            <w:tcW w:w="3544" w:type="dxa"/>
          </w:tcPr>
          <w:p w14:paraId="09D0F3BB" w14:textId="77777777" w:rsidR="00BB10DC" w:rsidRPr="005C2D3F" w:rsidRDefault="00BB10DC" w:rsidP="00BB10D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sz w:val="30"/>
                <w:szCs w:val="30"/>
              </w:rPr>
              <w:t xml:space="preserve">1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887" w:type="dxa"/>
          </w:tcPr>
          <w:p w14:paraId="09D0F3BC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3BD" w14:textId="77777777" w:rsidR="00BB10DC" w:rsidRPr="005C2D3F" w:rsidRDefault="00812CE6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557,02</w:t>
            </w:r>
            <w:r w:rsidR="00A232E4" w:rsidRPr="005C2D3F">
              <w:rPr>
                <w:rFonts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09D0F3BE" w14:textId="77777777" w:rsidR="00BB10DC" w:rsidRPr="005C2D3F" w:rsidRDefault="00BB10DC" w:rsidP="00BB10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BF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602,892</w:t>
            </w:r>
          </w:p>
        </w:tc>
        <w:tc>
          <w:tcPr>
            <w:tcW w:w="269" w:type="dxa"/>
          </w:tcPr>
          <w:p w14:paraId="09D0F3C0" w14:textId="77777777" w:rsidR="00BB10DC" w:rsidRPr="005C2D3F" w:rsidRDefault="00BB10DC" w:rsidP="00BB10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C1" w14:textId="77777777" w:rsidR="00BB10DC" w:rsidRPr="005C2D3F" w:rsidRDefault="00A232E4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327,756</w:t>
            </w:r>
          </w:p>
        </w:tc>
        <w:tc>
          <w:tcPr>
            <w:tcW w:w="236" w:type="dxa"/>
          </w:tcPr>
          <w:p w14:paraId="09D0F3C2" w14:textId="77777777" w:rsidR="00BB10DC" w:rsidRPr="005C2D3F" w:rsidRDefault="00BB10DC" w:rsidP="00BB10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C3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356,617</w:t>
            </w:r>
          </w:p>
        </w:tc>
      </w:tr>
      <w:tr w:rsidR="00BB10DC" w:rsidRPr="005C2D3F" w14:paraId="09D0F3CE" w14:textId="77777777" w:rsidTr="00F27179">
        <w:tc>
          <w:tcPr>
            <w:tcW w:w="3544" w:type="dxa"/>
          </w:tcPr>
          <w:p w14:paraId="09D0F3C5" w14:textId="77777777" w:rsidR="00BB10DC" w:rsidRPr="005C2D3F" w:rsidRDefault="00BB10DC" w:rsidP="00BB10DC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09D0F3C6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3C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D0F3C8" w14:textId="77777777" w:rsidR="00BB10DC" w:rsidRPr="005C2D3F" w:rsidRDefault="00BB10DC" w:rsidP="00BB10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C9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9D0F3CA" w14:textId="77777777" w:rsidR="00BB10DC" w:rsidRPr="005C2D3F" w:rsidRDefault="00BB10DC" w:rsidP="00BB10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CB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3CC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CD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BB10DC" w:rsidRPr="005C2D3F" w14:paraId="09D0F3D8" w14:textId="77777777" w:rsidTr="00F27179">
        <w:tc>
          <w:tcPr>
            <w:tcW w:w="3544" w:type="dxa"/>
          </w:tcPr>
          <w:p w14:paraId="09D0F3CF" w14:textId="77777777" w:rsidR="00BB10DC" w:rsidRPr="005C2D3F" w:rsidRDefault="00BB10DC" w:rsidP="00BB10DC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887" w:type="dxa"/>
          </w:tcPr>
          <w:p w14:paraId="09D0F3D0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09D0F3D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D0F3D2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D3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09D0F3D4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D5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D0F3D6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D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BB10DC" w:rsidRPr="005C2D3F" w14:paraId="09D0F3E2" w14:textId="77777777" w:rsidTr="00F27179">
        <w:tc>
          <w:tcPr>
            <w:tcW w:w="3544" w:type="dxa"/>
          </w:tcPr>
          <w:p w14:paraId="09D0F3D9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การรับรู้ภาระผูกพันในช่วงเปลี่ยนแปลง</w:t>
            </w:r>
          </w:p>
        </w:tc>
        <w:tc>
          <w:tcPr>
            <w:tcW w:w="887" w:type="dxa"/>
          </w:tcPr>
          <w:p w14:paraId="09D0F3DA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3DB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D0F3DC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DD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09D0F3DE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DF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9D0F3E0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E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BB10DC" w:rsidRPr="005C2D3F" w14:paraId="09D0F3EC" w14:textId="77777777" w:rsidTr="00F27179">
        <w:tc>
          <w:tcPr>
            <w:tcW w:w="3544" w:type="dxa"/>
          </w:tcPr>
          <w:p w14:paraId="09D0F3E3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87" w:type="dxa"/>
          </w:tcPr>
          <w:p w14:paraId="09D0F3E4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09D0F3E5" w14:textId="77777777" w:rsidR="00BB10DC" w:rsidRPr="005C2D3F" w:rsidRDefault="00A232E4" w:rsidP="00CA0E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86,</w:t>
            </w:r>
            <w:r w:rsidR="00CA0ED4" w:rsidRPr="005C2D3F">
              <w:rPr>
                <w:rFonts w:cs="Angsana New"/>
                <w:sz w:val="30"/>
                <w:szCs w:val="30"/>
                <w:lang w:bidi="th-TH"/>
              </w:rPr>
              <w:t>456</w:t>
            </w:r>
          </w:p>
        </w:tc>
        <w:tc>
          <w:tcPr>
            <w:tcW w:w="236" w:type="dxa"/>
          </w:tcPr>
          <w:p w14:paraId="09D0F3E6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E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64,275</w:t>
            </w:r>
          </w:p>
        </w:tc>
        <w:tc>
          <w:tcPr>
            <w:tcW w:w="269" w:type="dxa"/>
          </w:tcPr>
          <w:p w14:paraId="09D0F3E8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E9" w14:textId="77777777" w:rsidR="00BB10DC" w:rsidRPr="005C2D3F" w:rsidRDefault="00A232E4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37,771</w:t>
            </w:r>
          </w:p>
        </w:tc>
        <w:tc>
          <w:tcPr>
            <w:tcW w:w="236" w:type="dxa"/>
          </w:tcPr>
          <w:p w14:paraId="09D0F3EA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EB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34,656</w:t>
            </w:r>
          </w:p>
        </w:tc>
      </w:tr>
      <w:tr w:rsidR="00BB10DC" w:rsidRPr="005C2D3F" w14:paraId="09D0F3F6" w14:textId="77777777" w:rsidTr="00F27179">
        <w:tc>
          <w:tcPr>
            <w:tcW w:w="3544" w:type="dxa"/>
          </w:tcPr>
          <w:p w14:paraId="09D0F3ED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87" w:type="dxa"/>
          </w:tcPr>
          <w:p w14:paraId="09D0F3EE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09D0F3EF" w14:textId="77777777" w:rsidR="00BB10DC" w:rsidRPr="005C2D3F" w:rsidRDefault="00CA0ED4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14,745</w:t>
            </w:r>
          </w:p>
        </w:tc>
        <w:tc>
          <w:tcPr>
            <w:tcW w:w="236" w:type="dxa"/>
          </w:tcPr>
          <w:p w14:paraId="09D0F3F0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F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16,979</w:t>
            </w:r>
          </w:p>
        </w:tc>
        <w:tc>
          <w:tcPr>
            <w:tcW w:w="269" w:type="dxa"/>
          </w:tcPr>
          <w:p w14:paraId="09D0F3F2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F3" w14:textId="77777777" w:rsidR="00BB10DC" w:rsidRPr="005C2D3F" w:rsidRDefault="00A232E4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8,583</w:t>
            </w:r>
          </w:p>
        </w:tc>
        <w:tc>
          <w:tcPr>
            <w:tcW w:w="236" w:type="dxa"/>
          </w:tcPr>
          <w:p w14:paraId="09D0F3F4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F5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10,092</w:t>
            </w:r>
          </w:p>
        </w:tc>
      </w:tr>
      <w:tr w:rsidR="00BB10DC" w:rsidRPr="005C2D3F" w14:paraId="09D0F400" w14:textId="77777777" w:rsidTr="00F27179">
        <w:tc>
          <w:tcPr>
            <w:tcW w:w="3544" w:type="dxa"/>
          </w:tcPr>
          <w:p w14:paraId="09D0F3F7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87" w:type="dxa"/>
          </w:tcPr>
          <w:p w14:paraId="09D0F3F8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09D0F3F9" w14:textId="77777777" w:rsidR="00BB10DC" w:rsidRPr="005C2D3F" w:rsidRDefault="00CA0ED4" w:rsidP="00BB10D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(68,437</w:t>
            </w:r>
            <w:r w:rsidR="00A232E4" w:rsidRPr="005C2D3F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9D0F3FA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3FB" w14:textId="77777777" w:rsidR="00BB10DC" w:rsidRPr="005C2D3F" w:rsidRDefault="00BB10DC" w:rsidP="00BB10D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(101,677)</w:t>
            </w:r>
          </w:p>
        </w:tc>
        <w:tc>
          <w:tcPr>
            <w:tcW w:w="269" w:type="dxa"/>
          </w:tcPr>
          <w:p w14:paraId="09D0F3FC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3FD" w14:textId="77777777" w:rsidR="00BB10DC" w:rsidRPr="005C2D3F" w:rsidRDefault="00A232E4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(47,274)</w:t>
            </w:r>
          </w:p>
        </w:tc>
        <w:tc>
          <w:tcPr>
            <w:tcW w:w="236" w:type="dxa"/>
          </w:tcPr>
          <w:p w14:paraId="09D0F3FE" w14:textId="77777777" w:rsidR="00BB10DC" w:rsidRPr="005C2D3F" w:rsidRDefault="00BB10DC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3FF" w14:textId="77777777" w:rsidR="00BB10DC" w:rsidRPr="005C2D3F" w:rsidRDefault="00BB10DC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</w:t>
            </w:r>
            <w:r w:rsidRPr="005C2D3F">
              <w:rPr>
                <w:sz w:val="30"/>
                <w:szCs w:val="30"/>
              </w:rPr>
              <w:t>88,475)</w:t>
            </w:r>
          </w:p>
        </w:tc>
      </w:tr>
      <w:tr w:rsidR="00BB10DC" w:rsidRPr="005C2D3F" w14:paraId="09D0F412" w14:textId="77777777" w:rsidTr="00F7661D">
        <w:tc>
          <w:tcPr>
            <w:tcW w:w="3544" w:type="dxa"/>
          </w:tcPr>
          <w:p w14:paraId="09D0F401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sz w:val="30"/>
                <w:szCs w:val="30"/>
                <w:cs/>
              </w:rPr>
              <w:t>กำไร</w:t>
            </w:r>
            <w:r w:rsidRPr="005C2D3F">
              <w:rPr>
                <w:sz w:val="30"/>
                <w:szCs w:val="30"/>
              </w:rPr>
              <w:t xml:space="preserve">) </w:t>
            </w:r>
            <w:r w:rsidRPr="005C2D3F">
              <w:rPr>
                <w:rFonts w:hint="cs"/>
                <w:sz w:val="30"/>
                <w:szCs w:val="30"/>
                <w:cs/>
              </w:rPr>
              <w:t>ขาดทุน</w:t>
            </w:r>
            <w:r w:rsidRPr="005C2D3F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 xml:space="preserve">- </w:t>
            </w:r>
            <w:r w:rsidRPr="005C2D3F">
              <w:rPr>
                <w:rFonts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887" w:type="dxa"/>
          </w:tcPr>
          <w:p w14:paraId="09D0F402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9D0F403" w14:textId="77777777" w:rsidR="00BB10DC" w:rsidRPr="005C2D3F" w:rsidRDefault="00BB10DC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04" w14:textId="77777777" w:rsidR="00A232E4" w:rsidRPr="005C2D3F" w:rsidRDefault="00A232E4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05" w14:textId="77777777" w:rsidR="00A232E4" w:rsidRPr="005C2D3F" w:rsidRDefault="00A232E4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(6,527)</w:t>
            </w:r>
          </w:p>
        </w:tc>
        <w:tc>
          <w:tcPr>
            <w:tcW w:w="236" w:type="dxa"/>
          </w:tcPr>
          <w:p w14:paraId="09D0F406" w14:textId="77777777" w:rsidR="00BB10DC" w:rsidRPr="005C2D3F" w:rsidRDefault="00BB10DC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D0F40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08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09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3,148</w:t>
            </w:r>
          </w:p>
        </w:tc>
        <w:tc>
          <w:tcPr>
            <w:tcW w:w="269" w:type="dxa"/>
          </w:tcPr>
          <w:p w14:paraId="09D0F40A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D0F40B" w14:textId="77777777" w:rsidR="00BB10DC" w:rsidRPr="005C2D3F" w:rsidRDefault="00BB10DC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0C" w14:textId="77777777" w:rsidR="00A232E4" w:rsidRPr="005C2D3F" w:rsidRDefault="00A232E4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0D" w14:textId="77777777" w:rsidR="00A232E4" w:rsidRPr="005C2D3F" w:rsidRDefault="00812CE6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(3,207</w:t>
            </w:r>
            <w:r w:rsidR="00A232E4" w:rsidRPr="005C2D3F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9D0F40E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9D0F40F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10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1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2,634</w:t>
            </w:r>
          </w:p>
        </w:tc>
      </w:tr>
      <w:tr w:rsidR="00BB10DC" w:rsidRPr="005C2D3F" w14:paraId="09D0F41C" w14:textId="77777777" w:rsidTr="00F7661D">
        <w:tc>
          <w:tcPr>
            <w:tcW w:w="3544" w:type="dxa"/>
          </w:tcPr>
          <w:p w14:paraId="09D0F413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09D0F414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9D0F415" w14:textId="77777777" w:rsidR="00BB10DC" w:rsidRPr="005C2D3F" w:rsidRDefault="00330EA8" w:rsidP="00CA0ED4">
            <w:pPr>
              <w:tabs>
                <w:tab w:val="left" w:pos="145"/>
              </w:tabs>
              <w:ind w:left="180" w:right="-63" w:hanging="18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 xml:space="preserve">    </w:t>
            </w:r>
            <w:r w:rsidR="00A232E4" w:rsidRPr="005C2D3F">
              <w:rPr>
                <w:sz w:val="30"/>
                <w:szCs w:val="30"/>
              </w:rPr>
              <w:t>26,</w:t>
            </w:r>
            <w:r w:rsidR="00CA0ED4" w:rsidRPr="005C2D3F">
              <w:rPr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09D0F416" w14:textId="77777777" w:rsidR="00BB10DC" w:rsidRPr="005C2D3F" w:rsidRDefault="00BB10DC" w:rsidP="00BB10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D0F417" w14:textId="77777777" w:rsidR="00BB10DC" w:rsidRPr="005C2D3F" w:rsidRDefault="00BB10DC" w:rsidP="00BB10D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(17,275)</w:t>
            </w:r>
          </w:p>
        </w:tc>
        <w:tc>
          <w:tcPr>
            <w:tcW w:w="269" w:type="dxa"/>
          </w:tcPr>
          <w:p w14:paraId="09D0F418" w14:textId="77777777" w:rsidR="00BB10DC" w:rsidRPr="005C2D3F" w:rsidRDefault="00BB10DC" w:rsidP="00BB10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9D0F419" w14:textId="77777777" w:rsidR="00BB10DC" w:rsidRPr="005C2D3F" w:rsidRDefault="00A232E4" w:rsidP="00330EA8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(4,127)</w:t>
            </w:r>
          </w:p>
        </w:tc>
        <w:tc>
          <w:tcPr>
            <w:tcW w:w="236" w:type="dxa"/>
          </w:tcPr>
          <w:p w14:paraId="09D0F41A" w14:textId="77777777" w:rsidR="00BB10DC" w:rsidRPr="005C2D3F" w:rsidRDefault="00BB10DC" w:rsidP="00BB10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9D0F41B" w14:textId="77777777" w:rsidR="00BB10DC" w:rsidRPr="005C2D3F" w:rsidRDefault="00BB10DC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(41,093)</w:t>
            </w:r>
          </w:p>
        </w:tc>
      </w:tr>
      <w:tr w:rsidR="00BB10DC" w:rsidRPr="005C2D3F" w14:paraId="09D0F426" w14:textId="77777777" w:rsidTr="00F7661D">
        <w:tc>
          <w:tcPr>
            <w:tcW w:w="3544" w:type="dxa"/>
          </w:tcPr>
          <w:p w14:paraId="09D0F41D" w14:textId="77777777" w:rsidR="00BB10DC" w:rsidRPr="005C2D3F" w:rsidRDefault="00BB10DC" w:rsidP="00BB10DC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87" w:type="dxa"/>
          </w:tcPr>
          <w:p w14:paraId="09D0F41E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9D0F41F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D0F420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D0F42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9D0F422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9D0F423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424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9D0F425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B10DC" w:rsidRPr="005C2D3F" w14:paraId="09D0F438" w14:textId="77777777" w:rsidTr="00F27179">
        <w:tc>
          <w:tcPr>
            <w:tcW w:w="3544" w:type="dxa"/>
          </w:tcPr>
          <w:p w14:paraId="09D0F427" w14:textId="77777777" w:rsidR="00BB10DC" w:rsidRPr="005C2D3F" w:rsidRDefault="00BB10DC" w:rsidP="00F7661D">
            <w:pPr>
              <w:ind w:left="342" w:right="-117" w:hanging="34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-</w:t>
            </w:r>
            <w:r w:rsidR="00F7661D"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rFonts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887" w:type="dxa"/>
          </w:tcPr>
          <w:p w14:paraId="09D0F428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429" w14:textId="77777777" w:rsidR="00BB10DC" w:rsidRPr="005C2D3F" w:rsidRDefault="00BB10DC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2A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  <w:p w14:paraId="09D0F42B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(64,167)</w:t>
            </w:r>
          </w:p>
        </w:tc>
        <w:tc>
          <w:tcPr>
            <w:tcW w:w="236" w:type="dxa"/>
          </w:tcPr>
          <w:p w14:paraId="09D0F42C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42D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2E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14:paraId="09D0F42F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18,536</w:t>
            </w:r>
          </w:p>
        </w:tc>
        <w:tc>
          <w:tcPr>
            <w:tcW w:w="269" w:type="dxa"/>
          </w:tcPr>
          <w:p w14:paraId="09D0F430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431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F432" w14:textId="77777777" w:rsidR="00F27179" w:rsidRPr="005C2D3F" w:rsidRDefault="00F27179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F433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(24,965)</w:t>
            </w:r>
          </w:p>
        </w:tc>
        <w:tc>
          <w:tcPr>
            <w:tcW w:w="236" w:type="dxa"/>
          </w:tcPr>
          <w:p w14:paraId="09D0F434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435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F436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09D0F43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28,518</w:t>
            </w:r>
          </w:p>
        </w:tc>
      </w:tr>
      <w:tr w:rsidR="006876D8" w:rsidRPr="005C2D3F" w14:paraId="09D0F442" w14:textId="77777777" w:rsidTr="00F27179">
        <w:tc>
          <w:tcPr>
            <w:tcW w:w="3544" w:type="dxa"/>
          </w:tcPr>
          <w:p w14:paraId="09D0F439" w14:textId="77777777" w:rsidR="006876D8" w:rsidRPr="005C2D3F" w:rsidRDefault="006876D8" w:rsidP="00F7661D">
            <w:pPr>
              <w:ind w:left="342" w:right="-117" w:hanging="342"/>
              <w:rPr>
                <w:sz w:val="30"/>
                <w:szCs w:val="30"/>
                <w:cs/>
              </w:rPr>
            </w:pPr>
          </w:p>
        </w:tc>
        <w:tc>
          <w:tcPr>
            <w:tcW w:w="887" w:type="dxa"/>
          </w:tcPr>
          <w:p w14:paraId="09D0F43A" w14:textId="77777777" w:rsidR="006876D8" w:rsidRPr="005C2D3F" w:rsidRDefault="006876D8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43B" w14:textId="77777777" w:rsidR="006876D8" w:rsidRPr="005C2D3F" w:rsidRDefault="006876D8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43C" w14:textId="77777777" w:rsidR="006876D8" w:rsidRPr="005C2D3F" w:rsidRDefault="006876D8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43D" w14:textId="77777777" w:rsidR="006876D8" w:rsidRPr="005C2D3F" w:rsidRDefault="006876D8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9D0F43E" w14:textId="77777777" w:rsidR="006876D8" w:rsidRPr="005C2D3F" w:rsidRDefault="006876D8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43F" w14:textId="77777777" w:rsidR="006876D8" w:rsidRPr="005C2D3F" w:rsidRDefault="006876D8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440" w14:textId="77777777" w:rsidR="006876D8" w:rsidRPr="005C2D3F" w:rsidRDefault="006876D8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441" w14:textId="77777777" w:rsidR="006876D8" w:rsidRPr="005C2D3F" w:rsidRDefault="006876D8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B10DC" w:rsidRPr="005C2D3F" w14:paraId="09D0F44C" w14:textId="77777777" w:rsidTr="00F27179">
        <w:tc>
          <w:tcPr>
            <w:tcW w:w="3544" w:type="dxa"/>
          </w:tcPr>
          <w:p w14:paraId="09D0F443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87" w:type="dxa"/>
          </w:tcPr>
          <w:p w14:paraId="09D0F444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445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D0F446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447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9D0F448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449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D0F44A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44B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F27179" w:rsidRPr="005C2D3F" w14:paraId="09D0F456" w14:textId="77777777" w:rsidTr="00F27179">
        <w:tc>
          <w:tcPr>
            <w:tcW w:w="3544" w:type="dxa"/>
          </w:tcPr>
          <w:p w14:paraId="09D0F44D" w14:textId="77777777" w:rsidR="00F27179" w:rsidRPr="005C2D3F" w:rsidRDefault="00F27179" w:rsidP="00F27179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ผลต่างของการแปลงค่างบการเงิน</w:t>
            </w:r>
          </w:p>
        </w:tc>
        <w:tc>
          <w:tcPr>
            <w:tcW w:w="887" w:type="dxa"/>
          </w:tcPr>
          <w:p w14:paraId="09D0F44E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44F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(518)</w:t>
            </w:r>
          </w:p>
        </w:tc>
        <w:tc>
          <w:tcPr>
            <w:tcW w:w="236" w:type="dxa"/>
          </w:tcPr>
          <w:p w14:paraId="09D0F450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451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269" w:type="dxa"/>
          </w:tcPr>
          <w:p w14:paraId="09D0F452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9D0F453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D0F454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9D0F455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BB10DC" w:rsidRPr="005C2D3F" w14:paraId="09D0F460" w14:textId="77777777" w:rsidTr="00F27179">
        <w:tc>
          <w:tcPr>
            <w:tcW w:w="3544" w:type="dxa"/>
          </w:tcPr>
          <w:p w14:paraId="09D0F457" w14:textId="77777777" w:rsidR="00BB10DC" w:rsidRPr="005C2D3F" w:rsidRDefault="00BB10DC" w:rsidP="00BB10DC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87" w:type="dxa"/>
          </w:tcPr>
          <w:p w14:paraId="09D0F458" w14:textId="77777777" w:rsidR="00BB10DC" w:rsidRPr="005C2D3F" w:rsidRDefault="00BB10DC" w:rsidP="00BB10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9D0F459" w14:textId="77777777" w:rsidR="00BB10DC" w:rsidRPr="005C2D3F" w:rsidRDefault="00F27179" w:rsidP="00CA0ED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 w:rsidR="00CA0ED4" w:rsidRPr="005C2D3F">
              <w:rPr>
                <w:sz w:val="30"/>
                <w:szCs w:val="30"/>
              </w:rPr>
              <w:t>22,984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9D0F45A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0F45B" w14:textId="77777777" w:rsidR="00BB10DC" w:rsidRPr="005C2D3F" w:rsidRDefault="00BB10DC" w:rsidP="00BB10D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(31,250)</w:t>
            </w:r>
          </w:p>
        </w:tc>
        <w:tc>
          <w:tcPr>
            <w:tcW w:w="269" w:type="dxa"/>
          </w:tcPr>
          <w:p w14:paraId="09D0F45C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9D0F45D" w14:textId="77777777" w:rsidR="00BB10DC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(10,984)</w:t>
            </w:r>
          </w:p>
        </w:tc>
        <w:tc>
          <w:tcPr>
            <w:tcW w:w="236" w:type="dxa"/>
          </w:tcPr>
          <w:p w14:paraId="09D0F45E" w14:textId="77777777" w:rsidR="00BB10DC" w:rsidRPr="005C2D3F" w:rsidRDefault="00BB10DC" w:rsidP="00BB10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9D0F45F" w14:textId="77777777" w:rsidR="00BB10DC" w:rsidRPr="005C2D3F" w:rsidRDefault="00BB10DC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(16,286)</w:t>
            </w:r>
          </w:p>
        </w:tc>
      </w:tr>
      <w:tr w:rsidR="00F27179" w:rsidRPr="005C2D3F" w14:paraId="09D0F46A" w14:textId="77777777" w:rsidTr="00F27179">
        <w:tc>
          <w:tcPr>
            <w:tcW w:w="3544" w:type="dxa"/>
          </w:tcPr>
          <w:p w14:paraId="09D0F461" w14:textId="77777777" w:rsidR="00F27179" w:rsidRPr="005C2D3F" w:rsidRDefault="00F27179" w:rsidP="00F27179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887" w:type="dxa"/>
          </w:tcPr>
          <w:p w14:paraId="09D0F462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9D0F463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464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9D0F465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9D0F466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9D0F467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(22,676)</w:t>
            </w:r>
          </w:p>
        </w:tc>
        <w:tc>
          <w:tcPr>
            <w:tcW w:w="236" w:type="dxa"/>
            <w:vAlign w:val="bottom"/>
          </w:tcPr>
          <w:p w14:paraId="09D0F468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9D0F469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F27179" w:rsidRPr="005C2D3F" w14:paraId="09D0F474" w14:textId="77777777" w:rsidTr="00F27179">
        <w:tc>
          <w:tcPr>
            <w:tcW w:w="3544" w:type="dxa"/>
          </w:tcPr>
          <w:p w14:paraId="09D0F46B" w14:textId="77777777" w:rsidR="00F27179" w:rsidRPr="005C2D3F" w:rsidRDefault="00F27179" w:rsidP="00202BB3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ลดลงจากการจัดประเภทเป็น</w:t>
            </w:r>
            <w:r w:rsidR="00B77A5C" w:rsidRPr="005C2D3F">
              <w:rPr>
                <w:rFonts w:hint="cs"/>
                <w:sz w:val="30"/>
                <w:szCs w:val="30"/>
                <w:cs/>
              </w:rPr>
              <w:t>หนี้สิน</w:t>
            </w:r>
            <w:r w:rsidR="00202BB3" w:rsidRPr="005C2D3F">
              <w:rPr>
                <w:rFonts w:hint="cs"/>
                <w:sz w:val="30"/>
                <w:szCs w:val="30"/>
                <w:cs/>
              </w:rPr>
              <w:t xml:space="preserve">         ที่รวมในกลุ่มสินทรัพย์</w:t>
            </w:r>
            <w:r w:rsidRPr="005C2D3F">
              <w:rPr>
                <w:rFonts w:hint="cs"/>
                <w:sz w:val="30"/>
                <w:szCs w:val="30"/>
                <w:cs/>
              </w:rPr>
              <w:t>ไม่หมุนเวียน</w:t>
            </w:r>
            <w:r w:rsidR="00202BB3"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887" w:type="dxa"/>
          </w:tcPr>
          <w:p w14:paraId="09D0F46C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9D0F46D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(62,986)</w:t>
            </w:r>
          </w:p>
        </w:tc>
        <w:tc>
          <w:tcPr>
            <w:tcW w:w="236" w:type="dxa"/>
          </w:tcPr>
          <w:p w14:paraId="09D0F46E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9D0F46F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9D0F470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9D0F471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D0F472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9D0F473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F27179" w:rsidRPr="005C2D3F" w14:paraId="09D0F47E" w14:textId="77777777" w:rsidTr="00F7661D">
        <w:tc>
          <w:tcPr>
            <w:tcW w:w="3544" w:type="dxa"/>
          </w:tcPr>
          <w:p w14:paraId="09D0F475" w14:textId="77777777" w:rsidR="00F27179" w:rsidRPr="005C2D3F" w:rsidRDefault="00F27179" w:rsidP="00F27179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ลดลงจากการเปลี่ยนสถานะจากบริษัทย่อยเป็นบริษัทร่วม</w:t>
            </w:r>
          </w:p>
        </w:tc>
        <w:tc>
          <w:tcPr>
            <w:tcW w:w="887" w:type="dxa"/>
          </w:tcPr>
          <w:p w14:paraId="09D0F476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9D0F477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478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D0F479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(15,966)</w:t>
            </w:r>
          </w:p>
        </w:tc>
        <w:tc>
          <w:tcPr>
            <w:tcW w:w="269" w:type="dxa"/>
          </w:tcPr>
          <w:p w14:paraId="09D0F47A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D0F47B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47C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9D0F47D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</w:tr>
      <w:tr w:rsidR="00F27179" w:rsidRPr="005C2D3F" w14:paraId="09D0F488" w14:textId="77777777" w:rsidTr="00F7661D">
        <w:tc>
          <w:tcPr>
            <w:tcW w:w="3544" w:type="dxa"/>
          </w:tcPr>
          <w:p w14:paraId="09D0F47F" w14:textId="77777777" w:rsidR="00F27179" w:rsidRPr="005C2D3F" w:rsidRDefault="00F27179" w:rsidP="00F27179">
            <w:pPr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14:paraId="09D0F480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9D0F481" w14:textId="77777777" w:rsidR="00F27179" w:rsidRPr="005C2D3F" w:rsidRDefault="00F27179" w:rsidP="00CA0ED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 w:rsidR="00CA0ED4" w:rsidRPr="005C2D3F">
              <w:rPr>
                <w:sz w:val="30"/>
                <w:szCs w:val="30"/>
              </w:rPr>
              <w:t>86,488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9D0F482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D0F483" w14:textId="77777777" w:rsidR="00F27179" w:rsidRPr="005C2D3F" w:rsidRDefault="00F27179" w:rsidP="00F2717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(47,131)</w:t>
            </w:r>
          </w:p>
        </w:tc>
        <w:tc>
          <w:tcPr>
            <w:tcW w:w="269" w:type="dxa"/>
          </w:tcPr>
          <w:p w14:paraId="09D0F484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9D0F485" w14:textId="77777777" w:rsidR="00F27179" w:rsidRPr="005C2D3F" w:rsidRDefault="00F27179" w:rsidP="00F2717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(33,660)</w:t>
            </w:r>
          </w:p>
        </w:tc>
        <w:tc>
          <w:tcPr>
            <w:tcW w:w="236" w:type="dxa"/>
          </w:tcPr>
          <w:p w14:paraId="09D0F486" w14:textId="77777777" w:rsidR="00F27179" w:rsidRPr="005C2D3F" w:rsidRDefault="00F27179" w:rsidP="00F2717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9D0F487" w14:textId="77777777" w:rsidR="00F27179" w:rsidRPr="005C2D3F" w:rsidRDefault="00F27179" w:rsidP="00BE7F2B">
            <w:pPr>
              <w:tabs>
                <w:tab w:val="left" w:pos="0"/>
                <w:tab w:val="left" w:pos="832"/>
              </w:tabs>
              <w:ind w:left="106" w:right="-311" w:hanging="180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(16,286)</w:t>
            </w:r>
          </w:p>
        </w:tc>
      </w:tr>
      <w:tr w:rsidR="00F27179" w:rsidRPr="005C2D3F" w14:paraId="09D0F492" w14:textId="77777777" w:rsidTr="00F7661D">
        <w:tc>
          <w:tcPr>
            <w:tcW w:w="3544" w:type="dxa"/>
          </w:tcPr>
          <w:p w14:paraId="09D0F489" w14:textId="77777777" w:rsidR="00F27179" w:rsidRPr="005C2D3F" w:rsidRDefault="00F27179" w:rsidP="00F27179">
            <w:pPr>
              <w:tabs>
                <w:tab w:val="left" w:pos="342"/>
              </w:tabs>
              <w:ind w:left="342" w:hanging="342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Pr="005C2D3F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7" w:type="dxa"/>
          </w:tcPr>
          <w:p w14:paraId="09D0F48A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9D0F48B" w14:textId="77777777" w:rsidR="00F27179" w:rsidRPr="005C2D3F" w:rsidRDefault="00F27179" w:rsidP="00F2717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432,604</w:t>
            </w:r>
          </w:p>
        </w:tc>
        <w:tc>
          <w:tcPr>
            <w:tcW w:w="236" w:type="dxa"/>
          </w:tcPr>
          <w:p w14:paraId="09D0F48C" w14:textId="77777777" w:rsidR="00F27179" w:rsidRPr="005C2D3F" w:rsidRDefault="00F27179" w:rsidP="00F2717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D0F48D" w14:textId="77777777" w:rsidR="00F27179" w:rsidRPr="005C2D3F" w:rsidRDefault="00F27179" w:rsidP="00F27179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557,022</w:t>
            </w:r>
          </w:p>
        </w:tc>
        <w:tc>
          <w:tcPr>
            <w:tcW w:w="269" w:type="dxa"/>
          </w:tcPr>
          <w:p w14:paraId="09D0F48E" w14:textId="77777777" w:rsidR="00F27179" w:rsidRPr="005C2D3F" w:rsidRDefault="00F27179" w:rsidP="00F2717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9D0F48F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265,004</w:t>
            </w:r>
          </w:p>
        </w:tc>
        <w:tc>
          <w:tcPr>
            <w:tcW w:w="236" w:type="dxa"/>
          </w:tcPr>
          <w:p w14:paraId="09D0F490" w14:textId="77777777" w:rsidR="00F27179" w:rsidRPr="005C2D3F" w:rsidRDefault="00F27179" w:rsidP="00F2717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9D0F491" w14:textId="77777777" w:rsidR="00F27179" w:rsidRPr="005C2D3F" w:rsidRDefault="00F27179" w:rsidP="00F27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327,756</w:t>
            </w:r>
          </w:p>
        </w:tc>
      </w:tr>
    </w:tbl>
    <w:p w14:paraId="09D0F493" w14:textId="77777777" w:rsidR="00400182" w:rsidRPr="005C2D3F" w:rsidRDefault="00F7661D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 w:hint="cs"/>
          <w:sz w:val="30"/>
          <w:szCs w:val="30"/>
          <w:cs/>
        </w:rPr>
        <w:t>(</w:t>
      </w:r>
      <w:r w:rsidR="00400182" w:rsidRPr="005C2D3F">
        <w:rPr>
          <w:rFonts w:eastAsia="Calibri"/>
          <w:sz w:val="30"/>
          <w:szCs w:val="30"/>
          <w:cs/>
        </w:rPr>
        <w:t>กำไร</w:t>
      </w:r>
      <w:r w:rsidRPr="005C2D3F">
        <w:rPr>
          <w:rFonts w:eastAsia="Calibri" w:hint="cs"/>
          <w:sz w:val="30"/>
          <w:szCs w:val="30"/>
          <w:cs/>
        </w:rPr>
        <w:t xml:space="preserve">) </w:t>
      </w:r>
      <w:r w:rsidR="00400182" w:rsidRPr="005C2D3F">
        <w:rPr>
          <w:rFonts w:eastAsia="Calibri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09D0F494" w14:textId="77777777" w:rsidR="00632647" w:rsidRPr="005C2D3F" w:rsidRDefault="00632647" w:rsidP="00400182">
      <w:pPr>
        <w:shd w:val="clear" w:color="auto" w:fill="FFFFFF" w:themeFill="background1"/>
        <w:ind w:left="540"/>
        <w:jc w:val="thaiDistribute"/>
        <w:rPr>
          <w:rFonts w:eastAsia="Calibri"/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302"/>
        <w:gridCol w:w="1044"/>
        <w:gridCol w:w="306"/>
        <w:gridCol w:w="1026"/>
        <w:gridCol w:w="270"/>
        <w:gridCol w:w="954"/>
        <w:gridCol w:w="236"/>
        <w:gridCol w:w="1024"/>
      </w:tblGrid>
      <w:tr w:rsidR="00400182" w:rsidRPr="005C2D3F" w14:paraId="09D0F499" w14:textId="77777777" w:rsidTr="00C55C57">
        <w:tc>
          <w:tcPr>
            <w:tcW w:w="4302" w:type="dxa"/>
          </w:tcPr>
          <w:p w14:paraId="09D0F495" w14:textId="77777777" w:rsidR="00400182" w:rsidRPr="005C2D3F" w:rsidRDefault="00400182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09D0F496" w14:textId="77777777" w:rsidR="00400182" w:rsidRPr="005C2D3F" w:rsidRDefault="00400182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497" w14:textId="77777777" w:rsidR="00400182" w:rsidRPr="005C2D3F" w:rsidRDefault="00400182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</w:tcPr>
          <w:p w14:paraId="09D0F498" w14:textId="77777777" w:rsidR="00400182" w:rsidRPr="005C2D3F" w:rsidRDefault="00400182" w:rsidP="003B048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00182" w:rsidRPr="005C2D3F" w14:paraId="09D0F4A2" w14:textId="77777777" w:rsidTr="00C55C57">
        <w:tc>
          <w:tcPr>
            <w:tcW w:w="4302" w:type="dxa"/>
          </w:tcPr>
          <w:p w14:paraId="09D0F49A" w14:textId="77777777" w:rsidR="00400182" w:rsidRPr="005C2D3F" w:rsidRDefault="00400182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49B" w14:textId="77777777" w:rsidR="00400182" w:rsidRPr="005C2D3F" w:rsidRDefault="0082102E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306" w:type="dxa"/>
          </w:tcPr>
          <w:p w14:paraId="09D0F49C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6" w:type="dxa"/>
          </w:tcPr>
          <w:p w14:paraId="09D0F49D" w14:textId="77777777" w:rsidR="00400182" w:rsidRPr="005C2D3F" w:rsidRDefault="003846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14:paraId="09D0F49E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54" w:type="dxa"/>
          </w:tcPr>
          <w:p w14:paraId="09D0F49F" w14:textId="77777777" w:rsidR="00400182" w:rsidRPr="005C2D3F" w:rsidRDefault="0082102E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9D0F4A0" w14:textId="77777777" w:rsidR="00400182" w:rsidRPr="005C2D3F" w:rsidRDefault="00400182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A1" w14:textId="77777777" w:rsidR="00400182" w:rsidRPr="005C2D3F" w:rsidRDefault="003846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</w:tr>
      <w:tr w:rsidR="00400182" w:rsidRPr="005C2D3F" w14:paraId="09D0F4A5" w14:textId="77777777" w:rsidTr="00C55C57">
        <w:tc>
          <w:tcPr>
            <w:tcW w:w="4302" w:type="dxa"/>
          </w:tcPr>
          <w:p w14:paraId="09D0F4A3" w14:textId="77777777" w:rsidR="00400182" w:rsidRPr="005C2D3F" w:rsidRDefault="00400182" w:rsidP="0060669F">
            <w:pPr>
              <w:rPr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09D0F4A4" w14:textId="77777777" w:rsidR="00400182" w:rsidRPr="005C2D3F" w:rsidRDefault="00400182" w:rsidP="00606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B0489"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84659" w:rsidRPr="005C2D3F" w14:paraId="09D0F4AE" w14:textId="77777777" w:rsidTr="00C55C57">
        <w:tc>
          <w:tcPr>
            <w:tcW w:w="4302" w:type="dxa"/>
          </w:tcPr>
          <w:p w14:paraId="09D0F4A6" w14:textId="77777777" w:rsidR="00384659" w:rsidRPr="005C2D3F" w:rsidRDefault="008C1770" w:rsidP="0038465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ข้อ</w:t>
            </w:r>
            <w:r w:rsidR="00384659" w:rsidRPr="005C2D3F">
              <w:rPr>
                <w:sz w:val="30"/>
                <w:szCs w:val="30"/>
                <w:cs/>
              </w:rPr>
              <w:t>สมมติ</w:t>
            </w:r>
            <w:r w:rsidRPr="005C2D3F">
              <w:rPr>
                <w:rFonts w:hint="cs"/>
                <w:sz w:val="30"/>
                <w:szCs w:val="30"/>
                <w:cs/>
              </w:rPr>
              <w:t>ด้าน</w:t>
            </w:r>
            <w:r w:rsidR="00384659" w:rsidRPr="005C2D3F">
              <w:rPr>
                <w:sz w:val="30"/>
                <w:szCs w:val="30"/>
                <w:cs/>
              </w:rPr>
              <w:t>ประชากร</w:t>
            </w:r>
            <w:r w:rsidRPr="005C2D3F">
              <w:rPr>
                <w:rFonts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044" w:type="dxa"/>
          </w:tcPr>
          <w:p w14:paraId="09D0F4A7" w14:textId="77777777" w:rsidR="00384659" w:rsidRPr="005C2D3F" w:rsidRDefault="00CA0ED4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(26,871</w:t>
            </w:r>
            <w:r w:rsidR="00BE7F2B" w:rsidRPr="005C2D3F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</w:tcPr>
          <w:p w14:paraId="09D0F4A8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9D0F4A9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(6,456)</w:t>
            </w:r>
          </w:p>
        </w:tc>
        <w:tc>
          <w:tcPr>
            <w:tcW w:w="270" w:type="dxa"/>
          </w:tcPr>
          <w:p w14:paraId="09D0F4AA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D0F4AB" w14:textId="77777777" w:rsidR="00384659" w:rsidRPr="005C2D3F" w:rsidRDefault="0082102E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1,595</w:t>
            </w:r>
          </w:p>
        </w:tc>
        <w:tc>
          <w:tcPr>
            <w:tcW w:w="236" w:type="dxa"/>
          </w:tcPr>
          <w:p w14:paraId="09D0F4AC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9D0F4AD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275</w:t>
            </w:r>
            <w:r w:rsidRPr="005C2D3F">
              <w:rPr>
                <w:sz w:val="30"/>
                <w:szCs w:val="30"/>
              </w:rPr>
              <w:t>)</w:t>
            </w:r>
          </w:p>
        </w:tc>
      </w:tr>
      <w:tr w:rsidR="00384659" w:rsidRPr="005C2D3F" w14:paraId="09D0F4B7" w14:textId="77777777" w:rsidTr="00C55C57">
        <w:tc>
          <w:tcPr>
            <w:tcW w:w="4302" w:type="dxa"/>
          </w:tcPr>
          <w:p w14:paraId="09D0F4AF" w14:textId="77777777" w:rsidR="00384659" w:rsidRPr="005C2D3F" w:rsidRDefault="008C1770" w:rsidP="00384659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ข้อ</w:t>
            </w:r>
            <w:r w:rsidR="00644AFD" w:rsidRPr="005C2D3F">
              <w:rPr>
                <w:sz w:val="30"/>
                <w:szCs w:val="30"/>
                <w:cs/>
              </w:rPr>
              <w:t>สมมติ</w:t>
            </w:r>
            <w:r w:rsidR="00384659" w:rsidRPr="005C2D3F">
              <w:rPr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44" w:type="dxa"/>
          </w:tcPr>
          <w:p w14:paraId="09D0F4B0" w14:textId="77777777" w:rsidR="00384659" w:rsidRPr="005C2D3F" w:rsidRDefault="00BE7F2B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CA0ED4" w:rsidRPr="005C2D3F">
              <w:rPr>
                <w:rFonts w:cs="Angsana New"/>
                <w:sz w:val="30"/>
                <w:szCs w:val="30"/>
                <w:lang w:bidi="th-TH"/>
              </w:rPr>
              <w:t>11,637</w:t>
            </w:r>
            <w:r w:rsidR="0082102E" w:rsidRPr="005C2D3F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</w:tcPr>
          <w:p w14:paraId="09D0F4B1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09D0F4B2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27,370</w:t>
            </w:r>
          </w:p>
        </w:tc>
        <w:tc>
          <w:tcPr>
            <w:tcW w:w="270" w:type="dxa"/>
          </w:tcPr>
          <w:p w14:paraId="09D0F4B3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D0F4B4" w14:textId="77777777" w:rsidR="003846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center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 xml:space="preserve">     (4,283)</w:t>
            </w:r>
          </w:p>
        </w:tc>
        <w:tc>
          <w:tcPr>
            <w:tcW w:w="236" w:type="dxa"/>
          </w:tcPr>
          <w:p w14:paraId="09D0F4B5" w14:textId="77777777" w:rsidR="00384659" w:rsidRPr="005C2D3F" w:rsidRDefault="00384659" w:rsidP="00384659">
            <w:pPr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24" w:type="dxa"/>
            <w:vAlign w:val="bottom"/>
          </w:tcPr>
          <w:p w14:paraId="09D0F4B6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23,</w:t>
            </w:r>
            <w:r w:rsidRPr="005C2D3F">
              <w:rPr>
                <w:rFonts w:cs="Angsana New"/>
                <w:sz w:val="30"/>
                <w:szCs w:val="30"/>
              </w:rPr>
              <w:t>990</w:t>
            </w:r>
          </w:p>
        </w:tc>
      </w:tr>
      <w:tr w:rsidR="00384659" w:rsidRPr="005C2D3F" w14:paraId="09D0F4C0" w14:textId="77777777" w:rsidTr="00C55C57">
        <w:tc>
          <w:tcPr>
            <w:tcW w:w="4302" w:type="dxa"/>
          </w:tcPr>
          <w:p w14:paraId="09D0F4B8" w14:textId="77777777" w:rsidR="00384659" w:rsidRPr="005C2D3F" w:rsidRDefault="00384659" w:rsidP="00384659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9D0F4B9" w14:textId="77777777" w:rsidR="00384659" w:rsidRPr="005C2D3F" w:rsidRDefault="0082102E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(25,659)</w:t>
            </w:r>
          </w:p>
        </w:tc>
        <w:tc>
          <w:tcPr>
            <w:tcW w:w="306" w:type="dxa"/>
          </w:tcPr>
          <w:p w14:paraId="09D0F4BA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9D0F4BB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(2,378)</w:t>
            </w:r>
          </w:p>
        </w:tc>
        <w:tc>
          <w:tcPr>
            <w:tcW w:w="270" w:type="dxa"/>
          </w:tcPr>
          <w:p w14:paraId="09D0F4BC" w14:textId="77777777" w:rsidR="00384659" w:rsidRPr="005C2D3F" w:rsidRDefault="00384659" w:rsidP="003846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9D0F4BD" w14:textId="77777777" w:rsidR="003846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(22,277)</w:t>
            </w:r>
          </w:p>
        </w:tc>
        <w:tc>
          <w:tcPr>
            <w:tcW w:w="236" w:type="dxa"/>
          </w:tcPr>
          <w:p w14:paraId="09D0F4BE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9D0F4BF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4,803</w:t>
            </w:r>
          </w:p>
        </w:tc>
      </w:tr>
      <w:tr w:rsidR="00384659" w:rsidRPr="005C2D3F" w14:paraId="09D0F4C9" w14:textId="77777777" w:rsidTr="00C55C57">
        <w:tc>
          <w:tcPr>
            <w:tcW w:w="4302" w:type="dxa"/>
          </w:tcPr>
          <w:p w14:paraId="09D0F4C1" w14:textId="77777777" w:rsidR="00384659" w:rsidRPr="005C2D3F" w:rsidRDefault="00384659" w:rsidP="00384659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9D0F4C2" w14:textId="77777777" w:rsidR="00384659" w:rsidRPr="005C2D3F" w:rsidRDefault="00CA0ED4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(64,16</w:t>
            </w:r>
            <w:r w:rsidR="0082102E" w:rsidRPr="005C2D3F">
              <w:rPr>
                <w:rFonts w:cs="Angsana New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306" w:type="dxa"/>
          </w:tcPr>
          <w:p w14:paraId="09D0F4C3" w14:textId="77777777" w:rsidR="00384659" w:rsidRPr="005C2D3F" w:rsidRDefault="00384659" w:rsidP="0038465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9D0F4C4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18,536</w:t>
            </w:r>
          </w:p>
        </w:tc>
        <w:tc>
          <w:tcPr>
            <w:tcW w:w="270" w:type="dxa"/>
          </w:tcPr>
          <w:p w14:paraId="09D0F4C5" w14:textId="77777777" w:rsidR="00384659" w:rsidRPr="005C2D3F" w:rsidRDefault="00384659" w:rsidP="0038465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4C6" w14:textId="77777777" w:rsidR="003846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b/>
                <w:bCs/>
                <w:sz w:val="30"/>
                <w:szCs w:val="30"/>
                <w:rtl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(24,965)</w:t>
            </w:r>
          </w:p>
        </w:tc>
        <w:tc>
          <w:tcPr>
            <w:tcW w:w="236" w:type="dxa"/>
          </w:tcPr>
          <w:p w14:paraId="09D0F4C7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4C8" w14:textId="77777777" w:rsidR="00384659" w:rsidRPr="005C2D3F" w:rsidRDefault="00384659" w:rsidP="003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b/>
                <w:bCs/>
                <w:sz w:val="30"/>
                <w:szCs w:val="30"/>
                <w:rtl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28,</w:t>
            </w:r>
            <w:r w:rsidRPr="005C2D3F">
              <w:rPr>
                <w:rFonts w:cs="Angsana New"/>
                <w:b/>
                <w:bCs/>
                <w:sz w:val="30"/>
                <w:szCs w:val="30"/>
              </w:rPr>
              <w:t>518</w:t>
            </w:r>
          </w:p>
        </w:tc>
      </w:tr>
    </w:tbl>
    <w:p w14:paraId="09D0F4CA" w14:textId="77777777" w:rsidR="009E71FD" w:rsidRPr="005C2D3F" w:rsidRDefault="009E71FD" w:rsidP="009E71F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4CB" w14:textId="77777777" w:rsidR="003B0489" w:rsidRPr="005C2D3F" w:rsidRDefault="003B0489" w:rsidP="003B0489">
      <w:pPr>
        <w:ind w:left="540"/>
        <w:jc w:val="both"/>
        <w:rPr>
          <w:rFonts w:ascii="Times New Roman" w:hAnsi="Times New Roman"/>
          <w:b/>
          <w:bCs/>
          <w:i/>
          <w:iCs/>
          <w:szCs w:val="30"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09D0F4CC" w14:textId="77777777" w:rsidR="003B0489" w:rsidRPr="005C2D3F" w:rsidRDefault="003B0489" w:rsidP="003B0489">
      <w:pPr>
        <w:jc w:val="both"/>
        <w:rPr>
          <w:rFonts w:ascii="Times New Roman" w:hAnsi="Times New Roman" w:cstheme="minorBidi"/>
          <w:b/>
          <w:bCs/>
          <w:i/>
          <w:iCs/>
          <w:szCs w:val="30"/>
        </w:rPr>
      </w:pPr>
    </w:p>
    <w:p w14:paraId="09D0F4CD" w14:textId="77777777" w:rsidR="003B0489" w:rsidRPr="005C2D3F" w:rsidRDefault="003B0489" w:rsidP="003B0489">
      <w:pPr>
        <w:ind w:left="540"/>
        <w:jc w:val="thaiDistribute"/>
        <w:rPr>
          <w:rFonts w:ascii="Times New Roman" w:hAnsi="Times New Roman" w:cstheme="minorBidi"/>
          <w:b/>
          <w:bCs/>
          <w:i/>
          <w:iCs/>
          <w:szCs w:val="30"/>
        </w:rPr>
      </w:pPr>
      <w:r w:rsidRPr="005C2D3F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D0F4CE" w14:textId="77777777" w:rsidR="003B0489" w:rsidRPr="005C2D3F" w:rsidRDefault="003B0489" w:rsidP="003B0489">
      <w:pPr>
        <w:ind w:left="540"/>
        <w:jc w:val="both"/>
        <w:rPr>
          <w:sz w:val="16"/>
          <w:szCs w:val="16"/>
        </w:rPr>
      </w:pPr>
    </w:p>
    <w:tbl>
      <w:tblPr>
        <w:tblW w:w="9223" w:type="dxa"/>
        <w:tblInd w:w="558" w:type="dxa"/>
        <w:tblLook w:val="01E0" w:firstRow="1" w:lastRow="1" w:firstColumn="1" w:lastColumn="1" w:noHBand="0" w:noVBand="0"/>
      </w:tblPr>
      <w:tblGrid>
        <w:gridCol w:w="3978"/>
        <w:gridCol w:w="1404"/>
        <w:gridCol w:w="272"/>
        <w:gridCol w:w="1024"/>
        <w:gridCol w:w="270"/>
        <w:gridCol w:w="999"/>
        <w:gridCol w:w="236"/>
        <w:gridCol w:w="1040"/>
      </w:tblGrid>
      <w:tr w:rsidR="00F22724" w:rsidRPr="005C2D3F" w14:paraId="09D0F4D3" w14:textId="77777777" w:rsidTr="000E206D">
        <w:tc>
          <w:tcPr>
            <w:tcW w:w="3978" w:type="dxa"/>
          </w:tcPr>
          <w:p w14:paraId="09D0F4CF" w14:textId="77777777" w:rsidR="003B0489" w:rsidRPr="005C2D3F" w:rsidRDefault="003B0489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D0F4D0" w14:textId="77777777" w:rsidR="003B0489" w:rsidRPr="005C2D3F" w:rsidRDefault="003B0489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4D1" w14:textId="77777777" w:rsidR="003B0489" w:rsidRPr="005C2D3F" w:rsidRDefault="003B0489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09D0F4D2" w14:textId="77777777" w:rsidR="003B0489" w:rsidRPr="005C2D3F" w:rsidRDefault="003B0489" w:rsidP="003B048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3B0489" w:rsidRPr="005C2D3F" w14:paraId="09D0F4DC" w14:textId="77777777" w:rsidTr="000E206D">
        <w:tc>
          <w:tcPr>
            <w:tcW w:w="3978" w:type="dxa"/>
          </w:tcPr>
          <w:p w14:paraId="09D0F4D4" w14:textId="77777777" w:rsidR="003B0489" w:rsidRPr="005C2D3F" w:rsidRDefault="003B0489" w:rsidP="0060669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404" w:type="dxa"/>
          </w:tcPr>
          <w:p w14:paraId="09D0F4D5" w14:textId="77777777" w:rsidR="003B0489" w:rsidRPr="005C2D3F" w:rsidRDefault="006951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72" w:type="dxa"/>
          </w:tcPr>
          <w:p w14:paraId="09D0F4D6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D7" w14:textId="77777777" w:rsidR="003B0489" w:rsidRPr="005C2D3F" w:rsidRDefault="006951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14:paraId="09D0F4D8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9" w:type="dxa"/>
          </w:tcPr>
          <w:p w14:paraId="09D0F4D9" w14:textId="77777777" w:rsidR="003B0489" w:rsidRPr="005C2D3F" w:rsidRDefault="006951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9D0F4DA" w14:textId="77777777" w:rsidR="003B0489" w:rsidRPr="005C2D3F" w:rsidRDefault="003B0489" w:rsidP="006066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40" w:type="dxa"/>
          </w:tcPr>
          <w:p w14:paraId="09D0F4DB" w14:textId="77777777" w:rsidR="003B0489" w:rsidRPr="005C2D3F" w:rsidRDefault="00695159" w:rsidP="0060669F">
            <w:pPr>
              <w:jc w:val="center"/>
              <w:rPr>
                <w:sz w:val="30"/>
                <w:szCs w:val="30"/>
              </w:rPr>
            </w:pPr>
            <w:r w:rsidRPr="005C2D3F">
              <w:rPr>
                <w:bCs/>
                <w:color w:val="000000"/>
                <w:sz w:val="30"/>
                <w:szCs w:val="30"/>
                <w:lang w:val="en-GB"/>
              </w:rPr>
              <w:t>2559</w:t>
            </w:r>
          </w:p>
        </w:tc>
      </w:tr>
      <w:tr w:rsidR="00695159" w:rsidRPr="005C2D3F" w14:paraId="09D0F4E5" w14:textId="77777777" w:rsidTr="000E206D">
        <w:tc>
          <w:tcPr>
            <w:tcW w:w="3978" w:type="dxa"/>
          </w:tcPr>
          <w:p w14:paraId="09D0F4DD" w14:textId="77777777" w:rsidR="00695159" w:rsidRPr="005C2D3F" w:rsidRDefault="00695159" w:rsidP="0069515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อัตราคิดลด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04" w:type="dxa"/>
          </w:tcPr>
          <w:p w14:paraId="09D0F4DE" w14:textId="77777777" w:rsidR="006951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1.43 - 4.17</w:t>
            </w:r>
          </w:p>
        </w:tc>
        <w:tc>
          <w:tcPr>
            <w:tcW w:w="272" w:type="dxa"/>
          </w:tcPr>
          <w:p w14:paraId="09D0F4DF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E0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2.10</w:t>
            </w:r>
            <w:r w:rsidR="0082102E" w:rsidRPr="005C2D3F">
              <w:rPr>
                <w:rFonts w:cs="Angsana New"/>
                <w:sz w:val="30"/>
                <w:szCs w:val="30"/>
              </w:rPr>
              <w:t xml:space="preserve"> - </w:t>
            </w:r>
            <w:r w:rsidRPr="005C2D3F">
              <w:rPr>
                <w:rFonts w:cs="Angsana New"/>
                <w:sz w:val="30"/>
                <w:szCs w:val="30"/>
              </w:rPr>
              <w:t>2.60</w:t>
            </w:r>
          </w:p>
        </w:tc>
        <w:tc>
          <w:tcPr>
            <w:tcW w:w="270" w:type="dxa"/>
          </w:tcPr>
          <w:p w14:paraId="09D0F4E1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D0F4E2" w14:textId="77777777" w:rsidR="006951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1.43 - 4.17</w:t>
            </w:r>
          </w:p>
        </w:tc>
        <w:tc>
          <w:tcPr>
            <w:tcW w:w="236" w:type="dxa"/>
          </w:tcPr>
          <w:p w14:paraId="09D0F4E3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09D0F4E4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2.40</w:t>
            </w:r>
          </w:p>
        </w:tc>
      </w:tr>
      <w:tr w:rsidR="00695159" w:rsidRPr="005C2D3F" w14:paraId="09D0F4EE" w14:textId="77777777" w:rsidTr="000E206D">
        <w:tc>
          <w:tcPr>
            <w:tcW w:w="3978" w:type="dxa"/>
          </w:tcPr>
          <w:p w14:paraId="09D0F4E6" w14:textId="77777777" w:rsidR="00695159" w:rsidRPr="005C2D3F" w:rsidRDefault="00695159" w:rsidP="00695159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09D0F4E7" w14:textId="77777777" w:rsidR="006951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3.00 </w:t>
            </w:r>
            <w:r w:rsidRPr="005C2D3F">
              <w:rPr>
                <w:rFonts w:cs="Angsana New"/>
                <w:sz w:val="30"/>
                <w:szCs w:val="30"/>
              </w:rPr>
              <w:t>-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7.00</w:t>
            </w:r>
          </w:p>
        </w:tc>
        <w:tc>
          <w:tcPr>
            <w:tcW w:w="272" w:type="dxa"/>
          </w:tcPr>
          <w:p w14:paraId="09D0F4E8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E9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>4.00 - 7.00</w:t>
            </w:r>
          </w:p>
        </w:tc>
        <w:tc>
          <w:tcPr>
            <w:tcW w:w="270" w:type="dxa"/>
          </w:tcPr>
          <w:p w14:paraId="09D0F4EA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D0F4EB" w14:textId="77777777" w:rsidR="00695159" w:rsidRPr="005C2D3F" w:rsidRDefault="0082102E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6.50</w:t>
            </w:r>
          </w:p>
        </w:tc>
        <w:tc>
          <w:tcPr>
            <w:tcW w:w="236" w:type="dxa"/>
          </w:tcPr>
          <w:p w14:paraId="09D0F4EC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09D0F4ED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6.50</w:t>
            </w:r>
          </w:p>
        </w:tc>
      </w:tr>
      <w:tr w:rsidR="00695159" w:rsidRPr="005C2D3F" w14:paraId="09D0F4F7" w14:textId="77777777" w:rsidTr="000E206D">
        <w:tc>
          <w:tcPr>
            <w:tcW w:w="3978" w:type="dxa"/>
          </w:tcPr>
          <w:p w14:paraId="09D0F4EF" w14:textId="77777777" w:rsidR="00695159" w:rsidRPr="005C2D3F" w:rsidRDefault="00695159" w:rsidP="00695159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(</w:t>
            </w:r>
            <w:r w:rsidRPr="005C2D3F">
              <w:rPr>
                <w:rFonts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04" w:type="dxa"/>
          </w:tcPr>
          <w:p w14:paraId="09D0F4F0" w14:textId="77777777" w:rsidR="006951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20,150 </w:t>
            </w:r>
            <w:r w:rsidRPr="005C2D3F">
              <w:rPr>
                <w:rFonts w:cs="Angsana New"/>
                <w:sz w:val="30"/>
                <w:szCs w:val="30"/>
              </w:rPr>
              <w:t>-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21,600</w:t>
            </w:r>
          </w:p>
        </w:tc>
        <w:tc>
          <w:tcPr>
            <w:tcW w:w="272" w:type="dxa"/>
          </w:tcPr>
          <w:p w14:paraId="09D0F4F1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F2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>21,600</w:t>
            </w:r>
          </w:p>
        </w:tc>
        <w:tc>
          <w:tcPr>
            <w:tcW w:w="270" w:type="dxa"/>
          </w:tcPr>
          <w:p w14:paraId="09D0F4F3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D0F4F4" w14:textId="77777777" w:rsidR="00695159" w:rsidRPr="005C2D3F" w:rsidRDefault="0082102E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20,800</w:t>
            </w:r>
          </w:p>
        </w:tc>
        <w:tc>
          <w:tcPr>
            <w:tcW w:w="236" w:type="dxa"/>
          </w:tcPr>
          <w:p w14:paraId="09D0F4F5" w14:textId="77777777" w:rsidR="00695159" w:rsidRPr="005C2D3F" w:rsidRDefault="00695159" w:rsidP="0069515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09D0F4F6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21,600</w:t>
            </w:r>
          </w:p>
        </w:tc>
      </w:tr>
      <w:tr w:rsidR="00695159" w:rsidRPr="005C2D3F" w14:paraId="09D0F500" w14:textId="77777777" w:rsidTr="000E206D">
        <w:tc>
          <w:tcPr>
            <w:tcW w:w="3978" w:type="dxa"/>
          </w:tcPr>
          <w:p w14:paraId="09D0F4F8" w14:textId="77777777" w:rsidR="00695159" w:rsidRPr="005C2D3F" w:rsidRDefault="00695159" w:rsidP="00695159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09D0F4F9" w14:textId="77777777" w:rsidR="00695159" w:rsidRPr="005C2D3F" w:rsidRDefault="0082102E" w:rsidP="008210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0 - 40</w:t>
            </w:r>
          </w:p>
        </w:tc>
        <w:tc>
          <w:tcPr>
            <w:tcW w:w="272" w:type="dxa"/>
          </w:tcPr>
          <w:p w14:paraId="09D0F4FA" w14:textId="77777777" w:rsidR="00695159" w:rsidRPr="005C2D3F" w:rsidRDefault="00695159" w:rsidP="0069515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4FB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0 - 40</w:t>
            </w:r>
          </w:p>
        </w:tc>
        <w:tc>
          <w:tcPr>
            <w:tcW w:w="270" w:type="dxa"/>
          </w:tcPr>
          <w:p w14:paraId="09D0F4FC" w14:textId="77777777" w:rsidR="00695159" w:rsidRPr="005C2D3F" w:rsidRDefault="00695159" w:rsidP="0069515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9" w:type="dxa"/>
          </w:tcPr>
          <w:p w14:paraId="09D0F4FD" w14:textId="77777777" w:rsidR="00695159" w:rsidRPr="005C2D3F" w:rsidRDefault="0082102E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0 - 20</w:t>
            </w:r>
          </w:p>
        </w:tc>
        <w:tc>
          <w:tcPr>
            <w:tcW w:w="236" w:type="dxa"/>
          </w:tcPr>
          <w:p w14:paraId="09D0F4FE" w14:textId="77777777" w:rsidR="00695159" w:rsidRPr="005C2D3F" w:rsidRDefault="00695159" w:rsidP="00695159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9D0F4FF" w14:textId="77777777" w:rsidR="00695159" w:rsidRPr="005C2D3F" w:rsidRDefault="00695159" w:rsidP="006951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0 - 20</w:t>
            </w:r>
          </w:p>
        </w:tc>
      </w:tr>
    </w:tbl>
    <w:p w14:paraId="09D0F501" w14:textId="77777777" w:rsidR="003B0489" w:rsidRPr="005C2D3F" w:rsidRDefault="003B0489" w:rsidP="009E71F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502" w14:textId="77777777" w:rsidR="008E320C" w:rsidRPr="005C2D3F" w:rsidRDefault="008E320C" w:rsidP="008E320C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9D0F503" w14:textId="77777777" w:rsidR="008E320C" w:rsidRPr="005C2D3F" w:rsidRDefault="008E320C" w:rsidP="008E320C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09D0F504" w14:textId="77777777" w:rsidR="00DE67EC" w:rsidRPr="005C2D3F" w:rsidRDefault="00DE67EC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9D0F505" w14:textId="77777777" w:rsidR="00F22724" w:rsidRPr="005C2D3F" w:rsidRDefault="00F22724" w:rsidP="00F22724">
      <w:pPr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9D0F506" w14:textId="77777777" w:rsidR="00F22724" w:rsidRPr="005C2D3F" w:rsidRDefault="008157D9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การเปลี่ยนแปลงในแต่ละข้อสมมติ</w:t>
      </w:r>
      <w:r w:rsidR="00F22724" w:rsidRPr="005C2D3F">
        <w:rPr>
          <w:sz w:val="30"/>
          <w:szCs w:val="30"/>
          <w:cs/>
        </w:rPr>
        <w:t>ที่เกี่ยวข้อง</w:t>
      </w:r>
      <w:r w:rsidR="00F22724" w:rsidRPr="005C2D3F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C2D3F">
        <w:rPr>
          <w:sz w:val="30"/>
          <w:szCs w:val="30"/>
          <w:cs/>
        </w:rPr>
        <w:t xml:space="preserve"> โดยถือว่าข้อสมมติ</w:t>
      </w:r>
      <w:r w:rsidR="00F22724" w:rsidRPr="005C2D3F">
        <w:rPr>
          <w:sz w:val="30"/>
          <w:szCs w:val="30"/>
          <w:cs/>
        </w:rPr>
        <w:t>อื่นๆ คงที่ จะมีผลกระทบต่อภาระผูกพัน</w:t>
      </w:r>
      <w:r w:rsidR="008C1770" w:rsidRPr="005C2D3F">
        <w:rPr>
          <w:rFonts w:hint="cs"/>
          <w:sz w:val="30"/>
          <w:szCs w:val="30"/>
          <w:cs/>
        </w:rPr>
        <w:t>ของโครงการ</w:t>
      </w:r>
      <w:r w:rsidR="00F22724" w:rsidRPr="005C2D3F">
        <w:rPr>
          <w:sz w:val="30"/>
          <w:szCs w:val="30"/>
          <w:cs/>
        </w:rPr>
        <w:t>ผลประโยชน์</w:t>
      </w:r>
      <w:r w:rsidR="008C1770" w:rsidRPr="005C2D3F">
        <w:rPr>
          <w:rFonts w:hint="cs"/>
          <w:sz w:val="30"/>
          <w:szCs w:val="30"/>
          <w:cs/>
        </w:rPr>
        <w:t>เป็น</w:t>
      </w:r>
      <w:r w:rsidR="00F22724" w:rsidRPr="005C2D3F">
        <w:rPr>
          <w:sz w:val="30"/>
          <w:szCs w:val="30"/>
          <w:cs/>
        </w:rPr>
        <w:t>จำนวนเงินดังต่อไปนี้</w:t>
      </w:r>
    </w:p>
    <w:p w14:paraId="09D0F507" w14:textId="77777777" w:rsidR="0064187C" w:rsidRPr="005C2D3F" w:rsidRDefault="0064187C"/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428"/>
        <w:gridCol w:w="1044"/>
        <w:gridCol w:w="270"/>
        <w:gridCol w:w="936"/>
        <w:gridCol w:w="270"/>
        <w:gridCol w:w="1044"/>
        <w:gridCol w:w="270"/>
        <w:gridCol w:w="990"/>
      </w:tblGrid>
      <w:tr w:rsidR="004D651C" w:rsidRPr="005C2D3F" w14:paraId="09D0F50C" w14:textId="77777777" w:rsidTr="008429A1">
        <w:tc>
          <w:tcPr>
            <w:tcW w:w="4428" w:type="dxa"/>
          </w:tcPr>
          <w:p w14:paraId="09D0F508" w14:textId="77777777" w:rsidR="004D651C" w:rsidRPr="005C2D3F" w:rsidRDefault="004D651C" w:rsidP="008429A1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D0F509" w14:textId="77777777" w:rsidR="004D651C" w:rsidRPr="005C2D3F" w:rsidRDefault="004D651C" w:rsidP="008429A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50A" w14:textId="77777777" w:rsidR="004D651C" w:rsidRPr="005C2D3F" w:rsidRDefault="004D651C" w:rsidP="008429A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09D0F50B" w14:textId="77777777" w:rsidR="004D651C" w:rsidRPr="005C2D3F" w:rsidRDefault="004D651C" w:rsidP="008429A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4D651C" w:rsidRPr="005C2D3F" w14:paraId="09D0F50F" w14:textId="77777777" w:rsidTr="008429A1">
        <w:tc>
          <w:tcPr>
            <w:tcW w:w="4428" w:type="dxa"/>
          </w:tcPr>
          <w:p w14:paraId="09D0F50D" w14:textId="77777777" w:rsidR="004D651C" w:rsidRPr="005C2D3F" w:rsidRDefault="004D651C" w:rsidP="008429A1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center"/>
          </w:tcPr>
          <w:p w14:paraId="09D0F50E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651C" w:rsidRPr="005C2D3F" w14:paraId="09D0F518" w14:textId="77777777" w:rsidTr="008429A1">
        <w:tc>
          <w:tcPr>
            <w:tcW w:w="4428" w:type="dxa"/>
          </w:tcPr>
          <w:p w14:paraId="09D0F510" w14:textId="77777777" w:rsidR="004D651C" w:rsidRPr="005C2D3F" w:rsidRDefault="00644AFD" w:rsidP="008429A1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4D651C"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D651C"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="004D651C"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51C" w:rsidRPr="005C2D3F">
              <w:rPr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44" w:type="dxa"/>
            <w:vAlign w:val="bottom"/>
          </w:tcPr>
          <w:p w14:paraId="09D0F511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9D0F512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D0F513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D0F514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9D0F515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9D0F516" w14:textId="77777777" w:rsidR="004D651C" w:rsidRPr="005C2D3F" w:rsidRDefault="004D651C" w:rsidP="008429A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517" w14:textId="77777777" w:rsidR="004D651C" w:rsidRPr="005C2D3F" w:rsidRDefault="004D651C" w:rsidP="00842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D3F12" w:rsidRPr="005C2D3F" w14:paraId="09D0F521" w14:textId="77777777" w:rsidTr="008429A1">
        <w:tc>
          <w:tcPr>
            <w:tcW w:w="4428" w:type="dxa"/>
          </w:tcPr>
          <w:p w14:paraId="09D0F519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1A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(30,651)</w:t>
            </w:r>
          </w:p>
        </w:tc>
        <w:tc>
          <w:tcPr>
            <w:tcW w:w="270" w:type="dxa"/>
          </w:tcPr>
          <w:p w14:paraId="09D0F51B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9D0F51C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35,040</w:t>
            </w:r>
          </w:p>
        </w:tc>
        <w:tc>
          <w:tcPr>
            <w:tcW w:w="270" w:type="dxa"/>
            <w:vAlign w:val="center"/>
          </w:tcPr>
          <w:p w14:paraId="09D0F51D" w14:textId="77777777" w:rsidR="00FD3F12" w:rsidRPr="005C2D3F" w:rsidRDefault="00FD3F12" w:rsidP="00FD3F1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1E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(19,244)</w:t>
            </w:r>
          </w:p>
        </w:tc>
        <w:tc>
          <w:tcPr>
            <w:tcW w:w="270" w:type="dxa"/>
          </w:tcPr>
          <w:p w14:paraId="09D0F51F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520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21,891</w:t>
            </w:r>
          </w:p>
        </w:tc>
      </w:tr>
      <w:tr w:rsidR="00FD3F12" w:rsidRPr="005C2D3F" w14:paraId="09D0F52F" w14:textId="77777777" w:rsidTr="008429A1">
        <w:tc>
          <w:tcPr>
            <w:tcW w:w="4428" w:type="dxa"/>
          </w:tcPr>
          <w:p w14:paraId="09D0F522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09D0F523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24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9D0F525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32,304</w:t>
            </w:r>
          </w:p>
        </w:tc>
        <w:tc>
          <w:tcPr>
            <w:tcW w:w="270" w:type="dxa"/>
          </w:tcPr>
          <w:p w14:paraId="09D0F526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27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09D0F528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(28,849)</w:t>
            </w:r>
          </w:p>
        </w:tc>
        <w:tc>
          <w:tcPr>
            <w:tcW w:w="270" w:type="dxa"/>
          </w:tcPr>
          <w:p w14:paraId="09D0F529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2A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9D0F52B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19,803</w:t>
            </w:r>
          </w:p>
        </w:tc>
        <w:tc>
          <w:tcPr>
            <w:tcW w:w="270" w:type="dxa"/>
          </w:tcPr>
          <w:p w14:paraId="09D0F52C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2D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09D0F52E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(17,804)</w:t>
            </w:r>
          </w:p>
        </w:tc>
      </w:tr>
      <w:tr w:rsidR="00FD3F12" w:rsidRPr="005C2D3F" w14:paraId="09D0F538" w14:textId="77777777" w:rsidTr="008429A1">
        <w:trPr>
          <w:trHeight w:val="164"/>
        </w:trPr>
        <w:tc>
          <w:tcPr>
            <w:tcW w:w="4428" w:type="dxa"/>
          </w:tcPr>
          <w:p w14:paraId="09D0F530" w14:textId="77777777" w:rsidR="00FD3F12" w:rsidRPr="005C2D3F" w:rsidRDefault="00FD3F12" w:rsidP="00FD3F12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31" w14:textId="77777777" w:rsidR="00FD3F12" w:rsidRPr="005C2D3F" w:rsidRDefault="00196433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4,658</w:t>
            </w:r>
          </w:p>
        </w:tc>
        <w:tc>
          <w:tcPr>
            <w:tcW w:w="270" w:type="dxa"/>
          </w:tcPr>
          <w:p w14:paraId="09D0F532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33" w14:textId="77777777" w:rsidR="00FD3F12" w:rsidRPr="005C2D3F" w:rsidRDefault="00196433" w:rsidP="0019643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(4,658</w:t>
            </w:r>
            <w:r w:rsidR="00FD3F12" w:rsidRPr="005C2D3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F534" w14:textId="77777777" w:rsidR="00FD3F12" w:rsidRPr="005C2D3F" w:rsidRDefault="00FD3F12" w:rsidP="00FD3F1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35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3,330</w:t>
            </w:r>
          </w:p>
        </w:tc>
        <w:tc>
          <w:tcPr>
            <w:tcW w:w="270" w:type="dxa"/>
          </w:tcPr>
          <w:p w14:paraId="09D0F536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37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(3,330)</w:t>
            </w:r>
          </w:p>
        </w:tc>
      </w:tr>
      <w:tr w:rsidR="00FD3F12" w:rsidRPr="005C2D3F" w14:paraId="09D0F546" w14:textId="77777777" w:rsidTr="008429A1">
        <w:tc>
          <w:tcPr>
            <w:tcW w:w="4428" w:type="dxa"/>
          </w:tcPr>
          <w:p w14:paraId="09D0F539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09D0F53A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3B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09D0F53C" w14:textId="77777777" w:rsidR="00FD3F12" w:rsidRPr="005C2D3F" w:rsidRDefault="00FD3F12" w:rsidP="0019643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</w:t>
            </w:r>
            <w:r w:rsidR="00196433" w:rsidRPr="005C2D3F">
              <w:rPr>
                <w:sz w:val="30"/>
                <w:szCs w:val="30"/>
              </w:rPr>
              <w:t>13,441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F53D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9D0F53E" w14:textId="77777777" w:rsidR="00FD3F12" w:rsidRPr="005C2D3F" w:rsidRDefault="00FD3F12" w:rsidP="00DE5AB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9D0F53F" w14:textId="77777777" w:rsidR="00FD3F12" w:rsidRPr="005C2D3F" w:rsidRDefault="00FD3F12" w:rsidP="00DE5AB6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 w:rsidRPr="005C2D3F">
              <w:rPr>
                <w:sz w:val="30"/>
                <w:szCs w:val="30"/>
              </w:rPr>
              <w:t>15,</w:t>
            </w:r>
            <w:r w:rsidR="00196433" w:rsidRPr="005C2D3F">
              <w:rPr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09D0F540" w14:textId="77777777" w:rsidR="00FD3F12" w:rsidRPr="005C2D3F" w:rsidRDefault="00FD3F12" w:rsidP="00FD3F12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09D0F541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09D0F542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(6,838)</w:t>
            </w:r>
          </w:p>
        </w:tc>
        <w:tc>
          <w:tcPr>
            <w:tcW w:w="270" w:type="dxa"/>
          </w:tcPr>
          <w:p w14:paraId="09D0F543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544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09D0F545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rFonts w:hint="cs"/>
                <w:sz w:val="30"/>
                <w:szCs w:val="30"/>
                <w:rtl/>
              </w:rPr>
              <w:t>7,681</w:t>
            </w:r>
          </w:p>
        </w:tc>
      </w:tr>
      <w:tr w:rsidR="00FD3F12" w:rsidRPr="005C2D3F" w14:paraId="09D0F54F" w14:textId="77777777" w:rsidTr="008429A1">
        <w:tc>
          <w:tcPr>
            <w:tcW w:w="4428" w:type="dxa"/>
          </w:tcPr>
          <w:p w14:paraId="09D0F547" w14:textId="77777777" w:rsidR="00FD3F12" w:rsidRPr="005C2D3F" w:rsidRDefault="00FD3F12" w:rsidP="00FD3F12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อัตราการพัฒนาการเสียชีวิต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48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09D0F549" w14:textId="77777777" w:rsidR="00FD3F12" w:rsidRPr="005C2D3F" w:rsidRDefault="00FD3F12" w:rsidP="00FD3F12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4A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(541)</w:t>
            </w:r>
          </w:p>
        </w:tc>
        <w:tc>
          <w:tcPr>
            <w:tcW w:w="270" w:type="dxa"/>
            <w:vAlign w:val="center"/>
          </w:tcPr>
          <w:p w14:paraId="09D0F54B" w14:textId="77777777" w:rsidR="00FD3F12" w:rsidRPr="005C2D3F" w:rsidRDefault="00FD3F12" w:rsidP="00FD3F12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09D0F54C" w14:textId="77777777" w:rsidR="00FD3F12" w:rsidRPr="005C2D3F" w:rsidRDefault="00FD3F12" w:rsidP="00FD3F1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09D0F54D" w14:textId="77777777" w:rsidR="00FD3F12" w:rsidRPr="005C2D3F" w:rsidRDefault="00FD3F12" w:rsidP="00FD3F12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4E" w14:textId="77777777" w:rsidR="00FD3F12" w:rsidRPr="005C2D3F" w:rsidRDefault="00FD3F12" w:rsidP="00FD3F1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(348)</w:t>
            </w:r>
          </w:p>
        </w:tc>
      </w:tr>
    </w:tbl>
    <w:p w14:paraId="09D0F550" w14:textId="77777777" w:rsidR="004D651C" w:rsidRPr="005C2D3F" w:rsidRDefault="004D651C"/>
    <w:p w14:paraId="09D0F551" w14:textId="77777777" w:rsidR="004D651C" w:rsidRPr="005C2D3F" w:rsidRDefault="004D651C"/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428"/>
        <w:gridCol w:w="1044"/>
        <w:gridCol w:w="270"/>
        <w:gridCol w:w="936"/>
        <w:gridCol w:w="270"/>
        <w:gridCol w:w="1044"/>
        <w:gridCol w:w="270"/>
        <w:gridCol w:w="990"/>
      </w:tblGrid>
      <w:tr w:rsidR="00F22724" w:rsidRPr="005C2D3F" w14:paraId="09D0F556" w14:textId="77777777" w:rsidTr="001B674B">
        <w:tc>
          <w:tcPr>
            <w:tcW w:w="4428" w:type="dxa"/>
          </w:tcPr>
          <w:p w14:paraId="09D0F552" w14:textId="77777777" w:rsidR="00F22724" w:rsidRPr="005C2D3F" w:rsidRDefault="00F22724" w:rsidP="0060669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D0F553" w14:textId="77777777" w:rsidR="00F22724" w:rsidRPr="005C2D3F" w:rsidRDefault="00F22724" w:rsidP="0060669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554" w14:textId="77777777" w:rsidR="00F22724" w:rsidRPr="005C2D3F" w:rsidRDefault="00F22724" w:rsidP="0060669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09D0F555" w14:textId="77777777" w:rsidR="00F22724" w:rsidRPr="005C2D3F" w:rsidRDefault="00F22724" w:rsidP="00F22724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1B674B" w:rsidRPr="005C2D3F" w14:paraId="09D0F559" w14:textId="77777777" w:rsidTr="001B674B">
        <w:tc>
          <w:tcPr>
            <w:tcW w:w="4428" w:type="dxa"/>
          </w:tcPr>
          <w:p w14:paraId="09D0F557" w14:textId="77777777" w:rsidR="001B674B" w:rsidRPr="005C2D3F" w:rsidRDefault="001B674B" w:rsidP="0060669F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center"/>
          </w:tcPr>
          <w:p w14:paraId="09D0F558" w14:textId="77777777" w:rsidR="001B674B" w:rsidRPr="005C2D3F" w:rsidRDefault="001B674B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22724" w:rsidRPr="005C2D3F" w14:paraId="09D0F562" w14:textId="77777777" w:rsidTr="001B674B">
        <w:tc>
          <w:tcPr>
            <w:tcW w:w="4428" w:type="dxa"/>
          </w:tcPr>
          <w:p w14:paraId="09D0F55A" w14:textId="77777777" w:rsidR="00F22724" w:rsidRPr="005C2D3F" w:rsidRDefault="00644AFD" w:rsidP="0060669F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F22724"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F22724" w:rsidRPr="005C2D3F">
              <w:rPr>
                <w:b/>
                <w:bCs/>
                <w:sz w:val="30"/>
                <w:szCs w:val="30"/>
              </w:rPr>
              <w:t xml:space="preserve">31 </w:t>
            </w:r>
            <w:r w:rsidR="00F22724"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22724" w:rsidRPr="005C2D3F">
              <w:rPr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44" w:type="dxa"/>
            <w:vAlign w:val="bottom"/>
          </w:tcPr>
          <w:p w14:paraId="09D0F55B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9D0F55C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D0F55D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D0F55E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9D0F55F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9D0F560" w14:textId="77777777" w:rsidR="00F22724" w:rsidRPr="005C2D3F" w:rsidRDefault="00F22724" w:rsidP="001B674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561" w14:textId="77777777" w:rsidR="00F22724" w:rsidRPr="005C2D3F" w:rsidRDefault="00F22724" w:rsidP="001B67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22724" w:rsidRPr="005C2D3F" w14:paraId="09D0F56B" w14:textId="77777777" w:rsidTr="001B674B">
        <w:tc>
          <w:tcPr>
            <w:tcW w:w="4428" w:type="dxa"/>
          </w:tcPr>
          <w:p w14:paraId="09D0F563" w14:textId="77777777" w:rsidR="00F22724" w:rsidRPr="005C2D3F" w:rsidRDefault="00F22724" w:rsidP="00F22724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64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(44,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577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F565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9D0F566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50,374</w:t>
            </w:r>
          </w:p>
        </w:tc>
        <w:tc>
          <w:tcPr>
            <w:tcW w:w="270" w:type="dxa"/>
            <w:vAlign w:val="center"/>
          </w:tcPr>
          <w:p w14:paraId="09D0F567" w14:textId="77777777" w:rsidR="00F22724" w:rsidRPr="005C2D3F" w:rsidRDefault="00F22724" w:rsidP="00F2272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68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(30,153)</w:t>
            </w:r>
          </w:p>
        </w:tc>
        <w:tc>
          <w:tcPr>
            <w:tcW w:w="270" w:type="dxa"/>
          </w:tcPr>
          <w:p w14:paraId="09D0F569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56A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34,273</w:t>
            </w:r>
          </w:p>
        </w:tc>
      </w:tr>
      <w:tr w:rsidR="00F22724" w:rsidRPr="005C2D3F" w14:paraId="09D0F579" w14:textId="77777777" w:rsidTr="001B674B">
        <w:tc>
          <w:tcPr>
            <w:tcW w:w="4428" w:type="dxa"/>
          </w:tcPr>
          <w:p w14:paraId="09D0F56C" w14:textId="77777777" w:rsidR="00F2115D" w:rsidRPr="005C2D3F" w:rsidRDefault="00F22724" w:rsidP="00F22724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09D0F56D" w14:textId="77777777" w:rsidR="00F22724" w:rsidRPr="005C2D3F" w:rsidRDefault="00F2115D" w:rsidP="00F22724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="00F22724"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F22724" w:rsidRPr="005C2D3F">
              <w:rPr>
                <w:sz w:val="30"/>
                <w:szCs w:val="30"/>
              </w:rPr>
              <w:t>1</w:t>
            </w:r>
            <w:r w:rsidR="00F22724"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6E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</w:rPr>
            </w:pPr>
          </w:p>
          <w:p w14:paraId="09D0F56F" w14:textId="77777777" w:rsidR="00C110F6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55,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787</w:t>
            </w:r>
          </w:p>
        </w:tc>
        <w:tc>
          <w:tcPr>
            <w:tcW w:w="270" w:type="dxa"/>
          </w:tcPr>
          <w:p w14:paraId="09D0F570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71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</w:rPr>
            </w:pPr>
          </w:p>
          <w:p w14:paraId="09D0F572" w14:textId="77777777" w:rsidR="00C110F6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(49,510)</w:t>
            </w:r>
          </w:p>
        </w:tc>
        <w:tc>
          <w:tcPr>
            <w:tcW w:w="270" w:type="dxa"/>
          </w:tcPr>
          <w:p w14:paraId="09D0F573" w14:textId="77777777" w:rsidR="00F22724" w:rsidRPr="005C2D3F" w:rsidRDefault="00F22724" w:rsidP="00F2272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74" w14:textId="77777777" w:rsidR="00F22724" w:rsidRPr="005C2D3F" w:rsidRDefault="00F22724" w:rsidP="00F227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  <w:p w14:paraId="09D0F575" w14:textId="77777777" w:rsidR="00C110F6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rFonts w:hint="cs"/>
                <w:sz w:val="30"/>
                <w:szCs w:val="30"/>
                <w:rtl/>
              </w:rPr>
              <w:t>30,440</w:t>
            </w:r>
          </w:p>
        </w:tc>
        <w:tc>
          <w:tcPr>
            <w:tcW w:w="270" w:type="dxa"/>
          </w:tcPr>
          <w:p w14:paraId="09D0F576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77" w14:textId="77777777" w:rsidR="00F22724" w:rsidRPr="005C2D3F" w:rsidRDefault="00F22724" w:rsidP="00F22724">
            <w:pPr>
              <w:ind w:left="342" w:right="72" w:hanging="342"/>
              <w:jc w:val="right"/>
              <w:rPr>
                <w:sz w:val="30"/>
                <w:szCs w:val="30"/>
              </w:rPr>
            </w:pPr>
          </w:p>
          <w:p w14:paraId="09D0F578" w14:textId="77777777" w:rsidR="00C110F6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(27,407)</w:t>
            </w:r>
          </w:p>
        </w:tc>
      </w:tr>
      <w:tr w:rsidR="00F22724" w:rsidRPr="005C2D3F" w14:paraId="09D0F582" w14:textId="77777777" w:rsidTr="001B674B">
        <w:trPr>
          <w:trHeight w:val="164"/>
        </w:trPr>
        <w:tc>
          <w:tcPr>
            <w:tcW w:w="4428" w:type="dxa"/>
          </w:tcPr>
          <w:p w14:paraId="09D0F57A" w14:textId="77777777" w:rsidR="00F22724" w:rsidRPr="005C2D3F" w:rsidRDefault="00F22724" w:rsidP="00F22724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7B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8,773</w:t>
            </w:r>
          </w:p>
        </w:tc>
        <w:tc>
          <w:tcPr>
            <w:tcW w:w="270" w:type="dxa"/>
          </w:tcPr>
          <w:p w14:paraId="09D0F57C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7D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(8,773)</w:t>
            </w:r>
          </w:p>
        </w:tc>
        <w:tc>
          <w:tcPr>
            <w:tcW w:w="270" w:type="dxa"/>
          </w:tcPr>
          <w:p w14:paraId="09D0F57E" w14:textId="77777777" w:rsidR="00F22724" w:rsidRPr="005C2D3F" w:rsidRDefault="00F22724" w:rsidP="00F2272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7F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6,475</w:t>
            </w:r>
          </w:p>
        </w:tc>
        <w:tc>
          <w:tcPr>
            <w:tcW w:w="270" w:type="dxa"/>
          </w:tcPr>
          <w:p w14:paraId="09D0F580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81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(6,475)</w:t>
            </w:r>
          </w:p>
        </w:tc>
      </w:tr>
      <w:tr w:rsidR="00C110F6" w:rsidRPr="005C2D3F" w14:paraId="09D0F590" w14:textId="77777777" w:rsidTr="001B674B">
        <w:tc>
          <w:tcPr>
            <w:tcW w:w="4428" w:type="dxa"/>
          </w:tcPr>
          <w:p w14:paraId="09D0F583" w14:textId="77777777" w:rsidR="00F2115D" w:rsidRPr="005C2D3F" w:rsidRDefault="00C110F6" w:rsidP="00C110F6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09D0F584" w14:textId="77777777" w:rsidR="00C110F6" w:rsidRPr="005C2D3F" w:rsidRDefault="00F2115D" w:rsidP="00C110F6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="00C110F6"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C110F6" w:rsidRPr="005C2D3F">
              <w:rPr>
                <w:sz w:val="30"/>
                <w:szCs w:val="30"/>
              </w:rPr>
              <w:t>20</w:t>
            </w:r>
            <w:r w:rsidR="00C110F6"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85" w14:textId="77777777" w:rsidR="00C110F6" w:rsidRPr="005C2D3F" w:rsidRDefault="00C110F6" w:rsidP="00C110F6">
            <w:pPr>
              <w:ind w:left="342" w:right="-81" w:hanging="342"/>
              <w:jc w:val="right"/>
              <w:rPr>
                <w:sz w:val="30"/>
                <w:szCs w:val="30"/>
              </w:rPr>
            </w:pPr>
          </w:p>
          <w:p w14:paraId="09D0F586" w14:textId="77777777" w:rsidR="00C110F6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(18,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844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F587" w14:textId="77777777" w:rsidR="00C110F6" w:rsidRPr="005C2D3F" w:rsidRDefault="00C110F6" w:rsidP="00C110F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88" w14:textId="77777777" w:rsidR="00C110F6" w:rsidRPr="005C2D3F" w:rsidRDefault="00C110F6" w:rsidP="00C110F6">
            <w:pPr>
              <w:ind w:left="342" w:hanging="342"/>
              <w:jc w:val="right"/>
              <w:rPr>
                <w:sz w:val="30"/>
                <w:szCs w:val="30"/>
              </w:rPr>
            </w:pPr>
          </w:p>
          <w:p w14:paraId="09D0F589" w14:textId="77777777" w:rsidR="00C110F6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21,598</w:t>
            </w:r>
          </w:p>
        </w:tc>
        <w:tc>
          <w:tcPr>
            <w:tcW w:w="270" w:type="dxa"/>
          </w:tcPr>
          <w:p w14:paraId="09D0F58A" w14:textId="77777777" w:rsidR="00C110F6" w:rsidRPr="005C2D3F" w:rsidRDefault="00C110F6" w:rsidP="00C110F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8B" w14:textId="77777777" w:rsidR="00C110F6" w:rsidRPr="005C2D3F" w:rsidRDefault="00C110F6" w:rsidP="00C110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</w:p>
          <w:p w14:paraId="09D0F58C" w14:textId="77777777" w:rsidR="00C110F6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(10,327)</w:t>
            </w:r>
          </w:p>
        </w:tc>
        <w:tc>
          <w:tcPr>
            <w:tcW w:w="270" w:type="dxa"/>
          </w:tcPr>
          <w:p w14:paraId="09D0F58D" w14:textId="77777777" w:rsidR="00C110F6" w:rsidRPr="005C2D3F" w:rsidRDefault="00C110F6" w:rsidP="00C110F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58E" w14:textId="77777777" w:rsidR="00C110F6" w:rsidRPr="005C2D3F" w:rsidRDefault="00C110F6" w:rsidP="00C110F6">
            <w:pPr>
              <w:ind w:left="342" w:right="162" w:hanging="342"/>
              <w:jc w:val="right"/>
              <w:rPr>
                <w:sz w:val="30"/>
                <w:szCs w:val="30"/>
              </w:rPr>
            </w:pPr>
          </w:p>
          <w:p w14:paraId="09D0F58F" w14:textId="77777777" w:rsidR="00C110F6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11,577</w:t>
            </w:r>
          </w:p>
        </w:tc>
      </w:tr>
      <w:tr w:rsidR="00F22724" w:rsidRPr="005C2D3F" w14:paraId="09D0F599" w14:textId="77777777" w:rsidTr="001B674B">
        <w:tc>
          <w:tcPr>
            <w:tcW w:w="4428" w:type="dxa"/>
          </w:tcPr>
          <w:p w14:paraId="09D0F591" w14:textId="77777777" w:rsidR="00F22724" w:rsidRPr="005C2D3F" w:rsidRDefault="00F22724" w:rsidP="00F22724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อัตราการพัฒนาการเสียชีวิต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5C2D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D0F592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1,649</w:t>
            </w:r>
          </w:p>
        </w:tc>
        <w:tc>
          <w:tcPr>
            <w:tcW w:w="270" w:type="dxa"/>
          </w:tcPr>
          <w:p w14:paraId="09D0F593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9D0F594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(1,824)</w:t>
            </w:r>
          </w:p>
        </w:tc>
        <w:tc>
          <w:tcPr>
            <w:tcW w:w="270" w:type="dxa"/>
            <w:vAlign w:val="center"/>
          </w:tcPr>
          <w:p w14:paraId="09D0F595" w14:textId="77777777" w:rsidR="00F22724" w:rsidRPr="005C2D3F" w:rsidRDefault="00F22724" w:rsidP="00F2272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D0F596" w14:textId="77777777" w:rsidR="00F22724" w:rsidRPr="005C2D3F" w:rsidRDefault="00C110F6" w:rsidP="000A12A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09D0F597" w14:textId="77777777" w:rsidR="00F22724" w:rsidRPr="005C2D3F" w:rsidRDefault="00F22724" w:rsidP="00F2272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598" w14:textId="77777777" w:rsidR="00F22724" w:rsidRPr="005C2D3F" w:rsidRDefault="00C110F6" w:rsidP="00EB565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5C2D3F">
              <w:rPr>
                <w:sz w:val="30"/>
                <w:szCs w:val="30"/>
              </w:rPr>
              <w:t>(1,059)</w:t>
            </w:r>
          </w:p>
        </w:tc>
      </w:tr>
    </w:tbl>
    <w:p w14:paraId="09D0F59A" w14:textId="77777777" w:rsidR="001B674B" w:rsidRPr="005C2D3F" w:rsidRDefault="001B674B" w:rsidP="00C344BA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09D0F59B" w14:textId="77777777" w:rsidR="00F22724" w:rsidRPr="005C2D3F" w:rsidRDefault="00F22724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5C2D3F">
        <w:rPr>
          <w:rFonts w:hint="cs"/>
          <w:sz w:val="30"/>
          <w:szCs w:val="30"/>
          <w:cs/>
        </w:rPr>
        <w:t>แสดง</w:t>
      </w:r>
      <w:r w:rsidRPr="005C2D3F">
        <w:rPr>
          <w:sz w:val="30"/>
          <w:szCs w:val="30"/>
          <w:cs/>
        </w:rPr>
        <w:t>ปร</w:t>
      </w:r>
      <w:r w:rsidR="008157D9" w:rsidRPr="005C2D3F">
        <w:rPr>
          <w:sz w:val="30"/>
          <w:szCs w:val="30"/>
          <w:cs/>
        </w:rPr>
        <w:t>ะมาณการความอ่อนไหวของข้อสมมติ</w:t>
      </w:r>
      <w:r w:rsidRPr="005C2D3F">
        <w:rPr>
          <w:sz w:val="30"/>
          <w:szCs w:val="30"/>
          <w:cs/>
        </w:rPr>
        <w:t>ต่างๆ</w:t>
      </w:r>
    </w:p>
    <w:p w14:paraId="09D0F59C" w14:textId="77777777" w:rsidR="00F22724" w:rsidRPr="005C2D3F" w:rsidRDefault="00F22724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p w14:paraId="09D0F59D" w14:textId="77777777" w:rsidR="0064187C" w:rsidRPr="005C2D3F" w:rsidRDefault="0064187C">
      <w:pPr>
        <w:spacing w:line="240" w:lineRule="auto"/>
        <w:rPr>
          <w:b/>
          <w:bCs/>
          <w:sz w:val="30"/>
          <w:szCs w:val="30"/>
        </w:rPr>
      </w:pPr>
      <w:r w:rsidRPr="005C2D3F">
        <w:rPr>
          <w:b/>
          <w:bCs/>
          <w:sz w:val="30"/>
          <w:szCs w:val="30"/>
          <w:cs/>
          <w:lang w:val="th-TH"/>
        </w:rPr>
        <w:br w:type="page"/>
      </w:r>
    </w:p>
    <w:p w14:paraId="09D0F59E" w14:textId="77777777" w:rsidR="00F22724" w:rsidRPr="005C2D3F" w:rsidRDefault="00F22724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09D0F59F" w14:textId="77777777" w:rsidR="00F22724" w:rsidRPr="005C2D3F" w:rsidRDefault="00F22724" w:rsidP="00F22724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958"/>
        <w:gridCol w:w="1078"/>
        <w:gridCol w:w="1094"/>
        <w:gridCol w:w="236"/>
        <w:gridCol w:w="1114"/>
        <w:gridCol w:w="270"/>
        <w:gridCol w:w="1080"/>
        <w:gridCol w:w="270"/>
        <w:gridCol w:w="1080"/>
      </w:tblGrid>
      <w:tr w:rsidR="00F22724" w:rsidRPr="005C2D3F" w14:paraId="09D0F5A5" w14:textId="77777777" w:rsidTr="001B674B">
        <w:tc>
          <w:tcPr>
            <w:tcW w:w="2958" w:type="dxa"/>
          </w:tcPr>
          <w:p w14:paraId="09D0F5A0" w14:textId="77777777" w:rsidR="00F22724" w:rsidRPr="005C2D3F" w:rsidRDefault="00F22724" w:rsidP="0060669F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D0F5A1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44" w:type="dxa"/>
            <w:gridSpan w:val="3"/>
          </w:tcPr>
          <w:p w14:paraId="09D0F5A2" w14:textId="77777777" w:rsidR="00F22724" w:rsidRPr="005C2D3F" w:rsidRDefault="008F6E3E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9D0F5A3" w14:textId="77777777" w:rsidR="00F22724" w:rsidRPr="005C2D3F" w:rsidRDefault="00F22724" w:rsidP="0060669F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D0F5A4" w14:textId="77777777" w:rsidR="00F22724" w:rsidRPr="005C2D3F" w:rsidRDefault="008F6E3E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F22724" w:rsidRPr="005C2D3F" w14:paraId="09D0F5AF" w14:textId="77777777" w:rsidTr="001B674B">
        <w:tc>
          <w:tcPr>
            <w:tcW w:w="2958" w:type="dxa"/>
          </w:tcPr>
          <w:p w14:paraId="09D0F5A6" w14:textId="77777777" w:rsidR="00F22724" w:rsidRPr="005C2D3F" w:rsidRDefault="00F22724" w:rsidP="0060669F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D0F5A7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9D0F5A8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D0F5A9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9D0F5AA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270" w:type="dxa"/>
          </w:tcPr>
          <w:p w14:paraId="09D0F5AB" w14:textId="77777777" w:rsidR="00F22724" w:rsidRPr="005C2D3F" w:rsidRDefault="00F22724" w:rsidP="0060669F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5AC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F5AD" w14:textId="77777777" w:rsidR="00F22724" w:rsidRPr="005C2D3F" w:rsidRDefault="00F22724" w:rsidP="0060669F">
            <w:pPr>
              <w:tabs>
                <w:tab w:val="decimal" w:pos="1082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5AE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2724" w:rsidRPr="005C2D3F" w14:paraId="09D0F5B9" w14:textId="77777777" w:rsidTr="001B674B">
        <w:tc>
          <w:tcPr>
            <w:tcW w:w="2958" w:type="dxa"/>
          </w:tcPr>
          <w:p w14:paraId="09D0F5B0" w14:textId="77777777" w:rsidR="00F22724" w:rsidRPr="005C2D3F" w:rsidRDefault="00F22724" w:rsidP="0060669F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D0F5B1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4" w:type="dxa"/>
            <w:vAlign w:val="center"/>
          </w:tcPr>
          <w:p w14:paraId="09D0F5B2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36" w:type="dxa"/>
            <w:vAlign w:val="center"/>
          </w:tcPr>
          <w:p w14:paraId="09D0F5B3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center"/>
          </w:tcPr>
          <w:p w14:paraId="09D0F5B4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vAlign w:val="center"/>
          </w:tcPr>
          <w:p w14:paraId="09D0F5B5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9D0F5B6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  <w:vAlign w:val="center"/>
          </w:tcPr>
          <w:p w14:paraId="09D0F5B7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9D0F5B8" w14:textId="77777777" w:rsidR="00F22724" w:rsidRPr="005C2D3F" w:rsidRDefault="00F22724" w:rsidP="0060669F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724" w:rsidRPr="005C2D3F" w14:paraId="09D0F5C3" w14:textId="77777777" w:rsidTr="001B674B">
        <w:tc>
          <w:tcPr>
            <w:tcW w:w="2958" w:type="dxa"/>
          </w:tcPr>
          <w:p w14:paraId="09D0F5BA" w14:textId="77777777" w:rsidR="00F22724" w:rsidRPr="005C2D3F" w:rsidRDefault="00F22724" w:rsidP="0060669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ทุนจดทะเบียน</w:t>
            </w:r>
          </w:p>
        </w:tc>
        <w:tc>
          <w:tcPr>
            <w:tcW w:w="1078" w:type="dxa"/>
          </w:tcPr>
          <w:p w14:paraId="09D0F5BB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9D0F5BC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5BD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D0F5BE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BF" w14:textId="77777777" w:rsidR="00F22724" w:rsidRPr="005C2D3F" w:rsidRDefault="00F22724" w:rsidP="0060669F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5C0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C1" w14:textId="77777777" w:rsidR="00F22724" w:rsidRPr="005C2D3F" w:rsidRDefault="00F22724" w:rsidP="0060669F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9D0F5C2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724" w:rsidRPr="005C2D3F" w14:paraId="09D0F5CD" w14:textId="77777777" w:rsidTr="001B674B">
        <w:tc>
          <w:tcPr>
            <w:tcW w:w="2958" w:type="dxa"/>
          </w:tcPr>
          <w:p w14:paraId="09D0F5C4" w14:textId="77777777" w:rsidR="00F22724" w:rsidRPr="005C2D3F" w:rsidRDefault="00F22724" w:rsidP="005545E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545EB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78" w:type="dxa"/>
          </w:tcPr>
          <w:p w14:paraId="09D0F5C5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9D0F5C6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5C7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D0F5C8" w14:textId="77777777" w:rsidR="00F22724" w:rsidRPr="005C2D3F" w:rsidRDefault="00F22724" w:rsidP="0060669F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C9" w14:textId="77777777" w:rsidR="00F22724" w:rsidRPr="005C2D3F" w:rsidRDefault="00F22724" w:rsidP="0060669F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5CA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CB" w14:textId="77777777" w:rsidR="00F22724" w:rsidRPr="005C2D3F" w:rsidRDefault="00F22724" w:rsidP="0060669F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9D0F5CC" w14:textId="77777777" w:rsidR="00F22724" w:rsidRPr="005C2D3F" w:rsidRDefault="00F22724" w:rsidP="0060669F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5EB" w:rsidRPr="005C2D3F" w14:paraId="09D0F5D7" w14:textId="77777777" w:rsidTr="001B674B">
        <w:tc>
          <w:tcPr>
            <w:tcW w:w="2958" w:type="dxa"/>
          </w:tcPr>
          <w:p w14:paraId="09D0F5CE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78" w:type="dxa"/>
          </w:tcPr>
          <w:p w14:paraId="09D0F5CF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1094" w:type="dxa"/>
          </w:tcPr>
          <w:p w14:paraId="09D0F5D0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36" w:type="dxa"/>
          </w:tcPr>
          <w:p w14:paraId="09D0F5D1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D0F5D2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270" w:type="dxa"/>
          </w:tcPr>
          <w:p w14:paraId="09D0F5D3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5D4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70" w:type="dxa"/>
          </w:tcPr>
          <w:p w14:paraId="09D0F5D5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5D6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5545EB" w:rsidRPr="005C2D3F" w14:paraId="09D0F5E1" w14:textId="77777777" w:rsidTr="001B674B">
        <w:tc>
          <w:tcPr>
            <w:tcW w:w="2958" w:type="dxa"/>
          </w:tcPr>
          <w:p w14:paraId="09D0F5D8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8" w:type="dxa"/>
          </w:tcPr>
          <w:p w14:paraId="09D0F5D9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9D0F5DA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5DB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9D0F5DC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DD" w14:textId="77777777" w:rsidR="005545EB" w:rsidRPr="005C2D3F" w:rsidRDefault="005545EB" w:rsidP="005545EB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5DE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DF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5E0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5EB" w:rsidRPr="005C2D3F" w14:paraId="09D0F5EB" w14:textId="77777777" w:rsidTr="001B674B">
        <w:tc>
          <w:tcPr>
            <w:tcW w:w="2958" w:type="dxa"/>
          </w:tcPr>
          <w:p w14:paraId="09D0F5E2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78" w:type="dxa"/>
          </w:tcPr>
          <w:p w14:paraId="09D0F5E3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09D0F5E4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36" w:type="dxa"/>
          </w:tcPr>
          <w:p w14:paraId="09D0F5E5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9D0F5E6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  <w:tc>
          <w:tcPr>
            <w:tcW w:w="270" w:type="dxa"/>
          </w:tcPr>
          <w:p w14:paraId="09D0F5E7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0F5E8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70" w:type="dxa"/>
          </w:tcPr>
          <w:p w14:paraId="09D0F5E9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0F5EA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</w:tr>
      <w:tr w:rsidR="005545EB" w:rsidRPr="005C2D3F" w14:paraId="09D0F5F5" w14:textId="77777777" w:rsidTr="001B674B">
        <w:tc>
          <w:tcPr>
            <w:tcW w:w="2958" w:type="dxa"/>
          </w:tcPr>
          <w:p w14:paraId="09D0F5EC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09D0F5ED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9D0F5EE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D0F5EF" w14:textId="77777777" w:rsidR="005545EB" w:rsidRPr="005C2D3F" w:rsidRDefault="005545EB" w:rsidP="005545EB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9D0F5F0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D0F5F1" w14:textId="77777777" w:rsidR="005545EB" w:rsidRPr="005C2D3F" w:rsidRDefault="005545EB" w:rsidP="005545EB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D0F5F2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D0F5F3" w14:textId="77777777" w:rsidR="005545EB" w:rsidRPr="005C2D3F" w:rsidRDefault="005545EB" w:rsidP="005545EB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D0F5F4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</w:rPr>
            </w:pPr>
          </w:p>
        </w:tc>
      </w:tr>
      <w:tr w:rsidR="005545EB" w:rsidRPr="005C2D3F" w14:paraId="09D0F5FF" w14:textId="77777777" w:rsidTr="001B674B">
        <w:tc>
          <w:tcPr>
            <w:tcW w:w="2958" w:type="dxa"/>
          </w:tcPr>
          <w:p w14:paraId="09D0F5F6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ทุนที่ออกและชำระเต็มมูลค่าแล้ว</w:t>
            </w:r>
          </w:p>
        </w:tc>
        <w:tc>
          <w:tcPr>
            <w:tcW w:w="1078" w:type="dxa"/>
          </w:tcPr>
          <w:p w14:paraId="09D0F5F7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09D0F5F8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5F9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14:paraId="09D0F5FA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FB" w14:textId="77777777" w:rsidR="005545EB" w:rsidRPr="005C2D3F" w:rsidRDefault="005545EB" w:rsidP="005545EB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5FC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5FD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9D0F5FE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45EB" w:rsidRPr="005C2D3F" w14:paraId="09D0F609" w14:textId="77777777" w:rsidTr="001B674B">
        <w:tc>
          <w:tcPr>
            <w:tcW w:w="2958" w:type="dxa"/>
          </w:tcPr>
          <w:p w14:paraId="09D0F600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8" w:type="dxa"/>
          </w:tcPr>
          <w:p w14:paraId="09D0F601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09D0F602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603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14:paraId="09D0F604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605" w14:textId="77777777" w:rsidR="005545EB" w:rsidRPr="005C2D3F" w:rsidRDefault="005545EB" w:rsidP="005545EB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606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607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9D0F608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45EB" w:rsidRPr="005C2D3F" w14:paraId="09D0F613" w14:textId="77777777" w:rsidTr="001B674B">
        <w:tc>
          <w:tcPr>
            <w:tcW w:w="2958" w:type="dxa"/>
          </w:tcPr>
          <w:p w14:paraId="09D0F60A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78" w:type="dxa"/>
          </w:tcPr>
          <w:p w14:paraId="09D0F60B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1094" w:type="dxa"/>
          </w:tcPr>
          <w:p w14:paraId="09D0F60C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36" w:type="dxa"/>
          </w:tcPr>
          <w:p w14:paraId="09D0F60D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D0F60E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  <w:tc>
          <w:tcPr>
            <w:tcW w:w="270" w:type="dxa"/>
          </w:tcPr>
          <w:p w14:paraId="09D0F60F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610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270" w:type="dxa"/>
          </w:tcPr>
          <w:p w14:paraId="09D0F611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612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231,000</w:t>
            </w:r>
          </w:p>
        </w:tc>
      </w:tr>
      <w:tr w:rsidR="005545EB" w:rsidRPr="005C2D3F" w14:paraId="09D0F61D" w14:textId="77777777" w:rsidTr="001B674B">
        <w:tc>
          <w:tcPr>
            <w:tcW w:w="2958" w:type="dxa"/>
          </w:tcPr>
          <w:p w14:paraId="09D0F614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8" w:type="dxa"/>
          </w:tcPr>
          <w:p w14:paraId="09D0F615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9D0F616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0F617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9D0F618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619" w14:textId="77777777" w:rsidR="005545EB" w:rsidRPr="005C2D3F" w:rsidRDefault="005545EB" w:rsidP="005545EB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61A" w14:textId="77777777" w:rsidR="005545EB" w:rsidRPr="005C2D3F" w:rsidRDefault="005545EB" w:rsidP="005545EB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61B" w14:textId="77777777" w:rsidR="005545EB" w:rsidRPr="005C2D3F" w:rsidRDefault="005545EB" w:rsidP="005545EB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61C" w14:textId="77777777" w:rsidR="005545EB" w:rsidRPr="005C2D3F" w:rsidRDefault="005545EB" w:rsidP="005545EB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5EB" w:rsidRPr="005C2D3F" w14:paraId="09D0F627" w14:textId="77777777" w:rsidTr="001B674B">
        <w:tc>
          <w:tcPr>
            <w:tcW w:w="2958" w:type="dxa"/>
          </w:tcPr>
          <w:p w14:paraId="09D0F61E" w14:textId="77777777" w:rsidR="005545EB" w:rsidRPr="005C2D3F" w:rsidRDefault="005545EB" w:rsidP="005545E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78" w:type="dxa"/>
          </w:tcPr>
          <w:p w14:paraId="09D0F61F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09D0F620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36" w:type="dxa"/>
          </w:tcPr>
          <w:p w14:paraId="09D0F621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9D0F622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  <w:tc>
          <w:tcPr>
            <w:tcW w:w="270" w:type="dxa"/>
          </w:tcPr>
          <w:p w14:paraId="09D0F623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0F624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2,310</w:t>
            </w:r>
          </w:p>
        </w:tc>
        <w:tc>
          <w:tcPr>
            <w:tcW w:w="270" w:type="dxa"/>
          </w:tcPr>
          <w:p w14:paraId="09D0F625" w14:textId="77777777" w:rsidR="005545EB" w:rsidRPr="005C2D3F" w:rsidRDefault="005545EB" w:rsidP="005545EB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0F626" w14:textId="77777777" w:rsidR="005545EB" w:rsidRPr="005C2D3F" w:rsidRDefault="005545EB" w:rsidP="005545EB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231,000</w:t>
            </w:r>
          </w:p>
        </w:tc>
      </w:tr>
    </w:tbl>
    <w:p w14:paraId="09D0F628" w14:textId="77777777" w:rsidR="00F22724" w:rsidRPr="005C2D3F" w:rsidRDefault="00F22724" w:rsidP="009E71F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29" w14:textId="77777777" w:rsidR="00F22724" w:rsidRPr="005C2D3F" w:rsidRDefault="009B146B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สำรองและส่วนเกินทุน</w:t>
      </w:r>
    </w:p>
    <w:p w14:paraId="09D0F62A" w14:textId="77777777" w:rsidR="009B146B" w:rsidRPr="005C2D3F" w:rsidRDefault="009B146B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2B" w14:textId="77777777" w:rsidR="009B146B" w:rsidRPr="005C2D3F" w:rsidRDefault="009B146B" w:rsidP="009B146B">
      <w:pPr>
        <w:ind w:left="540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สำรองและส่วนเกินทุนประกอบด้วย</w:t>
      </w:r>
    </w:p>
    <w:p w14:paraId="09D0F62C" w14:textId="77777777" w:rsidR="009B146B" w:rsidRPr="005C2D3F" w:rsidRDefault="009B146B" w:rsidP="009B146B">
      <w:pPr>
        <w:tabs>
          <w:tab w:val="left" w:pos="540"/>
        </w:tabs>
        <w:ind w:left="540"/>
        <w:rPr>
          <w:sz w:val="20"/>
          <w:szCs w:val="20"/>
        </w:rPr>
      </w:pPr>
    </w:p>
    <w:p w14:paraId="09D0F62D" w14:textId="77777777" w:rsidR="009B146B" w:rsidRPr="005C2D3F" w:rsidRDefault="009B146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5C2D3F">
        <w:rPr>
          <w:b/>
          <w:bCs/>
          <w:i/>
          <w:iCs/>
          <w:sz w:val="30"/>
          <w:szCs w:val="30"/>
        </w:rPr>
        <w:t>/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09D0F62E" w14:textId="77777777" w:rsidR="001B674B" w:rsidRPr="005C2D3F" w:rsidRDefault="001B674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09D0F62F" w14:textId="77777777" w:rsidR="009B146B" w:rsidRPr="005C2D3F" w:rsidRDefault="009B146B" w:rsidP="009B146B">
      <w:pPr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สำรองตามกฎหมาย</w:t>
      </w:r>
    </w:p>
    <w:p w14:paraId="09D0F630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1" w14:textId="77777777" w:rsidR="009B146B" w:rsidRPr="005C2D3F" w:rsidRDefault="009B146B" w:rsidP="009B146B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ตามบทบัญญัติแห่งประมวลกฎหมายแพ่งและพาณิชย์ บริษัทจะต้องจัดสรรทุนสำรอง (</w:t>
      </w:r>
      <w:r w:rsidRPr="005C2D3F">
        <w:rPr>
          <w:sz w:val="30"/>
          <w:szCs w:val="30"/>
        </w:rPr>
        <w:t>“</w:t>
      </w:r>
      <w:r w:rsidRPr="005C2D3F">
        <w:rPr>
          <w:sz w:val="30"/>
          <w:szCs w:val="30"/>
          <w:cs/>
        </w:rPr>
        <w:t>สำรองตามกฎหมาย</w:t>
      </w:r>
      <w:r w:rsidRPr="005C2D3F">
        <w:rPr>
          <w:sz w:val="30"/>
          <w:szCs w:val="30"/>
        </w:rPr>
        <w:t>”</w:t>
      </w:r>
      <w:r w:rsidRPr="005C2D3F">
        <w:rPr>
          <w:sz w:val="30"/>
          <w:szCs w:val="30"/>
          <w:cs/>
        </w:rPr>
        <w:t xml:space="preserve">) อย่างน้อยร้อยละ </w:t>
      </w:r>
      <w:r w:rsidRPr="005C2D3F">
        <w:rPr>
          <w:sz w:val="30"/>
          <w:szCs w:val="30"/>
        </w:rPr>
        <w:t xml:space="preserve">5 </w:t>
      </w:r>
      <w:r w:rsidRPr="005C2D3F">
        <w:rPr>
          <w:sz w:val="30"/>
          <w:szCs w:val="30"/>
          <w:cs/>
        </w:rPr>
        <w:t xml:space="preserve">ของกำไรสุทธิ ทุกครั้งที่มีการจ่ายเงินปันผล จนกว่าสำรองดังกล่าวมีจำนวนไม่น้อยกว่าร้อยละ </w:t>
      </w:r>
      <w:r w:rsidRPr="005C2D3F">
        <w:rPr>
          <w:sz w:val="30"/>
          <w:szCs w:val="30"/>
        </w:rPr>
        <w:t xml:space="preserve">10 </w:t>
      </w:r>
      <w:r w:rsidRPr="005C2D3F">
        <w:rPr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09D0F632" w14:textId="77777777" w:rsidR="0064187C" w:rsidRPr="005C2D3F" w:rsidRDefault="0064187C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 w:rsidRPr="005C2D3F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9D0F633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C2D3F">
        <w:rPr>
          <w:rFonts w:asciiTheme="majorBidi" w:hAnsiTheme="majorBidi"/>
          <w:b/>
          <w:bCs/>
          <w:sz w:val="30"/>
          <w:szCs w:val="30"/>
          <w:cs/>
        </w:rPr>
        <w:t>ส่วนเกินทุนจากการ</w:t>
      </w:r>
      <w:r w:rsidRPr="005C2D3F">
        <w:rPr>
          <w:rFonts w:asciiTheme="majorBidi" w:hAnsiTheme="majorBidi" w:hint="cs"/>
          <w:b/>
          <w:bCs/>
          <w:sz w:val="30"/>
          <w:szCs w:val="30"/>
          <w:cs/>
        </w:rPr>
        <w:t>รวม</w:t>
      </w:r>
      <w:r w:rsidRPr="005C2D3F">
        <w:rPr>
          <w:rFonts w:asciiTheme="majorBidi" w:hAnsiTheme="majorBidi"/>
          <w:b/>
          <w:bCs/>
          <w:sz w:val="30"/>
          <w:szCs w:val="30"/>
          <w:cs/>
        </w:rPr>
        <w:t>ธุรกิจภายใต้การควบคุมเดียวกัน</w:t>
      </w:r>
    </w:p>
    <w:p w14:paraId="09D0F634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5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/>
          <w:sz w:val="30"/>
          <w:szCs w:val="30"/>
          <w:cs/>
        </w:rPr>
        <w:t>ส่วนเกินทุนจากการ</w:t>
      </w:r>
      <w:r w:rsidRPr="005C2D3F">
        <w:rPr>
          <w:rFonts w:asciiTheme="majorBidi" w:hAnsiTheme="majorBidi" w:hint="cs"/>
          <w:sz w:val="30"/>
          <w:szCs w:val="30"/>
          <w:cs/>
        </w:rPr>
        <w:t>รวม</w:t>
      </w:r>
      <w:r w:rsidRPr="005C2D3F">
        <w:rPr>
          <w:rFonts w:asciiTheme="majorBidi" w:hAnsiTheme="majorBidi"/>
          <w:sz w:val="30"/>
          <w:szCs w:val="30"/>
          <w:cs/>
        </w:rPr>
        <w:t>ธุรกิจภายใต้การควบคุมเดียวกันที่บันทึกในส่วนของผู้ถือหุ้นคือ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  <w:r w:rsidRPr="005C2D3F">
        <w:rPr>
          <w:rFonts w:asciiTheme="majorBidi" w:hAnsiTheme="majorBidi" w:hint="cs"/>
          <w:sz w:val="30"/>
          <w:szCs w:val="30"/>
          <w:cs/>
        </w:rPr>
        <w:t>หรือได้รับ</w:t>
      </w:r>
    </w:p>
    <w:p w14:paraId="09D0F636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7" w14:textId="77777777" w:rsidR="00794D23" w:rsidRPr="005C2D3F" w:rsidRDefault="00794D23" w:rsidP="00794D23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2D3F">
        <w:rPr>
          <w:rFonts w:asciiTheme="majorBidi" w:hAnsiTheme="majorBidi"/>
          <w:b/>
          <w:bCs/>
          <w:sz w:val="30"/>
          <w:szCs w:val="30"/>
          <w:cs/>
        </w:rPr>
        <w:t>ส่วนของผู้ถือหุ้นลดลงจากเงินปันผลจ่ายจากกำไรสะสมที่เกิดก่อนการจัดโครงสร้างธุรกิจภายใต้การควบคุมเดียวกัน</w:t>
      </w:r>
    </w:p>
    <w:p w14:paraId="09D0F638" w14:textId="77777777" w:rsidR="00794D23" w:rsidRPr="005C2D3F" w:rsidRDefault="00794D23" w:rsidP="00794D2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9" w14:textId="77777777" w:rsidR="00794D23" w:rsidRPr="005C2D3F" w:rsidRDefault="00794D23" w:rsidP="00794D2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/>
          <w:sz w:val="30"/>
          <w:szCs w:val="30"/>
          <w:cs/>
        </w:rPr>
        <w:t>ส่วนผู้ถือหุ้นลดลงจากเงินปันผลจ่ายจากกำไรสะสมที่เกิดก่อนการจัดโครงสร้างธุรกิจภายใต้การควบคุมเดียวกันคือเงินปันผลที่บริษัทย่อยของบริษัทจ่ายให้กับบริษัท โดยจ่ายจากกำไรสะสมของบริษัทย่อยที่เกิดก่อนการจัดโครงสร้างธุรกิจภายใต้การควบคุมเดียวกัน</w:t>
      </w:r>
    </w:p>
    <w:p w14:paraId="09D0F63A" w14:textId="77777777" w:rsidR="00794D23" w:rsidRPr="005C2D3F" w:rsidRDefault="00794D23" w:rsidP="00794D2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B" w14:textId="77777777" w:rsidR="00794D23" w:rsidRPr="005C2D3F" w:rsidRDefault="00794D23" w:rsidP="00794D2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31 </w:t>
      </w:r>
      <w:r w:rsidRPr="005C2D3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C2D3F">
        <w:rPr>
          <w:rFonts w:asciiTheme="majorBidi" w:hAnsiTheme="majorBidi" w:cstheme="majorBidi"/>
          <w:sz w:val="30"/>
          <w:szCs w:val="30"/>
        </w:rPr>
        <w:t xml:space="preserve">2559 </w:t>
      </w:r>
      <w:r w:rsidRPr="005C2D3F">
        <w:rPr>
          <w:rFonts w:asciiTheme="majorBidi" w:hAnsiTheme="majorBidi"/>
          <w:sz w:val="30"/>
          <w:szCs w:val="30"/>
          <w:cs/>
        </w:rPr>
        <w:t xml:space="preserve">บริษัทย่อยของบริษัทได้จ่ายเงินปันผลจากกำไรสะสมที่เกิดก่อนการจัดโครงสร้างธุรกิจภายใต้การควบคุมเดียวกันให้กับบริษัทเป็นจำนวนเงิน </w:t>
      </w:r>
      <w:r w:rsidRPr="005C2D3F">
        <w:rPr>
          <w:rFonts w:asciiTheme="majorBidi" w:hAnsiTheme="majorBidi" w:cstheme="majorBidi"/>
          <w:sz w:val="30"/>
          <w:szCs w:val="30"/>
        </w:rPr>
        <w:t xml:space="preserve">1,636.4 </w:t>
      </w:r>
      <w:r w:rsidRPr="005C2D3F">
        <w:rPr>
          <w:rFonts w:asciiTheme="majorBidi" w:hAnsiTheme="majorBidi"/>
          <w:sz w:val="30"/>
          <w:szCs w:val="30"/>
          <w:cs/>
        </w:rPr>
        <w:t>ล้านบาท</w:t>
      </w:r>
    </w:p>
    <w:p w14:paraId="09D0F63C" w14:textId="77777777" w:rsidR="00794D23" w:rsidRPr="005C2D3F" w:rsidRDefault="00794D23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3D" w14:textId="77777777" w:rsidR="009B146B" w:rsidRPr="005C2D3F" w:rsidRDefault="009B146B" w:rsidP="009B146B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9D0F63E" w14:textId="77777777" w:rsidR="009B146B" w:rsidRPr="005C2D3F" w:rsidRDefault="009B146B" w:rsidP="009B146B">
      <w:pPr>
        <w:ind w:left="540"/>
        <w:jc w:val="both"/>
        <w:rPr>
          <w:b/>
          <w:bCs/>
          <w:i/>
          <w:iCs/>
          <w:sz w:val="30"/>
          <w:szCs w:val="30"/>
        </w:rPr>
      </w:pPr>
    </w:p>
    <w:p w14:paraId="09D0F63F" w14:textId="77777777" w:rsidR="009B146B" w:rsidRPr="005C2D3F" w:rsidRDefault="009B146B" w:rsidP="009B146B">
      <w:pPr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09D0F640" w14:textId="77777777" w:rsidR="009B146B" w:rsidRPr="005C2D3F" w:rsidRDefault="009B146B" w:rsidP="009B146B">
      <w:pPr>
        <w:ind w:left="540"/>
        <w:rPr>
          <w:b/>
          <w:bCs/>
          <w:sz w:val="30"/>
          <w:szCs w:val="30"/>
          <w:cs/>
        </w:rPr>
      </w:pPr>
    </w:p>
    <w:p w14:paraId="09D0F641" w14:textId="77777777" w:rsidR="009B146B" w:rsidRPr="005C2D3F" w:rsidRDefault="009B146B" w:rsidP="009B146B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  <w:r w:rsidRPr="005C2D3F">
        <w:rPr>
          <w:rFonts w:asciiTheme="majorBidi" w:hAnsiTheme="majorBidi" w:cstheme="majorBidi"/>
          <w:sz w:val="30"/>
          <w:szCs w:val="30"/>
        </w:rPr>
        <w:t xml:space="preserve">  </w:t>
      </w:r>
    </w:p>
    <w:p w14:paraId="09D0F642" w14:textId="77777777" w:rsidR="009B146B" w:rsidRPr="005C2D3F" w:rsidRDefault="009B146B" w:rsidP="009B146B">
      <w:pPr>
        <w:ind w:left="540"/>
        <w:jc w:val="thaiDistribute"/>
        <w:rPr>
          <w:b/>
          <w:bCs/>
          <w:sz w:val="30"/>
          <w:szCs w:val="30"/>
          <w:cs/>
        </w:rPr>
      </w:pPr>
    </w:p>
    <w:p w14:paraId="09D0F643" w14:textId="77777777" w:rsidR="009B146B" w:rsidRPr="005C2D3F" w:rsidRDefault="009B146B" w:rsidP="009B146B">
      <w:pPr>
        <w:ind w:left="540"/>
        <w:jc w:val="both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5C2D3F">
        <w:rPr>
          <w:b/>
          <w:bCs/>
          <w:sz w:val="30"/>
          <w:szCs w:val="30"/>
          <w:cs/>
        </w:rPr>
        <w:t>เงินลงทุนเผื่อขาย</w:t>
      </w:r>
    </w:p>
    <w:p w14:paraId="09D0F644" w14:textId="77777777" w:rsidR="009B146B" w:rsidRPr="005C2D3F" w:rsidRDefault="009B146B" w:rsidP="009B146B">
      <w:pPr>
        <w:ind w:left="540"/>
        <w:jc w:val="both"/>
        <w:rPr>
          <w:b/>
          <w:bCs/>
          <w:sz w:val="30"/>
          <w:szCs w:val="30"/>
          <w:cs/>
        </w:rPr>
      </w:pPr>
    </w:p>
    <w:p w14:paraId="09D0F645" w14:textId="77777777" w:rsidR="009B146B" w:rsidRPr="005C2D3F" w:rsidRDefault="009B146B" w:rsidP="009B146B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5C2D3F">
        <w:rPr>
          <w:sz w:val="30"/>
          <w:szCs w:val="30"/>
          <w:cs/>
        </w:rPr>
        <w:t>ของเงินลงทุนเผื่อขาย</w:t>
      </w:r>
      <w:r w:rsidRPr="005C2D3F">
        <w:rPr>
          <w:rFonts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5C2D3F">
        <w:rPr>
          <w:sz w:val="30"/>
          <w:szCs w:val="30"/>
          <w:cs/>
        </w:rPr>
        <w:t>เงินลงทุนเผื่อขาย</w:t>
      </w:r>
      <w:r w:rsidRPr="005C2D3F">
        <w:rPr>
          <w:rFonts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09D0F646" w14:textId="77777777" w:rsidR="009B146B" w:rsidRPr="005C2D3F" w:rsidRDefault="009B146B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7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8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9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A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B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C" w14:textId="77777777" w:rsidR="00794D23" w:rsidRPr="005C2D3F" w:rsidRDefault="00794D23" w:rsidP="009B146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64D" w14:textId="77777777" w:rsidR="009B146B" w:rsidRPr="005C2D3F" w:rsidRDefault="009B146B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5C2D3F">
        <w:rPr>
          <w:rFonts w:asciiTheme="majorBidi" w:hAnsiTheme="majorBidi" w:cstheme="majorBidi" w:hint="cs"/>
          <w:i w:val="0"/>
          <w:iCs w:val="0"/>
          <w:cs/>
        </w:rPr>
        <w:t>ดำเนินงาน</w:t>
      </w:r>
    </w:p>
    <w:p w14:paraId="09D0F64E" w14:textId="77777777" w:rsidR="00F22724" w:rsidRPr="005C2D3F" w:rsidRDefault="00F22724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4F" w14:textId="77777777" w:rsidR="007B4D41" w:rsidRPr="005C2D3F" w:rsidRDefault="007B4D41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5C2D3F">
        <w:rPr>
          <w:rFonts w:asciiTheme="majorBidi" w:hAnsiTheme="majorBidi" w:cstheme="majorBidi"/>
          <w:sz w:val="30"/>
          <w:szCs w:val="30"/>
        </w:rPr>
        <w:t xml:space="preserve">4 </w:t>
      </w:r>
      <w:r w:rsidRPr="005C2D3F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6876D8" w:rsidRPr="005C2D3F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14:paraId="09D0F650" w14:textId="77777777" w:rsidR="006B0B86" w:rsidRPr="005C2D3F" w:rsidRDefault="006B0B86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51" w14:textId="77777777" w:rsidR="007B4D41" w:rsidRPr="005C2D3F" w:rsidRDefault="007B4D41" w:rsidP="006876D8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/>
          <w:b w:val="0"/>
          <w:bCs w:val="0"/>
          <w:cs/>
        </w:rPr>
      </w:pPr>
      <w:r w:rsidRPr="005C2D3F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5C2D3F">
        <w:rPr>
          <w:rFonts w:asciiTheme="majorBidi" w:hAnsiTheme="majorBidi"/>
          <w:b w:val="0"/>
          <w:bCs w:val="0"/>
          <w:cs/>
        </w:rPr>
        <w:t>1</w:t>
      </w:r>
      <w:r w:rsidRPr="005C2D3F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เครื่องดื่ม</w:t>
      </w:r>
    </w:p>
    <w:p w14:paraId="09D0F652" w14:textId="77777777" w:rsidR="007B4D41" w:rsidRPr="005C2D3F" w:rsidRDefault="007B4D41" w:rsidP="006876D8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cs/>
        </w:rPr>
        <w:t xml:space="preserve">ส่วนงานที่ 2 </w:t>
      </w:r>
      <w:r w:rsidR="009D0E2A"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ผลิตภัณฑ์ส่วนบุคคล</w:t>
      </w:r>
    </w:p>
    <w:p w14:paraId="09D0F653" w14:textId="77777777" w:rsidR="007B4D41" w:rsidRPr="005C2D3F" w:rsidRDefault="007B4D41" w:rsidP="006876D8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cs/>
        </w:rPr>
      </w:pPr>
      <w:r w:rsidRPr="005C2D3F">
        <w:rPr>
          <w:rFonts w:asciiTheme="majorBidi" w:hAnsiTheme="majorBidi" w:cstheme="majorBidi"/>
          <w:b w:val="0"/>
          <w:bCs w:val="0"/>
          <w:cs/>
        </w:rPr>
        <w:t xml:space="preserve">ส่วนงานที่ 3 </w:t>
      </w:r>
      <w:r w:rsidR="009D0E2A"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บริการผลิตสินค้า บรรจุภัณฑ์ และจัดจำหน่าย</w:t>
      </w:r>
    </w:p>
    <w:p w14:paraId="09D0F654" w14:textId="77777777" w:rsidR="007B4D41" w:rsidRPr="005C2D3F" w:rsidRDefault="007B4D41" w:rsidP="006876D8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477"/>
        <w:contextualSpacing/>
        <w:rPr>
          <w:rFonts w:asciiTheme="majorBidi" w:hAnsiTheme="majorBidi" w:cstheme="majorBidi"/>
          <w:b w:val="0"/>
          <w:bCs w:val="0"/>
          <w:cs/>
        </w:rPr>
      </w:pPr>
      <w:r w:rsidRPr="005C2D3F">
        <w:rPr>
          <w:rFonts w:asciiTheme="majorBidi" w:hAnsiTheme="majorBidi" w:cstheme="majorBidi"/>
          <w:b w:val="0"/>
          <w:bCs w:val="0"/>
          <w:cs/>
        </w:rPr>
        <w:t xml:space="preserve">ส่วนงานที่ 4 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อื่นๆ</w:t>
      </w:r>
    </w:p>
    <w:p w14:paraId="09D0F655" w14:textId="77777777" w:rsidR="00632647" w:rsidRPr="005C2D3F" w:rsidRDefault="00632647" w:rsidP="005110A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656" w14:textId="77777777" w:rsidR="007E71D3" w:rsidRPr="005C2D3F" w:rsidRDefault="007B4D41" w:rsidP="005110A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5C2D3F" w:rsidSect="005D1727">
          <w:headerReference w:type="default" r:id="rId20"/>
          <w:footerReference w:type="default" r:id="rId21"/>
          <w:pgSz w:w="11907" w:h="16840" w:code="9"/>
          <w:pgMar w:top="691" w:right="1107" w:bottom="576" w:left="1170" w:header="720" w:footer="720" w:gutter="0"/>
          <w:cols w:space="720"/>
          <w:docGrid w:linePitch="326"/>
        </w:sectPr>
      </w:pPr>
      <w:r w:rsidRPr="005C2D3F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5C2D3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C2D3F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</w:t>
      </w:r>
      <w:r w:rsidR="003C707F" w:rsidRPr="005C2D3F">
        <w:rPr>
          <w:rFonts w:asciiTheme="majorBidi" w:hAnsiTheme="majorBidi"/>
          <w:sz w:val="30"/>
          <w:szCs w:val="30"/>
        </w:rPr>
        <w:br/>
      </w:r>
      <w:r w:rsidR="003C707F" w:rsidRPr="005C2D3F">
        <w:rPr>
          <w:rFonts w:asciiTheme="majorBidi" w:hAnsiTheme="majorBidi"/>
          <w:sz w:val="30"/>
          <w:szCs w:val="30"/>
          <w:cs/>
        </w:rPr>
        <w:t>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9D0F657" w14:textId="77777777" w:rsidR="002C5830" w:rsidRPr="005C2D3F" w:rsidRDefault="00B659E9" w:rsidP="0060669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2D3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</w:t>
      </w:r>
      <w:r w:rsidR="00A11119" w:rsidRPr="005C2D3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</w:t>
      </w:r>
    </w:p>
    <w:tbl>
      <w:tblPr>
        <w:tblW w:w="5593" w:type="pct"/>
        <w:tblInd w:w="-9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70"/>
        <w:gridCol w:w="775"/>
        <w:gridCol w:w="179"/>
        <w:gridCol w:w="801"/>
        <w:gridCol w:w="179"/>
        <w:gridCol w:w="691"/>
        <w:gridCol w:w="178"/>
        <w:gridCol w:w="723"/>
        <w:gridCol w:w="178"/>
        <w:gridCol w:w="756"/>
        <w:gridCol w:w="178"/>
        <w:gridCol w:w="717"/>
        <w:gridCol w:w="178"/>
        <w:gridCol w:w="750"/>
        <w:gridCol w:w="178"/>
        <w:gridCol w:w="721"/>
        <w:gridCol w:w="178"/>
        <w:gridCol w:w="808"/>
        <w:gridCol w:w="178"/>
        <w:gridCol w:w="786"/>
        <w:gridCol w:w="178"/>
        <w:gridCol w:w="686"/>
        <w:gridCol w:w="178"/>
        <w:gridCol w:w="718"/>
        <w:gridCol w:w="178"/>
        <w:gridCol w:w="776"/>
        <w:gridCol w:w="178"/>
        <w:gridCol w:w="805"/>
      </w:tblGrid>
      <w:tr w:rsidR="00861B70" w:rsidRPr="005C2D3F" w14:paraId="09D0F666" w14:textId="77777777" w:rsidTr="00861B70">
        <w:trPr>
          <w:cantSplit/>
          <w:trHeight w:val="136"/>
        </w:trPr>
        <w:tc>
          <w:tcPr>
            <w:tcW w:w="1016" w:type="pct"/>
            <w:shd w:val="clear" w:color="auto" w:fill="auto"/>
          </w:tcPr>
          <w:p w14:paraId="09D0F658" w14:textId="77777777" w:rsidR="00DA7543" w:rsidRPr="005C2D3F" w:rsidRDefault="00DA7543" w:rsidP="006B2D2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6" w:type="pct"/>
            <w:gridSpan w:val="3"/>
            <w:shd w:val="clear" w:color="auto" w:fill="auto"/>
            <w:vAlign w:val="bottom"/>
          </w:tcPr>
          <w:p w14:paraId="09D0F659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5C2D3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9D0F65A" w14:textId="77777777" w:rsidR="00DA7543" w:rsidRPr="005C2D3F" w:rsidRDefault="00DA7543" w:rsidP="006B2D2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5" w:type="pct"/>
            <w:gridSpan w:val="3"/>
            <w:shd w:val="clear" w:color="auto" w:fill="auto"/>
            <w:vAlign w:val="bottom"/>
          </w:tcPr>
          <w:p w14:paraId="09D0F65B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5C2D3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</w:t>
            </w:r>
          </w:p>
        </w:tc>
        <w:tc>
          <w:tcPr>
            <w:tcW w:w="55" w:type="pct"/>
            <w:vAlign w:val="bottom"/>
          </w:tcPr>
          <w:p w14:paraId="09D0F65C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3" w:type="pct"/>
            <w:gridSpan w:val="3"/>
            <w:shd w:val="clear" w:color="auto" w:fill="auto"/>
            <w:vAlign w:val="bottom"/>
          </w:tcPr>
          <w:p w14:paraId="09D0F65D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5C2D3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</w:t>
            </w:r>
          </w:p>
        </w:tc>
        <w:tc>
          <w:tcPr>
            <w:tcW w:w="55" w:type="pct"/>
            <w:vAlign w:val="bottom"/>
          </w:tcPr>
          <w:p w14:paraId="09D0F65E" w14:textId="77777777" w:rsidR="00DA7543" w:rsidRPr="005C2D3F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2" w:type="pct"/>
            <w:gridSpan w:val="3"/>
            <w:shd w:val="clear" w:color="auto" w:fill="auto"/>
            <w:vAlign w:val="bottom"/>
          </w:tcPr>
          <w:p w14:paraId="09D0F65F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5C2D3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660" w14:textId="77777777" w:rsidR="00DA7543" w:rsidRPr="005C2D3F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0" w:type="pct"/>
            <w:gridSpan w:val="3"/>
            <w:vAlign w:val="bottom"/>
          </w:tcPr>
          <w:p w14:paraId="09D0F661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5" w:type="pct"/>
            <w:vAlign w:val="bottom"/>
          </w:tcPr>
          <w:p w14:paraId="09D0F662" w14:textId="77777777" w:rsidR="00DA7543" w:rsidRPr="005C2D3F" w:rsidRDefault="00DA7543" w:rsidP="006B2D2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1" w:type="pct"/>
            <w:gridSpan w:val="3"/>
            <w:shd w:val="clear" w:color="auto" w:fill="auto"/>
            <w:vAlign w:val="bottom"/>
          </w:tcPr>
          <w:p w14:paraId="09D0F663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55" w:type="pct"/>
            <w:vAlign w:val="bottom"/>
          </w:tcPr>
          <w:p w14:paraId="09D0F664" w14:textId="77777777" w:rsidR="00DA7543" w:rsidRPr="005C2D3F" w:rsidRDefault="00DA7543" w:rsidP="006B2D2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4" w:type="pct"/>
            <w:gridSpan w:val="3"/>
            <w:vAlign w:val="bottom"/>
          </w:tcPr>
          <w:p w14:paraId="09D0F665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861B70" w:rsidRPr="005C2D3F" w14:paraId="09D0F683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67" w14:textId="77777777" w:rsidR="00DA7543" w:rsidRPr="005C2D3F" w:rsidRDefault="00DA7543" w:rsidP="006B2D2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1" w:type="pct"/>
            <w:shd w:val="clear" w:color="auto" w:fill="auto"/>
          </w:tcPr>
          <w:p w14:paraId="09D0F668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6" w:type="pct"/>
            <w:shd w:val="clear" w:color="auto" w:fill="auto"/>
          </w:tcPr>
          <w:p w14:paraId="09D0F669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9" w:type="pct"/>
            <w:shd w:val="clear" w:color="auto" w:fill="auto"/>
          </w:tcPr>
          <w:p w14:paraId="09D0F66A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6" w:type="pct"/>
            <w:shd w:val="clear" w:color="auto" w:fill="auto"/>
          </w:tcPr>
          <w:p w14:paraId="09D0F66B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14:paraId="09D0F66C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  <w:shd w:val="clear" w:color="auto" w:fill="auto"/>
          </w:tcPr>
          <w:p w14:paraId="09D0F66D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14:paraId="09D0F66E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5" w:type="pct"/>
          </w:tcPr>
          <w:p w14:paraId="09D0F66F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14:paraId="09D0F670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  <w:shd w:val="clear" w:color="auto" w:fill="auto"/>
          </w:tcPr>
          <w:p w14:paraId="09D0F671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672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5" w:type="pct"/>
          </w:tcPr>
          <w:p w14:paraId="09D0F673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14:paraId="09D0F674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  <w:shd w:val="clear" w:color="auto" w:fill="auto"/>
          </w:tcPr>
          <w:p w14:paraId="09D0F675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676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5" w:type="pct"/>
            <w:shd w:val="clear" w:color="auto" w:fill="auto"/>
          </w:tcPr>
          <w:p w14:paraId="09D0F677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09D0F678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</w:tcPr>
          <w:p w14:paraId="09D0F679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pct"/>
          </w:tcPr>
          <w:p w14:paraId="09D0F67A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5" w:type="pct"/>
          </w:tcPr>
          <w:p w14:paraId="09D0F67B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3" w:type="pct"/>
            <w:shd w:val="clear" w:color="auto" w:fill="auto"/>
          </w:tcPr>
          <w:p w14:paraId="09D0F67C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  <w:shd w:val="clear" w:color="auto" w:fill="auto"/>
          </w:tcPr>
          <w:p w14:paraId="09D0F67D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pct"/>
            <w:shd w:val="clear" w:color="auto" w:fill="auto"/>
          </w:tcPr>
          <w:p w14:paraId="09D0F67E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55" w:type="pct"/>
          </w:tcPr>
          <w:p w14:paraId="09D0F67F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pct"/>
          </w:tcPr>
          <w:p w14:paraId="09D0F680" w14:textId="77777777" w:rsidR="00DA7543" w:rsidRPr="005C2D3F" w:rsidRDefault="00DC13F2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2560</w:t>
            </w:r>
          </w:p>
        </w:tc>
        <w:tc>
          <w:tcPr>
            <w:tcW w:w="55" w:type="pct"/>
            <w:shd w:val="clear" w:color="auto" w:fill="auto"/>
          </w:tcPr>
          <w:p w14:paraId="09D0F681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pct"/>
            <w:shd w:val="clear" w:color="auto" w:fill="auto"/>
          </w:tcPr>
          <w:p w14:paraId="09D0F682" w14:textId="77777777" w:rsidR="00DA7543" w:rsidRPr="005C2D3F" w:rsidRDefault="00C40B5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</w:rPr>
              <w:t>255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</w:tr>
      <w:tr w:rsidR="00DA7543" w:rsidRPr="005C2D3F" w14:paraId="09D0F686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84" w14:textId="77777777" w:rsidR="00DA7543" w:rsidRPr="005C2D3F" w:rsidRDefault="00DA7543" w:rsidP="006B2D2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3984" w:type="pct"/>
            <w:gridSpan w:val="27"/>
            <w:shd w:val="clear" w:color="auto" w:fill="auto"/>
          </w:tcPr>
          <w:p w14:paraId="09D0F685" w14:textId="77777777" w:rsidR="00DA7543" w:rsidRPr="005C2D3F" w:rsidRDefault="00DA7543" w:rsidP="006B2D2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61B70" w:rsidRPr="005C2D3F" w14:paraId="09D0F6A3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87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688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18,975,422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89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68A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19,630,218 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8B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68C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2,195,432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8D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68E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3,072,091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8F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690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3,644,579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1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692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7,897,028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3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694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1,062,045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5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696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1,667,477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7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698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25,877,478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9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69A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32,266,814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B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69C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9D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69E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69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D0F6A0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25,877,478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A1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9D0F6A2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 xml:space="preserve">32,266,814 </w:t>
            </w:r>
          </w:p>
        </w:tc>
      </w:tr>
      <w:tr w:rsidR="00861B70" w:rsidRPr="005C2D3F" w14:paraId="09D0F6C0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A4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5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12,149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A6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7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10,200 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A8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9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9,545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AA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B" w14:textId="77777777" w:rsidR="00131B01" w:rsidRPr="005C2D3F" w:rsidRDefault="00131B01" w:rsidP="00131B01">
            <w:pPr>
              <w:spacing w:line="280" w:lineRule="exact"/>
              <w:ind w:right="-190" w:hanging="67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AC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D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40,296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AE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AF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34,458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0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1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168,053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2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3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325,102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4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5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230,043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6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7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369,760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8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9" w14:textId="77777777" w:rsidR="00131B01" w:rsidRPr="005C2D3F" w:rsidRDefault="00131B01" w:rsidP="00131B01">
            <w:pPr>
              <w:spacing w:line="280" w:lineRule="exact"/>
              <w:ind w:right="-34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(230,043)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A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B" w14:textId="77777777" w:rsidR="00131B01" w:rsidRPr="005C2D3F" w:rsidRDefault="00131B01" w:rsidP="00131B01">
            <w:pPr>
              <w:spacing w:line="280" w:lineRule="exact"/>
              <w:ind w:right="-34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(369,760)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6B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D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BE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F6BF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61B70" w:rsidRPr="005C2D3F" w14:paraId="09D0F6DD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C1" w14:textId="77777777" w:rsidR="00131B01" w:rsidRPr="005C2D3F" w:rsidRDefault="00131B01" w:rsidP="00131B0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F6C2" w14:textId="77777777" w:rsidR="00131B01" w:rsidRPr="005C2D3F" w:rsidRDefault="00131B01" w:rsidP="00131B01">
            <w:pPr>
              <w:spacing w:line="280" w:lineRule="exact"/>
              <w:ind w:right="-15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18,987,571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C3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F6C4" w14:textId="77777777" w:rsidR="00131B01" w:rsidRPr="005C2D3F" w:rsidRDefault="00131B01" w:rsidP="00131B01">
            <w:pPr>
              <w:spacing w:line="280" w:lineRule="exact"/>
              <w:ind w:right="-15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19,640,418 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C5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C6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2,204,977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C7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C8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3,072,091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C9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CA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3,684,875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CB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CC" w14:textId="77777777" w:rsidR="00131B01" w:rsidRPr="005C2D3F" w:rsidRDefault="00131B01" w:rsidP="00AA5D68">
            <w:pPr>
              <w:spacing w:line="280" w:lineRule="exact"/>
              <w:ind w:right="-7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7,931,486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CD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CE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1,230,098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CF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0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1,992,579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D1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2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26,107,521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D3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4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32,636,574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D5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6" w14:textId="77777777" w:rsidR="00131B01" w:rsidRPr="005C2D3F" w:rsidRDefault="00131B01" w:rsidP="00131B01">
            <w:pPr>
              <w:spacing w:line="280" w:lineRule="exact"/>
              <w:ind w:right="-34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(230,043)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D7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8" w14:textId="77777777" w:rsidR="00131B01" w:rsidRPr="005C2D3F" w:rsidRDefault="00131B01" w:rsidP="00131B01">
            <w:pPr>
              <w:spacing w:line="280" w:lineRule="exact"/>
              <w:ind w:right="-34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(369,760)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6D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A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b/>
                <w:bCs/>
                <w:color w:val="000000"/>
                <w:sz w:val="20"/>
                <w:szCs w:val="20"/>
              </w:rPr>
              <w:t>25,877,478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DB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0F6DC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b/>
                <w:bCs/>
                <w:color w:val="000000"/>
                <w:sz w:val="20"/>
                <w:szCs w:val="20"/>
              </w:rPr>
              <w:t xml:space="preserve">32,266,814 </w:t>
            </w:r>
          </w:p>
        </w:tc>
      </w:tr>
      <w:tr w:rsidR="00861B70" w:rsidRPr="005C2D3F" w14:paraId="09D0F6FA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D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6DF" w14:textId="77777777" w:rsidR="00131B01" w:rsidRPr="005C2D3F" w:rsidRDefault="00131B01" w:rsidP="00AA5D68">
            <w:pPr>
              <w:spacing w:line="280" w:lineRule="exact"/>
              <w:ind w:right="-69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(764,082)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E0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6E1" w14:textId="77777777" w:rsidR="00131B01" w:rsidRPr="005C2D3F" w:rsidRDefault="00131B01" w:rsidP="00AA5D68">
            <w:pPr>
              <w:tabs>
                <w:tab w:val="left" w:pos="625"/>
              </w:tabs>
              <w:spacing w:line="280" w:lineRule="exact"/>
              <w:ind w:right="-115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    (746,122)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E2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6E3" w14:textId="77777777" w:rsidR="00131B01" w:rsidRPr="005C2D3F" w:rsidRDefault="00131B01" w:rsidP="00AA5D68">
            <w:pPr>
              <w:spacing w:line="280" w:lineRule="exact"/>
              <w:ind w:right="-43"/>
              <w:jc w:val="right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(71,189)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4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6E5" w14:textId="77777777" w:rsidR="00131B01" w:rsidRPr="005C2D3F" w:rsidRDefault="00131B01" w:rsidP="00131B01">
            <w:pPr>
              <w:spacing w:line="280" w:lineRule="exact"/>
              <w:ind w:right="-115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    (63,884)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6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6E7" w14:textId="77777777" w:rsidR="00131B01" w:rsidRPr="005C2D3F" w:rsidRDefault="00131B01" w:rsidP="00131B01">
            <w:pPr>
              <w:spacing w:line="280" w:lineRule="exact"/>
              <w:ind w:right="-143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(215,908)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8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6E9" w14:textId="77777777" w:rsidR="00131B01" w:rsidRPr="005C2D3F" w:rsidRDefault="00FB3602" w:rsidP="00AA5D68">
            <w:pPr>
              <w:spacing w:line="280" w:lineRule="exact"/>
              <w:ind w:right="-143" w:hanging="82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 </w:t>
            </w:r>
            <w:r w:rsidR="00131B01" w:rsidRPr="005C2D3F">
              <w:rPr>
                <w:sz w:val="20"/>
                <w:szCs w:val="20"/>
              </w:rPr>
              <w:t xml:space="preserve"> (267,470)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A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6EB" w14:textId="77777777" w:rsidR="00131B01" w:rsidRPr="005C2D3F" w:rsidRDefault="00131B01" w:rsidP="00AA5D68">
            <w:pPr>
              <w:spacing w:line="280" w:lineRule="exact"/>
              <w:ind w:left="-23" w:right="-24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(25,943)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C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6ED" w14:textId="77777777" w:rsidR="00131B01" w:rsidRPr="005C2D3F" w:rsidRDefault="00AA5D68" w:rsidP="00FB3602">
            <w:pPr>
              <w:spacing w:line="280" w:lineRule="exact"/>
              <w:ind w:right="-289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 xml:space="preserve">    </w:t>
            </w:r>
            <w:r w:rsidR="00131B01" w:rsidRPr="005C2D3F">
              <w:rPr>
                <w:sz w:val="20"/>
                <w:szCs w:val="20"/>
              </w:rPr>
              <w:t>(42,726)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EE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6EF" w14:textId="77777777" w:rsidR="00131B01" w:rsidRPr="005C2D3F" w:rsidRDefault="00664464" w:rsidP="00131B01">
            <w:pPr>
              <w:spacing w:line="280" w:lineRule="exact"/>
              <w:ind w:right="-199" w:hanging="74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</w:t>
            </w:r>
            <w:r w:rsidR="00131B01" w:rsidRPr="005C2D3F">
              <w:rPr>
                <w:sz w:val="20"/>
                <w:szCs w:val="20"/>
              </w:rPr>
              <w:t>1,077,122</w:t>
            </w:r>
            <w:r w:rsidRPr="005C2D3F">
              <w:rPr>
                <w:sz w:val="20"/>
                <w:szCs w:val="20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F0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6F1" w14:textId="77777777" w:rsidR="00131B01" w:rsidRPr="005C2D3F" w:rsidRDefault="00131B01" w:rsidP="00131B01">
            <w:pPr>
              <w:spacing w:line="280" w:lineRule="exact"/>
              <w:ind w:right="-199" w:hanging="74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(1,120,202)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F2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6F3" w14:textId="77777777" w:rsidR="00131B01" w:rsidRPr="005C2D3F" w:rsidRDefault="00131B01" w:rsidP="00131B01">
            <w:pPr>
              <w:spacing w:line="280" w:lineRule="exact"/>
              <w:ind w:right="-229" w:hanging="143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F4" w14:textId="77777777" w:rsidR="00131B01" w:rsidRPr="005C2D3F" w:rsidRDefault="00131B01" w:rsidP="00131B01">
            <w:pPr>
              <w:spacing w:line="2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6F5" w14:textId="77777777" w:rsidR="00131B01" w:rsidRPr="005C2D3F" w:rsidRDefault="00131B01" w:rsidP="00131B01">
            <w:pPr>
              <w:spacing w:line="280" w:lineRule="exact"/>
              <w:ind w:right="-229" w:hanging="143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6F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D0F6F7" w14:textId="77777777" w:rsidR="00131B01" w:rsidRPr="005C2D3F" w:rsidRDefault="00FD3F12" w:rsidP="00131B01">
            <w:pPr>
              <w:spacing w:line="280" w:lineRule="exact"/>
              <w:ind w:right="-40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(1,077,122)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6F8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9D0F6F9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(1,120,202)</w:t>
            </w:r>
          </w:p>
        </w:tc>
      </w:tr>
      <w:tr w:rsidR="00861B70" w:rsidRPr="005C2D3F" w14:paraId="09D0F717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6F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กำไร</w:t>
            </w:r>
            <w:r w:rsidR="00664464" w:rsidRPr="005C2D3F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 (ขาดทุน) </w:t>
            </w: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6FC" w14:textId="77777777" w:rsidR="00131B01" w:rsidRPr="005C2D3F" w:rsidRDefault="00131B01" w:rsidP="00131B01">
            <w:pPr>
              <w:spacing w:line="280" w:lineRule="exact"/>
              <w:ind w:right="-15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2,296,439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FD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6FE" w14:textId="77777777" w:rsidR="00131B01" w:rsidRPr="005C2D3F" w:rsidRDefault="00131B01" w:rsidP="00F87AF2">
            <w:pPr>
              <w:spacing w:line="280" w:lineRule="exact"/>
              <w:ind w:right="-15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2,</w:t>
            </w:r>
            <w:r w:rsidR="00F87AF2">
              <w:rPr>
                <w:b/>
                <w:bCs/>
                <w:sz w:val="20"/>
                <w:szCs w:val="20"/>
              </w:rPr>
              <w:t>760,516</w:t>
            </w:r>
            <w:r w:rsidRPr="005C2D3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6FF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0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444,824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1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2" w14:textId="77777777" w:rsidR="00131B01" w:rsidRPr="005C2D3F" w:rsidRDefault="00F87AF2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334,264</w:t>
            </w:r>
            <w:r w:rsidR="00131B01" w:rsidRPr="005C2D3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3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4" w14:textId="77777777" w:rsidR="00131B01" w:rsidRPr="005C2D3F" w:rsidRDefault="00131B01" w:rsidP="00AA5D68">
            <w:pPr>
              <w:spacing w:line="280" w:lineRule="exact"/>
              <w:ind w:hanging="12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586,088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5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6" w14:textId="77777777" w:rsidR="00131B01" w:rsidRPr="005C2D3F" w:rsidRDefault="00131B01" w:rsidP="00F87AF2">
            <w:pPr>
              <w:spacing w:line="280" w:lineRule="exact"/>
              <w:ind w:right="-218" w:hanging="118"/>
              <w:jc w:val="center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(</w:t>
            </w:r>
            <w:r w:rsidR="00F87AF2">
              <w:rPr>
                <w:b/>
                <w:bCs/>
                <w:sz w:val="20"/>
                <w:szCs w:val="20"/>
              </w:rPr>
              <w:t>309,309</w:t>
            </w:r>
            <w:r w:rsidRPr="005C2D3F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7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8" w14:textId="77777777" w:rsidR="00131B01" w:rsidRPr="005C2D3F" w:rsidRDefault="00AA5D68" w:rsidP="00AA5D68">
            <w:pPr>
              <w:spacing w:line="280" w:lineRule="exact"/>
              <w:ind w:left="-149" w:right="-79"/>
              <w:rPr>
                <w:b/>
                <w:bCs/>
                <w:sz w:val="20"/>
                <w:szCs w:val="20"/>
              </w:rPr>
            </w:pPr>
            <w:r w:rsidRPr="005C2D3F">
              <w:rPr>
                <w:rFonts w:hint="cs"/>
                <w:b/>
                <w:bCs/>
                <w:sz w:val="20"/>
                <w:szCs w:val="20"/>
                <w:cs/>
              </w:rPr>
              <w:t xml:space="preserve">        </w:t>
            </w:r>
            <w:r w:rsidRPr="005C2D3F">
              <w:rPr>
                <w:b/>
                <w:bCs/>
                <w:sz w:val="20"/>
                <w:szCs w:val="20"/>
              </w:rPr>
              <w:t>(128,688</w:t>
            </w:r>
            <w:r w:rsidR="00131B01" w:rsidRPr="005C2D3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9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A" w14:textId="77777777" w:rsidR="00131B01" w:rsidRPr="005C2D3F" w:rsidRDefault="00F87AF2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68,888</w:t>
            </w:r>
            <w:r w:rsidR="00131B01" w:rsidRPr="005C2D3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B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C" w14:textId="77777777" w:rsidR="00131B01" w:rsidRPr="005C2D3F" w:rsidRDefault="00131B01" w:rsidP="0014536E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3,198,</w:t>
            </w:r>
            <w:r w:rsidR="0014536E" w:rsidRPr="005C2D3F">
              <w:rPr>
                <w:b/>
                <w:bCs/>
                <w:sz w:val="20"/>
                <w:szCs w:val="20"/>
              </w:rPr>
              <w:t>663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D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0E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2,854,359 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0F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10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74,740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11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0F712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sz w:val="20"/>
                <w:szCs w:val="20"/>
              </w:rPr>
            </w:pPr>
            <w:r w:rsidRPr="005C2D3F">
              <w:rPr>
                <w:b/>
                <w:bCs/>
                <w:sz w:val="20"/>
                <w:szCs w:val="20"/>
              </w:rPr>
              <w:t xml:space="preserve">69,646 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1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D0F714" w14:textId="77777777" w:rsidR="00131B01" w:rsidRPr="005C2D3F" w:rsidRDefault="0014536E" w:rsidP="00131B01">
            <w:pPr>
              <w:spacing w:line="280" w:lineRule="exact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b/>
                <w:bCs/>
                <w:color w:val="000000"/>
                <w:sz w:val="20"/>
                <w:szCs w:val="20"/>
              </w:rPr>
              <w:t>3,273,403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09D0F715" w14:textId="77777777" w:rsidR="00131B01" w:rsidRPr="005C2D3F" w:rsidRDefault="00131B01" w:rsidP="00131B01">
            <w:pPr>
              <w:spacing w:line="280" w:lineRule="exact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9D0F71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0"/>
                <w:lang w:bidi="th-TH"/>
              </w:rPr>
            </w:pPr>
            <w:r w:rsidRPr="005C2D3F">
              <w:rPr>
                <w:rFonts w:cs="Angsana New"/>
                <w:b/>
                <w:bCs/>
                <w:sz w:val="20"/>
                <w:lang w:bidi="th-TH"/>
              </w:rPr>
              <w:t xml:space="preserve">2,924,005 </w:t>
            </w:r>
          </w:p>
        </w:tc>
      </w:tr>
      <w:tr w:rsidR="00861B70" w:rsidRPr="005C2D3F" w14:paraId="09D0F734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</w:tcPr>
          <w:p w14:paraId="09D0F718" w14:textId="77777777" w:rsidR="00131B01" w:rsidRPr="005C2D3F" w:rsidRDefault="00131B01" w:rsidP="00131B01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09D0F719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1A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9D0F71B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1C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71D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1E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71F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0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721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2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23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4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725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6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27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8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729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A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72B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C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72D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2E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72F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30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3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32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3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</w:tr>
      <w:tr w:rsidR="00861B70" w:rsidRPr="005C2D3F" w14:paraId="09D0F751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73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รายได้จากการลงทุน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09D0F736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37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9D0F738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39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73A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3B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73C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3D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73E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3F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40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1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742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3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44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5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746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7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748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9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74A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4B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74C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4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4E" w14:textId="77777777" w:rsidR="00131B01" w:rsidRPr="005C2D3F" w:rsidRDefault="00131B01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17,499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4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5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32,026</w:t>
            </w:r>
          </w:p>
        </w:tc>
      </w:tr>
      <w:tr w:rsidR="00861B70" w:rsidRPr="005C2D3F" w14:paraId="09D0F76D" w14:textId="77777777" w:rsidTr="00861B70">
        <w:trPr>
          <w:cantSplit/>
          <w:trHeight w:val="276"/>
        </w:trPr>
        <w:tc>
          <w:tcPr>
            <w:tcW w:w="1257" w:type="pct"/>
            <w:gridSpan w:val="2"/>
            <w:shd w:val="clear" w:color="auto" w:fill="auto"/>
            <w:vAlign w:val="center"/>
          </w:tcPr>
          <w:p w14:paraId="09D0F752" w14:textId="77777777" w:rsidR="00175D59" w:rsidRPr="005C2D3F" w:rsidRDefault="00175D59" w:rsidP="000A633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กำไร</w:t>
            </w: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(ขาดทุน) </w:t>
            </w: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จากการจำหน่ายอสังหาริมทรัพย์เพื่อการลงทุน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753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9D0F754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55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756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57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758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59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75A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5B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5C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5D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75E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5F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60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61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762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63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764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65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766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67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768" w14:textId="77777777" w:rsidR="00175D59" w:rsidRPr="005C2D3F" w:rsidRDefault="00175D5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69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6A" w14:textId="77777777" w:rsidR="00175D5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(926)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6B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6C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215,269</w:t>
            </w:r>
          </w:p>
        </w:tc>
      </w:tr>
      <w:tr w:rsidR="00861B70" w:rsidRPr="005C2D3F" w14:paraId="09D0F789" w14:textId="77777777" w:rsidTr="00861B70">
        <w:trPr>
          <w:cantSplit/>
          <w:trHeight w:val="173"/>
        </w:trPr>
        <w:tc>
          <w:tcPr>
            <w:tcW w:w="1257" w:type="pct"/>
            <w:gridSpan w:val="2"/>
            <w:shd w:val="clear" w:color="auto" w:fill="auto"/>
            <w:vAlign w:val="center"/>
          </w:tcPr>
          <w:p w14:paraId="09D0F76E" w14:textId="77777777" w:rsidR="00292289" w:rsidRPr="005C2D3F" w:rsidRDefault="00292289" w:rsidP="00292289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กำไรจากการเปลี่ยน</w:t>
            </w: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แปลง</w:t>
            </w: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สถานะ</w:t>
            </w: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จากบริษัทย่อย</w:t>
            </w: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เป็นบริษัทร่วม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09D0F76F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9D0F770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" w:type="pct"/>
            <w:shd w:val="clear" w:color="auto" w:fill="auto"/>
            <w:vAlign w:val="center"/>
          </w:tcPr>
          <w:p w14:paraId="09D0F771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9D0F772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3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9D0F774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5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9D0F776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7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78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9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9D0F77A" w14:textId="77777777" w:rsidR="00292289" w:rsidRPr="005C2D3F" w:rsidRDefault="00292289" w:rsidP="00131B01">
            <w:pPr>
              <w:spacing w:line="280" w:lineRule="exact"/>
              <w:jc w:val="right"/>
              <w:rPr>
                <w:color w:val="4472C4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B" w14:textId="77777777" w:rsidR="00292289" w:rsidRPr="005C2D3F" w:rsidRDefault="00292289" w:rsidP="00131B01">
            <w:pPr>
              <w:spacing w:line="280" w:lineRule="exact"/>
              <w:jc w:val="right"/>
              <w:rPr>
                <w:color w:val="4472C4"/>
                <w:sz w:val="20"/>
                <w:szCs w:val="20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9D0F77C" w14:textId="77777777" w:rsidR="00292289" w:rsidRPr="005C2D3F" w:rsidRDefault="00292289" w:rsidP="00131B01">
            <w:pPr>
              <w:spacing w:line="280" w:lineRule="exact"/>
              <w:jc w:val="right"/>
              <w:rPr>
                <w:color w:val="4472C4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D" w14:textId="77777777" w:rsidR="00292289" w:rsidRPr="005C2D3F" w:rsidRDefault="00292289" w:rsidP="00131B01">
            <w:pPr>
              <w:spacing w:line="280" w:lineRule="exact"/>
              <w:jc w:val="right"/>
              <w:rPr>
                <w:color w:val="4472C4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D0F77E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7F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9D0F780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81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09D0F782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09D0F783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D0F784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85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86" w14:textId="77777777" w:rsidR="00292289" w:rsidRPr="005C2D3F" w:rsidRDefault="00292289" w:rsidP="00131B01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87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88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228,059</w:t>
            </w:r>
          </w:p>
        </w:tc>
      </w:tr>
      <w:tr w:rsidR="00861B70" w:rsidRPr="005C2D3F" w14:paraId="09D0F7A5" w14:textId="77777777" w:rsidTr="00861B70">
        <w:trPr>
          <w:cantSplit/>
          <w:trHeight w:val="173"/>
        </w:trPr>
        <w:tc>
          <w:tcPr>
            <w:tcW w:w="1257" w:type="pct"/>
            <w:gridSpan w:val="2"/>
            <w:shd w:val="clear" w:color="auto" w:fill="auto"/>
          </w:tcPr>
          <w:p w14:paraId="09D0F78A" w14:textId="77777777" w:rsidR="00292289" w:rsidRPr="005C2D3F" w:rsidRDefault="00292289" w:rsidP="00292289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 w:val="20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กำไรจากการจำหน่ายและตัดจำหน่ายที่ดิน อาคาร และอุปกรณ์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9D0F78B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78C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8D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78E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8F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790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1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792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3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94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5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796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7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98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9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79A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B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79C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D" w14:textId="77777777" w:rsidR="00292289" w:rsidRPr="005C2D3F" w:rsidRDefault="0029228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79E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9F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7A0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A1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A2" w14:textId="77777777" w:rsidR="00292289" w:rsidRPr="005C2D3F" w:rsidRDefault="00292289" w:rsidP="00131B01">
            <w:pPr>
              <w:spacing w:line="280" w:lineRule="exact"/>
              <w:jc w:val="right"/>
              <w:rPr>
                <w:color w:val="000000"/>
                <w:sz w:val="20"/>
                <w:szCs w:val="20"/>
                <w:cs/>
              </w:rPr>
            </w:pPr>
            <w:r w:rsidRPr="005C2D3F">
              <w:rPr>
                <w:color w:val="000000"/>
                <w:sz w:val="20"/>
                <w:szCs w:val="20"/>
              </w:rPr>
              <w:t>24,221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A3" w14:textId="77777777" w:rsidR="00292289" w:rsidRPr="005C2D3F" w:rsidRDefault="00292289" w:rsidP="00131B01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A4" w14:textId="77777777" w:rsidR="00292289" w:rsidRPr="005C2D3F" w:rsidRDefault="0029228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rtl/>
                <w:cs/>
              </w:rPr>
            </w:pPr>
            <w:r w:rsidRPr="005C2D3F">
              <w:rPr>
                <w:rFonts w:cs="Angsana New"/>
                <w:sz w:val="20"/>
                <w:lang w:bidi="th-TH"/>
              </w:rPr>
              <w:t>15,558</w:t>
            </w:r>
          </w:p>
        </w:tc>
      </w:tr>
      <w:tr w:rsidR="00861B70" w:rsidRPr="005C2D3F" w14:paraId="09D0F7C2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7A6" w14:textId="77777777" w:rsidR="00131B01" w:rsidRPr="005C2D3F" w:rsidRDefault="00131B01" w:rsidP="00664464">
            <w:pPr>
              <w:pStyle w:val="acctfourfigures"/>
              <w:tabs>
                <w:tab w:val="clear" w:pos="765"/>
              </w:tabs>
              <w:spacing w:line="280" w:lineRule="exact"/>
              <w:ind w:left="153" w:right="9" w:hanging="153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7A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A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7A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AA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7A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AC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7AD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A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7AF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0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B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2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7B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B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7B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7B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A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7B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C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7B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BE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B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cs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(41)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C0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C1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cs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(4,420)</w:t>
            </w:r>
          </w:p>
        </w:tc>
      </w:tr>
      <w:tr w:rsidR="00861B70" w:rsidRPr="005C2D3F" w14:paraId="09D0F7DE" w14:textId="77777777" w:rsidTr="00861B70">
        <w:trPr>
          <w:cantSplit/>
          <w:trHeight w:val="173"/>
        </w:trPr>
        <w:tc>
          <w:tcPr>
            <w:tcW w:w="1257" w:type="pct"/>
            <w:gridSpan w:val="2"/>
            <w:shd w:val="clear" w:color="auto" w:fill="auto"/>
            <w:vAlign w:val="center"/>
          </w:tcPr>
          <w:p w14:paraId="09D0F7C3" w14:textId="77777777" w:rsidR="00175D59" w:rsidRPr="005C2D3F" w:rsidRDefault="00175D59" w:rsidP="00175D59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 w:val="20"/>
              </w:rPr>
            </w:pP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กลับรายการขาดทุนจากการด้อยค่าของอสังหาริมทรัพย์เพื่อการลงทุน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9D0F7C4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7C5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C6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7C7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C8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7C9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CA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7CB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CC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CD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CE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7CF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0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D1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2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7D3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4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7D5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6" w14:textId="77777777" w:rsidR="00175D59" w:rsidRPr="005C2D3F" w:rsidRDefault="00175D59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7D7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8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7D9" w14:textId="77777777" w:rsidR="00175D59" w:rsidRPr="005C2D3F" w:rsidRDefault="00175D59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DA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DB" w14:textId="77777777" w:rsidR="00175D59" w:rsidRPr="005C2D3F" w:rsidRDefault="0014536E" w:rsidP="00F77615">
            <w:pPr>
              <w:spacing w:line="280" w:lineRule="exact"/>
              <w:jc w:val="right"/>
              <w:rPr>
                <w:color w:val="000000"/>
                <w:sz w:val="20"/>
                <w:szCs w:val="20"/>
              </w:rPr>
            </w:pPr>
            <w:r w:rsidRPr="005C2D3F">
              <w:rPr>
                <w:color w:val="000000"/>
                <w:sz w:val="20"/>
                <w:szCs w:val="20"/>
              </w:rPr>
              <w:t>3,370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DC" w14:textId="77777777" w:rsidR="00175D59" w:rsidRPr="005C2D3F" w:rsidRDefault="00175D59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DD" w14:textId="77777777" w:rsidR="00175D59" w:rsidRPr="005C2D3F" w:rsidRDefault="0014536E" w:rsidP="0014536E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</w:tr>
      <w:tr w:rsidR="00861B70" w:rsidRPr="005C2D3F" w14:paraId="09D0F7FB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7D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-7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ขาดทุนจากการด้อยค่าของที่ดิน อาคาร และอุปกรณ์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7E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E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7E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E3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7E4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5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7E6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7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7E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9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EA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B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7E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7E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E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7F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F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7F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F3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7F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F5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7F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7F7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7F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(11,624)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7F9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7FA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(18,492)</w:t>
            </w:r>
          </w:p>
        </w:tc>
      </w:tr>
      <w:tr w:rsidR="00861B70" w:rsidRPr="005C2D3F" w14:paraId="09D0F818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7FC" w14:textId="77777777" w:rsidR="00131B01" w:rsidRPr="005C2D3F" w:rsidRDefault="00664464" w:rsidP="00664464">
            <w:pPr>
              <w:pStyle w:val="acctfourfigures"/>
              <w:tabs>
                <w:tab w:val="clear" w:pos="765"/>
              </w:tabs>
              <w:spacing w:line="280" w:lineRule="exact"/>
              <w:ind w:left="180" w:right="-7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กลับรายการขาดทุน</w:t>
            </w:r>
            <w:r w:rsidR="00131B01"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จากการด้อยค่าของ</w:t>
            </w:r>
            <w:r w:rsidR="00131B01"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7F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7F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7F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00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0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2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03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4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05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07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8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0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A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0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C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0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0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0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10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1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12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1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1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15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1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81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270</w:t>
            </w:r>
          </w:p>
        </w:tc>
      </w:tr>
      <w:tr w:rsidR="00861B70" w:rsidRPr="005C2D3F" w14:paraId="09D0F835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19" w14:textId="77777777" w:rsidR="00131B01" w:rsidRPr="005C2D3F" w:rsidRDefault="00FB3602" w:rsidP="00FB360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กำไร</w:t>
            </w:r>
            <w:r w:rsidR="00131B01"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จากการจำหน่ายเงินลงทุน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1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1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1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1D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1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1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20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22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3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24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5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2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7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2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9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2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2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D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2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2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3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31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3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cs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20,289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33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83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cs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4,533</w:t>
            </w:r>
          </w:p>
        </w:tc>
      </w:tr>
      <w:tr w:rsidR="00861B70" w:rsidRPr="005C2D3F" w14:paraId="09D0F852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36" w14:textId="77777777" w:rsidR="00131B01" w:rsidRPr="005C2D3F" w:rsidRDefault="00131B01" w:rsidP="00FB360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ขาดทุนจากการด้อยค่าเงินลงทุน</w:t>
            </w:r>
            <w:r w:rsidR="00664464"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ในบริษัท</w:t>
            </w:r>
            <w:r w:rsidR="00FB3602"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ร่วม</w:t>
            </w:r>
          </w:p>
        </w:tc>
        <w:tc>
          <w:tcPr>
            <w:tcW w:w="241" w:type="pct"/>
            <w:shd w:val="clear" w:color="auto" w:fill="auto"/>
          </w:tcPr>
          <w:p w14:paraId="09D0F83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</w:tcPr>
          <w:p w14:paraId="09D0F83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</w:tcPr>
          <w:p w14:paraId="09D0F83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</w:tcPr>
          <w:p w14:paraId="09D0F83A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14:paraId="09D0F83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3C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14:paraId="09D0F83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3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14:paraId="09D0F83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0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84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2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14:paraId="09D0F84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84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09D0F84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9D0F84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A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</w:tcPr>
          <w:p w14:paraId="09D0F84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</w:tcPr>
          <w:p w14:paraId="09D0F84C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</w:tcPr>
          <w:p w14:paraId="09D0F84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4E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4F" w14:textId="77777777" w:rsidR="00131B01" w:rsidRPr="005C2D3F" w:rsidRDefault="00917CD0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(28,518</w:t>
            </w:r>
            <w:r w:rsidR="00131B01" w:rsidRPr="005C2D3F">
              <w:rPr>
                <w:rFonts w:cs="Angsana New"/>
                <w:sz w:val="20"/>
                <w:lang w:bidi="th-TH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50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9D0F851" w14:textId="77777777" w:rsidR="00131B01" w:rsidRPr="005C2D3F" w:rsidRDefault="00131B01" w:rsidP="00131B01">
            <w:pPr>
              <w:spacing w:line="280" w:lineRule="exact"/>
              <w:ind w:right="-229"/>
              <w:jc w:val="center"/>
              <w:rPr>
                <w:sz w:val="20"/>
                <w:szCs w:val="20"/>
              </w:rPr>
            </w:pPr>
            <w:r w:rsidRPr="005C2D3F">
              <w:rPr>
                <w:sz w:val="20"/>
                <w:szCs w:val="20"/>
              </w:rPr>
              <w:t>-</w:t>
            </w:r>
          </w:p>
        </w:tc>
      </w:tr>
      <w:tr w:rsidR="00861B70" w:rsidRPr="005C2D3F" w14:paraId="09D0F86F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5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5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55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5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57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5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59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5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5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5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5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5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5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6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1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6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3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6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5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6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7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6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9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6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6B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6C" w14:textId="77777777" w:rsidR="00131B01" w:rsidRPr="005C2D3F" w:rsidRDefault="00917CD0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</w:rPr>
            </w:pPr>
            <w:r w:rsidRPr="005C2D3F">
              <w:rPr>
                <w:rFonts w:cs="Angsana New"/>
                <w:sz w:val="20"/>
              </w:rPr>
              <w:t>299,145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6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86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213,889</w:t>
            </w:r>
          </w:p>
        </w:tc>
      </w:tr>
      <w:tr w:rsidR="00861B70" w:rsidRPr="005C2D3F" w14:paraId="09D0F88C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7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กำไร (ขาดทุน) จากอัตราแลกเปลี่ยน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7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7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7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7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7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7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7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7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7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7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7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7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7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7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7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8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8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8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8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8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8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8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8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8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8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</w:rPr>
            </w:pPr>
            <w:r w:rsidRPr="005C2D3F">
              <w:rPr>
                <w:rFonts w:cs="Angsana New"/>
                <w:sz w:val="20"/>
              </w:rPr>
              <w:t>7,343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8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88B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(29,444)</w:t>
            </w:r>
          </w:p>
        </w:tc>
      </w:tr>
      <w:tr w:rsidR="00861B70" w:rsidRPr="005C2D3F" w14:paraId="09D0F8A9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8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รายได้อื่น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8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8F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9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9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9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3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9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5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9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7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98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9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9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B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9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9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9F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A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A1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A2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A3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A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A5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D0F8A6" w14:textId="77777777" w:rsidR="00131B01" w:rsidRPr="005C2D3F" w:rsidRDefault="00F77615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</w:rPr>
            </w:pPr>
            <w:r w:rsidRPr="005C2D3F">
              <w:rPr>
                <w:rFonts w:cs="Angsana New"/>
                <w:sz w:val="20"/>
              </w:rPr>
              <w:t>152,839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A7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09D0F8A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151,664</w:t>
            </w:r>
          </w:p>
        </w:tc>
      </w:tr>
      <w:tr w:rsidR="00861B70" w:rsidRPr="005C2D3F" w14:paraId="09D0F8C6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A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241" w:type="pct"/>
            <w:shd w:val="clear" w:color="auto" w:fill="auto"/>
          </w:tcPr>
          <w:p w14:paraId="09D0F8A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</w:tcPr>
          <w:p w14:paraId="09D0F8AC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</w:tcPr>
          <w:p w14:paraId="09D0F8A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</w:tcPr>
          <w:p w14:paraId="09D0F8A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14:paraId="09D0F8A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0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</w:tcPr>
          <w:p w14:paraId="09D0F8B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2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</w:tcPr>
          <w:p w14:paraId="09D0F8B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8B5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</w:tcPr>
          <w:p w14:paraId="09D0F8B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8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14:paraId="09D0F8B9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A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</w:tcPr>
          <w:p w14:paraId="09D0F8B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C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9D0F8B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BE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</w:tcPr>
          <w:p w14:paraId="09D0F8B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</w:tcPr>
          <w:p w14:paraId="09D0F8C0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</w:tcPr>
          <w:p w14:paraId="09D0F8C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</w:tcPr>
          <w:p w14:paraId="09D0F8C2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14:paraId="09D0F8C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(97,518)</w:t>
            </w:r>
          </w:p>
        </w:tc>
        <w:tc>
          <w:tcPr>
            <w:tcW w:w="55" w:type="pct"/>
            <w:shd w:val="clear" w:color="auto" w:fill="auto"/>
          </w:tcPr>
          <w:p w14:paraId="09D0F8C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</w:tcPr>
          <w:p w14:paraId="09D0F8C5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(76,787)</w:t>
            </w:r>
          </w:p>
        </w:tc>
      </w:tr>
      <w:tr w:rsidR="00861B70" w:rsidRPr="005C2D3F" w14:paraId="09D0F8E3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C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C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C9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C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C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C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CD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C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CF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D0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1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D2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3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D4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5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D6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7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D8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9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DA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B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DC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D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D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DF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8E0" w14:textId="77777777" w:rsidR="00131B01" w:rsidRPr="005C2D3F" w:rsidRDefault="00131B01" w:rsidP="00917CD0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</w:t>
            </w:r>
            <w:r w:rsidR="00917CD0" w:rsidRPr="005C2D3F">
              <w:rPr>
                <w:rFonts w:cs="Angsana New"/>
                <w:sz w:val="20"/>
                <w:lang w:bidi="th-TH"/>
              </w:rPr>
              <w:t>720,299</w:t>
            </w:r>
            <w:r w:rsidRPr="005C2D3F">
              <w:rPr>
                <w:rFonts w:cs="Angsana New"/>
                <w:sz w:val="20"/>
                <w:lang w:bidi="th-TH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E1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8E2" w14:textId="77777777" w:rsidR="00131B01" w:rsidRPr="005C2D3F" w:rsidRDefault="00131B01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(675,603)</w:t>
            </w:r>
          </w:p>
        </w:tc>
      </w:tr>
      <w:tr w:rsidR="00861B70" w:rsidRPr="005C2D3F" w14:paraId="09D0F900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8E4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กำไรสุทธิ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8E5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E6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8E7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8E8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8E9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EA" w14:textId="77777777" w:rsidR="00FB3602" w:rsidRPr="005C2D3F" w:rsidRDefault="00FB3602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8EB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EC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8ED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EE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EF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0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8F1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2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8F3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4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8F5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6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8F7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8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8F9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A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8FB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8FC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F8FD" w14:textId="77777777" w:rsidR="00FB3602" w:rsidRPr="005C2D3F" w:rsidRDefault="00FB3602" w:rsidP="00917CD0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  <w:r w:rsidRPr="005C2D3F">
              <w:rPr>
                <w:rFonts w:cs="Angsana New"/>
                <w:b/>
                <w:bCs/>
                <w:sz w:val="20"/>
              </w:rPr>
              <w:t>2,</w:t>
            </w:r>
            <w:r w:rsidR="00917CD0" w:rsidRPr="005C2D3F">
              <w:rPr>
                <w:rFonts w:cs="Angsana New"/>
                <w:b/>
                <w:bCs/>
                <w:sz w:val="20"/>
              </w:rPr>
              <w:t>939,183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8FE" w14:textId="77777777" w:rsidR="00FB3602" w:rsidRPr="005C2D3F" w:rsidRDefault="00FB3602" w:rsidP="00FB3602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F8FF" w14:textId="77777777" w:rsidR="00FB3602" w:rsidRPr="005C2D3F" w:rsidRDefault="00FB3602" w:rsidP="00FB360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  <w:r w:rsidRPr="005C2D3F">
              <w:rPr>
                <w:rFonts w:cs="Angsana New"/>
                <w:b/>
                <w:bCs/>
                <w:sz w:val="20"/>
              </w:rPr>
              <w:t xml:space="preserve">2,980,527 </w:t>
            </w:r>
          </w:p>
        </w:tc>
      </w:tr>
      <w:tr w:rsidR="00861B70" w:rsidRPr="005C2D3F" w14:paraId="09D0F91D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901" w14:textId="77777777" w:rsidR="00FB3602" w:rsidRPr="005C2D3F" w:rsidRDefault="00FB3602" w:rsidP="0078127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หัก</w:t>
            </w:r>
            <w:r w:rsidRPr="005C2D3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902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903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904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905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906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07" w14:textId="77777777" w:rsidR="00FB3602" w:rsidRPr="005C2D3F" w:rsidRDefault="00FB3602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908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09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90A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0B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90C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0D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90E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0F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910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11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912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13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914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15" w14:textId="77777777" w:rsidR="00FB3602" w:rsidRPr="005C2D3F" w:rsidRDefault="00FB3602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916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17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918" w14:textId="77777777" w:rsidR="00FB3602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19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91A" w14:textId="77777777" w:rsidR="00FB3602" w:rsidRPr="005C2D3F" w:rsidRDefault="00FB3602" w:rsidP="00917CD0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(105,</w:t>
            </w:r>
            <w:r w:rsidR="00917CD0" w:rsidRPr="005C2D3F">
              <w:rPr>
                <w:rFonts w:cs="Angsana New"/>
                <w:sz w:val="20"/>
                <w:lang w:bidi="th-TH"/>
              </w:rPr>
              <w:t>515</w:t>
            </w:r>
            <w:r w:rsidRPr="005C2D3F">
              <w:rPr>
                <w:rFonts w:cs="Angsana New"/>
                <w:sz w:val="20"/>
                <w:lang w:bidi="th-TH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91B" w14:textId="77777777" w:rsidR="00FB3602" w:rsidRPr="005C2D3F" w:rsidRDefault="00FB3602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91C" w14:textId="77777777" w:rsidR="00FB3602" w:rsidRPr="005C2D3F" w:rsidRDefault="00FB3602" w:rsidP="00FD3F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20"/>
                <w:lang w:bidi="th-TH"/>
              </w:rPr>
            </w:pPr>
            <w:r w:rsidRPr="005C2D3F">
              <w:rPr>
                <w:rFonts w:cs="Angsana New"/>
                <w:sz w:val="20"/>
                <w:lang w:bidi="th-TH"/>
              </w:rPr>
              <w:t>(168,915)</w:t>
            </w:r>
          </w:p>
        </w:tc>
      </w:tr>
      <w:tr w:rsidR="00861B70" w:rsidRPr="005C2D3F" w14:paraId="09D0F93A" w14:textId="77777777" w:rsidTr="00861B70">
        <w:trPr>
          <w:cantSplit/>
          <w:trHeight w:val="173"/>
        </w:trPr>
        <w:tc>
          <w:tcPr>
            <w:tcW w:w="1016" w:type="pct"/>
            <w:shd w:val="clear" w:color="auto" w:fill="auto"/>
            <w:vAlign w:val="center"/>
          </w:tcPr>
          <w:p w14:paraId="09D0F91E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กำไรสุทธิ</w:t>
            </w:r>
            <w:r w:rsidR="00FB3602" w:rsidRPr="005C2D3F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241" w:type="pct"/>
            <w:shd w:val="clear" w:color="auto" w:fill="auto"/>
            <w:vAlign w:val="bottom"/>
          </w:tcPr>
          <w:p w14:paraId="09D0F91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920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09D0F92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09D0F922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14:paraId="09D0F92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4" w14:textId="77777777" w:rsidR="00131B01" w:rsidRPr="005C2D3F" w:rsidRDefault="00131B01" w:rsidP="00131B0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5" w:type="pct"/>
            <w:shd w:val="clear" w:color="auto" w:fill="auto"/>
            <w:vAlign w:val="bottom"/>
          </w:tcPr>
          <w:p w14:paraId="09D0F92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6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14:paraId="09D0F927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8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929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A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9D0F92B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C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09D0F92D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2E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09D0F92F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30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4" w:type="pct"/>
            <w:shd w:val="clear" w:color="auto" w:fill="auto"/>
            <w:vAlign w:val="bottom"/>
          </w:tcPr>
          <w:p w14:paraId="09D0F931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32" w14:textId="77777777" w:rsidR="00131B01" w:rsidRPr="005C2D3F" w:rsidRDefault="00131B01" w:rsidP="00131B0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13" w:type="pct"/>
            <w:shd w:val="clear" w:color="auto" w:fill="auto"/>
            <w:vAlign w:val="bottom"/>
          </w:tcPr>
          <w:p w14:paraId="09D0F933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34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222" w:type="pct"/>
            <w:shd w:val="clear" w:color="auto" w:fill="auto"/>
            <w:vAlign w:val="bottom"/>
          </w:tcPr>
          <w:p w14:paraId="09D0F935" w14:textId="77777777" w:rsidR="00131B01" w:rsidRPr="005C2D3F" w:rsidRDefault="00131B01" w:rsidP="00131B0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0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D0F936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937" w14:textId="77777777" w:rsidR="00131B01" w:rsidRPr="005C2D3F" w:rsidRDefault="00FB3602" w:rsidP="00917CD0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  <w:r w:rsidRPr="005C2D3F">
              <w:rPr>
                <w:rFonts w:cs="Angsana New"/>
                <w:b/>
                <w:bCs/>
                <w:sz w:val="20"/>
              </w:rPr>
              <w:t>2,833,</w:t>
            </w:r>
            <w:r w:rsidR="00917CD0" w:rsidRPr="005C2D3F">
              <w:rPr>
                <w:rFonts w:cs="Angsana New"/>
                <w:b/>
                <w:bCs/>
                <w:sz w:val="20"/>
              </w:rPr>
              <w:t>668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D0F938" w14:textId="77777777" w:rsidR="00131B01" w:rsidRPr="005C2D3F" w:rsidRDefault="00131B01" w:rsidP="00131B0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939" w14:textId="77777777" w:rsidR="00131B01" w:rsidRPr="005C2D3F" w:rsidRDefault="00FB3602" w:rsidP="00131B0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0"/>
              </w:rPr>
            </w:pPr>
            <w:r w:rsidRPr="005C2D3F">
              <w:rPr>
                <w:rFonts w:cs="Angsana New"/>
                <w:b/>
                <w:bCs/>
                <w:sz w:val="20"/>
              </w:rPr>
              <w:t>2,811,612</w:t>
            </w:r>
          </w:p>
        </w:tc>
      </w:tr>
    </w:tbl>
    <w:p w14:paraId="09D0F93B" w14:textId="77777777" w:rsidR="0060669F" w:rsidRPr="005C2D3F" w:rsidRDefault="0060669F" w:rsidP="007B4D41">
      <w:pPr>
        <w:contextualSpacing/>
        <w:rPr>
          <w:rFonts w:asciiTheme="majorBidi" w:hAnsiTheme="majorBidi" w:cstheme="majorBidi"/>
          <w:sz w:val="32"/>
          <w:szCs w:val="32"/>
        </w:rPr>
        <w:sectPr w:rsidR="0060669F" w:rsidRPr="005C2D3F" w:rsidSect="00A11119">
          <w:headerReference w:type="default" r:id="rId22"/>
          <w:footerReference w:type="default" r:id="rId23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09D0F93C" w14:textId="77777777" w:rsidR="00F71431" w:rsidRPr="005C2D3F" w:rsidRDefault="00F71431" w:rsidP="00F71431">
      <w:pPr>
        <w:ind w:left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9D0F93D" w14:textId="77777777" w:rsidR="00F71431" w:rsidRPr="005C2D3F" w:rsidRDefault="00F71431" w:rsidP="00F71431">
      <w:pPr>
        <w:ind w:left="540"/>
        <w:rPr>
          <w:i/>
          <w:iCs/>
          <w:sz w:val="30"/>
          <w:szCs w:val="30"/>
        </w:rPr>
      </w:pPr>
    </w:p>
    <w:p w14:paraId="09D0F93E" w14:textId="77777777" w:rsidR="00F71431" w:rsidRPr="005C2D3F" w:rsidRDefault="00F71431" w:rsidP="006B73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กลุ่มบริษัทดำเนินธุรกิจ</w:t>
      </w:r>
      <w:r w:rsidR="00FF052E" w:rsidRPr="005C2D3F">
        <w:rPr>
          <w:rFonts w:hint="cs"/>
          <w:sz w:val="30"/>
          <w:szCs w:val="30"/>
          <w:cs/>
        </w:rPr>
        <w:t>ส่วนใหญ่</w:t>
      </w:r>
      <w:r w:rsidR="00FF052E" w:rsidRPr="005C2D3F">
        <w:rPr>
          <w:rFonts w:asciiTheme="majorBidi" w:hAnsiTheme="majorBidi" w:cstheme="majorBidi"/>
          <w:sz w:val="30"/>
          <w:szCs w:val="30"/>
          <w:cs/>
        </w:rPr>
        <w:t>ในประเทศไทย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D0F93F" w14:textId="77777777" w:rsidR="00F71431" w:rsidRPr="005C2D3F" w:rsidRDefault="00F71431" w:rsidP="00F7143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940" w14:textId="77777777" w:rsidR="00495BE1" w:rsidRPr="005C2D3F" w:rsidRDefault="00495BE1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รายได้อื่น</w:t>
      </w:r>
    </w:p>
    <w:p w14:paraId="09D0F941" w14:textId="77777777" w:rsidR="00495BE1" w:rsidRPr="005C2D3F" w:rsidRDefault="00495BE1" w:rsidP="00495BE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36"/>
        <w:gridCol w:w="1024"/>
        <w:gridCol w:w="270"/>
        <w:gridCol w:w="972"/>
        <w:gridCol w:w="270"/>
        <w:gridCol w:w="1080"/>
      </w:tblGrid>
      <w:tr w:rsidR="00495BE1" w:rsidRPr="005C2D3F" w14:paraId="09D0F946" w14:textId="77777777" w:rsidTr="006B7332">
        <w:tc>
          <w:tcPr>
            <w:tcW w:w="4428" w:type="dxa"/>
            <w:shd w:val="clear" w:color="auto" w:fill="auto"/>
          </w:tcPr>
          <w:p w14:paraId="09D0F942" w14:textId="77777777" w:rsidR="00495BE1" w:rsidRPr="005C2D3F" w:rsidRDefault="00495BE1" w:rsidP="00495BE1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D0F943" w14:textId="77777777" w:rsidR="00495BE1" w:rsidRPr="005C2D3F" w:rsidRDefault="00495BE1" w:rsidP="00A9741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D0F944" w14:textId="77777777" w:rsidR="00495BE1" w:rsidRPr="005C2D3F" w:rsidRDefault="00495BE1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09D0F945" w14:textId="77777777" w:rsidR="00495BE1" w:rsidRPr="005C2D3F" w:rsidRDefault="00495BE1" w:rsidP="00495BE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BE1" w:rsidRPr="005C2D3F" w14:paraId="09D0F94F" w14:textId="77777777" w:rsidTr="006B7332">
        <w:tc>
          <w:tcPr>
            <w:tcW w:w="4428" w:type="dxa"/>
          </w:tcPr>
          <w:p w14:paraId="09D0F947" w14:textId="77777777" w:rsidR="00495BE1" w:rsidRPr="005C2D3F" w:rsidRDefault="00495BE1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0F948" w14:textId="77777777" w:rsidR="00495BE1" w:rsidRPr="005C2D3F" w:rsidRDefault="006C75BD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0F949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D0F94A" w14:textId="77777777" w:rsidR="00495BE1" w:rsidRPr="005C2D3F" w:rsidRDefault="006C75BD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09D0F94B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9D0F94C" w14:textId="77777777" w:rsidR="00495BE1" w:rsidRPr="005C2D3F" w:rsidRDefault="00495BE1" w:rsidP="006C75BD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5C2D3F">
              <w:rPr>
                <w:sz w:val="30"/>
                <w:szCs w:val="30"/>
              </w:rPr>
              <w:t>25</w:t>
            </w:r>
            <w:r w:rsidR="006C75BD" w:rsidRPr="005C2D3F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0F94D" w14:textId="77777777" w:rsidR="00495BE1" w:rsidRPr="005C2D3F" w:rsidRDefault="00495BE1" w:rsidP="00A9741F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0F94E" w14:textId="77777777" w:rsidR="00495BE1" w:rsidRPr="005C2D3F" w:rsidRDefault="006C75BD" w:rsidP="00495BE1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495BE1" w:rsidRPr="005C2D3F" w14:paraId="09D0F952" w14:textId="77777777" w:rsidTr="006B7332">
        <w:tc>
          <w:tcPr>
            <w:tcW w:w="4428" w:type="dxa"/>
          </w:tcPr>
          <w:p w14:paraId="09D0F950" w14:textId="77777777" w:rsidR="00495BE1" w:rsidRPr="005C2D3F" w:rsidRDefault="00495BE1" w:rsidP="00A9741F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09D0F951" w14:textId="77777777" w:rsidR="00495BE1" w:rsidRPr="005C2D3F" w:rsidRDefault="00495BE1" w:rsidP="00A9741F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B01" w:rsidRPr="005C2D3F" w14:paraId="09D0F95B" w14:textId="77777777" w:rsidTr="00FF052E">
        <w:trPr>
          <w:trHeight w:val="209"/>
        </w:trPr>
        <w:tc>
          <w:tcPr>
            <w:tcW w:w="4428" w:type="dxa"/>
          </w:tcPr>
          <w:p w14:paraId="09D0F953" w14:textId="77777777" w:rsidR="00131B01" w:rsidRPr="005C2D3F" w:rsidRDefault="00AA5D68" w:rsidP="00131B01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990" w:type="dxa"/>
          </w:tcPr>
          <w:p w14:paraId="09D0F954" w14:textId="77777777" w:rsidR="00131B01" w:rsidRPr="005C2D3F" w:rsidRDefault="00175D59" w:rsidP="00131B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</w:t>
            </w:r>
            <w:r w:rsidR="00AA5D68" w:rsidRPr="005C2D3F">
              <w:rPr>
                <w:rFonts w:cs="Angsana New"/>
                <w:sz w:val="30"/>
                <w:szCs w:val="30"/>
              </w:rPr>
              <w:t>9,284</w:t>
            </w:r>
          </w:p>
        </w:tc>
        <w:tc>
          <w:tcPr>
            <w:tcW w:w="236" w:type="dxa"/>
          </w:tcPr>
          <w:p w14:paraId="09D0F955" w14:textId="77777777" w:rsidR="00131B01" w:rsidRPr="005C2D3F" w:rsidRDefault="00131B01" w:rsidP="00131B0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56" w14:textId="77777777" w:rsidR="00131B01" w:rsidRPr="005C2D3F" w:rsidRDefault="00AA5D68" w:rsidP="00131B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74,585</w:t>
            </w:r>
          </w:p>
        </w:tc>
        <w:tc>
          <w:tcPr>
            <w:tcW w:w="270" w:type="dxa"/>
          </w:tcPr>
          <w:p w14:paraId="09D0F957" w14:textId="77777777" w:rsidR="00131B01" w:rsidRPr="005C2D3F" w:rsidRDefault="00131B01" w:rsidP="00131B0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58" w14:textId="77777777" w:rsidR="00131B01" w:rsidRPr="005C2D3F" w:rsidRDefault="00AA5D68" w:rsidP="0013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66,139</w:t>
            </w:r>
          </w:p>
        </w:tc>
        <w:tc>
          <w:tcPr>
            <w:tcW w:w="270" w:type="dxa"/>
          </w:tcPr>
          <w:p w14:paraId="09D0F959" w14:textId="77777777" w:rsidR="00131B01" w:rsidRPr="005C2D3F" w:rsidRDefault="00131B01" w:rsidP="00131B0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95A" w14:textId="77777777" w:rsidR="00131B01" w:rsidRPr="005C2D3F" w:rsidRDefault="00AA5D68" w:rsidP="0013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74,585</w:t>
            </w:r>
          </w:p>
        </w:tc>
      </w:tr>
      <w:tr w:rsidR="00AA5D68" w:rsidRPr="005C2D3F" w14:paraId="09D0F964" w14:textId="77777777" w:rsidTr="00FF052E">
        <w:trPr>
          <w:trHeight w:val="209"/>
        </w:trPr>
        <w:tc>
          <w:tcPr>
            <w:tcW w:w="4428" w:type="dxa"/>
          </w:tcPr>
          <w:p w14:paraId="09D0F95C" w14:textId="77777777" w:rsidR="00AA5D68" w:rsidRPr="005C2D3F" w:rsidRDefault="00AA5D68" w:rsidP="00AA5D68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990" w:type="dxa"/>
          </w:tcPr>
          <w:p w14:paraId="09D0F95D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65,317</w:t>
            </w:r>
          </w:p>
        </w:tc>
        <w:tc>
          <w:tcPr>
            <w:tcW w:w="236" w:type="dxa"/>
          </w:tcPr>
          <w:p w14:paraId="09D0F95E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5F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226,406</w:t>
            </w:r>
          </w:p>
        </w:tc>
        <w:tc>
          <w:tcPr>
            <w:tcW w:w="270" w:type="dxa"/>
          </w:tcPr>
          <w:p w14:paraId="09D0F960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61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38,793</w:t>
            </w:r>
          </w:p>
        </w:tc>
        <w:tc>
          <w:tcPr>
            <w:tcW w:w="270" w:type="dxa"/>
          </w:tcPr>
          <w:p w14:paraId="09D0F962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963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225,742</w:t>
            </w:r>
          </w:p>
        </w:tc>
      </w:tr>
      <w:tr w:rsidR="00AA5D68" w:rsidRPr="005C2D3F" w14:paraId="09D0F96D" w14:textId="77777777" w:rsidTr="00B95455">
        <w:tc>
          <w:tcPr>
            <w:tcW w:w="4428" w:type="dxa"/>
          </w:tcPr>
          <w:p w14:paraId="09D0F965" w14:textId="77777777" w:rsidR="00AA5D68" w:rsidRPr="005C2D3F" w:rsidRDefault="00AA5D68" w:rsidP="00AA5D68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90" w:type="dxa"/>
            <w:vAlign w:val="bottom"/>
          </w:tcPr>
          <w:p w14:paraId="09D0F966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29,944</w:t>
            </w:r>
          </w:p>
        </w:tc>
        <w:tc>
          <w:tcPr>
            <w:tcW w:w="236" w:type="dxa"/>
            <w:vAlign w:val="bottom"/>
          </w:tcPr>
          <w:p w14:paraId="09D0F967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09D0F968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36,565</w:t>
            </w:r>
          </w:p>
        </w:tc>
        <w:tc>
          <w:tcPr>
            <w:tcW w:w="270" w:type="dxa"/>
          </w:tcPr>
          <w:p w14:paraId="09D0F969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9D0F96A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29,944</w:t>
            </w:r>
          </w:p>
        </w:tc>
        <w:tc>
          <w:tcPr>
            <w:tcW w:w="270" w:type="dxa"/>
            <w:vAlign w:val="bottom"/>
          </w:tcPr>
          <w:p w14:paraId="09D0F96B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D0F96C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36,565</w:t>
            </w:r>
          </w:p>
        </w:tc>
      </w:tr>
      <w:tr w:rsidR="00AA5D68" w:rsidRPr="005C2D3F" w14:paraId="09D0F976" w14:textId="77777777" w:rsidTr="0052125B">
        <w:trPr>
          <w:trHeight w:val="209"/>
        </w:trPr>
        <w:tc>
          <w:tcPr>
            <w:tcW w:w="4428" w:type="dxa"/>
          </w:tcPr>
          <w:p w14:paraId="09D0F96E" w14:textId="77777777" w:rsidR="00AA5D68" w:rsidRPr="005C2D3F" w:rsidRDefault="00AA5D68" w:rsidP="00AA5D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990" w:type="dxa"/>
          </w:tcPr>
          <w:p w14:paraId="09D0F96F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20,289</w:t>
            </w:r>
          </w:p>
        </w:tc>
        <w:tc>
          <w:tcPr>
            <w:tcW w:w="236" w:type="dxa"/>
          </w:tcPr>
          <w:p w14:paraId="09D0F970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71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4,533</w:t>
            </w:r>
          </w:p>
        </w:tc>
        <w:tc>
          <w:tcPr>
            <w:tcW w:w="270" w:type="dxa"/>
          </w:tcPr>
          <w:p w14:paraId="09D0F972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73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09D0F974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0F975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D68" w:rsidRPr="005C2D3F" w14:paraId="09D0F97F" w14:textId="77777777" w:rsidTr="00794D23">
        <w:tc>
          <w:tcPr>
            <w:tcW w:w="4428" w:type="dxa"/>
          </w:tcPr>
          <w:p w14:paraId="09D0F977" w14:textId="77777777" w:rsidR="00AA5D68" w:rsidRPr="005C2D3F" w:rsidRDefault="00AA5D68" w:rsidP="00AA5D68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09D0F978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610</w:t>
            </w:r>
          </w:p>
        </w:tc>
        <w:tc>
          <w:tcPr>
            <w:tcW w:w="236" w:type="dxa"/>
          </w:tcPr>
          <w:p w14:paraId="09D0F979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7A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1,380</w:t>
            </w:r>
          </w:p>
        </w:tc>
        <w:tc>
          <w:tcPr>
            <w:tcW w:w="270" w:type="dxa"/>
          </w:tcPr>
          <w:p w14:paraId="09D0F97B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7C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70,154</w:t>
            </w:r>
          </w:p>
        </w:tc>
        <w:tc>
          <w:tcPr>
            <w:tcW w:w="270" w:type="dxa"/>
          </w:tcPr>
          <w:p w14:paraId="09D0F97D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97E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70,994</w:t>
            </w:r>
          </w:p>
        </w:tc>
      </w:tr>
      <w:tr w:rsidR="00AA5D68" w:rsidRPr="005C2D3F" w14:paraId="09D0F988" w14:textId="77777777" w:rsidTr="00794D23">
        <w:tc>
          <w:tcPr>
            <w:tcW w:w="4428" w:type="dxa"/>
          </w:tcPr>
          <w:p w14:paraId="09D0F980" w14:textId="77777777" w:rsidR="00AA5D68" w:rsidRPr="005C2D3F" w:rsidRDefault="00AA5D68" w:rsidP="00AA5D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0" w:type="dxa"/>
          </w:tcPr>
          <w:p w14:paraId="09D0F981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0F982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83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0F984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85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166,559</w:t>
            </w:r>
          </w:p>
        </w:tc>
        <w:tc>
          <w:tcPr>
            <w:tcW w:w="270" w:type="dxa"/>
          </w:tcPr>
          <w:p w14:paraId="09D0F986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987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D68" w:rsidRPr="005C2D3F" w14:paraId="09D0F991" w14:textId="77777777" w:rsidTr="006B7332">
        <w:tc>
          <w:tcPr>
            <w:tcW w:w="4428" w:type="dxa"/>
          </w:tcPr>
          <w:p w14:paraId="09D0F989" w14:textId="77777777" w:rsidR="00AA5D68" w:rsidRPr="005C2D3F" w:rsidRDefault="00AA5D68" w:rsidP="00AA5D68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09D0F98A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130,240</w:t>
            </w:r>
          </w:p>
        </w:tc>
        <w:tc>
          <w:tcPr>
            <w:tcW w:w="236" w:type="dxa"/>
          </w:tcPr>
          <w:p w14:paraId="09D0F98B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8C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133,315</w:t>
            </w:r>
          </w:p>
        </w:tc>
        <w:tc>
          <w:tcPr>
            <w:tcW w:w="270" w:type="dxa"/>
          </w:tcPr>
          <w:p w14:paraId="09D0F98D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9D0F98E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33,330</w:t>
            </w:r>
          </w:p>
        </w:tc>
        <w:tc>
          <w:tcPr>
            <w:tcW w:w="270" w:type="dxa"/>
          </w:tcPr>
          <w:p w14:paraId="09D0F98F" w14:textId="77777777" w:rsidR="00AA5D68" w:rsidRPr="005C2D3F" w:rsidRDefault="00AA5D68" w:rsidP="00AA5D6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990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48,136</w:t>
            </w:r>
          </w:p>
        </w:tc>
      </w:tr>
      <w:tr w:rsidR="00AA5D68" w:rsidRPr="005C2D3F" w14:paraId="09D0F99A" w14:textId="77777777" w:rsidTr="006B7332">
        <w:tc>
          <w:tcPr>
            <w:tcW w:w="4428" w:type="dxa"/>
          </w:tcPr>
          <w:p w14:paraId="09D0F992" w14:textId="77777777" w:rsidR="00AA5D68" w:rsidRPr="005C2D3F" w:rsidRDefault="00AA5D68" w:rsidP="00AA5D68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0F993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315,684</w:t>
            </w:r>
          </w:p>
        </w:tc>
        <w:tc>
          <w:tcPr>
            <w:tcW w:w="236" w:type="dxa"/>
          </w:tcPr>
          <w:p w14:paraId="09D0F994" w14:textId="77777777" w:rsidR="00AA5D68" w:rsidRPr="005C2D3F" w:rsidRDefault="00AA5D68" w:rsidP="00AA5D6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D0F995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476,784</w:t>
            </w:r>
          </w:p>
        </w:tc>
        <w:tc>
          <w:tcPr>
            <w:tcW w:w="270" w:type="dxa"/>
          </w:tcPr>
          <w:p w14:paraId="09D0F996" w14:textId="77777777" w:rsidR="00AA5D68" w:rsidRPr="005C2D3F" w:rsidRDefault="00AA5D68" w:rsidP="00AA5D6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D0F997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406,811</w:t>
            </w:r>
          </w:p>
        </w:tc>
        <w:tc>
          <w:tcPr>
            <w:tcW w:w="270" w:type="dxa"/>
          </w:tcPr>
          <w:p w14:paraId="09D0F998" w14:textId="77777777" w:rsidR="00AA5D68" w:rsidRPr="005C2D3F" w:rsidRDefault="00AA5D68" w:rsidP="00AA5D6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0F999" w14:textId="77777777" w:rsidR="00AA5D68" w:rsidRPr="005C2D3F" w:rsidRDefault="00AA5D68" w:rsidP="00AA5D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456,022</w:t>
            </w:r>
          </w:p>
        </w:tc>
      </w:tr>
    </w:tbl>
    <w:p w14:paraId="09D0F99B" w14:textId="77777777" w:rsidR="00495BE1" w:rsidRPr="005C2D3F" w:rsidRDefault="00495BE1" w:rsidP="00700FD6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99C" w14:textId="77777777" w:rsidR="00495BE1" w:rsidRPr="005C2D3F" w:rsidRDefault="00495BE1" w:rsidP="00FB5B5B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09D0F99D" w14:textId="77777777" w:rsidR="00495BE1" w:rsidRPr="005C2D3F" w:rsidRDefault="00495BE1" w:rsidP="00495BE1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700FD6" w:rsidRPr="005C2D3F" w14:paraId="09D0F9A3" w14:textId="77777777" w:rsidTr="001B674B">
        <w:tc>
          <w:tcPr>
            <w:tcW w:w="3400" w:type="dxa"/>
            <w:shd w:val="clear" w:color="auto" w:fill="auto"/>
          </w:tcPr>
          <w:p w14:paraId="09D0F99E" w14:textId="77777777" w:rsidR="00700FD6" w:rsidRPr="005C2D3F" w:rsidRDefault="00700FD6" w:rsidP="00A9741F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9D0F99F" w14:textId="77777777" w:rsidR="00700FD6" w:rsidRPr="005C2D3F" w:rsidRDefault="00700FD6" w:rsidP="00A9741F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09D0F9A0" w14:textId="77777777" w:rsidR="00700FD6" w:rsidRPr="005C2D3F" w:rsidRDefault="00700FD6" w:rsidP="00700FD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9D0F9A1" w14:textId="77777777" w:rsidR="00700FD6" w:rsidRPr="005C2D3F" w:rsidRDefault="00700FD6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09D0F9A2" w14:textId="77777777" w:rsidR="00700FD6" w:rsidRPr="005C2D3F" w:rsidRDefault="00700FD6" w:rsidP="00700FD6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D6" w:rsidRPr="005C2D3F" w14:paraId="09D0F9AD" w14:textId="77777777" w:rsidTr="001B674B">
        <w:tc>
          <w:tcPr>
            <w:tcW w:w="3400" w:type="dxa"/>
          </w:tcPr>
          <w:p w14:paraId="09D0F9A4" w14:textId="77777777" w:rsidR="00700FD6" w:rsidRPr="005C2D3F" w:rsidRDefault="00700FD6" w:rsidP="00700FD6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9D0F9A5" w14:textId="77777777" w:rsidR="00700FD6" w:rsidRPr="005C2D3F" w:rsidRDefault="00700FD6" w:rsidP="00700FD6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5C2D3F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9D0F9A6" w14:textId="77777777" w:rsidR="00700FD6" w:rsidRPr="005C2D3F" w:rsidRDefault="002066BA" w:rsidP="00700FD6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9D0F9A7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9D0F9A8" w14:textId="77777777" w:rsidR="00700FD6" w:rsidRPr="005C2D3F" w:rsidRDefault="00596783" w:rsidP="00700FD6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09D0F9A9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9D0F9AA" w14:textId="77777777" w:rsidR="00700FD6" w:rsidRPr="005C2D3F" w:rsidRDefault="009D12EA" w:rsidP="00700FD6">
            <w:pPr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9D0F9AB" w14:textId="77777777" w:rsidR="00700FD6" w:rsidRPr="005C2D3F" w:rsidRDefault="00700FD6" w:rsidP="00700FD6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09D0F9AC" w14:textId="77777777" w:rsidR="00700FD6" w:rsidRPr="005C2D3F" w:rsidRDefault="00596783" w:rsidP="00700FD6">
            <w:pPr>
              <w:jc w:val="center"/>
              <w:rPr>
                <w:sz w:val="30"/>
                <w:szCs w:val="30"/>
                <w:lang w:val="en-GB"/>
              </w:rPr>
            </w:pPr>
            <w:r w:rsidRPr="005C2D3F">
              <w:rPr>
                <w:sz w:val="30"/>
                <w:szCs w:val="30"/>
                <w:lang w:val="en-GB"/>
              </w:rPr>
              <w:t>2559</w:t>
            </w:r>
          </w:p>
        </w:tc>
      </w:tr>
      <w:tr w:rsidR="00700FD6" w:rsidRPr="005C2D3F" w14:paraId="09D0F9B1" w14:textId="77777777" w:rsidTr="001B674B">
        <w:tc>
          <w:tcPr>
            <w:tcW w:w="3400" w:type="dxa"/>
          </w:tcPr>
          <w:p w14:paraId="09D0F9AE" w14:textId="77777777" w:rsidR="00700FD6" w:rsidRPr="005C2D3F" w:rsidRDefault="00700FD6" w:rsidP="00A9741F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9D0F9AF" w14:textId="77777777" w:rsidR="00700FD6" w:rsidRPr="005C2D3F" w:rsidRDefault="00700FD6" w:rsidP="00A9741F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9D0F9B0" w14:textId="77777777" w:rsidR="00700FD6" w:rsidRPr="005C2D3F" w:rsidRDefault="00700FD6" w:rsidP="00A9741F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54F6" w:rsidRPr="005C2D3F" w14:paraId="09D0F9BB" w14:textId="77777777" w:rsidTr="001B674B">
        <w:tc>
          <w:tcPr>
            <w:tcW w:w="3400" w:type="dxa"/>
          </w:tcPr>
          <w:p w14:paraId="09D0F9B2" w14:textId="77777777" w:rsidR="00E854F6" w:rsidRPr="005C2D3F" w:rsidRDefault="00E854F6" w:rsidP="00E854F6">
            <w:pPr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09D0F9B3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0F9B4" w14:textId="77777777" w:rsidR="00E854F6" w:rsidRPr="005C2D3F" w:rsidRDefault="00131B01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2,229,407</w:t>
            </w:r>
          </w:p>
        </w:tc>
        <w:tc>
          <w:tcPr>
            <w:tcW w:w="270" w:type="dxa"/>
          </w:tcPr>
          <w:p w14:paraId="09D0F9B5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9B6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2,575,714</w:t>
            </w:r>
          </w:p>
        </w:tc>
        <w:tc>
          <w:tcPr>
            <w:tcW w:w="236" w:type="dxa"/>
          </w:tcPr>
          <w:p w14:paraId="09D0F9B7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B8" w14:textId="77777777" w:rsidR="00E854F6" w:rsidRPr="005C2D3F" w:rsidRDefault="003F6DC9" w:rsidP="006644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>1,035,25</w:t>
            </w:r>
            <w:r w:rsidR="00664464"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09D0F9B9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09D0F9BA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1,304,993</w:t>
            </w:r>
          </w:p>
        </w:tc>
      </w:tr>
      <w:tr w:rsidR="00E854F6" w:rsidRPr="005C2D3F" w14:paraId="09D0F9C5" w14:textId="77777777" w:rsidTr="00CC41A5">
        <w:tc>
          <w:tcPr>
            <w:tcW w:w="3400" w:type="dxa"/>
          </w:tcPr>
          <w:p w14:paraId="09D0F9BC" w14:textId="77777777" w:rsidR="00E854F6" w:rsidRPr="005C2D3F" w:rsidRDefault="0094328E" w:rsidP="00E854F6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5C2D3F">
              <w:rPr>
                <w:rFonts w:hint="cs"/>
                <w:sz w:val="30"/>
                <w:szCs w:val="30"/>
                <w:cs/>
              </w:rPr>
              <w:t>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vAlign w:val="bottom"/>
          </w:tcPr>
          <w:p w14:paraId="09D0F9BD" w14:textId="77777777" w:rsidR="00E854F6" w:rsidRPr="005C2D3F" w:rsidRDefault="00CC41A5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236D82" w:rsidRPr="005C2D3F"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</w:p>
        </w:tc>
        <w:tc>
          <w:tcPr>
            <w:tcW w:w="993" w:type="dxa"/>
          </w:tcPr>
          <w:p w14:paraId="09D0F9BE" w14:textId="77777777" w:rsidR="00E854F6" w:rsidRPr="005C2D3F" w:rsidRDefault="00131B01" w:rsidP="00917C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26,</w:t>
            </w:r>
            <w:r w:rsidR="00917CD0" w:rsidRPr="005C2D3F">
              <w:rPr>
                <w:rFonts w:cs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09D0F9BF" w14:textId="77777777" w:rsidR="00E854F6" w:rsidRPr="005C2D3F" w:rsidRDefault="00E854F6" w:rsidP="00E854F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0F9C0" w14:textId="77777777" w:rsidR="00E854F6" w:rsidRPr="005C2D3F" w:rsidRDefault="00E854F6" w:rsidP="00CC41A5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(17,275)</w:t>
            </w:r>
          </w:p>
        </w:tc>
        <w:tc>
          <w:tcPr>
            <w:tcW w:w="236" w:type="dxa"/>
          </w:tcPr>
          <w:p w14:paraId="09D0F9C1" w14:textId="77777777" w:rsidR="00E854F6" w:rsidRPr="005C2D3F" w:rsidRDefault="00E854F6" w:rsidP="00E854F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9D0F9C2" w14:textId="77777777" w:rsidR="00E854F6" w:rsidRPr="005C2D3F" w:rsidRDefault="003F6DC9" w:rsidP="00CC41A5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(4,127)</w:t>
            </w:r>
          </w:p>
        </w:tc>
        <w:tc>
          <w:tcPr>
            <w:tcW w:w="270" w:type="dxa"/>
          </w:tcPr>
          <w:p w14:paraId="09D0F9C3" w14:textId="77777777" w:rsidR="00E854F6" w:rsidRPr="005C2D3F" w:rsidRDefault="00E854F6" w:rsidP="00E854F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09D0F9C4" w14:textId="77777777" w:rsidR="00E854F6" w:rsidRPr="005C2D3F" w:rsidRDefault="00E854F6" w:rsidP="00CC41A5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(41,093)</w:t>
            </w:r>
          </w:p>
        </w:tc>
      </w:tr>
      <w:tr w:rsidR="00E854F6" w:rsidRPr="005C2D3F" w14:paraId="09D0F9CF" w14:textId="77777777" w:rsidTr="001B674B">
        <w:tc>
          <w:tcPr>
            <w:tcW w:w="3400" w:type="dxa"/>
          </w:tcPr>
          <w:p w14:paraId="09D0F9C6" w14:textId="77777777" w:rsidR="00E854F6" w:rsidRPr="005C2D3F" w:rsidRDefault="001A2F70" w:rsidP="00E854F6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โครงการสมทบเงินที่</w:t>
            </w:r>
            <w:r w:rsidRPr="005C2D3F">
              <w:rPr>
                <w:rFonts w:hint="cs"/>
                <w:sz w:val="30"/>
                <w:szCs w:val="30"/>
                <w:cs/>
              </w:rPr>
              <w:t>กำ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</w:tcPr>
          <w:p w14:paraId="09D0F9C7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0F9C8" w14:textId="77777777" w:rsidR="00E854F6" w:rsidRPr="005C2D3F" w:rsidRDefault="00131B01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58,159</w:t>
            </w:r>
          </w:p>
        </w:tc>
        <w:tc>
          <w:tcPr>
            <w:tcW w:w="270" w:type="dxa"/>
          </w:tcPr>
          <w:p w14:paraId="09D0F9C9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9CA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66,533</w:t>
            </w:r>
          </w:p>
        </w:tc>
        <w:tc>
          <w:tcPr>
            <w:tcW w:w="236" w:type="dxa"/>
          </w:tcPr>
          <w:p w14:paraId="09D0F9CB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CC" w14:textId="77777777" w:rsidR="00E854F6" w:rsidRPr="005C2D3F" w:rsidRDefault="003F6DC9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30,747</w:t>
            </w:r>
          </w:p>
        </w:tc>
        <w:tc>
          <w:tcPr>
            <w:tcW w:w="270" w:type="dxa"/>
          </w:tcPr>
          <w:p w14:paraId="09D0F9CD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09D0F9CE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36,640</w:t>
            </w:r>
          </w:p>
        </w:tc>
      </w:tr>
      <w:tr w:rsidR="00E854F6" w:rsidRPr="005C2D3F" w14:paraId="09D0F9D9" w14:textId="77777777" w:rsidTr="008429A1">
        <w:tc>
          <w:tcPr>
            <w:tcW w:w="3400" w:type="dxa"/>
          </w:tcPr>
          <w:p w14:paraId="09D0F9D0" w14:textId="77777777" w:rsidR="00E854F6" w:rsidRPr="005C2D3F" w:rsidRDefault="00E854F6" w:rsidP="00E854F6">
            <w:pPr>
              <w:ind w:left="252" w:hanging="252"/>
              <w:rPr>
                <w:sz w:val="30"/>
                <w:szCs w:val="38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</w:tcPr>
          <w:p w14:paraId="09D0F9D1" w14:textId="77777777" w:rsidR="00E854F6" w:rsidRPr="005C2D3F" w:rsidRDefault="00E854F6" w:rsidP="00CC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</w:rPr>
              <w:t>2</w:t>
            </w:r>
            <w:r w:rsidR="00236D82" w:rsidRPr="005C2D3F">
              <w:rPr>
                <w:rFonts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3" w:type="dxa"/>
            <w:vAlign w:val="bottom"/>
          </w:tcPr>
          <w:p w14:paraId="09D0F9D2" w14:textId="77777777" w:rsidR="00E854F6" w:rsidRPr="005C2D3F" w:rsidRDefault="00131B01" w:rsidP="00917C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211,</w:t>
            </w:r>
            <w:r w:rsidR="00917CD0" w:rsidRPr="005C2D3F">
              <w:rPr>
                <w:rFonts w:cs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  <w:vAlign w:val="bottom"/>
          </w:tcPr>
          <w:p w14:paraId="09D0F9D3" w14:textId="77777777" w:rsidR="00E854F6" w:rsidRPr="005C2D3F" w:rsidRDefault="00E854F6" w:rsidP="00E854F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9D4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329,922</w:t>
            </w:r>
          </w:p>
        </w:tc>
        <w:tc>
          <w:tcPr>
            <w:tcW w:w="236" w:type="dxa"/>
            <w:vAlign w:val="bottom"/>
          </w:tcPr>
          <w:p w14:paraId="09D0F9D5" w14:textId="77777777" w:rsidR="00E854F6" w:rsidRPr="005C2D3F" w:rsidRDefault="00E854F6" w:rsidP="00E854F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9D0F9D6" w14:textId="77777777" w:rsidR="00E854F6" w:rsidRPr="005C2D3F" w:rsidRDefault="00664464" w:rsidP="006644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132,101</w:t>
            </w:r>
          </w:p>
        </w:tc>
        <w:tc>
          <w:tcPr>
            <w:tcW w:w="270" w:type="dxa"/>
            <w:vAlign w:val="bottom"/>
          </w:tcPr>
          <w:p w14:paraId="09D0F9D7" w14:textId="77777777" w:rsidR="00E854F6" w:rsidRPr="005C2D3F" w:rsidRDefault="00E854F6" w:rsidP="00E854F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9D0F9D8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285,323</w:t>
            </w:r>
          </w:p>
        </w:tc>
      </w:tr>
      <w:tr w:rsidR="00E854F6" w:rsidRPr="005C2D3F" w14:paraId="09D0F9E3" w14:textId="77777777" w:rsidTr="001B674B">
        <w:trPr>
          <w:trHeight w:val="263"/>
        </w:trPr>
        <w:tc>
          <w:tcPr>
            <w:tcW w:w="3400" w:type="dxa"/>
          </w:tcPr>
          <w:p w14:paraId="09D0F9DA" w14:textId="77777777" w:rsidR="00E854F6" w:rsidRPr="005C2D3F" w:rsidRDefault="00E854F6" w:rsidP="00E854F6">
            <w:pPr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89" w:type="dxa"/>
          </w:tcPr>
          <w:p w14:paraId="09D0F9DB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0F9DC" w14:textId="77777777" w:rsidR="00E854F6" w:rsidRPr="005C2D3F" w:rsidRDefault="00131B01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263,545</w:t>
            </w:r>
          </w:p>
        </w:tc>
        <w:tc>
          <w:tcPr>
            <w:tcW w:w="270" w:type="dxa"/>
          </w:tcPr>
          <w:p w14:paraId="09D0F9DD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0F9DE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324,909</w:t>
            </w:r>
          </w:p>
        </w:tc>
        <w:tc>
          <w:tcPr>
            <w:tcW w:w="236" w:type="dxa"/>
          </w:tcPr>
          <w:p w14:paraId="09D0F9DF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9E0" w14:textId="77777777" w:rsidR="00E854F6" w:rsidRPr="005C2D3F" w:rsidRDefault="003F6DC9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77,913</w:t>
            </w:r>
          </w:p>
        </w:tc>
        <w:tc>
          <w:tcPr>
            <w:tcW w:w="270" w:type="dxa"/>
          </w:tcPr>
          <w:p w14:paraId="09D0F9E1" w14:textId="77777777" w:rsidR="00E854F6" w:rsidRPr="005C2D3F" w:rsidRDefault="00E854F6" w:rsidP="00E854F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09D0F9E2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120,706</w:t>
            </w:r>
          </w:p>
        </w:tc>
      </w:tr>
      <w:tr w:rsidR="00E854F6" w:rsidRPr="005C2D3F" w14:paraId="09D0F9ED" w14:textId="77777777" w:rsidTr="001B674B">
        <w:tc>
          <w:tcPr>
            <w:tcW w:w="3400" w:type="dxa"/>
          </w:tcPr>
          <w:p w14:paraId="09D0F9E4" w14:textId="77777777" w:rsidR="00E854F6" w:rsidRPr="005C2D3F" w:rsidRDefault="00E854F6" w:rsidP="00E854F6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09D0F9E5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D0F9E6" w14:textId="77777777" w:rsidR="00E854F6" w:rsidRPr="005C2D3F" w:rsidRDefault="00131B01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2,788,981</w:t>
            </w:r>
          </w:p>
        </w:tc>
        <w:tc>
          <w:tcPr>
            <w:tcW w:w="270" w:type="dxa"/>
          </w:tcPr>
          <w:p w14:paraId="09D0F9E7" w14:textId="77777777" w:rsidR="00E854F6" w:rsidRPr="005C2D3F" w:rsidRDefault="00E854F6" w:rsidP="00E854F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D0F9E8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3,279,803</w:t>
            </w:r>
          </w:p>
        </w:tc>
        <w:tc>
          <w:tcPr>
            <w:tcW w:w="236" w:type="dxa"/>
          </w:tcPr>
          <w:p w14:paraId="09D0F9E9" w14:textId="77777777" w:rsidR="00E854F6" w:rsidRPr="005C2D3F" w:rsidRDefault="00E854F6" w:rsidP="00E854F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D0F9EA" w14:textId="77777777" w:rsidR="00E854F6" w:rsidRPr="005C2D3F" w:rsidRDefault="00664464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1,271,890</w:t>
            </w:r>
          </w:p>
        </w:tc>
        <w:tc>
          <w:tcPr>
            <w:tcW w:w="270" w:type="dxa"/>
          </w:tcPr>
          <w:p w14:paraId="09D0F9EB" w14:textId="77777777" w:rsidR="00E854F6" w:rsidRPr="005C2D3F" w:rsidRDefault="00E854F6" w:rsidP="00E854F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9D0F9EC" w14:textId="77777777" w:rsidR="00E854F6" w:rsidRPr="005C2D3F" w:rsidRDefault="00E854F6" w:rsidP="00E854F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1,706,569</w:t>
            </w:r>
          </w:p>
        </w:tc>
      </w:tr>
    </w:tbl>
    <w:p w14:paraId="09D0F9EE" w14:textId="77777777" w:rsidR="00DA4F8A" w:rsidRPr="005C2D3F" w:rsidRDefault="00DA4F8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9EF" w14:textId="77777777" w:rsidR="00700FD6" w:rsidRPr="005C2D3F" w:rsidRDefault="00700FD6" w:rsidP="00700FD6">
      <w:pPr>
        <w:ind w:left="540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โครงการสมทบเงินที่</w:t>
      </w:r>
      <w:r w:rsidRPr="005C2D3F">
        <w:rPr>
          <w:rFonts w:hint="cs"/>
          <w:i/>
          <w:iCs/>
          <w:sz w:val="30"/>
          <w:szCs w:val="30"/>
          <w:cs/>
        </w:rPr>
        <w:t>กำ</w:t>
      </w:r>
      <w:r w:rsidRPr="005C2D3F">
        <w:rPr>
          <w:i/>
          <w:iCs/>
          <w:sz w:val="30"/>
          <w:szCs w:val="30"/>
          <w:cs/>
        </w:rPr>
        <w:t>หนดไว้</w:t>
      </w:r>
    </w:p>
    <w:p w14:paraId="09D0F9F0" w14:textId="77777777" w:rsidR="00700FD6" w:rsidRPr="005C2D3F" w:rsidRDefault="00700FD6" w:rsidP="00700FD6">
      <w:pPr>
        <w:ind w:left="540"/>
        <w:rPr>
          <w:i/>
          <w:iCs/>
          <w:sz w:val="20"/>
          <w:szCs w:val="20"/>
        </w:rPr>
      </w:pPr>
    </w:p>
    <w:p w14:paraId="09D0F9F1" w14:textId="77777777" w:rsidR="008B3FA1" w:rsidRPr="005C2D3F" w:rsidRDefault="00700FD6" w:rsidP="00F71431">
      <w:pPr>
        <w:tabs>
          <w:tab w:val="left" w:pos="900"/>
        </w:tabs>
        <w:ind w:left="540" w:right="65"/>
        <w:jc w:val="thaiDistribute"/>
        <w:rPr>
          <w:spacing w:val="-6"/>
          <w:sz w:val="30"/>
          <w:szCs w:val="30"/>
        </w:rPr>
      </w:pPr>
      <w:r w:rsidRPr="005C2D3F">
        <w:rPr>
          <w:spacing w:val="-6"/>
          <w:sz w:val="30"/>
          <w:szCs w:val="30"/>
          <w:cs/>
        </w:rPr>
        <w:t>กลุ่มบริษัท</w:t>
      </w:r>
      <w:r w:rsidRPr="005C2D3F">
        <w:rPr>
          <w:rFonts w:hint="cs"/>
          <w:spacing w:val="-6"/>
          <w:sz w:val="30"/>
          <w:szCs w:val="30"/>
          <w:cs/>
        </w:rPr>
        <w:t>และบริษัท</w:t>
      </w:r>
      <w:r w:rsidRPr="005C2D3F">
        <w:rPr>
          <w:spacing w:val="-6"/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5C2D3F">
        <w:rPr>
          <w:rFonts w:hint="cs"/>
          <w:spacing w:val="-6"/>
          <w:sz w:val="30"/>
          <w:szCs w:val="30"/>
          <w:cs/>
        </w:rPr>
        <w:t>และบริษัท</w:t>
      </w:r>
      <w:r w:rsidRPr="005C2D3F">
        <w:rPr>
          <w:spacing w:val="-6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5C2D3F">
        <w:rPr>
          <w:spacing w:val="-6"/>
          <w:sz w:val="30"/>
          <w:szCs w:val="30"/>
        </w:rPr>
        <w:t xml:space="preserve">3 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ถึง อัตราร้อยละ </w:t>
      </w:r>
      <w:r w:rsidR="00B50A2C" w:rsidRPr="005C2D3F">
        <w:rPr>
          <w:spacing w:val="-6"/>
          <w:sz w:val="30"/>
          <w:szCs w:val="30"/>
        </w:rPr>
        <w:t>1</w:t>
      </w:r>
      <w:r w:rsidR="00B646B4" w:rsidRPr="005C2D3F">
        <w:rPr>
          <w:spacing w:val="-6"/>
          <w:sz w:val="30"/>
          <w:szCs w:val="30"/>
        </w:rPr>
        <w:t xml:space="preserve">5 </w:t>
      </w:r>
      <w:r w:rsidR="00B646B4" w:rsidRPr="005C2D3F">
        <w:rPr>
          <w:spacing w:val="-6"/>
          <w:sz w:val="30"/>
          <w:szCs w:val="30"/>
          <w:cs/>
        </w:rPr>
        <w:t xml:space="preserve">ของเงินเดือนทุกเดือน </w:t>
      </w:r>
      <w:r w:rsidR="00B646B4" w:rsidRPr="005C2D3F">
        <w:rPr>
          <w:i/>
          <w:iCs/>
          <w:spacing w:val="-6"/>
          <w:sz w:val="30"/>
          <w:szCs w:val="30"/>
        </w:rPr>
        <w:t xml:space="preserve">(2559 : </w:t>
      </w:r>
      <w:r w:rsidR="00B646B4" w:rsidRPr="005C2D3F">
        <w:rPr>
          <w:rFonts w:hint="cs"/>
          <w:i/>
          <w:iCs/>
          <w:spacing w:val="-6"/>
          <w:sz w:val="30"/>
          <w:szCs w:val="30"/>
          <w:cs/>
        </w:rPr>
        <w:t>อัตราร้อยละ</w:t>
      </w:r>
      <w:r w:rsidRPr="005C2D3F">
        <w:rPr>
          <w:i/>
          <w:iCs/>
          <w:spacing w:val="-6"/>
          <w:sz w:val="30"/>
          <w:szCs w:val="30"/>
          <w:cs/>
        </w:rPr>
        <w:t xml:space="preserve"> </w:t>
      </w:r>
      <w:r w:rsidRPr="005C2D3F">
        <w:rPr>
          <w:i/>
          <w:iCs/>
          <w:spacing w:val="-6"/>
          <w:sz w:val="30"/>
          <w:szCs w:val="30"/>
        </w:rPr>
        <w:t>2</w:t>
      </w:r>
      <w:r w:rsidRPr="005C2D3F">
        <w:rPr>
          <w:i/>
          <w:iCs/>
          <w:spacing w:val="-6"/>
          <w:sz w:val="30"/>
          <w:szCs w:val="30"/>
          <w:cs/>
        </w:rPr>
        <w:t xml:space="preserve"> ถึง อัตราร้อยละ </w:t>
      </w:r>
      <w:r w:rsidRPr="005C2D3F">
        <w:rPr>
          <w:i/>
          <w:iCs/>
          <w:spacing w:val="-6"/>
          <w:sz w:val="30"/>
          <w:szCs w:val="30"/>
        </w:rPr>
        <w:t>5</w:t>
      </w:r>
      <w:r w:rsidRPr="005C2D3F">
        <w:rPr>
          <w:i/>
          <w:iCs/>
          <w:spacing w:val="-6"/>
          <w:sz w:val="30"/>
          <w:szCs w:val="30"/>
          <w:cs/>
        </w:rPr>
        <w:t xml:space="preserve"> </w:t>
      </w:r>
      <w:r w:rsidRPr="005C2D3F">
        <w:rPr>
          <w:rFonts w:hint="cs"/>
          <w:i/>
          <w:iCs/>
          <w:spacing w:val="-6"/>
          <w:sz w:val="30"/>
          <w:szCs w:val="30"/>
          <w:cs/>
        </w:rPr>
        <w:t>และ</w:t>
      </w:r>
      <w:r w:rsidRPr="005C2D3F">
        <w:rPr>
          <w:i/>
          <w:iCs/>
          <w:spacing w:val="-6"/>
          <w:sz w:val="30"/>
          <w:szCs w:val="30"/>
          <w:cs/>
        </w:rPr>
        <w:t xml:space="preserve">อัตราร้อยละ </w:t>
      </w:r>
      <w:r w:rsidRPr="005C2D3F">
        <w:rPr>
          <w:i/>
          <w:iCs/>
          <w:spacing w:val="-6"/>
          <w:sz w:val="30"/>
          <w:szCs w:val="30"/>
        </w:rPr>
        <w:t xml:space="preserve">3 </w:t>
      </w:r>
      <w:r w:rsidRPr="005C2D3F">
        <w:rPr>
          <w:i/>
          <w:iCs/>
          <w:spacing w:val="-6"/>
          <w:sz w:val="30"/>
          <w:szCs w:val="30"/>
          <w:cs/>
        </w:rPr>
        <w:t xml:space="preserve">ถึง อัตราร้อยละ </w:t>
      </w:r>
      <w:r w:rsidRPr="005C2D3F">
        <w:rPr>
          <w:i/>
          <w:iCs/>
          <w:spacing w:val="-6"/>
          <w:sz w:val="30"/>
          <w:szCs w:val="30"/>
        </w:rPr>
        <w:t>5</w:t>
      </w:r>
      <w:r w:rsidRPr="005C2D3F">
        <w:rPr>
          <w:i/>
          <w:iCs/>
          <w:spacing w:val="-6"/>
          <w:sz w:val="30"/>
          <w:szCs w:val="30"/>
          <w:cs/>
        </w:rPr>
        <w:t xml:space="preserve"> </w:t>
      </w:r>
      <w:r w:rsidRPr="005C2D3F">
        <w:rPr>
          <w:rFonts w:hint="cs"/>
          <w:i/>
          <w:iCs/>
          <w:spacing w:val="-6"/>
          <w:sz w:val="30"/>
          <w:szCs w:val="30"/>
          <w:cs/>
        </w:rPr>
        <w:t>ตามลำดับ</w:t>
      </w:r>
      <w:r w:rsidR="00B646B4" w:rsidRPr="005C2D3F">
        <w:rPr>
          <w:i/>
          <w:iCs/>
          <w:spacing w:val="-6"/>
          <w:sz w:val="30"/>
          <w:szCs w:val="30"/>
        </w:rPr>
        <w:t>)</w:t>
      </w:r>
      <w:r w:rsidRPr="005C2D3F">
        <w:rPr>
          <w:rFonts w:hint="cs"/>
          <w:spacing w:val="-6"/>
          <w:sz w:val="30"/>
          <w:szCs w:val="30"/>
          <w:cs/>
        </w:rPr>
        <w:t xml:space="preserve"> </w:t>
      </w:r>
      <w:r w:rsidRPr="005C2D3F">
        <w:rPr>
          <w:spacing w:val="-6"/>
          <w:sz w:val="30"/>
          <w:szCs w:val="30"/>
          <w:cs/>
        </w:rPr>
        <w:t>และกลุ่มบริษัท</w:t>
      </w:r>
      <w:r w:rsidRPr="005C2D3F">
        <w:rPr>
          <w:rFonts w:hint="cs"/>
          <w:spacing w:val="-6"/>
          <w:sz w:val="30"/>
          <w:szCs w:val="30"/>
          <w:cs/>
        </w:rPr>
        <w:t>และบริษัท</w:t>
      </w:r>
      <w:r w:rsidRPr="005C2D3F">
        <w:rPr>
          <w:spacing w:val="-6"/>
          <w:sz w:val="30"/>
          <w:szCs w:val="30"/>
          <w:cs/>
        </w:rPr>
        <w:t>จ่ายสมทบใน</w:t>
      </w:r>
      <w:r w:rsidR="00B646B4" w:rsidRPr="005C2D3F">
        <w:rPr>
          <w:spacing w:val="-6"/>
          <w:sz w:val="30"/>
          <w:szCs w:val="30"/>
          <w:cs/>
        </w:rPr>
        <w:t>อัตราร้อยละ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5C2D3F">
        <w:rPr>
          <w:spacing w:val="-6"/>
          <w:sz w:val="30"/>
          <w:szCs w:val="30"/>
        </w:rPr>
        <w:t xml:space="preserve">3 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ถึง อัตราร้อยละ </w:t>
      </w:r>
      <w:r w:rsidR="00B646B4" w:rsidRPr="005C2D3F">
        <w:rPr>
          <w:spacing w:val="-6"/>
          <w:sz w:val="30"/>
          <w:szCs w:val="30"/>
        </w:rPr>
        <w:t>5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5C2D3F">
        <w:rPr>
          <w:spacing w:val="-6"/>
          <w:sz w:val="30"/>
          <w:szCs w:val="30"/>
          <w:cs/>
        </w:rPr>
        <w:t>ของเงินเดือนของพนักงานทุกเดือน</w:t>
      </w:r>
      <w:r w:rsidR="00B646B4" w:rsidRPr="005C2D3F">
        <w:rPr>
          <w:rFonts w:hint="cs"/>
          <w:spacing w:val="-6"/>
          <w:sz w:val="30"/>
          <w:szCs w:val="30"/>
          <w:cs/>
        </w:rPr>
        <w:t xml:space="preserve"> </w:t>
      </w:r>
      <w:r w:rsidR="00B646B4" w:rsidRPr="005C2D3F">
        <w:rPr>
          <w:i/>
          <w:iCs/>
          <w:spacing w:val="-6"/>
          <w:sz w:val="30"/>
          <w:szCs w:val="30"/>
        </w:rPr>
        <w:t xml:space="preserve">(2559 : </w:t>
      </w:r>
      <w:r w:rsidRPr="005C2D3F">
        <w:rPr>
          <w:i/>
          <w:iCs/>
          <w:spacing w:val="-6"/>
          <w:sz w:val="30"/>
          <w:szCs w:val="30"/>
          <w:cs/>
        </w:rPr>
        <w:t xml:space="preserve">อัตราร้อยละ </w:t>
      </w:r>
      <w:r w:rsidRPr="005C2D3F">
        <w:rPr>
          <w:i/>
          <w:iCs/>
          <w:spacing w:val="-6"/>
          <w:sz w:val="30"/>
          <w:szCs w:val="30"/>
        </w:rPr>
        <w:t>2</w:t>
      </w:r>
      <w:r w:rsidRPr="005C2D3F">
        <w:rPr>
          <w:i/>
          <w:iCs/>
          <w:spacing w:val="-6"/>
          <w:sz w:val="30"/>
          <w:szCs w:val="30"/>
          <w:cs/>
        </w:rPr>
        <w:t xml:space="preserve"> ถึง อัตราร้อยละ </w:t>
      </w:r>
      <w:r w:rsidRPr="005C2D3F">
        <w:rPr>
          <w:i/>
          <w:iCs/>
          <w:spacing w:val="-6"/>
          <w:sz w:val="30"/>
          <w:szCs w:val="30"/>
        </w:rPr>
        <w:t>5</w:t>
      </w:r>
      <w:r w:rsidRPr="005C2D3F">
        <w:rPr>
          <w:i/>
          <w:iCs/>
          <w:spacing w:val="-6"/>
          <w:sz w:val="30"/>
          <w:szCs w:val="30"/>
          <w:cs/>
        </w:rPr>
        <w:t xml:space="preserve"> </w:t>
      </w:r>
      <w:r w:rsidRPr="005C2D3F">
        <w:rPr>
          <w:rFonts w:hint="cs"/>
          <w:i/>
          <w:iCs/>
          <w:spacing w:val="-6"/>
          <w:sz w:val="30"/>
          <w:szCs w:val="30"/>
          <w:cs/>
        </w:rPr>
        <w:t>และ</w:t>
      </w:r>
      <w:r w:rsidRPr="005C2D3F">
        <w:rPr>
          <w:i/>
          <w:iCs/>
          <w:spacing w:val="-6"/>
          <w:sz w:val="30"/>
          <w:szCs w:val="30"/>
          <w:cs/>
        </w:rPr>
        <w:t xml:space="preserve">อัตราร้อยละ </w:t>
      </w:r>
      <w:r w:rsidRPr="005C2D3F">
        <w:rPr>
          <w:i/>
          <w:iCs/>
          <w:spacing w:val="-6"/>
          <w:sz w:val="30"/>
          <w:szCs w:val="30"/>
        </w:rPr>
        <w:t xml:space="preserve">3 </w:t>
      </w:r>
      <w:r w:rsidRPr="005C2D3F">
        <w:rPr>
          <w:i/>
          <w:iCs/>
          <w:spacing w:val="-6"/>
          <w:sz w:val="30"/>
          <w:szCs w:val="30"/>
          <w:cs/>
        </w:rPr>
        <w:t xml:space="preserve">ถึง อัตราร้อยละ </w:t>
      </w:r>
      <w:r w:rsidRPr="005C2D3F">
        <w:rPr>
          <w:i/>
          <w:iCs/>
          <w:spacing w:val="-6"/>
          <w:sz w:val="30"/>
          <w:szCs w:val="30"/>
        </w:rPr>
        <w:t>5</w:t>
      </w:r>
      <w:r w:rsidRPr="005C2D3F">
        <w:rPr>
          <w:i/>
          <w:iCs/>
          <w:spacing w:val="-6"/>
          <w:sz w:val="30"/>
          <w:szCs w:val="30"/>
          <w:cs/>
        </w:rPr>
        <w:t xml:space="preserve"> </w:t>
      </w:r>
      <w:r w:rsidRPr="005C2D3F">
        <w:rPr>
          <w:rFonts w:hint="cs"/>
          <w:i/>
          <w:iCs/>
          <w:spacing w:val="-6"/>
          <w:sz w:val="30"/>
          <w:szCs w:val="30"/>
          <w:cs/>
        </w:rPr>
        <w:t>ตามลำดับ</w:t>
      </w:r>
      <w:r w:rsidR="00B646B4" w:rsidRPr="005C2D3F">
        <w:rPr>
          <w:i/>
          <w:iCs/>
          <w:spacing w:val="-6"/>
          <w:sz w:val="30"/>
          <w:szCs w:val="30"/>
        </w:rPr>
        <w:t>)</w:t>
      </w:r>
      <w:r w:rsidRPr="005C2D3F">
        <w:rPr>
          <w:rFonts w:hint="cs"/>
          <w:spacing w:val="-6"/>
          <w:sz w:val="30"/>
          <w:szCs w:val="30"/>
          <w:cs/>
        </w:rPr>
        <w:t xml:space="preserve"> </w:t>
      </w:r>
      <w:r w:rsidRPr="005C2D3F">
        <w:rPr>
          <w:spacing w:val="-6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9D0F9F2" w14:textId="77777777" w:rsidR="00F71431" w:rsidRPr="005C2D3F" w:rsidRDefault="00F71431" w:rsidP="00F71431">
      <w:pPr>
        <w:tabs>
          <w:tab w:val="left" w:pos="900"/>
        </w:tabs>
        <w:ind w:left="540" w:right="65"/>
        <w:jc w:val="thaiDistribute"/>
        <w:rPr>
          <w:sz w:val="20"/>
          <w:szCs w:val="20"/>
          <w:cs/>
        </w:rPr>
      </w:pPr>
    </w:p>
    <w:p w14:paraId="09D0F9F3" w14:textId="77777777" w:rsidR="008B3FA1" w:rsidRPr="005C2D3F" w:rsidRDefault="008B3FA1" w:rsidP="00C81A1E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ค่าใช้จ่ายตามลักษณะ</w:t>
      </w:r>
    </w:p>
    <w:p w14:paraId="09D0F9F4" w14:textId="77777777" w:rsidR="008B3FA1" w:rsidRPr="005C2D3F" w:rsidRDefault="008B3FA1" w:rsidP="008B3FA1">
      <w:pPr>
        <w:rPr>
          <w:rFonts w:asciiTheme="majorBidi" w:hAnsiTheme="majorBidi"/>
          <w:sz w:val="20"/>
          <w:szCs w:val="20"/>
        </w:rPr>
      </w:pPr>
    </w:p>
    <w:p w14:paraId="09D0F9F5" w14:textId="77777777" w:rsidR="008B3FA1" w:rsidRPr="005C2D3F" w:rsidRDefault="008B3FA1" w:rsidP="008B3FA1">
      <w:pPr>
        <w:ind w:left="540" w:right="45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09D0F9F6" w14:textId="77777777" w:rsidR="008B3FA1" w:rsidRPr="005C2D3F" w:rsidRDefault="008B3FA1" w:rsidP="008B3FA1">
      <w:pPr>
        <w:rPr>
          <w:rFonts w:asciiTheme="majorBidi" w:hAnsiTheme="majorBidi"/>
          <w:sz w:val="20"/>
          <w:szCs w:val="20"/>
        </w:rPr>
      </w:pPr>
    </w:p>
    <w:tbl>
      <w:tblPr>
        <w:tblW w:w="97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1242"/>
        <w:gridCol w:w="270"/>
        <w:gridCol w:w="1260"/>
        <w:gridCol w:w="236"/>
        <w:gridCol w:w="1204"/>
        <w:gridCol w:w="238"/>
        <w:gridCol w:w="1211"/>
      </w:tblGrid>
      <w:tr w:rsidR="008B3FA1" w:rsidRPr="005C2D3F" w14:paraId="09D0F9FC" w14:textId="77777777" w:rsidTr="00DA4F8A">
        <w:trPr>
          <w:trHeight w:val="506"/>
          <w:tblHeader/>
        </w:trPr>
        <w:tc>
          <w:tcPr>
            <w:tcW w:w="3078" w:type="dxa"/>
            <w:shd w:val="clear" w:color="auto" w:fill="FFFFFF"/>
          </w:tcPr>
          <w:p w14:paraId="09D0F9F7" w14:textId="77777777" w:rsidR="008B3FA1" w:rsidRPr="005C2D3F" w:rsidRDefault="008B3FA1" w:rsidP="00A9741F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9D0F9F8" w14:textId="77777777" w:rsidR="008B3FA1" w:rsidRPr="005C2D3F" w:rsidRDefault="008B3FA1" w:rsidP="00A9741F">
            <w:pPr>
              <w:ind w:left="342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shd w:val="clear" w:color="auto" w:fill="FFFFFF"/>
          </w:tcPr>
          <w:p w14:paraId="09D0F9F9" w14:textId="77777777" w:rsidR="008B3FA1" w:rsidRPr="005C2D3F" w:rsidRDefault="008B3FA1" w:rsidP="008B3FA1">
            <w:pPr>
              <w:ind w:left="11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5C2D3F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FFFFFF"/>
          </w:tcPr>
          <w:p w14:paraId="09D0F9FA" w14:textId="77777777" w:rsidR="008B3FA1" w:rsidRPr="005C2D3F" w:rsidRDefault="008B3FA1" w:rsidP="00A9741F">
            <w:pPr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shd w:val="clear" w:color="auto" w:fill="FFFFFF"/>
          </w:tcPr>
          <w:p w14:paraId="09D0F9FB" w14:textId="77777777" w:rsidR="008B3FA1" w:rsidRPr="005C2D3F" w:rsidRDefault="008B3FA1" w:rsidP="008B3FA1">
            <w:pPr>
              <w:ind w:left="2" w:right="-108"/>
              <w:jc w:val="center"/>
              <w:rPr>
                <w:rFonts w:ascii="AngsanaUPC" w:hAnsi="AngsanaUPC" w:cs="AngsanaUPC"/>
                <w:bCs/>
                <w:sz w:val="30"/>
                <w:szCs w:val="30"/>
                <w:cs/>
              </w:rPr>
            </w:pPr>
            <w:r w:rsidRPr="005C2D3F">
              <w:rPr>
                <w:rFonts w:ascii="AngsanaUPC" w:hAnsi="AngsanaUPC" w:cs="AngsanaUPC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rFonts w:ascii="AngsanaUPC" w:hAnsi="AngsanaUPC" w:cs="AngsanaUPC"/>
                <w:bCs/>
                <w:sz w:val="30"/>
                <w:szCs w:val="30"/>
              </w:rPr>
              <w:t xml:space="preserve"> </w:t>
            </w:r>
          </w:p>
        </w:tc>
      </w:tr>
      <w:tr w:rsidR="00F6166D" w:rsidRPr="005C2D3F" w14:paraId="09D0FA06" w14:textId="77777777" w:rsidTr="00DA4F8A">
        <w:trPr>
          <w:trHeight w:val="272"/>
          <w:tblHeader/>
        </w:trPr>
        <w:tc>
          <w:tcPr>
            <w:tcW w:w="3078" w:type="dxa"/>
            <w:shd w:val="clear" w:color="auto" w:fill="FFFFFF"/>
          </w:tcPr>
          <w:p w14:paraId="09D0F9FD" w14:textId="77777777" w:rsidR="00F6166D" w:rsidRPr="005C2D3F" w:rsidRDefault="00F6166D" w:rsidP="00F6166D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9D0F9FE" w14:textId="77777777" w:rsidR="00F6166D" w:rsidRPr="005C2D3F" w:rsidRDefault="00F6166D" w:rsidP="00F6166D">
            <w:pPr>
              <w:ind w:left="342" w:right="-68" w:hanging="342"/>
              <w:jc w:val="center"/>
              <w:rPr>
                <w:rFonts w:ascii="AngsanaUPC" w:hAnsi="AngsanaUPC" w:cs="AngsanaUPC"/>
                <w:b/>
                <w:sz w:val="30"/>
                <w:szCs w:val="30"/>
                <w:rtl/>
                <w:cs/>
              </w:rPr>
            </w:pPr>
            <w:r w:rsidRPr="005C2D3F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FFFFFF"/>
          </w:tcPr>
          <w:p w14:paraId="09D0F9FF" w14:textId="77777777" w:rsidR="00F6166D" w:rsidRPr="005C2D3F" w:rsidRDefault="00F6166D" w:rsidP="00F6166D">
            <w:pPr>
              <w:ind w:left="-83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14:paraId="09D0FA00" w14:textId="77777777" w:rsidR="00F6166D" w:rsidRPr="005C2D3F" w:rsidRDefault="00F6166D" w:rsidP="00F6166D">
            <w:pPr>
              <w:ind w:left="342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9D0FA01" w14:textId="77777777" w:rsidR="00F6166D" w:rsidRPr="005C2D3F" w:rsidRDefault="00F6166D" w:rsidP="00F6166D">
            <w:pPr>
              <w:ind w:left="-83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36" w:type="dxa"/>
            <w:shd w:val="clear" w:color="auto" w:fill="FFFFFF"/>
          </w:tcPr>
          <w:p w14:paraId="09D0FA02" w14:textId="77777777" w:rsidR="00F6166D" w:rsidRPr="005C2D3F" w:rsidRDefault="00F6166D" w:rsidP="00F6166D">
            <w:pPr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09D0FA03" w14:textId="77777777" w:rsidR="00F6166D" w:rsidRPr="005C2D3F" w:rsidRDefault="00F6166D" w:rsidP="00F6166D">
            <w:pPr>
              <w:ind w:left="-76" w:right="-7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38" w:type="dxa"/>
            <w:shd w:val="clear" w:color="auto" w:fill="FFFFFF"/>
          </w:tcPr>
          <w:p w14:paraId="09D0FA04" w14:textId="77777777" w:rsidR="00F6166D" w:rsidRPr="005C2D3F" w:rsidRDefault="00F6166D" w:rsidP="00F6166D">
            <w:pPr>
              <w:ind w:left="34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09D0FA05" w14:textId="77777777" w:rsidR="00F6166D" w:rsidRPr="005C2D3F" w:rsidRDefault="00F6166D" w:rsidP="00F6166D">
            <w:pPr>
              <w:ind w:left="-76" w:right="-72"/>
              <w:jc w:val="center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F6166D" w:rsidRPr="005C2D3F" w14:paraId="09D0FA0A" w14:textId="77777777" w:rsidTr="00DA4F8A">
        <w:trPr>
          <w:trHeight w:val="128"/>
          <w:tblHeader/>
        </w:trPr>
        <w:tc>
          <w:tcPr>
            <w:tcW w:w="3078" w:type="dxa"/>
          </w:tcPr>
          <w:p w14:paraId="09D0FA07" w14:textId="77777777" w:rsidR="00F6166D" w:rsidRPr="005C2D3F" w:rsidRDefault="00F6166D" w:rsidP="00F6166D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FA08" w14:textId="77777777" w:rsidR="00F6166D" w:rsidRPr="005C2D3F" w:rsidRDefault="00F6166D" w:rsidP="00F6166D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1" w:type="dxa"/>
            <w:gridSpan w:val="7"/>
          </w:tcPr>
          <w:p w14:paraId="09D0FA09" w14:textId="77777777" w:rsidR="00F6166D" w:rsidRPr="005C2D3F" w:rsidRDefault="00F6166D" w:rsidP="00F6166D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ascii="AngsanaUPC" w:hAnsi="AngsanaUPC" w:cs="AngsanaUPC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C2D3F">
              <w:rPr>
                <w:rFonts w:ascii="AngsanaUPC" w:hAnsi="AngsanaUPC" w:cs="AngsanaUPC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6166D" w:rsidRPr="005C2D3F" w14:paraId="09D0FA14" w14:textId="77777777" w:rsidTr="007F7FDE">
        <w:trPr>
          <w:trHeight w:val="632"/>
        </w:trPr>
        <w:tc>
          <w:tcPr>
            <w:tcW w:w="3078" w:type="dxa"/>
          </w:tcPr>
          <w:p w14:paraId="09D0FA0B" w14:textId="77777777" w:rsidR="00F6166D" w:rsidRPr="005C2D3F" w:rsidRDefault="00F6166D" w:rsidP="00F6166D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การเปลี่ยนแปลงในสินค้าสำเร็จรูปและสินค้าระห</w:t>
            </w:r>
            <w:r w:rsidRPr="005C2D3F">
              <w:rPr>
                <w:rFonts w:ascii="AngsanaUPC" w:hAnsi="AngsanaUPC" w:cs="AngsanaUPC" w:hint="cs"/>
                <w:sz w:val="30"/>
                <w:szCs w:val="30"/>
                <w:cs/>
              </w:rPr>
              <w:t>ว่างผลิต</w:t>
            </w:r>
          </w:p>
        </w:tc>
        <w:tc>
          <w:tcPr>
            <w:tcW w:w="990" w:type="dxa"/>
            <w:vAlign w:val="bottom"/>
          </w:tcPr>
          <w:p w14:paraId="09D0FA0C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9D0FA0D" w14:textId="77777777" w:rsidR="00F6166D" w:rsidRPr="005C2D3F" w:rsidRDefault="00E46162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298,852</w:t>
            </w:r>
          </w:p>
        </w:tc>
        <w:tc>
          <w:tcPr>
            <w:tcW w:w="270" w:type="dxa"/>
            <w:vAlign w:val="bottom"/>
          </w:tcPr>
          <w:p w14:paraId="09D0FA0E" w14:textId="77777777" w:rsidR="00F6166D" w:rsidRPr="005C2D3F" w:rsidRDefault="00F6166D" w:rsidP="00F6166D">
            <w:pPr>
              <w:ind w:left="34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9D0FA0F" w14:textId="77777777" w:rsidR="00F6166D" w:rsidRPr="005C2D3F" w:rsidRDefault="00BC7FC9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374,184</w:t>
            </w:r>
          </w:p>
        </w:tc>
        <w:tc>
          <w:tcPr>
            <w:tcW w:w="236" w:type="dxa"/>
            <w:vAlign w:val="bottom"/>
          </w:tcPr>
          <w:p w14:paraId="09D0FA10" w14:textId="77777777" w:rsidR="00F6166D" w:rsidRPr="005C2D3F" w:rsidRDefault="00F6166D" w:rsidP="00F6166D">
            <w:pPr>
              <w:ind w:left="34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14:paraId="09D0FA11" w14:textId="77777777" w:rsidR="00F6166D" w:rsidRPr="005C2D3F" w:rsidRDefault="00191AA6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352,694</w:t>
            </w:r>
          </w:p>
        </w:tc>
        <w:tc>
          <w:tcPr>
            <w:tcW w:w="238" w:type="dxa"/>
            <w:vAlign w:val="bottom"/>
          </w:tcPr>
          <w:p w14:paraId="09D0FA12" w14:textId="77777777" w:rsidR="00F6166D" w:rsidRPr="005C2D3F" w:rsidRDefault="00F6166D" w:rsidP="00F6166D">
            <w:pPr>
              <w:ind w:left="34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211" w:type="dxa"/>
            <w:vAlign w:val="bottom"/>
          </w:tcPr>
          <w:p w14:paraId="09D0FA13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19,443</w:t>
            </w:r>
          </w:p>
        </w:tc>
      </w:tr>
      <w:tr w:rsidR="00F6166D" w:rsidRPr="005C2D3F" w14:paraId="09D0FA1E" w14:textId="77777777" w:rsidTr="007F7FDE">
        <w:trPr>
          <w:trHeight w:val="192"/>
        </w:trPr>
        <w:tc>
          <w:tcPr>
            <w:tcW w:w="3078" w:type="dxa"/>
          </w:tcPr>
          <w:p w14:paraId="09D0FA15" w14:textId="77777777" w:rsidR="00F6166D" w:rsidRPr="005C2D3F" w:rsidRDefault="00F6166D" w:rsidP="00F6166D">
            <w:pPr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09D0FA16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9D0FA17" w14:textId="77777777" w:rsidR="00F6166D" w:rsidRPr="005C2D3F" w:rsidRDefault="00900637" w:rsidP="006044D6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14,</w:t>
            </w:r>
            <w:r w:rsidR="006044D6" w:rsidRPr="005C2D3F">
              <w:rPr>
                <w:bCs/>
                <w:sz w:val="30"/>
                <w:szCs w:val="30"/>
              </w:rPr>
              <w:t>143,609</w:t>
            </w:r>
          </w:p>
        </w:tc>
        <w:tc>
          <w:tcPr>
            <w:tcW w:w="270" w:type="dxa"/>
            <w:vAlign w:val="bottom"/>
          </w:tcPr>
          <w:p w14:paraId="09D0FA18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0FA19" w14:textId="77777777" w:rsidR="00F6166D" w:rsidRPr="005C2D3F" w:rsidRDefault="00F6166D" w:rsidP="00BC7FC9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18,</w:t>
            </w:r>
            <w:r w:rsidR="00BC7FC9" w:rsidRPr="005C2D3F">
              <w:rPr>
                <w:bCs/>
                <w:sz w:val="30"/>
                <w:szCs w:val="30"/>
              </w:rPr>
              <w:t>318,899</w:t>
            </w:r>
          </w:p>
        </w:tc>
        <w:tc>
          <w:tcPr>
            <w:tcW w:w="236" w:type="dxa"/>
            <w:vAlign w:val="bottom"/>
          </w:tcPr>
          <w:p w14:paraId="09D0FA1A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9D0FA1B" w14:textId="77777777" w:rsidR="00F6166D" w:rsidRPr="005C2D3F" w:rsidRDefault="00900637" w:rsidP="00932C1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12,</w:t>
            </w:r>
            <w:r w:rsidR="00932C1D" w:rsidRPr="005C2D3F">
              <w:rPr>
                <w:sz w:val="30"/>
                <w:szCs w:val="30"/>
                <w:lang w:bidi="ar-SA"/>
              </w:rPr>
              <w:t>376,299</w:t>
            </w:r>
          </w:p>
        </w:tc>
        <w:tc>
          <w:tcPr>
            <w:tcW w:w="238" w:type="dxa"/>
            <w:vAlign w:val="bottom"/>
          </w:tcPr>
          <w:p w14:paraId="09D0FA1C" w14:textId="77777777" w:rsidR="00F6166D" w:rsidRPr="005C2D3F" w:rsidRDefault="00F6166D" w:rsidP="00F6166D">
            <w:pPr>
              <w:ind w:left="-7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211" w:type="dxa"/>
            <w:vAlign w:val="bottom"/>
          </w:tcPr>
          <w:p w14:paraId="09D0FA1D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17,153,823</w:t>
            </w:r>
          </w:p>
        </w:tc>
      </w:tr>
      <w:tr w:rsidR="00F6166D" w:rsidRPr="005C2D3F" w14:paraId="09D0FA28" w14:textId="77777777" w:rsidTr="007F7FDE">
        <w:trPr>
          <w:trHeight w:val="192"/>
        </w:trPr>
        <w:tc>
          <w:tcPr>
            <w:tcW w:w="3078" w:type="dxa"/>
          </w:tcPr>
          <w:p w14:paraId="09D0FA1F" w14:textId="77777777" w:rsidR="00F6166D" w:rsidRPr="005C2D3F" w:rsidRDefault="00F6166D" w:rsidP="00F6166D">
            <w:pPr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ผลประโยชน์ของพนักงาน</w:t>
            </w:r>
          </w:p>
        </w:tc>
        <w:tc>
          <w:tcPr>
            <w:tcW w:w="990" w:type="dxa"/>
          </w:tcPr>
          <w:p w14:paraId="09D0FA20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5C2D3F">
              <w:rPr>
                <w:rFonts w:ascii="AngsanaUPC" w:hAnsi="AngsanaUPC" w:cs="AngsanaUPC"/>
                <w:i/>
                <w:iCs/>
                <w:sz w:val="30"/>
                <w:szCs w:val="30"/>
              </w:rPr>
              <w:t>2</w:t>
            </w:r>
            <w:r w:rsidR="00236D82" w:rsidRPr="005C2D3F">
              <w:rPr>
                <w:rFonts w:ascii="AngsanaUPC" w:hAnsi="AngsanaUPC" w:cs="AngsanaUPC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2" w:type="dxa"/>
          </w:tcPr>
          <w:p w14:paraId="09D0FA21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2,788,981</w:t>
            </w:r>
          </w:p>
        </w:tc>
        <w:tc>
          <w:tcPr>
            <w:tcW w:w="270" w:type="dxa"/>
          </w:tcPr>
          <w:p w14:paraId="09D0FA22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23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3,279,803</w:t>
            </w:r>
          </w:p>
        </w:tc>
        <w:tc>
          <w:tcPr>
            <w:tcW w:w="236" w:type="dxa"/>
          </w:tcPr>
          <w:p w14:paraId="09D0FA24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0FA25" w14:textId="77777777" w:rsidR="00F6166D" w:rsidRPr="005C2D3F" w:rsidRDefault="00664464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1,271,890</w:t>
            </w:r>
          </w:p>
        </w:tc>
        <w:tc>
          <w:tcPr>
            <w:tcW w:w="238" w:type="dxa"/>
          </w:tcPr>
          <w:p w14:paraId="09D0FA26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09D0FA27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1,706,569</w:t>
            </w:r>
          </w:p>
        </w:tc>
      </w:tr>
      <w:tr w:rsidR="00F6166D" w:rsidRPr="005C2D3F" w14:paraId="09D0FA32" w14:textId="77777777" w:rsidTr="007F7FDE">
        <w:trPr>
          <w:trHeight w:val="192"/>
        </w:trPr>
        <w:tc>
          <w:tcPr>
            <w:tcW w:w="3078" w:type="dxa"/>
          </w:tcPr>
          <w:p w14:paraId="09D0FA29" w14:textId="77777777" w:rsidR="00F6166D" w:rsidRPr="005C2D3F" w:rsidRDefault="00F6166D" w:rsidP="00F6166D">
            <w:pPr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ค่าใช้จ่ายในการขายและการตลาด</w:t>
            </w:r>
          </w:p>
        </w:tc>
        <w:tc>
          <w:tcPr>
            <w:tcW w:w="990" w:type="dxa"/>
          </w:tcPr>
          <w:p w14:paraId="09D0FA2A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09D0FA2B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1,242,152</w:t>
            </w:r>
          </w:p>
        </w:tc>
        <w:tc>
          <w:tcPr>
            <w:tcW w:w="270" w:type="dxa"/>
          </w:tcPr>
          <w:p w14:paraId="09D0FA2C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2D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1,564,450</w:t>
            </w:r>
          </w:p>
        </w:tc>
        <w:tc>
          <w:tcPr>
            <w:tcW w:w="236" w:type="dxa"/>
          </w:tcPr>
          <w:p w14:paraId="09D0FA2E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0FA2F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1,181,575</w:t>
            </w:r>
          </w:p>
        </w:tc>
        <w:tc>
          <w:tcPr>
            <w:tcW w:w="238" w:type="dxa"/>
          </w:tcPr>
          <w:p w14:paraId="09D0FA30" w14:textId="77777777" w:rsidR="00F6166D" w:rsidRPr="005C2D3F" w:rsidRDefault="00F6166D" w:rsidP="00F6166D">
            <w:pPr>
              <w:ind w:left="-76"/>
              <w:jc w:val="thaiDistribute"/>
              <w:rPr>
                <w:rFonts w:ascii="AngsanaUPC" w:hAnsi="AngsanaUPC" w:cs="AngsanaUPC"/>
                <w:sz w:val="30"/>
                <w:szCs w:val="30"/>
                <w:lang w:bidi="ar-SA"/>
              </w:rPr>
            </w:pPr>
          </w:p>
        </w:tc>
        <w:tc>
          <w:tcPr>
            <w:tcW w:w="1211" w:type="dxa"/>
          </w:tcPr>
          <w:p w14:paraId="09D0FA31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1,387,108</w:t>
            </w:r>
          </w:p>
        </w:tc>
      </w:tr>
      <w:tr w:rsidR="00F6166D" w:rsidRPr="005C2D3F" w14:paraId="09D0FA3C" w14:textId="77777777" w:rsidTr="007F7FDE">
        <w:trPr>
          <w:trHeight w:val="192"/>
        </w:trPr>
        <w:tc>
          <w:tcPr>
            <w:tcW w:w="3078" w:type="dxa"/>
          </w:tcPr>
          <w:p w14:paraId="09D0FA33" w14:textId="77777777" w:rsidR="00F6166D" w:rsidRPr="005C2D3F" w:rsidRDefault="00F6166D" w:rsidP="00F6166D">
            <w:pPr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9D0FA34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9D0FA35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1,077,122</w:t>
            </w:r>
          </w:p>
        </w:tc>
        <w:tc>
          <w:tcPr>
            <w:tcW w:w="270" w:type="dxa"/>
          </w:tcPr>
          <w:p w14:paraId="09D0FA36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37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1,120,202</w:t>
            </w:r>
          </w:p>
        </w:tc>
        <w:tc>
          <w:tcPr>
            <w:tcW w:w="236" w:type="dxa"/>
          </w:tcPr>
          <w:p w14:paraId="09D0FA38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0FA39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549,497</w:t>
            </w:r>
          </w:p>
        </w:tc>
        <w:tc>
          <w:tcPr>
            <w:tcW w:w="238" w:type="dxa"/>
          </w:tcPr>
          <w:p w14:paraId="09D0FA3A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09D0FA3B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547,375</w:t>
            </w:r>
          </w:p>
        </w:tc>
      </w:tr>
      <w:tr w:rsidR="00F6166D" w:rsidRPr="005C2D3F" w14:paraId="09D0FA46" w14:textId="77777777" w:rsidTr="007F7FDE">
        <w:trPr>
          <w:trHeight w:val="192"/>
        </w:trPr>
        <w:tc>
          <w:tcPr>
            <w:tcW w:w="3078" w:type="dxa"/>
          </w:tcPr>
          <w:p w14:paraId="09D0FA3D" w14:textId="77777777" w:rsidR="00F6166D" w:rsidRPr="005C2D3F" w:rsidRDefault="00F6166D" w:rsidP="00F6166D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09D0FA3E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9D0FA3F" w14:textId="77777777" w:rsidR="00F6166D" w:rsidRPr="005C2D3F" w:rsidRDefault="00E76544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710,333</w:t>
            </w:r>
          </w:p>
        </w:tc>
        <w:tc>
          <w:tcPr>
            <w:tcW w:w="270" w:type="dxa"/>
          </w:tcPr>
          <w:p w14:paraId="09D0FA40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41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959,494</w:t>
            </w:r>
          </w:p>
        </w:tc>
        <w:tc>
          <w:tcPr>
            <w:tcW w:w="236" w:type="dxa"/>
          </w:tcPr>
          <w:p w14:paraId="09D0FA42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0FA43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172,536</w:t>
            </w:r>
          </w:p>
        </w:tc>
        <w:tc>
          <w:tcPr>
            <w:tcW w:w="238" w:type="dxa"/>
          </w:tcPr>
          <w:p w14:paraId="09D0FA44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09D0FA45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536,259</w:t>
            </w:r>
          </w:p>
        </w:tc>
      </w:tr>
      <w:tr w:rsidR="00F6166D" w:rsidRPr="005C2D3F" w14:paraId="09D0FA50" w14:textId="77777777" w:rsidTr="007F7FDE">
        <w:trPr>
          <w:trHeight w:val="192"/>
        </w:trPr>
        <w:tc>
          <w:tcPr>
            <w:tcW w:w="3078" w:type="dxa"/>
          </w:tcPr>
          <w:p w14:paraId="09D0FA47" w14:textId="77777777" w:rsidR="00F6166D" w:rsidRPr="005C2D3F" w:rsidRDefault="00F6166D" w:rsidP="00F6166D">
            <w:pPr>
              <w:tabs>
                <w:tab w:val="left" w:pos="612"/>
              </w:tabs>
              <w:ind w:left="252" w:hanging="25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09D0FA48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09D0FA49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556,146</w:t>
            </w:r>
          </w:p>
        </w:tc>
        <w:tc>
          <w:tcPr>
            <w:tcW w:w="270" w:type="dxa"/>
          </w:tcPr>
          <w:p w14:paraId="09D0FA4A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4B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557,812</w:t>
            </w:r>
          </w:p>
        </w:tc>
        <w:tc>
          <w:tcPr>
            <w:tcW w:w="236" w:type="dxa"/>
          </w:tcPr>
          <w:p w14:paraId="09D0FA4C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0FA4D" w14:textId="77777777" w:rsidR="00F6166D" w:rsidRPr="005C2D3F" w:rsidRDefault="00900637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300,128</w:t>
            </w:r>
          </w:p>
        </w:tc>
        <w:tc>
          <w:tcPr>
            <w:tcW w:w="238" w:type="dxa"/>
          </w:tcPr>
          <w:p w14:paraId="09D0FA4E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09D0FA4F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323,203</w:t>
            </w:r>
          </w:p>
        </w:tc>
      </w:tr>
      <w:tr w:rsidR="00DA4F8A" w:rsidRPr="005C2D3F" w14:paraId="09D0FA5A" w14:textId="77777777" w:rsidTr="003D0D26">
        <w:trPr>
          <w:trHeight w:val="192"/>
        </w:trPr>
        <w:tc>
          <w:tcPr>
            <w:tcW w:w="3078" w:type="dxa"/>
          </w:tcPr>
          <w:p w14:paraId="09D0FA51" w14:textId="77777777" w:rsidR="00DA4F8A" w:rsidRPr="005C2D3F" w:rsidRDefault="00DA4F8A" w:rsidP="00F6166D">
            <w:pPr>
              <w:tabs>
                <w:tab w:val="left" w:pos="612"/>
              </w:tabs>
              <w:ind w:left="252" w:hanging="25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ขาดทุนจากการด้อยค่าเงินลงทุนในบริษัทย่อย บริษัทร่วม และ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9D0FA52" w14:textId="77777777" w:rsidR="00DA4F8A" w:rsidRPr="005C2D3F" w:rsidRDefault="00DA4F8A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09D0FA53" w14:textId="77777777" w:rsidR="00DA4F8A" w:rsidRPr="005C2D3F" w:rsidRDefault="005000C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28,518</w:t>
            </w:r>
          </w:p>
        </w:tc>
        <w:tc>
          <w:tcPr>
            <w:tcW w:w="270" w:type="dxa"/>
            <w:vAlign w:val="bottom"/>
          </w:tcPr>
          <w:p w14:paraId="09D0FA54" w14:textId="77777777" w:rsidR="00DA4F8A" w:rsidRPr="005C2D3F" w:rsidRDefault="00DA4F8A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0FA55" w14:textId="77777777" w:rsidR="00DA4F8A" w:rsidRPr="005C2D3F" w:rsidRDefault="005000CD" w:rsidP="005000CD">
            <w:pPr>
              <w:pStyle w:val="BodyText"/>
              <w:spacing w:after="0"/>
              <w:ind w:right="224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D0FA56" w14:textId="77777777" w:rsidR="00DA4F8A" w:rsidRPr="005C2D3F" w:rsidRDefault="00DA4F8A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9D0FA57" w14:textId="77777777" w:rsidR="00DA4F8A" w:rsidRPr="005C2D3F" w:rsidRDefault="005000C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576,187</w:t>
            </w:r>
          </w:p>
        </w:tc>
        <w:tc>
          <w:tcPr>
            <w:tcW w:w="238" w:type="dxa"/>
            <w:vAlign w:val="bottom"/>
          </w:tcPr>
          <w:p w14:paraId="09D0FA58" w14:textId="77777777" w:rsidR="00DA4F8A" w:rsidRPr="005C2D3F" w:rsidRDefault="00DA4F8A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9D0FA59" w14:textId="77777777" w:rsidR="00DA4F8A" w:rsidRPr="005C2D3F" w:rsidRDefault="005000CD" w:rsidP="005000CD">
            <w:pPr>
              <w:pStyle w:val="BodyText"/>
              <w:spacing w:after="0"/>
              <w:ind w:right="224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-</w:t>
            </w:r>
          </w:p>
        </w:tc>
      </w:tr>
      <w:tr w:rsidR="00F6166D" w:rsidRPr="005C2D3F" w14:paraId="09D0FA68" w14:textId="77777777" w:rsidTr="009B37D8">
        <w:trPr>
          <w:trHeight w:val="192"/>
        </w:trPr>
        <w:tc>
          <w:tcPr>
            <w:tcW w:w="3078" w:type="dxa"/>
          </w:tcPr>
          <w:p w14:paraId="09D0FA5B" w14:textId="77777777" w:rsidR="00F6166D" w:rsidRPr="005C2D3F" w:rsidRDefault="00664464" w:rsidP="00F6166D">
            <w:pPr>
              <w:tabs>
                <w:tab w:val="left" w:pos="612"/>
              </w:tabs>
              <w:ind w:left="252" w:hanging="25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(กลับรายการ) </w:t>
            </w:r>
            <w:r w:rsidR="001E61E5" w:rsidRPr="005C2D3F">
              <w:rPr>
                <w:sz w:val="30"/>
                <w:szCs w:val="30"/>
                <w:cs/>
              </w:rPr>
              <w:t>หนี้สูญและ</w:t>
            </w:r>
            <w:r w:rsidR="00F6166D" w:rsidRPr="005C2D3F">
              <w:rPr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90" w:type="dxa"/>
          </w:tcPr>
          <w:p w14:paraId="09D0FA5C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center"/>
          </w:tcPr>
          <w:p w14:paraId="09D0FA5D" w14:textId="77777777" w:rsidR="00664464" w:rsidRPr="005C2D3F" w:rsidRDefault="00664464" w:rsidP="00CC41A5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</w:p>
          <w:p w14:paraId="09D0FA5E" w14:textId="77777777" w:rsidR="00F6166D" w:rsidRPr="005C2D3F" w:rsidRDefault="00900637" w:rsidP="005C64D0">
            <w:pPr>
              <w:pStyle w:val="acctfourfigures"/>
              <w:tabs>
                <w:tab w:val="clear" w:pos="765"/>
              </w:tabs>
              <w:spacing w:line="280" w:lineRule="exact"/>
              <w:ind w:left="-169" w:right="-81"/>
              <w:contextualSpacing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(253,</w:t>
            </w:r>
            <w:r w:rsidRPr="005C2D3F">
              <w:rPr>
                <w:rFonts w:cs="Angsana New"/>
                <w:sz w:val="30"/>
                <w:szCs w:val="30"/>
              </w:rPr>
              <w:t>343</w:t>
            </w:r>
            <w:r w:rsidRPr="005C2D3F">
              <w:rPr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D0FA5F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0FA60" w14:textId="77777777" w:rsidR="00664464" w:rsidRPr="005C2D3F" w:rsidRDefault="00664464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</w:p>
          <w:p w14:paraId="09D0FA61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250,508</w:t>
            </w:r>
          </w:p>
        </w:tc>
        <w:tc>
          <w:tcPr>
            <w:tcW w:w="236" w:type="dxa"/>
          </w:tcPr>
          <w:p w14:paraId="09D0FA62" w14:textId="77777777" w:rsidR="00F6166D" w:rsidRPr="005C2D3F" w:rsidRDefault="00F6166D" w:rsidP="00CC41A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vAlign w:val="center"/>
          </w:tcPr>
          <w:p w14:paraId="09D0FA63" w14:textId="77777777" w:rsidR="00664464" w:rsidRPr="005C2D3F" w:rsidRDefault="00664464" w:rsidP="009B37D8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</w:p>
          <w:p w14:paraId="09D0FA64" w14:textId="77777777" w:rsidR="00F6166D" w:rsidRPr="005C2D3F" w:rsidRDefault="00900637" w:rsidP="009B37D8">
            <w:pPr>
              <w:pStyle w:val="BodyText"/>
              <w:spacing w:after="0"/>
              <w:ind w:right="-37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(701,663)</w:t>
            </w:r>
          </w:p>
        </w:tc>
        <w:tc>
          <w:tcPr>
            <w:tcW w:w="238" w:type="dxa"/>
          </w:tcPr>
          <w:p w14:paraId="09D0FA65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</w:tcPr>
          <w:p w14:paraId="09D0FA66" w14:textId="77777777" w:rsidR="00664464" w:rsidRPr="005C2D3F" w:rsidRDefault="00664464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</w:p>
          <w:p w14:paraId="09D0FA67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253,071</w:t>
            </w:r>
          </w:p>
        </w:tc>
      </w:tr>
      <w:tr w:rsidR="00F6166D" w:rsidRPr="005C2D3F" w14:paraId="09D0FA72" w14:textId="77777777" w:rsidTr="007F7FDE">
        <w:trPr>
          <w:trHeight w:val="192"/>
        </w:trPr>
        <w:tc>
          <w:tcPr>
            <w:tcW w:w="3078" w:type="dxa"/>
          </w:tcPr>
          <w:p w14:paraId="09D0FA69" w14:textId="77777777" w:rsidR="00F6166D" w:rsidRPr="005C2D3F" w:rsidRDefault="00F6166D" w:rsidP="00F6166D">
            <w:pPr>
              <w:tabs>
                <w:tab w:val="left" w:pos="612"/>
              </w:tabs>
              <w:ind w:left="252" w:hanging="25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09D0FA6A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9D0FA6B" w14:textId="77777777" w:rsidR="00F6166D" w:rsidRPr="005C2D3F" w:rsidRDefault="006044D6" w:rsidP="003D0D26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2,160,436</w:t>
            </w:r>
          </w:p>
        </w:tc>
        <w:tc>
          <w:tcPr>
            <w:tcW w:w="270" w:type="dxa"/>
          </w:tcPr>
          <w:p w14:paraId="09D0FA6C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D0FA6D" w14:textId="77777777" w:rsidR="00F6166D" w:rsidRPr="005C2D3F" w:rsidRDefault="00BC7FC9" w:rsidP="00F6166D">
            <w:pPr>
              <w:pStyle w:val="BodyText"/>
              <w:spacing w:after="0"/>
              <w:jc w:val="right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</w:rPr>
              <w:t>3,059,303</w:t>
            </w:r>
          </w:p>
        </w:tc>
        <w:tc>
          <w:tcPr>
            <w:tcW w:w="236" w:type="dxa"/>
          </w:tcPr>
          <w:p w14:paraId="09D0FA6E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9D0FA6F" w14:textId="77777777" w:rsidR="00F6166D" w:rsidRPr="005C2D3F" w:rsidRDefault="003D0D26" w:rsidP="00932C1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</w:t>
            </w:r>
            <w:r w:rsidR="00191AA6" w:rsidRPr="005C2D3F">
              <w:rPr>
                <w:sz w:val="30"/>
                <w:szCs w:val="30"/>
                <w:lang w:bidi="ar-SA"/>
              </w:rPr>
              <w:t>,</w:t>
            </w:r>
            <w:r w:rsidR="00932C1D" w:rsidRPr="005C2D3F">
              <w:rPr>
                <w:sz w:val="30"/>
                <w:szCs w:val="30"/>
                <w:lang w:bidi="ar-SA"/>
              </w:rPr>
              <w:t>583</w:t>
            </w:r>
            <w:r w:rsidR="00191AA6" w:rsidRPr="005C2D3F">
              <w:rPr>
                <w:sz w:val="30"/>
                <w:szCs w:val="30"/>
                <w:lang w:bidi="ar-SA"/>
              </w:rPr>
              <w:t>,</w:t>
            </w:r>
            <w:r w:rsidR="00932C1D" w:rsidRPr="005C2D3F">
              <w:rPr>
                <w:sz w:val="30"/>
                <w:szCs w:val="30"/>
                <w:lang w:bidi="ar-SA"/>
              </w:rPr>
              <w:t>359</w:t>
            </w:r>
          </w:p>
        </w:tc>
        <w:tc>
          <w:tcPr>
            <w:tcW w:w="238" w:type="dxa"/>
          </w:tcPr>
          <w:p w14:paraId="09D0FA70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9D0FA71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sz w:val="30"/>
                <w:szCs w:val="30"/>
                <w:lang w:bidi="ar-SA"/>
              </w:rPr>
            </w:pPr>
            <w:r w:rsidRPr="005C2D3F">
              <w:rPr>
                <w:sz w:val="30"/>
                <w:szCs w:val="30"/>
                <w:lang w:bidi="ar-SA"/>
              </w:rPr>
              <w:t>1,471,239</w:t>
            </w:r>
          </w:p>
        </w:tc>
      </w:tr>
      <w:tr w:rsidR="00F6166D" w:rsidRPr="005C2D3F" w14:paraId="09D0FA7C" w14:textId="77777777" w:rsidTr="007F7FDE">
        <w:trPr>
          <w:trHeight w:val="199"/>
        </w:trPr>
        <w:tc>
          <w:tcPr>
            <w:tcW w:w="3078" w:type="dxa"/>
            <w:vAlign w:val="bottom"/>
          </w:tcPr>
          <w:p w14:paraId="09D0FA73" w14:textId="77777777" w:rsidR="00F6166D" w:rsidRPr="005C2D3F" w:rsidRDefault="00F6166D" w:rsidP="00F6166D">
            <w:pPr>
              <w:tabs>
                <w:tab w:val="left" w:pos="612"/>
              </w:tabs>
              <w:ind w:left="252" w:hanging="25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9D0FA74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A75" w14:textId="77777777" w:rsidR="00F6166D" w:rsidRPr="005C2D3F" w:rsidRDefault="00900637" w:rsidP="00917CD0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22,75</w:t>
            </w:r>
            <w:r w:rsidR="00292289" w:rsidRPr="005C2D3F">
              <w:rPr>
                <w:rFonts w:cs="Angsana New"/>
                <w:b/>
                <w:bCs/>
                <w:sz w:val="30"/>
                <w:szCs w:val="30"/>
              </w:rPr>
              <w:t>2,806</w:t>
            </w:r>
          </w:p>
        </w:tc>
        <w:tc>
          <w:tcPr>
            <w:tcW w:w="270" w:type="dxa"/>
            <w:vAlign w:val="bottom"/>
          </w:tcPr>
          <w:p w14:paraId="09D0FA76" w14:textId="77777777" w:rsidR="00F6166D" w:rsidRPr="005C2D3F" w:rsidRDefault="00F6166D" w:rsidP="00F6166D">
            <w:pPr>
              <w:ind w:left="342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A77" w14:textId="77777777" w:rsidR="00F6166D" w:rsidRPr="005C2D3F" w:rsidRDefault="00F6166D" w:rsidP="00F6166D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29,484,655</w:t>
            </w:r>
          </w:p>
        </w:tc>
        <w:tc>
          <w:tcPr>
            <w:tcW w:w="236" w:type="dxa"/>
            <w:vAlign w:val="bottom"/>
          </w:tcPr>
          <w:p w14:paraId="09D0FA78" w14:textId="77777777" w:rsidR="00F6166D" w:rsidRPr="005C2D3F" w:rsidRDefault="00F6166D" w:rsidP="00F6166D">
            <w:pPr>
              <w:ind w:left="342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A79" w14:textId="77777777" w:rsidR="00F6166D" w:rsidRPr="005C2D3F" w:rsidRDefault="00900637" w:rsidP="00E46814">
            <w:pPr>
              <w:pStyle w:val="BodyText"/>
              <w:spacing w:after="0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5C2D3F">
              <w:rPr>
                <w:b/>
                <w:bCs/>
                <w:sz w:val="30"/>
                <w:szCs w:val="30"/>
                <w:lang w:bidi="ar-SA"/>
              </w:rPr>
              <w:t>17,</w:t>
            </w:r>
            <w:r w:rsidR="00E46814" w:rsidRPr="005C2D3F">
              <w:rPr>
                <w:b/>
                <w:bCs/>
                <w:sz w:val="30"/>
                <w:szCs w:val="30"/>
                <w:lang w:bidi="ar-SA"/>
              </w:rPr>
              <w:t>662,502</w:t>
            </w:r>
          </w:p>
        </w:tc>
        <w:tc>
          <w:tcPr>
            <w:tcW w:w="238" w:type="dxa"/>
            <w:vAlign w:val="bottom"/>
          </w:tcPr>
          <w:p w14:paraId="09D0FA7A" w14:textId="77777777" w:rsidR="00F6166D" w:rsidRPr="005C2D3F" w:rsidRDefault="00F6166D" w:rsidP="00F6166D">
            <w:pPr>
              <w:ind w:left="342"/>
              <w:jc w:val="thaiDistribute"/>
              <w:rPr>
                <w:rFonts w:ascii="AngsanaUPC" w:hAnsi="AngsanaUPC" w:cs="AngsanaUPC"/>
                <w:sz w:val="30"/>
                <w:szCs w:val="30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A7B" w14:textId="77777777" w:rsidR="00F6166D" w:rsidRPr="005C2D3F" w:rsidRDefault="00F6166D" w:rsidP="00F6166D">
            <w:pPr>
              <w:pStyle w:val="BodyText"/>
              <w:spacing w:after="0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5C2D3F">
              <w:rPr>
                <w:b/>
                <w:bCs/>
                <w:sz w:val="30"/>
                <w:szCs w:val="30"/>
                <w:lang w:bidi="ar-SA"/>
              </w:rPr>
              <w:t>23,398,090</w:t>
            </w:r>
          </w:p>
        </w:tc>
      </w:tr>
    </w:tbl>
    <w:p w14:paraId="09D0FA7D" w14:textId="77777777" w:rsidR="008B3FA1" w:rsidRPr="005C2D3F" w:rsidRDefault="00835DFC" w:rsidP="00C81A1E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09D0FA7E" w14:textId="77777777" w:rsidR="00835DFC" w:rsidRPr="005C2D3F" w:rsidRDefault="00835DFC" w:rsidP="00835DFC">
      <w:pPr>
        <w:pStyle w:val="ListParagraph"/>
        <w:ind w:left="540" w:firstLine="0"/>
        <w:rPr>
          <w:rFonts w:asciiTheme="majorBidi" w:hAnsiTheme="majorBidi"/>
          <w:i w:val="0"/>
          <w:iCs w:val="0"/>
          <w:sz w:val="28"/>
          <w:szCs w:val="28"/>
          <w:lang w:val="en-US"/>
        </w:rPr>
      </w:pPr>
    </w:p>
    <w:p w14:paraId="09D0FA7F" w14:textId="77777777" w:rsidR="00835DFC" w:rsidRPr="005C2D3F" w:rsidRDefault="00835DFC" w:rsidP="00835DFC">
      <w:pPr>
        <w:tabs>
          <w:tab w:val="left" w:pos="540"/>
        </w:tabs>
        <w:ind w:left="540"/>
        <w:jc w:val="thaiDistribute"/>
        <w:rPr>
          <w:bCs/>
          <w:i/>
          <w:iCs/>
          <w:sz w:val="30"/>
          <w:szCs w:val="30"/>
        </w:rPr>
      </w:pPr>
      <w:r w:rsidRPr="005C2D3F">
        <w:rPr>
          <w:bCs/>
          <w:i/>
          <w:iCs/>
          <w:sz w:val="30"/>
          <w:szCs w:val="30"/>
          <w:cs/>
        </w:rPr>
        <w:t>ภาษีเงินได้</w:t>
      </w:r>
      <w:r w:rsidRPr="005C2D3F">
        <w:rPr>
          <w:rFonts w:hint="cs"/>
          <w:bCs/>
          <w:i/>
          <w:iCs/>
          <w:sz w:val="30"/>
          <w:szCs w:val="30"/>
          <w:cs/>
        </w:rPr>
        <w:t>ที่</w:t>
      </w:r>
      <w:r w:rsidRPr="005C2D3F">
        <w:rPr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09D0FA80" w14:textId="77777777" w:rsidR="00835DFC" w:rsidRPr="005C2D3F" w:rsidRDefault="00835DFC" w:rsidP="00835DFC">
      <w:pPr>
        <w:tabs>
          <w:tab w:val="left" w:pos="540"/>
        </w:tabs>
        <w:ind w:left="540"/>
        <w:jc w:val="thaiDistribute"/>
        <w:rPr>
          <w:color w:val="0000FF"/>
          <w:sz w:val="28"/>
          <w:szCs w:val="28"/>
        </w:rPr>
      </w:pPr>
    </w:p>
    <w:tbl>
      <w:tblPr>
        <w:tblW w:w="9484" w:type="dxa"/>
        <w:tblInd w:w="450" w:type="dxa"/>
        <w:tblLook w:val="01E0" w:firstRow="1" w:lastRow="1" w:firstColumn="1" w:lastColumn="1" w:noHBand="0" w:noVBand="0"/>
      </w:tblPr>
      <w:tblGrid>
        <w:gridCol w:w="2978"/>
        <w:gridCol w:w="964"/>
        <w:gridCol w:w="1260"/>
        <w:gridCol w:w="265"/>
        <w:gridCol w:w="1175"/>
        <w:gridCol w:w="265"/>
        <w:gridCol w:w="1175"/>
        <w:gridCol w:w="265"/>
        <w:gridCol w:w="1137"/>
      </w:tblGrid>
      <w:tr w:rsidR="00835DFC" w:rsidRPr="005C2D3F" w14:paraId="09D0FA86" w14:textId="77777777" w:rsidTr="0036063A">
        <w:tc>
          <w:tcPr>
            <w:tcW w:w="2978" w:type="dxa"/>
          </w:tcPr>
          <w:p w14:paraId="09D0FA81" w14:textId="77777777" w:rsidR="00835DFC" w:rsidRPr="005C2D3F" w:rsidRDefault="00835DFC" w:rsidP="00A9741F">
            <w:pPr>
              <w:pStyle w:val="BodyText"/>
              <w:spacing w:after="0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4" w:type="dxa"/>
          </w:tcPr>
          <w:p w14:paraId="09D0FA82" w14:textId="77777777" w:rsidR="00835DFC" w:rsidRPr="005C2D3F" w:rsidRDefault="00835DFC" w:rsidP="00A9741F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D0FA83" w14:textId="77777777" w:rsidR="00835DFC" w:rsidRPr="005C2D3F" w:rsidRDefault="00835DFC" w:rsidP="00A9741F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09D0FA84" w14:textId="77777777" w:rsidR="00835DFC" w:rsidRPr="005C2D3F" w:rsidRDefault="00835DFC" w:rsidP="00A9741F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09D0FA85" w14:textId="77777777" w:rsidR="00835DFC" w:rsidRPr="005C2D3F" w:rsidRDefault="00835DFC" w:rsidP="00835DFC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835DFC" w:rsidRPr="005C2D3F" w14:paraId="09D0FA90" w14:textId="77777777" w:rsidTr="0036063A">
        <w:tc>
          <w:tcPr>
            <w:tcW w:w="2978" w:type="dxa"/>
          </w:tcPr>
          <w:p w14:paraId="09D0FA87" w14:textId="77777777" w:rsidR="00835DFC" w:rsidRPr="005C2D3F" w:rsidRDefault="00835DFC" w:rsidP="00835DFC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09D0FA88" w14:textId="77777777" w:rsidR="00835DFC" w:rsidRPr="005C2D3F" w:rsidRDefault="00835DFC" w:rsidP="00835DFC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D0FA89" w14:textId="77777777" w:rsidR="00835DFC" w:rsidRPr="005C2D3F" w:rsidRDefault="002C711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9D0FA8A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9D0FA8B" w14:textId="77777777" w:rsidR="00835DFC" w:rsidRPr="005C2D3F" w:rsidRDefault="004F6AB1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65" w:type="dxa"/>
            <w:shd w:val="clear" w:color="auto" w:fill="auto"/>
          </w:tcPr>
          <w:p w14:paraId="09D0FA8C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9D0FA8D" w14:textId="77777777" w:rsidR="00835DFC" w:rsidRPr="005C2D3F" w:rsidRDefault="002C711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9D0FA8E" w14:textId="77777777" w:rsidR="00835DFC" w:rsidRPr="005C2D3F" w:rsidRDefault="00835DFC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9D0FA8F" w14:textId="77777777" w:rsidR="00835DFC" w:rsidRPr="005C2D3F" w:rsidRDefault="004F6AB1" w:rsidP="00835D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2559</w:t>
            </w:r>
          </w:p>
        </w:tc>
      </w:tr>
      <w:tr w:rsidR="00835DFC" w:rsidRPr="005C2D3F" w14:paraId="09D0FA94" w14:textId="77777777" w:rsidTr="0036063A">
        <w:tc>
          <w:tcPr>
            <w:tcW w:w="2978" w:type="dxa"/>
          </w:tcPr>
          <w:p w14:paraId="09D0FA91" w14:textId="77777777" w:rsidR="00835DFC" w:rsidRPr="005C2D3F" w:rsidRDefault="00835DFC" w:rsidP="00A9741F">
            <w:pPr>
              <w:pStyle w:val="BodyText"/>
              <w:spacing w:after="0"/>
              <w:jc w:val="thaiDistribute"/>
              <w:rPr>
                <w:b/>
              </w:rPr>
            </w:pPr>
          </w:p>
        </w:tc>
        <w:tc>
          <w:tcPr>
            <w:tcW w:w="964" w:type="dxa"/>
          </w:tcPr>
          <w:p w14:paraId="09D0FA92" w14:textId="77777777" w:rsidR="00835DFC" w:rsidRPr="005C2D3F" w:rsidRDefault="00835DFC" w:rsidP="00A9741F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</w:rPr>
            </w:pPr>
          </w:p>
        </w:tc>
        <w:tc>
          <w:tcPr>
            <w:tcW w:w="5542" w:type="dxa"/>
            <w:gridSpan w:val="7"/>
          </w:tcPr>
          <w:p w14:paraId="09D0FA93" w14:textId="77777777" w:rsidR="00835DFC" w:rsidRPr="005C2D3F" w:rsidRDefault="00835DFC" w:rsidP="00A9741F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5DFC" w:rsidRPr="005C2D3F" w14:paraId="09D0FA9D" w14:textId="77777777" w:rsidTr="0036063A">
        <w:tc>
          <w:tcPr>
            <w:tcW w:w="3942" w:type="dxa"/>
            <w:gridSpan w:val="2"/>
          </w:tcPr>
          <w:p w14:paraId="09D0FA95" w14:textId="77777777" w:rsidR="00835DFC" w:rsidRPr="005C2D3F" w:rsidRDefault="00835DFC" w:rsidP="00835DFC">
            <w:pPr>
              <w:pStyle w:val="BodyText"/>
              <w:spacing w:after="0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5C2D3F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09D0FA96" w14:textId="77777777" w:rsidR="00835DFC" w:rsidRPr="005C2D3F" w:rsidRDefault="00835DFC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97" w14:textId="77777777" w:rsidR="00835DFC" w:rsidRPr="005C2D3F" w:rsidRDefault="00835DFC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98" w14:textId="77777777" w:rsidR="00835DFC" w:rsidRPr="005C2D3F" w:rsidRDefault="00835DFC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99" w14:textId="77777777" w:rsidR="00835DFC" w:rsidRPr="005C2D3F" w:rsidRDefault="00835DFC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9A" w14:textId="77777777" w:rsidR="00835DFC" w:rsidRPr="005C2D3F" w:rsidRDefault="00835DFC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9B" w14:textId="77777777" w:rsidR="00835DFC" w:rsidRPr="005C2D3F" w:rsidRDefault="00835DFC" w:rsidP="00A9741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09D0FA9C" w14:textId="77777777" w:rsidR="00835DFC" w:rsidRPr="005C2D3F" w:rsidRDefault="00835DFC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F6AB1" w:rsidRPr="005C2D3F" w14:paraId="09D0FAA7" w14:textId="77777777" w:rsidTr="0036063A">
        <w:tc>
          <w:tcPr>
            <w:tcW w:w="2978" w:type="dxa"/>
          </w:tcPr>
          <w:p w14:paraId="09D0FA9E" w14:textId="77777777" w:rsidR="004F6AB1" w:rsidRPr="005C2D3F" w:rsidRDefault="004F6AB1" w:rsidP="004F6AB1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สำหรับงวดปัจจุบัน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09D0FA9F" w14:textId="77777777" w:rsidR="004F6AB1" w:rsidRPr="005C2D3F" w:rsidRDefault="004F6AB1" w:rsidP="004F6AB1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0FAA0" w14:textId="77777777" w:rsidR="004F6AB1" w:rsidRPr="005C2D3F" w:rsidRDefault="00DA3042" w:rsidP="00236D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618,</w:t>
            </w:r>
            <w:r w:rsidR="00917CD0" w:rsidRPr="005C2D3F">
              <w:rPr>
                <w:rFonts w:cs="Angsana New"/>
                <w:sz w:val="30"/>
                <w:szCs w:val="30"/>
              </w:rPr>
              <w:t>59</w:t>
            </w:r>
            <w:r w:rsidR="00236D82" w:rsidRPr="005C2D3F">
              <w:rPr>
                <w:rFonts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09D0FAA1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A2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700,454</w:t>
            </w:r>
          </w:p>
        </w:tc>
        <w:tc>
          <w:tcPr>
            <w:tcW w:w="265" w:type="dxa"/>
          </w:tcPr>
          <w:p w14:paraId="09D0FAA3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A4" w14:textId="77777777" w:rsidR="004F6AB1" w:rsidRPr="005C2D3F" w:rsidRDefault="00DA3042" w:rsidP="00676B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434,8</w:t>
            </w:r>
            <w:r w:rsidR="00676B4A" w:rsidRPr="005C2D3F">
              <w:rPr>
                <w:rFonts w:cs="Angsana New"/>
                <w:sz w:val="30"/>
                <w:szCs w:val="30"/>
              </w:rPr>
              <w:t>90</w:t>
            </w:r>
          </w:p>
        </w:tc>
        <w:tc>
          <w:tcPr>
            <w:tcW w:w="265" w:type="dxa"/>
          </w:tcPr>
          <w:p w14:paraId="09D0FAA5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09D0FAA6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455,436</w:t>
            </w:r>
          </w:p>
        </w:tc>
      </w:tr>
      <w:tr w:rsidR="004F6AB1" w:rsidRPr="005C2D3F" w14:paraId="09D0FAB1" w14:textId="77777777" w:rsidTr="0036063A">
        <w:tc>
          <w:tcPr>
            <w:tcW w:w="2978" w:type="dxa"/>
          </w:tcPr>
          <w:p w14:paraId="09D0FAA8" w14:textId="77777777" w:rsidR="004F6AB1" w:rsidRPr="005C2D3F" w:rsidRDefault="004F6AB1" w:rsidP="004F6AB1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9D0FAA9" w14:textId="77777777" w:rsidR="004F6AB1" w:rsidRPr="005C2D3F" w:rsidRDefault="004F6AB1" w:rsidP="004F6AB1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0FAAA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AB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AC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AD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D0FAAE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D0FAAF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09D0FAB0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F6AB1" w:rsidRPr="005C2D3F" w14:paraId="09D0FABB" w14:textId="77777777" w:rsidTr="0036063A">
        <w:tc>
          <w:tcPr>
            <w:tcW w:w="2978" w:type="dxa"/>
            <w:shd w:val="clear" w:color="auto" w:fill="auto"/>
          </w:tcPr>
          <w:p w14:paraId="09D0FAB2" w14:textId="77777777" w:rsidR="004F6AB1" w:rsidRPr="005C2D3F" w:rsidRDefault="004F6AB1" w:rsidP="004F6AB1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09D0FAB3" w14:textId="77777777" w:rsidR="004F6AB1" w:rsidRPr="005C2D3F" w:rsidRDefault="004F6AB1" w:rsidP="004F6AB1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AB4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9D0FAB5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9D0FAB6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9D0FAB7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9D0FAB8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9D0FAB9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9D0FABA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F6AB1" w:rsidRPr="005C2D3F" w14:paraId="09D0FAC5" w14:textId="77777777" w:rsidTr="0036063A">
        <w:tc>
          <w:tcPr>
            <w:tcW w:w="2978" w:type="dxa"/>
            <w:shd w:val="clear" w:color="auto" w:fill="auto"/>
          </w:tcPr>
          <w:p w14:paraId="09D0FABC" w14:textId="77777777" w:rsidR="004F6AB1" w:rsidRPr="005C2D3F" w:rsidRDefault="004F6AB1" w:rsidP="004F6AB1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C2D3F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09D0FABD" w14:textId="77777777" w:rsidR="004F6AB1" w:rsidRPr="005C2D3F" w:rsidRDefault="002C711C" w:rsidP="004F6AB1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C2D3F">
              <w:rPr>
                <w:bCs/>
                <w:i/>
                <w:iCs/>
                <w:sz w:val="30"/>
                <w:szCs w:val="30"/>
              </w:rPr>
              <w:t>1</w:t>
            </w:r>
            <w:r w:rsidR="00236D82" w:rsidRPr="005C2D3F">
              <w:rPr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ABE" w14:textId="77777777" w:rsidR="004F6AB1" w:rsidRPr="005C2D3F" w:rsidRDefault="00DA3042" w:rsidP="00236D8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101,</w:t>
            </w:r>
            <w:r w:rsidR="00917CD0" w:rsidRPr="005C2D3F">
              <w:rPr>
                <w:rFonts w:cs="Angsana New"/>
                <w:sz w:val="30"/>
                <w:szCs w:val="30"/>
              </w:rPr>
              <w:t>70</w:t>
            </w:r>
            <w:r w:rsidR="00236D82" w:rsidRPr="005C2D3F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09D0FABF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AC0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(24,851)</w:t>
            </w:r>
          </w:p>
        </w:tc>
        <w:tc>
          <w:tcPr>
            <w:tcW w:w="265" w:type="dxa"/>
            <w:shd w:val="clear" w:color="auto" w:fill="auto"/>
          </w:tcPr>
          <w:p w14:paraId="09D0FAC1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AC2" w14:textId="77777777" w:rsidR="004F6AB1" w:rsidRPr="005C2D3F" w:rsidRDefault="00DA3042" w:rsidP="00676B4A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</w:t>
            </w:r>
            <w:r w:rsidR="00676B4A" w:rsidRPr="005C2D3F">
              <w:rPr>
                <w:rFonts w:cs="Angsana New"/>
                <w:sz w:val="30"/>
                <w:szCs w:val="30"/>
              </w:rPr>
              <w:t>30,039)</w:t>
            </w:r>
          </w:p>
        </w:tc>
        <w:tc>
          <w:tcPr>
            <w:tcW w:w="265" w:type="dxa"/>
            <w:shd w:val="clear" w:color="auto" w:fill="auto"/>
          </w:tcPr>
          <w:p w14:paraId="09D0FAC3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AC4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(25,249)</w:t>
            </w:r>
          </w:p>
        </w:tc>
      </w:tr>
      <w:tr w:rsidR="004F6AB1" w:rsidRPr="005C2D3F" w14:paraId="09D0FACF" w14:textId="77777777" w:rsidTr="0036063A">
        <w:tc>
          <w:tcPr>
            <w:tcW w:w="2978" w:type="dxa"/>
            <w:shd w:val="clear" w:color="auto" w:fill="auto"/>
          </w:tcPr>
          <w:p w14:paraId="09D0FAC6" w14:textId="77777777" w:rsidR="004F6AB1" w:rsidRPr="005C2D3F" w:rsidRDefault="004F6AB1" w:rsidP="004F6AB1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64" w:type="dxa"/>
            <w:shd w:val="clear" w:color="auto" w:fill="auto"/>
          </w:tcPr>
          <w:p w14:paraId="09D0FAC7" w14:textId="77777777" w:rsidR="004F6AB1" w:rsidRPr="005C2D3F" w:rsidRDefault="004F6AB1" w:rsidP="004F6AB1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AC8" w14:textId="77777777" w:rsidR="004F6AB1" w:rsidRPr="005C2D3F" w:rsidRDefault="00917CD0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720,299</w:t>
            </w:r>
          </w:p>
        </w:tc>
        <w:tc>
          <w:tcPr>
            <w:tcW w:w="265" w:type="dxa"/>
            <w:shd w:val="clear" w:color="auto" w:fill="auto"/>
          </w:tcPr>
          <w:p w14:paraId="09D0FAC9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ACA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675,603</w:t>
            </w:r>
          </w:p>
        </w:tc>
        <w:tc>
          <w:tcPr>
            <w:tcW w:w="265" w:type="dxa"/>
            <w:shd w:val="clear" w:color="auto" w:fill="auto"/>
          </w:tcPr>
          <w:p w14:paraId="09D0FACB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ACC" w14:textId="77777777" w:rsidR="004F6AB1" w:rsidRPr="005C2D3F" w:rsidRDefault="00676B4A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404,851</w:t>
            </w:r>
          </w:p>
        </w:tc>
        <w:tc>
          <w:tcPr>
            <w:tcW w:w="265" w:type="dxa"/>
            <w:shd w:val="clear" w:color="auto" w:fill="auto"/>
          </w:tcPr>
          <w:p w14:paraId="09D0FACD" w14:textId="77777777" w:rsidR="004F6AB1" w:rsidRPr="005C2D3F" w:rsidRDefault="004F6AB1" w:rsidP="004F6AB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ACE" w14:textId="77777777" w:rsidR="004F6AB1" w:rsidRPr="005C2D3F" w:rsidRDefault="004F6AB1" w:rsidP="004F6AB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430,187</w:t>
            </w:r>
          </w:p>
        </w:tc>
      </w:tr>
    </w:tbl>
    <w:p w14:paraId="09D0FAD0" w14:textId="77777777" w:rsidR="005000CD" w:rsidRPr="005C2D3F" w:rsidRDefault="005000CD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9D0FAD1" w14:textId="77777777" w:rsidR="00835DFC" w:rsidRPr="005C2D3F" w:rsidRDefault="00835DFC" w:rsidP="00835DFC">
      <w:pPr>
        <w:ind w:firstLine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09D0FAD2" w14:textId="77777777" w:rsidR="00835DFC" w:rsidRPr="005C2D3F" w:rsidRDefault="00835DFC" w:rsidP="00835DFC">
      <w:pPr>
        <w:ind w:left="547"/>
        <w:jc w:val="thaiDistribute"/>
        <w:rPr>
          <w:b/>
          <w:bCs/>
          <w:i/>
          <w:iCs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72"/>
      </w:tblGrid>
      <w:tr w:rsidR="00835DFC" w:rsidRPr="005C2D3F" w14:paraId="09D0FAD5" w14:textId="77777777" w:rsidTr="00F33272">
        <w:trPr>
          <w:cantSplit/>
        </w:trPr>
        <w:tc>
          <w:tcPr>
            <w:tcW w:w="2790" w:type="dxa"/>
          </w:tcPr>
          <w:p w14:paraId="09D0FAD3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09D0FAD4" w14:textId="77777777" w:rsidR="00835DFC" w:rsidRPr="005C2D3F" w:rsidRDefault="00835DFC" w:rsidP="00A9741F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DFC" w:rsidRPr="005C2D3F" w14:paraId="09D0FADA" w14:textId="77777777" w:rsidTr="00F33272">
        <w:trPr>
          <w:cantSplit/>
        </w:trPr>
        <w:tc>
          <w:tcPr>
            <w:tcW w:w="2790" w:type="dxa"/>
          </w:tcPr>
          <w:p w14:paraId="09D0FAD6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09D0FAD7" w14:textId="77777777" w:rsidR="00835DFC" w:rsidRPr="005C2D3F" w:rsidRDefault="00835DFC" w:rsidP="00C919A2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</w:t>
            </w:r>
            <w:r w:rsidR="00C919A2" w:rsidRPr="005C2D3F">
              <w:rPr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09D0FAD8" w14:textId="77777777" w:rsidR="00835DFC" w:rsidRPr="005C2D3F" w:rsidRDefault="00835DFC" w:rsidP="00A9741F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222" w:type="dxa"/>
            <w:gridSpan w:val="5"/>
            <w:tcBorders>
              <w:bottom w:val="single" w:sz="4" w:space="0" w:color="auto"/>
            </w:tcBorders>
          </w:tcPr>
          <w:p w14:paraId="09D0FAD9" w14:textId="77777777" w:rsidR="00835DFC" w:rsidRPr="005C2D3F" w:rsidRDefault="00C81B8C" w:rsidP="00A9741F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835DFC" w:rsidRPr="005C2D3F" w14:paraId="09D0FAE7" w14:textId="77777777" w:rsidTr="00F33272">
        <w:trPr>
          <w:cantSplit/>
        </w:trPr>
        <w:tc>
          <w:tcPr>
            <w:tcW w:w="2790" w:type="dxa"/>
          </w:tcPr>
          <w:p w14:paraId="09D0FADB" w14:textId="77777777" w:rsidR="00835DFC" w:rsidRPr="005C2D3F" w:rsidRDefault="00835DFC" w:rsidP="00A9741F">
            <w:pPr>
              <w:ind w:left="400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D0FADC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ADD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D0FADE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ADF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9D0FAE0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9D0FAE1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D0FAE2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AE3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D0FAE4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AE5" w14:textId="77777777" w:rsidR="00835DFC" w:rsidRPr="005C2D3F" w:rsidRDefault="00835DFC" w:rsidP="00A9741F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D0FAE6" w14:textId="77777777" w:rsidR="00835DFC" w:rsidRPr="005C2D3F" w:rsidRDefault="00835DFC" w:rsidP="00A9741F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835DFC" w:rsidRPr="005C2D3F" w14:paraId="09D0FAEA" w14:textId="77777777" w:rsidTr="00F33272">
        <w:trPr>
          <w:cantSplit/>
        </w:trPr>
        <w:tc>
          <w:tcPr>
            <w:tcW w:w="2790" w:type="dxa"/>
          </w:tcPr>
          <w:p w14:paraId="09D0FAE8" w14:textId="77777777" w:rsidR="00835DFC" w:rsidRPr="005C2D3F" w:rsidRDefault="00835DFC" w:rsidP="00A9741F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09D0FAE9" w14:textId="77777777" w:rsidR="00835DFC" w:rsidRPr="005C2D3F" w:rsidRDefault="00835DFC" w:rsidP="00A9741F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81B8C" w:rsidRPr="005C2D3F" w14:paraId="09D0FAF7" w14:textId="77777777" w:rsidTr="00F33272">
        <w:trPr>
          <w:cantSplit/>
        </w:trPr>
        <w:tc>
          <w:tcPr>
            <w:tcW w:w="2790" w:type="dxa"/>
          </w:tcPr>
          <w:p w14:paraId="09D0FAEB" w14:textId="77777777" w:rsidR="00C81B8C" w:rsidRPr="005C2D3F" w:rsidRDefault="00C81B8C" w:rsidP="00C81B8C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09D0FAEC" w14:textId="77777777" w:rsidR="00C81B8C" w:rsidRPr="005C2D3F" w:rsidRDefault="00DA3042" w:rsidP="00470253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(4,130)</w:t>
            </w:r>
          </w:p>
        </w:tc>
        <w:tc>
          <w:tcPr>
            <w:tcW w:w="180" w:type="dxa"/>
          </w:tcPr>
          <w:p w14:paraId="09D0FAED" w14:textId="77777777" w:rsidR="00C81B8C" w:rsidRPr="005C2D3F" w:rsidRDefault="00C81B8C" w:rsidP="00C81B8C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AEE" w14:textId="77777777" w:rsidR="00C81B8C" w:rsidRPr="005C2D3F" w:rsidRDefault="00DA3042" w:rsidP="00046B1B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826</w:t>
            </w:r>
          </w:p>
        </w:tc>
        <w:tc>
          <w:tcPr>
            <w:tcW w:w="180" w:type="dxa"/>
          </w:tcPr>
          <w:p w14:paraId="09D0FAEF" w14:textId="77777777" w:rsidR="00C81B8C" w:rsidRPr="005C2D3F" w:rsidRDefault="00C81B8C" w:rsidP="00C81B8C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9D0FAF0" w14:textId="77777777" w:rsidR="00C81B8C" w:rsidRPr="005C2D3F" w:rsidRDefault="00DA3042" w:rsidP="00470253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(3,304)</w:t>
            </w:r>
          </w:p>
        </w:tc>
        <w:tc>
          <w:tcPr>
            <w:tcW w:w="180" w:type="dxa"/>
          </w:tcPr>
          <w:p w14:paraId="09D0FAF1" w14:textId="77777777" w:rsidR="00C81B8C" w:rsidRPr="005C2D3F" w:rsidRDefault="00C81B8C" w:rsidP="00C81B8C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0FAF2" w14:textId="77777777" w:rsidR="00C81B8C" w:rsidRPr="005C2D3F" w:rsidRDefault="00C81B8C" w:rsidP="00F33272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6,930</w:t>
            </w:r>
          </w:p>
        </w:tc>
        <w:tc>
          <w:tcPr>
            <w:tcW w:w="180" w:type="dxa"/>
          </w:tcPr>
          <w:p w14:paraId="09D0FAF3" w14:textId="77777777" w:rsidR="00C81B8C" w:rsidRPr="005C2D3F" w:rsidRDefault="00C81B8C" w:rsidP="00C81B8C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AF4" w14:textId="77777777" w:rsidR="00C81B8C" w:rsidRPr="005C2D3F" w:rsidRDefault="00C81B8C" w:rsidP="00F33272">
            <w:pPr>
              <w:tabs>
                <w:tab w:val="left" w:pos="362"/>
              </w:tabs>
              <w:spacing w:line="240" w:lineRule="atLeast"/>
              <w:ind w:right="-34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(1,386)</w:t>
            </w:r>
            <w:r w:rsidR="00F33272"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D0FAF5" w14:textId="77777777" w:rsidR="00C81B8C" w:rsidRPr="005C2D3F" w:rsidRDefault="00C81B8C" w:rsidP="00C81B8C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9D0FAF6" w14:textId="77777777" w:rsidR="00C81B8C" w:rsidRPr="005C2D3F" w:rsidRDefault="00C81B8C" w:rsidP="00C81B8C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5,544</w:t>
            </w:r>
          </w:p>
        </w:tc>
      </w:tr>
      <w:tr w:rsidR="00C81B8C" w:rsidRPr="005C2D3F" w14:paraId="09D0FB04" w14:textId="77777777" w:rsidTr="00F33272">
        <w:trPr>
          <w:cantSplit/>
        </w:trPr>
        <w:tc>
          <w:tcPr>
            <w:tcW w:w="2790" w:type="dxa"/>
          </w:tcPr>
          <w:p w14:paraId="09D0FAF8" w14:textId="77777777" w:rsidR="00C81B8C" w:rsidRPr="005C2D3F" w:rsidRDefault="002C711C" w:rsidP="00C81B8C">
            <w:pPr>
              <w:ind w:left="191" w:hanging="19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(กำไร) </w:t>
            </w:r>
            <w:r w:rsidR="00C81B8C" w:rsidRPr="005C2D3F">
              <w:rPr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  <w:r w:rsidR="00C81B8C"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D0FAF9" w14:textId="77777777" w:rsidR="00C81B8C" w:rsidRPr="005C2D3F" w:rsidRDefault="007936EC" w:rsidP="004B42CE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64,16</w:t>
            </w:r>
            <w:r w:rsidR="00F7661D" w:rsidRPr="005C2D3F">
              <w:rPr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9D0FAFA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D0FAFB" w14:textId="77777777" w:rsidR="00C81B8C" w:rsidRPr="005C2D3F" w:rsidRDefault="00DA3042" w:rsidP="00046B1B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(12,800)</w:t>
            </w:r>
          </w:p>
        </w:tc>
        <w:tc>
          <w:tcPr>
            <w:tcW w:w="180" w:type="dxa"/>
            <w:vAlign w:val="bottom"/>
          </w:tcPr>
          <w:p w14:paraId="09D0FAFC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9D0FAFD" w14:textId="77777777" w:rsidR="00C81B8C" w:rsidRPr="005C2D3F" w:rsidRDefault="00DA3042" w:rsidP="00F7661D">
            <w:pPr>
              <w:spacing w:line="240" w:lineRule="atLeast"/>
              <w:ind w:left="-182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51,</w:t>
            </w:r>
            <w:r w:rsidR="00F7661D" w:rsidRPr="005C2D3F">
              <w:rPr>
                <w:sz w:val="30"/>
                <w:szCs w:val="30"/>
              </w:rPr>
              <w:t>367</w:t>
            </w:r>
            <w:r w:rsidR="00F33272" w:rsidRPr="005C2D3F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09D0FAFE" w14:textId="77777777" w:rsidR="00C81B8C" w:rsidRPr="005C2D3F" w:rsidRDefault="00C81B8C" w:rsidP="00C81B8C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D0FAFF" w14:textId="77777777" w:rsidR="00C81B8C" w:rsidRPr="005C2D3F" w:rsidRDefault="00C81B8C" w:rsidP="00046B1B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(18,536)</w:t>
            </w:r>
          </w:p>
        </w:tc>
        <w:tc>
          <w:tcPr>
            <w:tcW w:w="180" w:type="dxa"/>
            <w:vAlign w:val="bottom"/>
          </w:tcPr>
          <w:p w14:paraId="09D0FB00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D0FB01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3,598</w:t>
            </w:r>
          </w:p>
        </w:tc>
        <w:tc>
          <w:tcPr>
            <w:tcW w:w="180" w:type="dxa"/>
            <w:vAlign w:val="bottom"/>
          </w:tcPr>
          <w:p w14:paraId="09D0FB02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9D0FB03" w14:textId="77777777" w:rsidR="00C81B8C" w:rsidRPr="005C2D3F" w:rsidRDefault="00C81B8C" w:rsidP="00C81B8C">
            <w:pPr>
              <w:spacing w:line="240" w:lineRule="atLeast"/>
              <w:ind w:right="-63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(14,938)</w:t>
            </w:r>
          </w:p>
        </w:tc>
      </w:tr>
      <w:tr w:rsidR="00C81B8C" w:rsidRPr="005C2D3F" w14:paraId="09D0FB11" w14:textId="77777777" w:rsidTr="00F33272">
        <w:trPr>
          <w:cantSplit/>
        </w:trPr>
        <w:tc>
          <w:tcPr>
            <w:tcW w:w="2790" w:type="dxa"/>
          </w:tcPr>
          <w:p w14:paraId="09D0FB05" w14:textId="77777777" w:rsidR="00C81B8C" w:rsidRPr="005C2D3F" w:rsidRDefault="00C81B8C" w:rsidP="00C81B8C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06" w14:textId="77777777" w:rsidR="00C81B8C" w:rsidRPr="005C2D3F" w:rsidRDefault="00F7661D" w:rsidP="00470253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60,037</w:t>
            </w:r>
          </w:p>
        </w:tc>
        <w:tc>
          <w:tcPr>
            <w:tcW w:w="180" w:type="dxa"/>
            <w:vAlign w:val="bottom"/>
          </w:tcPr>
          <w:p w14:paraId="09D0FB07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08" w14:textId="77777777" w:rsidR="00C81B8C" w:rsidRPr="005C2D3F" w:rsidRDefault="00BB70BB" w:rsidP="00BB70BB">
            <w:pPr>
              <w:spacing w:line="240" w:lineRule="atLeast"/>
              <w:ind w:right="-63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</w:t>
            </w:r>
            <w:r w:rsidR="00DA3042" w:rsidRPr="005C2D3F">
              <w:rPr>
                <w:b/>
                <w:bCs/>
                <w:sz w:val="30"/>
                <w:szCs w:val="30"/>
              </w:rPr>
              <w:t>11,974</w:t>
            </w:r>
            <w:r w:rsidRPr="005C2D3F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D0FB09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0A" w14:textId="77777777" w:rsidR="00C81B8C" w:rsidRPr="005C2D3F" w:rsidRDefault="00F7661D" w:rsidP="00470253">
            <w:pPr>
              <w:spacing w:line="240" w:lineRule="atLeast"/>
              <w:ind w:left="-182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48,063</w:t>
            </w:r>
            <w:r w:rsidR="001429EC" w:rsidRPr="005C2D3F">
              <w:rPr>
                <w:b/>
                <w:bCs/>
                <w:sz w:val="30"/>
                <w:szCs w:val="30"/>
              </w:rPr>
              <w:t xml:space="preserve">       </w:t>
            </w:r>
          </w:p>
        </w:tc>
        <w:tc>
          <w:tcPr>
            <w:tcW w:w="180" w:type="dxa"/>
            <w:vAlign w:val="bottom"/>
          </w:tcPr>
          <w:p w14:paraId="09D0FB0B" w14:textId="77777777" w:rsidR="00C81B8C" w:rsidRPr="005C2D3F" w:rsidRDefault="00C81B8C" w:rsidP="00C81B8C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0C" w14:textId="77777777" w:rsidR="00C81B8C" w:rsidRPr="005C2D3F" w:rsidRDefault="00C81B8C" w:rsidP="00470253">
            <w:pPr>
              <w:spacing w:line="240" w:lineRule="atLeast"/>
              <w:ind w:right="-63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(11,606)</w:t>
            </w:r>
          </w:p>
        </w:tc>
        <w:tc>
          <w:tcPr>
            <w:tcW w:w="180" w:type="dxa"/>
            <w:vAlign w:val="bottom"/>
          </w:tcPr>
          <w:p w14:paraId="09D0FB0D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0E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2,212</w:t>
            </w:r>
          </w:p>
        </w:tc>
        <w:tc>
          <w:tcPr>
            <w:tcW w:w="180" w:type="dxa"/>
            <w:vAlign w:val="bottom"/>
          </w:tcPr>
          <w:p w14:paraId="09D0FB0F" w14:textId="77777777" w:rsidR="00C81B8C" w:rsidRPr="005C2D3F" w:rsidRDefault="00C81B8C" w:rsidP="00C81B8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10" w14:textId="77777777" w:rsidR="00C81B8C" w:rsidRPr="005C2D3F" w:rsidRDefault="00C81B8C" w:rsidP="00C81B8C">
            <w:pPr>
              <w:spacing w:line="240" w:lineRule="atLeast"/>
              <w:ind w:right="-45"/>
              <w:jc w:val="right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(9,394)</w:t>
            </w:r>
          </w:p>
        </w:tc>
      </w:tr>
    </w:tbl>
    <w:p w14:paraId="09D0FB12" w14:textId="77777777" w:rsidR="00B27080" w:rsidRPr="005C2D3F" w:rsidRDefault="00B27080" w:rsidP="00FE591D">
      <w:pPr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B13" w14:textId="77777777" w:rsidR="00B27080" w:rsidRPr="005C2D3F" w:rsidRDefault="00B27080" w:rsidP="00FE591D">
      <w:pPr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11"/>
      </w:tblGrid>
      <w:tr w:rsidR="002A2FEC" w:rsidRPr="005C2D3F" w14:paraId="09D0FB16" w14:textId="77777777" w:rsidTr="002A2FEC">
        <w:trPr>
          <w:cantSplit/>
        </w:trPr>
        <w:tc>
          <w:tcPr>
            <w:tcW w:w="2790" w:type="dxa"/>
          </w:tcPr>
          <w:p w14:paraId="09D0FB14" w14:textId="77777777" w:rsidR="002A2FEC" w:rsidRPr="005C2D3F" w:rsidRDefault="00B27080" w:rsidP="00552B21">
            <w:pPr>
              <w:rPr>
                <w:sz w:val="30"/>
                <w:szCs w:val="30"/>
              </w:rPr>
            </w:pPr>
            <w:r w:rsidRPr="005C2D3F"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6480" w:type="dxa"/>
            <w:gridSpan w:val="11"/>
          </w:tcPr>
          <w:p w14:paraId="09D0FB15" w14:textId="77777777" w:rsidR="002A2FEC" w:rsidRPr="005C2D3F" w:rsidRDefault="002A2FEC" w:rsidP="002A2FEC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FEC" w:rsidRPr="005C2D3F" w14:paraId="09D0FB1B" w14:textId="77777777" w:rsidTr="002A2FEC">
        <w:trPr>
          <w:cantSplit/>
        </w:trPr>
        <w:tc>
          <w:tcPr>
            <w:tcW w:w="2790" w:type="dxa"/>
          </w:tcPr>
          <w:p w14:paraId="09D0FB17" w14:textId="77777777" w:rsidR="002A2FEC" w:rsidRPr="005C2D3F" w:rsidRDefault="002A2FEC" w:rsidP="00552B21">
            <w:pPr>
              <w:rPr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09D0FB18" w14:textId="77777777" w:rsidR="002A2FEC" w:rsidRPr="005C2D3F" w:rsidRDefault="00C919A2" w:rsidP="00552B21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09D0FB19" w14:textId="77777777" w:rsidR="002A2FEC" w:rsidRPr="005C2D3F" w:rsidRDefault="002A2FEC" w:rsidP="00552B21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161" w:type="dxa"/>
            <w:gridSpan w:val="5"/>
            <w:tcBorders>
              <w:bottom w:val="single" w:sz="4" w:space="0" w:color="auto"/>
            </w:tcBorders>
          </w:tcPr>
          <w:p w14:paraId="09D0FB1A" w14:textId="77777777" w:rsidR="002A2FEC" w:rsidRPr="005C2D3F" w:rsidRDefault="00FF0AB0" w:rsidP="00552B21">
            <w:pPr>
              <w:ind w:right="11"/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2A2FEC" w:rsidRPr="005C2D3F" w14:paraId="09D0FB28" w14:textId="77777777" w:rsidTr="002A2FEC">
        <w:trPr>
          <w:cantSplit/>
        </w:trPr>
        <w:tc>
          <w:tcPr>
            <w:tcW w:w="2790" w:type="dxa"/>
          </w:tcPr>
          <w:p w14:paraId="09D0FB1C" w14:textId="77777777" w:rsidR="002A2FEC" w:rsidRPr="005C2D3F" w:rsidRDefault="002A2FEC" w:rsidP="00552B21">
            <w:pPr>
              <w:ind w:left="400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D0FB1D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B1E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D0FB1F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B20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9D0FB21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9D0FB22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D0FB23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B24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D0FB25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9D0FB26" w14:textId="77777777" w:rsidR="002A2FEC" w:rsidRPr="005C2D3F" w:rsidRDefault="002A2FEC" w:rsidP="00552B21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9D0FB27" w14:textId="77777777" w:rsidR="002A2FEC" w:rsidRPr="005C2D3F" w:rsidRDefault="002A2FEC" w:rsidP="00552B21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2A2FEC" w:rsidRPr="005C2D3F" w14:paraId="09D0FB2B" w14:textId="77777777" w:rsidTr="002A2FEC">
        <w:trPr>
          <w:cantSplit/>
        </w:trPr>
        <w:tc>
          <w:tcPr>
            <w:tcW w:w="2790" w:type="dxa"/>
          </w:tcPr>
          <w:p w14:paraId="09D0FB29" w14:textId="77777777" w:rsidR="002A2FEC" w:rsidRPr="005C2D3F" w:rsidRDefault="002A2FEC" w:rsidP="00552B21">
            <w:pPr>
              <w:rPr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09D0FB2A" w14:textId="77777777" w:rsidR="002A2FEC" w:rsidRPr="005C2D3F" w:rsidRDefault="002A2FEC" w:rsidP="00552B21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FF0AB0" w:rsidRPr="005C2D3F" w14:paraId="09D0FB38" w14:textId="77777777" w:rsidTr="002A2FEC">
        <w:trPr>
          <w:cantSplit/>
        </w:trPr>
        <w:tc>
          <w:tcPr>
            <w:tcW w:w="2790" w:type="dxa"/>
          </w:tcPr>
          <w:p w14:paraId="09D0FB2C" w14:textId="77777777" w:rsidR="00FF0AB0" w:rsidRPr="005C2D3F" w:rsidRDefault="00FF0AB0" w:rsidP="00FF0AB0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09D0FB2D" w14:textId="77777777" w:rsidR="00FF0AB0" w:rsidRPr="005C2D3F" w:rsidRDefault="00DA3042" w:rsidP="003B4B1D">
            <w:pPr>
              <w:tabs>
                <w:tab w:val="decimal" w:pos="742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(4,130)</w:t>
            </w:r>
          </w:p>
        </w:tc>
        <w:tc>
          <w:tcPr>
            <w:tcW w:w="180" w:type="dxa"/>
            <w:vAlign w:val="bottom"/>
          </w:tcPr>
          <w:p w14:paraId="09D0FB2E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B2F" w14:textId="77777777" w:rsidR="00FF0AB0" w:rsidRPr="005C2D3F" w:rsidRDefault="00DA3042" w:rsidP="003B4B1D">
            <w:pPr>
              <w:tabs>
                <w:tab w:val="decimal" w:pos="765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826</w:t>
            </w:r>
          </w:p>
        </w:tc>
        <w:tc>
          <w:tcPr>
            <w:tcW w:w="180" w:type="dxa"/>
            <w:vAlign w:val="bottom"/>
          </w:tcPr>
          <w:p w14:paraId="09D0FB30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9D0FB31" w14:textId="77777777" w:rsidR="00FF0AB0" w:rsidRPr="005C2D3F" w:rsidRDefault="00DA3042" w:rsidP="003B4B1D">
            <w:pPr>
              <w:tabs>
                <w:tab w:val="decimal" w:pos="720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(3,304)</w:t>
            </w:r>
          </w:p>
        </w:tc>
        <w:tc>
          <w:tcPr>
            <w:tcW w:w="180" w:type="dxa"/>
            <w:vAlign w:val="bottom"/>
          </w:tcPr>
          <w:p w14:paraId="09D0FB32" w14:textId="77777777" w:rsidR="00FF0AB0" w:rsidRPr="005C2D3F" w:rsidRDefault="00FF0AB0" w:rsidP="00FF0AB0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0FB33" w14:textId="77777777" w:rsidR="00FF0AB0" w:rsidRPr="005C2D3F" w:rsidRDefault="00FF0AB0" w:rsidP="003B4B1D">
            <w:pPr>
              <w:tabs>
                <w:tab w:val="decimal" w:pos="668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6,930</w:t>
            </w:r>
          </w:p>
        </w:tc>
        <w:tc>
          <w:tcPr>
            <w:tcW w:w="180" w:type="dxa"/>
            <w:vAlign w:val="bottom"/>
          </w:tcPr>
          <w:p w14:paraId="09D0FB34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0FB35" w14:textId="77777777" w:rsidR="00FF0AB0" w:rsidRPr="005C2D3F" w:rsidRDefault="00FF0AB0" w:rsidP="00FF0AB0">
            <w:pPr>
              <w:tabs>
                <w:tab w:val="decimal" w:pos="731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(1,386)</w:t>
            </w:r>
          </w:p>
        </w:tc>
        <w:tc>
          <w:tcPr>
            <w:tcW w:w="180" w:type="dxa"/>
            <w:vAlign w:val="bottom"/>
          </w:tcPr>
          <w:p w14:paraId="09D0FB36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9D0FB37" w14:textId="77777777" w:rsidR="00FF0AB0" w:rsidRPr="005C2D3F" w:rsidRDefault="00FF0AB0" w:rsidP="00FF0AB0">
            <w:pPr>
              <w:tabs>
                <w:tab w:val="decimal" w:pos="668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5,544</w:t>
            </w:r>
          </w:p>
        </w:tc>
      </w:tr>
      <w:tr w:rsidR="00FF0AB0" w:rsidRPr="005C2D3F" w14:paraId="09D0FB45" w14:textId="77777777" w:rsidTr="002A2FEC">
        <w:trPr>
          <w:cantSplit/>
        </w:trPr>
        <w:tc>
          <w:tcPr>
            <w:tcW w:w="2790" w:type="dxa"/>
          </w:tcPr>
          <w:p w14:paraId="09D0FB39" w14:textId="77777777" w:rsidR="00FF0AB0" w:rsidRPr="005C2D3F" w:rsidRDefault="002C711C" w:rsidP="00FF0AB0">
            <w:pPr>
              <w:ind w:left="191" w:hanging="19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(กำไร) </w:t>
            </w:r>
            <w:r w:rsidR="00FF0AB0" w:rsidRPr="005C2D3F">
              <w:rPr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  <w:r w:rsidR="00FF0AB0"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D0FB3A" w14:textId="77777777" w:rsidR="00FF0AB0" w:rsidRPr="005C2D3F" w:rsidRDefault="00DA3042" w:rsidP="00CC41A5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24,965</w:t>
            </w:r>
          </w:p>
        </w:tc>
        <w:tc>
          <w:tcPr>
            <w:tcW w:w="180" w:type="dxa"/>
            <w:vAlign w:val="bottom"/>
          </w:tcPr>
          <w:p w14:paraId="09D0FB3B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D0FB3C" w14:textId="77777777" w:rsidR="00FF0AB0" w:rsidRPr="005C2D3F" w:rsidRDefault="00DA3042" w:rsidP="00CC41A5">
            <w:pPr>
              <w:tabs>
                <w:tab w:val="left" w:pos="137"/>
              </w:tabs>
              <w:spacing w:line="240" w:lineRule="atLeast"/>
              <w:ind w:right="-14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(4,993)</w:t>
            </w:r>
          </w:p>
        </w:tc>
        <w:tc>
          <w:tcPr>
            <w:tcW w:w="180" w:type="dxa"/>
            <w:vAlign w:val="bottom"/>
          </w:tcPr>
          <w:p w14:paraId="09D0FB3D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9D0FB3E" w14:textId="77777777" w:rsidR="00FF0AB0" w:rsidRPr="005C2D3F" w:rsidRDefault="00DA3042" w:rsidP="00635158">
            <w:pPr>
              <w:tabs>
                <w:tab w:val="decimal" w:pos="668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19,972</w:t>
            </w:r>
          </w:p>
        </w:tc>
        <w:tc>
          <w:tcPr>
            <w:tcW w:w="180" w:type="dxa"/>
            <w:vAlign w:val="bottom"/>
          </w:tcPr>
          <w:p w14:paraId="09D0FB3F" w14:textId="77777777" w:rsidR="00FF0AB0" w:rsidRPr="005C2D3F" w:rsidRDefault="00FF0AB0" w:rsidP="00FF0AB0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D0FB40" w14:textId="77777777" w:rsidR="00FF0AB0" w:rsidRPr="005C2D3F" w:rsidRDefault="00FF0AB0" w:rsidP="00635158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</w:t>
            </w:r>
            <w:r w:rsidRPr="005C2D3F">
              <w:rPr>
                <w:sz w:val="30"/>
                <w:szCs w:val="30"/>
              </w:rPr>
              <w:t>28,518</w:t>
            </w:r>
            <w:r w:rsidRPr="005C2D3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9D0FB41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D0FB42" w14:textId="77777777" w:rsidR="00FF0AB0" w:rsidRPr="005C2D3F" w:rsidRDefault="00FF0AB0" w:rsidP="00635158">
            <w:pPr>
              <w:tabs>
                <w:tab w:val="decimal" w:pos="731"/>
              </w:tabs>
              <w:spacing w:line="240" w:lineRule="atLeast"/>
              <w:ind w:right="99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5,703</w:t>
            </w:r>
          </w:p>
        </w:tc>
        <w:tc>
          <w:tcPr>
            <w:tcW w:w="180" w:type="dxa"/>
            <w:vAlign w:val="bottom"/>
          </w:tcPr>
          <w:p w14:paraId="09D0FB43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09D0FB44" w14:textId="77777777" w:rsidR="00FF0AB0" w:rsidRPr="005C2D3F" w:rsidRDefault="00FF0AB0" w:rsidP="00635158">
            <w:pPr>
              <w:tabs>
                <w:tab w:val="decimal" w:pos="731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(</w:t>
            </w:r>
            <w:r w:rsidRPr="005C2D3F">
              <w:rPr>
                <w:sz w:val="30"/>
                <w:szCs w:val="30"/>
              </w:rPr>
              <w:t>22,815</w:t>
            </w:r>
            <w:r w:rsidRPr="005C2D3F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FF0AB0" w:rsidRPr="005C2D3F" w14:paraId="09D0FB52" w14:textId="77777777" w:rsidTr="002A2FEC">
        <w:trPr>
          <w:cantSplit/>
        </w:trPr>
        <w:tc>
          <w:tcPr>
            <w:tcW w:w="2790" w:type="dxa"/>
          </w:tcPr>
          <w:p w14:paraId="09D0FB46" w14:textId="77777777" w:rsidR="00FF0AB0" w:rsidRPr="005C2D3F" w:rsidRDefault="00FF0AB0" w:rsidP="00FF0AB0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47" w14:textId="77777777" w:rsidR="00FF0AB0" w:rsidRPr="005C2D3F" w:rsidRDefault="00DA3042" w:rsidP="00CC41A5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20,835</w:t>
            </w:r>
          </w:p>
        </w:tc>
        <w:tc>
          <w:tcPr>
            <w:tcW w:w="180" w:type="dxa"/>
            <w:vAlign w:val="bottom"/>
          </w:tcPr>
          <w:p w14:paraId="09D0FB48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49" w14:textId="77777777" w:rsidR="00FF0AB0" w:rsidRPr="005C2D3F" w:rsidRDefault="00636083" w:rsidP="00CC41A5">
            <w:pPr>
              <w:spacing w:line="240" w:lineRule="atLeast"/>
              <w:ind w:right="-14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(4,16</w:t>
            </w:r>
            <w:r w:rsidR="00042261" w:rsidRPr="005C2D3F">
              <w:rPr>
                <w:b/>
                <w:bCs/>
                <w:sz w:val="30"/>
                <w:szCs w:val="30"/>
              </w:rPr>
              <w:t>7</w:t>
            </w:r>
            <w:r w:rsidR="00DA3042" w:rsidRPr="005C2D3F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D0FB4A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4B" w14:textId="77777777" w:rsidR="00FF0AB0" w:rsidRPr="005C2D3F" w:rsidRDefault="00DA3042" w:rsidP="003B4B1D">
            <w:pPr>
              <w:tabs>
                <w:tab w:val="decimal" w:pos="668"/>
              </w:tabs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16,668</w:t>
            </w:r>
          </w:p>
        </w:tc>
        <w:tc>
          <w:tcPr>
            <w:tcW w:w="180" w:type="dxa"/>
            <w:vAlign w:val="bottom"/>
          </w:tcPr>
          <w:p w14:paraId="09D0FB4C" w14:textId="77777777" w:rsidR="00FF0AB0" w:rsidRPr="005C2D3F" w:rsidRDefault="00FF0AB0" w:rsidP="00FF0AB0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4D" w14:textId="77777777" w:rsidR="00FF0AB0" w:rsidRPr="005C2D3F" w:rsidRDefault="00FF0AB0" w:rsidP="003B4B1D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5C2D3F">
              <w:rPr>
                <w:b/>
                <w:bCs/>
                <w:sz w:val="30"/>
                <w:szCs w:val="30"/>
              </w:rPr>
              <w:t>21,588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9D0FB4E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4F" w14:textId="77777777" w:rsidR="00FF0AB0" w:rsidRPr="005C2D3F" w:rsidRDefault="00FF0AB0" w:rsidP="00FF0AB0">
            <w:pPr>
              <w:tabs>
                <w:tab w:val="decimal" w:pos="731"/>
              </w:tabs>
              <w:spacing w:line="240" w:lineRule="atLeast"/>
              <w:ind w:right="9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</w:rPr>
              <w:t>4,317</w:t>
            </w:r>
          </w:p>
        </w:tc>
        <w:tc>
          <w:tcPr>
            <w:tcW w:w="180" w:type="dxa"/>
            <w:vAlign w:val="bottom"/>
          </w:tcPr>
          <w:p w14:paraId="09D0FB50" w14:textId="77777777" w:rsidR="00FF0AB0" w:rsidRPr="005C2D3F" w:rsidRDefault="00FF0AB0" w:rsidP="00FF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0FB51" w14:textId="77777777" w:rsidR="00FF0AB0" w:rsidRPr="005C2D3F" w:rsidRDefault="00FF0AB0" w:rsidP="00FF0AB0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Pr="005C2D3F">
              <w:rPr>
                <w:b/>
                <w:bCs/>
                <w:sz w:val="30"/>
                <w:szCs w:val="30"/>
              </w:rPr>
              <w:t>17,271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9D0FB53" w14:textId="77777777" w:rsidR="004027C3" w:rsidRPr="005C2D3F" w:rsidRDefault="004027C3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B54" w14:textId="77777777" w:rsidR="004027C3" w:rsidRPr="005C2D3F" w:rsidRDefault="004027C3" w:rsidP="004027C3">
      <w:pPr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09D0FB55" w14:textId="77777777" w:rsidR="001E61E5" w:rsidRPr="005C2D3F" w:rsidRDefault="001E61E5" w:rsidP="004027C3">
      <w:pPr>
        <w:ind w:left="540"/>
        <w:jc w:val="thaiDistribute"/>
        <w:rPr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  <w:gridCol w:w="90"/>
      </w:tblGrid>
      <w:tr w:rsidR="004027C3" w:rsidRPr="005C2D3F" w14:paraId="09D0FB58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56" w14:textId="77777777" w:rsidR="004027C3" w:rsidRPr="005C2D3F" w:rsidRDefault="004027C3" w:rsidP="00A9741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shd w:val="clear" w:color="auto" w:fill="auto"/>
          </w:tcPr>
          <w:p w14:paraId="09D0FB57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027C3" w:rsidRPr="005C2D3F" w14:paraId="09D0FB5D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59" w14:textId="77777777" w:rsidR="004027C3" w:rsidRPr="005C2D3F" w:rsidRDefault="004027C3" w:rsidP="00A9741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0FB5A" w14:textId="77777777" w:rsidR="004027C3" w:rsidRPr="005C2D3F" w:rsidRDefault="003154CE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9D0FB5B" w14:textId="77777777" w:rsidR="004027C3" w:rsidRPr="005C2D3F" w:rsidRDefault="004027C3" w:rsidP="00A9741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0FB5C" w14:textId="77777777" w:rsidR="004027C3" w:rsidRPr="005C2D3F" w:rsidRDefault="00C82B10" w:rsidP="00A974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255</w:t>
            </w:r>
            <w:r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4027C3" w:rsidRPr="005C2D3F" w14:paraId="09D0FB6A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5E" w14:textId="77777777" w:rsidR="004027C3" w:rsidRPr="005C2D3F" w:rsidRDefault="004027C3" w:rsidP="00A974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D0FB5F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9D0FB60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D0FB61" w14:textId="77777777" w:rsidR="004027C3" w:rsidRPr="005C2D3F" w:rsidRDefault="004027C3" w:rsidP="00A9741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62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D0FB63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9D0FB64" w14:textId="77777777" w:rsidR="004027C3" w:rsidRPr="005C2D3F" w:rsidRDefault="004027C3" w:rsidP="00A9741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D0FB65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9D0FB66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D0FB67" w14:textId="77777777" w:rsidR="004027C3" w:rsidRPr="005C2D3F" w:rsidRDefault="004027C3" w:rsidP="00A9741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68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D0FB69" w14:textId="77777777" w:rsidR="004027C3" w:rsidRPr="005C2D3F" w:rsidRDefault="004027C3" w:rsidP="00A974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82B10" w:rsidRPr="005C2D3F" w14:paraId="09D0FB73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6B" w14:textId="77777777" w:rsidR="00C82B10" w:rsidRPr="005C2D3F" w:rsidRDefault="00C82B10" w:rsidP="00C82B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9D0FB6C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0FB6D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D0FB6E" w14:textId="77777777" w:rsidR="00C82B10" w:rsidRPr="005C2D3F" w:rsidRDefault="003B4B1D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3,659,482</w:t>
            </w:r>
          </w:p>
        </w:tc>
        <w:tc>
          <w:tcPr>
            <w:tcW w:w="270" w:type="dxa"/>
            <w:shd w:val="clear" w:color="auto" w:fill="auto"/>
          </w:tcPr>
          <w:p w14:paraId="09D0FB6F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0FB70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0FB71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9D0FB72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3,656,130</w:t>
            </w:r>
          </w:p>
        </w:tc>
      </w:tr>
      <w:tr w:rsidR="00C82B10" w:rsidRPr="005C2D3F" w14:paraId="09D0FB7C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74" w14:textId="77777777" w:rsidR="00C82B10" w:rsidRPr="005C2D3F" w:rsidRDefault="00C82B10" w:rsidP="00C82B1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9D0FB75" w14:textId="77777777" w:rsidR="00C82B10" w:rsidRPr="005C2D3F" w:rsidRDefault="003B4B1D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9D0FB76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FB77" w14:textId="77777777" w:rsidR="00C82B10" w:rsidRPr="005C2D3F" w:rsidRDefault="003B4B1D" w:rsidP="001E61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731,89</w:t>
            </w:r>
            <w:r w:rsidR="001E61E5" w:rsidRPr="005C2D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78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79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7A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FB7B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731,226</w:t>
            </w:r>
          </w:p>
        </w:tc>
      </w:tr>
      <w:tr w:rsidR="00C82B10" w:rsidRPr="005C2D3F" w14:paraId="09D0FB85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7D" w14:textId="77777777" w:rsidR="00C82B10" w:rsidRPr="005C2D3F" w:rsidRDefault="00C82B10" w:rsidP="00C82B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</w:t>
            </w:r>
            <w:r w:rsidRPr="005C2D3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</w:tcPr>
          <w:p w14:paraId="09D0FB7E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7F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FB80" w14:textId="77777777" w:rsidR="00C82B10" w:rsidRPr="005C2D3F" w:rsidRDefault="001E61E5" w:rsidP="005C64D0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(1,879</w:t>
            </w:r>
            <w:r w:rsidR="003B4B1D" w:rsidRPr="005C2D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0FB81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D0FB82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0FB83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0FB84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</w:tr>
      <w:tr w:rsidR="00C82B10" w:rsidRPr="005C2D3F" w14:paraId="09D0FB8E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86" w14:textId="77777777" w:rsidR="00C82B10" w:rsidRPr="005C2D3F" w:rsidRDefault="00C82B10" w:rsidP="00C82B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9D0FB87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88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9D0FB89" w14:textId="77777777" w:rsidR="00C82B10" w:rsidRPr="005C2D3F" w:rsidRDefault="006C7A69" w:rsidP="005C64D0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(122,571</w:t>
            </w:r>
            <w:r w:rsidR="00697E0D"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B8A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9D0FB8B" w14:textId="77777777" w:rsidR="00C82B10" w:rsidRPr="005C2D3F" w:rsidRDefault="00C82B10" w:rsidP="00C82B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B8C" w14:textId="77777777" w:rsidR="00C82B10" w:rsidRPr="005C2D3F" w:rsidRDefault="00C82B10" w:rsidP="00C82B10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09D0FB8D" w14:textId="77777777" w:rsidR="00C82B10" w:rsidRPr="005C2D3F" w:rsidRDefault="00C82B10" w:rsidP="005C64D0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(132,327)</w:t>
            </w:r>
          </w:p>
        </w:tc>
      </w:tr>
      <w:tr w:rsidR="001522DF" w:rsidRPr="005C2D3F" w14:paraId="09D0FB97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8F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09D0FB90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91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B92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(20,964)</w:t>
            </w:r>
          </w:p>
        </w:tc>
        <w:tc>
          <w:tcPr>
            <w:tcW w:w="270" w:type="dxa"/>
            <w:shd w:val="clear" w:color="auto" w:fill="auto"/>
          </w:tcPr>
          <w:p w14:paraId="09D0FB93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0FB94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95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B9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(15,402)</w:t>
            </w:r>
          </w:p>
        </w:tc>
      </w:tr>
      <w:tr w:rsidR="001522DF" w:rsidRPr="005C2D3F" w14:paraId="09D0FBA0" w14:textId="77777777" w:rsidTr="00552B21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98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080" w:type="dxa"/>
            <w:shd w:val="clear" w:color="auto" w:fill="auto"/>
          </w:tcPr>
          <w:p w14:paraId="09D0FB99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9A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B9B" w14:textId="77777777" w:rsidR="001522DF" w:rsidRPr="005C2D3F" w:rsidRDefault="001522DF" w:rsidP="006C7A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154,</w:t>
            </w:r>
            <w:r w:rsidR="006C7A69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09D0FB9C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0FB9D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9E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B9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78,007</w:t>
            </w:r>
          </w:p>
        </w:tc>
      </w:tr>
      <w:tr w:rsidR="001522DF" w:rsidRPr="005C2D3F" w14:paraId="09D0FBA9" w14:textId="77777777" w:rsidTr="001E61E5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D0FBA1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A2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A3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D0FBA4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(22,713)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A5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A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A7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9D0FBA8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</w:tr>
      <w:tr w:rsidR="001522DF" w:rsidRPr="005C2D3F" w14:paraId="09D0FBB2" w14:textId="77777777" w:rsidTr="001E61E5">
        <w:trPr>
          <w:gridAfter w:val="1"/>
          <w:wAfter w:w="9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9D0FBAA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AB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AC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D0FBAD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AE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A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B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9D0FBB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11,008</w:t>
            </w:r>
          </w:p>
        </w:tc>
      </w:tr>
      <w:tr w:rsidR="001522DF" w:rsidRPr="005C2D3F" w14:paraId="09D0FBBB" w14:textId="77777777" w:rsidTr="001E61E5">
        <w:trPr>
          <w:gridAfter w:val="1"/>
          <w:wAfter w:w="90" w:type="dxa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9D0FBB3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BB4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B5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BB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720,299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B7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BB8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B9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BBA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675,603</w:t>
            </w:r>
          </w:p>
        </w:tc>
      </w:tr>
      <w:tr w:rsidR="001522DF" w:rsidRPr="005C2D3F" w14:paraId="09D0FBC4" w14:textId="77777777" w:rsidTr="005000CD">
        <w:trPr>
          <w:gridAfter w:val="1"/>
          <w:wAfter w:w="90" w:type="dxa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9D0FBBC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BD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BE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B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C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C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C2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C3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2DF" w:rsidRPr="005C2D3F" w14:paraId="09D0FBC7" w14:textId="77777777" w:rsidTr="005000CD">
        <w:tc>
          <w:tcPr>
            <w:tcW w:w="4140" w:type="dxa"/>
            <w:shd w:val="clear" w:color="auto" w:fill="auto"/>
          </w:tcPr>
          <w:p w14:paraId="09D0FBC5" w14:textId="77777777" w:rsidR="001522DF" w:rsidRPr="005C2D3F" w:rsidRDefault="001522DF" w:rsidP="001522D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0" w:type="dxa"/>
            <w:gridSpan w:val="8"/>
            <w:tcBorders>
              <w:top w:val="nil"/>
              <w:bottom w:val="nil"/>
            </w:tcBorders>
            <w:shd w:val="clear" w:color="auto" w:fill="auto"/>
          </w:tcPr>
          <w:p w14:paraId="09D0FBC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22DF" w:rsidRPr="005C2D3F" w14:paraId="09D0FBCC" w14:textId="77777777" w:rsidTr="00552B21">
        <w:tc>
          <w:tcPr>
            <w:tcW w:w="4140" w:type="dxa"/>
            <w:shd w:val="clear" w:color="auto" w:fill="auto"/>
          </w:tcPr>
          <w:p w14:paraId="09D0FBC8" w14:textId="77777777" w:rsidR="001522DF" w:rsidRPr="005C2D3F" w:rsidRDefault="001522DF" w:rsidP="001522D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0FBC9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9D0FBCA" w14:textId="77777777" w:rsidR="001522DF" w:rsidRPr="005C2D3F" w:rsidRDefault="001522DF" w:rsidP="001522D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0FBCB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255</w:t>
            </w:r>
            <w:r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1522DF" w:rsidRPr="005C2D3F" w14:paraId="09D0FBD9" w14:textId="77777777" w:rsidTr="00552B21">
        <w:tc>
          <w:tcPr>
            <w:tcW w:w="4140" w:type="dxa"/>
            <w:shd w:val="clear" w:color="auto" w:fill="auto"/>
          </w:tcPr>
          <w:p w14:paraId="09D0FBCD" w14:textId="77777777" w:rsidR="001522DF" w:rsidRPr="005C2D3F" w:rsidRDefault="001522DF" w:rsidP="001522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D0FBCE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9D0FBC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D0FBD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D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D0FBD2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9D0FBD3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D0FBD4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9D0FBD5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D0FBD6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D0FBD7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D0FBD8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22DF" w:rsidRPr="005C2D3F" w14:paraId="09D0FBE2" w14:textId="77777777" w:rsidTr="00552B21">
        <w:tc>
          <w:tcPr>
            <w:tcW w:w="4140" w:type="dxa"/>
            <w:shd w:val="clear" w:color="auto" w:fill="auto"/>
          </w:tcPr>
          <w:p w14:paraId="09D0FBDA" w14:textId="77777777" w:rsidR="001522DF" w:rsidRPr="005C2D3F" w:rsidRDefault="001522DF" w:rsidP="001522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9D0FBDB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0FBDC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D0FBDD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C2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,869,115</w:t>
            </w:r>
          </w:p>
        </w:tc>
        <w:tc>
          <w:tcPr>
            <w:tcW w:w="270" w:type="dxa"/>
            <w:shd w:val="clear" w:color="auto" w:fill="auto"/>
          </w:tcPr>
          <w:p w14:paraId="09D0FBDE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0FBD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0FBE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D0FBE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4,212,634</w:t>
            </w:r>
          </w:p>
        </w:tc>
      </w:tr>
      <w:tr w:rsidR="001522DF" w:rsidRPr="005C2D3F" w14:paraId="09D0FBEB" w14:textId="77777777" w:rsidTr="00552B21">
        <w:tc>
          <w:tcPr>
            <w:tcW w:w="4140" w:type="dxa"/>
            <w:shd w:val="clear" w:color="auto" w:fill="auto"/>
          </w:tcPr>
          <w:p w14:paraId="09D0FBE3" w14:textId="77777777" w:rsidR="001522DF" w:rsidRPr="005C2D3F" w:rsidRDefault="001522DF" w:rsidP="001522D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9D0FBE4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9D0FBE5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FBE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573,823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E7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E8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BE9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D0FBEA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842,527</w:t>
            </w:r>
          </w:p>
        </w:tc>
      </w:tr>
      <w:tr w:rsidR="001522DF" w:rsidRPr="005C2D3F" w14:paraId="09D0FBF4" w14:textId="77777777" w:rsidTr="008429A1">
        <w:tc>
          <w:tcPr>
            <w:tcW w:w="4140" w:type="dxa"/>
            <w:shd w:val="clear" w:color="auto" w:fill="auto"/>
          </w:tcPr>
          <w:p w14:paraId="09D0FBEC" w14:textId="77777777" w:rsidR="001522DF" w:rsidRPr="005C2D3F" w:rsidRDefault="001522DF" w:rsidP="001522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9D0FBED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EE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9D0FBEF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(147,131)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BF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9D0FBF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BF2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D0FBF3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(458,044)</w:t>
            </w:r>
          </w:p>
        </w:tc>
      </w:tr>
      <w:tr w:rsidR="001522DF" w:rsidRPr="005C2D3F" w14:paraId="09D0FBFD" w14:textId="77777777" w:rsidTr="008429A1">
        <w:tc>
          <w:tcPr>
            <w:tcW w:w="4140" w:type="dxa"/>
            <w:shd w:val="clear" w:color="auto" w:fill="auto"/>
          </w:tcPr>
          <w:p w14:paraId="09D0FBF5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09D0FBF6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F7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BF8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(7,173)</w:t>
            </w:r>
          </w:p>
        </w:tc>
        <w:tc>
          <w:tcPr>
            <w:tcW w:w="270" w:type="dxa"/>
            <w:shd w:val="clear" w:color="auto" w:fill="auto"/>
          </w:tcPr>
          <w:p w14:paraId="09D0FBF9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0FBFA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BFB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D0FBFC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(5,160)</w:t>
            </w:r>
          </w:p>
        </w:tc>
      </w:tr>
      <w:tr w:rsidR="001522DF" w:rsidRPr="005C2D3F" w14:paraId="09D0FC06" w14:textId="77777777" w:rsidTr="00496877">
        <w:tc>
          <w:tcPr>
            <w:tcW w:w="4140" w:type="dxa"/>
            <w:shd w:val="clear" w:color="auto" w:fill="auto"/>
          </w:tcPr>
          <w:p w14:paraId="09D0FBFE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BFF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00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D0FC01" w14:textId="77777777" w:rsidR="001522DF" w:rsidRPr="005C2D3F" w:rsidRDefault="00496877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02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C03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C04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D0FC05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54,073</w:t>
            </w:r>
          </w:p>
        </w:tc>
      </w:tr>
      <w:tr w:rsidR="003F1E69" w:rsidRPr="005C2D3F" w14:paraId="09D0FC0F" w14:textId="77777777" w:rsidTr="00496877">
        <w:tc>
          <w:tcPr>
            <w:tcW w:w="4140" w:type="dxa"/>
            <w:shd w:val="clear" w:color="auto" w:fill="auto"/>
          </w:tcPr>
          <w:p w14:paraId="09D0FC07" w14:textId="77777777" w:rsidR="003F1E69" w:rsidRPr="005C2D3F" w:rsidRDefault="003F1E69" w:rsidP="001522DF">
            <w:pPr>
              <w:ind w:left="162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กลับรายการค่าใช้จ่าย</w:t>
            </w:r>
            <w:r w:rsidR="00496877">
              <w:rPr>
                <w:rFonts w:hint="cs"/>
                <w:sz w:val="28"/>
                <w:szCs w:val="28"/>
                <w:cs/>
              </w:rPr>
              <w:t>ที่เดิมไม่ได้บันทึกเป็นสินทรัพย์ภาษีเงินได้รอการตัดบัญชี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C08" w14:textId="77777777" w:rsidR="003F1E69" w:rsidRPr="005C2D3F" w:rsidRDefault="003F1E69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09" w14:textId="77777777" w:rsidR="003F1E69" w:rsidRPr="005C2D3F" w:rsidRDefault="003F1E69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D0FC0A" w14:textId="77777777" w:rsidR="003F1E69" w:rsidRPr="005C2D3F" w:rsidRDefault="00496877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136,713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0B" w14:textId="77777777" w:rsidR="003F1E69" w:rsidRPr="005C2D3F" w:rsidRDefault="003F1E69" w:rsidP="001522D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0FC0C" w14:textId="77777777" w:rsidR="003F1E69" w:rsidRPr="005C2D3F" w:rsidRDefault="003F1E69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C0D" w14:textId="77777777" w:rsidR="003F1E69" w:rsidRPr="005C2D3F" w:rsidRDefault="003F1E69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D0FC0E" w14:textId="77777777" w:rsidR="003F1E69" w:rsidRPr="005C2D3F" w:rsidRDefault="00496877" w:rsidP="00496877">
            <w:pPr>
              <w:tabs>
                <w:tab w:val="decimal" w:pos="522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22DF" w:rsidRPr="005C2D3F" w14:paraId="09D0FC18" w14:textId="77777777" w:rsidTr="00496877">
        <w:tc>
          <w:tcPr>
            <w:tcW w:w="4140" w:type="dxa"/>
            <w:shd w:val="clear" w:color="auto" w:fill="auto"/>
          </w:tcPr>
          <w:p w14:paraId="09D0FC10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hint="cs"/>
                <w:sz w:val="28"/>
                <w:szCs w:val="28"/>
                <w:cs/>
              </w:rPr>
              <w:t>การใช้สินทรัพย์ภาษีเงินได้รอการตัดบัญชีที่ไม่ได้บันทึก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FC11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C12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9D0FC13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>115,237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D0FC14" w14:textId="77777777" w:rsidR="001522DF" w:rsidRPr="005C2D3F" w:rsidRDefault="001522DF" w:rsidP="001522D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0FC15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0FC16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D0FC17" w14:textId="77777777" w:rsidR="001522DF" w:rsidRPr="005C2D3F" w:rsidRDefault="001522DF" w:rsidP="001522DF">
            <w:pPr>
              <w:tabs>
                <w:tab w:val="decimal" w:pos="864"/>
              </w:tabs>
              <w:spacing w:line="240" w:lineRule="auto"/>
              <w:ind w:right="-1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2D3F">
              <w:rPr>
                <w:rFonts w:asciiTheme="majorBidi" w:hAnsiTheme="majorBidi" w:cstheme="majorBidi"/>
                <w:sz w:val="28"/>
                <w:szCs w:val="28"/>
              </w:rPr>
              <w:t>3,209</w:t>
            </w:r>
            <w:r w:rsidRPr="005C2D3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522DF" w:rsidRPr="005C2D3F" w14:paraId="09D0FC21" w14:textId="77777777" w:rsidTr="007065CB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9D0FC19" w14:textId="77777777" w:rsidR="001522DF" w:rsidRPr="005C2D3F" w:rsidRDefault="001522DF" w:rsidP="001522DF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C1A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1B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C1C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404,851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1D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C1E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D0FC1F" w14:textId="77777777" w:rsidR="001522DF" w:rsidRPr="005C2D3F" w:rsidRDefault="001522DF" w:rsidP="001522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C20" w14:textId="77777777" w:rsidR="001522DF" w:rsidRPr="005C2D3F" w:rsidRDefault="001522DF" w:rsidP="0015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430,187</w:t>
            </w:r>
          </w:p>
        </w:tc>
      </w:tr>
    </w:tbl>
    <w:p w14:paraId="09D0FC22" w14:textId="77777777" w:rsidR="008F40A3" w:rsidRPr="00496877" w:rsidRDefault="008F40A3" w:rsidP="00350CB1">
      <w:pPr>
        <w:pStyle w:val="ListParagraph"/>
        <w:ind w:left="540" w:right="65" w:firstLine="0"/>
        <w:rPr>
          <w:rFonts w:asciiTheme="majorBidi" w:hAnsiTheme="majorBidi"/>
          <w:b w:val="0"/>
          <w:bCs w:val="0"/>
          <w:sz w:val="24"/>
          <w:szCs w:val="24"/>
          <w:cs/>
        </w:rPr>
      </w:pPr>
    </w:p>
    <w:p w14:paraId="09D0FC23" w14:textId="77777777" w:rsidR="00350CB1" w:rsidRPr="005C2D3F" w:rsidRDefault="00350CB1" w:rsidP="00350CB1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lang w:val="en-US"/>
        </w:rPr>
      </w:pPr>
      <w:r w:rsidRPr="005C2D3F">
        <w:rPr>
          <w:rFonts w:asciiTheme="majorBidi" w:hAnsiTheme="majorBidi" w:cstheme="majorBidi"/>
          <w:b w:val="0"/>
          <w:bCs w:val="0"/>
          <w:cs/>
        </w:rPr>
        <w:t>การลด</w:t>
      </w:r>
      <w:r w:rsidRPr="005C2D3F">
        <w:rPr>
          <w:rFonts w:asciiTheme="majorBidi" w:hAnsiTheme="majorBidi" w:cstheme="majorBidi" w:hint="cs"/>
          <w:b w:val="0"/>
          <w:bCs w:val="0"/>
          <w:cs/>
          <w:lang w:val="en-US"/>
        </w:rPr>
        <w:t>อัตรา</w:t>
      </w:r>
      <w:r w:rsidRPr="005C2D3F">
        <w:rPr>
          <w:rFonts w:asciiTheme="majorBidi" w:hAnsiTheme="majorBidi" w:cstheme="majorBidi"/>
          <w:b w:val="0"/>
          <w:bCs w:val="0"/>
          <w:cs/>
          <w:lang w:val="en-US"/>
        </w:rPr>
        <w:t>ภาษีเงินได้นิติบุคคล</w:t>
      </w:r>
    </w:p>
    <w:p w14:paraId="09D0FC24" w14:textId="77777777" w:rsidR="00350CB1" w:rsidRPr="00496877" w:rsidRDefault="00350CB1" w:rsidP="00350CB1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lang w:val="en-US"/>
        </w:rPr>
      </w:pPr>
    </w:p>
    <w:p w14:paraId="09D0FC25" w14:textId="77777777" w:rsidR="00461497" w:rsidRPr="005C2D3F" w:rsidRDefault="00461497" w:rsidP="00461497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5C2D3F">
        <w:rPr>
          <w:sz w:val="30"/>
          <w:szCs w:val="30"/>
        </w:rPr>
        <w:t>42</w:t>
      </w:r>
      <w:r w:rsidRPr="005C2D3F">
        <w:rPr>
          <w:sz w:val="30"/>
          <w:szCs w:val="30"/>
          <w:cs/>
        </w:rPr>
        <w:t xml:space="preserve"> พ.ศ. </w:t>
      </w:r>
      <w:r w:rsidRPr="005C2D3F">
        <w:rPr>
          <w:sz w:val="30"/>
          <w:szCs w:val="30"/>
        </w:rPr>
        <w:t xml:space="preserve">2559 </w:t>
      </w:r>
      <w:r w:rsidRPr="005C2D3F">
        <w:rPr>
          <w:sz w:val="30"/>
          <w:szCs w:val="30"/>
          <w:cs/>
        </w:rPr>
        <w:t xml:space="preserve">ลงวันที่ </w:t>
      </w:r>
      <w:r w:rsidRPr="005C2D3F">
        <w:rPr>
          <w:sz w:val="30"/>
          <w:szCs w:val="30"/>
        </w:rPr>
        <w:t>3</w:t>
      </w:r>
      <w:r w:rsidRPr="005C2D3F">
        <w:rPr>
          <w:sz w:val="30"/>
          <w:szCs w:val="30"/>
          <w:cs/>
        </w:rPr>
        <w:t xml:space="preserve"> มีนาคม </w:t>
      </w:r>
      <w:r w:rsidRPr="005C2D3F">
        <w:rPr>
          <w:sz w:val="30"/>
          <w:szCs w:val="30"/>
        </w:rPr>
        <w:t>2559</w:t>
      </w:r>
      <w:r w:rsidRPr="005C2D3F">
        <w:rPr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5C2D3F">
        <w:rPr>
          <w:sz w:val="30"/>
          <w:szCs w:val="30"/>
        </w:rPr>
        <w:t>20</w:t>
      </w:r>
      <w:r w:rsidRPr="005C2D3F">
        <w:rPr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5C2D3F">
        <w:rPr>
          <w:sz w:val="30"/>
          <w:szCs w:val="30"/>
        </w:rPr>
        <w:t>1</w:t>
      </w:r>
      <w:r w:rsidRPr="005C2D3F">
        <w:rPr>
          <w:sz w:val="30"/>
          <w:szCs w:val="30"/>
          <w:cs/>
        </w:rPr>
        <w:t xml:space="preserve"> มกราคม </w:t>
      </w:r>
      <w:r w:rsidRPr="005C2D3F">
        <w:rPr>
          <w:sz w:val="30"/>
          <w:szCs w:val="30"/>
        </w:rPr>
        <w:t>2559</w:t>
      </w:r>
      <w:r w:rsidRPr="005C2D3F">
        <w:rPr>
          <w:sz w:val="30"/>
          <w:szCs w:val="30"/>
          <w:cs/>
        </w:rPr>
        <w:t xml:space="preserve"> เป็นต้นไป</w:t>
      </w:r>
    </w:p>
    <w:p w14:paraId="09D0FC26" w14:textId="77777777" w:rsidR="00350CB1" w:rsidRPr="00496877" w:rsidRDefault="00350CB1" w:rsidP="00835DFC">
      <w:pPr>
        <w:pStyle w:val="ListParagraph"/>
        <w:ind w:left="540" w:firstLine="0"/>
        <w:rPr>
          <w:rFonts w:asciiTheme="majorBidi" w:hAnsiTheme="majorBidi"/>
          <w:i w:val="0"/>
          <w:iCs w:val="0"/>
          <w:sz w:val="24"/>
          <w:szCs w:val="24"/>
          <w:cs/>
        </w:rPr>
      </w:pPr>
    </w:p>
    <w:p w14:paraId="09D0FC27" w14:textId="77777777" w:rsidR="00835DFC" w:rsidRPr="005C2D3F" w:rsidRDefault="00350CB1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สิทธิพิเศษที่ได้รับจากการส่งเสริมการลงทุน</w:t>
      </w:r>
    </w:p>
    <w:p w14:paraId="09D0FC28" w14:textId="77777777" w:rsidR="00350CB1" w:rsidRPr="00496877" w:rsidRDefault="00350CB1" w:rsidP="00350CB1">
      <w:pPr>
        <w:pStyle w:val="ListParagraph"/>
        <w:ind w:left="540" w:firstLine="0"/>
        <w:rPr>
          <w:rFonts w:asciiTheme="majorBidi" w:hAnsiTheme="majorBidi"/>
          <w:i w:val="0"/>
          <w:iCs w:val="0"/>
          <w:sz w:val="24"/>
          <w:szCs w:val="24"/>
          <w:cs/>
        </w:rPr>
      </w:pPr>
    </w:p>
    <w:p w14:paraId="09D0FC29" w14:textId="77777777" w:rsidR="00350CB1" w:rsidRPr="005C2D3F" w:rsidRDefault="00350CB1" w:rsidP="00350CB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5C2D3F">
        <w:rPr>
          <w:rFonts w:asciiTheme="majorBidi" w:hAnsiTheme="majorBidi" w:cstheme="majorBidi"/>
          <w:sz w:val="30"/>
          <w:szCs w:val="30"/>
          <w:cs/>
        </w:rPr>
        <w:t>ได้รับสิทธิประโยชน์บางประการจากการส่งเสริมการลงทุนตามพระราชบ</w:t>
      </w:r>
      <w:r w:rsidR="003E5438" w:rsidRPr="005C2D3F">
        <w:rPr>
          <w:rFonts w:asciiTheme="majorBidi" w:hAnsiTheme="majorBidi" w:cstheme="majorBidi"/>
          <w:sz w:val="30"/>
          <w:szCs w:val="30"/>
          <w:cs/>
        </w:rPr>
        <w:t xml:space="preserve">ัญญัติส่งเสริมการลงทุน พ.ศ. </w:t>
      </w:r>
      <w:r w:rsidR="003E5438" w:rsidRPr="005C2D3F">
        <w:rPr>
          <w:rFonts w:asciiTheme="majorBidi" w:hAnsiTheme="majorBidi" w:cstheme="majorBidi"/>
          <w:sz w:val="30"/>
          <w:szCs w:val="30"/>
        </w:rPr>
        <w:t>2520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เกี่ยวกับผลิตแก้วหรือผลิตภัณฑ์แก้ว ซึ่งพอสรุปสาระสำคัญได้ดังนี้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D0FC2A" w14:textId="77777777" w:rsidR="00350CB1" w:rsidRPr="00496877" w:rsidRDefault="00350CB1" w:rsidP="00350CB1">
      <w:pPr>
        <w:rPr>
          <w:rFonts w:asciiTheme="majorBidi" w:hAnsiTheme="majorBidi" w:cstheme="majorBidi"/>
        </w:rPr>
      </w:pPr>
    </w:p>
    <w:p w14:paraId="09D0FC2B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 xml:space="preserve"> (ก)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09D0FC2C" w14:textId="77777777" w:rsidR="00350CB1" w:rsidRPr="00496877" w:rsidRDefault="00350CB1" w:rsidP="00350CB1">
      <w:pPr>
        <w:spacing w:line="240" w:lineRule="auto"/>
        <w:ind w:left="540"/>
        <w:jc w:val="thaiDistribute"/>
      </w:pPr>
    </w:p>
    <w:p w14:paraId="09D0FC2D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 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(ข)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5C2D3F">
        <w:rPr>
          <w:sz w:val="30"/>
          <w:szCs w:val="30"/>
        </w:rPr>
        <w:t xml:space="preserve">100 </w:t>
      </w:r>
      <w:r w:rsidRPr="005C2D3F">
        <w:rPr>
          <w:sz w:val="30"/>
          <w:szCs w:val="30"/>
          <w:cs/>
        </w:rPr>
        <w:t xml:space="preserve">ของเงินลงทุน (ไม่รวมค่าที่ดินและเงินทุนหมุนเวียน) โดยมีมูลค่าไม่เกิน </w:t>
      </w:r>
      <w:r w:rsidRPr="005C2D3F">
        <w:rPr>
          <w:sz w:val="30"/>
          <w:szCs w:val="30"/>
        </w:rPr>
        <w:t>1,276</w:t>
      </w:r>
      <w:r w:rsidRPr="005C2D3F">
        <w:rPr>
          <w:sz w:val="30"/>
          <w:szCs w:val="30"/>
          <w:cs/>
        </w:rPr>
        <w:t xml:space="preserve"> ล้านบาท เป็นเวลาเจ็ดปี นับแต่วันที่เริ่มมีรายได้จากการประกอบกิจการ</w:t>
      </w:r>
    </w:p>
    <w:p w14:paraId="09D0FC2E" w14:textId="77777777" w:rsidR="00A129FF" w:rsidRPr="00496877" w:rsidRDefault="00A129FF" w:rsidP="00350CB1">
      <w:pPr>
        <w:spacing w:line="240" w:lineRule="auto"/>
        <w:ind w:left="540"/>
        <w:jc w:val="thaiDistribute"/>
      </w:pPr>
    </w:p>
    <w:p w14:paraId="09D0FC2F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 (ค)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>ให้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เวลาหนึ่งปี นับแต่วันนำเข้าครั้งแรก</w:t>
      </w:r>
    </w:p>
    <w:p w14:paraId="09D0FC30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 xml:space="preserve">  </w:t>
      </w:r>
      <w:r w:rsidRPr="005C2D3F">
        <w:rPr>
          <w:sz w:val="30"/>
          <w:szCs w:val="30"/>
          <w:cs/>
        </w:rPr>
        <w:t>(ง)</w:t>
      </w:r>
      <w:r w:rsidRPr="005C2D3F">
        <w:rPr>
          <w:sz w:val="30"/>
          <w:szCs w:val="30"/>
        </w:rPr>
        <w:tab/>
      </w:r>
      <w:r w:rsidRPr="005C2D3F">
        <w:rPr>
          <w:sz w:val="30"/>
          <w:szCs w:val="30"/>
          <w:cs/>
        </w:rPr>
        <w:t>ให้ได้รับยกเว้นอากรขาเข้าสำหรับของที่ผู้ได้รับการส่งเสริมนำเข้ามาเพื่อส่งกลับออกไปเป็นระยะเวลา</w:t>
      </w:r>
      <w:r w:rsidRPr="005C2D3F">
        <w:rPr>
          <w:sz w:val="30"/>
          <w:szCs w:val="30"/>
        </w:rPr>
        <w:t xml:space="preserve"> 1</w:t>
      </w:r>
      <w:r w:rsidRPr="005C2D3F">
        <w:rPr>
          <w:sz w:val="30"/>
          <w:szCs w:val="30"/>
          <w:cs/>
        </w:rPr>
        <w:t xml:space="preserve"> ปีนับแต่วันที่นำเข้าครั้งแรก</w:t>
      </w:r>
    </w:p>
    <w:p w14:paraId="09D0FC31" w14:textId="77777777" w:rsidR="00350CB1" w:rsidRPr="005C2D3F" w:rsidRDefault="00350CB1" w:rsidP="00350CB1">
      <w:pPr>
        <w:tabs>
          <w:tab w:val="left" w:pos="540"/>
        </w:tabs>
        <w:spacing w:line="240" w:lineRule="auto"/>
        <w:ind w:left="1080" w:hanging="540"/>
        <w:jc w:val="thaiDistribute"/>
        <w:rPr>
          <w:sz w:val="30"/>
          <w:szCs w:val="30"/>
          <w:cs/>
        </w:rPr>
      </w:pPr>
    </w:p>
    <w:p w14:paraId="09D0FC32" w14:textId="77777777" w:rsidR="00350CB1" w:rsidRPr="005C2D3F" w:rsidRDefault="00350CB1" w:rsidP="005C64D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sz w:val="30"/>
          <w:szCs w:val="30"/>
          <w:cs/>
        </w:rPr>
        <w:t>เนื่องจากเป็น</w:t>
      </w:r>
      <w:r w:rsidR="00F53539" w:rsidRPr="005C2D3F">
        <w:rPr>
          <w:rFonts w:hint="cs"/>
          <w:sz w:val="30"/>
          <w:szCs w:val="30"/>
          <w:cs/>
        </w:rPr>
        <w:t>กิจการ</w:t>
      </w:r>
      <w:r w:rsidR="005C64D0" w:rsidRPr="005C2D3F">
        <w:rPr>
          <w:sz w:val="30"/>
          <w:szCs w:val="30"/>
          <w:cs/>
        </w:rPr>
        <w:t>ที่ได้รับการส่งเสริมการลงทุน</w:t>
      </w:r>
      <w:r w:rsidR="005C64D0" w:rsidRPr="005C2D3F">
        <w:rPr>
          <w:sz w:val="30"/>
          <w:szCs w:val="30"/>
        </w:rPr>
        <w:t xml:space="preserve"> </w:t>
      </w:r>
      <w:r w:rsidR="00F53539" w:rsidRPr="005C2D3F">
        <w:rPr>
          <w:rFonts w:hint="cs"/>
          <w:sz w:val="30"/>
          <w:szCs w:val="30"/>
          <w:cs/>
        </w:rPr>
        <w:t>กลุ่ม</w:t>
      </w:r>
      <w:r w:rsidRPr="005C2D3F">
        <w:rPr>
          <w:sz w:val="30"/>
          <w:szCs w:val="30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9D0FC33" w14:textId="77777777" w:rsidR="005000CD" w:rsidRPr="005C2D3F" w:rsidRDefault="005000CD">
      <w:pPr>
        <w:spacing w:line="240" w:lineRule="auto"/>
        <w:rPr>
          <w:sz w:val="30"/>
          <w:szCs w:val="30"/>
          <w:cs/>
          <w:lang w:val="th-TH"/>
        </w:rPr>
      </w:pPr>
    </w:p>
    <w:p w14:paraId="09D0FC34" w14:textId="77777777" w:rsidR="00350CB1" w:rsidRPr="005C2D3F" w:rsidRDefault="00350CB1" w:rsidP="00350CB1">
      <w:pPr>
        <w:pStyle w:val="a0"/>
        <w:tabs>
          <w:tab w:val="clear" w:pos="1080"/>
        </w:tabs>
        <w:spacing w:line="240" w:lineRule="atLeast"/>
        <w:ind w:left="540" w:right="47"/>
        <w:rPr>
          <w:rFonts w:asciiTheme="majorBidi" w:hAnsiTheme="majorBidi" w:cstheme="majorBidi"/>
          <w:lang w:val="en-US"/>
        </w:rPr>
      </w:pPr>
      <w:r w:rsidRPr="005C2D3F">
        <w:rPr>
          <w:rFonts w:cs="Angsana New"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9D0FC35" w14:textId="77777777" w:rsidR="00350CB1" w:rsidRPr="005C2D3F" w:rsidRDefault="00350CB1" w:rsidP="00350CB1">
      <w:pPr>
        <w:pStyle w:val="a0"/>
        <w:tabs>
          <w:tab w:val="clear" w:pos="1080"/>
        </w:tabs>
        <w:spacing w:line="240" w:lineRule="atLeast"/>
        <w:ind w:left="540" w:right="47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350CB1" w:rsidRPr="005C2D3F" w14:paraId="09D0FC38" w14:textId="77777777" w:rsidTr="00571DDA">
        <w:tc>
          <w:tcPr>
            <w:tcW w:w="1710" w:type="dxa"/>
          </w:tcPr>
          <w:p w14:paraId="09D0FC36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gridSpan w:val="11"/>
          </w:tcPr>
          <w:p w14:paraId="09D0FC37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0CB1" w:rsidRPr="005C2D3F" w14:paraId="09D0FC3D" w14:textId="77777777" w:rsidTr="00571DDA">
        <w:tc>
          <w:tcPr>
            <w:tcW w:w="1710" w:type="dxa"/>
          </w:tcPr>
          <w:p w14:paraId="09D0FC39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09D0FC3A" w14:textId="77777777" w:rsidR="00350CB1" w:rsidRPr="005C2D3F" w:rsidRDefault="00350CB1" w:rsidP="007653A3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94255A"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9D0FC3B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09D0FC3C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4255A" w:rsidRPr="005C2D3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50CB1" w:rsidRPr="005C2D3F" w14:paraId="09D0FC4A" w14:textId="77777777" w:rsidTr="00571DDA">
        <w:tc>
          <w:tcPr>
            <w:tcW w:w="1710" w:type="dxa"/>
          </w:tcPr>
          <w:p w14:paraId="09D0FC3E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C3F" w14:textId="77777777" w:rsidR="00350CB1" w:rsidRPr="005C2D3F" w:rsidRDefault="002F2592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FC40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C41" w14:textId="77777777" w:rsidR="00350CB1" w:rsidRPr="005C2D3F" w:rsidRDefault="00912A0A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FC42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D0FC43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C44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C45" w14:textId="77777777" w:rsidR="00350CB1" w:rsidRPr="005C2D3F" w:rsidRDefault="00912A0A" w:rsidP="002F25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FC46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0FC47" w14:textId="77777777" w:rsidR="00350CB1" w:rsidRPr="005C2D3F" w:rsidRDefault="00912A0A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50CB1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D0FC48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D0FC49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B1" w:rsidRPr="005C2D3F" w14:paraId="09D0FC57" w14:textId="77777777" w:rsidTr="00571DDA">
        <w:tc>
          <w:tcPr>
            <w:tcW w:w="1710" w:type="dxa"/>
          </w:tcPr>
          <w:p w14:paraId="09D0FC4B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4C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14:paraId="09D0FC4D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4E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9D0FC4F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FC50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FC51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52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270" w:type="dxa"/>
          </w:tcPr>
          <w:p w14:paraId="09D0FC53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54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9D0FC55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FC56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CB1" w:rsidRPr="005C2D3F" w14:paraId="09D0FC64" w14:textId="77777777" w:rsidTr="00571DDA">
        <w:tc>
          <w:tcPr>
            <w:tcW w:w="1710" w:type="dxa"/>
          </w:tcPr>
          <w:p w14:paraId="09D0FC58" w14:textId="77777777" w:rsidR="00350CB1" w:rsidRPr="005C2D3F" w:rsidRDefault="00350CB1" w:rsidP="00A9741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59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9D0FC5A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5B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9D0FC5C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FC5D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9D0FC5E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5F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9D0FC60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FC61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9D0FC62" w14:textId="77777777" w:rsidR="00350CB1" w:rsidRPr="005C2D3F" w:rsidRDefault="00350CB1" w:rsidP="00A974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0FC63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0CB1" w:rsidRPr="005C2D3F" w14:paraId="09D0FC67" w14:textId="77777777" w:rsidTr="00571DDA">
        <w:tc>
          <w:tcPr>
            <w:tcW w:w="1710" w:type="dxa"/>
          </w:tcPr>
          <w:p w14:paraId="09D0FC65" w14:textId="77777777" w:rsidR="00350CB1" w:rsidRPr="005C2D3F" w:rsidRDefault="00350CB1" w:rsidP="00A9741F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10" w:type="dxa"/>
            <w:gridSpan w:val="11"/>
          </w:tcPr>
          <w:p w14:paraId="09D0FC66" w14:textId="77777777" w:rsidR="00350CB1" w:rsidRPr="005C2D3F" w:rsidRDefault="00350CB1" w:rsidP="00A9741F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45CE2" w:rsidRPr="005C2D3F" w14:paraId="09D0FC74" w14:textId="77777777" w:rsidTr="00571DDA">
        <w:tc>
          <w:tcPr>
            <w:tcW w:w="1710" w:type="dxa"/>
          </w:tcPr>
          <w:p w14:paraId="09D0FC68" w14:textId="77777777" w:rsidR="00145CE2" w:rsidRPr="005C2D3F" w:rsidRDefault="00571DDA" w:rsidP="00571DDA">
            <w:pPr>
              <w:tabs>
                <w:tab w:val="left" w:pos="540"/>
              </w:tabs>
              <w:spacing w:line="320" w:lineRule="exac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รายได้จากการ</w:t>
            </w:r>
            <w:r w:rsidR="00145CE2" w:rsidRPr="005C2D3F">
              <w:rPr>
                <w:rFonts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D0FC69" w14:textId="77777777" w:rsidR="00145CE2" w:rsidRPr="005C2D3F" w:rsidRDefault="00CE5FBF" w:rsidP="00145CE2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1,095,875</w:t>
            </w:r>
          </w:p>
        </w:tc>
        <w:tc>
          <w:tcPr>
            <w:tcW w:w="270" w:type="dxa"/>
            <w:vAlign w:val="center"/>
          </w:tcPr>
          <w:p w14:paraId="09D0FC6A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D0FC6B" w14:textId="77777777" w:rsidR="00145CE2" w:rsidRPr="005C2D3F" w:rsidRDefault="00AD7662" w:rsidP="00145CE2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23,930,940</w:t>
            </w:r>
          </w:p>
        </w:tc>
        <w:tc>
          <w:tcPr>
            <w:tcW w:w="270" w:type="dxa"/>
            <w:vAlign w:val="center"/>
          </w:tcPr>
          <w:p w14:paraId="09D0FC6C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9D0FC6D" w14:textId="77777777" w:rsidR="00145CE2" w:rsidRPr="005C2D3F" w:rsidRDefault="00AD766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25,026,815</w:t>
            </w:r>
          </w:p>
        </w:tc>
        <w:tc>
          <w:tcPr>
            <w:tcW w:w="270" w:type="dxa"/>
            <w:vAlign w:val="center"/>
          </w:tcPr>
          <w:p w14:paraId="09D0FC6E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D0FC6F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1,071,000</w:t>
            </w:r>
          </w:p>
        </w:tc>
        <w:tc>
          <w:tcPr>
            <w:tcW w:w="270" w:type="dxa"/>
            <w:vAlign w:val="center"/>
          </w:tcPr>
          <w:p w14:paraId="09D0FC70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D0FC71" w14:textId="77777777" w:rsidR="00145CE2" w:rsidRPr="005C2D3F" w:rsidRDefault="00145CE2" w:rsidP="00145CE2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30,236,301</w:t>
            </w:r>
          </w:p>
        </w:tc>
        <w:tc>
          <w:tcPr>
            <w:tcW w:w="270" w:type="dxa"/>
            <w:vAlign w:val="center"/>
          </w:tcPr>
          <w:p w14:paraId="09D0FC72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9D0FC73" w14:textId="77777777" w:rsidR="00145CE2" w:rsidRPr="005C2D3F" w:rsidRDefault="00145CE2" w:rsidP="00145CE2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31,307,301</w:t>
            </w:r>
          </w:p>
        </w:tc>
      </w:tr>
    </w:tbl>
    <w:p w14:paraId="09D0FC75" w14:textId="77777777" w:rsidR="00350CB1" w:rsidRPr="005C2D3F" w:rsidRDefault="00350CB1" w:rsidP="007653A3">
      <w:pPr>
        <w:rPr>
          <w:rFonts w:asciiTheme="majorBidi" w:hAnsiTheme="majorBidi"/>
          <w:sz w:val="30"/>
          <w:szCs w:val="30"/>
        </w:rPr>
      </w:pPr>
    </w:p>
    <w:p w14:paraId="09D0FC76" w14:textId="77777777" w:rsidR="00350CB1" w:rsidRPr="005C2D3F" w:rsidRDefault="00350CB1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กำไรต่อหุ้นขั้นพื้นฐาน</w:t>
      </w:r>
    </w:p>
    <w:p w14:paraId="09D0FC77" w14:textId="77777777" w:rsidR="00CF4616" w:rsidRPr="005C2D3F" w:rsidRDefault="00CF4616" w:rsidP="00CF4616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14:paraId="09D0FC78" w14:textId="77777777" w:rsidR="00976329" w:rsidRPr="005C2D3F" w:rsidRDefault="00976329" w:rsidP="00FE73E1">
      <w:pPr>
        <w:pStyle w:val="ListParagraph"/>
        <w:ind w:left="540" w:right="18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กำไรต่อหุ้นขั้นพื้นฐานสำหรับ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แต่ละปีสิ้นสุดวันที่ 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31 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ธันวาคม</w:t>
      </w:r>
      <w:r w:rsidR="007D1086" w:rsidRPr="005C2D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2560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และ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255</w:t>
      </w:r>
      <w:r w:rsidR="007D1086" w:rsidRPr="005C2D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คำนวณจากกำไร</w:t>
      </w:r>
      <w:r w:rsidR="00190A3F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สำหรับปี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ที่เป็นส่วนของผู้ถือหุ้นสามัญของบริษัทและจำนวนหุ้น</w:t>
      </w:r>
      <w:r w:rsidR="007653A3"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สามัญที่ออกจำหน่ายแล้วระหว่าง</w:t>
      </w:r>
      <w:r w:rsidR="007653A3"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ปี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โดยแสดงการคำนวณดังนี้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</w:p>
    <w:p w14:paraId="09D0FC79" w14:textId="77777777" w:rsidR="00A8780F" w:rsidRPr="005C2D3F" w:rsidRDefault="00A8780F" w:rsidP="007653A3">
      <w:pPr>
        <w:ind w:right="65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43"/>
        <w:gridCol w:w="1107"/>
        <w:gridCol w:w="236"/>
        <w:gridCol w:w="1024"/>
        <w:gridCol w:w="241"/>
        <w:gridCol w:w="1109"/>
      </w:tblGrid>
      <w:tr w:rsidR="006E7D25" w:rsidRPr="005C2D3F" w14:paraId="09D0FC7E" w14:textId="77777777" w:rsidTr="008812C3">
        <w:tc>
          <w:tcPr>
            <w:tcW w:w="3960" w:type="dxa"/>
          </w:tcPr>
          <w:p w14:paraId="09D0FC7A" w14:textId="77777777" w:rsidR="006E7D25" w:rsidRPr="005C2D3F" w:rsidRDefault="006E7D25" w:rsidP="00B27CA7">
            <w:pPr>
              <w:pStyle w:val="a"/>
              <w:tabs>
                <w:tab w:val="clear" w:pos="1080"/>
              </w:tabs>
              <w:rPr>
                <w:rFonts w:cs="Angsana New"/>
                <w:lang w:val="en-US"/>
              </w:rPr>
            </w:pPr>
          </w:p>
        </w:tc>
        <w:tc>
          <w:tcPr>
            <w:tcW w:w="2502" w:type="dxa"/>
            <w:gridSpan w:val="3"/>
          </w:tcPr>
          <w:p w14:paraId="09D0FC7B" w14:textId="77777777" w:rsidR="006E7D25" w:rsidRPr="005C2D3F" w:rsidRDefault="006E7D25" w:rsidP="00B27CA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D0FC7C" w14:textId="77777777" w:rsidR="006E7D25" w:rsidRPr="005C2D3F" w:rsidRDefault="006E7D25" w:rsidP="00B27CA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9D0FC7D" w14:textId="77777777" w:rsidR="006E7D25" w:rsidRPr="005C2D3F" w:rsidRDefault="006E7D25" w:rsidP="00B27CA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80F" w:rsidRPr="005C2D3F" w14:paraId="09D0FC87" w14:textId="77777777" w:rsidTr="007653A3">
        <w:trPr>
          <w:trHeight w:val="80"/>
        </w:trPr>
        <w:tc>
          <w:tcPr>
            <w:tcW w:w="3960" w:type="dxa"/>
          </w:tcPr>
          <w:p w14:paraId="09D0FC7F" w14:textId="77777777" w:rsidR="00A8780F" w:rsidRPr="005C2D3F" w:rsidRDefault="00A8780F" w:rsidP="00A8780F">
            <w:pPr>
              <w:pStyle w:val="a5"/>
              <w:tabs>
                <w:tab w:val="clear" w:pos="360"/>
                <w:tab w:val="clear" w:pos="720"/>
                <w:tab w:val="clear" w:pos="1080"/>
              </w:tabs>
              <w:spacing w:after="120"/>
              <w:rPr>
                <w:rFonts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9D0FC80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09D0FC81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07" w:type="dxa"/>
          </w:tcPr>
          <w:p w14:paraId="09D0FC82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09D0FC83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09D0FC84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2560</w:t>
            </w:r>
          </w:p>
        </w:tc>
        <w:tc>
          <w:tcPr>
            <w:tcW w:w="241" w:type="dxa"/>
          </w:tcPr>
          <w:p w14:paraId="09D0FC85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09" w:type="dxa"/>
          </w:tcPr>
          <w:p w14:paraId="09D0FC86" w14:textId="77777777" w:rsidR="00A8780F" w:rsidRPr="005C2D3F" w:rsidRDefault="00A8780F" w:rsidP="00A8780F">
            <w:pPr>
              <w:spacing w:after="120" w:line="240" w:lineRule="auto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2559</w:t>
            </w:r>
          </w:p>
        </w:tc>
      </w:tr>
      <w:tr w:rsidR="00A8780F" w:rsidRPr="005C2D3F" w14:paraId="09D0FC90" w14:textId="77777777" w:rsidTr="007653A3">
        <w:trPr>
          <w:cantSplit/>
        </w:trPr>
        <w:tc>
          <w:tcPr>
            <w:tcW w:w="3960" w:type="dxa"/>
          </w:tcPr>
          <w:p w14:paraId="09D0FC88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2D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Pr="005C2D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5C2D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(ขั้นพื้นฐาน)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C2D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9D0FC89" w14:textId="77777777" w:rsidR="00A8780F" w:rsidRPr="005C2D3F" w:rsidRDefault="00AD7662" w:rsidP="00292289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2,833,</w:t>
            </w:r>
            <w:r w:rsidR="00292289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243" w:type="dxa"/>
            <w:vAlign w:val="bottom"/>
          </w:tcPr>
          <w:p w14:paraId="09D0FC8A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9D0FC8B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2,811,612</w:t>
            </w:r>
          </w:p>
        </w:tc>
        <w:tc>
          <w:tcPr>
            <w:tcW w:w="236" w:type="dxa"/>
            <w:vAlign w:val="bottom"/>
          </w:tcPr>
          <w:p w14:paraId="09D0FC8C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9D0FC8D" w14:textId="77777777" w:rsidR="00A8780F" w:rsidRPr="005C2D3F" w:rsidRDefault="00AD7662" w:rsidP="00214ABA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214ABA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464,265</w:t>
            </w:r>
          </w:p>
        </w:tc>
        <w:tc>
          <w:tcPr>
            <w:tcW w:w="241" w:type="dxa"/>
            <w:vAlign w:val="bottom"/>
          </w:tcPr>
          <w:p w14:paraId="09D0FC8E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9D0FC8F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3,782,447</w:t>
            </w:r>
          </w:p>
        </w:tc>
      </w:tr>
      <w:tr w:rsidR="00A8780F" w:rsidRPr="005C2D3F" w14:paraId="09D0FC99" w14:textId="77777777" w:rsidTr="00CB755D">
        <w:trPr>
          <w:cantSplit/>
        </w:trPr>
        <w:tc>
          <w:tcPr>
            <w:tcW w:w="3960" w:type="dxa"/>
          </w:tcPr>
          <w:p w14:paraId="09D0FC91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2D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C2D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(พันหุ้น)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9D0FC92" w14:textId="77777777" w:rsidR="00A8780F" w:rsidRPr="005C2D3F" w:rsidRDefault="00AD7662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>2,310</w:t>
            </w:r>
          </w:p>
        </w:tc>
        <w:tc>
          <w:tcPr>
            <w:tcW w:w="243" w:type="dxa"/>
          </w:tcPr>
          <w:p w14:paraId="09D0FC93" w14:textId="77777777" w:rsidR="00A8780F" w:rsidRPr="005C2D3F" w:rsidRDefault="00A8780F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9D0FC94" w14:textId="77777777" w:rsidR="00A8780F" w:rsidRPr="005C2D3F" w:rsidRDefault="00A8780F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>2,310</w:t>
            </w:r>
          </w:p>
        </w:tc>
        <w:tc>
          <w:tcPr>
            <w:tcW w:w="236" w:type="dxa"/>
          </w:tcPr>
          <w:p w14:paraId="09D0FC95" w14:textId="77777777" w:rsidR="00A8780F" w:rsidRPr="005C2D3F" w:rsidRDefault="00A8780F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9D0FC96" w14:textId="77777777" w:rsidR="00A8780F" w:rsidRPr="005C2D3F" w:rsidRDefault="00AD7662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>2,310</w:t>
            </w:r>
          </w:p>
        </w:tc>
        <w:tc>
          <w:tcPr>
            <w:tcW w:w="241" w:type="dxa"/>
          </w:tcPr>
          <w:p w14:paraId="09D0FC97" w14:textId="77777777" w:rsidR="00A8780F" w:rsidRPr="005C2D3F" w:rsidRDefault="00A8780F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9D0FC98" w14:textId="77777777" w:rsidR="00A8780F" w:rsidRPr="005C2D3F" w:rsidRDefault="00A8780F" w:rsidP="00A8780F">
            <w:pPr>
              <w:pStyle w:val="BodyText"/>
              <w:spacing w:after="0"/>
              <w:jc w:val="right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C2D3F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>2,310</w:t>
            </w:r>
          </w:p>
        </w:tc>
      </w:tr>
      <w:tr w:rsidR="00A8780F" w:rsidRPr="005C2D3F" w14:paraId="09D0FCA2" w14:textId="77777777" w:rsidTr="008429A1">
        <w:trPr>
          <w:cantSplit/>
        </w:trPr>
        <w:tc>
          <w:tcPr>
            <w:tcW w:w="3960" w:type="dxa"/>
          </w:tcPr>
          <w:p w14:paraId="09D0FC9A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9D0FC9B" w14:textId="77777777" w:rsidR="00A8780F" w:rsidRPr="005C2D3F" w:rsidRDefault="00A8780F" w:rsidP="00A8780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9D0FC9C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9D0FC9D" w14:textId="77777777" w:rsidR="00A8780F" w:rsidRPr="005C2D3F" w:rsidRDefault="00A8780F" w:rsidP="00A8780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D0FC9E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9D0FC9F" w14:textId="77777777" w:rsidR="00A8780F" w:rsidRPr="005C2D3F" w:rsidRDefault="00A8780F" w:rsidP="00A8780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9D0FCA0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09D0FCA1" w14:textId="77777777" w:rsidR="00A8780F" w:rsidRPr="005C2D3F" w:rsidRDefault="00A8780F" w:rsidP="00A8780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780F" w:rsidRPr="005C2D3F" w14:paraId="09D0FCAB" w14:textId="77777777" w:rsidTr="008429A1">
        <w:trPr>
          <w:cantSplit/>
        </w:trPr>
        <w:tc>
          <w:tcPr>
            <w:tcW w:w="3960" w:type="dxa"/>
          </w:tcPr>
          <w:p w14:paraId="09D0FCA3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2D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5C2D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5C2D3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C2D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9D0FCA4" w14:textId="77777777" w:rsidR="00A8780F" w:rsidRPr="005C2D3F" w:rsidRDefault="00292289" w:rsidP="00A8780F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1,226.70</w:t>
            </w:r>
          </w:p>
        </w:tc>
        <w:tc>
          <w:tcPr>
            <w:tcW w:w="243" w:type="dxa"/>
          </w:tcPr>
          <w:p w14:paraId="09D0FCA5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9D0FCA6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1,217.15</w:t>
            </w:r>
          </w:p>
        </w:tc>
        <w:tc>
          <w:tcPr>
            <w:tcW w:w="236" w:type="dxa"/>
          </w:tcPr>
          <w:p w14:paraId="09D0FCA7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9D0FCA8" w14:textId="77777777" w:rsidR="00A8780F" w:rsidRPr="005C2D3F" w:rsidRDefault="00AD7662" w:rsidP="00214ABA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214ABA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066.78</w:t>
            </w:r>
          </w:p>
        </w:tc>
        <w:tc>
          <w:tcPr>
            <w:tcW w:w="241" w:type="dxa"/>
          </w:tcPr>
          <w:p w14:paraId="09D0FCA9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9D0FCAA" w14:textId="77777777" w:rsidR="00A8780F" w:rsidRPr="005C2D3F" w:rsidRDefault="00A8780F" w:rsidP="00A8780F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1,637.42</w:t>
            </w:r>
          </w:p>
        </w:tc>
      </w:tr>
    </w:tbl>
    <w:p w14:paraId="09D0FCAC" w14:textId="77777777" w:rsidR="005000CD" w:rsidRPr="005C2D3F" w:rsidRDefault="005000CD" w:rsidP="00A8780F">
      <w:pPr>
        <w:tabs>
          <w:tab w:val="left" w:pos="540"/>
        </w:tabs>
        <w:spacing w:line="240" w:lineRule="auto"/>
        <w:ind w:left="72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CAD" w14:textId="77777777" w:rsidR="005000CD" w:rsidRPr="005C2D3F" w:rsidRDefault="005000C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09D0FCAE" w14:textId="77777777" w:rsidR="00927FFE" w:rsidRPr="005C2D3F" w:rsidRDefault="00927FFE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09D0FCAF" w14:textId="77777777" w:rsidR="008C466E" w:rsidRPr="005C2D3F" w:rsidRDefault="008C466E" w:rsidP="008C466E">
      <w:pPr>
        <w:tabs>
          <w:tab w:val="left" w:pos="540"/>
        </w:tabs>
        <w:spacing w:line="240" w:lineRule="auto"/>
        <w:ind w:left="72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9D0FCB0" w14:textId="77777777" w:rsidR="008C466E" w:rsidRPr="005C2D3F" w:rsidRDefault="008C466E" w:rsidP="008C466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5C2D3F">
        <w:rPr>
          <w:rFonts w:asciiTheme="majorBidi" w:hAnsiTheme="majorBidi" w:cstheme="majorBidi"/>
          <w:i/>
          <w:iCs/>
          <w:sz w:val="30"/>
          <w:szCs w:val="30"/>
        </w:rPr>
        <w:t>2560</w:t>
      </w:r>
    </w:p>
    <w:p w14:paraId="09D0FCB1" w14:textId="77777777" w:rsidR="008C466E" w:rsidRPr="005C2D3F" w:rsidRDefault="008C466E" w:rsidP="008C466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</w:rPr>
      </w:pPr>
    </w:p>
    <w:p w14:paraId="09D0FCB2" w14:textId="77777777" w:rsidR="002B1777" w:rsidRPr="005C2D3F" w:rsidRDefault="002B1777" w:rsidP="002B177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9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ของบริษัทมีมติอนุมัติการจัดสรรกำไรเป็นเงินปันผลระหว่างกาลจากกำไร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 xml:space="preserve">480 </w:t>
      </w:r>
      <w:r w:rsidRPr="005C2D3F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 xml:space="preserve">1,108.8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เดือนพฤศจิกายน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2560</w:t>
      </w:r>
    </w:p>
    <w:p w14:paraId="09D0FCB3" w14:textId="77777777" w:rsidR="002B1777" w:rsidRPr="005C2D3F" w:rsidRDefault="002B1777" w:rsidP="00C40A10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CB4" w14:textId="77777777" w:rsidR="00C40A10" w:rsidRPr="005C2D3F" w:rsidRDefault="00C40A10" w:rsidP="00C40A10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>10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6D82"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ของบริษัทมีมติอนุมัติการจัดสรรกำไรเป็นเงินปันผลระหว่างกาลจากกำไร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สำหรับงวดหกเดือนสิ้นสุดวันที่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30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 xml:space="preserve">520 </w:t>
      </w:r>
      <w:r w:rsidRPr="005C2D3F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 xml:space="preserve">1,201.2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</w:t>
      </w:r>
      <w:r w:rsidR="002B1777"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B1777"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="002B1777" w:rsidRPr="005C2D3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3259" w:rsidRPr="005C2D3F">
        <w:rPr>
          <w:rFonts w:asciiTheme="majorBidi" w:hAnsiTheme="majorBidi" w:cstheme="majorBidi"/>
          <w:sz w:val="30"/>
          <w:szCs w:val="30"/>
        </w:rPr>
        <w:t>2560</w:t>
      </w:r>
    </w:p>
    <w:p w14:paraId="09D0FCB5" w14:textId="77777777" w:rsidR="00C40A10" w:rsidRPr="005C2D3F" w:rsidRDefault="00C40A10" w:rsidP="007F151D">
      <w:pPr>
        <w:tabs>
          <w:tab w:val="left" w:pos="540"/>
        </w:tabs>
        <w:spacing w:line="240" w:lineRule="auto"/>
        <w:ind w:left="562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CB6" w14:textId="77777777" w:rsidR="002B1777" w:rsidRPr="005C2D3F" w:rsidRDefault="002B1777" w:rsidP="002B177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สามัญประจำปีของผู้ถือหุ้นของบริษัท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7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5C2D3F">
        <w:rPr>
          <w:rFonts w:asciiTheme="majorBidi" w:hAnsiTheme="majorBidi" w:cstheme="majorBidi"/>
          <w:sz w:val="30"/>
          <w:szCs w:val="30"/>
          <w:cs/>
        </w:rPr>
        <w:t>มีมติอนุมัติการจัดสรรกำไรเป็นเงินปันผลจากกำไรสะสม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31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C2D3F">
        <w:rPr>
          <w:rFonts w:asciiTheme="majorBidi" w:hAnsiTheme="majorBidi" w:cstheme="majorBidi"/>
          <w:sz w:val="30"/>
          <w:szCs w:val="30"/>
        </w:rPr>
        <w:t xml:space="preserve">2559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779.22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 </w:t>
      </w:r>
      <w:r w:rsidRPr="005C2D3F">
        <w:rPr>
          <w:rFonts w:asciiTheme="majorBidi" w:hAnsiTheme="majorBidi" w:cstheme="majorBidi"/>
          <w:sz w:val="30"/>
          <w:szCs w:val="30"/>
        </w:rPr>
        <w:t>1,800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C2D3F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เดือนมีนาคม </w:t>
      </w:r>
      <w:r w:rsidR="00693259" w:rsidRPr="005C2D3F">
        <w:rPr>
          <w:rFonts w:asciiTheme="majorBidi" w:hAnsiTheme="majorBidi" w:cstheme="majorBidi"/>
          <w:sz w:val="30"/>
          <w:szCs w:val="30"/>
        </w:rPr>
        <w:t>2560</w:t>
      </w:r>
    </w:p>
    <w:p w14:paraId="09D0FCB7" w14:textId="77777777" w:rsidR="002B1777" w:rsidRPr="005C2D3F" w:rsidRDefault="002B1777" w:rsidP="002B1777">
      <w:pPr>
        <w:tabs>
          <w:tab w:val="left" w:pos="540"/>
        </w:tabs>
        <w:spacing w:line="240" w:lineRule="auto"/>
        <w:ind w:left="562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CB8" w14:textId="77777777" w:rsidR="007F151D" w:rsidRPr="005C2D3F" w:rsidRDefault="007F151D" w:rsidP="007F151D">
      <w:pPr>
        <w:tabs>
          <w:tab w:val="left" w:pos="540"/>
        </w:tabs>
        <w:spacing w:line="240" w:lineRule="auto"/>
        <w:ind w:left="562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5C2D3F">
        <w:rPr>
          <w:rFonts w:asciiTheme="majorBidi" w:hAnsiTheme="majorBidi" w:cstheme="majorBidi"/>
          <w:i/>
          <w:iCs/>
          <w:sz w:val="30"/>
          <w:szCs w:val="30"/>
        </w:rPr>
        <w:t>2559</w:t>
      </w:r>
    </w:p>
    <w:p w14:paraId="09D0FCB9" w14:textId="77777777" w:rsidR="007F151D" w:rsidRPr="005C2D3F" w:rsidRDefault="007F151D" w:rsidP="007824AD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09D0FCBA" w14:textId="77777777" w:rsidR="002807BA" w:rsidRPr="005C2D3F" w:rsidRDefault="002807BA" w:rsidP="007F151D">
      <w:pPr>
        <w:tabs>
          <w:tab w:val="left" w:pos="54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>26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3B72D3" w:rsidRPr="005C2D3F">
        <w:rPr>
          <w:rFonts w:asciiTheme="majorBidi" w:hAnsiTheme="majorBidi" w:cstheme="majorBidi"/>
          <w:sz w:val="30"/>
          <w:szCs w:val="30"/>
        </w:rPr>
        <w:t>1,168.83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3B72D3" w:rsidRPr="005C2D3F">
        <w:rPr>
          <w:rFonts w:asciiTheme="majorBidi" w:hAnsiTheme="majorBidi" w:cstheme="majorBidi"/>
          <w:sz w:val="30"/>
          <w:szCs w:val="30"/>
        </w:rPr>
        <w:t>2,7</w:t>
      </w:r>
      <w:r w:rsidRPr="005C2D3F">
        <w:rPr>
          <w:rFonts w:asciiTheme="majorBidi" w:hAnsiTheme="majorBidi" w:cstheme="majorBidi"/>
          <w:sz w:val="30"/>
          <w:szCs w:val="30"/>
        </w:rPr>
        <w:t>00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="003B72D3" w:rsidRPr="005C2D3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</w:p>
    <w:p w14:paraId="09D0FCBB" w14:textId="77777777" w:rsidR="007F151D" w:rsidRPr="005C2D3F" w:rsidRDefault="007F151D" w:rsidP="007F151D">
      <w:pPr>
        <w:tabs>
          <w:tab w:val="left" w:pos="540"/>
        </w:tabs>
        <w:spacing w:line="240" w:lineRule="auto"/>
        <w:ind w:left="567" w:right="-45"/>
        <w:jc w:val="thaiDistribute"/>
        <w:rPr>
          <w:rFonts w:asciiTheme="majorBidi" w:hAnsiTheme="majorBidi" w:cstheme="majorBidi"/>
        </w:rPr>
      </w:pPr>
    </w:p>
    <w:p w14:paraId="09D0FCBC" w14:textId="77777777" w:rsidR="00D16AAB" w:rsidRPr="005C2D3F" w:rsidRDefault="00D16AAB" w:rsidP="007F151D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>27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="003139B8" w:rsidRPr="005C2D3F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</w:t>
      </w:r>
      <w:r w:rsidR="002807BA" w:rsidRPr="005C2D3F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3139B8" w:rsidRPr="005C2D3F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3139B8" w:rsidRPr="005C2D3F">
        <w:rPr>
          <w:rFonts w:asciiTheme="majorBidi" w:hAnsiTheme="majorBidi" w:cstheme="majorBidi"/>
          <w:sz w:val="30"/>
          <w:szCs w:val="30"/>
        </w:rPr>
        <w:t xml:space="preserve">30 </w:t>
      </w:r>
      <w:r w:rsidR="003139B8" w:rsidRPr="005C2D3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139B8" w:rsidRPr="005C2D3F">
        <w:rPr>
          <w:rFonts w:asciiTheme="majorBidi" w:hAnsiTheme="majorBidi" w:cstheme="majorBidi"/>
          <w:sz w:val="30"/>
          <w:szCs w:val="30"/>
        </w:rPr>
        <w:t xml:space="preserve">2559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303.0</w:t>
      </w:r>
      <w:r w:rsidR="003139B8" w:rsidRPr="005C2D3F">
        <w:rPr>
          <w:rFonts w:asciiTheme="majorBidi" w:hAnsiTheme="majorBidi" w:cstheme="majorBidi"/>
          <w:sz w:val="30"/>
          <w:szCs w:val="30"/>
        </w:rPr>
        <w:t>3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5C2D3F">
        <w:rPr>
          <w:rFonts w:asciiTheme="majorBidi" w:hAnsiTheme="majorBidi" w:cstheme="majorBidi"/>
          <w:sz w:val="30"/>
          <w:szCs w:val="30"/>
        </w:rPr>
        <w:t>700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</w:p>
    <w:p w14:paraId="09D0FCBD" w14:textId="77777777" w:rsidR="00B85518" w:rsidRPr="005C2D3F" w:rsidRDefault="00B85518" w:rsidP="00C40A1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9D0FCBE" w14:textId="77777777" w:rsidR="00E234A7" w:rsidRPr="005C2D3F" w:rsidRDefault="00E234A7" w:rsidP="007F151D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5C2D3F">
        <w:rPr>
          <w:rFonts w:asciiTheme="majorBidi" w:hAnsiTheme="majorBidi"/>
          <w:sz w:val="30"/>
          <w:szCs w:val="30"/>
          <w:cs/>
        </w:rPr>
        <w:t>การประชุม</w:t>
      </w:r>
      <w:r w:rsidRPr="005C2D3F">
        <w:rPr>
          <w:rFonts w:asciiTheme="majorBidi" w:hAnsiTheme="majorBidi" w:hint="cs"/>
          <w:sz w:val="30"/>
          <w:szCs w:val="30"/>
          <w:cs/>
        </w:rPr>
        <w:t>สามัญประจำปีของผู้ถือหุ้นของบริษัท</w:t>
      </w:r>
      <w:r w:rsidRPr="005C2D3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 xml:space="preserve">7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158" w:rsidRPr="005C2D3F">
        <w:rPr>
          <w:rFonts w:asciiTheme="majorBidi" w:hAnsiTheme="majorBidi" w:cstheme="majorBidi"/>
          <w:sz w:val="30"/>
          <w:szCs w:val="30"/>
        </w:rPr>
        <w:t>2560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ผู้ถือหุ้นได้มีมติรับทราบการจ่า</w:t>
      </w:r>
      <w:r w:rsidR="00E662F4" w:rsidRPr="005C2D3F">
        <w:rPr>
          <w:rFonts w:asciiTheme="majorBidi" w:hAnsiTheme="majorBidi" w:cstheme="majorBidi" w:hint="cs"/>
          <w:sz w:val="30"/>
          <w:szCs w:val="30"/>
          <w:cs/>
        </w:rPr>
        <w:t>ยเงินปันผลระหว่างกาลตามที่</w:t>
      </w:r>
      <w:r w:rsidRPr="005C2D3F">
        <w:rPr>
          <w:rFonts w:asciiTheme="majorBidi" w:hAnsiTheme="majorBidi" w:cstheme="majorBidi"/>
          <w:sz w:val="30"/>
          <w:szCs w:val="30"/>
          <w:cs/>
        </w:rPr>
        <w:t>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="00693259" w:rsidRPr="005C2D3F">
        <w:rPr>
          <w:rFonts w:asciiTheme="majorBidi" w:hAnsiTheme="majorBidi" w:cstheme="majorBidi"/>
          <w:sz w:val="30"/>
          <w:szCs w:val="30"/>
        </w:rPr>
        <w:t>26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3259" w:rsidRPr="005C2D3F">
        <w:rPr>
          <w:rFonts w:asciiTheme="majorBidi" w:hAnsiTheme="majorBidi" w:cstheme="majorBidi"/>
          <w:sz w:val="30"/>
          <w:szCs w:val="30"/>
        </w:rPr>
        <w:t>2559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93259" w:rsidRPr="005C2D3F">
        <w:rPr>
          <w:rFonts w:asciiTheme="majorBidi" w:hAnsiTheme="majorBidi" w:cstheme="majorBidi"/>
          <w:sz w:val="30"/>
          <w:szCs w:val="30"/>
        </w:rPr>
        <w:t>27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3259" w:rsidRPr="005C2D3F">
        <w:rPr>
          <w:rFonts w:asciiTheme="majorBidi" w:hAnsiTheme="majorBidi" w:cstheme="majorBidi"/>
          <w:sz w:val="30"/>
          <w:szCs w:val="30"/>
        </w:rPr>
        <w:t>2559</w:t>
      </w:r>
    </w:p>
    <w:p w14:paraId="09D0FCBF" w14:textId="77777777" w:rsidR="007F151D" w:rsidRPr="005C2D3F" w:rsidRDefault="007F151D" w:rsidP="007F151D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0FCC0" w14:textId="77777777" w:rsidR="004138C4" w:rsidRPr="005C2D3F" w:rsidRDefault="004138C4" w:rsidP="007F151D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ของบริษัท เมื่อวันที่ </w:t>
      </w:r>
      <w:r w:rsidRPr="005C2D3F">
        <w:rPr>
          <w:rFonts w:asciiTheme="majorBidi" w:hAnsiTheme="majorBidi" w:cstheme="majorBidi"/>
          <w:sz w:val="30"/>
          <w:szCs w:val="30"/>
        </w:rPr>
        <w:t>23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="00E234A7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E234A7" w:rsidRPr="005C2D3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E234A7" w:rsidRPr="005C2D3F">
        <w:rPr>
          <w:rFonts w:asciiTheme="majorBidi" w:hAnsiTheme="majorBidi" w:cstheme="majorBidi"/>
          <w:sz w:val="30"/>
          <w:szCs w:val="30"/>
        </w:rPr>
        <w:t>31</w:t>
      </w:r>
      <w:r w:rsidR="00E234A7" w:rsidRPr="005C2D3F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E234A7" w:rsidRPr="005C2D3F">
        <w:rPr>
          <w:rFonts w:asciiTheme="majorBidi" w:hAnsiTheme="majorBidi" w:cstheme="majorBidi"/>
          <w:sz w:val="30"/>
          <w:szCs w:val="30"/>
        </w:rPr>
        <w:t xml:space="preserve">2558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C2D3F">
        <w:rPr>
          <w:rFonts w:asciiTheme="majorBidi" w:hAnsiTheme="majorBidi" w:cstheme="majorBidi"/>
          <w:sz w:val="30"/>
          <w:szCs w:val="30"/>
        </w:rPr>
        <w:t>1,298.70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693259" w:rsidRPr="005C2D3F">
        <w:rPr>
          <w:rFonts w:asciiTheme="majorBidi" w:hAnsiTheme="majorBidi" w:cstheme="majorBidi"/>
          <w:sz w:val="30"/>
          <w:szCs w:val="30"/>
        </w:rPr>
        <w:t>3,000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</w:rPr>
        <w:t>2559</w:t>
      </w:r>
    </w:p>
    <w:p w14:paraId="09D0FCC1" w14:textId="77777777" w:rsidR="005000CD" w:rsidRPr="005C2D3F" w:rsidRDefault="005000C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0FCC2" w14:textId="77777777" w:rsidR="00962B9E" w:rsidRPr="005C2D3F" w:rsidRDefault="00962B9E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09D0FCC3" w14:textId="77777777" w:rsidR="00962B9E" w:rsidRPr="005C2D3F" w:rsidRDefault="00962B9E" w:rsidP="009935E2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09D0FCC4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9D0FCC5" w14:textId="77777777" w:rsidR="007F151D" w:rsidRPr="005C2D3F" w:rsidRDefault="007F151D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09D0FCC6" w14:textId="77777777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09D0FCC7" w14:textId="77777777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09D0FCC8" w14:textId="77777777" w:rsidR="001147DB" w:rsidRPr="005C2D3F" w:rsidRDefault="00F71431" w:rsidP="00E234A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9D0FCC9" w14:textId="77777777" w:rsidR="00E234A7" w:rsidRPr="005C2D3F" w:rsidRDefault="00E234A7" w:rsidP="00E234A7">
      <w:pPr>
        <w:tabs>
          <w:tab w:val="left" w:pos="540"/>
          <w:tab w:val="left" w:pos="900"/>
        </w:tabs>
        <w:ind w:left="540"/>
        <w:jc w:val="thaiDistribute"/>
        <w:rPr>
          <w:b/>
          <w:bCs/>
          <w:sz w:val="30"/>
          <w:szCs w:val="30"/>
          <w:cs/>
        </w:rPr>
      </w:pPr>
    </w:p>
    <w:p w14:paraId="09D0FCCA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09D0FCCB" w14:textId="77777777" w:rsidR="00F71431" w:rsidRPr="005C2D3F" w:rsidRDefault="00F71431" w:rsidP="00F71431">
      <w:pPr>
        <w:tabs>
          <w:tab w:val="left" w:pos="540"/>
        </w:tabs>
        <w:ind w:left="540"/>
        <w:rPr>
          <w:sz w:val="30"/>
          <w:szCs w:val="30"/>
        </w:rPr>
      </w:pPr>
    </w:p>
    <w:p w14:paraId="09D0FCCC" w14:textId="77777777" w:rsidR="00F71431" w:rsidRPr="005C2D3F" w:rsidRDefault="00F71431" w:rsidP="00F71431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752516" w:rsidRPr="005C2D3F">
        <w:rPr>
          <w:rFonts w:hint="cs"/>
          <w:sz w:val="30"/>
          <w:szCs w:val="30"/>
          <w:cs/>
        </w:rPr>
        <w:t xml:space="preserve">ความเชื่อมั่นของนักลงทุน </w:t>
      </w:r>
      <w:r w:rsidRPr="005C2D3F">
        <w:rPr>
          <w:sz w:val="30"/>
          <w:szCs w:val="30"/>
          <w:cs/>
        </w:rPr>
        <w:t xml:space="preserve">เจ้าหนี้และก่อให้เกิดการพัฒนาของธุรกิจในอนาคต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09D0FCCD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09D0FCCE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9D0FCCF" w14:textId="77777777" w:rsidR="00F71431" w:rsidRPr="005C2D3F" w:rsidRDefault="00F71431" w:rsidP="007F151D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9D0FCD0" w14:textId="77777777" w:rsidR="007F151D" w:rsidRPr="005C2D3F" w:rsidRDefault="00F71431" w:rsidP="007F151D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pacing w:val="2"/>
          <w:sz w:val="30"/>
          <w:szCs w:val="30"/>
          <w:cs/>
        </w:rPr>
        <w:t>ซึ่ง</w:t>
      </w:r>
      <w:r w:rsidRPr="005C2D3F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14:paraId="09D0FCD1" w14:textId="77777777" w:rsidR="00AA5D68" w:rsidRPr="005C2D3F" w:rsidRDefault="00AA5D68">
      <w:pPr>
        <w:spacing w:line="240" w:lineRule="auto"/>
        <w:rPr>
          <w:sz w:val="30"/>
          <w:szCs w:val="30"/>
        </w:rPr>
      </w:pPr>
      <w:r w:rsidRPr="005C2D3F">
        <w:rPr>
          <w:sz w:val="30"/>
          <w:szCs w:val="30"/>
        </w:rPr>
        <w:br w:type="page"/>
      </w:r>
    </w:p>
    <w:p w14:paraId="09D0FCD2" w14:textId="77777777" w:rsidR="007C24F6" w:rsidRPr="005C2D3F" w:rsidRDefault="00BE14C5" w:rsidP="00697E0D">
      <w:pPr>
        <w:tabs>
          <w:tab w:val="left" w:pos="540"/>
          <w:tab w:val="left" w:pos="810"/>
        </w:tabs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อัตราดอกเบี้ยที่แท้จริงของหลักทรัพย์ที่เป็น</w:t>
      </w:r>
      <w:r w:rsidRPr="005C2D3F">
        <w:rPr>
          <w:rFonts w:hint="cs"/>
          <w:sz w:val="30"/>
          <w:szCs w:val="30"/>
          <w:cs/>
        </w:rPr>
        <w:t>ตราสารหนี้และ</w:t>
      </w:r>
      <w:r w:rsidRPr="005C2D3F">
        <w:rPr>
          <w:sz w:val="30"/>
          <w:szCs w:val="30"/>
          <w:cs/>
        </w:rPr>
        <w:t xml:space="preserve">เงินให้กู้ยืม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</w:t>
      </w:r>
      <w:r w:rsidRPr="005C2D3F">
        <w:rPr>
          <w:sz w:val="30"/>
          <w:szCs w:val="30"/>
        </w:rPr>
        <w:t xml:space="preserve"> 2560 </w:t>
      </w:r>
      <w:r w:rsidRPr="005C2D3F">
        <w:rPr>
          <w:rFonts w:hint="cs"/>
          <w:sz w:val="30"/>
          <w:szCs w:val="30"/>
          <w:cs/>
        </w:rPr>
        <w:t xml:space="preserve">และ </w:t>
      </w:r>
      <w:r w:rsidRPr="005C2D3F">
        <w:rPr>
          <w:sz w:val="30"/>
          <w:szCs w:val="30"/>
        </w:rPr>
        <w:t xml:space="preserve">2559 </w:t>
      </w:r>
      <w:r w:rsidRPr="005C2D3F">
        <w:rPr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tbl>
      <w:tblPr>
        <w:tblpPr w:leftFromText="180" w:rightFromText="180" w:vertAnchor="text" w:horzAnchor="margin" w:tblpXSpec="right" w:tblpY="71"/>
        <w:tblW w:w="9061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637"/>
        <w:gridCol w:w="1260"/>
        <w:gridCol w:w="1080"/>
        <w:gridCol w:w="180"/>
        <w:gridCol w:w="1260"/>
        <w:gridCol w:w="180"/>
        <w:gridCol w:w="1080"/>
        <w:gridCol w:w="180"/>
        <w:gridCol w:w="1204"/>
      </w:tblGrid>
      <w:tr w:rsidR="00BE14C5" w:rsidRPr="005C2D3F" w14:paraId="09D0FCD6" w14:textId="77777777" w:rsidTr="00697E0D">
        <w:trPr>
          <w:cantSplit/>
          <w:trHeight w:val="364"/>
          <w:tblHeader/>
        </w:trPr>
        <w:tc>
          <w:tcPr>
            <w:tcW w:w="2637" w:type="dxa"/>
            <w:shd w:val="clear" w:color="auto" w:fill="auto"/>
            <w:vAlign w:val="bottom"/>
          </w:tcPr>
          <w:p w14:paraId="09D0FCD3" w14:textId="77777777" w:rsidR="00BE14C5" w:rsidRPr="005C2D3F" w:rsidRDefault="00BE14C5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CD4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64" w:type="dxa"/>
            <w:gridSpan w:val="7"/>
            <w:shd w:val="clear" w:color="auto" w:fill="auto"/>
          </w:tcPr>
          <w:p w14:paraId="09D0FCD5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E14C5" w:rsidRPr="005C2D3F" w14:paraId="09D0FCE2" w14:textId="77777777" w:rsidTr="00697E0D">
        <w:trPr>
          <w:cantSplit/>
          <w:trHeight w:val="364"/>
          <w:tblHeader/>
        </w:trPr>
        <w:tc>
          <w:tcPr>
            <w:tcW w:w="2637" w:type="dxa"/>
            <w:shd w:val="clear" w:color="auto" w:fill="auto"/>
            <w:vAlign w:val="bottom"/>
          </w:tcPr>
          <w:p w14:paraId="09D0FCD7" w14:textId="77777777" w:rsidR="00BE14C5" w:rsidRPr="005C2D3F" w:rsidRDefault="00BE14C5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CD8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D0FCD9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09D0FCDA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CDB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CDC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09D0FCDD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CDE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CDF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CE0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CE1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BE14C5" w:rsidRPr="005C2D3F" w14:paraId="09D0FCE6" w14:textId="77777777" w:rsidTr="00697E0D">
        <w:trPr>
          <w:cantSplit/>
          <w:tblHeader/>
        </w:trPr>
        <w:tc>
          <w:tcPr>
            <w:tcW w:w="2637" w:type="dxa"/>
            <w:shd w:val="clear" w:color="auto" w:fill="auto"/>
          </w:tcPr>
          <w:p w14:paraId="09D0FCE3" w14:textId="77777777" w:rsidR="00BE14C5" w:rsidRPr="005C2D3F" w:rsidRDefault="00BE14C5" w:rsidP="00836341">
            <w:pPr>
              <w:spacing w:line="240" w:lineRule="auto"/>
              <w:ind w:left="180"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D0FCE4" w14:textId="77777777" w:rsidR="00BE14C5" w:rsidRPr="005C2D3F" w:rsidRDefault="00BE14C5" w:rsidP="00836341">
            <w:pPr>
              <w:spacing w:line="240" w:lineRule="auto"/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64" w:type="dxa"/>
            <w:gridSpan w:val="7"/>
            <w:shd w:val="clear" w:color="auto" w:fill="auto"/>
          </w:tcPr>
          <w:p w14:paraId="09D0FCE5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5923" w:rsidRPr="005C2D3F" w14:paraId="09D0FCF0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CE7" w14:textId="77777777" w:rsidR="00425923" w:rsidRPr="005C2D3F" w:rsidRDefault="00425923" w:rsidP="00425923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14:paraId="09D0FCE8" w14:textId="77777777" w:rsidR="00425923" w:rsidRPr="005C2D3F" w:rsidRDefault="00425923" w:rsidP="00425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CE9" w14:textId="77777777" w:rsidR="00425923" w:rsidRPr="005C2D3F" w:rsidRDefault="00425923" w:rsidP="00425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EA" w14:textId="77777777" w:rsidR="00425923" w:rsidRPr="005C2D3F" w:rsidRDefault="00425923" w:rsidP="00425923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CEB" w14:textId="77777777" w:rsidR="00425923" w:rsidRPr="005C2D3F" w:rsidRDefault="00425923" w:rsidP="004259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EC" w14:textId="77777777" w:rsidR="00425923" w:rsidRPr="005C2D3F" w:rsidRDefault="00425923" w:rsidP="00425923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CED" w14:textId="77777777" w:rsidR="00425923" w:rsidRPr="005C2D3F" w:rsidRDefault="00425923" w:rsidP="00425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EE" w14:textId="77777777" w:rsidR="00425923" w:rsidRPr="005C2D3F" w:rsidRDefault="00425923" w:rsidP="00425923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CEF" w14:textId="77777777" w:rsidR="00425923" w:rsidRPr="005C2D3F" w:rsidRDefault="00425923" w:rsidP="004259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2E2AA9" w:rsidRPr="005C2D3F" w14:paraId="09D0FCF2" w14:textId="77777777" w:rsidTr="00697E0D">
        <w:trPr>
          <w:cantSplit/>
        </w:trPr>
        <w:tc>
          <w:tcPr>
            <w:tcW w:w="9061" w:type="dxa"/>
            <w:gridSpan w:val="9"/>
            <w:shd w:val="clear" w:color="auto" w:fill="auto"/>
          </w:tcPr>
          <w:p w14:paraId="09D0FCF1" w14:textId="77777777" w:rsidR="002E2AA9" w:rsidRPr="005C2D3F" w:rsidRDefault="002E2AA9" w:rsidP="005C64D0">
            <w:pPr>
              <w:spacing w:line="240" w:lineRule="auto"/>
              <w:ind w:left="371" w:right="-79" w:hanging="180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  <w:tr w:rsidR="00697E0D" w:rsidRPr="005C2D3F" w14:paraId="09D0FCF4" w14:textId="77777777" w:rsidTr="00697E0D">
        <w:trPr>
          <w:cantSplit/>
        </w:trPr>
        <w:tc>
          <w:tcPr>
            <w:tcW w:w="9061" w:type="dxa"/>
            <w:gridSpan w:val="9"/>
            <w:shd w:val="clear" w:color="auto" w:fill="auto"/>
          </w:tcPr>
          <w:p w14:paraId="09D0FCF3" w14:textId="77777777" w:rsidR="00697E0D" w:rsidRPr="005C2D3F" w:rsidRDefault="00697E0D" w:rsidP="005C64D0">
            <w:pPr>
              <w:spacing w:line="240" w:lineRule="auto"/>
              <w:ind w:left="371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14C5" w:rsidRPr="005C2D3F" w14:paraId="09D0FCFE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CF5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14:paraId="09D0FCF6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CF7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F8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CF9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FA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CFB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CFC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CFD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BE14C5" w:rsidRPr="005C2D3F" w14:paraId="09D0FD08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CFF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D00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01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02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03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04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05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06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D07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BE14C5" w:rsidRPr="005C2D3F" w14:paraId="09D0FD18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D09" w14:textId="77777777" w:rsidR="00BE14C5" w:rsidRPr="005C2D3F" w:rsidRDefault="00BE14C5" w:rsidP="005C64D0">
            <w:pPr>
              <w:spacing w:line="240" w:lineRule="auto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</w:t>
            </w:r>
          </w:p>
          <w:p w14:paraId="09D0FD0A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</w:t>
            </w:r>
          </w:p>
        </w:tc>
        <w:tc>
          <w:tcPr>
            <w:tcW w:w="1260" w:type="dxa"/>
            <w:shd w:val="clear" w:color="auto" w:fill="auto"/>
          </w:tcPr>
          <w:p w14:paraId="09D0FD0B" w14:textId="77777777" w:rsidR="00B00118" w:rsidRPr="005C2D3F" w:rsidRDefault="00B00118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  <w:p w14:paraId="09D0FD0C" w14:textId="77777777" w:rsidR="00BE14C5" w:rsidRPr="005C2D3F" w:rsidRDefault="00B00118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4.00 - 4.50</w:t>
            </w:r>
          </w:p>
        </w:tc>
        <w:tc>
          <w:tcPr>
            <w:tcW w:w="1080" w:type="dxa"/>
            <w:shd w:val="clear" w:color="auto" w:fill="auto"/>
          </w:tcPr>
          <w:p w14:paraId="09D0FD0D" w14:textId="77777777" w:rsidR="00BE14C5" w:rsidRPr="005C2D3F" w:rsidRDefault="00BE14C5" w:rsidP="00836341">
            <w:pPr>
              <w:pStyle w:val="BodyText"/>
              <w:tabs>
                <w:tab w:val="decimal" w:pos="1315"/>
              </w:tabs>
              <w:spacing w:after="0" w:line="240" w:lineRule="auto"/>
              <w:ind w:left="-108"/>
              <w:rPr>
                <w:sz w:val="30"/>
                <w:szCs w:val="30"/>
              </w:rPr>
            </w:pPr>
          </w:p>
          <w:p w14:paraId="09D0FD0E" w14:textId="77777777" w:rsidR="00B00118" w:rsidRPr="005C2D3F" w:rsidRDefault="00B00118" w:rsidP="00B001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09D0FD0F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10" w14:textId="77777777" w:rsidR="00B00118" w:rsidRPr="005C2D3F" w:rsidRDefault="00B00118" w:rsidP="00B0011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  <w:p w14:paraId="09D0FD11" w14:textId="77777777" w:rsidR="00BE14C5" w:rsidRPr="005C2D3F" w:rsidRDefault="00B00118" w:rsidP="00B0011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D0FD12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13" w14:textId="77777777" w:rsidR="00B00118" w:rsidRPr="005C2D3F" w:rsidRDefault="00B00118" w:rsidP="00B0011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  <w:p w14:paraId="09D0FD14" w14:textId="77777777" w:rsidR="00BE14C5" w:rsidRPr="005C2D3F" w:rsidRDefault="00B00118" w:rsidP="00B0011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D0FD15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D16" w14:textId="77777777" w:rsidR="00B00118" w:rsidRPr="005C2D3F" w:rsidRDefault="00B00118" w:rsidP="0042592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  <w:p w14:paraId="09D0FD17" w14:textId="77777777" w:rsidR="00BE14C5" w:rsidRPr="005C2D3F" w:rsidRDefault="00B00118" w:rsidP="0042592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20,000</w:t>
            </w:r>
          </w:p>
        </w:tc>
      </w:tr>
      <w:tr w:rsidR="00BE14C5" w:rsidRPr="005C2D3F" w14:paraId="09D0FD22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D19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D1A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D0FD1B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9D0FD1C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9D0FD1D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9D0FD1E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D0FD1F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9D0FD20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1204" w:type="dxa"/>
            <w:shd w:val="clear" w:color="auto" w:fill="auto"/>
          </w:tcPr>
          <w:p w14:paraId="09D0FD21" w14:textId="77777777" w:rsidR="00BE14C5" w:rsidRPr="005C2D3F" w:rsidRDefault="00BE14C5" w:rsidP="00425923">
            <w:pPr>
              <w:pStyle w:val="acctfourfigures"/>
              <w:tabs>
                <w:tab w:val="clear" w:pos="765"/>
                <w:tab w:val="decimal" w:pos="731"/>
                <w:tab w:val="decimal" w:pos="983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</w:tr>
      <w:tr w:rsidR="00BE14C5" w:rsidRPr="005C2D3F" w14:paraId="09D0FD2C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D23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D24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25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26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27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28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29" w14:textId="77777777" w:rsidR="00BE14C5" w:rsidRPr="005C2D3F" w:rsidRDefault="00BE14C5" w:rsidP="00836341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2A" w14:textId="77777777" w:rsidR="00BE14C5" w:rsidRPr="005C2D3F" w:rsidRDefault="00BE14C5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D0FD2B" w14:textId="77777777" w:rsidR="00BE14C5" w:rsidRPr="005C2D3F" w:rsidRDefault="00BE14C5" w:rsidP="00425923">
            <w:pPr>
              <w:pStyle w:val="acctfourfigures"/>
              <w:tabs>
                <w:tab w:val="clear" w:pos="765"/>
                <w:tab w:val="decimal" w:pos="731"/>
                <w:tab w:val="decimal" w:pos="983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B00118" w:rsidRPr="005C2D3F" w14:paraId="09D0FD37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D2D" w14:textId="77777777" w:rsidR="00B00118" w:rsidRPr="005C2D3F" w:rsidRDefault="005C64D0" w:rsidP="005C64D0">
            <w:pPr>
              <w:spacing w:line="240" w:lineRule="auto"/>
              <w:ind w:left="371" w:right="-79" w:hanging="18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</w:t>
            </w:r>
            <w:r w:rsidR="00B00118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</w:t>
            </w:r>
          </w:p>
        </w:tc>
        <w:tc>
          <w:tcPr>
            <w:tcW w:w="1260" w:type="dxa"/>
            <w:shd w:val="clear" w:color="auto" w:fill="auto"/>
          </w:tcPr>
          <w:p w14:paraId="09D0FD2E" w14:textId="77777777" w:rsidR="00B00118" w:rsidRPr="005C2D3F" w:rsidRDefault="00B00118" w:rsidP="00B001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  <w:p w14:paraId="09D0FD2F" w14:textId="77777777" w:rsidR="00B00118" w:rsidRPr="005C2D3F" w:rsidRDefault="00B00118" w:rsidP="00B001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4.00 - 4.50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D30" w14:textId="77777777" w:rsidR="00B00118" w:rsidRPr="005C2D3F" w:rsidRDefault="005D76AD" w:rsidP="00B0011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1" w14:textId="77777777" w:rsidR="00B00118" w:rsidRPr="005C2D3F" w:rsidRDefault="00B00118" w:rsidP="00B0011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32" w14:textId="77777777" w:rsidR="00B00118" w:rsidRPr="005C2D3F" w:rsidRDefault="00B00118" w:rsidP="0042592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16,744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3" w14:textId="77777777" w:rsidR="00B00118" w:rsidRPr="005C2D3F" w:rsidRDefault="00B00118" w:rsidP="00B00118">
            <w:pPr>
              <w:pStyle w:val="BodyText"/>
              <w:tabs>
                <w:tab w:val="decimal" w:pos="1315"/>
              </w:tabs>
              <w:spacing w:after="0" w:line="240" w:lineRule="auto"/>
              <w:ind w:lef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34" w14:textId="77777777" w:rsidR="00B00118" w:rsidRPr="005C2D3F" w:rsidRDefault="00B00118" w:rsidP="00B0011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5" w14:textId="77777777" w:rsidR="00B00118" w:rsidRPr="005C2D3F" w:rsidRDefault="00B00118" w:rsidP="00B0011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9D0FD36" w14:textId="77777777" w:rsidR="00B00118" w:rsidRPr="005C2D3F" w:rsidRDefault="00B00118" w:rsidP="0042592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16,744</w:t>
            </w:r>
          </w:p>
        </w:tc>
      </w:tr>
      <w:tr w:rsidR="00BE14C5" w:rsidRPr="005C2D3F" w14:paraId="09D0FD41" w14:textId="77777777" w:rsidTr="00697E0D">
        <w:trPr>
          <w:cantSplit/>
        </w:trPr>
        <w:tc>
          <w:tcPr>
            <w:tcW w:w="2637" w:type="dxa"/>
            <w:shd w:val="clear" w:color="auto" w:fill="auto"/>
          </w:tcPr>
          <w:p w14:paraId="09D0FD38" w14:textId="77777777" w:rsidR="00BE14C5" w:rsidRPr="005C2D3F" w:rsidRDefault="00BE14C5" w:rsidP="00836341">
            <w:pPr>
              <w:spacing w:line="240" w:lineRule="auto"/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D0FD39" w14:textId="77777777" w:rsidR="00BE14C5" w:rsidRPr="005C2D3F" w:rsidRDefault="00BE14C5" w:rsidP="0083634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D3A" w14:textId="77777777" w:rsidR="00BE14C5" w:rsidRPr="005C2D3F" w:rsidRDefault="00B00118" w:rsidP="008363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B" w14:textId="77777777" w:rsidR="00BE14C5" w:rsidRPr="005C2D3F" w:rsidRDefault="00BE14C5" w:rsidP="0083634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D3C" w14:textId="77777777" w:rsidR="00BE14C5" w:rsidRPr="005C2D3F" w:rsidRDefault="00B00118" w:rsidP="0042592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16,744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D" w14:textId="77777777" w:rsidR="00BE14C5" w:rsidRPr="005C2D3F" w:rsidRDefault="00BE14C5" w:rsidP="00836341">
            <w:pPr>
              <w:pStyle w:val="BodyText"/>
              <w:tabs>
                <w:tab w:val="decimal" w:pos="1315"/>
              </w:tabs>
              <w:spacing w:after="0" w:line="240" w:lineRule="auto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D3E" w14:textId="77777777" w:rsidR="00BE14C5" w:rsidRPr="005C2D3F" w:rsidRDefault="005D76AD" w:rsidP="005D76A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3F" w14:textId="77777777" w:rsidR="00BE14C5" w:rsidRPr="005C2D3F" w:rsidRDefault="00BE14C5" w:rsidP="0083634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D40" w14:textId="77777777" w:rsidR="00BE14C5" w:rsidRPr="005C2D3F" w:rsidRDefault="00B00118" w:rsidP="0042592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36,744</w:t>
            </w:r>
          </w:p>
        </w:tc>
      </w:tr>
    </w:tbl>
    <w:p w14:paraId="09D0FD42" w14:textId="77777777" w:rsidR="00BE14C5" w:rsidRPr="005C2D3F" w:rsidRDefault="00BE14C5" w:rsidP="00F71431">
      <w:pPr>
        <w:spacing w:line="240" w:lineRule="auto"/>
        <w:ind w:left="540"/>
        <w:rPr>
          <w:sz w:val="30"/>
          <w:szCs w:val="30"/>
        </w:rPr>
      </w:pPr>
    </w:p>
    <w:tbl>
      <w:tblPr>
        <w:tblpPr w:leftFromText="180" w:rightFromText="180" w:vertAnchor="text" w:horzAnchor="margin" w:tblpXSpec="right" w:tblpY="1"/>
        <w:tblW w:w="90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2"/>
        <w:gridCol w:w="1276"/>
        <w:gridCol w:w="956"/>
        <w:gridCol w:w="178"/>
        <w:gridCol w:w="1276"/>
        <w:gridCol w:w="283"/>
        <w:gridCol w:w="1098"/>
        <w:gridCol w:w="178"/>
        <w:gridCol w:w="1134"/>
      </w:tblGrid>
      <w:tr w:rsidR="007C24F6" w:rsidRPr="005C2D3F" w14:paraId="09D0FD46" w14:textId="77777777" w:rsidTr="00697E0D">
        <w:trPr>
          <w:cantSplit/>
          <w:trHeight w:val="397"/>
          <w:tblHeader/>
        </w:trPr>
        <w:tc>
          <w:tcPr>
            <w:tcW w:w="2682" w:type="dxa"/>
            <w:shd w:val="clear" w:color="auto" w:fill="auto"/>
            <w:vAlign w:val="bottom"/>
          </w:tcPr>
          <w:p w14:paraId="09D0FD43" w14:textId="77777777" w:rsidR="007C24F6" w:rsidRPr="005C2D3F" w:rsidRDefault="007C24F6" w:rsidP="007C24F6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09D0FD44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09D0FD45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24F6" w:rsidRPr="005C2D3F" w14:paraId="09D0FD52" w14:textId="77777777" w:rsidTr="00697E0D">
        <w:trPr>
          <w:cantSplit/>
          <w:trHeight w:val="364"/>
          <w:tblHeader/>
        </w:trPr>
        <w:tc>
          <w:tcPr>
            <w:tcW w:w="2682" w:type="dxa"/>
            <w:shd w:val="clear" w:color="auto" w:fill="auto"/>
            <w:vAlign w:val="bottom"/>
          </w:tcPr>
          <w:p w14:paraId="09D0FD47" w14:textId="77777777" w:rsidR="007C24F6" w:rsidRPr="005C2D3F" w:rsidRDefault="007C24F6" w:rsidP="007C24F6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09D0FD48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D0FD49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956" w:type="dxa"/>
            <w:shd w:val="clear" w:color="auto" w:fill="auto"/>
          </w:tcPr>
          <w:p w14:paraId="09D0FD4A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09D0FD4B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D0FD4C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09D0FD4D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09D0FD4E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9D0FD4F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09D0FD50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D0FD51" w14:textId="77777777" w:rsidR="007C24F6" w:rsidRPr="005C2D3F" w:rsidRDefault="007C24F6" w:rsidP="007C24F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7C24F6" w:rsidRPr="005C2D3F" w14:paraId="09D0FD56" w14:textId="77777777" w:rsidTr="00697E0D">
        <w:trPr>
          <w:cantSplit/>
          <w:trHeight w:val="397"/>
          <w:tblHeader/>
        </w:trPr>
        <w:tc>
          <w:tcPr>
            <w:tcW w:w="2682" w:type="dxa"/>
            <w:shd w:val="clear" w:color="auto" w:fill="auto"/>
          </w:tcPr>
          <w:p w14:paraId="09D0FD53" w14:textId="77777777" w:rsidR="007C24F6" w:rsidRPr="005C2D3F" w:rsidRDefault="007C24F6" w:rsidP="007C24F6">
            <w:pPr>
              <w:ind w:left="180"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D0FD54" w14:textId="77777777" w:rsidR="007C24F6" w:rsidRPr="005C2D3F" w:rsidRDefault="007C24F6" w:rsidP="007C24F6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03" w:type="dxa"/>
            <w:gridSpan w:val="7"/>
            <w:shd w:val="clear" w:color="auto" w:fill="auto"/>
          </w:tcPr>
          <w:p w14:paraId="09D0FD55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24F6" w:rsidRPr="005C2D3F" w14:paraId="09D0FD60" w14:textId="77777777" w:rsidTr="00697E0D">
        <w:trPr>
          <w:cantSplit/>
          <w:trHeight w:val="397"/>
        </w:trPr>
        <w:tc>
          <w:tcPr>
            <w:tcW w:w="2682" w:type="dxa"/>
            <w:shd w:val="clear" w:color="auto" w:fill="auto"/>
          </w:tcPr>
          <w:p w14:paraId="09D0FD57" w14:textId="77777777" w:rsidR="007C24F6" w:rsidRPr="005C2D3F" w:rsidRDefault="007C24F6" w:rsidP="007C24F6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14:paraId="09D0FD58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14:paraId="09D0FD59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9D0FD5A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9D0FD5B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09D0FD5C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09D0FD5D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9D0FD5E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D0FD5F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</w:tr>
      <w:tr w:rsidR="007C24F6" w:rsidRPr="005C2D3F" w14:paraId="09D0FD6A" w14:textId="77777777" w:rsidTr="00697E0D">
        <w:trPr>
          <w:cantSplit/>
          <w:trHeight w:val="397"/>
        </w:trPr>
        <w:tc>
          <w:tcPr>
            <w:tcW w:w="2682" w:type="dxa"/>
            <w:shd w:val="clear" w:color="auto" w:fill="auto"/>
          </w:tcPr>
          <w:p w14:paraId="09D0FD61" w14:textId="77777777" w:rsidR="007C24F6" w:rsidRPr="005C2D3F" w:rsidRDefault="007C24F6" w:rsidP="007C24F6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14:paraId="09D0FD62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9D0FD63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64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D0FD65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D0FD66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9D0FD67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68" w14:textId="77777777" w:rsidR="007C24F6" w:rsidRPr="005C2D3F" w:rsidRDefault="007C24F6" w:rsidP="007C24F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D0FD69" w14:textId="77777777" w:rsidR="007C24F6" w:rsidRPr="005C2D3F" w:rsidRDefault="007C24F6" w:rsidP="007C24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5D76AD" w:rsidRPr="005C2D3F" w14:paraId="09D0FD74" w14:textId="77777777" w:rsidTr="00697E0D">
        <w:trPr>
          <w:cantSplit/>
        </w:trPr>
        <w:tc>
          <w:tcPr>
            <w:tcW w:w="2682" w:type="dxa"/>
            <w:shd w:val="clear" w:color="auto" w:fill="auto"/>
          </w:tcPr>
          <w:p w14:paraId="09D0FD6B" w14:textId="77777777" w:rsidR="005D76AD" w:rsidRPr="005C2D3F" w:rsidRDefault="005D76AD" w:rsidP="005D76AD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5C2D3F">
              <w:rPr>
                <w:sz w:val="30"/>
                <w:szCs w:val="30"/>
                <w:cs/>
              </w:rPr>
              <w:t>แก่กิจการ</w:t>
            </w:r>
            <w:r w:rsidRPr="005C2D3F">
              <w:rPr>
                <w:sz w:val="30"/>
                <w:szCs w:val="30"/>
              </w:rPr>
              <w:br/>
              <w:t xml:space="preserve">   </w:t>
            </w:r>
            <w:r w:rsidRPr="005C2D3F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0FD6C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2.10</w:t>
            </w:r>
          </w:p>
        </w:tc>
        <w:tc>
          <w:tcPr>
            <w:tcW w:w="9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6D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lang w:bidi="th-TH"/>
              </w:rPr>
              <w:t>498,733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FD6E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6F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left" w:pos="461"/>
                <w:tab w:val="decimal" w:pos="1001"/>
              </w:tabs>
              <w:spacing w:line="240" w:lineRule="auto"/>
              <w:ind w:right="-43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FD70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71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FD72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73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lang w:bidi="th-TH"/>
              </w:rPr>
              <w:t>498,733</w:t>
            </w:r>
          </w:p>
        </w:tc>
      </w:tr>
      <w:tr w:rsidR="005D76AD" w:rsidRPr="005C2D3F" w14:paraId="09D0FD7E" w14:textId="77777777" w:rsidTr="00697E0D">
        <w:trPr>
          <w:cantSplit/>
          <w:trHeight w:val="99"/>
        </w:trPr>
        <w:tc>
          <w:tcPr>
            <w:tcW w:w="2682" w:type="dxa"/>
            <w:shd w:val="clear" w:color="auto" w:fill="auto"/>
          </w:tcPr>
          <w:p w14:paraId="09D0FD75" w14:textId="77777777" w:rsidR="005D76AD" w:rsidRPr="005C2D3F" w:rsidRDefault="005D76AD" w:rsidP="005D76AD">
            <w:pPr>
              <w:spacing w:line="240" w:lineRule="auto"/>
              <w:ind w:left="180" w:right="-79"/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0FD76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09D0FD77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09D0FD78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9D0FD79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9D0FD7A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09D0FD7B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09D0FD7C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9D0FD7D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</w:tr>
      <w:tr w:rsidR="005D76AD" w:rsidRPr="005C2D3F" w14:paraId="09D0FD88" w14:textId="77777777" w:rsidTr="00697E0D">
        <w:trPr>
          <w:cantSplit/>
        </w:trPr>
        <w:tc>
          <w:tcPr>
            <w:tcW w:w="2682" w:type="dxa"/>
            <w:shd w:val="clear" w:color="auto" w:fill="auto"/>
          </w:tcPr>
          <w:p w14:paraId="09D0FD7F" w14:textId="77777777" w:rsidR="005D76AD" w:rsidRPr="005C2D3F" w:rsidRDefault="005D76AD" w:rsidP="005D76AD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0FD80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9D0FD81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82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D0FD83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D0FD84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9D0FD8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86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D0FD87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D76AD" w:rsidRPr="005C2D3F" w14:paraId="09D0FD92" w14:textId="77777777" w:rsidTr="00697E0D">
        <w:trPr>
          <w:cantSplit/>
        </w:trPr>
        <w:tc>
          <w:tcPr>
            <w:tcW w:w="2682" w:type="dxa"/>
            <w:shd w:val="clear" w:color="auto" w:fill="auto"/>
          </w:tcPr>
          <w:p w14:paraId="09D0FD89" w14:textId="77777777" w:rsidR="005D76AD" w:rsidRPr="005C2D3F" w:rsidRDefault="005D76AD" w:rsidP="005D76A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0FD8A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9D0FD8B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8C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D0FD8D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D0FD8E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9D0FD8F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0FD90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D0FD91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D76AD" w:rsidRPr="005C2D3F" w14:paraId="09D0FD9C" w14:textId="77777777" w:rsidTr="00697E0D">
        <w:trPr>
          <w:cantSplit/>
        </w:trPr>
        <w:tc>
          <w:tcPr>
            <w:tcW w:w="2682" w:type="dxa"/>
            <w:shd w:val="clear" w:color="auto" w:fill="auto"/>
          </w:tcPr>
          <w:p w14:paraId="09D0FD93" w14:textId="77777777" w:rsidR="005D76AD" w:rsidRPr="005C2D3F" w:rsidRDefault="005D76AD" w:rsidP="005D76AD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เงินให้กู้ยืม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5C2D3F">
              <w:rPr>
                <w:sz w:val="30"/>
                <w:szCs w:val="30"/>
                <w:cs/>
              </w:rPr>
              <w:t>แก่กิจการ</w:t>
            </w:r>
            <w:r w:rsidRPr="005C2D3F">
              <w:rPr>
                <w:sz w:val="30"/>
                <w:szCs w:val="30"/>
              </w:rPr>
              <w:br/>
              <w:t xml:space="preserve">   </w:t>
            </w:r>
            <w:r w:rsidRPr="005C2D3F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0FD94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2.30 - 4.93</w:t>
            </w:r>
          </w:p>
        </w:tc>
        <w:tc>
          <w:tcPr>
            <w:tcW w:w="9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9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lang w:bidi="th-TH"/>
              </w:rPr>
              <w:t>955,000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FD96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97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left" w:pos="461"/>
                <w:tab w:val="decimal" w:pos="1001"/>
              </w:tabs>
              <w:spacing w:line="240" w:lineRule="auto"/>
              <w:ind w:right="-43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0FD98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99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0FD9A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D0FD9B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lang w:bidi="th-TH"/>
              </w:rPr>
              <w:t>955,000</w:t>
            </w:r>
          </w:p>
        </w:tc>
      </w:tr>
    </w:tbl>
    <w:p w14:paraId="09D0FD9D" w14:textId="77777777" w:rsidR="003A52B4" w:rsidRPr="005C2D3F" w:rsidRDefault="003A52B4" w:rsidP="003A52B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rFonts w:hint="cs"/>
          <w:sz w:val="30"/>
          <w:szCs w:val="30"/>
          <w:cs/>
        </w:rPr>
        <w:t>ธันวาคม</w:t>
      </w:r>
      <w:r w:rsidRPr="005C2D3F">
        <w:rPr>
          <w:sz w:val="30"/>
          <w:szCs w:val="30"/>
        </w:rPr>
        <w:t xml:space="preserve"> 2560 </w:t>
      </w:r>
      <w:r w:rsidRPr="005C2D3F">
        <w:rPr>
          <w:rFonts w:hint="cs"/>
          <w:sz w:val="30"/>
          <w:szCs w:val="30"/>
          <w:cs/>
        </w:rPr>
        <w:t xml:space="preserve">และ </w:t>
      </w:r>
      <w:r w:rsidRPr="005C2D3F">
        <w:rPr>
          <w:sz w:val="30"/>
          <w:szCs w:val="30"/>
        </w:rPr>
        <w:t>2559</w:t>
      </w:r>
      <w:r w:rsidRPr="005C2D3F">
        <w:rPr>
          <w:rFonts w:hint="cs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p w14:paraId="09D0FD9E" w14:textId="77777777" w:rsidR="00A72248" w:rsidRPr="005C2D3F" w:rsidRDefault="00A72248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180"/>
        <w:gridCol w:w="1260"/>
        <w:gridCol w:w="180"/>
        <w:gridCol w:w="1080"/>
        <w:gridCol w:w="180"/>
        <w:gridCol w:w="1080"/>
      </w:tblGrid>
      <w:tr w:rsidR="004E017F" w:rsidRPr="005C2D3F" w14:paraId="09D0FDA2" w14:textId="77777777" w:rsidTr="00836341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09D0FD9F" w14:textId="77777777" w:rsidR="004E017F" w:rsidRPr="005C2D3F" w:rsidRDefault="004E017F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A0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9D0FDA1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017F" w:rsidRPr="005C2D3F" w14:paraId="09D0FDAE" w14:textId="77777777" w:rsidTr="00836341">
        <w:trPr>
          <w:cantSplit/>
          <w:trHeight w:val="364"/>
        </w:trPr>
        <w:tc>
          <w:tcPr>
            <w:tcW w:w="2880" w:type="dxa"/>
            <w:shd w:val="clear" w:color="auto" w:fill="auto"/>
            <w:vAlign w:val="bottom"/>
          </w:tcPr>
          <w:p w14:paraId="09D0FDA3" w14:textId="77777777" w:rsidR="004E017F" w:rsidRPr="005C2D3F" w:rsidRDefault="004E017F" w:rsidP="00836341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A4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D0FDA5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09D0FDA6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DA7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A8" w14:textId="77777777" w:rsidR="002C711C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09D0FDA9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DAA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AB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DAC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AD" w14:textId="77777777" w:rsidR="004E017F" w:rsidRPr="005C2D3F" w:rsidRDefault="004E017F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4E017F" w:rsidRPr="005C2D3F" w14:paraId="09D0FDB2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AF" w14:textId="77777777" w:rsidR="004E017F" w:rsidRPr="005C2D3F" w:rsidRDefault="004E017F" w:rsidP="00836341">
            <w:pPr>
              <w:ind w:left="180"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D0FDB0" w14:textId="77777777" w:rsidR="004E017F" w:rsidRPr="005C2D3F" w:rsidRDefault="004E017F" w:rsidP="00836341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09D0FDB1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17F" w:rsidRPr="005C2D3F" w14:paraId="09D0FDBC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B3" w14:textId="77777777" w:rsidR="004E017F" w:rsidRPr="005C2D3F" w:rsidRDefault="004E017F" w:rsidP="00836341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14:paraId="09D0FDB4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B5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B6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B7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B8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B9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BA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BB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4E017F" w:rsidRPr="005C2D3F" w14:paraId="09D0FDC6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BD" w14:textId="77777777" w:rsidR="004E017F" w:rsidRPr="005C2D3F" w:rsidRDefault="004E017F" w:rsidP="00836341">
            <w:pPr>
              <w:tabs>
                <w:tab w:val="center" w:pos="1400"/>
              </w:tabs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09D0FDBE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BF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C0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DC1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C2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C3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DC4" w14:textId="77777777" w:rsidR="004E017F" w:rsidRPr="005C2D3F" w:rsidRDefault="004E017F" w:rsidP="00836341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DC5" w14:textId="77777777" w:rsidR="004E017F" w:rsidRPr="005C2D3F" w:rsidRDefault="004E017F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4E017F" w:rsidRPr="005C2D3F" w14:paraId="09D0FDD0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C7" w14:textId="77777777" w:rsidR="004E017F" w:rsidRPr="005C2D3F" w:rsidRDefault="004E017F" w:rsidP="00836341">
            <w:pPr>
              <w:ind w:left="371" w:right="-79" w:hanging="18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DC8" w14:textId="77777777" w:rsidR="004E017F" w:rsidRPr="005C2D3F" w:rsidRDefault="005D76AD" w:rsidP="008363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1.56 - 1.65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DC9" w14:textId="77777777" w:rsidR="004E017F" w:rsidRPr="005C2D3F" w:rsidRDefault="005D76AD" w:rsidP="00836341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CA" w14:textId="77777777" w:rsidR="004E017F" w:rsidRPr="005C2D3F" w:rsidRDefault="004E017F" w:rsidP="0083634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CB" w14:textId="77777777" w:rsidR="004E017F" w:rsidRPr="005C2D3F" w:rsidRDefault="005D76AD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CC" w14:textId="77777777" w:rsidR="004E017F" w:rsidRPr="005C2D3F" w:rsidRDefault="004E017F" w:rsidP="0083634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CD" w14:textId="77777777" w:rsidR="004E017F" w:rsidRPr="005C2D3F" w:rsidRDefault="005D76A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CE" w14:textId="77777777" w:rsidR="004E017F" w:rsidRPr="005C2D3F" w:rsidRDefault="004E017F" w:rsidP="0083634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CF" w14:textId="77777777" w:rsidR="004E017F" w:rsidRPr="005C2D3F" w:rsidRDefault="005D76AD" w:rsidP="00836341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</w:tr>
      <w:tr w:rsidR="005D76AD" w:rsidRPr="005C2D3F" w14:paraId="09D0FDDA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D1" w14:textId="77777777" w:rsidR="005D76AD" w:rsidRPr="005C2D3F" w:rsidRDefault="005D76AD" w:rsidP="005D76A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 w:rsidRPr="005C2D3F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จากสถาบันการเงินส่วน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DD2" w14:textId="77777777" w:rsidR="005D76AD" w:rsidRPr="005C2D3F" w:rsidRDefault="006267CB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3.95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DD3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D4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D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D6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D7" w14:textId="77777777" w:rsidR="005D76AD" w:rsidRPr="005C2D3F" w:rsidRDefault="005D76A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D8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D9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</w:tr>
      <w:tr w:rsidR="005D76AD" w:rsidRPr="005C2D3F" w14:paraId="09D0FDE4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DB" w14:textId="77777777" w:rsidR="005D76AD" w:rsidRPr="005C2D3F" w:rsidRDefault="005D76AD" w:rsidP="005D76A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DDC" w14:textId="77777777" w:rsidR="005D76AD" w:rsidRPr="005C2D3F" w:rsidRDefault="006267CB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DDD" w14:textId="77777777" w:rsidR="005D76AD" w:rsidRPr="005C2D3F" w:rsidRDefault="009D5D29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26,916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DE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DF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E0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E1" w14:textId="77777777" w:rsidR="005D76AD" w:rsidRPr="005C2D3F" w:rsidRDefault="005D76A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E2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E3" w14:textId="77777777" w:rsidR="005D76AD" w:rsidRPr="005C2D3F" w:rsidRDefault="009D5D29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26,916</w:t>
            </w:r>
          </w:p>
        </w:tc>
      </w:tr>
      <w:tr w:rsidR="009C6264" w:rsidRPr="005C2D3F" w14:paraId="09D0FDEE" w14:textId="77777777" w:rsidTr="009C6264">
        <w:trPr>
          <w:cantSplit/>
          <w:trHeight w:val="238"/>
        </w:trPr>
        <w:tc>
          <w:tcPr>
            <w:tcW w:w="2880" w:type="dxa"/>
            <w:shd w:val="clear" w:color="auto" w:fill="auto"/>
          </w:tcPr>
          <w:p w14:paraId="09D0FDE5" w14:textId="77777777" w:rsidR="009C6264" w:rsidRPr="005C2D3F" w:rsidRDefault="009C6264" w:rsidP="009C6264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DE6" w14:textId="77777777" w:rsidR="009C6264" w:rsidRPr="005C2D3F" w:rsidRDefault="009C6264" w:rsidP="009C62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E7" w14:textId="77777777" w:rsidR="009C6264" w:rsidRPr="005C2D3F" w:rsidRDefault="009C6264" w:rsidP="009C6264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E8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E9" w14:textId="77777777" w:rsidR="009C6264" w:rsidRPr="005C2D3F" w:rsidRDefault="009C6264" w:rsidP="009C626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EA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EB" w14:textId="77777777" w:rsidR="009C6264" w:rsidRPr="005C2D3F" w:rsidRDefault="009C6264" w:rsidP="009C626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EC" w14:textId="77777777" w:rsidR="009C6264" w:rsidRPr="005C2D3F" w:rsidRDefault="009C6264" w:rsidP="009C626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ED" w14:textId="77777777" w:rsidR="009C6264" w:rsidRPr="005C2D3F" w:rsidRDefault="009C6264" w:rsidP="009C6264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D76AD" w:rsidRPr="005C2D3F" w14:paraId="09D0FDF8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DEF" w14:textId="77777777" w:rsidR="005D76AD" w:rsidRPr="005C2D3F" w:rsidRDefault="005D76AD" w:rsidP="005D76AD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DF0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F1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F2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DF3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F4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F5" w14:textId="77777777" w:rsidR="005D76AD" w:rsidRPr="005C2D3F" w:rsidRDefault="005D76AD" w:rsidP="005D76A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DF6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DF7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5D76AD" w:rsidRPr="005C2D3F" w14:paraId="09D0FE02" w14:textId="77777777" w:rsidTr="00E41594">
        <w:trPr>
          <w:cantSplit/>
        </w:trPr>
        <w:tc>
          <w:tcPr>
            <w:tcW w:w="2880" w:type="dxa"/>
            <w:shd w:val="clear" w:color="auto" w:fill="auto"/>
          </w:tcPr>
          <w:p w14:paraId="09D0FDF9" w14:textId="77777777" w:rsidR="005D76AD" w:rsidRPr="005C2D3F" w:rsidRDefault="005D76AD" w:rsidP="005D76A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09D0FDFA" w14:textId="77777777" w:rsidR="005D76AD" w:rsidRPr="005C2D3F" w:rsidRDefault="006267CB" w:rsidP="005D76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0FDFB" w14:textId="77777777" w:rsidR="005D76AD" w:rsidRPr="005C2D3F" w:rsidRDefault="001C028D" w:rsidP="001C028D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</w:t>
            </w:r>
            <w:r w:rsidR="005D76AD" w:rsidRPr="005C2D3F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FC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DFD" w14:textId="77777777" w:rsidR="005D76AD" w:rsidRPr="005C2D3F" w:rsidRDefault="005D76AD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</w:t>
            </w:r>
            <w:r w:rsidR="009D5D29" w:rsidRPr="005C2D3F">
              <w:rPr>
                <w:rFonts w:cs="Angsana New"/>
                <w:sz w:val="30"/>
                <w:szCs w:val="30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DFE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0FDFF" w14:textId="77777777" w:rsidR="005D76AD" w:rsidRPr="005C2D3F" w:rsidRDefault="005D76A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00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E01" w14:textId="77777777" w:rsidR="005D76AD" w:rsidRPr="005C2D3F" w:rsidRDefault="009D5D29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100,674</w:t>
            </w:r>
          </w:p>
        </w:tc>
      </w:tr>
      <w:tr w:rsidR="005D76AD" w:rsidRPr="005C2D3F" w14:paraId="09D0FE0C" w14:textId="77777777" w:rsidTr="00E41594">
        <w:trPr>
          <w:cantSplit/>
        </w:trPr>
        <w:tc>
          <w:tcPr>
            <w:tcW w:w="2880" w:type="dxa"/>
            <w:shd w:val="clear" w:color="auto" w:fill="auto"/>
          </w:tcPr>
          <w:p w14:paraId="09D0FE03" w14:textId="77777777" w:rsidR="005D76AD" w:rsidRPr="005C2D3F" w:rsidRDefault="005D76AD" w:rsidP="005D76A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D0FE04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05" w14:textId="77777777" w:rsidR="005D76AD" w:rsidRPr="005C2D3F" w:rsidRDefault="009D5D29" w:rsidP="009D5D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6,108,656</w:t>
            </w:r>
          </w:p>
        </w:tc>
        <w:tc>
          <w:tcPr>
            <w:tcW w:w="180" w:type="dxa"/>
            <w:shd w:val="clear" w:color="auto" w:fill="auto"/>
          </w:tcPr>
          <w:p w14:paraId="09D0FE06" w14:textId="77777777" w:rsidR="005D76AD" w:rsidRPr="005C2D3F" w:rsidRDefault="005D76AD" w:rsidP="005D76A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E07" w14:textId="77777777" w:rsidR="005D76AD" w:rsidRPr="005C2D3F" w:rsidRDefault="005D76AD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100,</w:t>
            </w:r>
            <w:r w:rsidR="009D5D29" w:rsidRPr="005C2D3F">
              <w:rPr>
                <w:rFonts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08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09" w14:textId="77777777" w:rsidR="005D76AD" w:rsidRPr="005C2D3F" w:rsidRDefault="005D76A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0A" w14:textId="77777777" w:rsidR="005D76AD" w:rsidRPr="005C2D3F" w:rsidRDefault="005D76AD" w:rsidP="005D76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E0B" w14:textId="77777777" w:rsidR="005D76AD" w:rsidRPr="005C2D3F" w:rsidRDefault="008C4C17" w:rsidP="005D7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6,209,330</w:t>
            </w:r>
          </w:p>
        </w:tc>
      </w:tr>
    </w:tbl>
    <w:p w14:paraId="09D0FE0D" w14:textId="77777777" w:rsidR="009C6264" w:rsidRPr="005C2D3F" w:rsidRDefault="009C6264">
      <w:r w:rsidRPr="005C2D3F">
        <w:br w:type="page"/>
      </w: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180"/>
        <w:gridCol w:w="1260"/>
        <w:gridCol w:w="180"/>
        <w:gridCol w:w="1080"/>
        <w:gridCol w:w="180"/>
        <w:gridCol w:w="1080"/>
      </w:tblGrid>
      <w:tr w:rsidR="006A2D3B" w:rsidRPr="005C2D3F" w14:paraId="09D0FE11" w14:textId="77777777" w:rsidTr="006A2D3B">
        <w:trPr>
          <w:cantSplit/>
        </w:trPr>
        <w:tc>
          <w:tcPr>
            <w:tcW w:w="2880" w:type="dxa"/>
            <w:shd w:val="clear" w:color="auto" w:fill="auto"/>
          </w:tcPr>
          <w:p w14:paraId="09D0FE0E" w14:textId="77777777" w:rsidR="006A2D3B" w:rsidRPr="005C2D3F" w:rsidRDefault="006A2D3B" w:rsidP="006A2D3B">
            <w:pPr>
              <w:ind w:left="11" w:right="-7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E0F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09D0FE10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A2D3B" w:rsidRPr="005C2D3F" w14:paraId="09D0FE1D" w14:textId="77777777" w:rsidTr="006A2D3B">
        <w:trPr>
          <w:cantSplit/>
        </w:trPr>
        <w:tc>
          <w:tcPr>
            <w:tcW w:w="2880" w:type="dxa"/>
            <w:shd w:val="clear" w:color="auto" w:fill="auto"/>
          </w:tcPr>
          <w:p w14:paraId="09D0FE12" w14:textId="77777777" w:rsidR="006A2D3B" w:rsidRPr="005C2D3F" w:rsidRDefault="006A2D3B" w:rsidP="006A2D3B">
            <w:pPr>
              <w:ind w:left="11" w:right="-7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E13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D0FE14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09D0FE15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16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17" w14:textId="77777777" w:rsidR="002C711C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09D0FE18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19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1A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1B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1C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6A2D3B" w:rsidRPr="005C2D3F" w14:paraId="09D0FE21" w14:textId="77777777" w:rsidTr="00E41594">
        <w:trPr>
          <w:cantSplit/>
        </w:trPr>
        <w:tc>
          <w:tcPr>
            <w:tcW w:w="2880" w:type="dxa"/>
            <w:shd w:val="clear" w:color="auto" w:fill="auto"/>
          </w:tcPr>
          <w:p w14:paraId="09D0FE1E" w14:textId="77777777" w:rsidR="006A2D3B" w:rsidRPr="005C2D3F" w:rsidRDefault="006A2D3B" w:rsidP="006A2D3B">
            <w:pPr>
              <w:ind w:left="11" w:right="-7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E1F" w14:textId="77777777" w:rsidR="006A2D3B" w:rsidRPr="005C2D3F" w:rsidRDefault="006A2D3B" w:rsidP="006A2D3B">
            <w:pPr>
              <w:ind w:left="180" w:hanging="18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14:paraId="09D0FE20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D3B" w:rsidRPr="005C2D3F" w14:paraId="09D0FE2B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22" w14:textId="77777777" w:rsidR="006A2D3B" w:rsidRPr="005C2D3F" w:rsidRDefault="006A2D3B" w:rsidP="006A2D3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14:paraId="09D0FE23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24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25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26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27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28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29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2A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6A2D3B" w:rsidRPr="005C2D3F" w14:paraId="09D0FE35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2C" w14:textId="77777777" w:rsidR="006A2D3B" w:rsidRPr="005C2D3F" w:rsidRDefault="006A2D3B" w:rsidP="006A2D3B">
            <w:pPr>
              <w:tabs>
                <w:tab w:val="center" w:pos="1400"/>
              </w:tabs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09D0FE2D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2E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2F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30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31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32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33" w14:textId="77777777" w:rsidR="006A2D3B" w:rsidRPr="005C2D3F" w:rsidRDefault="006A2D3B" w:rsidP="006A2D3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34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6A2D3B" w:rsidRPr="005C2D3F" w14:paraId="09D0FE3F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36" w14:textId="77777777" w:rsidR="006A2D3B" w:rsidRPr="005C2D3F" w:rsidRDefault="006A2D3B" w:rsidP="006A2D3B">
            <w:pPr>
              <w:ind w:left="371" w:right="-79" w:hanging="18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37" w14:textId="77777777" w:rsidR="006A2D3B" w:rsidRPr="005C2D3F" w:rsidRDefault="00D214E8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1.64 -</w:t>
            </w:r>
            <w:r w:rsidR="006A2D3B" w:rsidRPr="005C2D3F">
              <w:rPr>
                <w:rFonts w:cs="Angsana New"/>
                <w:sz w:val="30"/>
                <w:szCs w:val="30"/>
                <w:lang w:bidi="th-TH"/>
              </w:rPr>
              <w:t xml:space="preserve"> 1.70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38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5,400,000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39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3A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3B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3C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3D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3E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5,400,000</w:t>
            </w:r>
          </w:p>
        </w:tc>
      </w:tr>
      <w:tr w:rsidR="006A2D3B" w:rsidRPr="005C2D3F" w14:paraId="09D0FE49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40" w14:textId="77777777" w:rsidR="006A2D3B" w:rsidRPr="005C2D3F" w:rsidRDefault="006A2D3B" w:rsidP="006A2D3B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 w:rsidRPr="005C2D3F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จากสถาบันการเงินส่วน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41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sz w:val="30"/>
                <w:szCs w:val="30"/>
              </w:rPr>
              <w:t>3.95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42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43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44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45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46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47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48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82,360</w:t>
            </w:r>
          </w:p>
        </w:tc>
      </w:tr>
      <w:tr w:rsidR="006A2D3B" w:rsidRPr="005C2D3F" w14:paraId="09D0FE53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4A" w14:textId="77777777" w:rsidR="006A2D3B" w:rsidRPr="005C2D3F" w:rsidRDefault="006A2D3B" w:rsidP="006A2D3B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4B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 xml:space="preserve">2.65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  <w:r w:rsidRPr="005C2D3F">
              <w:rPr>
                <w:rFonts w:cs="Angsana New"/>
                <w:sz w:val="30"/>
                <w:szCs w:val="30"/>
              </w:rPr>
              <w:t xml:space="preserve"> 7.42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4C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4D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4E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4F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50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51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52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2,132</w:t>
            </w:r>
          </w:p>
        </w:tc>
      </w:tr>
      <w:tr w:rsidR="006A2D3B" w:rsidRPr="005C2D3F" w14:paraId="09D0FE5D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54" w14:textId="77777777" w:rsidR="006A2D3B" w:rsidRPr="005C2D3F" w:rsidRDefault="006A2D3B" w:rsidP="006A2D3B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55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56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57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58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59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5A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5B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5C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6A2D3B" w:rsidRPr="005C2D3F" w14:paraId="09D0FE67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5E" w14:textId="77777777" w:rsidR="006A2D3B" w:rsidRPr="005C2D3F" w:rsidRDefault="006A2D3B" w:rsidP="006A2D3B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E5F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60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61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62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63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64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E65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66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1C028D" w:rsidRPr="005C2D3F" w14:paraId="09D0FE72" w14:textId="77777777" w:rsidTr="00FC5B80">
        <w:trPr>
          <w:cantSplit/>
        </w:trPr>
        <w:tc>
          <w:tcPr>
            <w:tcW w:w="2880" w:type="dxa"/>
            <w:shd w:val="clear" w:color="auto" w:fill="auto"/>
          </w:tcPr>
          <w:p w14:paraId="09D0FE68" w14:textId="77777777" w:rsidR="001C028D" w:rsidRPr="005C2D3F" w:rsidRDefault="001C028D" w:rsidP="001C028D">
            <w:pPr>
              <w:ind w:left="371" w:right="-79" w:hanging="180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69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sz w:val="30"/>
                <w:szCs w:val="30"/>
              </w:rPr>
              <w:t>3.95</w:t>
            </w:r>
          </w:p>
        </w:tc>
        <w:tc>
          <w:tcPr>
            <w:tcW w:w="1080" w:type="dxa"/>
            <w:shd w:val="clear" w:color="auto" w:fill="auto"/>
          </w:tcPr>
          <w:p w14:paraId="09D0FE6A" w14:textId="77777777" w:rsidR="001C028D" w:rsidRPr="005C2D3F" w:rsidRDefault="001C028D" w:rsidP="001C028D">
            <w:pPr>
              <w:tabs>
                <w:tab w:val="left" w:pos="601"/>
              </w:tabs>
              <w:jc w:val="center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 xml:space="preserve">     </w:t>
            </w:r>
          </w:p>
          <w:p w14:paraId="09D0FE6B" w14:textId="77777777" w:rsidR="001C028D" w:rsidRPr="005C2D3F" w:rsidRDefault="001C028D" w:rsidP="001C028D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6C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6D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6E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6F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70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71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61,740</w:t>
            </w:r>
          </w:p>
        </w:tc>
      </w:tr>
      <w:tr w:rsidR="001C028D" w:rsidRPr="005C2D3F" w14:paraId="09D0FE7C" w14:textId="77777777" w:rsidTr="00FC5B80">
        <w:trPr>
          <w:cantSplit/>
        </w:trPr>
        <w:tc>
          <w:tcPr>
            <w:tcW w:w="2880" w:type="dxa"/>
            <w:shd w:val="clear" w:color="auto" w:fill="auto"/>
          </w:tcPr>
          <w:p w14:paraId="09D0FE73" w14:textId="77777777" w:rsidR="001C028D" w:rsidRPr="005C2D3F" w:rsidRDefault="001C028D" w:rsidP="001C028D">
            <w:pPr>
              <w:ind w:left="371" w:right="-79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</w:tcPr>
          <w:p w14:paraId="09D0FE74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 xml:space="preserve">2.65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  <w:r w:rsidRPr="005C2D3F">
              <w:rPr>
                <w:rFonts w:cs="Angsana New"/>
                <w:sz w:val="30"/>
                <w:szCs w:val="30"/>
              </w:rPr>
              <w:t xml:space="preserve"> 7.42</w:t>
            </w:r>
          </w:p>
        </w:tc>
        <w:tc>
          <w:tcPr>
            <w:tcW w:w="1080" w:type="dxa"/>
            <w:shd w:val="clear" w:color="auto" w:fill="auto"/>
          </w:tcPr>
          <w:p w14:paraId="09D0FE75" w14:textId="77777777" w:rsidR="001C028D" w:rsidRPr="005C2D3F" w:rsidRDefault="001C028D" w:rsidP="001C028D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76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77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78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79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7A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7B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8,302</w:t>
            </w:r>
          </w:p>
        </w:tc>
      </w:tr>
      <w:tr w:rsidR="006A2D3B" w:rsidRPr="005C2D3F" w14:paraId="09D0FE86" w14:textId="77777777" w:rsidTr="00836341">
        <w:trPr>
          <w:cantSplit/>
        </w:trPr>
        <w:tc>
          <w:tcPr>
            <w:tcW w:w="2880" w:type="dxa"/>
            <w:shd w:val="clear" w:color="auto" w:fill="auto"/>
          </w:tcPr>
          <w:p w14:paraId="09D0FE7D" w14:textId="77777777" w:rsidR="006A2D3B" w:rsidRPr="005C2D3F" w:rsidRDefault="006A2D3B" w:rsidP="006A2D3B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D0FE7E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7F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5,484,492</w:t>
            </w:r>
          </w:p>
        </w:tc>
        <w:tc>
          <w:tcPr>
            <w:tcW w:w="180" w:type="dxa"/>
            <w:shd w:val="clear" w:color="auto" w:fill="auto"/>
          </w:tcPr>
          <w:p w14:paraId="09D0FE80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E81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70,042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82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E83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84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85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5,554,534</w:t>
            </w:r>
          </w:p>
        </w:tc>
      </w:tr>
    </w:tbl>
    <w:p w14:paraId="09D0FE87" w14:textId="77777777" w:rsidR="003A52B4" w:rsidRPr="005C2D3F" w:rsidRDefault="003A52B4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09D0FE88" w14:textId="77777777" w:rsidR="003A52B4" w:rsidRPr="005C2D3F" w:rsidRDefault="003A52B4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9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A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B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C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D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E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8F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90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p w14:paraId="09D0FE91" w14:textId="77777777" w:rsidR="006A2D3B" w:rsidRPr="005C2D3F" w:rsidRDefault="006A2D3B" w:rsidP="004E017F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180"/>
        <w:gridCol w:w="1260"/>
        <w:gridCol w:w="180"/>
        <w:gridCol w:w="1080"/>
        <w:gridCol w:w="180"/>
        <w:gridCol w:w="1080"/>
      </w:tblGrid>
      <w:tr w:rsidR="00943567" w:rsidRPr="005C2D3F" w14:paraId="09D0FE95" w14:textId="77777777" w:rsidTr="007759AC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09D0FE92" w14:textId="77777777" w:rsidR="00943567" w:rsidRPr="005C2D3F" w:rsidRDefault="00943567" w:rsidP="007759AC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93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9D0FE94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3567" w:rsidRPr="005C2D3F" w14:paraId="09D0FEA1" w14:textId="77777777" w:rsidTr="007759AC">
        <w:trPr>
          <w:cantSplit/>
          <w:trHeight w:val="364"/>
          <w:tblHeader/>
        </w:trPr>
        <w:tc>
          <w:tcPr>
            <w:tcW w:w="2880" w:type="dxa"/>
            <w:shd w:val="clear" w:color="auto" w:fill="auto"/>
            <w:vAlign w:val="bottom"/>
          </w:tcPr>
          <w:p w14:paraId="09D0FE96" w14:textId="77777777" w:rsidR="00943567" w:rsidRPr="005C2D3F" w:rsidRDefault="00943567" w:rsidP="007759AC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97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D0FE98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  <w:shd w:val="clear" w:color="auto" w:fill="auto"/>
          </w:tcPr>
          <w:p w14:paraId="09D0FE99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9A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9B" w14:textId="77777777" w:rsidR="00BE4481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1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09D0FE9C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9D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9E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5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D0FE9F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A0" w14:textId="77777777" w:rsidR="00943567" w:rsidRPr="005C2D3F" w:rsidRDefault="00943567" w:rsidP="007759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943567" w:rsidRPr="005C2D3F" w14:paraId="09D0FEA5" w14:textId="77777777" w:rsidTr="007759AC">
        <w:trPr>
          <w:cantSplit/>
          <w:tblHeader/>
        </w:trPr>
        <w:tc>
          <w:tcPr>
            <w:tcW w:w="2880" w:type="dxa"/>
            <w:shd w:val="clear" w:color="auto" w:fill="auto"/>
          </w:tcPr>
          <w:p w14:paraId="09D0FEA2" w14:textId="77777777" w:rsidR="00943567" w:rsidRPr="005C2D3F" w:rsidRDefault="00943567" w:rsidP="007759AC">
            <w:pPr>
              <w:ind w:left="180"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D0FEA3" w14:textId="77777777" w:rsidR="00943567" w:rsidRPr="005C2D3F" w:rsidRDefault="00943567" w:rsidP="007759AC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09D0FEA4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3567" w:rsidRPr="005C2D3F" w14:paraId="09D0FEAF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EA6" w14:textId="77777777" w:rsidR="00943567" w:rsidRPr="005C2D3F" w:rsidRDefault="00943567" w:rsidP="008429A1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</w:t>
            </w:r>
            <w:r w:rsidR="008429A1" w:rsidRPr="005C2D3F">
              <w:rPr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09D0FEA7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A8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A9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AA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AB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AC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AD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AE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943567" w:rsidRPr="005C2D3F" w14:paraId="09D0FEB9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EB0" w14:textId="77777777" w:rsidR="00943567" w:rsidRPr="005C2D3F" w:rsidRDefault="00943567" w:rsidP="007759AC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EB1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B2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B3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B4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B5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B6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B7" w14:textId="77777777" w:rsidR="00943567" w:rsidRPr="005C2D3F" w:rsidRDefault="00943567" w:rsidP="007759AC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B8" w14:textId="77777777" w:rsidR="00943567" w:rsidRPr="005C2D3F" w:rsidRDefault="00943567" w:rsidP="007759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6A2D3B" w:rsidRPr="005C2D3F" w14:paraId="09D0FEC3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09D0FEBA" w14:textId="77777777" w:rsidR="006A2D3B" w:rsidRPr="005C2D3F" w:rsidRDefault="006A2D3B" w:rsidP="006A2D3B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ระยะสั้นจากสถาบัน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BB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1.56 - 1.65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BC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BD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BE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BF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C0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C1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C2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6,020,000</w:t>
            </w:r>
          </w:p>
        </w:tc>
      </w:tr>
      <w:tr w:rsidR="006A2D3B" w:rsidRPr="005C2D3F" w14:paraId="09D0FECD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09D0FEC4" w14:textId="77777777" w:rsidR="006A2D3B" w:rsidRPr="005C2D3F" w:rsidRDefault="006A2D3B" w:rsidP="006A2D3B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เงินกู้ยืมระยะสั้นจากกิจการ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C5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1.00 - 1.50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C6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C7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C8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C9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CA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CB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CC" w14:textId="77777777" w:rsidR="006A2D3B" w:rsidRPr="005C2D3F" w:rsidRDefault="006A2D3B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629,825</w:t>
            </w:r>
          </w:p>
        </w:tc>
      </w:tr>
      <w:tr w:rsidR="006A2D3B" w:rsidRPr="005C2D3F" w14:paraId="09D0FED7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09D0FECE" w14:textId="77777777" w:rsidR="006A2D3B" w:rsidRPr="005C2D3F" w:rsidRDefault="006A2D3B" w:rsidP="006A2D3B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CF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ED0" w14:textId="77777777" w:rsidR="006A2D3B" w:rsidRPr="005C2D3F" w:rsidRDefault="000D67EC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5,263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D1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D2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D3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D4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D5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D6" w14:textId="77777777" w:rsidR="006A2D3B" w:rsidRPr="005C2D3F" w:rsidRDefault="000D67EC" w:rsidP="006A2D3B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5,263</w:t>
            </w:r>
          </w:p>
        </w:tc>
      </w:tr>
      <w:tr w:rsidR="009D5D29" w:rsidRPr="005C2D3F" w14:paraId="09D0FEE1" w14:textId="77777777" w:rsidTr="003F0F71">
        <w:trPr>
          <w:cantSplit/>
        </w:trPr>
        <w:tc>
          <w:tcPr>
            <w:tcW w:w="2880" w:type="dxa"/>
            <w:shd w:val="clear" w:color="auto" w:fill="auto"/>
          </w:tcPr>
          <w:p w14:paraId="09D0FED8" w14:textId="77777777" w:rsidR="009D5D29" w:rsidRPr="005C2D3F" w:rsidRDefault="009D5D29" w:rsidP="009D5D29">
            <w:pPr>
              <w:ind w:right="-79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ED9" w14:textId="77777777" w:rsidR="009D5D29" w:rsidRPr="005C2D3F" w:rsidRDefault="009D5D29" w:rsidP="009D5D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DA" w14:textId="77777777" w:rsidR="009D5D29" w:rsidRPr="005C2D3F" w:rsidRDefault="009D5D29" w:rsidP="009D5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DB" w14:textId="77777777" w:rsidR="009D5D29" w:rsidRPr="005C2D3F" w:rsidRDefault="009D5D29" w:rsidP="009D5D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DC" w14:textId="77777777" w:rsidR="009D5D29" w:rsidRPr="005C2D3F" w:rsidRDefault="009D5D29" w:rsidP="009D5D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DD" w14:textId="77777777" w:rsidR="009D5D29" w:rsidRPr="005C2D3F" w:rsidRDefault="009D5D29" w:rsidP="009D5D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DE" w14:textId="77777777" w:rsidR="009D5D29" w:rsidRPr="005C2D3F" w:rsidRDefault="009D5D29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DF" w14:textId="77777777" w:rsidR="009D5D29" w:rsidRPr="005C2D3F" w:rsidRDefault="009D5D29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E0" w14:textId="77777777" w:rsidR="009D5D29" w:rsidRPr="005C2D3F" w:rsidRDefault="009D5D29" w:rsidP="009D5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6A2D3B" w:rsidRPr="005C2D3F" w14:paraId="09D0FEEB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EE2" w14:textId="77777777" w:rsidR="006A2D3B" w:rsidRPr="005C2D3F" w:rsidRDefault="006A2D3B" w:rsidP="006A2D3B">
            <w:pPr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EE3" w14:textId="77777777" w:rsidR="006A2D3B" w:rsidRPr="005C2D3F" w:rsidRDefault="006A2D3B" w:rsidP="006A2D3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E4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E5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EE6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E7" w14:textId="77777777" w:rsidR="006A2D3B" w:rsidRPr="005C2D3F" w:rsidRDefault="006A2D3B" w:rsidP="006A2D3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E8" w14:textId="77777777" w:rsidR="006A2D3B" w:rsidRPr="005C2D3F" w:rsidRDefault="006A2D3B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EE9" w14:textId="77777777" w:rsidR="006A2D3B" w:rsidRPr="005C2D3F" w:rsidRDefault="006A2D3B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EEA" w14:textId="77777777" w:rsidR="006A2D3B" w:rsidRPr="005C2D3F" w:rsidRDefault="006A2D3B" w:rsidP="006A2D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1C028D" w:rsidRPr="005C2D3F" w14:paraId="09D0FEF5" w14:textId="77777777" w:rsidTr="00FC5B80">
        <w:trPr>
          <w:cantSplit/>
        </w:trPr>
        <w:tc>
          <w:tcPr>
            <w:tcW w:w="2880" w:type="dxa"/>
            <w:shd w:val="clear" w:color="auto" w:fill="auto"/>
          </w:tcPr>
          <w:p w14:paraId="09D0FEEC" w14:textId="77777777" w:rsidR="001C028D" w:rsidRPr="005C2D3F" w:rsidRDefault="001C028D" w:rsidP="001C028D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EED" w14:textId="77777777" w:rsidR="001C028D" w:rsidRPr="005C2D3F" w:rsidRDefault="001E0A4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4.29 - 11.08</w:t>
            </w:r>
          </w:p>
        </w:tc>
        <w:tc>
          <w:tcPr>
            <w:tcW w:w="1080" w:type="dxa"/>
            <w:shd w:val="clear" w:color="auto" w:fill="auto"/>
          </w:tcPr>
          <w:p w14:paraId="09D0FEEE" w14:textId="77777777" w:rsidR="001C028D" w:rsidRPr="005C2D3F" w:rsidRDefault="001C028D" w:rsidP="001C028D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EF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EF0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F1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F2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F3" w14:textId="77777777" w:rsidR="001C028D" w:rsidRPr="005C2D3F" w:rsidRDefault="001C028D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EF4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25,849</w:t>
            </w:r>
          </w:p>
        </w:tc>
      </w:tr>
      <w:tr w:rsidR="001C028D" w:rsidRPr="005C2D3F" w14:paraId="09D0FEFF" w14:textId="77777777" w:rsidTr="00741DFB">
        <w:trPr>
          <w:cantSplit/>
        </w:trPr>
        <w:tc>
          <w:tcPr>
            <w:tcW w:w="2880" w:type="dxa"/>
            <w:shd w:val="clear" w:color="auto" w:fill="auto"/>
          </w:tcPr>
          <w:p w14:paraId="09D0FEF6" w14:textId="77777777" w:rsidR="001C028D" w:rsidRPr="005C2D3F" w:rsidRDefault="001C028D" w:rsidP="001C028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D0FEF7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F8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6,655,088</w:t>
            </w:r>
          </w:p>
        </w:tc>
        <w:tc>
          <w:tcPr>
            <w:tcW w:w="180" w:type="dxa"/>
            <w:shd w:val="clear" w:color="auto" w:fill="auto"/>
          </w:tcPr>
          <w:p w14:paraId="09D0FEF9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FA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25,849</w:t>
            </w:r>
          </w:p>
        </w:tc>
        <w:tc>
          <w:tcPr>
            <w:tcW w:w="180" w:type="dxa"/>
            <w:shd w:val="clear" w:color="auto" w:fill="auto"/>
          </w:tcPr>
          <w:p w14:paraId="09D0FEFB" w14:textId="77777777" w:rsidR="001C028D" w:rsidRPr="005C2D3F" w:rsidRDefault="001C028D" w:rsidP="001C028D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EF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EFD" w14:textId="77777777" w:rsidR="001C028D" w:rsidRPr="005C2D3F" w:rsidRDefault="001C028D" w:rsidP="001C028D">
            <w:pPr>
              <w:pStyle w:val="acctfourfigures"/>
              <w:tabs>
                <w:tab w:val="decimal" w:pos="594"/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EF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6,680,937</w:t>
            </w:r>
          </w:p>
        </w:tc>
      </w:tr>
      <w:tr w:rsidR="001C028D" w:rsidRPr="005C2D3F" w14:paraId="09D0FF09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F00" w14:textId="77777777" w:rsidR="001C028D" w:rsidRPr="005C2D3F" w:rsidRDefault="001C028D" w:rsidP="001C028D">
            <w:pPr>
              <w:ind w:right="-79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F01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D0FF02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03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FF04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05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0FF06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07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D0FF08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</w:tr>
      <w:tr w:rsidR="001C028D" w:rsidRPr="005C2D3F" w14:paraId="09D0FF13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F0A" w14:textId="77777777" w:rsidR="001C028D" w:rsidRPr="005C2D3F" w:rsidRDefault="001C028D" w:rsidP="001C028D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C2D3F">
              <w:rPr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14:paraId="09D0FF0B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0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0D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F0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0F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10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11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12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1C028D" w:rsidRPr="005C2D3F" w14:paraId="09D0FF1D" w14:textId="77777777" w:rsidTr="007759AC">
        <w:trPr>
          <w:cantSplit/>
        </w:trPr>
        <w:tc>
          <w:tcPr>
            <w:tcW w:w="2880" w:type="dxa"/>
            <w:shd w:val="clear" w:color="auto" w:fill="auto"/>
          </w:tcPr>
          <w:p w14:paraId="09D0FF14" w14:textId="77777777" w:rsidR="001C028D" w:rsidRPr="005C2D3F" w:rsidRDefault="001C028D" w:rsidP="001C028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F15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16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17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F18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19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1A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1B" w14:textId="77777777" w:rsidR="001C028D" w:rsidRPr="005C2D3F" w:rsidRDefault="001C028D" w:rsidP="001C028D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1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1C028D" w:rsidRPr="005C2D3F" w14:paraId="09D0FF27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09D0FF1E" w14:textId="77777777" w:rsidR="001C028D" w:rsidRPr="005C2D3F" w:rsidRDefault="001C028D" w:rsidP="001C028D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เงินกู้ยืม</w:t>
            </w:r>
            <w:r w:rsidRPr="005C2D3F">
              <w:rPr>
                <w:rFonts w:hint="cs"/>
                <w:sz w:val="30"/>
                <w:szCs w:val="30"/>
                <w:cs/>
              </w:rPr>
              <w:t>ระยะสั้นจากสถาบัน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F1F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1.64 - 1.70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F20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5,400,000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1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F22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3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24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5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26" w14:textId="77777777" w:rsidR="001C028D" w:rsidRPr="005C2D3F" w:rsidRDefault="001C028D" w:rsidP="001C028D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5,400,000</w:t>
            </w:r>
          </w:p>
        </w:tc>
      </w:tr>
      <w:tr w:rsidR="001C028D" w:rsidRPr="005C2D3F" w14:paraId="09D0FF31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09D0FF28" w14:textId="77777777" w:rsidR="001C028D" w:rsidRPr="005C2D3F" w:rsidRDefault="001C028D" w:rsidP="001C028D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เงินกู้ยืมระยะสั้นจากกิจการ</w:t>
            </w:r>
            <w:r w:rsidRPr="005C2D3F">
              <w:rPr>
                <w:sz w:val="30"/>
                <w:szCs w:val="30"/>
                <w:cs/>
              </w:rPr>
              <w:br/>
            </w:r>
            <w:r w:rsidRPr="005C2D3F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F29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t>1.00 - 1.50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F2A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455,000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B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F2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D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2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2F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30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455,000</w:t>
            </w:r>
          </w:p>
        </w:tc>
      </w:tr>
      <w:tr w:rsidR="001C028D" w:rsidRPr="005C2D3F" w14:paraId="09D0FF3B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09D0FF32" w14:textId="77777777" w:rsidR="001C028D" w:rsidRPr="005C2D3F" w:rsidRDefault="001C028D" w:rsidP="001C028D">
            <w:pPr>
              <w:ind w:left="281" w:right="-79" w:hanging="90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F33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</w:rPr>
              <w:t xml:space="preserve">4.29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  <w:r w:rsidRPr="005C2D3F">
              <w:rPr>
                <w:rFonts w:cs="Angsana New"/>
                <w:sz w:val="30"/>
                <w:szCs w:val="30"/>
              </w:rPr>
              <w:t xml:space="preserve"> 7.42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0FF34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35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0FF36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37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38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39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3A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2,019</w:t>
            </w:r>
          </w:p>
        </w:tc>
      </w:tr>
      <w:tr w:rsidR="001C028D" w:rsidRPr="005C2D3F" w14:paraId="09D0FF45" w14:textId="77777777" w:rsidTr="003F0F71">
        <w:trPr>
          <w:cantSplit/>
        </w:trPr>
        <w:tc>
          <w:tcPr>
            <w:tcW w:w="2880" w:type="dxa"/>
            <w:shd w:val="clear" w:color="auto" w:fill="auto"/>
          </w:tcPr>
          <w:p w14:paraId="09D0FF3C" w14:textId="77777777" w:rsidR="001C028D" w:rsidRPr="005C2D3F" w:rsidRDefault="001C028D" w:rsidP="001C028D">
            <w:pPr>
              <w:ind w:right="-79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D0FF3D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3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3F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F40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41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42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43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44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1C028D" w:rsidRPr="005C2D3F" w14:paraId="09D0FF4F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09D0FF46" w14:textId="77777777" w:rsidR="001C028D" w:rsidRPr="005C2D3F" w:rsidRDefault="001C028D" w:rsidP="001C028D">
            <w:pPr>
              <w:ind w:right="-7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09D0FF47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48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49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0FF4A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4B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4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0FF4D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4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1C028D" w:rsidRPr="005C2D3F" w14:paraId="09D0FF59" w14:textId="77777777" w:rsidTr="00FC5B80">
        <w:trPr>
          <w:cantSplit/>
        </w:trPr>
        <w:tc>
          <w:tcPr>
            <w:tcW w:w="2880" w:type="dxa"/>
            <w:shd w:val="clear" w:color="auto" w:fill="auto"/>
          </w:tcPr>
          <w:p w14:paraId="09D0FF50" w14:textId="77777777" w:rsidR="001C028D" w:rsidRPr="005C2D3F" w:rsidRDefault="001C028D" w:rsidP="001C028D">
            <w:pPr>
              <w:ind w:left="180" w:right="-7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D0FF51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 xml:space="preserve">4.29 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-</w:t>
            </w:r>
            <w:r w:rsidRPr="005C2D3F">
              <w:rPr>
                <w:rFonts w:cs="Angsana New"/>
                <w:sz w:val="30"/>
                <w:szCs w:val="30"/>
              </w:rPr>
              <w:t xml:space="preserve"> 7.42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0FF52" w14:textId="77777777" w:rsidR="001C028D" w:rsidRPr="005C2D3F" w:rsidRDefault="001C028D" w:rsidP="001C028D">
            <w:pPr>
              <w:tabs>
                <w:tab w:val="left" w:pos="601"/>
              </w:tabs>
              <w:jc w:val="center"/>
            </w:pPr>
            <w:r w:rsidRPr="005C2D3F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53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F54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55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F56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57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F58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</w:rPr>
              <w:t>8,091</w:t>
            </w:r>
          </w:p>
        </w:tc>
      </w:tr>
      <w:tr w:rsidR="001C028D" w:rsidRPr="005C2D3F" w14:paraId="09D0FF63" w14:textId="77777777" w:rsidTr="008429A1">
        <w:trPr>
          <w:cantSplit/>
        </w:trPr>
        <w:tc>
          <w:tcPr>
            <w:tcW w:w="2880" w:type="dxa"/>
            <w:shd w:val="clear" w:color="auto" w:fill="auto"/>
          </w:tcPr>
          <w:p w14:paraId="09D0FF5A" w14:textId="77777777" w:rsidR="001C028D" w:rsidRPr="005C2D3F" w:rsidRDefault="001C028D" w:rsidP="001C028D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9D0FF5B" w14:textId="77777777" w:rsidR="001C028D" w:rsidRPr="005C2D3F" w:rsidRDefault="001C028D" w:rsidP="001C028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F5C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5,857,019</w:t>
            </w:r>
          </w:p>
        </w:tc>
        <w:tc>
          <w:tcPr>
            <w:tcW w:w="180" w:type="dxa"/>
            <w:shd w:val="clear" w:color="auto" w:fill="auto"/>
          </w:tcPr>
          <w:p w14:paraId="09D0FF5D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F5E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8,091</w:t>
            </w:r>
          </w:p>
        </w:tc>
        <w:tc>
          <w:tcPr>
            <w:tcW w:w="180" w:type="dxa"/>
            <w:shd w:val="clear" w:color="auto" w:fill="auto"/>
          </w:tcPr>
          <w:p w14:paraId="09D0FF5F" w14:textId="77777777" w:rsidR="001C028D" w:rsidRPr="005C2D3F" w:rsidRDefault="001C028D" w:rsidP="001C028D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F60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61" w14:textId="77777777" w:rsidR="001C028D" w:rsidRPr="005C2D3F" w:rsidRDefault="001C028D" w:rsidP="001C028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FF62" w14:textId="77777777" w:rsidR="001C028D" w:rsidRPr="005C2D3F" w:rsidRDefault="001C028D" w:rsidP="001C0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</w:rPr>
              <w:t>5,865,110</w:t>
            </w:r>
          </w:p>
        </w:tc>
      </w:tr>
    </w:tbl>
    <w:p w14:paraId="09D0FF64" w14:textId="77777777" w:rsidR="006267CB" w:rsidRPr="005C2D3F" w:rsidRDefault="006267CB" w:rsidP="0032634A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</w:p>
    <w:p w14:paraId="09D0FF65" w14:textId="77777777" w:rsidR="00F71431" w:rsidRPr="005C2D3F" w:rsidRDefault="00F71431" w:rsidP="0032634A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09D0FF66" w14:textId="77777777" w:rsidR="00F71431" w:rsidRPr="005C2D3F" w:rsidRDefault="00F71431" w:rsidP="00F71431">
      <w:pPr>
        <w:tabs>
          <w:tab w:val="left" w:pos="540"/>
        </w:tabs>
        <w:ind w:left="540"/>
        <w:jc w:val="thaiDistribute"/>
      </w:pPr>
    </w:p>
    <w:p w14:paraId="09D0FF67" w14:textId="77777777" w:rsidR="00F71431" w:rsidRPr="005C2D3F" w:rsidRDefault="00F71431" w:rsidP="00F71431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</w:t>
      </w:r>
      <w:r w:rsidR="000D45E9">
        <w:rPr>
          <w:sz w:val="30"/>
          <w:szCs w:val="30"/>
          <w:cs/>
        </w:rPr>
        <w:t>ินตราต่างประเทศ กลุ่มบริษัท</w:t>
      </w:r>
      <w:r w:rsidR="000D45E9">
        <w:rPr>
          <w:rFonts w:hint="cs"/>
          <w:sz w:val="30"/>
          <w:szCs w:val="30"/>
          <w:cs/>
        </w:rPr>
        <w:t>จะพิจารณาทำ</w:t>
      </w:r>
      <w:r w:rsidRPr="005C2D3F">
        <w:rPr>
          <w:sz w:val="30"/>
          <w:szCs w:val="30"/>
          <w:cs/>
        </w:rPr>
        <w:t xml:space="preserve">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ทั้งนี้ ณ 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 xml:space="preserve">ธันวาคม </w:t>
      </w:r>
      <w:r w:rsidR="00974697" w:rsidRPr="005C2D3F">
        <w:rPr>
          <w:sz w:val="30"/>
          <w:szCs w:val="30"/>
        </w:rPr>
        <w:t>2560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 xml:space="preserve">และ </w:t>
      </w:r>
      <w:r w:rsidRPr="005C2D3F">
        <w:rPr>
          <w:sz w:val="30"/>
          <w:szCs w:val="30"/>
        </w:rPr>
        <w:t>255</w:t>
      </w:r>
      <w:r w:rsidR="00974697" w:rsidRPr="005C2D3F">
        <w:rPr>
          <w:sz w:val="30"/>
          <w:szCs w:val="30"/>
        </w:rPr>
        <w:t>9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9D0FF68" w14:textId="77777777" w:rsidR="00FE73E1" w:rsidRPr="005C2D3F" w:rsidRDefault="00FE73E1" w:rsidP="00F71431">
      <w:pPr>
        <w:spacing w:line="240" w:lineRule="auto"/>
        <w:ind w:left="540"/>
        <w:jc w:val="thaiDistribute"/>
      </w:pPr>
    </w:p>
    <w:tbl>
      <w:tblPr>
        <w:tblpPr w:leftFromText="180" w:rightFromText="180" w:vertAnchor="text" w:horzAnchor="margin" w:tblpX="480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091"/>
        <w:gridCol w:w="1080"/>
        <w:gridCol w:w="180"/>
        <w:gridCol w:w="990"/>
        <w:gridCol w:w="180"/>
        <w:gridCol w:w="990"/>
        <w:gridCol w:w="180"/>
        <w:gridCol w:w="990"/>
      </w:tblGrid>
      <w:tr w:rsidR="003A6670" w:rsidRPr="005C2D3F" w14:paraId="09D0FF6E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09D0FF69" w14:textId="77777777" w:rsidR="003A6670" w:rsidRPr="005C2D3F" w:rsidRDefault="003A6670" w:rsidP="006F564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0FF6A" w14:textId="77777777" w:rsidR="003A6670" w:rsidRPr="005C2D3F" w:rsidRDefault="003A6670" w:rsidP="006F564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D0FF6B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9D0FF6C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9D0FF6D" w14:textId="77777777" w:rsidR="003A6670" w:rsidRPr="005C2D3F" w:rsidRDefault="003A6670" w:rsidP="006F56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6670" w:rsidRPr="005C2D3F" w14:paraId="09D0FF78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09D0FF6F" w14:textId="77777777" w:rsidR="003A6670" w:rsidRPr="005C2D3F" w:rsidRDefault="003A6670" w:rsidP="006F56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0FF70" w14:textId="77777777" w:rsidR="003A6670" w:rsidRPr="005C2D3F" w:rsidRDefault="003A6670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0FF71" w14:textId="77777777" w:rsidR="003A6670" w:rsidRPr="005C2D3F" w:rsidRDefault="006B64C9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D0FF72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0FF73" w14:textId="77777777" w:rsidR="003A6670" w:rsidRPr="005C2D3F" w:rsidRDefault="00035C04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09D0FF74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0FF75" w14:textId="77777777" w:rsidR="003A6670" w:rsidRPr="005C2D3F" w:rsidRDefault="006B64C9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D0FF76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0FF77" w14:textId="77777777" w:rsidR="003A6670" w:rsidRPr="005C2D3F" w:rsidRDefault="00035C04" w:rsidP="006F56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2559</w:t>
            </w:r>
          </w:p>
        </w:tc>
      </w:tr>
      <w:tr w:rsidR="003A6670" w:rsidRPr="005C2D3F" w14:paraId="09D0FF7C" w14:textId="77777777" w:rsidTr="009813E8">
        <w:trPr>
          <w:cantSplit/>
          <w:tblHeader/>
        </w:trPr>
        <w:tc>
          <w:tcPr>
            <w:tcW w:w="3499" w:type="dxa"/>
            <w:shd w:val="clear" w:color="auto" w:fill="auto"/>
          </w:tcPr>
          <w:p w14:paraId="09D0FF79" w14:textId="77777777" w:rsidR="003A6670" w:rsidRPr="005C2D3F" w:rsidRDefault="003A6670" w:rsidP="006F56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0FF7A" w14:textId="77777777" w:rsidR="003A6670" w:rsidRPr="005C2D3F" w:rsidRDefault="003A6670" w:rsidP="006F56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9D0FF7B" w14:textId="77777777" w:rsidR="003A6670" w:rsidRPr="005C2D3F" w:rsidRDefault="003A6670" w:rsidP="006F56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A6670" w:rsidRPr="005C2D3F" w14:paraId="09D0FF86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0FF7D" w14:textId="77777777" w:rsidR="003A6670" w:rsidRPr="005C2D3F" w:rsidRDefault="003A6670" w:rsidP="006F5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91" w:type="dxa"/>
            <w:shd w:val="clear" w:color="auto" w:fill="auto"/>
          </w:tcPr>
          <w:p w14:paraId="09D0FF7E" w14:textId="77777777" w:rsidR="003A6670" w:rsidRPr="005C2D3F" w:rsidRDefault="003A6670" w:rsidP="006F564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7F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80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81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82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83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84" w14:textId="77777777" w:rsidR="003A6670" w:rsidRPr="005C2D3F" w:rsidRDefault="003A6670" w:rsidP="006F56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85" w14:textId="77777777" w:rsidR="003A6670" w:rsidRPr="005C2D3F" w:rsidRDefault="003A6670" w:rsidP="006F56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0E5" w:rsidRPr="005C2D3F" w14:paraId="09D0FF90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87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09D0FF88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89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13,565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8A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8B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8C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8D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13,565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8E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8F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</w:tr>
      <w:tr w:rsidR="003E30E5" w:rsidRPr="005C2D3F" w14:paraId="09D0FF9A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91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1" w:type="dxa"/>
            <w:shd w:val="clear" w:color="auto" w:fill="auto"/>
          </w:tcPr>
          <w:p w14:paraId="09D0FF92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93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 7,765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94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95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12,620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96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97" w14:textId="77777777" w:rsidR="003E30E5" w:rsidRPr="005C2D3F" w:rsidRDefault="003E30E5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18,895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98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99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54,194</w:t>
            </w:r>
          </w:p>
        </w:tc>
      </w:tr>
      <w:tr w:rsidR="003E30E5" w:rsidRPr="005C2D3F" w14:paraId="09D0FFA4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9B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0FF9C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9D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9E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9F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A0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A1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A2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A3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55,804</w:t>
            </w:r>
          </w:p>
        </w:tc>
      </w:tr>
      <w:tr w:rsidR="003E30E5" w:rsidRPr="005C2D3F" w14:paraId="09D0FFAE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0FFA5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09D0FFA6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A7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(2,404)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A8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A9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AA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AB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(2,404)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AC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AD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(2,329)</w:t>
            </w:r>
          </w:p>
        </w:tc>
      </w:tr>
      <w:tr w:rsidR="003E30E5" w:rsidRPr="005C2D3F" w14:paraId="09D0FFB8" w14:textId="77777777" w:rsidTr="006267CB">
        <w:trPr>
          <w:cantSplit/>
        </w:trPr>
        <w:tc>
          <w:tcPr>
            <w:tcW w:w="3499" w:type="dxa"/>
            <w:shd w:val="clear" w:color="auto" w:fill="auto"/>
          </w:tcPr>
          <w:p w14:paraId="09D0FFAF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0FFB0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0FFB1" w14:textId="77777777" w:rsidR="003E30E5" w:rsidRPr="005C2D3F" w:rsidRDefault="003E30E5" w:rsidP="008363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37B" w:rsidRPr="005C2D3F">
              <w:rPr>
                <w:rFonts w:asciiTheme="majorBidi" w:hAnsiTheme="majorBidi" w:cstheme="majorBidi"/>
                <w:sz w:val="30"/>
                <w:szCs w:val="30"/>
              </w:rPr>
              <w:t>27,830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2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D0FFB3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(8,532)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4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FB5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(17,529)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6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FFB7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(3,811)</w:t>
            </w:r>
          </w:p>
        </w:tc>
      </w:tr>
      <w:tr w:rsidR="00E41594" w:rsidRPr="005C2D3F" w14:paraId="09D0FFC1" w14:textId="77777777" w:rsidTr="006267C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9D0FFB9" w14:textId="77777777" w:rsidR="00E41594" w:rsidRPr="005C2D3F" w:rsidRDefault="00E41594" w:rsidP="00E4159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FBA" w14:textId="77777777" w:rsidR="00E41594" w:rsidRPr="005C2D3F" w:rsidRDefault="00DC29B8" w:rsidP="008363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3637B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8,904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B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FBC" w14:textId="77777777" w:rsidR="00E41594" w:rsidRPr="005C2D3F" w:rsidRDefault="00E41594" w:rsidP="00DC29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D" w14:textId="77777777" w:rsidR="00E41594" w:rsidRPr="005C2D3F" w:rsidRDefault="00E41594" w:rsidP="00DC29B8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FBE" w14:textId="77777777" w:rsidR="00E41594" w:rsidRPr="005C2D3F" w:rsidRDefault="00E41594" w:rsidP="00DC29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BF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FC0" w14:textId="77777777" w:rsidR="00E41594" w:rsidRPr="005C2D3F" w:rsidRDefault="00E41594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105,966</w:t>
            </w:r>
          </w:p>
        </w:tc>
      </w:tr>
      <w:tr w:rsidR="0083637B" w:rsidRPr="005C2D3F" w14:paraId="09D0FFCB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0FFC2" w14:textId="77777777" w:rsidR="0083637B" w:rsidRPr="005C2D3F" w:rsidRDefault="0083637B" w:rsidP="00E415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09D0FFC3" w14:textId="77777777" w:rsidR="0083637B" w:rsidRPr="005C2D3F" w:rsidRDefault="0083637B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C4" w14:textId="77777777" w:rsidR="0083637B" w:rsidRPr="005C2D3F" w:rsidRDefault="0083637B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C5" w14:textId="77777777" w:rsidR="0083637B" w:rsidRPr="005C2D3F" w:rsidRDefault="0083637B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C6" w14:textId="77777777" w:rsidR="0083637B" w:rsidRPr="005C2D3F" w:rsidRDefault="0083637B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C7" w14:textId="77777777" w:rsidR="0083637B" w:rsidRPr="005C2D3F" w:rsidRDefault="0083637B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C8" w14:textId="77777777" w:rsidR="0083637B" w:rsidRPr="005C2D3F" w:rsidRDefault="0083637B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C9" w14:textId="77777777" w:rsidR="0083637B" w:rsidRPr="005C2D3F" w:rsidRDefault="0083637B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CA" w14:textId="77777777" w:rsidR="0083637B" w:rsidRPr="005C2D3F" w:rsidRDefault="0083637B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594" w:rsidRPr="005C2D3F" w14:paraId="09D0FFD5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0FFCC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91" w:type="dxa"/>
            <w:shd w:val="clear" w:color="auto" w:fill="auto"/>
          </w:tcPr>
          <w:p w14:paraId="09D0FFCD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0FFCE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CF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D0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D1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D2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0FFD3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D4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0E5" w:rsidRPr="005C2D3F" w14:paraId="09D0FFDF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D6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09D0FFD7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D8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   4,926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D9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DA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21,119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DB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DC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4,926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DD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DE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16,394</w:t>
            </w:r>
          </w:p>
        </w:tc>
      </w:tr>
      <w:tr w:rsidR="003E30E5" w:rsidRPr="005C2D3F" w14:paraId="09D0FFE9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E0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1" w:type="dxa"/>
            <w:shd w:val="clear" w:color="auto" w:fill="auto"/>
          </w:tcPr>
          <w:p w14:paraId="09D0FFE1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E2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99,783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E3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E4" w14:textId="77777777" w:rsidR="003E30E5" w:rsidRPr="005C2D3F" w:rsidRDefault="003E30E5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17,093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E5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E6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99,783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E7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E8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  <w:tr w:rsidR="003E30E5" w:rsidRPr="005C2D3F" w14:paraId="09D0FFF3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EA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0FFEB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EC" w14:textId="77777777" w:rsidR="003E30E5" w:rsidRPr="005C2D3F" w:rsidRDefault="003E30E5" w:rsidP="00632A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83637B" w:rsidRPr="005C2D3F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ED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EE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43,248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EF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F0" w14:textId="77777777" w:rsidR="003E30E5" w:rsidRPr="005C2D3F" w:rsidRDefault="0083637B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106,078</w:t>
            </w:r>
            <w:r w:rsidR="003E30E5"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F1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F2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43,365</w:t>
            </w:r>
          </w:p>
        </w:tc>
      </w:tr>
      <w:tr w:rsidR="003E30E5" w:rsidRPr="005C2D3F" w14:paraId="09D0FFFD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F4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09D0FFF5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0FFF6" w14:textId="77777777" w:rsidR="003E30E5" w:rsidRPr="005C2D3F" w:rsidRDefault="003E30E5" w:rsidP="008363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  (2</w:t>
            </w:r>
            <w:r w:rsidR="0083637B" w:rsidRPr="005C2D3F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F7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F8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(47,620)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F9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0FFFA" w14:textId="77777777" w:rsidR="003E30E5" w:rsidRPr="005C2D3F" w:rsidRDefault="003E30E5" w:rsidP="008363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3637B" w:rsidRPr="005C2D3F">
              <w:rPr>
                <w:rFonts w:asciiTheme="majorBidi" w:hAnsiTheme="majorBidi" w:cstheme="majorBidi"/>
                <w:sz w:val="30"/>
                <w:szCs w:val="30"/>
              </w:rPr>
              <w:t>25,267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0FFFB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FFFC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(47,620)</w:t>
            </w:r>
          </w:p>
        </w:tc>
      </w:tr>
      <w:tr w:rsidR="003E30E5" w:rsidRPr="005C2D3F" w14:paraId="09D10007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0FFFE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0FFFF" w14:textId="77777777" w:rsidR="003E30E5" w:rsidRPr="005C2D3F" w:rsidRDefault="003E30E5" w:rsidP="003E30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10000" w14:textId="77777777" w:rsidR="003E30E5" w:rsidRPr="005C2D3F" w:rsidRDefault="003E30E5" w:rsidP="00A711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637B" w:rsidRPr="005C2D3F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A711F0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1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D10002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(1,470)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3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D10004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(10,809)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5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06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(2,190)</w:t>
            </w:r>
          </w:p>
        </w:tc>
      </w:tr>
      <w:tr w:rsidR="003E30E5" w:rsidRPr="005C2D3F" w14:paraId="09D10010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9D10008" w14:textId="77777777" w:rsidR="003E30E5" w:rsidRPr="005C2D3F" w:rsidRDefault="003E30E5" w:rsidP="003E30E5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09" w14:textId="77777777" w:rsidR="003E30E5" w:rsidRPr="005C2D3F" w:rsidRDefault="00A711F0" w:rsidP="003E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A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0B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C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0D" w14:textId="77777777" w:rsidR="003E30E5" w:rsidRPr="005C2D3F" w:rsidRDefault="0083637B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0E" w14:textId="77777777" w:rsidR="003E30E5" w:rsidRPr="005C2D3F" w:rsidRDefault="003E30E5" w:rsidP="003E30E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0F" w14:textId="77777777" w:rsidR="003E30E5" w:rsidRPr="005C2D3F" w:rsidRDefault="003E30E5" w:rsidP="003E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25,909</w:t>
            </w:r>
          </w:p>
        </w:tc>
      </w:tr>
      <w:tr w:rsidR="00E41594" w:rsidRPr="005C2D3F" w14:paraId="09D1001D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9D10011" w14:textId="77777777" w:rsidR="00E41594" w:rsidRPr="005C2D3F" w:rsidRDefault="00E41594" w:rsidP="00E4159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D10012" w14:textId="77777777" w:rsidR="00E41594" w:rsidRPr="005C2D3F" w:rsidRDefault="00E41594" w:rsidP="00E4159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D10013" w14:textId="77777777" w:rsidR="001E30E5" w:rsidRPr="005C2D3F" w:rsidRDefault="0083637B" w:rsidP="0083637B">
            <w:pPr>
              <w:tabs>
                <w:tab w:val="left" w:pos="6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  <w:p w14:paraId="09D10014" w14:textId="77777777" w:rsidR="00F570D6" w:rsidRPr="005C2D3F" w:rsidRDefault="00F570D6" w:rsidP="00E4159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D10015" w14:textId="77777777" w:rsidR="00E41594" w:rsidRPr="005C2D3F" w:rsidRDefault="00E41594" w:rsidP="00E4159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0016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17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0018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19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001A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1B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001C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1594" w:rsidRPr="005C2D3F" w14:paraId="09D10023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1001E" w14:textId="77777777" w:rsidR="00E41594" w:rsidRPr="005C2D3F" w:rsidRDefault="00E41594" w:rsidP="00E4159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1001F" w14:textId="77777777" w:rsidR="00E41594" w:rsidRPr="005C2D3F" w:rsidRDefault="00E41594" w:rsidP="00E41594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9D10020" w14:textId="77777777" w:rsidR="00E41594" w:rsidRPr="005C2D3F" w:rsidRDefault="00E41594" w:rsidP="00E415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21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9D10022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1594" w:rsidRPr="005C2D3F" w14:paraId="09D1002D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10024" w14:textId="77777777" w:rsidR="00E41594" w:rsidRPr="005C2D3F" w:rsidRDefault="00E41594" w:rsidP="00E415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10025" w14:textId="77777777" w:rsidR="00E41594" w:rsidRPr="005C2D3F" w:rsidRDefault="00E41594" w:rsidP="00E415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D10026" w14:textId="77777777" w:rsidR="00E41594" w:rsidRPr="005C2D3F" w:rsidRDefault="00E41594" w:rsidP="00E415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D10027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10028" w14:textId="77777777" w:rsidR="00E41594" w:rsidRPr="005C2D3F" w:rsidRDefault="00E41594" w:rsidP="00E415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09D10029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1002A" w14:textId="77777777" w:rsidR="00E41594" w:rsidRPr="005C2D3F" w:rsidRDefault="00E41594" w:rsidP="00E415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D1002B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D1002C" w14:textId="77777777" w:rsidR="00E41594" w:rsidRPr="005C2D3F" w:rsidRDefault="00E41594" w:rsidP="00E415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2559</w:t>
            </w:r>
          </w:p>
        </w:tc>
      </w:tr>
      <w:tr w:rsidR="00E41594" w:rsidRPr="005C2D3F" w14:paraId="09D10031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1002E" w14:textId="77777777" w:rsidR="00E41594" w:rsidRPr="005C2D3F" w:rsidRDefault="00E41594" w:rsidP="00E415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9D1002F" w14:textId="77777777" w:rsidR="00E41594" w:rsidRPr="005C2D3F" w:rsidRDefault="00E41594" w:rsidP="00E415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9D10030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41594" w:rsidRPr="005C2D3F" w14:paraId="09D1003B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10032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091" w:type="dxa"/>
            <w:shd w:val="clear" w:color="auto" w:fill="auto"/>
          </w:tcPr>
          <w:p w14:paraId="09D10033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34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35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36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37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38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39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3A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594" w:rsidRPr="005C2D3F" w14:paraId="09D10045" w14:textId="77777777" w:rsidTr="00CA2448">
        <w:trPr>
          <w:cantSplit/>
        </w:trPr>
        <w:tc>
          <w:tcPr>
            <w:tcW w:w="3499" w:type="dxa"/>
            <w:shd w:val="clear" w:color="auto" w:fill="auto"/>
          </w:tcPr>
          <w:p w14:paraId="09D1003C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1" w:type="dxa"/>
            <w:shd w:val="clear" w:color="auto" w:fill="auto"/>
          </w:tcPr>
          <w:p w14:paraId="09D1003D" w14:textId="77777777" w:rsidR="00E41594" w:rsidRPr="005C2D3F" w:rsidRDefault="00E41594" w:rsidP="00E415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3E" w14:textId="77777777" w:rsidR="00E41594" w:rsidRPr="005C2D3F" w:rsidRDefault="00292289" w:rsidP="00E415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(77,429</w:t>
            </w:r>
            <w:r w:rsidR="00E41594"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3F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40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(81,480)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41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42" w14:textId="77777777" w:rsidR="00E41594" w:rsidRPr="005C2D3F" w:rsidRDefault="00292289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(77,429</w:t>
            </w:r>
            <w:r w:rsidR="00E41594"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43" w14:textId="77777777" w:rsidR="00E41594" w:rsidRPr="005C2D3F" w:rsidRDefault="00E41594" w:rsidP="00E4159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44" w14:textId="77777777" w:rsidR="00E41594" w:rsidRPr="005C2D3F" w:rsidRDefault="00E41594" w:rsidP="00E415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(81,480)</w:t>
            </w:r>
          </w:p>
        </w:tc>
      </w:tr>
      <w:tr w:rsidR="003B4B1D" w:rsidRPr="005C2D3F" w14:paraId="09D1004F" w14:textId="77777777" w:rsidTr="005D359C">
        <w:trPr>
          <w:cantSplit/>
        </w:trPr>
        <w:tc>
          <w:tcPr>
            <w:tcW w:w="3499" w:type="dxa"/>
            <w:shd w:val="clear" w:color="auto" w:fill="auto"/>
          </w:tcPr>
          <w:p w14:paraId="09D10046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91" w:type="dxa"/>
            <w:shd w:val="clear" w:color="auto" w:fill="auto"/>
          </w:tcPr>
          <w:p w14:paraId="09D10047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10048" w14:textId="77777777" w:rsidR="003B4B1D" w:rsidRPr="005C2D3F" w:rsidRDefault="00A711F0" w:rsidP="00A711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2,889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49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4A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4B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4C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(2,466)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4D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4E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4B1D" w:rsidRPr="005C2D3F" w14:paraId="09D10058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9D10050" w14:textId="77777777" w:rsidR="003B4B1D" w:rsidRPr="005C2D3F" w:rsidRDefault="003B4B1D" w:rsidP="003B4B1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10051" w14:textId="77777777" w:rsidR="003B4B1D" w:rsidRPr="005C2D3F" w:rsidRDefault="00292289" w:rsidP="00A711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711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80,318</w:t>
            </w:r>
            <w:r w:rsidR="003B4B1D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52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10053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(81,480)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54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10055" w14:textId="77777777" w:rsidR="003B4B1D" w:rsidRPr="005C2D3F" w:rsidRDefault="00292289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(79,895</w:t>
            </w:r>
            <w:r w:rsidR="003B4B1D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56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10057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(81,480)</w:t>
            </w:r>
          </w:p>
        </w:tc>
      </w:tr>
      <w:tr w:rsidR="003B4B1D" w:rsidRPr="005C2D3F" w14:paraId="09D10062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09D10059" w14:textId="77777777" w:rsidR="003B4B1D" w:rsidRPr="005C2D3F" w:rsidRDefault="003B4B1D" w:rsidP="003B4B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09D1005A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5B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5C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5D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5E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5F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60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61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B1D" w:rsidRPr="005C2D3F" w14:paraId="09D1006C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10063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สกุลเงินปอนด์สเตอร์ลิง</w:t>
            </w:r>
          </w:p>
        </w:tc>
        <w:tc>
          <w:tcPr>
            <w:tcW w:w="1091" w:type="dxa"/>
            <w:shd w:val="clear" w:color="auto" w:fill="auto"/>
          </w:tcPr>
          <w:p w14:paraId="09D10064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65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66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67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68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69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6A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6B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B1D" w:rsidRPr="005C2D3F" w14:paraId="09D10076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1006D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shd w:val="clear" w:color="auto" w:fill="auto"/>
          </w:tcPr>
          <w:p w14:paraId="09D1006E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6F" w14:textId="77777777" w:rsidR="003B4B1D" w:rsidRPr="005C2D3F" w:rsidRDefault="003B4B1D" w:rsidP="00214A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32,561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0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71" w14:textId="77777777" w:rsidR="003B4B1D" w:rsidRPr="005C2D3F" w:rsidRDefault="003B4B1D" w:rsidP="00632AD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22,984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2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73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4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75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4B1D" w:rsidRPr="005C2D3F" w14:paraId="09D10080" w14:textId="77777777" w:rsidTr="00CA2448">
        <w:trPr>
          <w:cantSplit/>
        </w:trPr>
        <w:tc>
          <w:tcPr>
            <w:tcW w:w="3499" w:type="dxa"/>
            <w:shd w:val="clear" w:color="auto" w:fill="auto"/>
          </w:tcPr>
          <w:p w14:paraId="09D10077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10078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10079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A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7B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C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7D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7E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7F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3B4B1D" w:rsidRPr="005C2D3F" w14:paraId="09D1008A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09D10081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10082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10083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(4,817)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84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D10085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(20,520)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86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87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(4,801)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88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89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4B1D" w:rsidRPr="005C2D3F" w14:paraId="09D10093" w14:textId="77777777" w:rsidTr="006A2D3B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09D1008B" w14:textId="77777777" w:rsidR="003B4B1D" w:rsidRPr="005C2D3F" w:rsidRDefault="003B4B1D" w:rsidP="003B4B1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8C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8D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8E" w14:textId="77777777" w:rsidR="003B4B1D" w:rsidRPr="005C2D3F" w:rsidRDefault="003B4B1D" w:rsidP="00632AD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8F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90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91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92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</w:tr>
      <w:tr w:rsidR="003B4B1D" w:rsidRPr="005C2D3F" w14:paraId="09D1009D" w14:textId="77777777" w:rsidTr="006A2D3B">
        <w:trPr>
          <w:cantSplit/>
        </w:trPr>
        <w:tc>
          <w:tcPr>
            <w:tcW w:w="3499" w:type="dxa"/>
            <w:shd w:val="clear" w:color="auto" w:fill="auto"/>
          </w:tcPr>
          <w:p w14:paraId="09D10094" w14:textId="77777777" w:rsidR="003B4B1D" w:rsidRPr="005C2D3F" w:rsidRDefault="003B4B1D" w:rsidP="003B4B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09D10095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96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97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98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99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9A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9B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9C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B1D" w:rsidRPr="005C2D3F" w14:paraId="09D100A7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1009E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สกุลเงินอื่นๆ</w:t>
            </w:r>
          </w:p>
        </w:tc>
        <w:tc>
          <w:tcPr>
            <w:tcW w:w="1091" w:type="dxa"/>
            <w:shd w:val="clear" w:color="auto" w:fill="auto"/>
          </w:tcPr>
          <w:p w14:paraId="09D1009F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A0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A1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A2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A3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A4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A5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A6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ABA" w:rsidRPr="005C2D3F" w14:paraId="09D100B1" w14:textId="77777777" w:rsidTr="00E41594">
        <w:trPr>
          <w:cantSplit/>
        </w:trPr>
        <w:tc>
          <w:tcPr>
            <w:tcW w:w="3499" w:type="dxa"/>
            <w:shd w:val="clear" w:color="auto" w:fill="auto"/>
          </w:tcPr>
          <w:p w14:paraId="09D100A8" w14:textId="77777777" w:rsidR="00214ABA" w:rsidRPr="005C2D3F" w:rsidRDefault="00214ABA" w:rsidP="00214A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100A9" w14:textId="77777777" w:rsidR="00214ABA" w:rsidRPr="005C2D3F" w:rsidRDefault="00214ABA" w:rsidP="00214AB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100AA" w14:textId="77777777" w:rsidR="00214ABA" w:rsidRPr="005C2D3F" w:rsidRDefault="00214ABA" w:rsidP="00632A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AB" w14:textId="77777777" w:rsidR="00214ABA" w:rsidRPr="005C2D3F" w:rsidRDefault="00214ABA" w:rsidP="00214AB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D100AC" w14:textId="77777777" w:rsidR="00214ABA" w:rsidRPr="005C2D3F" w:rsidRDefault="00214ABA" w:rsidP="00214AB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AD" w14:textId="77777777" w:rsidR="00214ABA" w:rsidRPr="005C2D3F" w:rsidRDefault="00214ABA" w:rsidP="00214AB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D100AE" w14:textId="77777777" w:rsidR="00214ABA" w:rsidRPr="005C2D3F" w:rsidRDefault="00214ABA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AF" w14:textId="77777777" w:rsidR="00214ABA" w:rsidRPr="005C2D3F" w:rsidRDefault="00214ABA" w:rsidP="00214AB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100B0" w14:textId="77777777" w:rsidR="00214ABA" w:rsidRPr="005C2D3F" w:rsidRDefault="00214ABA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</w:tr>
      <w:tr w:rsidR="003B4B1D" w:rsidRPr="005C2D3F" w14:paraId="09D100BB" w14:textId="77777777" w:rsidTr="009813E8">
        <w:trPr>
          <w:cantSplit/>
        </w:trPr>
        <w:tc>
          <w:tcPr>
            <w:tcW w:w="3499" w:type="dxa"/>
            <w:shd w:val="clear" w:color="auto" w:fill="auto"/>
          </w:tcPr>
          <w:p w14:paraId="09D100B2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1" w:type="dxa"/>
            <w:shd w:val="clear" w:color="auto" w:fill="auto"/>
          </w:tcPr>
          <w:p w14:paraId="09D100B3" w14:textId="77777777" w:rsidR="003B4B1D" w:rsidRPr="005C2D3F" w:rsidRDefault="003B4B1D" w:rsidP="003B4B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100B4" w14:textId="77777777" w:rsidR="003B4B1D" w:rsidRPr="005C2D3F" w:rsidRDefault="003B4B1D" w:rsidP="00A711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11F0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B5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D100B6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(2,263)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B7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B8" w14:textId="77777777" w:rsidR="003B4B1D" w:rsidRPr="005C2D3F" w:rsidRDefault="001E30E5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(772</w:t>
            </w:r>
            <w:r w:rsidR="003B4B1D" w:rsidRPr="005C2D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B9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BA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4B1D" w:rsidRPr="005C2D3F" w14:paraId="09D100C4" w14:textId="77777777" w:rsidTr="009813E8">
        <w:trPr>
          <w:cantSplit/>
          <w:trHeight w:val="230"/>
        </w:trPr>
        <w:tc>
          <w:tcPr>
            <w:tcW w:w="4590" w:type="dxa"/>
            <w:gridSpan w:val="2"/>
            <w:shd w:val="clear" w:color="auto" w:fill="auto"/>
          </w:tcPr>
          <w:p w14:paraId="09D100BC" w14:textId="77777777" w:rsidR="003B4B1D" w:rsidRPr="005C2D3F" w:rsidRDefault="003B4B1D" w:rsidP="003B4B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BD" w14:textId="77777777" w:rsidR="003B4B1D" w:rsidRPr="005C2D3F" w:rsidRDefault="00A711F0" w:rsidP="00A711F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</w:t>
            </w:r>
            <w:r w:rsidR="003B4B1D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BE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100BF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C0" w14:textId="77777777" w:rsidR="003B4B1D" w:rsidRPr="005C2D3F" w:rsidRDefault="003B4B1D" w:rsidP="003B4B1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C1" w14:textId="77777777" w:rsidR="003B4B1D" w:rsidRPr="005C2D3F" w:rsidRDefault="00214ABA" w:rsidP="00632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0C2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100C3" w14:textId="77777777" w:rsidR="003B4B1D" w:rsidRPr="005C2D3F" w:rsidRDefault="003B4B1D" w:rsidP="003B4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</w:tbl>
    <w:p w14:paraId="09D100C5" w14:textId="77777777" w:rsidR="007C0357" w:rsidRPr="005C2D3F" w:rsidRDefault="007C0357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09D100C6" w14:textId="77777777" w:rsidR="00F71431" w:rsidRPr="005C2D3F" w:rsidRDefault="00F71431" w:rsidP="006F5644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09D100C7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09D100C8" w14:textId="77777777" w:rsidR="004415FF" w:rsidRPr="005C2D3F" w:rsidRDefault="00F71431" w:rsidP="00632647">
      <w:pPr>
        <w:tabs>
          <w:tab w:val="left" w:pos="540"/>
          <w:tab w:val="left" w:pos="810"/>
        </w:tabs>
        <w:ind w:left="540" w:right="65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ตกลงไว้เมื่อครบกำหนด</w:t>
      </w:r>
    </w:p>
    <w:p w14:paraId="09D100C9" w14:textId="77777777" w:rsidR="007C0357" w:rsidRPr="005C2D3F" w:rsidRDefault="007C0357" w:rsidP="00632647">
      <w:pPr>
        <w:tabs>
          <w:tab w:val="left" w:pos="540"/>
          <w:tab w:val="left" w:pos="810"/>
        </w:tabs>
        <w:ind w:left="540" w:right="65"/>
        <w:jc w:val="thaiDistribute"/>
        <w:rPr>
          <w:sz w:val="20"/>
          <w:szCs w:val="20"/>
          <w:cs/>
        </w:rPr>
      </w:pPr>
    </w:p>
    <w:p w14:paraId="09D100CA" w14:textId="77777777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09D100CB" w14:textId="77777777" w:rsidR="00E41594" w:rsidRPr="005C2D3F" w:rsidRDefault="00E41594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09D100CC" w14:textId="77777777" w:rsidR="00E41594" w:rsidRPr="005C2D3F" w:rsidRDefault="00E41594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09D100CD" w14:textId="77777777" w:rsidR="00E41594" w:rsidRPr="005C2D3F" w:rsidRDefault="00E41594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</w:p>
    <w:p w14:paraId="09D100CE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09D100CF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sz w:val="22"/>
          <w:szCs w:val="22"/>
        </w:rPr>
      </w:pPr>
    </w:p>
    <w:p w14:paraId="09D100D0" w14:textId="77777777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09D100D1" w14:textId="77777777" w:rsidR="00F71431" w:rsidRPr="005C2D3F" w:rsidRDefault="00F71431" w:rsidP="00F71431">
      <w:pPr>
        <w:tabs>
          <w:tab w:val="left" w:pos="540"/>
        </w:tabs>
        <w:ind w:left="540"/>
        <w:rPr>
          <w:sz w:val="20"/>
          <w:szCs w:val="20"/>
        </w:rPr>
      </w:pPr>
    </w:p>
    <w:p w14:paraId="09D100D2" w14:textId="77777777" w:rsidR="00F71431" w:rsidRPr="005C2D3F" w:rsidRDefault="00F71431" w:rsidP="00F7143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14:paraId="09D100D3" w14:textId="77777777" w:rsidR="00F71431" w:rsidRPr="005C2D3F" w:rsidRDefault="00F71431" w:rsidP="00F71431">
      <w:pPr>
        <w:tabs>
          <w:tab w:val="left" w:pos="540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09D100D4" w14:textId="77777777" w:rsidR="00F71431" w:rsidRPr="005C2D3F" w:rsidRDefault="00F71431" w:rsidP="00F71431">
      <w:pPr>
        <w:tabs>
          <w:tab w:val="left" w:pos="540"/>
        </w:tabs>
        <w:spacing w:line="240" w:lineRule="auto"/>
        <w:ind w:left="54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09D100D5" w14:textId="77777777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20"/>
          <w:szCs w:val="20"/>
        </w:rPr>
      </w:pPr>
    </w:p>
    <w:p w14:paraId="09D100D6" w14:textId="77777777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มูลค่ายุติธรรมของเงินกู้ยืมระยะยาว</w:t>
      </w:r>
      <w:r w:rsidRPr="005C2D3F">
        <w:rPr>
          <w:rFonts w:hint="cs"/>
          <w:sz w:val="30"/>
          <w:szCs w:val="30"/>
          <w:cs/>
        </w:rPr>
        <w:t>จากสถาบันการเงิน</w:t>
      </w:r>
      <w:r w:rsidRPr="005C2D3F">
        <w:rPr>
          <w:sz w:val="30"/>
          <w:szCs w:val="30"/>
          <w:cs/>
        </w:rPr>
        <w:t>เป็นมูลค่าที่ใกล้เคียงกับมูลค่าที่แสดงในงบแสดงฐานะการเงิน เนื่องจากส่วนใหญ่ของเครื่องมือทางการเงินเหล่านี้มีดอกเบี้ยใกล้เคียงกับอัตราตลาด</w:t>
      </w:r>
    </w:p>
    <w:p w14:paraId="09D100D7" w14:textId="77777777" w:rsidR="00F71431" w:rsidRPr="005C2D3F" w:rsidRDefault="00F71431" w:rsidP="00F71431">
      <w:pPr>
        <w:tabs>
          <w:tab w:val="left" w:pos="540"/>
          <w:tab w:val="left" w:pos="810"/>
        </w:tabs>
        <w:ind w:left="540"/>
        <w:jc w:val="thaiDistribute"/>
        <w:rPr>
          <w:sz w:val="18"/>
          <w:szCs w:val="18"/>
        </w:rPr>
      </w:pPr>
    </w:p>
    <w:p w14:paraId="09D100D8" w14:textId="77777777" w:rsidR="0066143A" w:rsidRPr="005C2D3F" w:rsidRDefault="00F71431" w:rsidP="001C6CCA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pacing w:val="6"/>
          <w:sz w:val="30"/>
          <w:szCs w:val="30"/>
          <w:cs/>
        </w:rPr>
        <w:t>สำหรับสินทรัพย์และหนี้สินทางการเงินอื่นนอกเหนือจากที่กล่าวข้างต้นมีมูลค่ายุติธรรมและมูลค่าตามบัญชี</w:t>
      </w:r>
      <w:r w:rsidRPr="005C2D3F">
        <w:rPr>
          <w:sz w:val="30"/>
          <w:szCs w:val="30"/>
          <w:cs/>
        </w:rPr>
        <w:t xml:space="preserve"> ณ วันที่ </w:t>
      </w:r>
      <w:r w:rsidRPr="005C2D3F">
        <w:rPr>
          <w:sz w:val="30"/>
          <w:szCs w:val="30"/>
        </w:rPr>
        <w:t>31</w:t>
      </w:r>
      <w:r w:rsidRPr="005C2D3F">
        <w:rPr>
          <w:sz w:val="30"/>
          <w:szCs w:val="30"/>
          <w:cs/>
        </w:rPr>
        <w:t xml:space="preserve"> ธันวาคม </w:t>
      </w:r>
      <w:r w:rsidRPr="005C2D3F">
        <w:rPr>
          <w:sz w:val="30"/>
          <w:szCs w:val="30"/>
        </w:rPr>
        <w:t>25</w:t>
      </w:r>
      <w:r w:rsidR="00AA1EA6" w:rsidRPr="005C2D3F">
        <w:rPr>
          <w:sz w:val="30"/>
          <w:szCs w:val="30"/>
        </w:rPr>
        <w:t>60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ดังต่อไปนี้</w:t>
      </w:r>
    </w:p>
    <w:tbl>
      <w:tblPr>
        <w:tblpPr w:leftFromText="180" w:rightFromText="180" w:vertAnchor="text" w:horzAnchor="margin" w:tblpX="417" w:tblpY="183"/>
        <w:tblW w:w="94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900"/>
        <w:gridCol w:w="180"/>
        <w:gridCol w:w="984"/>
        <w:gridCol w:w="180"/>
        <w:gridCol w:w="906"/>
        <w:gridCol w:w="178"/>
        <w:gridCol w:w="958"/>
      </w:tblGrid>
      <w:tr w:rsidR="0066143A" w:rsidRPr="005C2D3F" w14:paraId="09D100DD" w14:textId="77777777" w:rsidTr="00836341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9D100D9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9D100DA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D100DB" w14:textId="77777777" w:rsidR="0066143A" w:rsidRPr="005C2D3F" w:rsidRDefault="0066143A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shd w:val="clear" w:color="auto" w:fill="auto"/>
            <w:vAlign w:val="bottom"/>
          </w:tcPr>
          <w:p w14:paraId="09D100DC" w14:textId="77777777" w:rsidR="0066143A" w:rsidRPr="005C2D3F" w:rsidRDefault="0066143A" w:rsidP="003F7E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D0159"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D0159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3F7EC9"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FD0159"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143A" w:rsidRPr="005C2D3F" w14:paraId="09D100E2" w14:textId="77777777" w:rsidTr="00836341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9D100DE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9D100DF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9D100E0" w14:textId="77777777" w:rsidR="0066143A" w:rsidRPr="005C2D3F" w:rsidRDefault="0066143A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00E1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143A" w:rsidRPr="005C2D3F" w14:paraId="09D100ED" w14:textId="77777777" w:rsidTr="00836341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9D100E3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D100E4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D100E5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D100E6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D100E7" w14:textId="77777777" w:rsidR="0066143A" w:rsidRPr="005C2D3F" w:rsidRDefault="0066143A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9D100E8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D100E9" w14:textId="77777777" w:rsidR="0066143A" w:rsidRPr="005C2D3F" w:rsidRDefault="0066143A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09D100EA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09D100EB" w14:textId="77777777" w:rsidR="0066143A" w:rsidRPr="005C2D3F" w:rsidRDefault="0066143A" w:rsidP="0083634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09D100EC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2ADD" w:rsidRPr="005C2D3F" w14:paraId="09D100F0" w14:textId="77777777" w:rsidTr="00632ADD">
        <w:trPr>
          <w:tblHeader/>
        </w:trPr>
        <w:tc>
          <w:tcPr>
            <w:tcW w:w="3510" w:type="dxa"/>
            <w:shd w:val="clear" w:color="auto" w:fill="auto"/>
          </w:tcPr>
          <w:p w14:paraId="09D100EE" w14:textId="77777777" w:rsidR="00632ADD" w:rsidRPr="005C2D3F" w:rsidRDefault="00632ADD" w:rsidP="0083634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906" w:type="dxa"/>
            <w:gridSpan w:val="9"/>
          </w:tcPr>
          <w:p w14:paraId="09D100EF" w14:textId="77777777" w:rsidR="00632ADD" w:rsidRPr="005C2D3F" w:rsidRDefault="00632ADD" w:rsidP="008363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6143A" w:rsidRPr="005C2D3F" w14:paraId="09D100FB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0F1" w14:textId="77777777" w:rsidR="0066143A" w:rsidRPr="005C2D3F" w:rsidRDefault="0066143A" w:rsidP="0083634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sz w:val="30"/>
                <w:szCs w:val="30"/>
              </w:rPr>
              <w:t>2560</w:t>
            </w:r>
          </w:p>
        </w:tc>
        <w:tc>
          <w:tcPr>
            <w:tcW w:w="1440" w:type="dxa"/>
            <w:vAlign w:val="bottom"/>
          </w:tcPr>
          <w:p w14:paraId="09D100F2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D100F3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D100F4" w14:textId="77777777" w:rsidR="0066143A" w:rsidRPr="005C2D3F" w:rsidRDefault="0066143A" w:rsidP="00836341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100F5" w14:textId="77777777" w:rsidR="0066143A" w:rsidRPr="005C2D3F" w:rsidRDefault="0066143A" w:rsidP="0083634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D100F6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0F7" w14:textId="77777777" w:rsidR="0066143A" w:rsidRPr="005C2D3F" w:rsidRDefault="0066143A" w:rsidP="0083634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9D100F8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100F9" w14:textId="77777777" w:rsidR="0066143A" w:rsidRPr="005C2D3F" w:rsidRDefault="0066143A" w:rsidP="0083634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09D100FA" w14:textId="77777777" w:rsidR="0066143A" w:rsidRPr="005C2D3F" w:rsidRDefault="0066143A" w:rsidP="00836341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6143A" w:rsidRPr="005C2D3F" w14:paraId="09D10106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0FC" w14:textId="77777777" w:rsidR="0066143A" w:rsidRPr="005C2D3F" w:rsidRDefault="0066143A" w:rsidP="008363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09D100FD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D100FE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D100FF" w14:textId="77777777" w:rsidR="0066143A" w:rsidRPr="005C2D3F" w:rsidRDefault="0066143A" w:rsidP="00836341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10100" w14:textId="77777777" w:rsidR="0066143A" w:rsidRPr="005C2D3F" w:rsidRDefault="0066143A" w:rsidP="0083634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D10101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102" w14:textId="77777777" w:rsidR="0066143A" w:rsidRPr="005C2D3F" w:rsidRDefault="0066143A" w:rsidP="0083634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9D10103" w14:textId="77777777" w:rsidR="0066143A" w:rsidRPr="005C2D3F" w:rsidRDefault="0066143A" w:rsidP="00836341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10104" w14:textId="77777777" w:rsidR="0066143A" w:rsidRPr="005C2D3F" w:rsidRDefault="0066143A" w:rsidP="0083634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09D10105" w14:textId="77777777" w:rsidR="0066143A" w:rsidRPr="005C2D3F" w:rsidRDefault="0066143A" w:rsidP="00836341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D67EC" w:rsidRPr="005C2D3F" w14:paraId="09D10111" w14:textId="77777777" w:rsidTr="00E41594">
        <w:trPr>
          <w:cantSplit/>
        </w:trPr>
        <w:tc>
          <w:tcPr>
            <w:tcW w:w="3510" w:type="dxa"/>
            <w:shd w:val="clear" w:color="auto" w:fill="auto"/>
          </w:tcPr>
          <w:p w14:paraId="09D10107" w14:textId="77777777" w:rsidR="000D67EC" w:rsidRPr="005C2D3F" w:rsidRDefault="000D67EC" w:rsidP="000D67E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09D10108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  <w:tc>
          <w:tcPr>
            <w:tcW w:w="180" w:type="dxa"/>
            <w:vAlign w:val="bottom"/>
          </w:tcPr>
          <w:p w14:paraId="09D10109" w14:textId="77777777" w:rsidR="000D67EC" w:rsidRPr="005C2D3F" w:rsidRDefault="000D67EC" w:rsidP="000D67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D1010A" w14:textId="77777777" w:rsidR="000D67EC" w:rsidRPr="005C2D3F" w:rsidRDefault="000D67EC" w:rsidP="000D67EC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10B" w14:textId="77777777" w:rsidR="000D67EC" w:rsidRPr="005C2D3F" w:rsidRDefault="000D67EC" w:rsidP="000D67E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9D1010C" w14:textId="77777777" w:rsidR="000D67EC" w:rsidRPr="005C2D3F" w:rsidRDefault="000D67EC" w:rsidP="000D67E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10D" w14:textId="77777777" w:rsidR="000D67EC" w:rsidRPr="005C2D3F" w:rsidRDefault="000D67EC" w:rsidP="000D67E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9D1010E" w14:textId="77777777" w:rsidR="000D67EC" w:rsidRPr="005C2D3F" w:rsidRDefault="000D67EC" w:rsidP="000D67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1010F" w14:textId="77777777" w:rsidR="000D67EC" w:rsidRPr="005C2D3F" w:rsidRDefault="000D67EC" w:rsidP="000D67E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9D10110" w14:textId="77777777" w:rsidR="000D67EC" w:rsidRPr="005C2D3F" w:rsidRDefault="000D67EC" w:rsidP="000D67EC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11,880</w:t>
            </w:r>
          </w:p>
        </w:tc>
      </w:tr>
      <w:tr w:rsidR="000D67EC" w:rsidRPr="005C2D3F" w14:paraId="09D10116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112" w14:textId="77777777" w:rsidR="000D67EC" w:rsidRPr="005C2D3F" w:rsidRDefault="000D67EC" w:rsidP="000D67E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D10113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10114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6" w:type="dxa"/>
            <w:gridSpan w:val="7"/>
            <w:shd w:val="clear" w:color="auto" w:fill="auto"/>
          </w:tcPr>
          <w:p w14:paraId="09D10115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D67EC" w:rsidRPr="005C2D3F" w14:paraId="09D10121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117" w14:textId="77777777" w:rsidR="000D67EC" w:rsidRPr="005C2D3F" w:rsidRDefault="000D67EC" w:rsidP="000D67E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5C2D3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ธันวาคม </w:t>
            </w:r>
            <w:r w:rsidRPr="005C2D3F">
              <w:rPr>
                <w:rFonts w:asciiTheme="majorBidi" w:hAnsiTheme="majorBidi" w:cstheme="majorBidi"/>
                <w:b/>
                <w:sz w:val="30"/>
                <w:szCs w:val="30"/>
              </w:rPr>
              <w:t>2559</w:t>
            </w:r>
          </w:p>
        </w:tc>
        <w:tc>
          <w:tcPr>
            <w:tcW w:w="1440" w:type="dxa"/>
          </w:tcPr>
          <w:p w14:paraId="09D10118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10119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D1011A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1011B" w14:textId="77777777" w:rsidR="000D67EC" w:rsidRPr="005C2D3F" w:rsidRDefault="000D67EC" w:rsidP="000D67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D1011C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D1011D" w14:textId="77777777" w:rsidR="000D67EC" w:rsidRPr="005C2D3F" w:rsidRDefault="000D67EC" w:rsidP="000D67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9D1011E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D1011F" w14:textId="77777777" w:rsidR="000D67EC" w:rsidRPr="005C2D3F" w:rsidRDefault="000D67EC" w:rsidP="000D67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09D10120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7EC" w:rsidRPr="005C2D3F" w14:paraId="09D1012C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122" w14:textId="77777777" w:rsidR="000D67EC" w:rsidRPr="005C2D3F" w:rsidRDefault="000D67EC" w:rsidP="000D67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09D10123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D10124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D10125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126" w14:textId="77777777" w:rsidR="000D67EC" w:rsidRPr="005C2D3F" w:rsidRDefault="000D67EC" w:rsidP="000D67EC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9D10127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0128" w14:textId="77777777" w:rsidR="000D67EC" w:rsidRPr="005C2D3F" w:rsidRDefault="000D67EC" w:rsidP="000D67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9D10129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D1012A" w14:textId="77777777" w:rsidR="000D67EC" w:rsidRPr="005C2D3F" w:rsidRDefault="000D67EC" w:rsidP="000D67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9D1012B" w14:textId="77777777" w:rsidR="000D67EC" w:rsidRPr="005C2D3F" w:rsidRDefault="000D67EC" w:rsidP="000D67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7EC" w:rsidRPr="005C2D3F" w14:paraId="09D10137" w14:textId="77777777" w:rsidTr="00836341">
        <w:trPr>
          <w:cantSplit/>
        </w:trPr>
        <w:tc>
          <w:tcPr>
            <w:tcW w:w="3510" w:type="dxa"/>
            <w:shd w:val="clear" w:color="auto" w:fill="auto"/>
          </w:tcPr>
          <w:p w14:paraId="09D1012D" w14:textId="77777777" w:rsidR="000D67EC" w:rsidRPr="005C2D3F" w:rsidRDefault="000D67EC" w:rsidP="000D67EC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09D1012E" w14:textId="77777777" w:rsidR="000D67EC" w:rsidRPr="005C2D3F" w:rsidRDefault="000D67EC" w:rsidP="000D67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20,155</w:t>
            </w:r>
          </w:p>
        </w:tc>
        <w:tc>
          <w:tcPr>
            <w:tcW w:w="180" w:type="dxa"/>
            <w:vAlign w:val="bottom"/>
          </w:tcPr>
          <w:p w14:paraId="09D1012F" w14:textId="77777777" w:rsidR="000D67EC" w:rsidRPr="005C2D3F" w:rsidRDefault="000D67EC" w:rsidP="000D67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D10130" w14:textId="77777777" w:rsidR="000D67EC" w:rsidRPr="005C2D3F" w:rsidRDefault="000D67EC" w:rsidP="000D67EC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131" w14:textId="77777777" w:rsidR="000D67EC" w:rsidRPr="005C2D3F" w:rsidRDefault="000D67EC" w:rsidP="000D67E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9D10132" w14:textId="77777777" w:rsidR="000D67EC" w:rsidRPr="005C2D3F" w:rsidRDefault="000D67EC" w:rsidP="000D67E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10133" w14:textId="77777777" w:rsidR="000D67EC" w:rsidRPr="005C2D3F" w:rsidRDefault="000D67EC" w:rsidP="000D67E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9D10134" w14:textId="77777777" w:rsidR="000D67EC" w:rsidRPr="005C2D3F" w:rsidRDefault="000D67EC" w:rsidP="000D67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10135" w14:textId="77777777" w:rsidR="000D67EC" w:rsidRPr="005C2D3F" w:rsidRDefault="000D67EC" w:rsidP="000D67E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9D10136" w14:textId="77777777" w:rsidR="000D67EC" w:rsidRPr="005C2D3F" w:rsidRDefault="000D67EC" w:rsidP="000D67EC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</w:tr>
    </w:tbl>
    <w:p w14:paraId="09D10138" w14:textId="77777777" w:rsidR="000D67EC" w:rsidRPr="005C2D3F" w:rsidRDefault="000D67EC" w:rsidP="00FD0159">
      <w:pPr>
        <w:tabs>
          <w:tab w:val="left" w:pos="540"/>
          <w:tab w:val="left" w:pos="810"/>
        </w:tabs>
        <w:jc w:val="thaiDistribute"/>
        <w:rPr>
          <w:sz w:val="20"/>
          <w:szCs w:val="20"/>
        </w:rPr>
      </w:pPr>
    </w:p>
    <w:p w14:paraId="09D10139" w14:textId="77777777" w:rsidR="00F2443B" w:rsidRPr="005C2D3F" w:rsidRDefault="00924B3B" w:rsidP="000D67EC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มูลค่ายุติธรรมระดับ </w:t>
      </w:r>
      <w:r w:rsidRPr="005C2D3F">
        <w:rPr>
          <w:sz w:val="30"/>
          <w:szCs w:val="30"/>
        </w:rPr>
        <w:t xml:space="preserve">1 </w:t>
      </w:r>
      <w:r w:rsidRPr="005C2D3F">
        <w:rPr>
          <w:rFonts w:hint="cs"/>
          <w:sz w:val="30"/>
          <w:szCs w:val="30"/>
          <w:cs/>
        </w:rPr>
        <w:t>สำหรับ</w:t>
      </w:r>
      <w:r w:rsidRPr="005C2D3F">
        <w:rPr>
          <w:sz w:val="30"/>
          <w:szCs w:val="30"/>
          <w:cs/>
        </w:rPr>
        <w:t>ตราสารทุนที่เป็นหลักทรัพย์เผื่อขาย</w:t>
      </w:r>
      <w:r w:rsidRPr="005C2D3F">
        <w:rPr>
          <w:rFonts w:hint="cs"/>
          <w:sz w:val="30"/>
          <w:szCs w:val="30"/>
          <w:cs/>
        </w:rPr>
        <w:t>อ้างอิงจากราคาเสนอซื้อขายในตลาดที่มีสภาพคล่อง</w:t>
      </w:r>
    </w:p>
    <w:p w14:paraId="09D1013A" w14:textId="77777777" w:rsidR="000D67EC" w:rsidRPr="005C2D3F" w:rsidRDefault="000D67EC" w:rsidP="00B20D9D">
      <w:pPr>
        <w:tabs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09D1013B" w14:textId="77777777" w:rsidR="00FD0159" w:rsidRPr="005C2D3F" w:rsidRDefault="00FD0159" w:rsidP="00B20D9D">
      <w:pPr>
        <w:tabs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09D1013C" w14:textId="77777777" w:rsidR="00FD0159" w:rsidRPr="005C2D3F" w:rsidRDefault="00FD0159" w:rsidP="00B20D9D">
      <w:pPr>
        <w:tabs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09D1013D" w14:textId="77777777" w:rsidR="00FD0159" w:rsidRPr="005C2D3F" w:rsidRDefault="00FD0159" w:rsidP="00B20D9D">
      <w:pPr>
        <w:tabs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09D1013E" w14:textId="77777777" w:rsidR="00FD0159" w:rsidRPr="005C2D3F" w:rsidRDefault="00FD0159" w:rsidP="00B20D9D">
      <w:pPr>
        <w:tabs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09D1013F" w14:textId="77777777" w:rsidR="004D34FC" w:rsidRPr="005C2D3F" w:rsidRDefault="004D34FC" w:rsidP="003E5438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ภาระผูกพัน</w:t>
      </w:r>
      <w:r w:rsidR="008341C0" w:rsidRPr="005C2D3F">
        <w:rPr>
          <w:rFonts w:asciiTheme="majorBidi" w:hAnsiTheme="majorBidi" w:cstheme="majorBidi"/>
          <w:i w:val="0"/>
          <w:iCs w:val="0"/>
          <w:cs/>
        </w:rPr>
        <w:t xml:space="preserve"> </w:t>
      </w:r>
    </w:p>
    <w:p w14:paraId="09D10140" w14:textId="77777777" w:rsidR="00AE34CF" w:rsidRPr="005C2D3F" w:rsidRDefault="00AE34CF" w:rsidP="00AE34CF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89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166"/>
        <w:gridCol w:w="236"/>
        <w:gridCol w:w="1124"/>
        <w:gridCol w:w="236"/>
        <w:gridCol w:w="1258"/>
        <w:gridCol w:w="236"/>
        <w:gridCol w:w="1247"/>
      </w:tblGrid>
      <w:tr w:rsidR="009B76AC" w:rsidRPr="005C2D3F" w14:paraId="09D10145" w14:textId="77777777" w:rsidTr="009B76AC">
        <w:trPr>
          <w:tblHeader/>
        </w:trPr>
        <w:tc>
          <w:tcPr>
            <w:tcW w:w="1916" w:type="pct"/>
          </w:tcPr>
          <w:p w14:paraId="09D10141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09D10142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9D10143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6" w:type="pct"/>
            <w:gridSpan w:val="3"/>
          </w:tcPr>
          <w:p w14:paraId="09D10144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6AC" w:rsidRPr="005C2D3F" w14:paraId="09D1014E" w14:textId="77777777" w:rsidTr="009B76AC">
        <w:trPr>
          <w:tblHeader/>
        </w:trPr>
        <w:tc>
          <w:tcPr>
            <w:tcW w:w="1916" w:type="pct"/>
          </w:tcPr>
          <w:p w14:paraId="09D10146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9D10147" w14:textId="77777777" w:rsidR="009B76AC" w:rsidRPr="005C2D3F" w:rsidRDefault="00EB46BF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14:paraId="09D10148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49" w14:textId="77777777" w:rsidR="009B76AC" w:rsidRPr="005C2D3F" w:rsidRDefault="00E57ED1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32" w:type="pct"/>
          </w:tcPr>
          <w:p w14:paraId="09D1014A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4B" w14:textId="77777777" w:rsidR="009B76AC" w:rsidRPr="005C2D3F" w:rsidRDefault="00EB46BF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</w:tcPr>
          <w:p w14:paraId="09D1014C" w14:textId="77777777" w:rsidR="009B76AC" w:rsidRPr="005C2D3F" w:rsidRDefault="009B76AC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4D" w14:textId="77777777" w:rsidR="009B76AC" w:rsidRPr="005C2D3F" w:rsidRDefault="00E57ED1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9B76AC" w:rsidRPr="005C2D3F" w14:paraId="09D10151" w14:textId="77777777" w:rsidTr="009B76AC">
        <w:trPr>
          <w:tblHeader/>
        </w:trPr>
        <w:tc>
          <w:tcPr>
            <w:tcW w:w="1916" w:type="pct"/>
          </w:tcPr>
          <w:p w14:paraId="09D1014F" w14:textId="77777777" w:rsidR="009B76AC" w:rsidRPr="005C2D3F" w:rsidRDefault="009B76AC" w:rsidP="00B27C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4" w:type="pct"/>
            <w:gridSpan w:val="7"/>
          </w:tcPr>
          <w:p w14:paraId="09D10150" w14:textId="77777777" w:rsidR="009B76AC" w:rsidRPr="005C2D3F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6AC" w:rsidRPr="005C2D3F" w14:paraId="09D1015A" w14:textId="77777777" w:rsidTr="009B76AC">
        <w:tc>
          <w:tcPr>
            <w:tcW w:w="1916" w:type="pct"/>
          </w:tcPr>
          <w:p w14:paraId="09D10152" w14:textId="77777777" w:rsidR="009B76AC" w:rsidRPr="005C2D3F" w:rsidRDefault="009B76AC" w:rsidP="009B76A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4" w:type="pct"/>
          </w:tcPr>
          <w:p w14:paraId="09D10153" w14:textId="77777777" w:rsidR="009B76AC" w:rsidRPr="005C2D3F" w:rsidRDefault="009B76AC" w:rsidP="009B76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10154" w14:textId="77777777" w:rsidR="009B76AC" w:rsidRPr="005C2D3F" w:rsidRDefault="009B76AC" w:rsidP="009B76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55" w14:textId="77777777" w:rsidR="009B76AC" w:rsidRPr="005C2D3F" w:rsidRDefault="009B76AC" w:rsidP="009B76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56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57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58" w14:textId="77777777" w:rsidR="009B76AC" w:rsidRPr="005C2D3F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59" w14:textId="77777777" w:rsidR="009B76AC" w:rsidRPr="005C2D3F" w:rsidRDefault="009B76AC" w:rsidP="009B76A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ED1" w:rsidRPr="005C2D3F" w14:paraId="09D10163" w14:textId="77777777" w:rsidTr="009B76AC">
        <w:tc>
          <w:tcPr>
            <w:tcW w:w="1916" w:type="pct"/>
          </w:tcPr>
          <w:p w14:paraId="09D1015B" w14:textId="77777777" w:rsidR="00E57ED1" w:rsidRPr="005C2D3F" w:rsidRDefault="00E57ED1" w:rsidP="00E57E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4" w:type="pct"/>
          </w:tcPr>
          <w:p w14:paraId="09D1015C" w14:textId="77777777" w:rsidR="00E57ED1" w:rsidRPr="005C2D3F" w:rsidRDefault="00FA0672" w:rsidP="00E57E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100,880</w:t>
            </w:r>
          </w:p>
        </w:tc>
        <w:tc>
          <w:tcPr>
            <w:tcW w:w="132" w:type="pct"/>
          </w:tcPr>
          <w:p w14:paraId="09D1015D" w14:textId="77777777" w:rsidR="00E57ED1" w:rsidRPr="005C2D3F" w:rsidRDefault="00E57ED1" w:rsidP="00E57E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5E" w14:textId="77777777" w:rsidR="00E57ED1" w:rsidRPr="005C2D3F" w:rsidRDefault="00E57ED1" w:rsidP="00E57E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113,969</w:t>
            </w:r>
          </w:p>
        </w:tc>
        <w:tc>
          <w:tcPr>
            <w:tcW w:w="132" w:type="pct"/>
          </w:tcPr>
          <w:p w14:paraId="09D1015F" w14:textId="77777777" w:rsidR="00E57ED1" w:rsidRPr="005C2D3F" w:rsidRDefault="00E57ED1" w:rsidP="00E57E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60" w14:textId="77777777" w:rsidR="00E57ED1" w:rsidRPr="005C2D3F" w:rsidRDefault="00D44329" w:rsidP="0089501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95,</w:t>
            </w:r>
            <w:r w:rsidR="00895018" w:rsidRPr="005C2D3F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32" w:type="pct"/>
          </w:tcPr>
          <w:p w14:paraId="09D10161" w14:textId="77777777" w:rsidR="00E57ED1" w:rsidRPr="005C2D3F" w:rsidRDefault="00E57ED1" w:rsidP="00E57E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62" w14:textId="77777777" w:rsidR="00E57ED1" w:rsidRPr="005C2D3F" w:rsidRDefault="00E57ED1" w:rsidP="00E57E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113,601</w:t>
            </w:r>
          </w:p>
        </w:tc>
      </w:tr>
      <w:tr w:rsidR="00FA0672" w:rsidRPr="005C2D3F" w14:paraId="09D1016C" w14:textId="77777777" w:rsidTr="009B76AC">
        <w:tc>
          <w:tcPr>
            <w:tcW w:w="1916" w:type="pct"/>
          </w:tcPr>
          <w:p w14:paraId="09D10164" w14:textId="77777777" w:rsidR="00FA0672" w:rsidRPr="005C2D3F" w:rsidRDefault="00FA0672" w:rsidP="00FA067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4" w:type="pct"/>
          </w:tcPr>
          <w:p w14:paraId="09D10165" w14:textId="77777777" w:rsidR="00FA0672" w:rsidRPr="005C2D3F" w:rsidRDefault="00915113" w:rsidP="00FA067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183,663</w:t>
            </w:r>
          </w:p>
        </w:tc>
        <w:tc>
          <w:tcPr>
            <w:tcW w:w="132" w:type="pct"/>
          </w:tcPr>
          <w:p w14:paraId="09D10166" w14:textId="77777777" w:rsidR="00FA0672" w:rsidRPr="005C2D3F" w:rsidRDefault="00FA0672" w:rsidP="00FA06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67" w14:textId="77777777" w:rsidR="00FA0672" w:rsidRPr="005C2D3F" w:rsidRDefault="00FA0672" w:rsidP="00FA0672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12,872</w:t>
            </w:r>
          </w:p>
        </w:tc>
        <w:tc>
          <w:tcPr>
            <w:tcW w:w="132" w:type="pct"/>
          </w:tcPr>
          <w:p w14:paraId="09D10168" w14:textId="77777777" w:rsidR="00FA0672" w:rsidRPr="005C2D3F" w:rsidRDefault="00FA0672" w:rsidP="00FA06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69" w14:textId="77777777" w:rsidR="00FA0672" w:rsidRPr="005C2D3F" w:rsidRDefault="00950C1C" w:rsidP="00FA06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171,989</w:t>
            </w:r>
          </w:p>
        </w:tc>
        <w:tc>
          <w:tcPr>
            <w:tcW w:w="132" w:type="pct"/>
          </w:tcPr>
          <w:p w14:paraId="09D1016A" w14:textId="77777777" w:rsidR="00FA0672" w:rsidRPr="005C2D3F" w:rsidRDefault="00FA0672" w:rsidP="00FA06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6B" w14:textId="77777777" w:rsidR="00FA0672" w:rsidRPr="005C2D3F" w:rsidRDefault="00FA0672" w:rsidP="00FA06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</w:tr>
      <w:tr w:rsidR="00D44329" w:rsidRPr="005C2D3F" w14:paraId="09D10175" w14:textId="77777777" w:rsidTr="009B76AC">
        <w:tc>
          <w:tcPr>
            <w:tcW w:w="1916" w:type="pct"/>
          </w:tcPr>
          <w:p w14:paraId="09D1016D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54" w:type="pct"/>
          </w:tcPr>
          <w:p w14:paraId="09D1016E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1016F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70" w14:textId="77777777" w:rsidR="00D44329" w:rsidRPr="005C2D3F" w:rsidRDefault="00D44329" w:rsidP="00D4432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132" w:type="pct"/>
          </w:tcPr>
          <w:p w14:paraId="09D10171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72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10173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74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329" w:rsidRPr="005C2D3F" w14:paraId="09D1017E" w14:textId="77777777" w:rsidTr="009B76AC">
        <w:tc>
          <w:tcPr>
            <w:tcW w:w="1916" w:type="pct"/>
          </w:tcPr>
          <w:p w14:paraId="09D10176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9D10177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10178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D10179" w14:textId="77777777" w:rsidR="00D44329" w:rsidRPr="005C2D3F" w:rsidRDefault="00D44329" w:rsidP="00D4432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41,620</w:t>
            </w:r>
          </w:p>
        </w:tc>
        <w:tc>
          <w:tcPr>
            <w:tcW w:w="132" w:type="pct"/>
          </w:tcPr>
          <w:p w14:paraId="09D1017A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09D1017B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D1017C" w14:textId="77777777" w:rsidR="00D44329" w:rsidRPr="005C2D3F" w:rsidRDefault="00D44329" w:rsidP="00D4432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09D1017D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41,620</w:t>
            </w:r>
          </w:p>
        </w:tc>
      </w:tr>
      <w:tr w:rsidR="00D44329" w:rsidRPr="005C2D3F" w14:paraId="09D10187" w14:textId="77777777" w:rsidTr="009B76AC">
        <w:tc>
          <w:tcPr>
            <w:tcW w:w="1916" w:type="pct"/>
          </w:tcPr>
          <w:p w14:paraId="09D1017F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9D10180" w14:textId="77777777" w:rsidR="00D44329" w:rsidRPr="005C2D3F" w:rsidRDefault="00915113" w:rsidP="00D4432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284,543</w:t>
            </w:r>
          </w:p>
        </w:tc>
        <w:tc>
          <w:tcPr>
            <w:tcW w:w="132" w:type="pct"/>
          </w:tcPr>
          <w:p w14:paraId="09D10181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10182" w14:textId="77777777" w:rsidR="00D44329" w:rsidRPr="005C2D3F" w:rsidRDefault="00D44329" w:rsidP="00D4432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168,496</w:t>
            </w:r>
          </w:p>
        </w:tc>
        <w:tc>
          <w:tcPr>
            <w:tcW w:w="132" w:type="pct"/>
          </w:tcPr>
          <w:p w14:paraId="09D10183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09D10184" w14:textId="77777777" w:rsidR="00D44329" w:rsidRPr="005C2D3F" w:rsidRDefault="00950C1C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267,842</w:t>
            </w:r>
          </w:p>
        </w:tc>
        <w:tc>
          <w:tcPr>
            <w:tcW w:w="132" w:type="pct"/>
          </w:tcPr>
          <w:p w14:paraId="09D10185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09D10186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163,328</w:t>
            </w:r>
          </w:p>
        </w:tc>
      </w:tr>
      <w:tr w:rsidR="00D44329" w:rsidRPr="005C2D3F" w14:paraId="09D10190" w14:textId="77777777" w:rsidTr="00FD0159">
        <w:trPr>
          <w:trHeight w:val="427"/>
        </w:trPr>
        <w:tc>
          <w:tcPr>
            <w:tcW w:w="1916" w:type="pct"/>
          </w:tcPr>
          <w:p w14:paraId="09D10188" w14:textId="77777777" w:rsidR="00F570D6" w:rsidRPr="005C2D3F" w:rsidRDefault="00F570D6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9D10189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8A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8B" w14:textId="77777777" w:rsidR="00D44329" w:rsidRPr="005C2D3F" w:rsidRDefault="00D44329" w:rsidP="00D4432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1018C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8D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8E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8F" w14:textId="77777777" w:rsidR="00D44329" w:rsidRPr="005C2D3F" w:rsidRDefault="00D44329" w:rsidP="00D4432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329" w:rsidRPr="005C2D3F" w14:paraId="09D10199" w14:textId="77777777" w:rsidTr="009B76AC">
        <w:tc>
          <w:tcPr>
            <w:tcW w:w="1916" w:type="pct"/>
          </w:tcPr>
          <w:p w14:paraId="09D10191" w14:textId="77777777" w:rsidR="00D44329" w:rsidRPr="005C2D3F" w:rsidRDefault="00D44329" w:rsidP="00D4432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54" w:type="pct"/>
          </w:tcPr>
          <w:p w14:paraId="09D10192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93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94" w14:textId="77777777" w:rsidR="00D44329" w:rsidRPr="005C2D3F" w:rsidRDefault="00D44329" w:rsidP="00D4432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10195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96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97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98" w14:textId="77777777" w:rsidR="00D44329" w:rsidRPr="005C2D3F" w:rsidRDefault="00D44329" w:rsidP="00D4432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329" w:rsidRPr="005C2D3F" w14:paraId="09D101A2" w14:textId="77777777" w:rsidTr="00895018">
        <w:tc>
          <w:tcPr>
            <w:tcW w:w="1916" w:type="pct"/>
          </w:tcPr>
          <w:p w14:paraId="09D1019A" w14:textId="77777777" w:rsidR="00D44329" w:rsidRPr="005C2D3F" w:rsidRDefault="00D44329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4" w:type="pct"/>
          </w:tcPr>
          <w:p w14:paraId="09D1019B" w14:textId="77777777" w:rsidR="00D44329" w:rsidRPr="005C2D3F" w:rsidRDefault="00A325B0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87,397</w:t>
            </w:r>
            <w:r w:rsidR="00D44329"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</w:tcPr>
          <w:p w14:paraId="09D1019C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9D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61,114</w:t>
            </w:r>
          </w:p>
        </w:tc>
        <w:tc>
          <w:tcPr>
            <w:tcW w:w="132" w:type="pct"/>
          </w:tcPr>
          <w:p w14:paraId="09D1019E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9F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63,375</w:t>
            </w:r>
          </w:p>
        </w:tc>
        <w:tc>
          <w:tcPr>
            <w:tcW w:w="132" w:type="pct"/>
          </w:tcPr>
          <w:p w14:paraId="09D101A0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A1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36,338</w:t>
            </w:r>
          </w:p>
        </w:tc>
      </w:tr>
      <w:tr w:rsidR="00D44329" w:rsidRPr="005C2D3F" w14:paraId="09D101AB" w14:textId="77777777" w:rsidTr="00895018">
        <w:tc>
          <w:tcPr>
            <w:tcW w:w="1916" w:type="pct"/>
          </w:tcPr>
          <w:p w14:paraId="09D101A3" w14:textId="77777777" w:rsidR="00D44329" w:rsidRPr="005C2D3F" w:rsidRDefault="00D44329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4" w:type="pct"/>
          </w:tcPr>
          <w:p w14:paraId="09D101A4" w14:textId="77777777" w:rsidR="00D44329" w:rsidRPr="005C2D3F" w:rsidRDefault="00A325B0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55,931</w:t>
            </w:r>
          </w:p>
        </w:tc>
        <w:tc>
          <w:tcPr>
            <w:tcW w:w="132" w:type="pct"/>
          </w:tcPr>
          <w:p w14:paraId="09D101A5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A6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50,474</w:t>
            </w:r>
          </w:p>
        </w:tc>
        <w:tc>
          <w:tcPr>
            <w:tcW w:w="132" w:type="pct"/>
          </w:tcPr>
          <w:p w14:paraId="09D101A7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A8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51,523</w:t>
            </w:r>
          </w:p>
        </w:tc>
        <w:tc>
          <w:tcPr>
            <w:tcW w:w="132" w:type="pct"/>
          </w:tcPr>
          <w:p w14:paraId="09D101A9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AA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25,409</w:t>
            </w:r>
          </w:p>
        </w:tc>
      </w:tr>
      <w:tr w:rsidR="00D44329" w:rsidRPr="005C2D3F" w14:paraId="09D101B4" w14:textId="77777777" w:rsidTr="009B76AC">
        <w:tc>
          <w:tcPr>
            <w:tcW w:w="1916" w:type="pct"/>
          </w:tcPr>
          <w:p w14:paraId="09D101AC" w14:textId="77777777" w:rsidR="00D44329" w:rsidRPr="005C2D3F" w:rsidRDefault="00D44329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9D101AD" w14:textId="77777777" w:rsidR="00D44329" w:rsidRPr="005C2D3F" w:rsidRDefault="00A325B0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143,328</w:t>
            </w:r>
          </w:p>
        </w:tc>
        <w:tc>
          <w:tcPr>
            <w:tcW w:w="132" w:type="pct"/>
          </w:tcPr>
          <w:p w14:paraId="09D101AE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101AF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111,588</w:t>
            </w:r>
          </w:p>
        </w:tc>
        <w:tc>
          <w:tcPr>
            <w:tcW w:w="132" w:type="pct"/>
          </w:tcPr>
          <w:p w14:paraId="09D101B0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09D101B1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114,898</w:t>
            </w:r>
          </w:p>
        </w:tc>
        <w:tc>
          <w:tcPr>
            <w:tcW w:w="132" w:type="pct"/>
          </w:tcPr>
          <w:p w14:paraId="09D101B2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09D101B3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61,747</w:t>
            </w:r>
          </w:p>
        </w:tc>
      </w:tr>
      <w:tr w:rsidR="00D44329" w:rsidRPr="005C2D3F" w14:paraId="09D101BD" w14:textId="77777777" w:rsidTr="009B76AC">
        <w:tc>
          <w:tcPr>
            <w:tcW w:w="1916" w:type="pct"/>
          </w:tcPr>
          <w:p w14:paraId="09D101B5" w14:textId="77777777" w:rsidR="00D44329" w:rsidRPr="005C2D3F" w:rsidRDefault="00D44329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09D101B6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B7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B8" w14:textId="77777777" w:rsidR="00D44329" w:rsidRPr="005C2D3F" w:rsidRDefault="00D44329" w:rsidP="00D4432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101B9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BA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BB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BC" w14:textId="77777777" w:rsidR="00D44329" w:rsidRPr="005C2D3F" w:rsidRDefault="00D44329" w:rsidP="00D4432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329" w:rsidRPr="005C2D3F" w14:paraId="09D101C6" w14:textId="77777777" w:rsidTr="009B76AC">
        <w:tc>
          <w:tcPr>
            <w:tcW w:w="1916" w:type="pct"/>
          </w:tcPr>
          <w:p w14:paraId="09D101BE" w14:textId="77777777" w:rsidR="00D44329" w:rsidRPr="005C2D3F" w:rsidRDefault="00D44329" w:rsidP="00D4432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54" w:type="pct"/>
          </w:tcPr>
          <w:p w14:paraId="09D101BF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C0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C1" w14:textId="77777777" w:rsidR="00D44329" w:rsidRPr="005C2D3F" w:rsidRDefault="00D44329" w:rsidP="00D4432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9D101C2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C3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9D101C4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C5" w14:textId="77777777" w:rsidR="00D44329" w:rsidRPr="005C2D3F" w:rsidRDefault="00D44329" w:rsidP="00D4432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329" w:rsidRPr="005C2D3F" w14:paraId="09D101CF" w14:textId="77777777" w:rsidTr="009B76AC">
        <w:tc>
          <w:tcPr>
            <w:tcW w:w="1916" w:type="pct"/>
          </w:tcPr>
          <w:p w14:paraId="09D101C7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54" w:type="pct"/>
          </w:tcPr>
          <w:p w14:paraId="09D101C8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32" w:type="pct"/>
          </w:tcPr>
          <w:p w14:paraId="09D101C9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CA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14,883</w:t>
            </w:r>
          </w:p>
        </w:tc>
        <w:tc>
          <w:tcPr>
            <w:tcW w:w="132" w:type="pct"/>
          </w:tcPr>
          <w:p w14:paraId="09D101CB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CC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32" w:type="pct"/>
          </w:tcPr>
          <w:p w14:paraId="09D101CD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CE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14,883</w:t>
            </w:r>
          </w:p>
        </w:tc>
      </w:tr>
      <w:tr w:rsidR="00D44329" w:rsidRPr="005C2D3F" w14:paraId="09D101D8" w14:textId="77777777" w:rsidTr="009B76AC">
        <w:tc>
          <w:tcPr>
            <w:tcW w:w="1916" w:type="pct"/>
          </w:tcPr>
          <w:p w14:paraId="09D101D0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54" w:type="pct"/>
          </w:tcPr>
          <w:p w14:paraId="09D101D1" w14:textId="77777777" w:rsidR="00D44329" w:rsidRPr="005C2D3F" w:rsidRDefault="00A325B0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91,139</w:t>
            </w:r>
          </w:p>
        </w:tc>
        <w:tc>
          <w:tcPr>
            <w:tcW w:w="132" w:type="pct"/>
          </w:tcPr>
          <w:p w14:paraId="09D101D2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D101D3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195,968</w:t>
            </w:r>
          </w:p>
        </w:tc>
        <w:tc>
          <w:tcPr>
            <w:tcW w:w="132" w:type="pct"/>
          </w:tcPr>
          <w:p w14:paraId="09D101D4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09D101D5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34,483</w:t>
            </w:r>
          </w:p>
        </w:tc>
        <w:tc>
          <w:tcPr>
            <w:tcW w:w="132" w:type="pct"/>
          </w:tcPr>
          <w:p w14:paraId="09D101D6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</w:tcPr>
          <w:p w14:paraId="09D101D7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147,455</w:t>
            </w:r>
          </w:p>
        </w:tc>
      </w:tr>
      <w:tr w:rsidR="00D44329" w:rsidRPr="005C2D3F" w14:paraId="09D101E1" w14:textId="77777777" w:rsidTr="009B76AC">
        <w:tc>
          <w:tcPr>
            <w:tcW w:w="1916" w:type="pct"/>
          </w:tcPr>
          <w:p w14:paraId="09D101D9" w14:textId="77777777" w:rsidR="00D44329" w:rsidRPr="005C2D3F" w:rsidRDefault="00D44329" w:rsidP="00D4432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9D101DA" w14:textId="77777777" w:rsidR="00D44329" w:rsidRPr="005C2D3F" w:rsidRDefault="00A325B0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122,839</w:t>
            </w:r>
          </w:p>
        </w:tc>
        <w:tc>
          <w:tcPr>
            <w:tcW w:w="132" w:type="pct"/>
          </w:tcPr>
          <w:p w14:paraId="09D101DB" w14:textId="77777777" w:rsidR="00D44329" w:rsidRPr="005C2D3F" w:rsidRDefault="00D44329" w:rsidP="00D443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9D101DC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210,851</w:t>
            </w:r>
          </w:p>
        </w:tc>
        <w:tc>
          <w:tcPr>
            <w:tcW w:w="132" w:type="pct"/>
          </w:tcPr>
          <w:p w14:paraId="09D101DD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09D101DE" w14:textId="77777777" w:rsidR="00D44329" w:rsidRPr="005C2D3F" w:rsidRDefault="00295D7D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66,183</w:t>
            </w:r>
          </w:p>
        </w:tc>
        <w:tc>
          <w:tcPr>
            <w:tcW w:w="132" w:type="pct"/>
          </w:tcPr>
          <w:p w14:paraId="09D101DF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09D101E0" w14:textId="77777777" w:rsidR="00D44329" w:rsidRPr="005C2D3F" w:rsidRDefault="00D44329" w:rsidP="00D443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162,338</w:t>
            </w:r>
          </w:p>
        </w:tc>
      </w:tr>
    </w:tbl>
    <w:p w14:paraId="09D101E2" w14:textId="77777777" w:rsidR="009D61FB" w:rsidRPr="005C2D3F" w:rsidRDefault="00293CE6" w:rsidP="00B30DE5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ab/>
      </w:r>
    </w:p>
    <w:p w14:paraId="09D101E3" w14:textId="77777777" w:rsidR="004D34FC" w:rsidRPr="005C2D3F" w:rsidRDefault="009D61FB" w:rsidP="00B30DE5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ab/>
      </w:r>
      <w:r w:rsidR="004D34FC" w:rsidRPr="005C2D3F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9D101E4" w14:textId="77777777" w:rsidR="004D34FC" w:rsidRPr="005C2D3F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09D101E5" w14:textId="77777777" w:rsidR="006240DD" w:rsidRPr="005C2D3F" w:rsidRDefault="00CC1CA8" w:rsidP="00F924B6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ได้ทำสัญญาซื้อวัตถุดิบ พัสดุบรรจุ และสินค้าสำเร็จรูปกับบริษัทหลายแห่ง โดย ณ วันที่ </w:t>
      </w:r>
      <w:r w:rsidR="000C12D1" w:rsidRPr="005C2D3F">
        <w:rPr>
          <w:rFonts w:asciiTheme="majorBidi" w:hAnsiTheme="majorBidi" w:cstheme="majorBidi"/>
          <w:sz w:val="30"/>
          <w:szCs w:val="30"/>
        </w:rPr>
        <w:t>3</w:t>
      </w:r>
      <w:r w:rsidR="001E78A0" w:rsidRPr="005C2D3F">
        <w:rPr>
          <w:rFonts w:asciiTheme="majorBidi" w:hAnsiTheme="majorBidi" w:cstheme="majorBidi"/>
          <w:sz w:val="30"/>
          <w:szCs w:val="30"/>
        </w:rPr>
        <w:t xml:space="preserve">1 </w:t>
      </w:r>
      <w:r w:rsidR="001E78A0" w:rsidRPr="005C2D3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46D80" w:rsidRPr="005C2D3F">
        <w:rPr>
          <w:rFonts w:asciiTheme="majorBidi" w:hAnsiTheme="majorBidi" w:cstheme="majorBidi"/>
          <w:sz w:val="30"/>
          <w:szCs w:val="30"/>
        </w:rPr>
        <w:t xml:space="preserve"> 2560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ยอดภาระผูกพันคงเหลือจำนวนรวม </w:t>
      </w:r>
      <w:r w:rsidR="00E87B0F" w:rsidRPr="005C2D3F">
        <w:rPr>
          <w:rFonts w:asciiTheme="majorBidi" w:hAnsiTheme="majorBidi" w:cstheme="majorBidi"/>
          <w:sz w:val="30"/>
          <w:szCs w:val="30"/>
        </w:rPr>
        <w:t xml:space="preserve">2,092.5 </w:t>
      </w:r>
      <w:r w:rsidRPr="005C2D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70EE6" w:rsidRPr="005C2D3F">
        <w:rPr>
          <w:rFonts w:asciiTheme="majorBidi" w:hAnsiTheme="majorBidi" w:cstheme="majorBidi"/>
          <w:i/>
          <w:iCs/>
          <w:sz w:val="30"/>
          <w:szCs w:val="30"/>
        </w:rPr>
        <w:t>2559</w:t>
      </w:r>
      <w:r w:rsidRPr="005C2D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5C2D3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946D80"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2,601.4 </w:t>
      </w: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2B620D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B620D" w:rsidRPr="005C2D3F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</w:t>
      </w:r>
      <w:r w:rsidR="00875220" w:rsidRPr="005C2D3F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A70EE6" w:rsidRPr="005C2D3F">
        <w:rPr>
          <w:rFonts w:asciiTheme="majorBidi" w:hAnsiTheme="majorBidi" w:cstheme="majorBidi"/>
          <w:sz w:val="30"/>
          <w:szCs w:val="30"/>
        </w:rPr>
        <w:t>6,173.2</w:t>
      </w:r>
      <w:r w:rsidR="00875220"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875220" w:rsidRPr="005C2D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75220"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B24F6" w:rsidRPr="005C2D3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70EE6" w:rsidRPr="005C2D3F">
        <w:rPr>
          <w:rFonts w:asciiTheme="majorBidi" w:hAnsiTheme="majorBidi" w:cstheme="majorBidi"/>
          <w:i/>
          <w:iCs/>
          <w:sz w:val="30"/>
          <w:szCs w:val="30"/>
        </w:rPr>
        <w:t>2559</w:t>
      </w:r>
      <w:r w:rsidR="00875220" w:rsidRPr="005C2D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75220" w:rsidRPr="005C2D3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912CA9" w:rsidRPr="005C2D3F">
        <w:rPr>
          <w:rFonts w:asciiTheme="majorBidi" w:hAnsiTheme="majorBidi" w:cstheme="majorBidi"/>
          <w:i/>
          <w:iCs/>
          <w:sz w:val="30"/>
          <w:szCs w:val="30"/>
        </w:rPr>
        <w:t xml:space="preserve">3,498.4 </w:t>
      </w:r>
      <w:r w:rsidR="00875220" w:rsidRPr="005C2D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5220" w:rsidRPr="005C2D3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2B620D" w:rsidRPr="005C2D3F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09D101E6" w14:textId="77777777" w:rsidR="00293CE6" w:rsidRPr="005C2D3F" w:rsidRDefault="00293CE6" w:rsidP="000D7E1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101E7" w14:textId="77777777" w:rsidR="007649BA" w:rsidRPr="005C2D3F" w:rsidRDefault="007649B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5C2D3F">
        <w:rPr>
          <w:rFonts w:asciiTheme="majorBidi" w:hAnsiTheme="majorBidi" w:cstheme="majorBidi"/>
          <w:sz w:val="20"/>
          <w:szCs w:val="20"/>
        </w:rPr>
        <w:br w:type="page"/>
      </w:r>
    </w:p>
    <w:p w14:paraId="09D101E8" w14:textId="77777777" w:rsidR="004D34FC" w:rsidRPr="005C2D3F" w:rsidRDefault="007A39A6" w:rsidP="000A1E2D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สัญญา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="004D34FC" w:rsidRPr="005C2D3F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09D101E9" w14:textId="77777777" w:rsidR="004D34FC" w:rsidRPr="00F52DAD" w:rsidRDefault="004D34FC" w:rsidP="008266EC">
      <w:pPr>
        <w:widowControl w:val="0"/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9D101EA" w14:textId="77777777" w:rsidR="00875220" w:rsidRPr="005C2D3F" w:rsidRDefault="000D7E18" w:rsidP="00F419E9">
      <w:pPr>
        <w:tabs>
          <w:tab w:val="left" w:pos="567"/>
        </w:tabs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กลุ่มบริษัท</w:t>
      </w:r>
      <w:r w:rsidR="007A39A6" w:rsidRPr="005C2D3F">
        <w:rPr>
          <w:sz w:val="30"/>
          <w:szCs w:val="30"/>
          <w:cs/>
        </w:rPr>
        <w:t>ได้ทำสัญญา</w:t>
      </w:r>
      <w:r w:rsidRPr="005C2D3F">
        <w:rPr>
          <w:rFonts w:hint="cs"/>
          <w:sz w:val="30"/>
          <w:szCs w:val="30"/>
          <w:cs/>
        </w:rPr>
        <w:t>รับความช่วยเหลือทางเทคนิค</w:t>
      </w:r>
      <w:r w:rsidR="007A39A6" w:rsidRPr="005C2D3F">
        <w:rPr>
          <w:sz w:val="30"/>
          <w:szCs w:val="30"/>
          <w:cs/>
        </w:rPr>
        <w:t>กับบริษัทต่างประเทศ</w:t>
      </w:r>
      <w:r w:rsidR="007A39A6" w:rsidRPr="005C2D3F">
        <w:rPr>
          <w:rFonts w:hint="cs"/>
          <w:sz w:val="30"/>
          <w:szCs w:val="30"/>
          <w:cs/>
        </w:rPr>
        <w:t>แห่งหนึ่ง</w:t>
      </w:r>
      <w:r w:rsidR="007A39A6" w:rsidRPr="005C2D3F">
        <w:rPr>
          <w:sz w:val="30"/>
          <w:szCs w:val="30"/>
          <w:cs/>
        </w:rPr>
        <w:t xml:space="preserve">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</w:t>
      </w:r>
      <w:r w:rsidR="008D1F66" w:rsidRPr="005C2D3F">
        <w:rPr>
          <w:rFonts w:hint="cs"/>
          <w:sz w:val="30"/>
          <w:szCs w:val="30"/>
          <w:cs/>
        </w:rPr>
        <w:t xml:space="preserve"> สัญญามีผลบังคับใช้และจะสิ้นสุดในเดือนกุมภาพันธ์ </w:t>
      </w:r>
      <w:r w:rsidR="008D1F66" w:rsidRPr="005C2D3F">
        <w:rPr>
          <w:sz w:val="30"/>
          <w:szCs w:val="30"/>
        </w:rPr>
        <w:t>2561</w:t>
      </w:r>
      <w:r w:rsidR="007A39A6" w:rsidRPr="005C2D3F">
        <w:rPr>
          <w:sz w:val="30"/>
          <w:szCs w:val="30"/>
          <w:cs/>
        </w:rPr>
        <w:t xml:space="preserve"> </w:t>
      </w:r>
      <w:r w:rsidR="007A39A6" w:rsidRPr="005C2D3F">
        <w:rPr>
          <w:rFonts w:hint="cs"/>
          <w:sz w:val="30"/>
          <w:szCs w:val="30"/>
          <w:cs/>
        </w:rPr>
        <w:t>โดย</w:t>
      </w:r>
      <w:r w:rsidR="002B4A22" w:rsidRPr="005C2D3F">
        <w:rPr>
          <w:rFonts w:hint="cs"/>
          <w:sz w:val="30"/>
          <w:szCs w:val="30"/>
          <w:cs/>
        </w:rPr>
        <w:t>กลุ่ม</w:t>
      </w:r>
      <w:r w:rsidR="007A39A6" w:rsidRPr="005C2D3F">
        <w:rPr>
          <w:sz w:val="30"/>
          <w:szCs w:val="30"/>
          <w:cs/>
        </w:rPr>
        <w:t>บริ</w:t>
      </w:r>
      <w:r w:rsidR="00895550">
        <w:rPr>
          <w:sz w:val="30"/>
          <w:szCs w:val="30"/>
          <w:cs/>
        </w:rPr>
        <w:t>ษัทผูกพันที่จะจ่ายค่าธรรมเนียม</w:t>
      </w:r>
      <w:r w:rsidR="00895550">
        <w:rPr>
          <w:rFonts w:hint="cs"/>
          <w:sz w:val="30"/>
          <w:szCs w:val="30"/>
          <w:cs/>
        </w:rPr>
        <w:t>บริการ</w:t>
      </w:r>
      <w:r w:rsidR="007A39A6" w:rsidRPr="005C2D3F">
        <w:rPr>
          <w:rFonts w:hint="cs"/>
          <w:sz w:val="30"/>
          <w:szCs w:val="30"/>
          <w:cs/>
        </w:rPr>
        <w:t xml:space="preserve">เป็นจำนวนเงิน </w:t>
      </w:r>
      <w:r w:rsidR="008D1F66" w:rsidRPr="005C2D3F">
        <w:rPr>
          <w:sz w:val="30"/>
          <w:szCs w:val="30"/>
        </w:rPr>
        <w:t>45</w:t>
      </w:r>
      <w:r w:rsidR="00A70EE6" w:rsidRPr="005C2D3F">
        <w:rPr>
          <w:sz w:val="30"/>
          <w:szCs w:val="30"/>
        </w:rPr>
        <w:t xml:space="preserve"> </w:t>
      </w:r>
      <w:r w:rsidR="007A39A6" w:rsidRPr="005C2D3F">
        <w:rPr>
          <w:rFonts w:hint="cs"/>
          <w:sz w:val="30"/>
          <w:szCs w:val="30"/>
          <w:cs/>
        </w:rPr>
        <w:t>ล้านเยนต่อปี</w:t>
      </w:r>
      <w:r w:rsidR="002B620D" w:rsidRPr="005C2D3F">
        <w:rPr>
          <w:rFonts w:hint="cs"/>
          <w:sz w:val="30"/>
          <w:szCs w:val="30"/>
          <w:cs/>
        </w:rPr>
        <w:t>ในงบการเงินรวม และ</w:t>
      </w:r>
      <w:r w:rsidR="00F419E9" w:rsidRPr="005C2D3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419E9" w:rsidRPr="005C2D3F">
        <w:rPr>
          <w:rFonts w:asciiTheme="majorBidi" w:hAnsiTheme="majorBidi" w:cstheme="majorBidi"/>
          <w:sz w:val="30"/>
          <w:szCs w:val="30"/>
        </w:rPr>
        <w:t xml:space="preserve">15 </w:t>
      </w:r>
      <w:r w:rsidR="00F419E9" w:rsidRPr="005C2D3F">
        <w:rPr>
          <w:rFonts w:asciiTheme="majorBidi" w:hAnsiTheme="majorBidi" w:cstheme="majorBidi"/>
          <w:sz w:val="30"/>
          <w:szCs w:val="30"/>
          <w:cs/>
        </w:rPr>
        <w:t>ล้าน</w:t>
      </w:r>
      <w:r w:rsidR="00F419E9" w:rsidRPr="005C2D3F">
        <w:rPr>
          <w:rFonts w:asciiTheme="majorBidi" w:hAnsiTheme="majorBidi" w:cstheme="majorBidi" w:hint="cs"/>
          <w:sz w:val="30"/>
          <w:szCs w:val="30"/>
          <w:cs/>
        </w:rPr>
        <w:t>เยนต่อปี</w:t>
      </w:r>
      <w:r w:rsidR="002B620D" w:rsidRPr="005C2D3F"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</w:t>
      </w:r>
    </w:p>
    <w:p w14:paraId="09D101EB" w14:textId="77777777" w:rsidR="00E20F90" w:rsidRPr="00F52DAD" w:rsidRDefault="00E20F90" w:rsidP="008266EC">
      <w:pPr>
        <w:spacing w:line="240" w:lineRule="auto"/>
        <w:ind w:right="45" w:firstLine="540"/>
        <w:jc w:val="both"/>
        <w:rPr>
          <w:b/>
          <w:bCs/>
          <w:i/>
          <w:iCs/>
        </w:rPr>
      </w:pPr>
    </w:p>
    <w:p w14:paraId="09D101EC" w14:textId="77777777" w:rsidR="007A39A6" w:rsidRPr="005C2D3F" w:rsidRDefault="007A39A6" w:rsidP="007A39A6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  <w:cs/>
        </w:rPr>
      </w:pPr>
      <w:r w:rsidRPr="005C2D3F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09D101ED" w14:textId="77777777" w:rsidR="007A39A6" w:rsidRPr="00F52DAD" w:rsidRDefault="007A39A6" w:rsidP="008266EC">
      <w:pPr>
        <w:spacing w:line="240" w:lineRule="auto"/>
        <w:ind w:right="45" w:firstLine="540"/>
        <w:jc w:val="both"/>
        <w:rPr>
          <w:b/>
          <w:bCs/>
          <w:i/>
          <w:iCs/>
        </w:rPr>
      </w:pPr>
    </w:p>
    <w:p w14:paraId="09D101EE" w14:textId="77777777" w:rsidR="0070235D" w:rsidRPr="005C2D3F" w:rsidRDefault="007A39A6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C2D3F">
        <w:rPr>
          <w:sz w:val="30"/>
          <w:szCs w:val="30"/>
          <w:cs/>
        </w:rPr>
        <w:t>บริษัทย่อย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ได้</w:t>
      </w:r>
      <w:r w:rsidRPr="005C2D3F">
        <w:rPr>
          <w:snapToGrid w:val="0"/>
          <w:sz w:val="30"/>
          <w:szCs w:val="30"/>
          <w:cs/>
          <w:lang w:eastAsia="th-TH"/>
        </w:rPr>
        <w:t>ทำสัญญาซื้อก๊าซธรรมชาติกับ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บริษัทในประเทศแห่งหนึ่ง</w:t>
      </w:r>
      <w:r w:rsidR="00963D7A" w:rsidRPr="005C2D3F">
        <w:rPr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963D7A" w:rsidRPr="005C2D3F">
        <w:rPr>
          <w:snapToGrid w:val="0"/>
          <w:sz w:val="30"/>
          <w:szCs w:val="30"/>
          <w:lang w:eastAsia="th-TH"/>
        </w:rPr>
        <w:t>7</w:t>
      </w:r>
      <w:r w:rsidRPr="005C2D3F">
        <w:rPr>
          <w:snapToGrid w:val="0"/>
          <w:sz w:val="30"/>
          <w:szCs w:val="30"/>
          <w:lang w:eastAsia="th-TH"/>
        </w:rPr>
        <w:t xml:space="preserve"> </w:t>
      </w:r>
      <w:r w:rsidRPr="005C2D3F">
        <w:rPr>
          <w:snapToGrid w:val="0"/>
          <w:sz w:val="30"/>
          <w:szCs w:val="30"/>
          <w:cs/>
          <w:lang w:eastAsia="th-TH"/>
        </w:rPr>
        <w:t xml:space="preserve">ปี </w:t>
      </w:r>
      <w:r w:rsidRPr="005C2D3F">
        <w:rPr>
          <w:rFonts w:hint="cs"/>
          <w:sz w:val="30"/>
          <w:szCs w:val="30"/>
          <w:cs/>
        </w:rPr>
        <w:t>สัญญามีผลบั</w:t>
      </w:r>
      <w:r w:rsidR="00963D7A" w:rsidRPr="005C2D3F">
        <w:rPr>
          <w:rFonts w:hint="cs"/>
          <w:sz w:val="30"/>
          <w:szCs w:val="30"/>
          <w:cs/>
        </w:rPr>
        <w:t>งคับใช้และจะทยอยสิ้นสุดในเดือนธันวาคม</w:t>
      </w:r>
      <w:r w:rsidRPr="005C2D3F">
        <w:rPr>
          <w:rFonts w:hint="cs"/>
          <w:sz w:val="30"/>
          <w:szCs w:val="30"/>
          <w:cs/>
        </w:rPr>
        <w:t xml:space="preserve"> </w:t>
      </w:r>
      <w:r w:rsidR="00963D7A" w:rsidRPr="005C2D3F">
        <w:rPr>
          <w:sz w:val="30"/>
          <w:szCs w:val="30"/>
        </w:rPr>
        <w:t>2561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snapToGrid w:val="0"/>
          <w:sz w:val="30"/>
          <w:szCs w:val="30"/>
          <w:cs/>
          <w:lang w:eastAsia="th-TH"/>
        </w:rPr>
        <w:t>โดยบริษัท</w:t>
      </w:r>
      <w:r w:rsidR="003F64D1">
        <w:rPr>
          <w:rFonts w:hint="cs"/>
          <w:snapToGrid w:val="0"/>
          <w:sz w:val="30"/>
          <w:szCs w:val="30"/>
          <w:cs/>
          <w:lang w:eastAsia="th-TH"/>
        </w:rPr>
        <w:t>ย่อย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ตกลง</w:t>
      </w:r>
      <w:r w:rsidRPr="005C2D3F">
        <w:rPr>
          <w:snapToGrid w:val="0"/>
          <w:sz w:val="30"/>
          <w:szCs w:val="30"/>
          <w:cs/>
          <w:lang w:eastAsia="th-TH"/>
        </w:rPr>
        <w:t>ซื้อก๊าซธรรมชาติตาม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ระยะเวลาและเงื่อนไขต่างๆ ตาม</w:t>
      </w:r>
      <w:r w:rsidRPr="005C2D3F">
        <w:rPr>
          <w:snapToGrid w:val="0"/>
          <w:sz w:val="30"/>
          <w:szCs w:val="30"/>
          <w:cs/>
          <w:lang w:eastAsia="th-TH"/>
        </w:rPr>
        <w:t>ที่ระบุในสัญญา</w:t>
      </w:r>
    </w:p>
    <w:p w14:paraId="09D101EF" w14:textId="77777777" w:rsidR="00295D7D" w:rsidRPr="00F52DAD" w:rsidRDefault="00295D7D" w:rsidP="007D4EB5">
      <w:pPr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09D101F0" w14:textId="77777777" w:rsidR="00295D7D" w:rsidRPr="005C2D3F" w:rsidRDefault="00295D7D" w:rsidP="00295D7D">
      <w:pPr>
        <w:spacing w:line="240" w:lineRule="auto"/>
        <w:ind w:right="45" w:firstLine="540"/>
        <w:jc w:val="both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 xml:space="preserve">สัญญาค่าเช่าอุปกรณ์รับสัญญาณ </w:t>
      </w:r>
      <w:r w:rsidR="009272E4" w:rsidRPr="005C2D3F">
        <w:rPr>
          <w:b/>
          <w:bCs/>
          <w:i/>
          <w:iCs/>
          <w:sz w:val="30"/>
          <w:szCs w:val="30"/>
        </w:rPr>
        <w:t>(GPS)</w:t>
      </w:r>
    </w:p>
    <w:p w14:paraId="09D101F1" w14:textId="77777777" w:rsidR="00295D7D" w:rsidRPr="00F52DAD" w:rsidRDefault="00295D7D" w:rsidP="007D4EB5">
      <w:pPr>
        <w:spacing w:line="240" w:lineRule="auto"/>
        <w:ind w:left="540" w:right="-45"/>
        <w:jc w:val="thaiDistribute"/>
        <w:rPr>
          <w:i/>
          <w:iCs/>
          <w:snapToGrid w:val="0"/>
          <w:lang w:eastAsia="th-TH"/>
        </w:rPr>
      </w:pPr>
    </w:p>
    <w:p w14:paraId="09D101F2" w14:textId="77777777" w:rsidR="00295D7D" w:rsidRPr="005C2D3F" w:rsidRDefault="00295D7D" w:rsidP="007D4EB5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บริษัทย่อยได้ทำสัญญาเช่าอุปกรณ์รับสัญญาณ </w:t>
      </w:r>
      <w:r w:rsidRPr="005C2D3F">
        <w:rPr>
          <w:snapToGrid w:val="0"/>
          <w:sz w:val="30"/>
          <w:szCs w:val="30"/>
          <w:lang w:eastAsia="th-TH"/>
        </w:rPr>
        <w:t xml:space="preserve">(GPS) 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กับบริษัทในประเทศแห่งหนึ่ง </w:t>
      </w:r>
      <w:r w:rsidR="00F31E2E" w:rsidRPr="005C2D3F">
        <w:rPr>
          <w:rFonts w:hint="cs"/>
          <w:snapToGrid w:val="0"/>
          <w:sz w:val="30"/>
          <w:szCs w:val="30"/>
          <w:cs/>
          <w:lang w:eastAsia="th-TH"/>
        </w:rPr>
        <w:t xml:space="preserve">ซึ่งเป็นสัญญาระยะยาว </w:t>
      </w:r>
      <w:r w:rsidR="00F31E2E" w:rsidRPr="005C2D3F">
        <w:rPr>
          <w:snapToGrid w:val="0"/>
          <w:sz w:val="30"/>
          <w:szCs w:val="30"/>
          <w:lang w:eastAsia="th-TH"/>
        </w:rPr>
        <w:t xml:space="preserve">3 </w:t>
      </w:r>
      <w:r w:rsidR="00F31E2E" w:rsidRPr="005C2D3F">
        <w:rPr>
          <w:rFonts w:hint="cs"/>
          <w:snapToGrid w:val="0"/>
          <w:sz w:val="30"/>
          <w:szCs w:val="30"/>
          <w:cs/>
          <w:lang w:eastAsia="th-TH"/>
        </w:rPr>
        <w:t>ปี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สัญญามีผลบังคับใช้และจะทยอยสิ้นสุดในเดือนกรกฎาคม </w:t>
      </w:r>
      <w:r w:rsidR="00A70EE6" w:rsidRPr="005C2D3F">
        <w:rPr>
          <w:snapToGrid w:val="0"/>
          <w:sz w:val="30"/>
          <w:szCs w:val="30"/>
          <w:lang w:eastAsia="th-TH"/>
        </w:rPr>
        <w:t>2563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 xml:space="preserve"> โดยบริษัท</w:t>
      </w:r>
      <w:r w:rsidR="003F64D1">
        <w:rPr>
          <w:rFonts w:hint="cs"/>
          <w:snapToGrid w:val="0"/>
          <w:sz w:val="30"/>
          <w:szCs w:val="30"/>
          <w:cs/>
          <w:lang w:eastAsia="th-TH"/>
        </w:rPr>
        <w:t>ย่อย</w:t>
      </w:r>
      <w:r w:rsidR="003F7EC9" w:rsidRPr="005C2D3F">
        <w:rPr>
          <w:rFonts w:hint="cs"/>
          <w:snapToGrid w:val="0"/>
          <w:sz w:val="30"/>
          <w:szCs w:val="30"/>
          <w:cs/>
          <w:lang w:eastAsia="th-TH"/>
        </w:rPr>
        <w:t>ตกลง</w:t>
      </w:r>
      <w:r w:rsidR="00CA08FD" w:rsidRPr="005C2D3F">
        <w:rPr>
          <w:rFonts w:hint="cs"/>
          <w:snapToGrid w:val="0"/>
          <w:sz w:val="30"/>
          <w:szCs w:val="30"/>
          <w:cs/>
          <w:lang w:eastAsia="th-TH"/>
        </w:rPr>
        <w:t>จะจ่ายค่าเช่าตาม</w:t>
      </w:r>
      <w:r w:rsidRPr="005C2D3F">
        <w:rPr>
          <w:rFonts w:hint="cs"/>
          <w:snapToGrid w:val="0"/>
          <w:sz w:val="30"/>
          <w:szCs w:val="30"/>
          <w:cs/>
          <w:lang w:eastAsia="th-TH"/>
        </w:rPr>
        <w:t>ระยะเวลาและเงื่อนไขต่างๆที่ระบุในสัญญา</w:t>
      </w:r>
    </w:p>
    <w:p w14:paraId="09D101F3" w14:textId="77777777" w:rsidR="00295D7D" w:rsidRPr="00F52DAD" w:rsidRDefault="00295D7D" w:rsidP="007D4EB5">
      <w:pPr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09D101F4" w14:textId="77777777" w:rsidR="00A9741F" w:rsidRPr="005C2D3F" w:rsidRDefault="00051881" w:rsidP="00107610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09D101F5" w14:textId="77777777" w:rsidR="009E3A7B" w:rsidRPr="00F52DAD" w:rsidRDefault="009E3A7B" w:rsidP="009E3A7B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cs/>
        </w:rPr>
      </w:pPr>
    </w:p>
    <w:p w14:paraId="09D101F6" w14:textId="77777777" w:rsidR="00A9741F" w:rsidRPr="005C2D3F" w:rsidRDefault="00A9741F" w:rsidP="009E3A7B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5C2D3F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5C2D3F">
        <w:rPr>
          <w:rFonts w:asciiTheme="majorBidi" w:hAnsiTheme="majorBidi" w:cstheme="majorBidi" w:hint="cs"/>
          <w:spacing w:val="-6"/>
          <w:sz w:val="30"/>
          <w:szCs w:val="30"/>
          <w:cs/>
        </w:rPr>
        <w:t>ธันว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าคม </w:t>
      </w:r>
      <w:r w:rsidR="009D3FBD" w:rsidRPr="005C2D3F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419FF" w:rsidRPr="005C2D3F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>มีหนี้สินที่อาจเกิดขึ้นกับสถาบันการเงิน</w:t>
      </w:r>
      <w:r w:rsidRPr="005C2D3F">
        <w:rPr>
          <w:rFonts w:asciiTheme="majorBidi" w:hAnsiTheme="majorBidi" w:cstheme="majorBidi" w:hint="cs"/>
          <w:spacing w:val="-6"/>
          <w:sz w:val="30"/>
          <w:szCs w:val="30"/>
          <w:cs/>
        </w:rPr>
        <w:t>หลาย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>แห่ง จากการค้ำประกันการใช้วงเงินสินเชื่อจากธนาคารของ</w:t>
      </w:r>
      <w:r w:rsidRPr="005C2D3F">
        <w:rPr>
          <w:rFonts w:asciiTheme="majorBidi" w:hAnsiTheme="majorBidi" w:cstheme="majorBidi" w:hint="cs"/>
          <w:spacing w:val="-6"/>
          <w:sz w:val="30"/>
          <w:szCs w:val="30"/>
          <w:cs/>
        </w:rPr>
        <w:t>กิจการ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ที่เกี่ยวข้องกันหลายแห่งเป็นจำนวนเงินรวม </w:t>
      </w:r>
      <w:r w:rsidR="00A70EE6" w:rsidRPr="005C2D3F">
        <w:rPr>
          <w:rFonts w:asciiTheme="majorBidi" w:hAnsiTheme="majorBidi" w:cstheme="majorBidi"/>
          <w:spacing w:val="-6"/>
          <w:sz w:val="30"/>
          <w:szCs w:val="30"/>
        </w:rPr>
        <w:t xml:space="preserve">278.0 </w:t>
      </w:r>
      <w:r w:rsidRPr="005C2D3F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5C2D3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A70EE6" w:rsidRPr="005C2D3F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2559: 392.4 </w:t>
      </w:r>
      <w:r w:rsidRPr="005C2D3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</w:p>
    <w:p w14:paraId="09D101F7" w14:textId="77777777" w:rsidR="00987249" w:rsidRPr="00F52DAD" w:rsidRDefault="00987249" w:rsidP="008F40A3">
      <w:pPr>
        <w:spacing w:line="240" w:lineRule="auto"/>
        <w:ind w:right="-45"/>
        <w:jc w:val="thaiDistribute"/>
        <w:rPr>
          <w:rFonts w:asciiTheme="majorBidi" w:hAnsiTheme="majorBidi" w:cstheme="majorBidi"/>
          <w:spacing w:val="-6"/>
        </w:rPr>
      </w:pPr>
    </w:p>
    <w:p w14:paraId="09D101F8" w14:textId="77777777" w:rsidR="00F52DAD" w:rsidRPr="00F52DAD" w:rsidRDefault="00F52DAD" w:rsidP="00F52DA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52DAD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28 กรกฎาคม 2560 บริษัทในต่างประเทศแห่งหนึ่งเป็นโจทก์ยื่นฟ้องร้องบริษัทและบริษัทย่อย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และเรียกค่าเสียหายเป็นจำนวนเงินโดยประมาณ 11 ล้านยูโร ซึ่งเทียบเท่า 442.4 ล้านบาท อย่างไรก็ตามบริษัทได้ยื่นคำให้การคัดค้านต่อศาลประเทศเคนยาที่โจทก์ยื่นฟ้อง เมื่อวันที่ 26 กันยายน 2560 </w:t>
      </w:r>
    </w:p>
    <w:p w14:paraId="09D101F9" w14:textId="77777777" w:rsidR="00F52DAD" w:rsidRPr="00F52DAD" w:rsidRDefault="00F52DAD" w:rsidP="00F52DA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</w:rPr>
      </w:pPr>
    </w:p>
    <w:p w14:paraId="09D101FA" w14:textId="77777777" w:rsidR="00F61562" w:rsidRDefault="00F52DAD" w:rsidP="00F52DA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52DAD">
        <w:rPr>
          <w:rFonts w:asciiTheme="majorBidi" w:hAnsiTheme="majorBidi"/>
          <w:spacing w:val="-6"/>
          <w:sz w:val="30"/>
          <w:szCs w:val="30"/>
          <w:cs/>
        </w:rPr>
        <w:t>ต่อมาในเดือนกุมภาพันธ์ 2561 บริษัทในต่างประเทศดังกล่าวได้ยื่นแก้ไขคำฟ้อง โดยแก้ไขการเรียกร้องค่าเสียหายจากจำนวนเงินโดยประมาณ 11 ล้านยูโร เป็นจำนวนเงินโดยประมาณ 1.5 ล้านดอลลาร์สหรัฐ ซึ่งเทียบเท่า  49.3 ล้านบาท โดยเรื่องดังกล่าวยังอยู่ระหว่างการพิจารณาของศาลและผลที่สุดของเรื่องดังกล่าวยังไม่อาจทราบได้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ฝ่ายบริหารของบริษัทประเมินผลของคดีดังกล่าวและได้พิจารณาตั้งประมาณการหนี้สินดังกล่าวเต็มจำนวนแล้วในงบการเงินปี 2560</w:t>
      </w:r>
    </w:p>
    <w:p w14:paraId="09D101FB" w14:textId="77777777" w:rsidR="000C07AF" w:rsidRDefault="000C07AF" w:rsidP="00497598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9D101FC" w14:textId="77777777" w:rsidR="00F61562" w:rsidRDefault="00F61562" w:rsidP="00F61562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F61562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09D101FD" w14:textId="77777777" w:rsidR="003868BD" w:rsidRPr="003868BD" w:rsidRDefault="003868BD" w:rsidP="003868BD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lang w:val="en-US"/>
        </w:rPr>
      </w:pPr>
    </w:p>
    <w:p w14:paraId="09D101FE" w14:textId="77777777" w:rsidR="00E2058B" w:rsidRDefault="00E2058B" w:rsidP="00357C59">
      <w:pPr>
        <w:pStyle w:val="ListParagraph"/>
        <w:ind w:left="540" w:hanging="36"/>
        <w:rPr>
          <w:rFonts w:asciiTheme="majorBidi" w:hAnsiTheme="majorBidi"/>
          <w:b w:val="0"/>
          <w:bCs w:val="0"/>
          <w:i w:val="0"/>
          <w:iCs w:val="0"/>
          <w:cs/>
        </w:rPr>
      </w:pPr>
      <w:r>
        <w:rPr>
          <w:rFonts w:asciiTheme="majorBidi" w:hAnsiTheme="majorBidi"/>
          <w:b w:val="0"/>
          <w:bCs w:val="0"/>
          <w:i w:val="0"/>
          <w:iCs w:val="0"/>
          <w:cs/>
        </w:rPr>
        <w:tab/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ในการประชุมคณะกรรมการของบริษัท เมื่อวันที่ 28 กุมภาพันธ์ 2561 คณะกรรมการของบริษัท</w:t>
      </w:r>
      <w:r w:rsidR="00895550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ให้ความเห็นชอบเพื่อเสนอต่อที่ประชุมผู้ถือหุ้นสามัญประจำปี 2561 </w:t>
      </w:r>
      <w:r w:rsidR="00895550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เพื่อพิจารณาอนุมัติ</w:t>
      </w:r>
      <w:r w:rsidR="00357C59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ในม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ติดังต่อไปนี้</w:t>
      </w:r>
    </w:p>
    <w:p w14:paraId="09D101FF" w14:textId="77777777" w:rsidR="00E2058B" w:rsidRDefault="00E2058B" w:rsidP="00E2058B">
      <w:pPr>
        <w:pStyle w:val="ListParagraph"/>
        <w:ind w:left="864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09D10200" w14:textId="77777777" w:rsidR="00E2058B" w:rsidRPr="00E2058B" w:rsidRDefault="00E2058B" w:rsidP="00E2058B">
      <w:pPr>
        <w:pStyle w:val="ListParagraph"/>
        <w:numPr>
          <w:ilvl w:val="0"/>
          <w:numId w:val="50"/>
        </w:numPr>
        <w:tabs>
          <w:tab w:val="clear" w:pos="540"/>
          <w:tab w:val="left" w:pos="990"/>
        </w:tabs>
        <w:ind w:left="90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การเปลี่ยนแปลงมูลค่าหุ้นที่ตราไว้จากเดิมมูลค่าหุ้นละ 100 บาท เป็นมูลค่าหุ้นละ 1 บาท เป็นผลให้จำนวนหุ้นจดทะเบียนเพิ่มขึ้นเป็น 231,000,000 หุ้น</w:t>
      </w:r>
    </w:p>
    <w:p w14:paraId="09D10201" w14:textId="77777777" w:rsidR="00E2058B" w:rsidRPr="00E2058B" w:rsidRDefault="00E2058B" w:rsidP="00E2058B">
      <w:pPr>
        <w:pStyle w:val="ListParagraph"/>
        <w:numPr>
          <w:ilvl w:val="0"/>
          <w:numId w:val="50"/>
        </w:numPr>
        <w:tabs>
          <w:tab w:val="clear" w:pos="540"/>
          <w:tab w:val="left" w:pos="990"/>
        </w:tabs>
        <w:ind w:left="90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การเพิ่มทุนจดทะเบียนจำนวน 2,</w:t>
      </w:r>
      <w:r w:rsidR="00357C59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722,750,000 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บาท โดยการออกห</w:t>
      </w:r>
      <w:r w:rsidR="00F91361">
        <w:rPr>
          <w:rFonts w:asciiTheme="majorBidi" w:hAnsiTheme="majorBidi"/>
          <w:b w:val="0"/>
          <w:bCs w:val="0"/>
          <w:i w:val="0"/>
          <w:iCs w:val="0"/>
          <w:cs/>
        </w:rPr>
        <w:t xml:space="preserve">ุ้นใหม่เป็นหุ้นสามัญจำนวน </w:t>
      </w:r>
      <w:r w:rsidR="00357C59" w:rsidRPr="00E2058B">
        <w:rPr>
          <w:rFonts w:asciiTheme="majorBidi" w:hAnsiTheme="majorBidi"/>
          <w:b w:val="0"/>
          <w:bCs w:val="0"/>
          <w:i w:val="0"/>
          <w:iCs w:val="0"/>
          <w:cs/>
        </w:rPr>
        <w:t>2,</w:t>
      </w:r>
      <w:r w:rsidR="00357C59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722,750,000 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หุ้น มูลค่าหุ้นละ 1 บาท</w:t>
      </w:r>
    </w:p>
    <w:p w14:paraId="09D10202" w14:textId="77777777" w:rsidR="00E2058B" w:rsidRPr="00E2058B" w:rsidRDefault="003041E2" w:rsidP="00E2058B">
      <w:pPr>
        <w:pStyle w:val="ListParagraph"/>
        <w:numPr>
          <w:ilvl w:val="0"/>
          <w:numId w:val="50"/>
        </w:numPr>
        <w:tabs>
          <w:tab w:val="clear" w:pos="540"/>
          <w:tab w:val="left" w:pos="990"/>
        </w:tabs>
        <w:ind w:left="900"/>
        <w:rPr>
          <w:rFonts w:asciiTheme="majorBidi" w:hAnsiTheme="majorBidi"/>
          <w:b w:val="0"/>
          <w:bCs w:val="0"/>
          <w:i w:val="0"/>
          <w:iCs w:val="0"/>
          <w:cs/>
        </w:rPr>
      </w:pPr>
      <w:r>
        <w:rPr>
          <w:rFonts w:asciiTheme="majorBidi" w:hAnsiTheme="majorBidi" w:hint="cs"/>
          <w:b w:val="0"/>
          <w:bCs w:val="0"/>
          <w:i w:val="0"/>
          <w:iCs w:val="0"/>
          <w:cs/>
        </w:rPr>
        <w:t>การ</w:t>
      </w:r>
      <w:r w:rsidR="00E2058B" w:rsidRPr="00E2058B">
        <w:rPr>
          <w:rFonts w:asciiTheme="majorBidi" w:hAnsiTheme="majorBidi"/>
          <w:b w:val="0"/>
          <w:bCs w:val="0"/>
          <w:i w:val="0"/>
          <w:iCs w:val="0"/>
          <w:cs/>
        </w:rPr>
        <w:t xml:space="preserve">แปรสภาพบริษัทเป็นบริษัท มหาชน จำกัด </w:t>
      </w:r>
    </w:p>
    <w:p w14:paraId="09D10203" w14:textId="77777777" w:rsidR="003868BD" w:rsidRPr="00E2058B" w:rsidRDefault="003041E2" w:rsidP="00E2058B">
      <w:pPr>
        <w:pStyle w:val="ListParagraph"/>
        <w:numPr>
          <w:ilvl w:val="0"/>
          <w:numId w:val="50"/>
        </w:numPr>
        <w:tabs>
          <w:tab w:val="clear" w:pos="540"/>
          <w:tab w:val="left" w:pos="990"/>
        </w:tabs>
        <w:ind w:left="900"/>
        <w:rPr>
          <w:rFonts w:asciiTheme="majorBidi" w:hAnsiTheme="majorBidi"/>
          <w:b w:val="0"/>
          <w:bCs w:val="0"/>
          <w:i w:val="0"/>
          <w:iCs w:val="0"/>
          <w:cs/>
        </w:rPr>
      </w:pPr>
      <w:r>
        <w:rPr>
          <w:rFonts w:asciiTheme="majorBidi" w:hAnsiTheme="majorBidi" w:hint="cs"/>
          <w:b w:val="0"/>
          <w:bCs w:val="0"/>
          <w:i w:val="0"/>
          <w:iCs w:val="0"/>
          <w:cs/>
        </w:rPr>
        <w:t>การ</w:t>
      </w:r>
      <w:r w:rsidR="00E2058B" w:rsidRPr="00E2058B">
        <w:rPr>
          <w:rFonts w:asciiTheme="majorBidi" w:hAnsiTheme="majorBidi"/>
          <w:b w:val="0"/>
          <w:bCs w:val="0"/>
          <w:i w:val="0"/>
          <w:iCs w:val="0"/>
          <w:cs/>
        </w:rPr>
        <w:t>ดำเนินการเพื่อการออกและเสนอขายหุ้นต่อประชาชนครั้งแรก (“IPO”) และการนำหุ้นสามัญ</w:t>
      </w:r>
      <w:r w:rsidR="00F91361">
        <w:rPr>
          <w:rFonts w:asciiTheme="majorBidi" w:hAnsiTheme="majorBidi" w:hint="cs"/>
          <w:b w:val="0"/>
          <w:bCs w:val="0"/>
          <w:i w:val="0"/>
          <w:iCs w:val="0"/>
          <w:cs/>
        </w:rPr>
        <w:t>ของบริษัท</w:t>
      </w:r>
      <w:r w:rsidR="00E2058B" w:rsidRPr="00E2058B">
        <w:rPr>
          <w:rFonts w:asciiTheme="majorBidi" w:hAnsiTheme="majorBidi"/>
          <w:b w:val="0"/>
          <w:bCs w:val="0"/>
          <w:i w:val="0"/>
          <w:iCs w:val="0"/>
          <w:cs/>
        </w:rPr>
        <w:t>เข้าจดทะเบียนในตลาดหลักทรัพย์แห่งประเทศไทย</w:t>
      </w:r>
      <w:r w:rsidR="00357C59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(</w:t>
      </w:r>
      <w:r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the 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“</w:t>
      </w:r>
      <w:r>
        <w:rPr>
          <w:rFonts w:asciiTheme="majorBidi" w:hAnsiTheme="majorBidi" w:hint="cs"/>
          <w:b w:val="0"/>
          <w:bCs w:val="0"/>
          <w:i w:val="0"/>
          <w:iCs w:val="0"/>
          <w:cs/>
        </w:rPr>
        <w:t>SET</w:t>
      </w:r>
      <w:r w:rsidRPr="00E2058B">
        <w:rPr>
          <w:rFonts w:asciiTheme="majorBidi" w:hAnsiTheme="majorBidi"/>
          <w:b w:val="0"/>
          <w:bCs w:val="0"/>
          <w:i w:val="0"/>
          <w:iCs w:val="0"/>
          <w:cs/>
        </w:rPr>
        <w:t>”)</w:t>
      </w:r>
    </w:p>
    <w:p w14:paraId="09D10204" w14:textId="77777777" w:rsidR="00F61562" w:rsidRPr="00E2058B" w:rsidRDefault="00F61562" w:rsidP="00E2058B">
      <w:pPr>
        <w:pStyle w:val="ListParagraph"/>
        <w:tabs>
          <w:tab w:val="clear" w:pos="540"/>
          <w:tab w:val="left" w:pos="990"/>
        </w:tabs>
        <w:ind w:left="900" w:firstLine="0"/>
        <w:rPr>
          <w:rFonts w:asciiTheme="majorBidi" w:hAnsiTheme="majorBidi"/>
          <w:b w:val="0"/>
          <w:bCs w:val="0"/>
          <w:i w:val="0"/>
          <w:iCs w:val="0"/>
          <w:cs/>
        </w:rPr>
      </w:pPr>
    </w:p>
    <w:sectPr w:rsidR="00F61562" w:rsidRPr="00E2058B" w:rsidSect="00DE7F42">
      <w:headerReference w:type="default" r:id="rId24"/>
      <w:footerReference w:type="default" r:id="rId25"/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10207" w14:textId="77777777" w:rsidR="00E3398D" w:rsidRDefault="00E3398D">
      <w:r>
        <w:separator/>
      </w:r>
    </w:p>
  </w:endnote>
  <w:endnote w:type="continuationSeparator" w:id="0">
    <w:p w14:paraId="09D10208" w14:textId="77777777" w:rsidR="00E3398D" w:rsidRDefault="00E3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-Italic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9D1020D" w14:textId="77777777" w:rsidR="00571DDA" w:rsidRPr="008B3B01" w:rsidRDefault="00571DDA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1C78A0">
          <w:rPr>
            <w:noProof/>
            <w:sz w:val="30"/>
            <w:szCs w:val="30"/>
          </w:rPr>
          <w:t>54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67323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21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95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26" w14:textId="77777777" w:rsidR="00571DDA" w:rsidRDefault="00571DDA" w:rsidP="007D6C10">
    <w:pPr>
      <w:pStyle w:val="Footer"/>
      <w:framePr w:wrap="around" w:vAnchor="text" w:hAnchor="page" w:x="8716" w:y="17"/>
      <w:rPr>
        <w:rStyle w:val="PageNumber"/>
        <w:sz w:val="30"/>
        <w:szCs w:val="30"/>
        <w:cs/>
      </w:rPr>
    </w:pPr>
    <w:r>
      <w:rPr>
        <w:rStyle w:val="PageNumber"/>
        <w:sz w:val="30"/>
        <w:szCs w:val="30"/>
        <w:cs/>
      </w:rPr>
      <w:fldChar w:fldCharType="begin"/>
    </w:r>
    <w:r>
      <w:rPr>
        <w:rStyle w:val="PageNumber"/>
        <w:sz w:val="30"/>
        <w:szCs w:val="30"/>
        <w:cs/>
      </w:rPr>
      <w:instrText xml:space="preserve">PAGE  </w:instrText>
    </w:r>
    <w:r>
      <w:rPr>
        <w:rStyle w:val="PageNumber"/>
        <w:sz w:val="30"/>
        <w:szCs w:val="30"/>
        <w:cs/>
      </w:rPr>
      <w:fldChar w:fldCharType="separate"/>
    </w:r>
    <w:r w:rsidR="001C78A0">
      <w:rPr>
        <w:rStyle w:val="PageNumber"/>
        <w:rFonts w:cs="Angsana New"/>
        <w:noProof/>
        <w:sz w:val="30"/>
        <w:szCs w:val="30"/>
        <w:cs/>
      </w:rPr>
      <w:t>96</w:t>
    </w:r>
    <w:r>
      <w:rPr>
        <w:rStyle w:val="PageNumber"/>
        <w:sz w:val="30"/>
        <w:szCs w:val="30"/>
        <w:cs/>
      </w:rPr>
      <w:fldChar w:fldCharType="end"/>
    </w:r>
  </w:p>
  <w:p w14:paraId="09D10227" w14:textId="77777777" w:rsidR="00571DDA" w:rsidRDefault="00571DDA" w:rsidP="007D6C10">
    <w:pPr>
      <w:pStyle w:val="Footer"/>
      <w:ind w:right="360"/>
      <w:rPr>
        <w:rFonts w:cs="Cordia New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2C" w14:textId="77777777" w:rsidR="00571DDA" w:rsidRPr="00173BD7" w:rsidRDefault="00571DD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 w:rsidR="001C78A0">
      <w:rPr>
        <w:rStyle w:val="PageNumber"/>
        <w:rFonts w:cs="Angsana New"/>
        <w:noProof/>
        <w:sz w:val="30"/>
        <w:szCs w:val="30"/>
      </w:rPr>
      <w:t>114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09D1022D" w14:textId="77777777" w:rsidR="00571DDA" w:rsidRPr="00175C2C" w:rsidRDefault="00571DDA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9D1020E" w14:textId="77777777" w:rsidR="00571DDA" w:rsidRPr="008B3B01" w:rsidRDefault="00571DDA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1C78A0">
          <w:rPr>
            <w:noProof/>
            <w:sz w:val="30"/>
            <w:szCs w:val="30"/>
          </w:rPr>
          <w:t>56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393975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9D10210" w14:textId="77777777" w:rsidR="00571DDA" w:rsidRPr="008B3B01" w:rsidRDefault="00571DDA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 w:rsidR="001C78A0">
          <w:rPr>
            <w:noProof/>
            <w:sz w:val="30"/>
            <w:szCs w:val="30"/>
          </w:rPr>
          <w:t>62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15" w14:textId="77777777" w:rsidR="00571DDA" w:rsidRPr="00FB5D89" w:rsidRDefault="00571DDA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09D10216" w14:textId="77777777" w:rsidR="00571DDA" w:rsidRPr="00960645" w:rsidRDefault="00CC346E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1C78A0" w:rsidRPr="001C78A0">
      <w:rPr>
        <w:i/>
        <w:iCs/>
        <w:noProof/>
        <w:sz w:val="30"/>
        <w:szCs w:val="30"/>
        <w:lang w:val="fr-FR"/>
      </w:rPr>
      <w:t>ospt3</w:t>
    </w:r>
    <w:r>
      <w:rPr>
        <w:i/>
        <w:iCs/>
        <w:noProof/>
        <w:sz w:val="30"/>
        <w:szCs w:val="30"/>
        <w:lang w:val="fr-FR"/>
      </w:rPr>
      <w:fldChar w:fldCharType="end"/>
    </w:r>
  </w:p>
  <w:p w14:paraId="09D10217" w14:textId="77777777" w:rsidR="00571DDA" w:rsidRPr="004E4BE4" w:rsidRDefault="00571DDA" w:rsidP="00787E85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099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18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63419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19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7526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1A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69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04483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1B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70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D1021C" w14:textId="77777777" w:rsidR="00571DDA" w:rsidRDefault="00571D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78A0" w:rsidRPr="001C78A0">
          <w:rPr>
            <w:rFonts w:asciiTheme="majorBidi" w:hAnsiTheme="majorBidi" w:cstheme="majorBidi"/>
            <w:noProof/>
            <w:sz w:val="30"/>
            <w:szCs w:val="30"/>
            <w:cs/>
          </w:rPr>
          <w:t>75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0205" w14:textId="77777777" w:rsidR="00E3398D" w:rsidRDefault="00E3398D">
      <w:r>
        <w:separator/>
      </w:r>
    </w:p>
  </w:footnote>
  <w:footnote w:type="continuationSeparator" w:id="0">
    <w:p w14:paraId="09D10206" w14:textId="77777777" w:rsidR="00E3398D" w:rsidRDefault="00E3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09" w14:textId="77777777" w:rsidR="00571DDA" w:rsidRDefault="00571DDA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9D1020A" w14:textId="77777777" w:rsidR="00571DDA" w:rsidRDefault="00571DDA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09D1020B" w14:textId="77777777" w:rsidR="00571DDA" w:rsidRDefault="00571DDA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2560</w:t>
    </w:r>
  </w:p>
  <w:p w14:paraId="09D1020C" w14:textId="77777777" w:rsidR="00571DDA" w:rsidRPr="00394E32" w:rsidRDefault="00571DDA" w:rsidP="0079564F">
    <w:pPr>
      <w:spacing w:line="240" w:lineRule="atLeast"/>
      <w:ind w:right="360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0F" w14:textId="77777777" w:rsidR="00571DDA" w:rsidRDefault="00571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11" w14:textId="77777777" w:rsidR="00571DDA" w:rsidRPr="003C763B" w:rsidRDefault="00571DDA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09D10212" w14:textId="77777777" w:rsidR="00571DDA" w:rsidRPr="003C763B" w:rsidRDefault="00571DDA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09D10213" w14:textId="77777777" w:rsidR="00571DDA" w:rsidRDefault="00571DDA" w:rsidP="00787E85">
    <w:pPr>
      <w:pStyle w:val="Header"/>
      <w:rPr>
        <w:rFonts w:cs="Angsana New"/>
        <w:b/>
        <w:bCs/>
        <w:sz w:val="32"/>
        <w:szCs w:val="32"/>
      </w:rPr>
    </w:pPr>
  </w:p>
  <w:p w14:paraId="09D10214" w14:textId="77777777" w:rsidR="00571DDA" w:rsidRDefault="00571D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1D" w14:textId="77777777" w:rsidR="00571DDA" w:rsidRDefault="00571DDA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9D1021E" w14:textId="77777777" w:rsidR="00571DDA" w:rsidRDefault="00571DDA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09D1021F" w14:textId="77777777" w:rsidR="00571DDA" w:rsidRDefault="00571DDA" w:rsidP="0079564F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2560</w:t>
    </w:r>
  </w:p>
  <w:p w14:paraId="09D10220" w14:textId="77777777" w:rsidR="00571DDA" w:rsidRDefault="00571DDA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22" w14:textId="77777777" w:rsidR="00571DDA" w:rsidRDefault="00571DDA" w:rsidP="009C22F8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9D10223" w14:textId="77777777" w:rsidR="00571DDA" w:rsidRDefault="00571DDA" w:rsidP="00495BE1">
    <w:pPr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หมายเหตุประกอบงบการเงิน</w:t>
    </w:r>
  </w:p>
  <w:p w14:paraId="09D10224" w14:textId="77777777" w:rsidR="00571DDA" w:rsidRDefault="00571DDA" w:rsidP="00DE4BDA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2560</w:t>
    </w:r>
  </w:p>
  <w:p w14:paraId="09D10225" w14:textId="77777777" w:rsidR="00571DDA" w:rsidRPr="003C74F0" w:rsidRDefault="00571DDA">
    <w:pPr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10228" w14:textId="77777777" w:rsidR="00571DDA" w:rsidRDefault="00571DDA" w:rsidP="009C22F8">
    <w:pPr>
      <w:ind w:firstLine="14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9D10229" w14:textId="77777777" w:rsidR="00571DDA" w:rsidRDefault="00571DDA" w:rsidP="00495BE1">
    <w:pPr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หมายเหตุประกอบงบการเงิน</w:t>
    </w:r>
  </w:p>
  <w:p w14:paraId="09D1022A" w14:textId="77777777" w:rsidR="00571DDA" w:rsidRDefault="00571DDA" w:rsidP="00DE4BDA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2560</w:t>
    </w:r>
  </w:p>
  <w:p w14:paraId="09D1022B" w14:textId="77777777" w:rsidR="00571DDA" w:rsidRPr="002E7AE7" w:rsidRDefault="00571DDA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D2D5A"/>
    <w:multiLevelType w:val="hybridMultilevel"/>
    <w:tmpl w:val="B3E4A39E"/>
    <w:lvl w:ilvl="0" w:tplc="A356C2D6">
      <w:start w:val="15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49B4E25"/>
    <w:multiLevelType w:val="hybridMultilevel"/>
    <w:tmpl w:val="643609C8"/>
    <w:lvl w:ilvl="0" w:tplc="90C67C1E">
      <w:start w:val="14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C0631"/>
    <w:multiLevelType w:val="hybridMultilevel"/>
    <w:tmpl w:val="665099DE"/>
    <w:lvl w:ilvl="0" w:tplc="BBC2773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E2952"/>
    <w:multiLevelType w:val="hybridMultilevel"/>
    <w:tmpl w:val="158619F2"/>
    <w:lvl w:ilvl="0" w:tplc="DA02F64A">
      <w:start w:val="15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3" w15:restartNumberingAfterBreak="0">
    <w:nsid w:val="16D10EA4"/>
    <w:multiLevelType w:val="singleLevel"/>
    <w:tmpl w:val="02A851E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EE73AEB"/>
    <w:multiLevelType w:val="hybridMultilevel"/>
    <w:tmpl w:val="1BBC44B4"/>
    <w:lvl w:ilvl="0" w:tplc="1736B9B4">
      <w:start w:val="1"/>
      <w:numFmt w:val="bullet"/>
      <w:lvlText w:val="-"/>
      <w:lvlJc w:val="left"/>
      <w:pPr>
        <w:ind w:left="747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D8511E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9C1752"/>
    <w:multiLevelType w:val="hybridMultilevel"/>
    <w:tmpl w:val="C8EA376E"/>
    <w:lvl w:ilvl="0" w:tplc="A162DFB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6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1" w15:restartNumberingAfterBreak="0">
    <w:nsid w:val="3DBA4CB4"/>
    <w:multiLevelType w:val="hybridMultilevel"/>
    <w:tmpl w:val="B9D2494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B53DF8"/>
    <w:multiLevelType w:val="hybridMultilevel"/>
    <w:tmpl w:val="4B52EFE6"/>
    <w:lvl w:ilvl="0" w:tplc="78CA7336">
      <w:numFmt w:val="bullet"/>
      <w:lvlText w:val=""/>
      <w:lvlJc w:val="left"/>
      <w:pPr>
        <w:ind w:left="81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1C66F4B"/>
    <w:multiLevelType w:val="hybridMultilevel"/>
    <w:tmpl w:val="DA8A89D2"/>
    <w:lvl w:ilvl="0" w:tplc="8ED62868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E4007"/>
    <w:multiLevelType w:val="hybridMultilevel"/>
    <w:tmpl w:val="9510F814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7"/>
  </w:num>
  <w:num w:numId="5">
    <w:abstractNumId w:val="47"/>
  </w:num>
  <w:num w:numId="6">
    <w:abstractNumId w:val="25"/>
  </w:num>
  <w:num w:numId="7">
    <w:abstractNumId w:val="14"/>
  </w:num>
  <w:num w:numId="8">
    <w:abstractNumId w:val="20"/>
  </w:num>
  <w:num w:numId="9">
    <w:abstractNumId w:val="42"/>
  </w:num>
  <w:num w:numId="10">
    <w:abstractNumId w:val="35"/>
  </w:num>
  <w:num w:numId="11">
    <w:abstractNumId w:val="41"/>
  </w:num>
  <w:num w:numId="12">
    <w:abstractNumId w:val="24"/>
  </w:num>
  <w:num w:numId="13">
    <w:abstractNumId w:val="32"/>
  </w:num>
  <w:num w:numId="14">
    <w:abstractNumId w:val="44"/>
  </w:num>
  <w:num w:numId="15">
    <w:abstractNumId w:val="46"/>
  </w:num>
  <w:num w:numId="16">
    <w:abstractNumId w:val="30"/>
  </w:num>
  <w:num w:numId="17">
    <w:abstractNumId w:val="5"/>
  </w:num>
  <w:num w:numId="18">
    <w:abstractNumId w:val="3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27"/>
  </w:num>
  <w:num w:numId="22">
    <w:abstractNumId w:val="19"/>
  </w:num>
  <w:num w:numId="23">
    <w:abstractNumId w:val="10"/>
  </w:num>
  <w:num w:numId="24">
    <w:abstractNumId w:val="16"/>
  </w:num>
  <w:num w:numId="25">
    <w:abstractNumId w:val="43"/>
  </w:num>
  <w:num w:numId="26">
    <w:abstractNumId w:val="33"/>
  </w:num>
  <w:num w:numId="27">
    <w:abstractNumId w:val="17"/>
  </w:num>
  <w:num w:numId="28">
    <w:abstractNumId w:val="29"/>
  </w:num>
  <w:num w:numId="29">
    <w:abstractNumId w:val="21"/>
  </w:num>
  <w:num w:numId="30">
    <w:abstractNumId w:val="3"/>
  </w:num>
  <w:num w:numId="31">
    <w:abstractNumId w:val="26"/>
  </w:num>
  <w:num w:numId="32">
    <w:abstractNumId w:val="8"/>
  </w:num>
  <w:num w:numId="33">
    <w:abstractNumId w:val="6"/>
  </w:num>
  <w:num w:numId="34">
    <w:abstractNumId w:val="15"/>
  </w:num>
  <w:num w:numId="35">
    <w:abstractNumId w:val="7"/>
  </w:num>
  <w:num w:numId="36">
    <w:abstractNumId w:val="48"/>
  </w:num>
  <w:num w:numId="37">
    <w:abstractNumId w:val="39"/>
  </w:num>
  <w:num w:numId="38">
    <w:abstractNumId w:val="4"/>
  </w:num>
  <w:num w:numId="39">
    <w:abstractNumId w:val="11"/>
  </w:num>
  <w:num w:numId="40">
    <w:abstractNumId w:val="2"/>
  </w:num>
  <w:num w:numId="41">
    <w:abstractNumId w:val="31"/>
  </w:num>
  <w:num w:numId="42">
    <w:abstractNumId w:val="40"/>
  </w:num>
  <w:num w:numId="43">
    <w:abstractNumId w:val="23"/>
  </w:num>
  <w:num w:numId="44">
    <w:abstractNumId w:val="9"/>
  </w:num>
  <w:num w:numId="45">
    <w:abstractNumId w:val="13"/>
  </w:num>
  <w:num w:numId="46">
    <w:abstractNumId w:val="22"/>
  </w:num>
  <w:num w:numId="47">
    <w:abstractNumId w:val="34"/>
  </w:num>
  <w:num w:numId="48">
    <w:abstractNumId w:val="45"/>
  </w:num>
  <w:num w:numId="49">
    <w:abstractNumId w:val="18"/>
  </w:num>
  <w:num w:numId="50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41A"/>
    <w:rsid w:val="000028B3"/>
    <w:rsid w:val="00002989"/>
    <w:rsid w:val="00002C48"/>
    <w:rsid w:val="00002E73"/>
    <w:rsid w:val="0000320B"/>
    <w:rsid w:val="00003219"/>
    <w:rsid w:val="000037FF"/>
    <w:rsid w:val="00003B8A"/>
    <w:rsid w:val="00003BC8"/>
    <w:rsid w:val="00004421"/>
    <w:rsid w:val="00004B38"/>
    <w:rsid w:val="0000550B"/>
    <w:rsid w:val="0000572F"/>
    <w:rsid w:val="00005884"/>
    <w:rsid w:val="00005E17"/>
    <w:rsid w:val="00006146"/>
    <w:rsid w:val="0000652B"/>
    <w:rsid w:val="0000660C"/>
    <w:rsid w:val="00006A83"/>
    <w:rsid w:val="000079CB"/>
    <w:rsid w:val="00007AA1"/>
    <w:rsid w:val="00007EA1"/>
    <w:rsid w:val="00007EC2"/>
    <w:rsid w:val="0001084E"/>
    <w:rsid w:val="00010FF6"/>
    <w:rsid w:val="00011788"/>
    <w:rsid w:val="00011CA8"/>
    <w:rsid w:val="00012928"/>
    <w:rsid w:val="00012ED5"/>
    <w:rsid w:val="000132DE"/>
    <w:rsid w:val="000135DF"/>
    <w:rsid w:val="00013885"/>
    <w:rsid w:val="000138C0"/>
    <w:rsid w:val="000142B2"/>
    <w:rsid w:val="000150A1"/>
    <w:rsid w:val="0001540E"/>
    <w:rsid w:val="0001549D"/>
    <w:rsid w:val="00015637"/>
    <w:rsid w:val="00015835"/>
    <w:rsid w:val="00015C09"/>
    <w:rsid w:val="00015D0D"/>
    <w:rsid w:val="00015F55"/>
    <w:rsid w:val="000163C5"/>
    <w:rsid w:val="00016A5F"/>
    <w:rsid w:val="00016C51"/>
    <w:rsid w:val="0001736A"/>
    <w:rsid w:val="00017470"/>
    <w:rsid w:val="00017888"/>
    <w:rsid w:val="00017979"/>
    <w:rsid w:val="00020051"/>
    <w:rsid w:val="00020342"/>
    <w:rsid w:val="0002065D"/>
    <w:rsid w:val="000206B6"/>
    <w:rsid w:val="000206E6"/>
    <w:rsid w:val="00020EE0"/>
    <w:rsid w:val="00020FEE"/>
    <w:rsid w:val="00021072"/>
    <w:rsid w:val="000213D6"/>
    <w:rsid w:val="000216B4"/>
    <w:rsid w:val="00021798"/>
    <w:rsid w:val="000218A5"/>
    <w:rsid w:val="00021C38"/>
    <w:rsid w:val="000232DC"/>
    <w:rsid w:val="00023A36"/>
    <w:rsid w:val="000245E1"/>
    <w:rsid w:val="000249E5"/>
    <w:rsid w:val="00024CEF"/>
    <w:rsid w:val="00024DB0"/>
    <w:rsid w:val="00024F20"/>
    <w:rsid w:val="00026202"/>
    <w:rsid w:val="00026272"/>
    <w:rsid w:val="000269A4"/>
    <w:rsid w:val="00026A33"/>
    <w:rsid w:val="00027120"/>
    <w:rsid w:val="0002743B"/>
    <w:rsid w:val="0002751B"/>
    <w:rsid w:val="000277D8"/>
    <w:rsid w:val="00030FC6"/>
    <w:rsid w:val="0003112B"/>
    <w:rsid w:val="0003207B"/>
    <w:rsid w:val="000322E7"/>
    <w:rsid w:val="00033089"/>
    <w:rsid w:val="000334CC"/>
    <w:rsid w:val="000334EE"/>
    <w:rsid w:val="00033B9A"/>
    <w:rsid w:val="00034593"/>
    <w:rsid w:val="000348D3"/>
    <w:rsid w:val="00034C88"/>
    <w:rsid w:val="00034E4F"/>
    <w:rsid w:val="000352F7"/>
    <w:rsid w:val="0003537A"/>
    <w:rsid w:val="0003543A"/>
    <w:rsid w:val="0003567D"/>
    <w:rsid w:val="00035C04"/>
    <w:rsid w:val="00035EC2"/>
    <w:rsid w:val="00036B0B"/>
    <w:rsid w:val="00036C37"/>
    <w:rsid w:val="00036F90"/>
    <w:rsid w:val="0003780C"/>
    <w:rsid w:val="00037FD0"/>
    <w:rsid w:val="0004008B"/>
    <w:rsid w:val="00040169"/>
    <w:rsid w:val="000402C4"/>
    <w:rsid w:val="000407AA"/>
    <w:rsid w:val="00040A61"/>
    <w:rsid w:val="000414F5"/>
    <w:rsid w:val="0004152A"/>
    <w:rsid w:val="0004157D"/>
    <w:rsid w:val="0004173C"/>
    <w:rsid w:val="0004220D"/>
    <w:rsid w:val="00042261"/>
    <w:rsid w:val="00042507"/>
    <w:rsid w:val="00042C1F"/>
    <w:rsid w:val="00042C9C"/>
    <w:rsid w:val="00042F65"/>
    <w:rsid w:val="00043011"/>
    <w:rsid w:val="00043179"/>
    <w:rsid w:val="00043295"/>
    <w:rsid w:val="00043B58"/>
    <w:rsid w:val="00043CB6"/>
    <w:rsid w:val="00043EA8"/>
    <w:rsid w:val="00044809"/>
    <w:rsid w:val="000449E0"/>
    <w:rsid w:val="00044A6D"/>
    <w:rsid w:val="00045930"/>
    <w:rsid w:val="0004699B"/>
    <w:rsid w:val="00046B1B"/>
    <w:rsid w:val="000470C8"/>
    <w:rsid w:val="00047404"/>
    <w:rsid w:val="000474F7"/>
    <w:rsid w:val="00047913"/>
    <w:rsid w:val="000479EE"/>
    <w:rsid w:val="00047DAF"/>
    <w:rsid w:val="000504F2"/>
    <w:rsid w:val="0005055D"/>
    <w:rsid w:val="00050971"/>
    <w:rsid w:val="000513F6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285"/>
    <w:rsid w:val="0005332F"/>
    <w:rsid w:val="0005352E"/>
    <w:rsid w:val="0005362F"/>
    <w:rsid w:val="00053F56"/>
    <w:rsid w:val="0005458D"/>
    <w:rsid w:val="000549AA"/>
    <w:rsid w:val="00054E2F"/>
    <w:rsid w:val="00055163"/>
    <w:rsid w:val="000552A3"/>
    <w:rsid w:val="0005565B"/>
    <w:rsid w:val="00055AC2"/>
    <w:rsid w:val="00056079"/>
    <w:rsid w:val="000562AD"/>
    <w:rsid w:val="0005690A"/>
    <w:rsid w:val="00056A52"/>
    <w:rsid w:val="00056C1A"/>
    <w:rsid w:val="000572FD"/>
    <w:rsid w:val="00060038"/>
    <w:rsid w:val="000603FD"/>
    <w:rsid w:val="00060B09"/>
    <w:rsid w:val="00060CB6"/>
    <w:rsid w:val="000618AB"/>
    <w:rsid w:val="00061D18"/>
    <w:rsid w:val="00062010"/>
    <w:rsid w:val="00062517"/>
    <w:rsid w:val="00063625"/>
    <w:rsid w:val="00063951"/>
    <w:rsid w:val="00064138"/>
    <w:rsid w:val="00064564"/>
    <w:rsid w:val="0006562E"/>
    <w:rsid w:val="0006601B"/>
    <w:rsid w:val="000664BF"/>
    <w:rsid w:val="00066560"/>
    <w:rsid w:val="00066B2A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2734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500"/>
    <w:rsid w:val="00076141"/>
    <w:rsid w:val="00076449"/>
    <w:rsid w:val="0007666F"/>
    <w:rsid w:val="00076BA1"/>
    <w:rsid w:val="00077472"/>
    <w:rsid w:val="00077A6A"/>
    <w:rsid w:val="00077ABF"/>
    <w:rsid w:val="00077CE8"/>
    <w:rsid w:val="000800A6"/>
    <w:rsid w:val="00080896"/>
    <w:rsid w:val="00080C1C"/>
    <w:rsid w:val="00081069"/>
    <w:rsid w:val="000815DA"/>
    <w:rsid w:val="00081813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3F"/>
    <w:rsid w:val="000853FC"/>
    <w:rsid w:val="0008560A"/>
    <w:rsid w:val="00085A86"/>
    <w:rsid w:val="00085E1F"/>
    <w:rsid w:val="00086899"/>
    <w:rsid w:val="0008717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8AC"/>
    <w:rsid w:val="000929BF"/>
    <w:rsid w:val="00092B9C"/>
    <w:rsid w:val="00092BDC"/>
    <w:rsid w:val="00093269"/>
    <w:rsid w:val="00093F4A"/>
    <w:rsid w:val="0009417A"/>
    <w:rsid w:val="0009420B"/>
    <w:rsid w:val="000954B8"/>
    <w:rsid w:val="000959B0"/>
    <w:rsid w:val="00095AFE"/>
    <w:rsid w:val="00095DC5"/>
    <w:rsid w:val="00097044"/>
    <w:rsid w:val="00097A97"/>
    <w:rsid w:val="000A04D4"/>
    <w:rsid w:val="000A0878"/>
    <w:rsid w:val="000A0896"/>
    <w:rsid w:val="000A0D0F"/>
    <w:rsid w:val="000A1175"/>
    <w:rsid w:val="000A11B4"/>
    <w:rsid w:val="000A12A6"/>
    <w:rsid w:val="000A1655"/>
    <w:rsid w:val="000A19A7"/>
    <w:rsid w:val="000A1D3C"/>
    <w:rsid w:val="000A1E2D"/>
    <w:rsid w:val="000A25D2"/>
    <w:rsid w:val="000A2871"/>
    <w:rsid w:val="000A2A02"/>
    <w:rsid w:val="000A2B30"/>
    <w:rsid w:val="000A2CC0"/>
    <w:rsid w:val="000A2DD3"/>
    <w:rsid w:val="000A2EDA"/>
    <w:rsid w:val="000A3136"/>
    <w:rsid w:val="000A3897"/>
    <w:rsid w:val="000A4494"/>
    <w:rsid w:val="000A44EF"/>
    <w:rsid w:val="000A5812"/>
    <w:rsid w:val="000A5A30"/>
    <w:rsid w:val="000A5D3B"/>
    <w:rsid w:val="000A61AC"/>
    <w:rsid w:val="000A6333"/>
    <w:rsid w:val="000A676A"/>
    <w:rsid w:val="000A72A6"/>
    <w:rsid w:val="000A7BE8"/>
    <w:rsid w:val="000A7C96"/>
    <w:rsid w:val="000A7D08"/>
    <w:rsid w:val="000B09F5"/>
    <w:rsid w:val="000B0DA9"/>
    <w:rsid w:val="000B18EB"/>
    <w:rsid w:val="000B1CAB"/>
    <w:rsid w:val="000B20E5"/>
    <w:rsid w:val="000B2254"/>
    <w:rsid w:val="000B238C"/>
    <w:rsid w:val="000B2E84"/>
    <w:rsid w:val="000B33EA"/>
    <w:rsid w:val="000B4153"/>
    <w:rsid w:val="000B448E"/>
    <w:rsid w:val="000B459C"/>
    <w:rsid w:val="000B4D7F"/>
    <w:rsid w:val="000B50DD"/>
    <w:rsid w:val="000B581E"/>
    <w:rsid w:val="000B5A63"/>
    <w:rsid w:val="000B5A9B"/>
    <w:rsid w:val="000B5B40"/>
    <w:rsid w:val="000B5CF7"/>
    <w:rsid w:val="000B5E52"/>
    <w:rsid w:val="000B5F9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C057E"/>
    <w:rsid w:val="000C07AF"/>
    <w:rsid w:val="000C0CAE"/>
    <w:rsid w:val="000C12D1"/>
    <w:rsid w:val="000C1987"/>
    <w:rsid w:val="000C198A"/>
    <w:rsid w:val="000C28A5"/>
    <w:rsid w:val="000C2DF2"/>
    <w:rsid w:val="000C32E0"/>
    <w:rsid w:val="000C37C1"/>
    <w:rsid w:val="000C3C78"/>
    <w:rsid w:val="000C3FCC"/>
    <w:rsid w:val="000C4934"/>
    <w:rsid w:val="000C5AA4"/>
    <w:rsid w:val="000C62BA"/>
    <w:rsid w:val="000C72C5"/>
    <w:rsid w:val="000C765B"/>
    <w:rsid w:val="000C7943"/>
    <w:rsid w:val="000C7AE8"/>
    <w:rsid w:val="000C7DE3"/>
    <w:rsid w:val="000C7F22"/>
    <w:rsid w:val="000D045F"/>
    <w:rsid w:val="000D0A86"/>
    <w:rsid w:val="000D0B68"/>
    <w:rsid w:val="000D0C69"/>
    <w:rsid w:val="000D10B7"/>
    <w:rsid w:val="000D1DD0"/>
    <w:rsid w:val="000D1E32"/>
    <w:rsid w:val="000D25F2"/>
    <w:rsid w:val="000D2649"/>
    <w:rsid w:val="000D2AB0"/>
    <w:rsid w:val="000D365E"/>
    <w:rsid w:val="000D3C09"/>
    <w:rsid w:val="000D3F72"/>
    <w:rsid w:val="000D403E"/>
    <w:rsid w:val="000D456F"/>
    <w:rsid w:val="000D45E9"/>
    <w:rsid w:val="000D48B1"/>
    <w:rsid w:val="000D4941"/>
    <w:rsid w:val="000D4E83"/>
    <w:rsid w:val="000D5366"/>
    <w:rsid w:val="000D5D15"/>
    <w:rsid w:val="000D6790"/>
    <w:rsid w:val="000D67D6"/>
    <w:rsid w:val="000D67EC"/>
    <w:rsid w:val="000D69D5"/>
    <w:rsid w:val="000D69E8"/>
    <w:rsid w:val="000D6F20"/>
    <w:rsid w:val="000D7151"/>
    <w:rsid w:val="000D763B"/>
    <w:rsid w:val="000D77E2"/>
    <w:rsid w:val="000D78A7"/>
    <w:rsid w:val="000D7A67"/>
    <w:rsid w:val="000D7AC8"/>
    <w:rsid w:val="000D7B9C"/>
    <w:rsid w:val="000D7E18"/>
    <w:rsid w:val="000E0A77"/>
    <w:rsid w:val="000E0B36"/>
    <w:rsid w:val="000E1440"/>
    <w:rsid w:val="000E1BA4"/>
    <w:rsid w:val="000E1E53"/>
    <w:rsid w:val="000E206D"/>
    <w:rsid w:val="000E20DA"/>
    <w:rsid w:val="000E22FC"/>
    <w:rsid w:val="000E2329"/>
    <w:rsid w:val="000E2861"/>
    <w:rsid w:val="000E2965"/>
    <w:rsid w:val="000E2AF9"/>
    <w:rsid w:val="000E3B9F"/>
    <w:rsid w:val="000E4E42"/>
    <w:rsid w:val="000E5468"/>
    <w:rsid w:val="000E5F74"/>
    <w:rsid w:val="000E6046"/>
    <w:rsid w:val="000E684B"/>
    <w:rsid w:val="000E6BF7"/>
    <w:rsid w:val="000E7004"/>
    <w:rsid w:val="000E7184"/>
    <w:rsid w:val="000E7A43"/>
    <w:rsid w:val="000E7C3D"/>
    <w:rsid w:val="000F0010"/>
    <w:rsid w:val="000F0883"/>
    <w:rsid w:val="000F0B6D"/>
    <w:rsid w:val="000F16BF"/>
    <w:rsid w:val="000F17E2"/>
    <w:rsid w:val="000F1A36"/>
    <w:rsid w:val="000F1D86"/>
    <w:rsid w:val="000F1FAD"/>
    <w:rsid w:val="000F287F"/>
    <w:rsid w:val="000F2BDB"/>
    <w:rsid w:val="000F3318"/>
    <w:rsid w:val="000F39B4"/>
    <w:rsid w:val="000F3ADB"/>
    <w:rsid w:val="000F4012"/>
    <w:rsid w:val="000F453F"/>
    <w:rsid w:val="000F47E4"/>
    <w:rsid w:val="000F49BE"/>
    <w:rsid w:val="000F49C0"/>
    <w:rsid w:val="000F4D6C"/>
    <w:rsid w:val="000F53CA"/>
    <w:rsid w:val="000F613D"/>
    <w:rsid w:val="000F6788"/>
    <w:rsid w:val="000F6BF2"/>
    <w:rsid w:val="000F7B70"/>
    <w:rsid w:val="00100030"/>
    <w:rsid w:val="00100D04"/>
    <w:rsid w:val="00101474"/>
    <w:rsid w:val="00101A01"/>
    <w:rsid w:val="00101A3E"/>
    <w:rsid w:val="00101C18"/>
    <w:rsid w:val="00101F01"/>
    <w:rsid w:val="001020E5"/>
    <w:rsid w:val="00103719"/>
    <w:rsid w:val="00103C9B"/>
    <w:rsid w:val="00103F88"/>
    <w:rsid w:val="0010461E"/>
    <w:rsid w:val="001046DD"/>
    <w:rsid w:val="001050AE"/>
    <w:rsid w:val="00105641"/>
    <w:rsid w:val="00105949"/>
    <w:rsid w:val="0010619D"/>
    <w:rsid w:val="001063B9"/>
    <w:rsid w:val="001069CB"/>
    <w:rsid w:val="00107610"/>
    <w:rsid w:val="0010770C"/>
    <w:rsid w:val="00107B24"/>
    <w:rsid w:val="00107B58"/>
    <w:rsid w:val="00107CF1"/>
    <w:rsid w:val="00110337"/>
    <w:rsid w:val="00110A19"/>
    <w:rsid w:val="00110E96"/>
    <w:rsid w:val="0011138D"/>
    <w:rsid w:val="001116DC"/>
    <w:rsid w:val="00111AB5"/>
    <w:rsid w:val="00111CBE"/>
    <w:rsid w:val="00111F08"/>
    <w:rsid w:val="001124A5"/>
    <w:rsid w:val="0011305B"/>
    <w:rsid w:val="001134CD"/>
    <w:rsid w:val="001135CD"/>
    <w:rsid w:val="00113F9D"/>
    <w:rsid w:val="001147DB"/>
    <w:rsid w:val="00114CC5"/>
    <w:rsid w:val="00114D3F"/>
    <w:rsid w:val="00114D8E"/>
    <w:rsid w:val="00116472"/>
    <w:rsid w:val="00116C11"/>
    <w:rsid w:val="001170F3"/>
    <w:rsid w:val="0011755B"/>
    <w:rsid w:val="00117627"/>
    <w:rsid w:val="00117EC8"/>
    <w:rsid w:val="001207AD"/>
    <w:rsid w:val="001208AA"/>
    <w:rsid w:val="00121042"/>
    <w:rsid w:val="0012135E"/>
    <w:rsid w:val="00121460"/>
    <w:rsid w:val="0012199D"/>
    <w:rsid w:val="00121C2B"/>
    <w:rsid w:val="00122478"/>
    <w:rsid w:val="001230FF"/>
    <w:rsid w:val="00123291"/>
    <w:rsid w:val="00123505"/>
    <w:rsid w:val="00123921"/>
    <w:rsid w:val="00123956"/>
    <w:rsid w:val="00123BC8"/>
    <w:rsid w:val="00124BC4"/>
    <w:rsid w:val="001251E6"/>
    <w:rsid w:val="001258E8"/>
    <w:rsid w:val="00125A2D"/>
    <w:rsid w:val="00125D44"/>
    <w:rsid w:val="00125E57"/>
    <w:rsid w:val="0012624C"/>
    <w:rsid w:val="001262DF"/>
    <w:rsid w:val="00126735"/>
    <w:rsid w:val="001268D0"/>
    <w:rsid w:val="00126C4C"/>
    <w:rsid w:val="00126CAC"/>
    <w:rsid w:val="00127119"/>
    <w:rsid w:val="001271BA"/>
    <w:rsid w:val="00127DBD"/>
    <w:rsid w:val="00130844"/>
    <w:rsid w:val="00131807"/>
    <w:rsid w:val="00131B01"/>
    <w:rsid w:val="00131E71"/>
    <w:rsid w:val="00133658"/>
    <w:rsid w:val="001338CF"/>
    <w:rsid w:val="00133A26"/>
    <w:rsid w:val="001347C8"/>
    <w:rsid w:val="00134D1C"/>
    <w:rsid w:val="00135097"/>
    <w:rsid w:val="00135114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2EF"/>
    <w:rsid w:val="00137456"/>
    <w:rsid w:val="001376CE"/>
    <w:rsid w:val="00137B29"/>
    <w:rsid w:val="00137BD2"/>
    <w:rsid w:val="0014011B"/>
    <w:rsid w:val="0014089F"/>
    <w:rsid w:val="00140E32"/>
    <w:rsid w:val="00140E35"/>
    <w:rsid w:val="00140F0D"/>
    <w:rsid w:val="0014139B"/>
    <w:rsid w:val="00141850"/>
    <w:rsid w:val="00141DDA"/>
    <w:rsid w:val="00141F2E"/>
    <w:rsid w:val="001429EC"/>
    <w:rsid w:val="00142AD3"/>
    <w:rsid w:val="00142B86"/>
    <w:rsid w:val="00142C8F"/>
    <w:rsid w:val="0014434D"/>
    <w:rsid w:val="00144834"/>
    <w:rsid w:val="001449DD"/>
    <w:rsid w:val="00144AAB"/>
    <w:rsid w:val="00144D7A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172"/>
    <w:rsid w:val="001461DC"/>
    <w:rsid w:val="00146754"/>
    <w:rsid w:val="001471EE"/>
    <w:rsid w:val="001477B3"/>
    <w:rsid w:val="00150B1F"/>
    <w:rsid w:val="00151427"/>
    <w:rsid w:val="001514A4"/>
    <w:rsid w:val="001517F7"/>
    <w:rsid w:val="001522DF"/>
    <w:rsid w:val="001524B5"/>
    <w:rsid w:val="00152A7F"/>
    <w:rsid w:val="00152A88"/>
    <w:rsid w:val="00153093"/>
    <w:rsid w:val="001534F9"/>
    <w:rsid w:val="0015367D"/>
    <w:rsid w:val="00154136"/>
    <w:rsid w:val="00154B84"/>
    <w:rsid w:val="00155A7C"/>
    <w:rsid w:val="0015637E"/>
    <w:rsid w:val="001563BF"/>
    <w:rsid w:val="0015640F"/>
    <w:rsid w:val="001566D2"/>
    <w:rsid w:val="001570A7"/>
    <w:rsid w:val="00157892"/>
    <w:rsid w:val="00157F00"/>
    <w:rsid w:val="001606CB"/>
    <w:rsid w:val="00161FC6"/>
    <w:rsid w:val="001620DE"/>
    <w:rsid w:val="00162555"/>
    <w:rsid w:val="00162621"/>
    <w:rsid w:val="00162764"/>
    <w:rsid w:val="00162933"/>
    <w:rsid w:val="00162C18"/>
    <w:rsid w:val="00162E61"/>
    <w:rsid w:val="0016318A"/>
    <w:rsid w:val="0016346E"/>
    <w:rsid w:val="00163BDB"/>
    <w:rsid w:val="00163DF1"/>
    <w:rsid w:val="001644BE"/>
    <w:rsid w:val="00164A4F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70019"/>
    <w:rsid w:val="00170EF8"/>
    <w:rsid w:val="001711D0"/>
    <w:rsid w:val="0017168A"/>
    <w:rsid w:val="00171C5E"/>
    <w:rsid w:val="00171FD3"/>
    <w:rsid w:val="00172515"/>
    <w:rsid w:val="00172742"/>
    <w:rsid w:val="001727EB"/>
    <w:rsid w:val="00172918"/>
    <w:rsid w:val="00172A2F"/>
    <w:rsid w:val="00172CB3"/>
    <w:rsid w:val="00172DF3"/>
    <w:rsid w:val="00172EBB"/>
    <w:rsid w:val="00173142"/>
    <w:rsid w:val="00173350"/>
    <w:rsid w:val="00173BD7"/>
    <w:rsid w:val="00174028"/>
    <w:rsid w:val="0017417A"/>
    <w:rsid w:val="00174B5F"/>
    <w:rsid w:val="00175372"/>
    <w:rsid w:val="001753BB"/>
    <w:rsid w:val="00175BDC"/>
    <w:rsid w:val="00175C2C"/>
    <w:rsid w:val="00175D59"/>
    <w:rsid w:val="00176DFC"/>
    <w:rsid w:val="00177DDD"/>
    <w:rsid w:val="00180060"/>
    <w:rsid w:val="001800AF"/>
    <w:rsid w:val="00180230"/>
    <w:rsid w:val="0018101E"/>
    <w:rsid w:val="00181205"/>
    <w:rsid w:val="001815AA"/>
    <w:rsid w:val="0018168A"/>
    <w:rsid w:val="001820B8"/>
    <w:rsid w:val="00182124"/>
    <w:rsid w:val="00182FA6"/>
    <w:rsid w:val="001832BE"/>
    <w:rsid w:val="00184349"/>
    <w:rsid w:val="0018449C"/>
    <w:rsid w:val="00184662"/>
    <w:rsid w:val="00184DBD"/>
    <w:rsid w:val="001850C0"/>
    <w:rsid w:val="00185283"/>
    <w:rsid w:val="001860E7"/>
    <w:rsid w:val="00186153"/>
    <w:rsid w:val="00186845"/>
    <w:rsid w:val="00186BAD"/>
    <w:rsid w:val="00186D93"/>
    <w:rsid w:val="00186E17"/>
    <w:rsid w:val="00187113"/>
    <w:rsid w:val="001876E4"/>
    <w:rsid w:val="00187809"/>
    <w:rsid w:val="00187ED7"/>
    <w:rsid w:val="001900B7"/>
    <w:rsid w:val="00190145"/>
    <w:rsid w:val="00190A07"/>
    <w:rsid w:val="00190A3F"/>
    <w:rsid w:val="001910D2"/>
    <w:rsid w:val="0019134A"/>
    <w:rsid w:val="00191929"/>
    <w:rsid w:val="00191AA6"/>
    <w:rsid w:val="00192CA6"/>
    <w:rsid w:val="001934F2"/>
    <w:rsid w:val="00193B3F"/>
    <w:rsid w:val="00193F89"/>
    <w:rsid w:val="00194358"/>
    <w:rsid w:val="00194DEE"/>
    <w:rsid w:val="00194EAF"/>
    <w:rsid w:val="001958DD"/>
    <w:rsid w:val="00196433"/>
    <w:rsid w:val="00196958"/>
    <w:rsid w:val="00196AB8"/>
    <w:rsid w:val="00197098"/>
    <w:rsid w:val="00197E9F"/>
    <w:rsid w:val="001A02EB"/>
    <w:rsid w:val="001A0541"/>
    <w:rsid w:val="001A0C70"/>
    <w:rsid w:val="001A0D78"/>
    <w:rsid w:val="001A0D9F"/>
    <w:rsid w:val="001A1F1B"/>
    <w:rsid w:val="001A26AB"/>
    <w:rsid w:val="001A2817"/>
    <w:rsid w:val="001A29DB"/>
    <w:rsid w:val="001A2D26"/>
    <w:rsid w:val="001A2F70"/>
    <w:rsid w:val="001A31F5"/>
    <w:rsid w:val="001A38D2"/>
    <w:rsid w:val="001A3E69"/>
    <w:rsid w:val="001A5118"/>
    <w:rsid w:val="001A54F1"/>
    <w:rsid w:val="001A6734"/>
    <w:rsid w:val="001A6E0A"/>
    <w:rsid w:val="001A7023"/>
    <w:rsid w:val="001A7027"/>
    <w:rsid w:val="001A727A"/>
    <w:rsid w:val="001A794B"/>
    <w:rsid w:val="001B00CC"/>
    <w:rsid w:val="001B065A"/>
    <w:rsid w:val="001B0783"/>
    <w:rsid w:val="001B0F66"/>
    <w:rsid w:val="001B0FA7"/>
    <w:rsid w:val="001B137A"/>
    <w:rsid w:val="001B17D9"/>
    <w:rsid w:val="001B1DD2"/>
    <w:rsid w:val="001B2611"/>
    <w:rsid w:val="001B27EC"/>
    <w:rsid w:val="001B32B4"/>
    <w:rsid w:val="001B330C"/>
    <w:rsid w:val="001B3A78"/>
    <w:rsid w:val="001B3FF7"/>
    <w:rsid w:val="001B4122"/>
    <w:rsid w:val="001B41A6"/>
    <w:rsid w:val="001B4EB9"/>
    <w:rsid w:val="001B674B"/>
    <w:rsid w:val="001B6D7B"/>
    <w:rsid w:val="001B7ACD"/>
    <w:rsid w:val="001C0058"/>
    <w:rsid w:val="001C028D"/>
    <w:rsid w:val="001C0EBD"/>
    <w:rsid w:val="001C16E1"/>
    <w:rsid w:val="001C22EB"/>
    <w:rsid w:val="001C2344"/>
    <w:rsid w:val="001C2529"/>
    <w:rsid w:val="001C2919"/>
    <w:rsid w:val="001C29B3"/>
    <w:rsid w:val="001C32AC"/>
    <w:rsid w:val="001C333F"/>
    <w:rsid w:val="001C4A28"/>
    <w:rsid w:val="001C5199"/>
    <w:rsid w:val="001C5766"/>
    <w:rsid w:val="001C66E6"/>
    <w:rsid w:val="001C697F"/>
    <w:rsid w:val="001C6A87"/>
    <w:rsid w:val="001C6C81"/>
    <w:rsid w:val="001C6CCA"/>
    <w:rsid w:val="001C6EE6"/>
    <w:rsid w:val="001C7628"/>
    <w:rsid w:val="001C786D"/>
    <w:rsid w:val="001C78A0"/>
    <w:rsid w:val="001C7D2B"/>
    <w:rsid w:val="001C7E6C"/>
    <w:rsid w:val="001D028C"/>
    <w:rsid w:val="001D03E0"/>
    <w:rsid w:val="001D0753"/>
    <w:rsid w:val="001D0826"/>
    <w:rsid w:val="001D0CCE"/>
    <w:rsid w:val="001D120D"/>
    <w:rsid w:val="001D1350"/>
    <w:rsid w:val="001D201A"/>
    <w:rsid w:val="001D23C8"/>
    <w:rsid w:val="001D2713"/>
    <w:rsid w:val="001D2EBF"/>
    <w:rsid w:val="001D3B68"/>
    <w:rsid w:val="001D3F37"/>
    <w:rsid w:val="001D3F6C"/>
    <w:rsid w:val="001D4815"/>
    <w:rsid w:val="001D4998"/>
    <w:rsid w:val="001D4BC5"/>
    <w:rsid w:val="001D5769"/>
    <w:rsid w:val="001D613E"/>
    <w:rsid w:val="001D6305"/>
    <w:rsid w:val="001D68C1"/>
    <w:rsid w:val="001D6E5A"/>
    <w:rsid w:val="001D6FE9"/>
    <w:rsid w:val="001D7886"/>
    <w:rsid w:val="001D7FC3"/>
    <w:rsid w:val="001E02AB"/>
    <w:rsid w:val="001E0734"/>
    <w:rsid w:val="001E0A4D"/>
    <w:rsid w:val="001E0BB1"/>
    <w:rsid w:val="001E0C5C"/>
    <w:rsid w:val="001E1112"/>
    <w:rsid w:val="001E1271"/>
    <w:rsid w:val="001E13A5"/>
    <w:rsid w:val="001E152B"/>
    <w:rsid w:val="001E184D"/>
    <w:rsid w:val="001E30E5"/>
    <w:rsid w:val="001E3719"/>
    <w:rsid w:val="001E4833"/>
    <w:rsid w:val="001E5E6D"/>
    <w:rsid w:val="001E61E5"/>
    <w:rsid w:val="001E66F1"/>
    <w:rsid w:val="001E679E"/>
    <w:rsid w:val="001E6974"/>
    <w:rsid w:val="001E78A0"/>
    <w:rsid w:val="001E7ACD"/>
    <w:rsid w:val="001F0CFC"/>
    <w:rsid w:val="001F0EF7"/>
    <w:rsid w:val="001F11B4"/>
    <w:rsid w:val="001F1489"/>
    <w:rsid w:val="001F1783"/>
    <w:rsid w:val="001F19A5"/>
    <w:rsid w:val="001F1F55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8A6"/>
    <w:rsid w:val="001F5C13"/>
    <w:rsid w:val="001F63B9"/>
    <w:rsid w:val="001F6D31"/>
    <w:rsid w:val="001F6F26"/>
    <w:rsid w:val="001F703E"/>
    <w:rsid w:val="001F7112"/>
    <w:rsid w:val="001F7ECF"/>
    <w:rsid w:val="002000F0"/>
    <w:rsid w:val="00200608"/>
    <w:rsid w:val="002006E7"/>
    <w:rsid w:val="00200C54"/>
    <w:rsid w:val="0020114C"/>
    <w:rsid w:val="0020142C"/>
    <w:rsid w:val="0020149B"/>
    <w:rsid w:val="0020167A"/>
    <w:rsid w:val="0020189B"/>
    <w:rsid w:val="00201E7A"/>
    <w:rsid w:val="00201EBD"/>
    <w:rsid w:val="00202BB3"/>
    <w:rsid w:val="00203C65"/>
    <w:rsid w:val="00205270"/>
    <w:rsid w:val="0020547E"/>
    <w:rsid w:val="002056D6"/>
    <w:rsid w:val="00205B47"/>
    <w:rsid w:val="00205DD0"/>
    <w:rsid w:val="00205F33"/>
    <w:rsid w:val="00205F68"/>
    <w:rsid w:val="00205F94"/>
    <w:rsid w:val="0020624D"/>
    <w:rsid w:val="002066BA"/>
    <w:rsid w:val="00206B2A"/>
    <w:rsid w:val="0021005B"/>
    <w:rsid w:val="0021074D"/>
    <w:rsid w:val="002109BF"/>
    <w:rsid w:val="00210E72"/>
    <w:rsid w:val="0021120B"/>
    <w:rsid w:val="00211E1E"/>
    <w:rsid w:val="002127D8"/>
    <w:rsid w:val="002127E7"/>
    <w:rsid w:val="00212863"/>
    <w:rsid w:val="002129B0"/>
    <w:rsid w:val="002129E9"/>
    <w:rsid w:val="00212CA3"/>
    <w:rsid w:val="002135F7"/>
    <w:rsid w:val="00213D7D"/>
    <w:rsid w:val="002149A5"/>
    <w:rsid w:val="00214ABA"/>
    <w:rsid w:val="002156F9"/>
    <w:rsid w:val="0021583C"/>
    <w:rsid w:val="00215BED"/>
    <w:rsid w:val="002161DF"/>
    <w:rsid w:val="0021634C"/>
    <w:rsid w:val="00216C24"/>
    <w:rsid w:val="00216DC5"/>
    <w:rsid w:val="002173E4"/>
    <w:rsid w:val="00217CC2"/>
    <w:rsid w:val="00220AC8"/>
    <w:rsid w:val="00221454"/>
    <w:rsid w:val="00221922"/>
    <w:rsid w:val="00221D1B"/>
    <w:rsid w:val="00221E26"/>
    <w:rsid w:val="00222041"/>
    <w:rsid w:val="002220F3"/>
    <w:rsid w:val="00222755"/>
    <w:rsid w:val="00222AE2"/>
    <w:rsid w:val="00222DE5"/>
    <w:rsid w:val="002231ED"/>
    <w:rsid w:val="002233A4"/>
    <w:rsid w:val="00223804"/>
    <w:rsid w:val="00223B88"/>
    <w:rsid w:val="00223BC8"/>
    <w:rsid w:val="002247C6"/>
    <w:rsid w:val="002248A3"/>
    <w:rsid w:val="00224ED8"/>
    <w:rsid w:val="00224F9B"/>
    <w:rsid w:val="0022533E"/>
    <w:rsid w:val="002256E1"/>
    <w:rsid w:val="00225ED4"/>
    <w:rsid w:val="0022605C"/>
    <w:rsid w:val="00226B73"/>
    <w:rsid w:val="00226F22"/>
    <w:rsid w:val="00226F90"/>
    <w:rsid w:val="00227190"/>
    <w:rsid w:val="00227573"/>
    <w:rsid w:val="00227E9D"/>
    <w:rsid w:val="002304C8"/>
    <w:rsid w:val="002305B9"/>
    <w:rsid w:val="00230E8F"/>
    <w:rsid w:val="00230EA2"/>
    <w:rsid w:val="0023147A"/>
    <w:rsid w:val="002319A6"/>
    <w:rsid w:val="00231D91"/>
    <w:rsid w:val="00231F4B"/>
    <w:rsid w:val="002336F9"/>
    <w:rsid w:val="002339B4"/>
    <w:rsid w:val="0023413C"/>
    <w:rsid w:val="002353C5"/>
    <w:rsid w:val="00236848"/>
    <w:rsid w:val="00236B72"/>
    <w:rsid w:val="00236D82"/>
    <w:rsid w:val="0023735A"/>
    <w:rsid w:val="00237937"/>
    <w:rsid w:val="00237F16"/>
    <w:rsid w:val="00240002"/>
    <w:rsid w:val="00240335"/>
    <w:rsid w:val="0024035C"/>
    <w:rsid w:val="0024112A"/>
    <w:rsid w:val="00241134"/>
    <w:rsid w:val="00241256"/>
    <w:rsid w:val="00241459"/>
    <w:rsid w:val="00241D6C"/>
    <w:rsid w:val="002420E1"/>
    <w:rsid w:val="0024238B"/>
    <w:rsid w:val="002428DF"/>
    <w:rsid w:val="00242BEF"/>
    <w:rsid w:val="00242CFD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AFA"/>
    <w:rsid w:val="00247BB1"/>
    <w:rsid w:val="00247EE8"/>
    <w:rsid w:val="0025005F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BF"/>
    <w:rsid w:val="002548D8"/>
    <w:rsid w:val="00254CE1"/>
    <w:rsid w:val="00254D87"/>
    <w:rsid w:val="00254F88"/>
    <w:rsid w:val="00255501"/>
    <w:rsid w:val="0025676E"/>
    <w:rsid w:val="00256FE4"/>
    <w:rsid w:val="00257267"/>
    <w:rsid w:val="00257A5B"/>
    <w:rsid w:val="00257BFF"/>
    <w:rsid w:val="00257FE7"/>
    <w:rsid w:val="00260D96"/>
    <w:rsid w:val="00260E20"/>
    <w:rsid w:val="00260F74"/>
    <w:rsid w:val="0026137C"/>
    <w:rsid w:val="00261478"/>
    <w:rsid w:val="002614DF"/>
    <w:rsid w:val="00261969"/>
    <w:rsid w:val="00263751"/>
    <w:rsid w:val="00263F56"/>
    <w:rsid w:val="00263FFD"/>
    <w:rsid w:val="0026423F"/>
    <w:rsid w:val="0026439C"/>
    <w:rsid w:val="00264553"/>
    <w:rsid w:val="002647BC"/>
    <w:rsid w:val="00264956"/>
    <w:rsid w:val="00264E0F"/>
    <w:rsid w:val="002655BA"/>
    <w:rsid w:val="0026628C"/>
    <w:rsid w:val="002668D7"/>
    <w:rsid w:val="0026715E"/>
    <w:rsid w:val="0026725F"/>
    <w:rsid w:val="00267D8C"/>
    <w:rsid w:val="00270052"/>
    <w:rsid w:val="00271063"/>
    <w:rsid w:val="002712DD"/>
    <w:rsid w:val="00271626"/>
    <w:rsid w:val="002726EC"/>
    <w:rsid w:val="00272DDE"/>
    <w:rsid w:val="00272F1A"/>
    <w:rsid w:val="00273540"/>
    <w:rsid w:val="002736B2"/>
    <w:rsid w:val="00273B52"/>
    <w:rsid w:val="00273E7C"/>
    <w:rsid w:val="00273F64"/>
    <w:rsid w:val="002741D7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63D"/>
    <w:rsid w:val="00276A70"/>
    <w:rsid w:val="00276B0D"/>
    <w:rsid w:val="00276F83"/>
    <w:rsid w:val="0028066B"/>
    <w:rsid w:val="002807BA"/>
    <w:rsid w:val="00281090"/>
    <w:rsid w:val="002812ED"/>
    <w:rsid w:val="0028130B"/>
    <w:rsid w:val="0028199B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B37"/>
    <w:rsid w:val="002853B5"/>
    <w:rsid w:val="0028597E"/>
    <w:rsid w:val="00285D63"/>
    <w:rsid w:val="00285EFC"/>
    <w:rsid w:val="00286611"/>
    <w:rsid w:val="00286CA3"/>
    <w:rsid w:val="00286FA8"/>
    <w:rsid w:val="0028783F"/>
    <w:rsid w:val="00287924"/>
    <w:rsid w:val="00287E8F"/>
    <w:rsid w:val="002902FA"/>
    <w:rsid w:val="00290710"/>
    <w:rsid w:val="0029095A"/>
    <w:rsid w:val="0029163B"/>
    <w:rsid w:val="002917BB"/>
    <w:rsid w:val="00291919"/>
    <w:rsid w:val="00291C04"/>
    <w:rsid w:val="00291F9B"/>
    <w:rsid w:val="00292289"/>
    <w:rsid w:val="002922E7"/>
    <w:rsid w:val="00292966"/>
    <w:rsid w:val="002930DE"/>
    <w:rsid w:val="00293573"/>
    <w:rsid w:val="00293AFE"/>
    <w:rsid w:val="00293B14"/>
    <w:rsid w:val="00293CE6"/>
    <w:rsid w:val="002940EF"/>
    <w:rsid w:val="002943C1"/>
    <w:rsid w:val="00294645"/>
    <w:rsid w:val="002948E8"/>
    <w:rsid w:val="0029540E"/>
    <w:rsid w:val="002954C5"/>
    <w:rsid w:val="00295CFA"/>
    <w:rsid w:val="00295D7D"/>
    <w:rsid w:val="00296405"/>
    <w:rsid w:val="0029646F"/>
    <w:rsid w:val="002966EA"/>
    <w:rsid w:val="002968C7"/>
    <w:rsid w:val="00296CF1"/>
    <w:rsid w:val="00296D73"/>
    <w:rsid w:val="00297810"/>
    <w:rsid w:val="00297920"/>
    <w:rsid w:val="00297CA3"/>
    <w:rsid w:val="002A0579"/>
    <w:rsid w:val="002A0FD7"/>
    <w:rsid w:val="002A2144"/>
    <w:rsid w:val="002A2172"/>
    <w:rsid w:val="002A2B4C"/>
    <w:rsid w:val="002A2EA7"/>
    <w:rsid w:val="002A2FEC"/>
    <w:rsid w:val="002A30B3"/>
    <w:rsid w:val="002A343D"/>
    <w:rsid w:val="002A3ED2"/>
    <w:rsid w:val="002A3F13"/>
    <w:rsid w:val="002A40F5"/>
    <w:rsid w:val="002A451D"/>
    <w:rsid w:val="002A455A"/>
    <w:rsid w:val="002A4710"/>
    <w:rsid w:val="002A511D"/>
    <w:rsid w:val="002A553C"/>
    <w:rsid w:val="002A5D3B"/>
    <w:rsid w:val="002A601E"/>
    <w:rsid w:val="002A60CA"/>
    <w:rsid w:val="002A63B5"/>
    <w:rsid w:val="002A65B3"/>
    <w:rsid w:val="002A6755"/>
    <w:rsid w:val="002A694A"/>
    <w:rsid w:val="002A6C61"/>
    <w:rsid w:val="002A740C"/>
    <w:rsid w:val="002B004C"/>
    <w:rsid w:val="002B0384"/>
    <w:rsid w:val="002B1336"/>
    <w:rsid w:val="002B1777"/>
    <w:rsid w:val="002B17D6"/>
    <w:rsid w:val="002B1D8A"/>
    <w:rsid w:val="002B25D3"/>
    <w:rsid w:val="002B2788"/>
    <w:rsid w:val="002B2F3D"/>
    <w:rsid w:val="002B3534"/>
    <w:rsid w:val="002B36C4"/>
    <w:rsid w:val="002B36F1"/>
    <w:rsid w:val="002B3B15"/>
    <w:rsid w:val="002B3CB8"/>
    <w:rsid w:val="002B4816"/>
    <w:rsid w:val="002B4A22"/>
    <w:rsid w:val="002B4CB5"/>
    <w:rsid w:val="002B52B8"/>
    <w:rsid w:val="002B5C76"/>
    <w:rsid w:val="002B5FB0"/>
    <w:rsid w:val="002B60D3"/>
    <w:rsid w:val="002B620D"/>
    <w:rsid w:val="002B6741"/>
    <w:rsid w:val="002B69B0"/>
    <w:rsid w:val="002B6C0B"/>
    <w:rsid w:val="002B6E9A"/>
    <w:rsid w:val="002B734E"/>
    <w:rsid w:val="002B753A"/>
    <w:rsid w:val="002B77D7"/>
    <w:rsid w:val="002C0030"/>
    <w:rsid w:val="002C0174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7D6"/>
    <w:rsid w:val="002C3AF2"/>
    <w:rsid w:val="002C3D6A"/>
    <w:rsid w:val="002C435C"/>
    <w:rsid w:val="002C439C"/>
    <w:rsid w:val="002C44FC"/>
    <w:rsid w:val="002C498F"/>
    <w:rsid w:val="002C4E38"/>
    <w:rsid w:val="002C50FF"/>
    <w:rsid w:val="002C53B2"/>
    <w:rsid w:val="002C5425"/>
    <w:rsid w:val="002C55DA"/>
    <w:rsid w:val="002C56FF"/>
    <w:rsid w:val="002C5830"/>
    <w:rsid w:val="002C5992"/>
    <w:rsid w:val="002C5A90"/>
    <w:rsid w:val="002C63B2"/>
    <w:rsid w:val="002C6BB4"/>
    <w:rsid w:val="002C7047"/>
    <w:rsid w:val="002C711C"/>
    <w:rsid w:val="002C7164"/>
    <w:rsid w:val="002D0281"/>
    <w:rsid w:val="002D0344"/>
    <w:rsid w:val="002D0D99"/>
    <w:rsid w:val="002D0E23"/>
    <w:rsid w:val="002D149A"/>
    <w:rsid w:val="002D16CC"/>
    <w:rsid w:val="002D1A52"/>
    <w:rsid w:val="002D1AE6"/>
    <w:rsid w:val="002D20AA"/>
    <w:rsid w:val="002D20C4"/>
    <w:rsid w:val="002D23C7"/>
    <w:rsid w:val="002D3DA1"/>
    <w:rsid w:val="002D56DB"/>
    <w:rsid w:val="002D5A44"/>
    <w:rsid w:val="002D5E6A"/>
    <w:rsid w:val="002D5F94"/>
    <w:rsid w:val="002D6096"/>
    <w:rsid w:val="002D64BC"/>
    <w:rsid w:val="002D6A3F"/>
    <w:rsid w:val="002D6F7B"/>
    <w:rsid w:val="002D7A33"/>
    <w:rsid w:val="002D7AE6"/>
    <w:rsid w:val="002D7F37"/>
    <w:rsid w:val="002E02FE"/>
    <w:rsid w:val="002E0AE3"/>
    <w:rsid w:val="002E0B19"/>
    <w:rsid w:val="002E10AF"/>
    <w:rsid w:val="002E1598"/>
    <w:rsid w:val="002E1730"/>
    <w:rsid w:val="002E178E"/>
    <w:rsid w:val="002E2783"/>
    <w:rsid w:val="002E289D"/>
    <w:rsid w:val="002E2AA9"/>
    <w:rsid w:val="002E2B51"/>
    <w:rsid w:val="002E2E99"/>
    <w:rsid w:val="002E3210"/>
    <w:rsid w:val="002E36CB"/>
    <w:rsid w:val="002E4CFE"/>
    <w:rsid w:val="002E53A8"/>
    <w:rsid w:val="002E571C"/>
    <w:rsid w:val="002E5DFF"/>
    <w:rsid w:val="002E63CD"/>
    <w:rsid w:val="002E64CE"/>
    <w:rsid w:val="002E64F5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0E95"/>
    <w:rsid w:val="002F1138"/>
    <w:rsid w:val="002F11F8"/>
    <w:rsid w:val="002F16A2"/>
    <w:rsid w:val="002F1966"/>
    <w:rsid w:val="002F1BAC"/>
    <w:rsid w:val="002F2271"/>
    <w:rsid w:val="002F24D3"/>
    <w:rsid w:val="002F2592"/>
    <w:rsid w:val="002F2B73"/>
    <w:rsid w:val="002F3796"/>
    <w:rsid w:val="002F38C3"/>
    <w:rsid w:val="002F3996"/>
    <w:rsid w:val="002F42BC"/>
    <w:rsid w:val="002F4676"/>
    <w:rsid w:val="002F49C5"/>
    <w:rsid w:val="002F4FCF"/>
    <w:rsid w:val="002F5758"/>
    <w:rsid w:val="002F5803"/>
    <w:rsid w:val="002F5C92"/>
    <w:rsid w:val="002F62D9"/>
    <w:rsid w:val="002F68CD"/>
    <w:rsid w:val="002F6B6B"/>
    <w:rsid w:val="002F6FFC"/>
    <w:rsid w:val="002F7C17"/>
    <w:rsid w:val="002F7DDC"/>
    <w:rsid w:val="002F7E5A"/>
    <w:rsid w:val="003003FA"/>
    <w:rsid w:val="003004BE"/>
    <w:rsid w:val="00300815"/>
    <w:rsid w:val="00300BF6"/>
    <w:rsid w:val="00300CD8"/>
    <w:rsid w:val="00300FC9"/>
    <w:rsid w:val="00301579"/>
    <w:rsid w:val="00301634"/>
    <w:rsid w:val="00301B4C"/>
    <w:rsid w:val="00301DA2"/>
    <w:rsid w:val="00303978"/>
    <w:rsid w:val="00303A99"/>
    <w:rsid w:val="00303BE7"/>
    <w:rsid w:val="00303C8B"/>
    <w:rsid w:val="00303DC2"/>
    <w:rsid w:val="00303F62"/>
    <w:rsid w:val="00304049"/>
    <w:rsid w:val="003041E2"/>
    <w:rsid w:val="0030442C"/>
    <w:rsid w:val="00304452"/>
    <w:rsid w:val="003044EE"/>
    <w:rsid w:val="00304C08"/>
    <w:rsid w:val="00304EFD"/>
    <w:rsid w:val="00305728"/>
    <w:rsid w:val="0030589F"/>
    <w:rsid w:val="00305A0E"/>
    <w:rsid w:val="003063C2"/>
    <w:rsid w:val="00306B5A"/>
    <w:rsid w:val="00307849"/>
    <w:rsid w:val="00307A52"/>
    <w:rsid w:val="003103C5"/>
    <w:rsid w:val="00310B4D"/>
    <w:rsid w:val="00311A76"/>
    <w:rsid w:val="00312076"/>
    <w:rsid w:val="00312F15"/>
    <w:rsid w:val="00313566"/>
    <w:rsid w:val="003139B8"/>
    <w:rsid w:val="00314348"/>
    <w:rsid w:val="0031469B"/>
    <w:rsid w:val="00315044"/>
    <w:rsid w:val="0031521E"/>
    <w:rsid w:val="003154CE"/>
    <w:rsid w:val="00315F4A"/>
    <w:rsid w:val="0031684A"/>
    <w:rsid w:val="0031688C"/>
    <w:rsid w:val="00316C49"/>
    <w:rsid w:val="00316C56"/>
    <w:rsid w:val="00317530"/>
    <w:rsid w:val="003202F3"/>
    <w:rsid w:val="00320A81"/>
    <w:rsid w:val="0032110B"/>
    <w:rsid w:val="00321467"/>
    <w:rsid w:val="00321D96"/>
    <w:rsid w:val="00322711"/>
    <w:rsid w:val="00322967"/>
    <w:rsid w:val="00322B79"/>
    <w:rsid w:val="0032352C"/>
    <w:rsid w:val="003235D2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30E"/>
    <w:rsid w:val="0032634A"/>
    <w:rsid w:val="00326610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241"/>
    <w:rsid w:val="0033231E"/>
    <w:rsid w:val="00332412"/>
    <w:rsid w:val="00332483"/>
    <w:rsid w:val="0033273D"/>
    <w:rsid w:val="003334E3"/>
    <w:rsid w:val="00333E4A"/>
    <w:rsid w:val="0033460E"/>
    <w:rsid w:val="003352B3"/>
    <w:rsid w:val="003357A0"/>
    <w:rsid w:val="00335C4C"/>
    <w:rsid w:val="00335DAB"/>
    <w:rsid w:val="00335DB8"/>
    <w:rsid w:val="00336685"/>
    <w:rsid w:val="003367BC"/>
    <w:rsid w:val="00336E4E"/>
    <w:rsid w:val="0033718C"/>
    <w:rsid w:val="00337493"/>
    <w:rsid w:val="00337F85"/>
    <w:rsid w:val="00340123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41"/>
    <w:rsid w:val="003434C3"/>
    <w:rsid w:val="00343A53"/>
    <w:rsid w:val="0034454B"/>
    <w:rsid w:val="003445DF"/>
    <w:rsid w:val="0034466C"/>
    <w:rsid w:val="00344726"/>
    <w:rsid w:val="003451F4"/>
    <w:rsid w:val="00345961"/>
    <w:rsid w:val="00345AB8"/>
    <w:rsid w:val="00345D7A"/>
    <w:rsid w:val="00345DDC"/>
    <w:rsid w:val="003464D5"/>
    <w:rsid w:val="00346C66"/>
    <w:rsid w:val="00347131"/>
    <w:rsid w:val="00350856"/>
    <w:rsid w:val="00350CB1"/>
    <w:rsid w:val="00350D5B"/>
    <w:rsid w:val="00351188"/>
    <w:rsid w:val="00351977"/>
    <w:rsid w:val="00351A51"/>
    <w:rsid w:val="00352134"/>
    <w:rsid w:val="003521E2"/>
    <w:rsid w:val="003524E9"/>
    <w:rsid w:val="0035325F"/>
    <w:rsid w:val="00353700"/>
    <w:rsid w:val="00354422"/>
    <w:rsid w:val="00355BC0"/>
    <w:rsid w:val="003560F1"/>
    <w:rsid w:val="00356910"/>
    <w:rsid w:val="00356966"/>
    <w:rsid w:val="00356E9C"/>
    <w:rsid w:val="003571FD"/>
    <w:rsid w:val="00357BBA"/>
    <w:rsid w:val="00357C59"/>
    <w:rsid w:val="003602F2"/>
    <w:rsid w:val="0036063A"/>
    <w:rsid w:val="00360924"/>
    <w:rsid w:val="00360B56"/>
    <w:rsid w:val="003614D3"/>
    <w:rsid w:val="00361A91"/>
    <w:rsid w:val="003624AE"/>
    <w:rsid w:val="003626DA"/>
    <w:rsid w:val="00362944"/>
    <w:rsid w:val="00362E60"/>
    <w:rsid w:val="00363483"/>
    <w:rsid w:val="00363A14"/>
    <w:rsid w:val="00364FC7"/>
    <w:rsid w:val="00365073"/>
    <w:rsid w:val="00365466"/>
    <w:rsid w:val="003671E9"/>
    <w:rsid w:val="003673E0"/>
    <w:rsid w:val="00367452"/>
    <w:rsid w:val="00367959"/>
    <w:rsid w:val="00367A16"/>
    <w:rsid w:val="00367C05"/>
    <w:rsid w:val="00367F3A"/>
    <w:rsid w:val="003701AE"/>
    <w:rsid w:val="003702D8"/>
    <w:rsid w:val="00370368"/>
    <w:rsid w:val="00370742"/>
    <w:rsid w:val="00370D58"/>
    <w:rsid w:val="0037114F"/>
    <w:rsid w:val="0037188C"/>
    <w:rsid w:val="00371A81"/>
    <w:rsid w:val="00371BC3"/>
    <w:rsid w:val="00371E9D"/>
    <w:rsid w:val="00372095"/>
    <w:rsid w:val="003724EC"/>
    <w:rsid w:val="00372BF5"/>
    <w:rsid w:val="003732F3"/>
    <w:rsid w:val="003739A3"/>
    <w:rsid w:val="00374538"/>
    <w:rsid w:val="003745FE"/>
    <w:rsid w:val="003749E6"/>
    <w:rsid w:val="0037514C"/>
    <w:rsid w:val="00376525"/>
    <w:rsid w:val="00376829"/>
    <w:rsid w:val="003769BF"/>
    <w:rsid w:val="003773B6"/>
    <w:rsid w:val="0037790D"/>
    <w:rsid w:val="003779E9"/>
    <w:rsid w:val="003807AC"/>
    <w:rsid w:val="0038086B"/>
    <w:rsid w:val="003808FD"/>
    <w:rsid w:val="00380C21"/>
    <w:rsid w:val="00381054"/>
    <w:rsid w:val="00381D72"/>
    <w:rsid w:val="00382B7D"/>
    <w:rsid w:val="00382FD2"/>
    <w:rsid w:val="00383543"/>
    <w:rsid w:val="00383F9C"/>
    <w:rsid w:val="00384659"/>
    <w:rsid w:val="003846F4"/>
    <w:rsid w:val="003851D6"/>
    <w:rsid w:val="003855A9"/>
    <w:rsid w:val="0038586D"/>
    <w:rsid w:val="003858D8"/>
    <w:rsid w:val="0038593D"/>
    <w:rsid w:val="00385DCC"/>
    <w:rsid w:val="003861F2"/>
    <w:rsid w:val="003868BD"/>
    <w:rsid w:val="003869F8"/>
    <w:rsid w:val="00386FED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C7"/>
    <w:rsid w:val="003925A4"/>
    <w:rsid w:val="00392937"/>
    <w:rsid w:val="00392BDA"/>
    <w:rsid w:val="00392D5C"/>
    <w:rsid w:val="00392D97"/>
    <w:rsid w:val="00392E26"/>
    <w:rsid w:val="00392F41"/>
    <w:rsid w:val="0039306C"/>
    <w:rsid w:val="00393572"/>
    <w:rsid w:val="00393D11"/>
    <w:rsid w:val="003941EB"/>
    <w:rsid w:val="0039433F"/>
    <w:rsid w:val="00394E32"/>
    <w:rsid w:val="00394EBC"/>
    <w:rsid w:val="0039501A"/>
    <w:rsid w:val="00395021"/>
    <w:rsid w:val="00395A44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17AB"/>
    <w:rsid w:val="003A1986"/>
    <w:rsid w:val="003A230C"/>
    <w:rsid w:val="003A26DF"/>
    <w:rsid w:val="003A26FD"/>
    <w:rsid w:val="003A2BF5"/>
    <w:rsid w:val="003A2DC9"/>
    <w:rsid w:val="003A311A"/>
    <w:rsid w:val="003A3334"/>
    <w:rsid w:val="003A3414"/>
    <w:rsid w:val="003A3604"/>
    <w:rsid w:val="003A379B"/>
    <w:rsid w:val="003A3D7B"/>
    <w:rsid w:val="003A3E7A"/>
    <w:rsid w:val="003A40C6"/>
    <w:rsid w:val="003A4875"/>
    <w:rsid w:val="003A4ACE"/>
    <w:rsid w:val="003A4D26"/>
    <w:rsid w:val="003A52B4"/>
    <w:rsid w:val="003A5A92"/>
    <w:rsid w:val="003A612C"/>
    <w:rsid w:val="003A61F4"/>
    <w:rsid w:val="003A64AB"/>
    <w:rsid w:val="003A6670"/>
    <w:rsid w:val="003A6871"/>
    <w:rsid w:val="003A6A0B"/>
    <w:rsid w:val="003A6C42"/>
    <w:rsid w:val="003A6F78"/>
    <w:rsid w:val="003A7F92"/>
    <w:rsid w:val="003B03B6"/>
    <w:rsid w:val="003B0489"/>
    <w:rsid w:val="003B1C46"/>
    <w:rsid w:val="003B1D7A"/>
    <w:rsid w:val="003B1ED6"/>
    <w:rsid w:val="003B2BA8"/>
    <w:rsid w:val="003B335E"/>
    <w:rsid w:val="003B343D"/>
    <w:rsid w:val="003B351B"/>
    <w:rsid w:val="003B37D3"/>
    <w:rsid w:val="003B3903"/>
    <w:rsid w:val="003B3A7E"/>
    <w:rsid w:val="003B41A3"/>
    <w:rsid w:val="003B41FD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6635"/>
    <w:rsid w:val="003B67F7"/>
    <w:rsid w:val="003B6CE9"/>
    <w:rsid w:val="003B6E6F"/>
    <w:rsid w:val="003B7052"/>
    <w:rsid w:val="003B7285"/>
    <w:rsid w:val="003B72D3"/>
    <w:rsid w:val="003C020C"/>
    <w:rsid w:val="003C0569"/>
    <w:rsid w:val="003C1027"/>
    <w:rsid w:val="003C11DE"/>
    <w:rsid w:val="003C1444"/>
    <w:rsid w:val="003C1C0D"/>
    <w:rsid w:val="003C1FEB"/>
    <w:rsid w:val="003C2C69"/>
    <w:rsid w:val="003C2D87"/>
    <w:rsid w:val="003C2F32"/>
    <w:rsid w:val="003C3438"/>
    <w:rsid w:val="003C3453"/>
    <w:rsid w:val="003C3F56"/>
    <w:rsid w:val="003C40B7"/>
    <w:rsid w:val="003C461C"/>
    <w:rsid w:val="003C4947"/>
    <w:rsid w:val="003C548E"/>
    <w:rsid w:val="003C65BF"/>
    <w:rsid w:val="003C6FF8"/>
    <w:rsid w:val="003C707F"/>
    <w:rsid w:val="003C78A1"/>
    <w:rsid w:val="003C7A59"/>
    <w:rsid w:val="003C7AAC"/>
    <w:rsid w:val="003C7BC1"/>
    <w:rsid w:val="003C7C82"/>
    <w:rsid w:val="003D0729"/>
    <w:rsid w:val="003D0A08"/>
    <w:rsid w:val="003D0A91"/>
    <w:rsid w:val="003D0A9D"/>
    <w:rsid w:val="003D0D26"/>
    <w:rsid w:val="003D0EC1"/>
    <w:rsid w:val="003D1557"/>
    <w:rsid w:val="003D156C"/>
    <w:rsid w:val="003D15B4"/>
    <w:rsid w:val="003D17F8"/>
    <w:rsid w:val="003D1F60"/>
    <w:rsid w:val="003D291E"/>
    <w:rsid w:val="003D2CB0"/>
    <w:rsid w:val="003D2FA6"/>
    <w:rsid w:val="003D33B7"/>
    <w:rsid w:val="003D3FE5"/>
    <w:rsid w:val="003D410F"/>
    <w:rsid w:val="003D46CB"/>
    <w:rsid w:val="003D4732"/>
    <w:rsid w:val="003D495A"/>
    <w:rsid w:val="003D5022"/>
    <w:rsid w:val="003D568A"/>
    <w:rsid w:val="003D5845"/>
    <w:rsid w:val="003D5C8F"/>
    <w:rsid w:val="003D63E2"/>
    <w:rsid w:val="003D6680"/>
    <w:rsid w:val="003D67C3"/>
    <w:rsid w:val="003D7827"/>
    <w:rsid w:val="003D7DD3"/>
    <w:rsid w:val="003D7E72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A4"/>
    <w:rsid w:val="003E4F17"/>
    <w:rsid w:val="003E530D"/>
    <w:rsid w:val="003E5438"/>
    <w:rsid w:val="003E5ADF"/>
    <w:rsid w:val="003E6310"/>
    <w:rsid w:val="003E712B"/>
    <w:rsid w:val="003E737E"/>
    <w:rsid w:val="003E7AEB"/>
    <w:rsid w:val="003E7C17"/>
    <w:rsid w:val="003F03E7"/>
    <w:rsid w:val="003F07AE"/>
    <w:rsid w:val="003F092F"/>
    <w:rsid w:val="003F09FC"/>
    <w:rsid w:val="003F0A26"/>
    <w:rsid w:val="003F0C51"/>
    <w:rsid w:val="003F0C98"/>
    <w:rsid w:val="003F0F71"/>
    <w:rsid w:val="003F1815"/>
    <w:rsid w:val="003F1C1E"/>
    <w:rsid w:val="003F1E69"/>
    <w:rsid w:val="003F23A3"/>
    <w:rsid w:val="003F395A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5B3"/>
    <w:rsid w:val="003F6B63"/>
    <w:rsid w:val="003F6DC9"/>
    <w:rsid w:val="003F7987"/>
    <w:rsid w:val="003F79D4"/>
    <w:rsid w:val="003F79F3"/>
    <w:rsid w:val="003F7D54"/>
    <w:rsid w:val="003F7EC9"/>
    <w:rsid w:val="00400182"/>
    <w:rsid w:val="004001A1"/>
    <w:rsid w:val="004003E5"/>
    <w:rsid w:val="00400791"/>
    <w:rsid w:val="00400C07"/>
    <w:rsid w:val="00400C8A"/>
    <w:rsid w:val="00401486"/>
    <w:rsid w:val="004014FC"/>
    <w:rsid w:val="00401544"/>
    <w:rsid w:val="00401600"/>
    <w:rsid w:val="00401BEF"/>
    <w:rsid w:val="004025B4"/>
    <w:rsid w:val="004027C3"/>
    <w:rsid w:val="00402C5C"/>
    <w:rsid w:val="00404093"/>
    <w:rsid w:val="00404188"/>
    <w:rsid w:val="004042D7"/>
    <w:rsid w:val="0040607F"/>
    <w:rsid w:val="004063B9"/>
    <w:rsid w:val="004066F1"/>
    <w:rsid w:val="004068C7"/>
    <w:rsid w:val="00406D8E"/>
    <w:rsid w:val="00406EE5"/>
    <w:rsid w:val="00406F78"/>
    <w:rsid w:val="00407C2A"/>
    <w:rsid w:val="004100C7"/>
    <w:rsid w:val="0041011E"/>
    <w:rsid w:val="004101EB"/>
    <w:rsid w:val="00410A95"/>
    <w:rsid w:val="00410B92"/>
    <w:rsid w:val="00410BF0"/>
    <w:rsid w:val="00410D15"/>
    <w:rsid w:val="00410EC6"/>
    <w:rsid w:val="004125D8"/>
    <w:rsid w:val="0041267B"/>
    <w:rsid w:val="004132A4"/>
    <w:rsid w:val="00413833"/>
    <w:rsid w:val="004138C4"/>
    <w:rsid w:val="00413B53"/>
    <w:rsid w:val="0041445D"/>
    <w:rsid w:val="00414C09"/>
    <w:rsid w:val="00414D2E"/>
    <w:rsid w:val="00414EA8"/>
    <w:rsid w:val="004156B7"/>
    <w:rsid w:val="004160C4"/>
    <w:rsid w:val="004163F1"/>
    <w:rsid w:val="00416928"/>
    <w:rsid w:val="00416A08"/>
    <w:rsid w:val="00416B9C"/>
    <w:rsid w:val="00416C07"/>
    <w:rsid w:val="00416CDC"/>
    <w:rsid w:val="00416FB4"/>
    <w:rsid w:val="00416FDA"/>
    <w:rsid w:val="0041727A"/>
    <w:rsid w:val="004177BF"/>
    <w:rsid w:val="00417A99"/>
    <w:rsid w:val="00417F3E"/>
    <w:rsid w:val="00420C0A"/>
    <w:rsid w:val="00421B39"/>
    <w:rsid w:val="00421C07"/>
    <w:rsid w:val="00422911"/>
    <w:rsid w:val="00422D85"/>
    <w:rsid w:val="004234FE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60F7"/>
    <w:rsid w:val="004263E0"/>
    <w:rsid w:val="004275A6"/>
    <w:rsid w:val="00427A1E"/>
    <w:rsid w:val="00427AD8"/>
    <w:rsid w:val="00427E28"/>
    <w:rsid w:val="00430082"/>
    <w:rsid w:val="00430A6C"/>
    <w:rsid w:val="00431191"/>
    <w:rsid w:val="004313F0"/>
    <w:rsid w:val="0043140B"/>
    <w:rsid w:val="00431D52"/>
    <w:rsid w:val="00431D9D"/>
    <w:rsid w:val="00431E68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982"/>
    <w:rsid w:val="0043520D"/>
    <w:rsid w:val="00435211"/>
    <w:rsid w:val="00435942"/>
    <w:rsid w:val="00435CD3"/>
    <w:rsid w:val="00435FED"/>
    <w:rsid w:val="00436673"/>
    <w:rsid w:val="00436BAC"/>
    <w:rsid w:val="00436BDB"/>
    <w:rsid w:val="004373C7"/>
    <w:rsid w:val="00437418"/>
    <w:rsid w:val="0043749E"/>
    <w:rsid w:val="004409CD"/>
    <w:rsid w:val="00441509"/>
    <w:rsid w:val="004415FF"/>
    <w:rsid w:val="004416DD"/>
    <w:rsid w:val="004417B3"/>
    <w:rsid w:val="00441A9F"/>
    <w:rsid w:val="00441AEF"/>
    <w:rsid w:val="004422AC"/>
    <w:rsid w:val="004422F2"/>
    <w:rsid w:val="004424A7"/>
    <w:rsid w:val="00442DCA"/>
    <w:rsid w:val="004431E5"/>
    <w:rsid w:val="00443A7A"/>
    <w:rsid w:val="00443AF6"/>
    <w:rsid w:val="00443BC0"/>
    <w:rsid w:val="00443DAE"/>
    <w:rsid w:val="00443E75"/>
    <w:rsid w:val="00443EDF"/>
    <w:rsid w:val="0044403F"/>
    <w:rsid w:val="00444157"/>
    <w:rsid w:val="00444880"/>
    <w:rsid w:val="004448F0"/>
    <w:rsid w:val="00445CB7"/>
    <w:rsid w:val="00446569"/>
    <w:rsid w:val="004469A0"/>
    <w:rsid w:val="00446B42"/>
    <w:rsid w:val="00446B55"/>
    <w:rsid w:val="00446C25"/>
    <w:rsid w:val="00447074"/>
    <w:rsid w:val="004471CB"/>
    <w:rsid w:val="00447C5B"/>
    <w:rsid w:val="004501F2"/>
    <w:rsid w:val="004503D1"/>
    <w:rsid w:val="0045062B"/>
    <w:rsid w:val="00450A8B"/>
    <w:rsid w:val="004515AA"/>
    <w:rsid w:val="00451F58"/>
    <w:rsid w:val="0045259E"/>
    <w:rsid w:val="00452F48"/>
    <w:rsid w:val="00453730"/>
    <w:rsid w:val="00453813"/>
    <w:rsid w:val="00454898"/>
    <w:rsid w:val="00454C4A"/>
    <w:rsid w:val="004550E4"/>
    <w:rsid w:val="00455364"/>
    <w:rsid w:val="00455FE4"/>
    <w:rsid w:val="0045643D"/>
    <w:rsid w:val="004565AC"/>
    <w:rsid w:val="00456669"/>
    <w:rsid w:val="004572A1"/>
    <w:rsid w:val="004603FD"/>
    <w:rsid w:val="00460645"/>
    <w:rsid w:val="00460AE6"/>
    <w:rsid w:val="00460D0B"/>
    <w:rsid w:val="004612C6"/>
    <w:rsid w:val="00461497"/>
    <w:rsid w:val="004621C4"/>
    <w:rsid w:val="00462206"/>
    <w:rsid w:val="0046236A"/>
    <w:rsid w:val="00462451"/>
    <w:rsid w:val="004625FC"/>
    <w:rsid w:val="00462A56"/>
    <w:rsid w:val="00462E3B"/>
    <w:rsid w:val="004631A3"/>
    <w:rsid w:val="00463556"/>
    <w:rsid w:val="00463A46"/>
    <w:rsid w:val="00463DF0"/>
    <w:rsid w:val="004640A7"/>
    <w:rsid w:val="004642B8"/>
    <w:rsid w:val="004649F1"/>
    <w:rsid w:val="00465C6C"/>
    <w:rsid w:val="004664E7"/>
    <w:rsid w:val="00466D3D"/>
    <w:rsid w:val="00467100"/>
    <w:rsid w:val="0046738C"/>
    <w:rsid w:val="00467644"/>
    <w:rsid w:val="0046781F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C4A"/>
    <w:rsid w:val="00471DE6"/>
    <w:rsid w:val="00472220"/>
    <w:rsid w:val="004722D3"/>
    <w:rsid w:val="00472769"/>
    <w:rsid w:val="00472784"/>
    <w:rsid w:val="00472ADA"/>
    <w:rsid w:val="00472D44"/>
    <w:rsid w:val="00473589"/>
    <w:rsid w:val="00473623"/>
    <w:rsid w:val="0047395D"/>
    <w:rsid w:val="00473A6A"/>
    <w:rsid w:val="00473ED1"/>
    <w:rsid w:val="004744E7"/>
    <w:rsid w:val="0047502F"/>
    <w:rsid w:val="00475212"/>
    <w:rsid w:val="004757C4"/>
    <w:rsid w:val="0047586F"/>
    <w:rsid w:val="00475B6A"/>
    <w:rsid w:val="00475CA9"/>
    <w:rsid w:val="00476246"/>
    <w:rsid w:val="0047656E"/>
    <w:rsid w:val="00476872"/>
    <w:rsid w:val="004769AD"/>
    <w:rsid w:val="00476C57"/>
    <w:rsid w:val="004771C0"/>
    <w:rsid w:val="00477B6D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215D"/>
    <w:rsid w:val="00483106"/>
    <w:rsid w:val="004837CE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81"/>
    <w:rsid w:val="004901E7"/>
    <w:rsid w:val="004902A7"/>
    <w:rsid w:val="00490521"/>
    <w:rsid w:val="00490B7B"/>
    <w:rsid w:val="00490B97"/>
    <w:rsid w:val="00490C63"/>
    <w:rsid w:val="0049129C"/>
    <w:rsid w:val="00491B2F"/>
    <w:rsid w:val="0049208A"/>
    <w:rsid w:val="004922FB"/>
    <w:rsid w:val="00492539"/>
    <w:rsid w:val="00492566"/>
    <w:rsid w:val="004928C1"/>
    <w:rsid w:val="00492D9F"/>
    <w:rsid w:val="00493283"/>
    <w:rsid w:val="004935A1"/>
    <w:rsid w:val="00494148"/>
    <w:rsid w:val="004943BC"/>
    <w:rsid w:val="004947E6"/>
    <w:rsid w:val="00494D2E"/>
    <w:rsid w:val="00494D40"/>
    <w:rsid w:val="0049562F"/>
    <w:rsid w:val="00495BB0"/>
    <w:rsid w:val="00495BE1"/>
    <w:rsid w:val="0049614E"/>
    <w:rsid w:val="0049651E"/>
    <w:rsid w:val="004967D9"/>
    <w:rsid w:val="00496877"/>
    <w:rsid w:val="004969D6"/>
    <w:rsid w:val="00496BBD"/>
    <w:rsid w:val="00496DD7"/>
    <w:rsid w:val="00496DF0"/>
    <w:rsid w:val="004970F0"/>
    <w:rsid w:val="00497217"/>
    <w:rsid w:val="00497598"/>
    <w:rsid w:val="00497987"/>
    <w:rsid w:val="004979F0"/>
    <w:rsid w:val="00497DC6"/>
    <w:rsid w:val="00497EC5"/>
    <w:rsid w:val="004A0FC9"/>
    <w:rsid w:val="004A1472"/>
    <w:rsid w:val="004A1F03"/>
    <w:rsid w:val="004A26DD"/>
    <w:rsid w:val="004A2AF9"/>
    <w:rsid w:val="004A33D9"/>
    <w:rsid w:val="004A3452"/>
    <w:rsid w:val="004A35FF"/>
    <w:rsid w:val="004A360F"/>
    <w:rsid w:val="004A3C77"/>
    <w:rsid w:val="004A4296"/>
    <w:rsid w:val="004A45D1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EA9"/>
    <w:rsid w:val="004B1F02"/>
    <w:rsid w:val="004B22C6"/>
    <w:rsid w:val="004B2BEE"/>
    <w:rsid w:val="004B2CED"/>
    <w:rsid w:val="004B2D31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50A2"/>
    <w:rsid w:val="004B5A6B"/>
    <w:rsid w:val="004B5AB8"/>
    <w:rsid w:val="004B5E8B"/>
    <w:rsid w:val="004B6233"/>
    <w:rsid w:val="004B6593"/>
    <w:rsid w:val="004B68DC"/>
    <w:rsid w:val="004B6CC3"/>
    <w:rsid w:val="004B6D85"/>
    <w:rsid w:val="004B6DCF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1015"/>
    <w:rsid w:val="004C14A8"/>
    <w:rsid w:val="004C2225"/>
    <w:rsid w:val="004C22D9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233"/>
    <w:rsid w:val="004C63E8"/>
    <w:rsid w:val="004C6CCA"/>
    <w:rsid w:val="004C6E64"/>
    <w:rsid w:val="004C7439"/>
    <w:rsid w:val="004C7620"/>
    <w:rsid w:val="004C7CC9"/>
    <w:rsid w:val="004D02E7"/>
    <w:rsid w:val="004D09F2"/>
    <w:rsid w:val="004D10A2"/>
    <w:rsid w:val="004D1886"/>
    <w:rsid w:val="004D1A13"/>
    <w:rsid w:val="004D1BDD"/>
    <w:rsid w:val="004D22D2"/>
    <w:rsid w:val="004D24B2"/>
    <w:rsid w:val="004D24B9"/>
    <w:rsid w:val="004D2837"/>
    <w:rsid w:val="004D2846"/>
    <w:rsid w:val="004D2886"/>
    <w:rsid w:val="004D2B99"/>
    <w:rsid w:val="004D34FC"/>
    <w:rsid w:val="004D3D46"/>
    <w:rsid w:val="004D5506"/>
    <w:rsid w:val="004D5910"/>
    <w:rsid w:val="004D5BBC"/>
    <w:rsid w:val="004D60B2"/>
    <w:rsid w:val="004D651C"/>
    <w:rsid w:val="004D6C98"/>
    <w:rsid w:val="004D73F8"/>
    <w:rsid w:val="004D7820"/>
    <w:rsid w:val="004D7BAE"/>
    <w:rsid w:val="004D7C54"/>
    <w:rsid w:val="004D7D54"/>
    <w:rsid w:val="004E017F"/>
    <w:rsid w:val="004E08A2"/>
    <w:rsid w:val="004E100D"/>
    <w:rsid w:val="004E12A4"/>
    <w:rsid w:val="004E12C6"/>
    <w:rsid w:val="004E1D5B"/>
    <w:rsid w:val="004E1E10"/>
    <w:rsid w:val="004E20FC"/>
    <w:rsid w:val="004E246B"/>
    <w:rsid w:val="004E2622"/>
    <w:rsid w:val="004E2719"/>
    <w:rsid w:val="004E27E1"/>
    <w:rsid w:val="004E2BF0"/>
    <w:rsid w:val="004E2C94"/>
    <w:rsid w:val="004E31B6"/>
    <w:rsid w:val="004E3211"/>
    <w:rsid w:val="004E35AA"/>
    <w:rsid w:val="004E3660"/>
    <w:rsid w:val="004E3C1E"/>
    <w:rsid w:val="004E3F71"/>
    <w:rsid w:val="004E4381"/>
    <w:rsid w:val="004E4B4B"/>
    <w:rsid w:val="004E4DC3"/>
    <w:rsid w:val="004E4E06"/>
    <w:rsid w:val="004E4ED8"/>
    <w:rsid w:val="004E5227"/>
    <w:rsid w:val="004E55CB"/>
    <w:rsid w:val="004E55EC"/>
    <w:rsid w:val="004E5AE1"/>
    <w:rsid w:val="004E6BDE"/>
    <w:rsid w:val="004E75B1"/>
    <w:rsid w:val="004F02C5"/>
    <w:rsid w:val="004F052F"/>
    <w:rsid w:val="004F06E0"/>
    <w:rsid w:val="004F07A2"/>
    <w:rsid w:val="004F0DAC"/>
    <w:rsid w:val="004F0EF3"/>
    <w:rsid w:val="004F1207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403D"/>
    <w:rsid w:val="004F5687"/>
    <w:rsid w:val="004F5E48"/>
    <w:rsid w:val="004F640D"/>
    <w:rsid w:val="004F663F"/>
    <w:rsid w:val="004F6AB1"/>
    <w:rsid w:val="004F730B"/>
    <w:rsid w:val="004F7675"/>
    <w:rsid w:val="004F7EA3"/>
    <w:rsid w:val="005000CD"/>
    <w:rsid w:val="005013E6"/>
    <w:rsid w:val="00501ED6"/>
    <w:rsid w:val="0050261D"/>
    <w:rsid w:val="005027E4"/>
    <w:rsid w:val="00502807"/>
    <w:rsid w:val="00502BCF"/>
    <w:rsid w:val="00502BDC"/>
    <w:rsid w:val="00502F2A"/>
    <w:rsid w:val="00503854"/>
    <w:rsid w:val="00503D96"/>
    <w:rsid w:val="00503E40"/>
    <w:rsid w:val="005042AB"/>
    <w:rsid w:val="0050446A"/>
    <w:rsid w:val="0050560E"/>
    <w:rsid w:val="0050638C"/>
    <w:rsid w:val="005068A4"/>
    <w:rsid w:val="005071D3"/>
    <w:rsid w:val="005074C9"/>
    <w:rsid w:val="005078C2"/>
    <w:rsid w:val="0050790E"/>
    <w:rsid w:val="00507D15"/>
    <w:rsid w:val="00510D34"/>
    <w:rsid w:val="005110A1"/>
    <w:rsid w:val="00511453"/>
    <w:rsid w:val="00511793"/>
    <w:rsid w:val="00511F12"/>
    <w:rsid w:val="00511FFE"/>
    <w:rsid w:val="00512D3E"/>
    <w:rsid w:val="00513433"/>
    <w:rsid w:val="005142EE"/>
    <w:rsid w:val="00514A75"/>
    <w:rsid w:val="00515459"/>
    <w:rsid w:val="00515477"/>
    <w:rsid w:val="0051619C"/>
    <w:rsid w:val="00516279"/>
    <w:rsid w:val="00516307"/>
    <w:rsid w:val="0051678E"/>
    <w:rsid w:val="00516A75"/>
    <w:rsid w:val="0051775E"/>
    <w:rsid w:val="00517DA1"/>
    <w:rsid w:val="00517F61"/>
    <w:rsid w:val="005205F7"/>
    <w:rsid w:val="00520965"/>
    <w:rsid w:val="005211C3"/>
    <w:rsid w:val="0052125B"/>
    <w:rsid w:val="00521DE4"/>
    <w:rsid w:val="0052205D"/>
    <w:rsid w:val="005227D9"/>
    <w:rsid w:val="005233CE"/>
    <w:rsid w:val="005234F2"/>
    <w:rsid w:val="00523632"/>
    <w:rsid w:val="00523849"/>
    <w:rsid w:val="00523E78"/>
    <w:rsid w:val="00523F40"/>
    <w:rsid w:val="005244D0"/>
    <w:rsid w:val="0052454E"/>
    <w:rsid w:val="00524731"/>
    <w:rsid w:val="00525432"/>
    <w:rsid w:val="0052571A"/>
    <w:rsid w:val="0052629B"/>
    <w:rsid w:val="00526AB5"/>
    <w:rsid w:val="00526BEA"/>
    <w:rsid w:val="00526BFE"/>
    <w:rsid w:val="00527DBC"/>
    <w:rsid w:val="00527EFC"/>
    <w:rsid w:val="0053010F"/>
    <w:rsid w:val="00530BD9"/>
    <w:rsid w:val="00530D10"/>
    <w:rsid w:val="005312AC"/>
    <w:rsid w:val="005313B8"/>
    <w:rsid w:val="005314F2"/>
    <w:rsid w:val="00531527"/>
    <w:rsid w:val="00531914"/>
    <w:rsid w:val="005319E5"/>
    <w:rsid w:val="00531CD6"/>
    <w:rsid w:val="00531D34"/>
    <w:rsid w:val="00532007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713"/>
    <w:rsid w:val="0053377A"/>
    <w:rsid w:val="00533A82"/>
    <w:rsid w:val="0053400D"/>
    <w:rsid w:val="00534129"/>
    <w:rsid w:val="005341B1"/>
    <w:rsid w:val="005347B6"/>
    <w:rsid w:val="00534D8E"/>
    <w:rsid w:val="00534F69"/>
    <w:rsid w:val="005354EF"/>
    <w:rsid w:val="00535928"/>
    <w:rsid w:val="00535F35"/>
    <w:rsid w:val="00536C3D"/>
    <w:rsid w:val="005375A7"/>
    <w:rsid w:val="0053773A"/>
    <w:rsid w:val="00537F29"/>
    <w:rsid w:val="0054005A"/>
    <w:rsid w:val="00540292"/>
    <w:rsid w:val="00540333"/>
    <w:rsid w:val="00540E7F"/>
    <w:rsid w:val="00541464"/>
    <w:rsid w:val="00541609"/>
    <w:rsid w:val="005422F3"/>
    <w:rsid w:val="0054289B"/>
    <w:rsid w:val="00542B35"/>
    <w:rsid w:val="00542B60"/>
    <w:rsid w:val="005434CD"/>
    <w:rsid w:val="00543626"/>
    <w:rsid w:val="0054367F"/>
    <w:rsid w:val="00543EFE"/>
    <w:rsid w:val="00544599"/>
    <w:rsid w:val="005445EF"/>
    <w:rsid w:val="0054485C"/>
    <w:rsid w:val="005449DE"/>
    <w:rsid w:val="00544A0F"/>
    <w:rsid w:val="00544D89"/>
    <w:rsid w:val="00545AEE"/>
    <w:rsid w:val="00545B1E"/>
    <w:rsid w:val="00545B7B"/>
    <w:rsid w:val="00546A9D"/>
    <w:rsid w:val="00546B12"/>
    <w:rsid w:val="00546F39"/>
    <w:rsid w:val="0054714B"/>
    <w:rsid w:val="005479AD"/>
    <w:rsid w:val="00547A83"/>
    <w:rsid w:val="00547EAB"/>
    <w:rsid w:val="005501A5"/>
    <w:rsid w:val="005505DE"/>
    <w:rsid w:val="00550673"/>
    <w:rsid w:val="00550A98"/>
    <w:rsid w:val="00550BC8"/>
    <w:rsid w:val="00550D34"/>
    <w:rsid w:val="00550D82"/>
    <w:rsid w:val="00550E05"/>
    <w:rsid w:val="00550FA3"/>
    <w:rsid w:val="00551008"/>
    <w:rsid w:val="00552458"/>
    <w:rsid w:val="00552633"/>
    <w:rsid w:val="005526CF"/>
    <w:rsid w:val="00552B21"/>
    <w:rsid w:val="00552D3E"/>
    <w:rsid w:val="00553244"/>
    <w:rsid w:val="005538CD"/>
    <w:rsid w:val="0055420D"/>
    <w:rsid w:val="005545EB"/>
    <w:rsid w:val="005546DF"/>
    <w:rsid w:val="00554717"/>
    <w:rsid w:val="005559F9"/>
    <w:rsid w:val="00555A7C"/>
    <w:rsid w:val="00555B5D"/>
    <w:rsid w:val="005567B7"/>
    <w:rsid w:val="00556CC0"/>
    <w:rsid w:val="0055757E"/>
    <w:rsid w:val="00557A92"/>
    <w:rsid w:val="00557C73"/>
    <w:rsid w:val="00557D33"/>
    <w:rsid w:val="00557E04"/>
    <w:rsid w:val="005601D8"/>
    <w:rsid w:val="0056021B"/>
    <w:rsid w:val="005608DE"/>
    <w:rsid w:val="00560EE3"/>
    <w:rsid w:val="00560F24"/>
    <w:rsid w:val="0056191F"/>
    <w:rsid w:val="00561D5A"/>
    <w:rsid w:val="0056242B"/>
    <w:rsid w:val="005627B9"/>
    <w:rsid w:val="00562D90"/>
    <w:rsid w:val="005630DE"/>
    <w:rsid w:val="005637E9"/>
    <w:rsid w:val="00563CCA"/>
    <w:rsid w:val="00563E4D"/>
    <w:rsid w:val="00564942"/>
    <w:rsid w:val="00565B9E"/>
    <w:rsid w:val="00565FA8"/>
    <w:rsid w:val="00565FB1"/>
    <w:rsid w:val="00566770"/>
    <w:rsid w:val="00566CA1"/>
    <w:rsid w:val="00567493"/>
    <w:rsid w:val="005675EB"/>
    <w:rsid w:val="005679CC"/>
    <w:rsid w:val="005679E2"/>
    <w:rsid w:val="00567BAF"/>
    <w:rsid w:val="00567E80"/>
    <w:rsid w:val="00570BDA"/>
    <w:rsid w:val="005712A7"/>
    <w:rsid w:val="0057182F"/>
    <w:rsid w:val="00571DDA"/>
    <w:rsid w:val="005728B4"/>
    <w:rsid w:val="00572AE2"/>
    <w:rsid w:val="00572D4E"/>
    <w:rsid w:val="00572D9A"/>
    <w:rsid w:val="0057327B"/>
    <w:rsid w:val="00573524"/>
    <w:rsid w:val="0057384D"/>
    <w:rsid w:val="00574521"/>
    <w:rsid w:val="00574794"/>
    <w:rsid w:val="0057499D"/>
    <w:rsid w:val="00574B4D"/>
    <w:rsid w:val="00574E04"/>
    <w:rsid w:val="0057523D"/>
    <w:rsid w:val="00575424"/>
    <w:rsid w:val="005757B3"/>
    <w:rsid w:val="005757BC"/>
    <w:rsid w:val="0057582F"/>
    <w:rsid w:val="005764DE"/>
    <w:rsid w:val="0057652D"/>
    <w:rsid w:val="00576ABD"/>
    <w:rsid w:val="00576BC3"/>
    <w:rsid w:val="0057739D"/>
    <w:rsid w:val="0058041F"/>
    <w:rsid w:val="005806E8"/>
    <w:rsid w:val="00580FD4"/>
    <w:rsid w:val="00581652"/>
    <w:rsid w:val="0058174E"/>
    <w:rsid w:val="00581A78"/>
    <w:rsid w:val="00581F11"/>
    <w:rsid w:val="00582226"/>
    <w:rsid w:val="00582822"/>
    <w:rsid w:val="0058283B"/>
    <w:rsid w:val="0058316A"/>
    <w:rsid w:val="00585022"/>
    <w:rsid w:val="00585390"/>
    <w:rsid w:val="00585699"/>
    <w:rsid w:val="00585862"/>
    <w:rsid w:val="0058689F"/>
    <w:rsid w:val="0058694F"/>
    <w:rsid w:val="00587092"/>
    <w:rsid w:val="00587D12"/>
    <w:rsid w:val="00587DF6"/>
    <w:rsid w:val="0059050F"/>
    <w:rsid w:val="00590784"/>
    <w:rsid w:val="00590CEE"/>
    <w:rsid w:val="0059121B"/>
    <w:rsid w:val="00591846"/>
    <w:rsid w:val="00591C12"/>
    <w:rsid w:val="00591E4B"/>
    <w:rsid w:val="005922E0"/>
    <w:rsid w:val="005923AB"/>
    <w:rsid w:val="0059288A"/>
    <w:rsid w:val="00592B3F"/>
    <w:rsid w:val="005937C5"/>
    <w:rsid w:val="0059393E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851"/>
    <w:rsid w:val="00595916"/>
    <w:rsid w:val="0059601A"/>
    <w:rsid w:val="005964D7"/>
    <w:rsid w:val="00596783"/>
    <w:rsid w:val="005968BB"/>
    <w:rsid w:val="00596DD1"/>
    <w:rsid w:val="005972D4"/>
    <w:rsid w:val="00597CF2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7572"/>
    <w:rsid w:val="005A79C8"/>
    <w:rsid w:val="005A7DCD"/>
    <w:rsid w:val="005B018C"/>
    <w:rsid w:val="005B0312"/>
    <w:rsid w:val="005B1131"/>
    <w:rsid w:val="005B1470"/>
    <w:rsid w:val="005B154D"/>
    <w:rsid w:val="005B1878"/>
    <w:rsid w:val="005B1F2D"/>
    <w:rsid w:val="005B20DC"/>
    <w:rsid w:val="005B276F"/>
    <w:rsid w:val="005B29D2"/>
    <w:rsid w:val="005B303C"/>
    <w:rsid w:val="005B30C8"/>
    <w:rsid w:val="005B36BB"/>
    <w:rsid w:val="005B373C"/>
    <w:rsid w:val="005B3E25"/>
    <w:rsid w:val="005B41BE"/>
    <w:rsid w:val="005B4A7D"/>
    <w:rsid w:val="005B4ED7"/>
    <w:rsid w:val="005B547E"/>
    <w:rsid w:val="005B55A5"/>
    <w:rsid w:val="005B5DE5"/>
    <w:rsid w:val="005B61E7"/>
    <w:rsid w:val="005B6558"/>
    <w:rsid w:val="005B6F21"/>
    <w:rsid w:val="005B7DD8"/>
    <w:rsid w:val="005C058F"/>
    <w:rsid w:val="005C071B"/>
    <w:rsid w:val="005C0798"/>
    <w:rsid w:val="005C0C9A"/>
    <w:rsid w:val="005C18C2"/>
    <w:rsid w:val="005C1AD8"/>
    <w:rsid w:val="005C1E11"/>
    <w:rsid w:val="005C23FD"/>
    <w:rsid w:val="005C2BB6"/>
    <w:rsid w:val="005C2D3F"/>
    <w:rsid w:val="005C398C"/>
    <w:rsid w:val="005C475B"/>
    <w:rsid w:val="005C4F64"/>
    <w:rsid w:val="005C5196"/>
    <w:rsid w:val="005C571B"/>
    <w:rsid w:val="005C5C7A"/>
    <w:rsid w:val="005C5F82"/>
    <w:rsid w:val="005C6103"/>
    <w:rsid w:val="005C64D0"/>
    <w:rsid w:val="005C66BB"/>
    <w:rsid w:val="005C6C3C"/>
    <w:rsid w:val="005C71A2"/>
    <w:rsid w:val="005C7476"/>
    <w:rsid w:val="005C79BC"/>
    <w:rsid w:val="005C7C84"/>
    <w:rsid w:val="005D0159"/>
    <w:rsid w:val="005D03BA"/>
    <w:rsid w:val="005D05DB"/>
    <w:rsid w:val="005D09CA"/>
    <w:rsid w:val="005D0EE1"/>
    <w:rsid w:val="005D109C"/>
    <w:rsid w:val="005D10F5"/>
    <w:rsid w:val="005D10FD"/>
    <w:rsid w:val="005D1727"/>
    <w:rsid w:val="005D1B78"/>
    <w:rsid w:val="005D1DC9"/>
    <w:rsid w:val="005D21C4"/>
    <w:rsid w:val="005D24F4"/>
    <w:rsid w:val="005D31A4"/>
    <w:rsid w:val="005D3510"/>
    <w:rsid w:val="005D359C"/>
    <w:rsid w:val="005D35CB"/>
    <w:rsid w:val="005D37A3"/>
    <w:rsid w:val="005D394A"/>
    <w:rsid w:val="005D4852"/>
    <w:rsid w:val="005D5054"/>
    <w:rsid w:val="005D6019"/>
    <w:rsid w:val="005D6633"/>
    <w:rsid w:val="005D66C0"/>
    <w:rsid w:val="005D6E52"/>
    <w:rsid w:val="005D717E"/>
    <w:rsid w:val="005D76AB"/>
    <w:rsid w:val="005D76AD"/>
    <w:rsid w:val="005D7721"/>
    <w:rsid w:val="005D79FD"/>
    <w:rsid w:val="005D7FE7"/>
    <w:rsid w:val="005E0314"/>
    <w:rsid w:val="005E03EA"/>
    <w:rsid w:val="005E0518"/>
    <w:rsid w:val="005E0799"/>
    <w:rsid w:val="005E084B"/>
    <w:rsid w:val="005E1226"/>
    <w:rsid w:val="005E1914"/>
    <w:rsid w:val="005E1D2F"/>
    <w:rsid w:val="005E1D7C"/>
    <w:rsid w:val="005E2775"/>
    <w:rsid w:val="005E309D"/>
    <w:rsid w:val="005E37A2"/>
    <w:rsid w:val="005E38CC"/>
    <w:rsid w:val="005E3961"/>
    <w:rsid w:val="005E3CCF"/>
    <w:rsid w:val="005E3E53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2F5"/>
    <w:rsid w:val="005E6CE5"/>
    <w:rsid w:val="005E6E4E"/>
    <w:rsid w:val="005E72C1"/>
    <w:rsid w:val="005E730A"/>
    <w:rsid w:val="005E746C"/>
    <w:rsid w:val="005E7781"/>
    <w:rsid w:val="005E79FB"/>
    <w:rsid w:val="005E7C5A"/>
    <w:rsid w:val="005E7EB9"/>
    <w:rsid w:val="005F0871"/>
    <w:rsid w:val="005F0F5F"/>
    <w:rsid w:val="005F1054"/>
    <w:rsid w:val="005F10B5"/>
    <w:rsid w:val="005F1350"/>
    <w:rsid w:val="005F1888"/>
    <w:rsid w:val="005F2604"/>
    <w:rsid w:val="005F2939"/>
    <w:rsid w:val="005F2985"/>
    <w:rsid w:val="005F3ADB"/>
    <w:rsid w:val="005F3D5F"/>
    <w:rsid w:val="005F4009"/>
    <w:rsid w:val="005F4CFA"/>
    <w:rsid w:val="005F4EAA"/>
    <w:rsid w:val="005F5443"/>
    <w:rsid w:val="005F592E"/>
    <w:rsid w:val="005F6B96"/>
    <w:rsid w:val="005F6F09"/>
    <w:rsid w:val="005F6F91"/>
    <w:rsid w:val="005F7A9F"/>
    <w:rsid w:val="005F7E2B"/>
    <w:rsid w:val="006000E7"/>
    <w:rsid w:val="006005D3"/>
    <w:rsid w:val="0060061C"/>
    <w:rsid w:val="0060073E"/>
    <w:rsid w:val="006007FD"/>
    <w:rsid w:val="0060091F"/>
    <w:rsid w:val="00600D6B"/>
    <w:rsid w:val="006014D1"/>
    <w:rsid w:val="0060158E"/>
    <w:rsid w:val="006017B5"/>
    <w:rsid w:val="00601D7D"/>
    <w:rsid w:val="0060273B"/>
    <w:rsid w:val="00602A82"/>
    <w:rsid w:val="00603068"/>
    <w:rsid w:val="00604292"/>
    <w:rsid w:val="00604449"/>
    <w:rsid w:val="006044D6"/>
    <w:rsid w:val="006050D3"/>
    <w:rsid w:val="006057C0"/>
    <w:rsid w:val="006059D8"/>
    <w:rsid w:val="0060669F"/>
    <w:rsid w:val="006067E3"/>
    <w:rsid w:val="00606883"/>
    <w:rsid w:val="00606B76"/>
    <w:rsid w:val="006074B6"/>
    <w:rsid w:val="006121BB"/>
    <w:rsid w:val="006122C0"/>
    <w:rsid w:val="00612D9D"/>
    <w:rsid w:val="0061363D"/>
    <w:rsid w:val="00613AF6"/>
    <w:rsid w:val="00613BBB"/>
    <w:rsid w:val="00613E20"/>
    <w:rsid w:val="006142B6"/>
    <w:rsid w:val="0061538C"/>
    <w:rsid w:val="0061581D"/>
    <w:rsid w:val="00615D56"/>
    <w:rsid w:val="0061629F"/>
    <w:rsid w:val="006164BA"/>
    <w:rsid w:val="00616ABC"/>
    <w:rsid w:val="00616EC6"/>
    <w:rsid w:val="00617711"/>
    <w:rsid w:val="00620205"/>
    <w:rsid w:val="00620359"/>
    <w:rsid w:val="006208BB"/>
    <w:rsid w:val="00620AA6"/>
    <w:rsid w:val="00620E36"/>
    <w:rsid w:val="0062120D"/>
    <w:rsid w:val="006214D5"/>
    <w:rsid w:val="006216C1"/>
    <w:rsid w:val="00621E1B"/>
    <w:rsid w:val="00621EC3"/>
    <w:rsid w:val="0062241D"/>
    <w:rsid w:val="00622D20"/>
    <w:rsid w:val="00623933"/>
    <w:rsid w:val="00623AD0"/>
    <w:rsid w:val="00623C69"/>
    <w:rsid w:val="00623F98"/>
    <w:rsid w:val="006240DD"/>
    <w:rsid w:val="00624177"/>
    <w:rsid w:val="006243F5"/>
    <w:rsid w:val="0062485A"/>
    <w:rsid w:val="006248A0"/>
    <w:rsid w:val="006250DC"/>
    <w:rsid w:val="00625572"/>
    <w:rsid w:val="00625F42"/>
    <w:rsid w:val="006267CB"/>
    <w:rsid w:val="00626D89"/>
    <w:rsid w:val="00626E01"/>
    <w:rsid w:val="006270AA"/>
    <w:rsid w:val="006271B8"/>
    <w:rsid w:val="00627239"/>
    <w:rsid w:val="00627D10"/>
    <w:rsid w:val="0063017F"/>
    <w:rsid w:val="006303D2"/>
    <w:rsid w:val="006313C2"/>
    <w:rsid w:val="00631A04"/>
    <w:rsid w:val="00631CF8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B6D"/>
    <w:rsid w:val="00633BE9"/>
    <w:rsid w:val="00633DE1"/>
    <w:rsid w:val="00633E8E"/>
    <w:rsid w:val="00633F05"/>
    <w:rsid w:val="0063404D"/>
    <w:rsid w:val="006349D7"/>
    <w:rsid w:val="00634C3F"/>
    <w:rsid w:val="00635158"/>
    <w:rsid w:val="00636083"/>
    <w:rsid w:val="0063692B"/>
    <w:rsid w:val="00636B70"/>
    <w:rsid w:val="00637D62"/>
    <w:rsid w:val="00637E16"/>
    <w:rsid w:val="00640943"/>
    <w:rsid w:val="00641143"/>
    <w:rsid w:val="0064187C"/>
    <w:rsid w:val="006418E7"/>
    <w:rsid w:val="00641BA1"/>
    <w:rsid w:val="0064201A"/>
    <w:rsid w:val="00642824"/>
    <w:rsid w:val="006428E8"/>
    <w:rsid w:val="006428F5"/>
    <w:rsid w:val="006432AD"/>
    <w:rsid w:val="00643479"/>
    <w:rsid w:val="00643556"/>
    <w:rsid w:val="00643A4D"/>
    <w:rsid w:val="00644193"/>
    <w:rsid w:val="00644AA4"/>
    <w:rsid w:val="00644AFD"/>
    <w:rsid w:val="006457E6"/>
    <w:rsid w:val="00645F53"/>
    <w:rsid w:val="00646DC6"/>
    <w:rsid w:val="00647DC2"/>
    <w:rsid w:val="006501E4"/>
    <w:rsid w:val="00650BC9"/>
    <w:rsid w:val="00651110"/>
    <w:rsid w:val="0065150C"/>
    <w:rsid w:val="006524A9"/>
    <w:rsid w:val="00652D71"/>
    <w:rsid w:val="00652D80"/>
    <w:rsid w:val="0065313A"/>
    <w:rsid w:val="00653146"/>
    <w:rsid w:val="00653379"/>
    <w:rsid w:val="006536F8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C5C"/>
    <w:rsid w:val="00660CC1"/>
    <w:rsid w:val="0066117D"/>
    <w:rsid w:val="006611F1"/>
    <w:rsid w:val="0066143A"/>
    <w:rsid w:val="0066184A"/>
    <w:rsid w:val="00661BE1"/>
    <w:rsid w:val="00661E79"/>
    <w:rsid w:val="006624AE"/>
    <w:rsid w:val="006628EF"/>
    <w:rsid w:val="0066290F"/>
    <w:rsid w:val="00662AE9"/>
    <w:rsid w:val="00662EBC"/>
    <w:rsid w:val="006635A1"/>
    <w:rsid w:val="006636F9"/>
    <w:rsid w:val="006638CA"/>
    <w:rsid w:val="006638F9"/>
    <w:rsid w:val="00663CD4"/>
    <w:rsid w:val="00664380"/>
    <w:rsid w:val="00664464"/>
    <w:rsid w:val="00664FB4"/>
    <w:rsid w:val="00665322"/>
    <w:rsid w:val="0066533D"/>
    <w:rsid w:val="00665C0C"/>
    <w:rsid w:val="00665FD1"/>
    <w:rsid w:val="0066601E"/>
    <w:rsid w:val="00666410"/>
    <w:rsid w:val="00666DF2"/>
    <w:rsid w:val="0066700C"/>
    <w:rsid w:val="00667A41"/>
    <w:rsid w:val="00667D2A"/>
    <w:rsid w:val="00670487"/>
    <w:rsid w:val="00670875"/>
    <w:rsid w:val="0067094F"/>
    <w:rsid w:val="00670AD0"/>
    <w:rsid w:val="0067142A"/>
    <w:rsid w:val="006714D8"/>
    <w:rsid w:val="00671CB3"/>
    <w:rsid w:val="006726AD"/>
    <w:rsid w:val="00672DA6"/>
    <w:rsid w:val="00673F03"/>
    <w:rsid w:val="00674801"/>
    <w:rsid w:val="00674FD6"/>
    <w:rsid w:val="00675A89"/>
    <w:rsid w:val="00675E54"/>
    <w:rsid w:val="006765B0"/>
    <w:rsid w:val="006768F9"/>
    <w:rsid w:val="00676B4A"/>
    <w:rsid w:val="00676B8F"/>
    <w:rsid w:val="00676E1D"/>
    <w:rsid w:val="006772A5"/>
    <w:rsid w:val="00677879"/>
    <w:rsid w:val="006779A6"/>
    <w:rsid w:val="00677D8F"/>
    <w:rsid w:val="00677D92"/>
    <w:rsid w:val="00677DF2"/>
    <w:rsid w:val="00677EA3"/>
    <w:rsid w:val="006802A5"/>
    <w:rsid w:val="00680481"/>
    <w:rsid w:val="00680531"/>
    <w:rsid w:val="00680691"/>
    <w:rsid w:val="00680D19"/>
    <w:rsid w:val="0068109D"/>
    <w:rsid w:val="00681152"/>
    <w:rsid w:val="0068192B"/>
    <w:rsid w:val="00682024"/>
    <w:rsid w:val="006829FB"/>
    <w:rsid w:val="00682BBC"/>
    <w:rsid w:val="00682D39"/>
    <w:rsid w:val="006832C1"/>
    <w:rsid w:val="0068369B"/>
    <w:rsid w:val="00683868"/>
    <w:rsid w:val="0068392F"/>
    <w:rsid w:val="00683C89"/>
    <w:rsid w:val="00683D34"/>
    <w:rsid w:val="00683D74"/>
    <w:rsid w:val="00684023"/>
    <w:rsid w:val="00684395"/>
    <w:rsid w:val="00684913"/>
    <w:rsid w:val="006849B6"/>
    <w:rsid w:val="0068613F"/>
    <w:rsid w:val="0068636D"/>
    <w:rsid w:val="0068655F"/>
    <w:rsid w:val="00686F7D"/>
    <w:rsid w:val="00687143"/>
    <w:rsid w:val="006876D8"/>
    <w:rsid w:val="006877E6"/>
    <w:rsid w:val="00687FE2"/>
    <w:rsid w:val="00690159"/>
    <w:rsid w:val="0069060D"/>
    <w:rsid w:val="00690FA5"/>
    <w:rsid w:val="00691618"/>
    <w:rsid w:val="00691B9D"/>
    <w:rsid w:val="00691D43"/>
    <w:rsid w:val="006920D2"/>
    <w:rsid w:val="00692790"/>
    <w:rsid w:val="006930F9"/>
    <w:rsid w:val="00693259"/>
    <w:rsid w:val="00693280"/>
    <w:rsid w:val="006936A5"/>
    <w:rsid w:val="00695159"/>
    <w:rsid w:val="0069515B"/>
    <w:rsid w:val="006956B9"/>
    <w:rsid w:val="00695808"/>
    <w:rsid w:val="00696D19"/>
    <w:rsid w:val="006971A3"/>
    <w:rsid w:val="00697E0D"/>
    <w:rsid w:val="00697F53"/>
    <w:rsid w:val="006A007E"/>
    <w:rsid w:val="006A0440"/>
    <w:rsid w:val="006A0FF8"/>
    <w:rsid w:val="006A10DB"/>
    <w:rsid w:val="006A2CB1"/>
    <w:rsid w:val="006A2D3B"/>
    <w:rsid w:val="006A30F8"/>
    <w:rsid w:val="006A338E"/>
    <w:rsid w:val="006A3955"/>
    <w:rsid w:val="006A3F6A"/>
    <w:rsid w:val="006A40C9"/>
    <w:rsid w:val="006A4199"/>
    <w:rsid w:val="006A4367"/>
    <w:rsid w:val="006A492B"/>
    <w:rsid w:val="006A4969"/>
    <w:rsid w:val="006A517A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B02A3"/>
    <w:rsid w:val="006B04E8"/>
    <w:rsid w:val="006B084D"/>
    <w:rsid w:val="006B0B86"/>
    <w:rsid w:val="006B0E70"/>
    <w:rsid w:val="006B105B"/>
    <w:rsid w:val="006B1D80"/>
    <w:rsid w:val="006B23A0"/>
    <w:rsid w:val="006B2D29"/>
    <w:rsid w:val="006B3CDC"/>
    <w:rsid w:val="006B3DBC"/>
    <w:rsid w:val="006B3EF8"/>
    <w:rsid w:val="006B4492"/>
    <w:rsid w:val="006B460E"/>
    <w:rsid w:val="006B4EA2"/>
    <w:rsid w:val="006B5194"/>
    <w:rsid w:val="006B5C94"/>
    <w:rsid w:val="006B600E"/>
    <w:rsid w:val="006B64C9"/>
    <w:rsid w:val="006B64D1"/>
    <w:rsid w:val="006B702D"/>
    <w:rsid w:val="006B7241"/>
    <w:rsid w:val="006B7332"/>
    <w:rsid w:val="006B79F1"/>
    <w:rsid w:val="006B7E94"/>
    <w:rsid w:val="006C04D5"/>
    <w:rsid w:val="006C0B65"/>
    <w:rsid w:val="006C1192"/>
    <w:rsid w:val="006C15FE"/>
    <w:rsid w:val="006C1625"/>
    <w:rsid w:val="006C1BC0"/>
    <w:rsid w:val="006C1FFB"/>
    <w:rsid w:val="006C20D9"/>
    <w:rsid w:val="006C24FB"/>
    <w:rsid w:val="006C25C4"/>
    <w:rsid w:val="006C33F1"/>
    <w:rsid w:val="006C3C06"/>
    <w:rsid w:val="006C3E1F"/>
    <w:rsid w:val="006C444B"/>
    <w:rsid w:val="006C4476"/>
    <w:rsid w:val="006C4644"/>
    <w:rsid w:val="006C58B3"/>
    <w:rsid w:val="006C5DCE"/>
    <w:rsid w:val="006C5F66"/>
    <w:rsid w:val="006C6835"/>
    <w:rsid w:val="006C6A94"/>
    <w:rsid w:val="006C720E"/>
    <w:rsid w:val="006C74FC"/>
    <w:rsid w:val="006C75BD"/>
    <w:rsid w:val="006C7A69"/>
    <w:rsid w:val="006C7AA4"/>
    <w:rsid w:val="006D06C2"/>
    <w:rsid w:val="006D0E73"/>
    <w:rsid w:val="006D10C7"/>
    <w:rsid w:val="006D18CF"/>
    <w:rsid w:val="006D1920"/>
    <w:rsid w:val="006D1F75"/>
    <w:rsid w:val="006D2323"/>
    <w:rsid w:val="006D237E"/>
    <w:rsid w:val="006D23A9"/>
    <w:rsid w:val="006D2588"/>
    <w:rsid w:val="006D26A2"/>
    <w:rsid w:val="006D2747"/>
    <w:rsid w:val="006D27A1"/>
    <w:rsid w:val="006D2DBC"/>
    <w:rsid w:val="006D3A5F"/>
    <w:rsid w:val="006D3E4E"/>
    <w:rsid w:val="006D43FC"/>
    <w:rsid w:val="006D4735"/>
    <w:rsid w:val="006D479F"/>
    <w:rsid w:val="006D490F"/>
    <w:rsid w:val="006D527F"/>
    <w:rsid w:val="006D5410"/>
    <w:rsid w:val="006D5642"/>
    <w:rsid w:val="006D5B42"/>
    <w:rsid w:val="006D5C88"/>
    <w:rsid w:val="006D67B6"/>
    <w:rsid w:val="006D6D30"/>
    <w:rsid w:val="006D7738"/>
    <w:rsid w:val="006D7CD5"/>
    <w:rsid w:val="006E04B3"/>
    <w:rsid w:val="006E0A18"/>
    <w:rsid w:val="006E1AE0"/>
    <w:rsid w:val="006E20D6"/>
    <w:rsid w:val="006E2138"/>
    <w:rsid w:val="006E391D"/>
    <w:rsid w:val="006E3BA7"/>
    <w:rsid w:val="006E3ED8"/>
    <w:rsid w:val="006E4657"/>
    <w:rsid w:val="006E50E1"/>
    <w:rsid w:val="006E5786"/>
    <w:rsid w:val="006E6D4A"/>
    <w:rsid w:val="006E71EE"/>
    <w:rsid w:val="006E7447"/>
    <w:rsid w:val="006E7D25"/>
    <w:rsid w:val="006F0096"/>
    <w:rsid w:val="006F0143"/>
    <w:rsid w:val="006F072D"/>
    <w:rsid w:val="006F07B1"/>
    <w:rsid w:val="006F1444"/>
    <w:rsid w:val="006F2052"/>
    <w:rsid w:val="006F2565"/>
    <w:rsid w:val="006F3513"/>
    <w:rsid w:val="006F3562"/>
    <w:rsid w:val="006F3D94"/>
    <w:rsid w:val="006F3E4F"/>
    <w:rsid w:val="006F3FB9"/>
    <w:rsid w:val="006F430D"/>
    <w:rsid w:val="006F45C9"/>
    <w:rsid w:val="006F4B58"/>
    <w:rsid w:val="006F4D81"/>
    <w:rsid w:val="006F5644"/>
    <w:rsid w:val="006F59B6"/>
    <w:rsid w:val="006F5E05"/>
    <w:rsid w:val="006F6270"/>
    <w:rsid w:val="006F653A"/>
    <w:rsid w:val="006F65A6"/>
    <w:rsid w:val="006F6703"/>
    <w:rsid w:val="006F69DB"/>
    <w:rsid w:val="006F6CC6"/>
    <w:rsid w:val="006F6E25"/>
    <w:rsid w:val="006F73D6"/>
    <w:rsid w:val="006F7D20"/>
    <w:rsid w:val="006F7F16"/>
    <w:rsid w:val="007001B6"/>
    <w:rsid w:val="00700950"/>
    <w:rsid w:val="00700ADA"/>
    <w:rsid w:val="00700FD6"/>
    <w:rsid w:val="007015F8"/>
    <w:rsid w:val="00701933"/>
    <w:rsid w:val="00701EDB"/>
    <w:rsid w:val="00701FD1"/>
    <w:rsid w:val="0070219C"/>
    <w:rsid w:val="0070235D"/>
    <w:rsid w:val="00702396"/>
    <w:rsid w:val="0070286C"/>
    <w:rsid w:val="007029A9"/>
    <w:rsid w:val="00702EA3"/>
    <w:rsid w:val="0070309E"/>
    <w:rsid w:val="00703EB2"/>
    <w:rsid w:val="00703FE7"/>
    <w:rsid w:val="00704677"/>
    <w:rsid w:val="00705022"/>
    <w:rsid w:val="007051E8"/>
    <w:rsid w:val="00705323"/>
    <w:rsid w:val="0070576A"/>
    <w:rsid w:val="00705B62"/>
    <w:rsid w:val="00705F2F"/>
    <w:rsid w:val="007065CB"/>
    <w:rsid w:val="00706E2D"/>
    <w:rsid w:val="007075E8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3234"/>
    <w:rsid w:val="007133DE"/>
    <w:rsid w:val="0071356E"/>
    <w:rsid w:val="007138AC"/>
    <w:rsid w:val="00714CEE"/>
    <w:rsid w:val="007150A2"/>
    <w:rsid w:val="007152DE"/>
    <w:rsid w:val="007154E1"/>
    <w:rsid w:val="0071564F"/>
    <w:rsid w:val="007163A2"/>
    <w:rsid w:val="00716DF1"/>
    <w:rsid w:val="00716E7D"/>
    <w:rsid w:val="00716F83"/>
    <w:rsid w:val="00717361"/>
    <w:rsid w:val="00717549"/>
    <w:rsid w:val="007205DF"/>
    <w:rsid w:val="00720B80"/>
    <w:rsid w:val="00720F8E"/>
    <w:rsid w:val="0072127D"/>
    <w:rsid w:val="00721FBD"/>
    <w:rsid w:val="00722579"/>
    <w:rsid w:val="00722C67"/>
    <w:rsid w:val="00722CBB"/>
    <w:rsid w:val="00722F27"/>
    <w:rsid w:val="00722FE8"/>
    <w:rsid w:val="007230DE"/>
    <w:rsid w:val="00723406"/>
    <w:rsid w:val="00723651"/>
    <w:rsid w:val="00723A30"/>
    <w:rsid w:val="00723A33"/>
    <w:rsid w:val="00723D52"/>
    <w:rsid w:val="00724FA0"/>
    <w:rsid w:val="007252D7"/>
    <w:rsid w:val="0072556F"/>
    <w:rsid w:val="00725682"/>
    <w:rsid w:val="00725A86"/>
    <w:rsid w:val="007264A6"/>
    <w:rsid w:val="0072727E"/>
    <w:rsid w:val="007272D1"/>
    <w:rsid w:val="0072766A"/>
    <w:rsid w:val="007278EC"/>
    <w:rsid w:val="007279DB"/>
    <w:rsid w:val="00727A97"/>
    <w:rsid w:val="00727DEA"/>
    <w:rsid w:val="0073043C"/>
    <w:rsid w:val="007304AF"/>
    <w:rsid w:val="007304DD"/>
    <w:rsid w:val="0073072D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BDC"/>
    <w:rsid w:val="0073493F"/>
    <w:rsid w:val="00734E4D"/>
    <w:rsid w:val="0073506F"/>
    <w:rsid w:val="0073723F"/>
    <w:rsid w:val="0073743E"/>
    <w:rsid w:val="00737589"/>
    <w:rsid w:val="00737714"/>
    <w:rsid w:val="007377CC"/>
    <w:rsid w:val="0073791A"/>
    <w:rsid w:val="007379DE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FF0"/>
    <w:rsid w:val="007430CB"/>
    <w:rsid w:val="00743210"/>
    <w:rsid w:val="00743C89"/>
    <w:rsid w:val="00743D5F"/>
    <w:rsid w:val="00743EE1"/>
    <w:rsid w:val="007442E5"/>
    <w:rsid w:val="007443BD"/>
    <w:rsid w:val="00744692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658"/>
    <w:rsid w:val="007500F2"/>
    <w:rsid w:val="0075077D"/>
    <w:rsid w:val="00750A49"/>
    <w:rsid w:val="00750C28"/>
    <w:rsid w:val="00751B74"/>
    <w:rsid w:val="00751DED"/>
    <w:rsid w:val="00752286"/>
    <w:rsid w:val="0075229F"/>
    <w:rsid w:val="007522C4"/>
    <w:rsid w:val="00752516"/>
    <w:rsid w:val="007525E1"/>
    <w:rsid w:val="00753015"/>
    <w:rsid w:val="00753507"/>
    <w:rsid w:val="00753533"/>
    <w:rsid w:val="00753609"/>
    <w:rsid w:val="00753618"/>
    <w:rsid w:val="00753DFC"/>
    <w:rsid w:val="00753E82"/>
    <w:rsid w:val="0075434D"/>
    <w:rsid w:val="007543D7"/>
    <w:rsid w:val="0075455A"/>
    <w:rsid w:val="0075495E"/>
    <w:rsid w:val="00754EC6"/>
    <w:rsid w:val="00755181"/>
    <w:rsid w:val="00755412"/>
    <w:rsid w:val="00755C8B"/>
    <w:rsid w:val="00755DD1"/>
    <w:rsid w:val="007566DD"/>
    <w:rsid w:val="00756C7A"/>
    <w:rsid w:val="007570EA"/>
    <w:rsid w:val="007570F2"/>
    <w:rsid w:val="007576C7"/>
    <w:rsid w:val="007578B3"/>
    <w:rsid w:val="00757A84"/>
    <w:rsid w:val="00757B12"/>
    <w:rsid w:val="00757BF4"/>
    <w:rsid w:val="00757C90"/>
    <w:rsid w:val="007602E0"/>
    <w:rsid w:val="00760B3D"/>
    <w:rsid w:val="00760D10"/>
    <w:rsid w:val="0076139F"/>
    <w:rsid w:val="007617A2"/>
    <w:rsid w:val="007618C4"/>
    <w:rsid w:val="00761E9A"/>
    <w:rsid w:val="007624B9"/>
    <w:rsid w:val="007629AD"/>
    <w:rsid w:val="007629E1"/>
    <w:rsid w:val="00762B09"/>
    <w:rsid w:val="00763622"/>
    <w:rsid w:val="00763629"/>
    <w:rsid w:val="0076388E"/>
    <w:rsid w:val="0076474E"/>
    <w:rsid w:val="007649BA"/>
    <w:rsid w:val="0076526D"/>
    <w:rsid w:val="007653A3"/>
    <w:rsid w:val="007653F6"/>
    <w:rsid w:val="00765542"/>
    <w:rsid w:val="007656F1"/>
    <w:rsid w:val="0076571B"/>
    <w:rsid w:val="00765A97"/>
    <w:rsid w:val="00765ABB"/>
    <w:rsid w:val="00766CC0"/>
    <w:rsid w:val="00767353"/>
    <w:rsid w:val="00767974"/>
    <w:rsid w:val="0077027F"/>
    <w:rsid w:val="007709D7"/>
    <w:rsid w:val="00771D21"/>
    <w:rsid w:val="0077229D"/>
    <w:rsid w:val="00772BE3"/>
    <w:rsid w:val="00773086"/>
    <w:rsid w:val="0077336A"/>
    <w:rsid w:val="007735AA"/>
    <w:rsid w:val="00773622"/>
    <w:rsid w:val="007739FF"/>
    <w:rsid w:val="00773B56"/>
    <w:rsid w:val="0077408D"/>
    <w:rsid w:val="007743FB"/>
    <w:rsid w:val="00774797"/>
    <w:rsid w:val="007749A4"/>
    <w:rsid w:val="00774A59"/>
    <w:rsid w:val="00774B86"/>
    <w:rsid w:val="00774BD0"/>
    <w:rsid w:val="0077530B"/>
    <w:rsid w:val="007753B7"/>
    <w:rsid w:val="00775595"/>
    <w:rsid w:val="007756E2"/>
    <w:rsid w:val="0077580F"/>
    <w:rsid w:val="007758B6"/>
    <w:rsid w:val="00775994"/>
    <w:rsid w:val="007759AC"/>
    <w:rsid w:val="00775D6B"/>
    <w:rsid w:val="007763F0"/>
    <w:rsid w:val="0077673D"/>
    <w:rsid w:val="00777047"/>
    <w:rsid w:val="007776F1"/>
    <w:rsid w:val="007777DA"/>
    <w:rsid w:val="00777AF9"/>
    <w:rsid w:val="007804D3"/>
    <w:rsid w:val="00780ABC"/>
    <w:rsid w:val="00780B61"/>
    <w:rsid w:val="0078127D"/>
    <w:rsid w:val="0078166B"/>
    <w:rsid w:val="007816D3"/>
    <w:rsid w:val="00781719"/>
    <w:rsid w:val="007817BC"/>
    <w:rsid w:val="00781C6F"/>
    <w:rsid w:val="00781CCA"/>
    <w:rsid w:val="00782174"/>
    <w:rsid w:val="007824AD"/>
    <w:rsid w:val="007825E9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714"/>
    <w:rsid w:val="00784D45"/>
    <w:rsid w:val="00784DF4"/>
    <w:rsid w:val="00784E37"/>
    <w:rsid w:val="007856DB"/>
    <w:rsid w:val="00785730"/>
    <w:rsid w:val="00785739"/>
    <w:rsid w:val="00786A69"/>
    <w:rsid w:val="00786BED"/>
    <w:rsid w:val="00786F37"/>
    <w:rsid w:val="00786FD8"/>
    <w:rsid w:val="00787C93"/>
    <w:rsid w:val="00787E85"/>
    <w:rsid w:val="007903DB"/>
    <w:rsid w:val="0079051A"/>
    <w:rsid w:val="00790A3A"/>
    <w:rsid w:val="00790E60"/>
    <w:rsid w:val="0079111E"/>
    <w:rsid w:val="007916D6"/>
    <w:rsid w:val="00791718"/>
    <w:rsid w:val="0079172E"/>
    <w:rsid w:val="007918B3"/>
    <w:rsid w:val="00791D9D"/>
    <w:rsid w:val="00792025"/>
    <w:rsid w:val="0079312E"/>
    <w:rsid w:val="00793181"/>
    <w:rsid w:val="0079319D"/>
    <w:rsid w:val="007936EC"/>
    <w:rsid w:val="00793BA8"/>
    <w:rsid w:val="00793EA2"/>
    <w:rsid w:val="00793FA2"/>
    <w:rsid w:val="00793FFD"/>
    <w:rsid w:val="00794D23"/>
    <w:rsid w:val="0079525E"/>
    <w:rsid w:val="0079546F"/>
    <w:rsid w:val="0079564F"/>
    <w:rsid w:val="00795938"/>
    <w:rsid w:val="00795CF5"/>
    <w:rsid w:val="00795E84"/>
    <w:rsid w:val="007961AF"/>
    <w:rsid w:val="00796B86"/>
    <w:rsid w:val="00797C66"/>
    <w:rsid w:val="007A0293"/>
    <w:rsid w:val="007A0B20"/>
    <w:rsid w:val="007A0EDF"/>
    <w:rsid w:val="007A115A"/>
    <w:rsid w:val="007A11B1"/>
    <w:rsid w:val="007A1C72"/>
    <w:rsid w:val="007A1DB2"/>
    <w:rsid w:val="007A2567"/>
    <w:rsid w:val="007A271E"/>
    <w:rsid w:val="007A2F8F"/>
    <w:rsid w:val="007A315C"/>
    <w:rsid w:val="007A3243"/>
    <w:rsid w:val="007A3285"/>
    <w:rsid w:val="007A39A6"/>
    <w:rsid w:val="007A3C18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6AEA"/>
    <w:rsid w:val="007A6C45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2E4"/>
    <w:rsid w:val="007B3505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239"/>
    <w:rsid w:val="007B531D"/>
    <w:rsid w:val="007B5FF4"/>
    <w:rsid w:val="007B65FD"/>
    <w:rsid w:val="007B6B59"/>
    <w:rsid w:val="007B6BA6"/>
    <w:rsid w:val="007B7283"/>
    <w:rsid w:val="007B797C"/>
    <w:rsid w:val="007B7B3C"/>
    <w:rsid w:val="007C01B9"/>
    <w:rsid w:val="007C0357"/>
    <w:rsid w:val="007C04BB"/>
    <w:rsid w:val="007C13A7"/>
    <w:rsid w:val="007C1E96"/>
    <w:rsid w:val="007C1FF7"/>
    <w:rsid w:val="007C209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55D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837"/>
    <w:rsid w:val="007C794D"/>
    <w:rsid w:val="007D075F"/>
    <w:rsid w:val="007D07D8"/>
    <w:rsid w:val="007D0B38"/>
    <w:rsid w:val="007D1086"/>
    <w:rsid w:val="007D1A24"/>
    <w:rsid w:val="007D1BAC"/>
    <w:rsid w:val="007D21C1"/>
    <w:rsid w:val="007D2CB9"/>
    <w:rsid w:val="007D2E80"/>
    <w:rsid w:val="007D2E8A"/>
    <w:rsid w:val="007D4171"/>
    <w:rsid w:val="007D435A"/>
    <w:rsid w:val="007D49E3"/>
    <w:rsid w:val="007D4EB5"/>
    <w:rsid w:val="007D54C5"/>
    <w:rsid w:val="007D5CC5"/>
    <w:rsid w:val="007D5E61"/>
    <w:rsid w:val="007D693D"/>
    <w:rsid w:val="007D6C10"/>
    <w:rsid w:val="007D6E7F"/>
    <w:rsid w:val="007D70C6"/>
    <w:rsid w:val="007D7DA5"/>
    <w:rsid w:val="007D7FBA"/>
    <w:rsid w:val="007E003D"/>
    <w:rsid w:val="007E0BE9"/>
    <w:rsid w:val="007E1167"/>
    <w:rsid w:val="007E126D"/>
    <w:rsid w:val="007E20F3"/>
    <w:rsid w:val="007E2120"/>
    <w:rsid w:val="007E22AE"/>
    <w:rsid w:val="007E2507"/>
    <w:rsid w:val="007E253F"/>
    <w:rsid w:val="007E29FF"/>
    <w:rsid w:val="007E31B7"/>
    <w:rsid w:val="007E3212"/>
    <w:rsid w:val="007E3725"/>
    <w:rsid w:val="007E3D3E"/>
    <w:rsid w:val="007E46D1"/>
    <w:rsid w:val="007E488D"/>
    <w:rsid w:val="007E48A1"/>
    <w:rsid w:val="007E4D79"/>
    <w:rsid w:val="007E4F24"/>
    <w:rsid w:val="007E521E"/>
    <w:rsid w:val="007E53C3"/>
    <w:rsid w:val="007E540A"/>
    <w:rsid w:val="007E58D8"/>
    <w:rsid w:val="007E65C3"/>
    <w:rsid w:val="007E6C36"/>
    <w:rsid w:val="007E6C49"/>
    <w:rsid w:val="007E71D3"/>
    <w:rsid w:val="007E740D"/>
    <w:rsid w:val="007E75BA"/>
    <w:rsid w:val="007E7BC3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5FF"/>
    <w:rsid w:val="007F27D2"/>
    <w:rsid w:val="007F29D9"/>
    <w:rsid w:val="007F2ABF"/>
    <w:rsid w:val="007F2BCF"/>
    <w:rsid w:val="007F310C"/>
    <w:rsid w:val="007F350D"/>
    <w:rsid w:val="007F3685"/>
    <w:rsid w:val="007F38BC"/>
    <w:rsid w:val="007F3CD8"/>
    <w:rsid w:val="007F3DE5"/>
    <w:rsid w:val="007F42D7"/>
    <w:rsid w:val="007F490F"/>
    <w:rsid w:val="007F4A3B"/>
    <w:rsid w:val="007F4B61"/>
    <w:rsid w:val="007F4E11"/>
    <w:rsid w:val="007F5116"/>
    <w:rsid w:val="007F5ACD"/>
    <w:rsid w:val="007F5FB5"/>
    <w:rsid w:val="007F60D8"/>
    <w:rsid w:val="007F66B1"/>
    <w:rsid w:val="007F6A9E"/>
    <w:rsid w:val="007F6CD9"/>
    <w:rsid w:val="007F774C"/>
    <w:rsid w:val="007F7C49"/>
    <w:rsid w:val="007F7D4B"/>
    <w:rsid w:val="007F7FDE"/>
    <w:rsid w:val="0080124F"/>
    <w:rsid w:val="00801B17"/>
    <w:rsid w:val="00801D32"/>
    <w:rsid w:val="00801EFE"/>
    <w:rsid w:val="00802585"/>
    <w:rsid w:val="00802709"/>
    <w:rsid w:val="00802CD6"/>
    <w:rsid w:val="00802EE1"/>
    <w:rsid w:val="00803C54"/>
    <w:rsid w:val="00803D2F"/>
    <w:rsid w:val="00803EED"/>
    <w:rsid w:val="00804402"/>
    <w:rsid w:val="00804455"/>
    <w:rsid w:val="00804A8C"/>
    <w:rsid w:val="00805138"/>
    <w:rsid w:val="00805D3D"/>
    <w:rsid w:val="00805F44"/>
    <w:rsid w:val="00805FC6"/>
    <w:rsid w:val="00806054"/>
    <w:rsid w:val="0080670F"/>
    <w:rsid w:val="008075C3"/>
    <w:rsid w:val="0081022A"/>
    <w:rsid w:val="00810546"/>
    <w:rsid w:val="00810824"/>
    <w:rsid w:val="00810856"/>
    <w:rsid w:val="00810E8E"/>
    <w:rsid w:val="00811584"/>
    <w:rsid w:val="008116F5"/>
    <w:rsid w:val="00811B5F"/>
    <w:rsid w:val="00811FC9"/>
    <w:rsid w:val="00812512"/>
    <w:rsid w:val="00812619"/>
    <w:rsid w:val="0081288C"/>
    <w:rsid w:val="00812CE6"/>
    <w:rsid w:val="00812E5A"/>
    <w:rsid w:val="0081335D"/>
    <w:rsid w:val="00813410"/>
    <w:rsid w:val="008137B4"/>
    <w:rsid w:val="00813DB6"/>
    <w:rsid w:val="008140F0"/>
    <w:rsid w:val="00814117"/>
    <w:rsid w:val="0081429B"/>
    <w:rsid w:val="008145E3"/>
    <w:rsid w:val="00814742"/>
    <w:rsid w:val="008157D9"/>
    <w:rsid w:val="00815A2B"/>
    <w:rsid w:val="00815A97"/>
    <w:rsid w:val="00815C2E"/>
    <w:rsid w:val="00815E44"/>
    <w:rsid w:val="00816066"/>
    <w:rsid w:val="008163BE"/>
    <w:rsid w:val="00816439"/>
    <w:rsid w:val="00816A1B"/>
    <w:rsid w:val="00816EA7"/>
    <w:rsid w:val="00816F30"/>
    <w:rsid w:val="00816F73"/>
    <w:rsid w:val="00817999"/>
    <w:rsid w:val="00817E69"/>
    <w:rsid w:val="008209E5"/>
    <w:rsid w:val="00820A65"/>
    <w:rsid w:val="00820E0E"/>
    <w:rsid w:val="0082102E"/>
    <w:rsid w:val="0082188D"/>
    <w:rsid w:val="0082206A"/>
    <w:rsid w:val="00822099"/>
    <w:rsid w:val="00822282"/>
    <w:rsid w:val="00822675"/>
    <w:rsid w:val="00822B46"/>
    <w:rsid w:val="0082406F"/>
    <w:rsid w:val="008244C9"/>
    <w:rsid w:val="00824ACE"/>
    <w:rsid w:val="00824C6A"/>
    <w:rsid w:val="00825352"/>
    <w:rsid w:val="00825B89"/>
    <w:rsid w:val="00825CBE"/>
    <w:rsid w:val="008266EC"/>
    <w:rsid w:val="0082681D"/>
    <w:rsid w:val="00826EDB"/>
    <w:rsid w:val="00827AD6"/>
    <w:rsid w:val="00830482"/>
    <w:rsid w:val="00830AA3"/>
    <w:rsid w:val="00830D17"/>
    <w:rsid w:val="00830FE8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DFC"/>
    <w:rsid w:val="00836341"/>
    <w:rsid w:val="0083637B"/>
    <w:rsid w:val="00836B4D"/>
    <w:rsid w:val="00836D3A"/>
    <w:rsid w:val="008370E9"/>
    <w:rsid w:val="00837154"/>
    <w:rsid w:val="00837644"/>
    <w:rsid w:val="008404FC"/>
    <w:rsid w:val="008409D6"/>
    <w:rsid w:val="00840A83"/>
    <w:rsid w:val="00840D5A"/>
    <w:rsid w:val="00841943"/>
    <w:rsid w:val="00841EE1"/>
    <w:rsid w:val="008421A9"/>
    <w:rsid w:val="008428BD"/>
    <w:rsid w:val="008429A1"/>
    <w:rsid w:val="008436BE"/>
    <w:rsid w:val="0084426A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E83"/>
    <w:rsid w:val="008508B3"/>
    <w:rsid w:val="00852607"/>
    <w:rsid w:val="00852B08"/>
    <w:rsid w:val="00852DDE"/>
    <w:rsid w:val="00852F8F"/>
    <w:rsid w:val="0085313E"/>
    <w:rsid w:val="008532E7"/>
    <w:rsid w:val="0085333A"/>
    <w:rsid w:val="0085347C"/>
    <w:rsid w:val="0085351C"/>
    <w:rsid w:val="00853672"/>
    <w:rsid w:val="00854013"/>
    <w:rsid w:val="0085434D"/>
    <w:rsid w:val="0085464C"/>
    <w:rsid w:val="00855904"/>
    <w:rsid w:val="00855925"/>
    <w:rsid w:val="00855D67"/>
    <w:rsid w:val="00856255"/>
    <w:rsid w:val="00856604"/>
    <w:rsid w:val="008569F4"/>
    <w:rsid w:val="00856EFA"/>
    <w:rsid w:val="00857A5C"/>
    <w:rsid w:val="00860C21"/>
    <w:rsid w:val="00860FEC"/>
    <w:rsid w:val="00861472"/>
    <w:rsid w:val="0086176C"/>
    <w:rsid w:val="00861B70"/>
    <w:rsid w:val="00861EA1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D41"/>
    <w:rsid w:val="00866654"/>
    <w:rsid w:val="00866BAC"/>
    <w:rsid w:val="0086776D"/>
    <w:rsid w:val="00867EDB"/>
    <w:rsid w:val="00867F2A"/>
    <w:rsid w:val="008702B3"/>
    <w:rsid w:val="008706BB"/>
    <w:rsid w:val="00870752"/>
    <w:rsid w:val="00870D9E"/>
    <w:rsid w:val="00870F2D"/>
    <w:rsid w:val="00871231"/>
    <w:rsid w:val="008714D8"/>
    <w:rsid w:val="0087237F"/>
    <w:rsid w:val="00872EF6"/>
    <w:rsid w:val="008733AF"/>
    <w:rsid w:val="0087485B"/>
    <w:rsid w:val="00874BFD"/>
    <w:rsid w:val="00874DB4"/>
    <w:rsid w:val="0087512A"/>
    <w:rsid w:val="00875220"/>
    <w:rsid w:val="0087532D"/>
    <w:rsid w:val="00875AF0"/>
    <w:rsid w:val="008760DA"/>
    <w:rsid w:val="008766F9"/>
    <w:rsid w:val="008768D7"/>
    <w:rsid w:val="00877EA1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205D"/>
    <w:rsid w:val="0088268B"/>
    <w:rsid w:val="0088278F"/>
    <w:rsid w:val="00882882"/>
    <w:rsid w:val="00882E22"/>
    <w:rsid w:val="0088370A"/>
    <w:rsid w:val="0088393C"/>
    <w:rsid w:val="00883B41"/>
    <w:rsid w:val="00884415"/>
    <w:rsid w:val="00884611"/>
    <w:rsid w:val="00884817"/>
    <w:rsid w:val="00884E3B"/>
    <w:rsid w:val="0088554C"/>
    <w:rsid w:val="00885C54"/>
    <w:rsid w:val="00885C87"/>
    <w:rsid w:val="008860C7"/>
    <w:rsid w:val="008874D8"/>
    <w:rsid w:val="008875A5"/>
    <w:rsid w:val="008876A8"/>
    <w:rsid w:val="008901B8"/>
    <w:rsid w:val="00890A29"/>
    <w:rsid w:val="00890AB3"/>
    <w:rsid w:val="00890B9E"/>
    <w:rsid w:val="00890E15"/>
    <w:rsid w:val="00891466"/>
    <w:rsid w:val="00891477"/>
    <w:rsid w:val="00891B8B"/>
    <w:rsid w:val="00891DC4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B5C"/>
    <w:rsid w:val="00893D43"/>
    <w:rsid w:val="00894553"/>
    <w:rsid w:val="00894A9F"/>
    <w:rsid w:val="00894C31"/>
    <w:rsid w:val="00895018"/>
    <w:rsid w:val="00895463"/>
    <w:rsid w:val="00895550"/>
    <w:rsid w:val="008959C7"/>
    <w:rsid w:val="008963F5"/>
    <w:rsid w:val="00896F00"/>
    <w:rsid w:val="008974E8"/>
    <w:rsid w:val="00897ADF"/>
    <w:rsid w:val="00897C1E"/>
    <w:rsid w:val="00897E1A"/>
    <w:rsid w:val="008A0001"/>
    <w:rsid w:val="008A04F1"/>
    <w:rsid w:val="008A0713"/>
    <w:rsid w:val="008A0792"/>
    <w:rsid w:val="008A0944"/>
    <w:rsid w:val="008A0A4C"/>
    <w:rsid w:val="008A22E2"/>
    <w:rsid w:val="008A24EC"/>
    <w:rsid w:val="008A26B7"/>
    <w:rsid w:val="008A2ABE"/>
    <w:rsid w:val="008A2C7D"/>
    <w:rsid w:val="008A3175"/>
    <w:rsid w:val="008A3C97"/>
    <w:rsid w:val="008A48EC"/>
    <w:rsid w:val="008A4F73"/>
    <w:rsid w:val="008A5CAF"/>
    <w:rsid w:val="008A5EE5"/>
    <w:rsid w:val="008A6366"/>
    <w:rsid w:val="008A63FE"/>
    <w:rsid w:val="008A6E2F"/>
    <w:rsid w:val="008A7831"/>
    <w:rsid w:val="008B034E"/>
    <w:rsid w:val="008B05B9"/>
    <w:rsid w:val="008B072D"/>
    <w:rsid w:val="008B0CD3"/>
    <w:rsid w:val="008B0DAF"/>
    <w:rsid w:val="008B0ED6"/>
    <w:rsid w:val="008B12C3"/>
    <w:rsid w:val="008B12F8"/>
    <w:rsid w:val="008B155D"/>
    <w:rsid w:val="008B1C9C"/>
    <w:rsid w:val="008B1DCD"/>
    <w:rsid w:val="008B21C5"/>
    <w:rsid w:val="008B26A7"/>
    <w:rsid w:val="008B2E4D"/>
    <w:rsid w:val="008B31B7"/>
    <w:rsid w:val="008B336D"/>
    <w:rsid w:val="008B341D"/>
    <w:rsid w:val="008B3AD4"/>
    <w:rsid w:val="008B3B01"/>
    <w:rsid w:val="008B3D94"/>
    <w:rsid w:val="008B3FA1"/>
    <w:rsid w:val="008B46C8"/>
    <w:rsid w:val="008B4D46"/>
    <w:rsid w:val="008B5258"/>
    <w:rsid w:val="008B5DFF"/>
    <w:rsid w:val="008B61D6"/>
    <w:rsid w:val="008B6E87"/>
    <w:rsid w:val="008B6EFF"/>
    <w:rsid w:val="008B7050"/>
    <w:rsid w:val="008B70B5"/>
    <w:rsid w:val="008B71AB"/>
    <w:rsid w:val="008B7DBE"/>
    <w:rsid w:val="008C0282"/>
    <w:rsid w:val="008C049F"/>
    <w:rsid w:val="008C0608"/>
    <w:rsid w:val="008C1136"/>
    <w:rsid w:val="008C150A"/>
    <w:rsid w:val="008C1747"/>
    <w:rsid w:val="008C1770"/>
    <w:rsid w:val="008C1981"/>
    <w:rsid w:val="008C1A3F"/>
    <w:rsid w:val="008C2C76"/>
    <w:rsid w:val="008C3080"/>
    <w:rsid w:val="008C31AA"/>
    <w:rsid w:val="008C3B93"/>
    <w:rsid w:val="008C3D3F"/>
    <w:rsid w:val="008C3F7C"/>
    <w:rsid w:val="008C41F4"/>
    <w:rsid w:val="008C425A"/>
    <w:rsid w:val="008C466E"/>
    <w:rsid w:val="008C4C17"/>
    <w:rsid w:val="008C53F4"/>
    <w:rsid w:val="008C5442"/>
    <w:rsid w:val="008C5693"/>
    <w:rsid w:val="008C5D4A"/>
    <w:rsid w:val="008C60EC"/>
    <w:rsid w:val="008C7294"/>
    <w:rsid w:val="008C75D7"/>
    <w:rsid w:val="008C789D"/>
    <w:rsid w:val="008C7B63"/>
    <w:rsid w:val="008C7C6A"/>
    <w:rsid w:val="008D088D"/>
    <w:rsid w:val="008D1280"/>
    <w:rsid w:val="008D12EF"/>
    <w:rsid w:val="008D1326"/>
    <w:rsid w:val="008D1711"/>
    <w:rsid w:val="008D1EC3"/>
    <w:rsid w:val="008D1F66"/>
    <w:rsid w:val="008D2447"/>
    <w:rsid w:val="008D2572"/>
    <w:rsid w:val="008D2E3F"/>
    <w:rsid w:val="008D2F4D"/>
    <w:rsid w:val="008D3050"/>
    <w:rsid w:val="008D4355"/>
    <w:rsid w:val="008D4D15"/>
    <w:rsid w:val="008D5763"/>
    <w:rsid w:val="008D58FC"/>
    <w:rsid w:val="008D621D"/>
    <w:rsid w:val="008D627D"/>
    <w:rsid w:val="008D64AB"/>
    <w:rsid w:val="008D6D76"/>
    <w:rsid w:val="008D768A"/>
    <w:rsid w:val="008D796B"/>
    <w:rsid w:val="008D7A61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E93"/>
    <w:rsid w:val="008E314B"/>
    <w:rsid w:val="008E320C"/>
    <w:rsid w:val="008E349A"/>
    <w:rsid w:val="008E416A"/>
    <w:rsid w:val="008E45BE"/>
    <w:rsid w:val="008E4664"/>
    <w:rsid w:val="008E48F3"/>
    <w:rsid w:val="008E4A70"/>
    <w:rsid w:val="008E4ACD"/>
    <w:rsid w:val="008E4C5E"/>
    <w:rsid w:val="008E528B"/>
    <w:rsid w:val="008E5321"/>
    <w:rsid w:val="008E55D3"/>
    <w:rsid w:val="008E5F40"/>
    <w:rsid w:val="008E6067"/>
    <w:rsid w:val="008E66BE"/>
    <w:rsid w:val="008E6B25"/>
    <w:rsid w:val="008E6CFA"/>
    <w:rsid w:val="008E6F79"/>
    <w:rsid w:val="008E739A"/>
    <w:rsid w:val="008E74B0"/>
    <w:rsid w:val="008F02B1"/>
    <w:rsid w:val="008F07A2"/>
    <w:rsid w:val="008F0962"/>
    <w:rsid w:val="008F1671"/>
    <w:rsid w:val="008F2114"/>
    <w:rsid w:val="008F2391"/>
    <w:rsid w:val="008F269A"/>
    <w:rsid w:val="008F286C"/>
    <w:rsid w:val="008F2A92"/>
    <w:rsid w:val="008F2AF5"/>
    <w:rsid w:val="008F2B95"/>
    <w:rsid w:val="008F2CE7"/>
    <w:rsid w:val="008F308B"/>
    <w:rsid w:val="008F355E"/>
    <w:rsid w:val="008F36E7"/>
    <w:rsid w:val="008F3783"/>
    <w:rsid w:val="008F3792"/>
    <w:rsid w:val="008F40A3"/>
    <w:rsid w:val="008F435E"/>
    <w:rsid w:val="008F47B8"/>
    <w:rsid w:val="008F4C65"/>
    <w:rsid w:val="008F68C9"/>
    <w:rsid w:val="008F6ACD"/>
    <w:rsid w:val="008F6BB1"/>
    <w:rsid w:val="008F6E3E"/>
    <w:rsid w:val="008F7379"/>
    <w:rsid w:val="008F7F26"/>
    <w:rsid w:val="00900350"/>
    <w:rsid w:val="00900608"/>
    <w:rsid w:val="00900637"/>
    <w:rsid w:val="00900BB9"/>
    <w:rsid w:val="00900C5D"/>
    <w:rsid w:val="009014DB"/>
    <w:rsid w:val="0090173F"/>
    <w:rsid w:val="00901A1D"/>
    <w:rsid w:val="0090227B"/>
    <w:rsid w:val="0090283F"/>
    <w:rsid w:val="00902E5D"/>
    <w:rsid w:val="00902E5F"/>
    <w:rsid w:val="00902FD1"/>
    <w:rsid w:val="00902FF1"/>
    <w:rsid w:val="0090378C"/>
    <w:rsid w:val="00903EF7"/>
    <w:rsid w:val="009040AA"/>
    <w:rsid w:val="009047D8"/>
    <w:rsid w:val="00905896"/>
    <w:rsid w:val="00905F94"/>
    <w:rsid w:val="00905FB7"/>
    <w:rsid w:val="0090677B"/>
    <w:rsid w:val="00906F96"/>
    <w:rsid w:val="009071E7"/>
    <w:rsid w:val="00907270"/>
    <w:rsid w:val="009076C8"/>
    <w:rsid w:val="009111D9"/>
    <w:rsid w:val="009117F9"/>
    <w:rsid w:val="00912771"/>
    <w:rsid w:val="00912A0A"/>
    <w:rsid w:val="00912A2C"/>
    <w:rsid w:val="00912CA9"/>
    <w:rsid w:val="009131BE"/>
    <w:rsid w:val="009138A7"/>
    <w:rsid w:val="009138F6"/>
    <w:rsid w:val="009139E4"/>
    <w:rsid w:val="00913BDD"/>
    <w:rsid w:val="009141F6"/>
    <w:rsid w:val="00914D5E"/>
    <w:rsid w:val="00915113"/>
    <w:rsid w:val="00915A0F"/>
    <w:rsid w:val="00916450"/>
    <w:rsid w:val="0091650B"/>
    <w:rsid w:val="009169B5"/>
    <w:rsid w:val="00917046"/>
    <w:rsid w:val="00917423"/>
    <w:rsid w:val="00917444"/>
    <w:rsid w:val="00917CD0"/>
    <w:rsid w:val="00917D3F"/>
    <w:rsid w:val="009206F3"/>
    <w:rsid w:val="00920CCC"/>
    <w:rsid w:val="00920E01"/>
    <w:rsid w:val="00920EF2"/>
    <w:rsid w:val="00920FEC"/>
    <w:rsid w:val="0092149D"/>
    <w:rsid w:val="00921510"/>
    <w:rsid w:val="00921FA6"/>
    <w:rsid w:val="00922342"/>
    <w:rsid w:val="00922762"/>
    <w:rsid w:val="00922CA4"/>
    <w:rsid w:val="00922DA5"/>
    <w:rsid w:val="00922DDD"/>
    <w:rsid w:val="00922F7F"/>
    <w:rsid w:val="00923610"/>
    <w:rsid w:val="009241EE"/>
    <w:rsid w:val="00924A90"/>
    <w:rsid w:val="00924B3B"/>
    <w:rsid w:val="00924D2B"/>
    <w:rsid w:val="00924FC8"/>
    <w:rsid w:val="00925452"/>
    <w:rsid w:val="009255AF"/>
    <w:rsid w:val="00925B7F"/>
    <w:rsid w:val="00925C6A"/>
    <w:rsid w:val="009261FB"/>
    <w:rsid w:val="009266AE"/>
    <w:rsid w:val="00926B10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B3D"/>
    <w:rsid w:val="009311C3"/>
    <w:rsid w:val="009312A8"/>
    <w:rsid w:val="009312EC"/>
    <w:rsid w:val="0093137A"/>
    <w:rsid w:val="0093143A"/>
    <w:rsid w:val="009316A3"/>
    <w:rsid w:val="00931773"/>
    <w:rsid w:val="00932479"/>
    <w:rsid w:val="00932528"/>
    <w:rsid w:val="00932571"/>
    <w:rsid w:val="009326A5"/>
    <w:rsid w:val="00932BBC"/>
    <w:rsid w:val="00932C1D"/>
    <w:rsid w:val="00933117"/>
    <w:rsid w:val="00933200"/>
    <w:rsid w:val="009333AF"/>
    <w:rsid w:val="00933D99"/>
    <w:rsid w:val="0093446C"/>
    <w:rsid w:val="009346EB"/>
    <w:rsid w:val="009355DA"/>
    <w:rsid w:val="00935B1C"/>
    <w:rsid w:val="00935D0C"/>
    <w:rsid w:val="00936219"/>
    <w:rsid w:val="00936434"/>
    <w:rsid w:val="0093652C"/>
    <w:rsid w:val="0093698D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607"/>
    <w:rsid w:val="009418A2"/>
    <w:rsid w:val="00941D5C"/>
    <w:rsid w:val="0094255A"/>
    <w:rsid w:val="00942791"/>
    <w:rsid w:val="00942E4C"/>
    <w:rsid w:val="00942E56"/>
    <w:rsid w:val="009430BB"/>
    <w:rsid w:val="0094328E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2FC"/>
    <w:rsid w:val="0094548F"/>
    <w:rsid w:val="00945F8F"/>
    <w:rsid w:val="009461B2"/>
    <w:rsid w:val="0094648A"/>
    <w:rsid w:val="0094686F"/>
    <w:rsid w:val="00946D00"/>
    <w:rsid w:val="00946D80"/>
    <w:rsid w:val="00946E87"/>
    <w:rsid w:val="00946FF1"/>
    <w:rsid w:val="0094724E"/>
    <w:rsid w:val="0095072E"/>
    <w:rsid w:val="00950C1C"/>
    <w:rsid w:val="00951097"/>
    <w:rsid w:val="009515EE"/>
    <w:rsid w:val="00951708"/>
    <w:rsid w:val="00951867"/>
    <w:rsid w:val="00951B79"/>
    <w:rsid w:val="00951BC0"/>
    <w:rsid w:val="00954621"/>
    <w:rsid w:val="00954EDC"/>
    <w:rsid w:val="00954EFD"/>
    <w:rsid w:val="009554B1"/>
    <w:rsid w:val="00955640"/>
    <w:rsid w:val="00955759"/>
    <w:rsid w:val="00955DBF"/>
    <w:rsid w:val="00956278"/>
    <w:rsid w:val="009562E3"/>
    <w:rsid w:val="0095664A"/>
    <w:rsid w:val="009570AE"/>
    <w:rsid w:val="00957772"/>
    <w:rsid w:val="00957E3B"/>
    <w:rsid w:val="00957ECB"/>
    <w:rsid w:val="00960005"/>
    <w:rsid w:val="009600DB"/>
    <w:rsid w:val="009605D6"/>
    <w:rsid w:val="009606F5"/>
    <w:rsid w:val="00960701"/>
    <w:rsid w:val="00960C89"/>
    <w:rsid w:val="00961FA5"/>
    <w:rsid w:val="009621F4"/>
    <w:rsid w:val="0096283E"/>
    <w:rsid w:val="00962ADF"/>
    <w:rsid w:val="00962B9E"/>
    <w:rsid w:val="00962DE0"/>
    <w:rsid w:val="00962FF7"/>
    <w:rsid w:val="0096304A"/>
    <w:rsid w:val="009630CA"/>
    <w:rsid w:val="009633D4"/>
    <w:rsid w:val="00963626"/>
    <w:rsid w:val="009639E5"/>
    <w:rsid w:val="00963C31"/>
    <w:rsid w:val="00963CF0"/>
    <w:rsid w:val="00963D7A"/>
    <w:rsid w:val="00963DC0"/>
    <w:rsid w:val="009648D4"/>
    <w:rsid w:val="0096490D"/>
    <w:rsid w:val="00964939"/>
    <w:rsid w:val="00964984"/>
    <w:rsid w:val="0096566D"/>
    <w:rsid w:val="00965AA1"/>
    <w:rsid w:val="00965C28"/>
    <w:rsid w:val="00967095"/>
    <w:rsid w:val="009671EA"/>
    <w:rsid w:val="00970846"/>
    <w:rsid w:val="00970D57"/>
    <w:rsid w:val="00972459"/>
    <w:rsid w:val="00972D2C"/>
    <w:rsid w:val="00972F4F"/>
    <w:rsid w:val="00972FB2"/>
    <w:rsid w:val="009734A4"/>
    <w:rsid w:val="009734CD"/>
    <w:rsid w:val="009739BA"/>
    <w:rsid w:val="009743A4"/>
    <w:rsid w:val="00974697"/>
    <w:rsid w:val="00975EBD"/>
    <w:rsid w:val="00976096"/>
    <w:rsid w:val="009762A7"/>
    <w:rsid w:val="00976329"/>
    <w:rsid w:val="009763E1"/>
    <w:rsid w:val="00976686"/>
    <w:rsid w:val="0097737C"/>
    <w:rsid w:val="009773D1"/>
    <w:rsid w:val="0097744C"/>
    <w:rsid w:val="0097759C"/>
    <w:rsid w:val="00977E48"/>
    <w:rsid w:val="00980269"/>
    <w:rsid w:val="009802BA"/>
    <w:rsid w:val="00980C83"/>
    <w:rsid w:val="00981140"/>
    <w:rsid w:val="00981399"/>
    <w:rsid w:val="009813E8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ACB"/>
    <w:rsid w:val="009845AB"/>
    <w:rsid w:val="00984BBF"/>
    <w:rsid w:val="00985457"/>
    <w:rsid w:val="009856B9"/>
    <w:rsid w:val="00985964"/>
    <w:rsid w:val="0098654D"/>
    <w:rsid w:val="00986762"/>
    <w:rsid w:val="0098711A"/>
    <w:rsid w:val="00987249"/>
    <w:rsid w:val="00987282"/>
    <w:rsid w:val="009875DA"/>
    <w:rsid w:val="00987CDB"/>
    <w:rsid w:val="00987DDF"/>
    <w:rsid w:val="00990416"/>
    <w:rsid w:val="0099047C"/>
    <w:rsid w:val="00990728"/>
    <w:rsid w:val="00990907"/>
    <w:rsid w:val="00990C28"/>
    <w:rsid w:val="00990E93"/>
    <w:rsid w:val="00991297"/>
    <w:rsid w:val="0099146D"/>
    <w:rsid w:val="009916B5"/>
    <w:rsid w:val="00991A40"/>
    <w:rsid w:val="00991EAA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C6C"/>
    <w:rsid w:val="00997286"/>
    <w:rsid w:val="0099733B"/>
    <w:rsid w:val="0099742A"/>
    <w:rsid w:val="00997AC7"/>
    <w:rsid w:val="00997CED"/>
    <w:rsid w:val="00997FCD"/>
    <w:rsid w:val="009A04EF"/>
    <w:rsid w:val="009A0534"/>
    <w:rsid w:val="009A0858"/>
    <w:rsid w:val="009A1387"/>
    <w:rsid w:val="009A1493"/>
    <w:rsid w:val="009A1C76"/>
    <w:rsid w:val="009A1DB3"/>
    <w:rsid w:val="009A1E70"/>
    <w:rsid w:val="009A2063"/>
    <w:rsid w:val="009A2443"/>
    <w:rsid w:val="009A26E1"/>
    <w:rsid w:val="009A2C97"/>
    <w:rsid w:val="009A2FA8"/>
    <w:rsid w:val="009A3D2B"/>
    <w:rsid w:val="009A3F47"/>
    <w:rsid w:val="009A4065"/>
    <w:rsid w:val="009A41F2"/>
    <w:rsid w:val="009A45F9"/>
    <w:rsid w:val="009A4624"/>
    <w:rsid w:val="009A4E26"/>
    <w:rsid w:val="009A53CC"/>
    <w:rsid w:val="009A5764"/>
    <w:rsid w:val="009A57F0"/>
    <w:rsid w:val="009A5F1E"/>
    <w:rsid w:val="009A667D"/>
    <w:rsid w:val="009A6C87"/>
    <w:rsid w:val="009A70F1"/>
    <w:rsid w:val="009A755C"/>
    <w:rsid w:val="009B0880"/>
    <w:rsid w:val="009B097A"/>
    <w:rsid w:val="009B146B"/>
    <w:rsid w:val="009B15DC"/>
    <w:rsid w:val="009B187A"/>
    <w:rsid w:val="009B1FC8"/>
    <w:rsid w:val="009B218B"/>
    <w:rsid w:val="009B27B8"/>
    <w:rsid w:val="009B2A22"/>
    <w:rsid w:val="009B2AB7"/>
    <w:rsid w:val="009B2FDE"/>
    <w:rsid w:val="009B3534"/>
    <w:rsid w:val="009B37AE"/>
    <w:rsid w:val="009B37D8"/>
    <w:rsid w:val="009B3C33"/>
    <w:rsid w:val="009B3CC8"/>
    <w:rsid w:val="009B4154"/>
    <w:rsid w:val="009B44A1"/>
    <w:rsid w:val="009B4A5F"/>
    <w:rsid w:val="009B4CBA"/>
    <w:rsid w:val="009B4F95"/>
    <w:rsid w:val="009B57E4"/>
    <w:rsid w:val="009B67A0"/>
    <w:rsid w:val="009B69B6"/>
    <w:rsid w:val="009B6A2F"/>
    <w:rsid w:val="009B76AC"/>
    <w:rsid w:val="009B7753"/>
    <w:rsid w:val="009B78DC"/>
    <w:rsid w:val="009B7E7C"/>
    <w:rsid w:val="009C034A"/>
    <w:rsid w:val="009C04B0"/>
    <w:rsid w:val="009C0ECB"/>
    <w:rsid w:val="009C0F24"/>
    <w:rsid w:val="009C160A"/>
    <w:rsid w:val="009C166A"/>
    <w:rsid w:val="009C1767"/>
    <w:rsid w:val="009C1BC3"/>
    <w:rsid w:val="009C22F8"/>
    <w:rsid w:val="009C27FC"/>
    <w:rsid w:val="009C307B"/>
    <w:rsid w:val="009C3429"/>
    <w:rsid w:val="009C35AF"/>
    <w:rsid w:val="009C3B22"/>
    <w:rsid w:val="009C4209"/>
    <w:rsid w:val="009C432E"/>
    <w:rsid w:val="009C43A1"/>
    <w:rsid w:val="009C4D5D"/>
    <w:rsid w:val="009C4DDD"/>
    <w:rsid w:val="009C599C"/>
    <w:rsid w:val="009C5BC9"/>
    <w:rsid w:val="009C5C3E"/>
    <w:rsid w:val="009C6264"/>
    <w:rsid w:val="009C66E4"/>
    <w:rsid w:val="009C6D6B"/>
    <w:rsid w:val="009C7253"/>
    <w:rsid w:val="009C738E"/>
    <w:rsid w:val="009C7435"/>
    <w:rsid w:val="009C7C83"/>
    <w:rsid w:val="009C7CF4"/>
    <w:rsid w:val="009C7FD3"/>
    <w:rsid w:val="009D0168"/>
    <w:rsid w:val="009D020C"/>
    <w:rsid w:val="009D0652"/>
    <w:rsid w:val="009D0B8A"/>
    <w:rsid w:val="009D0E2A"/>
    <w:rsid w:val="009D12EA"/>
    <w:rsid w:val="009D1826"/>
    <w:rsid w:val="009D1C08"/>
    <w:rsid w:val="009D2193"/>
    <w:rsid w:val="009D3165"/>
    <w:rsid w:val="009D38D2"/>
    <w:rsid w:val="009D3D40"/>
    <w:rsid w:val="009D3FBD"/>
    <w:rsid w:val="009D46DB"/>
    <w:rsid w:val="009D49D9"/>
    <w:rsid w:val="009D4B3A"/>
    <w:rsid w:val="009D595F"/>
    <w:rsid w:val="009D5ABE"/>
    <w:rsid w:val="009D5B87"/>
    <w:rsid w:val="009D5D29"/>
    <w:rsid w:val="009D61FB"/>
    <w:rsid w:val="009D6303"/>
    <w:rsid w:val="009D7254"/>
    <w:rsid w:val="009D730E"/>
    <w:rsid w:val="009D7570"/>
    <w:rsid w:val="009D79F5"/>
    <w:rsid w:val="009D7B2E"/>
    <w:rsid w:val="009D7E2A"/>
    <w:rsid w:val="009E033E"/>
    <w:rsid w:val="009E0EF2"/>
    <w:rsid w:val="009E0F93"/>
    <w:rsid w:val="009E1184"/>
    <w:rsid w:val="009E191F"/>
    <w:rsid w:val="009E2262"/>
    <w:rsid w:val="009E244D"/>
    <w:rsid w:val="009E2716"/>
    <w:rsid w:val="009E2756"/>
    <w:rsid w:val="009E35C3"/>
    <w:rsid w:val="009E38C9"/>
    <w:rsid w:val="009E3A7B"/>
    <w:rsid w:val="009E3BB1"/>
    <w:rsid w:val="009E4483"/>
    <w:rsid w:val="009E4577"/>
    <w:rsid w:val="009E51CB"/>
    <w:rsid w:val="009E5380"/>
    <w:rsid w:val="009E5F4E"/>
    <w:rsid w:val="009E60FD"/>
    <w:rsid w:val="009E63D7"/>
    <w:rsid w:val="009E63E0"/>
    <w:rsid w:val="009E6F34"/>
    <w:rsid w:val="009E71FD"/>
    <w:rsid w:val="009E7821"/>
    <w:rsid w:val="009E7A0C"/>
    <w:rsid w:val="009E7A4D"/>
    <w:rsid w:val="009F0017"/>
    <w:rsid w:val="009F003B"/>
    <w:rsid w:val="009F00DE"/>
    <w:rsid w:val="009F03F5"/>
    <w:rsid w:val="009F0C49"/>
    <w:rsid w:val="009F14ED"/>
    <w:rsid w:val="009F1533"/>
    <w:rsid w:val="009F1D77"/>
    <w:rsid w:val="009F1F45"/>
    <w:rsid w:val="009F222B"/>
    <w:rsid w:val="009F28FE"/>
    <w:rsid w:val="009F2B10"/>
    <w:rsid w:val="009F4495"/>
    <w:rsid w:val="009F465A"/>
    <w:rsid w:val="009F56FD"/>
    <w:rsid w:val="009F60C3"/>
    <w:rsid w:val="009F60E0"/>
    <w:rsid w:val="009F6230"/>
    <w:rsid w:val="009F6B3B"/>
    <w:rsid w:val="009F741C"/>
    <w:rsid w:val="009F74A0"/>
    <w:rsid w:val="009F79B0"/>
    <w:rsid w:val="009F7A25"/>
    <w:rsid w:val="009F7D7A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4345"/>
    <w:rsid w:val="00A0475B"/>
    <w:rsid w:val="00A04983"/>
    <w:rsid w:val="00A04E46"/>
    <w:rsid w:val="00A0509E"/>
    <w:rsid w:val="00A050B3"/>
    <w:rsid w:val="00A050F1"/>
    <w:rsid w:val="00A05BDD"/>
    <w:rsid w:val="00A06068"/>
    <w:rsid w:val="00A06340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5A"/>
    <w:rsid w:val="00A11987"/>
    <w:rsid w:val="00A12126"/>
    <w:rsid w:val="00A12377"/>
    <w:rsid w:val="00A1247B"/>
    <w:rsid w:val="00A129A2"/>
    <w:rsid w:val="00A129FF"/>
    <w:rsid w:val="00A130EF"/>
    <w:rsid w:val="00A13A4A"/>
    <w:rsid w:val="00A13DA7"/>
    <w:rsid w:val="00A14088"/>
    <w:rsid w:val="00A14486"/>
    <w:rsid w:val="00A1495C"/>
    <w:rsid w:val="00A14FB7"/>
    <w:rsid w:val="00A15FAE"/>
    <w:rsid w:val="00A165FD"/>
    <w:rsid w:val="00A16DBB"/>
    <w:rsid w:val="00A1746E"/>
    <w:rsid w:val="00A17917"/>
    <w:rsid w:val="00A2024E"/>
    <w:rsid w:val="00A203DE"/>
    <w:rsid w:val="00A2084D"/>
    <w:rsid w:val="00A20CB7"/>
    <w:rsid w:val="00A219FD"/>
    <w:rsid w:val="00A22163"/>
    <w:rsid w:val="00A22364"/>
    <w:rsid w:val="00A225F4"/>
    <w:rsid w:val="00A22AF7"/>
    <w:rsid w:val="00A232E4"/>
    <w:rsid w:val="00A23463"/>
    <w:rsid w:val="00A237F0"/>
    <w:rsid w:val="00A238D7"/>
    <w:rsid w:val="00A248E1"/>
    <w:rsid w:val="00A249F5"/>
    <w:rsid w:val="00A24BC4"/>
    <w:rsid w:val="00A25162"/>
    <w:rsid w:val="00A2540E"/>
    <w:rsid w:val="00A25586"/>
    <w:rsid w:val="00A2559C"/>
    <w:rsid w:val="00A2599B"/>
    <w:rsid w:val="00A25C45"/>
    <w:rsid w:val="00A25C75"/>
    <w:rsid w:val="00A25DD7"/>
    <w:rsid w:val="00A260BF"/>
    <w:rsid w:val="00A26758"/>
    <w:rsid w:val="00A26DAC"/>
    <w:rsid w:val="00A272A3"/>
    <w:rsid w:val="00A3022F"/>
    <w:rsid w:val="00A3028C"/>
    <w:rsid w:val="00A30680"/>
    <w:rsid w:val="00A30AB0"/>
    <w:rsid w:val="00A31072"/>
    <w:rsid w:val="00A3137E"/>
    <w:rsid w:val="00A323F3"/>
    <w:rsid w:val="00A325B0"/>
    <w:rsid w:val="00A3296A"/>
    <w:rsid w:val="00A32ED9"/>
    <w:rsid w:val="00A33221"/>
    <w:rsid w:val="00A33623"/>
    <w:rsid w:val="00A33E9F"/>
    <w:rsid w:val="00A33EDC"/>
    <w:rsid w:val="00A34B46"/>
    <w:rsid w:val="00A34EC2"/>
    <w:rsid w:val="00A353A3"/>
    <w:rsid w:val="00A35775"/>
    <w:rsid w:val="00A359BF"/>
    <w:rsid w:val="00A35E27"/>
    <w:rsid w:val="00A36527"/>
    <w:rsid w:val="00A36C75"/>
    <w:rsid w:val="00A36E1A"/>
    <w:rsid w:val="00A37149"/>
    <w:rsid w:val="00A37456"/>
    <w:rsid w:val="00A37601"/>
    <w:rsid w:val="00A376D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E7C"/>
    <w:rsid w:val="00A41E83"/>
    <w:rsid w:val="00A424A5"/>
    <w:rsid w:val="00A424A7"/>
    <w:rsid w:val="00A4255E"/>
    <w:rsid w:val="00A42E4C"/>
    <w:rsid w:val="00A434EC"/>
    <w:rsid w:val="00A44138"/>
    <w:rsid w:val="00A44326"/>
    <w:rsid w:val="00A44373"/>
    <w:rsid w:val="00A44F04"/>
    <w:rsid w:val="00A44F11"/>
    <w:rsid w:val="00A453E3"/>
    <w:rsid w:val="00A4592A"/>
    <w:rsid w:val="00A45B55"/>
    <w:rsid w:val="00A45ED9"/>
    <w:rsid w:val="00A4620B"/>
    <w:rsid w:val="00A46304"/>
    <w:rsid w:val="00A46F2E"/>
    <w:rsid w:val="00A473AF"/>
    <w:rsid w:val="00A4799A"/>
    <w:rsid w:val="00A47F31"/>
    <w:rsid w:val="00A507A0"/>
    <w:rsid w:val="00A50E7A"/>
    <w:rsid w:val="00A5105C"/>
    <w:rsid w:val="00A5147C"/>
    <w:rsid w:val="00A516FB"/>
    <w:rsid w:val="00A51B45"/>
    <w:rsid w:val="00A52612"/>
    <w:rsid w:val="00A538A8"/>
    <w:rsid w:val="00A5436B"/>
    <w:rsid w:val="00A54582"/>
    <w:rsid w:val="00A54902"/>
    <w:rsid w:val="00A55266"/>
    <w:rsid w:val="00A554ED"/>
    <w:rsid w:val="00A558DF"/>
    <w:rsid w:val="00A55A7F"/>
    <w:rsid w:val="00A55AAD"/>
    <w:rsid w:val="00A55CC3"/>
    <w:rsid w:val="00A569F9"/>
    <w:rsid w:val="00A57297"/>
    <w:rsid w:val="00A57634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A0"/>
    <w:rsid w:val="00A619BD"/>
    <w:rsid w:val="00A619E4"/>
    <w:rsid w:val="00A627F6"/>
    <w:rsid w:val="00A62D8C"/>
    <w:rsid w:val="00A63444"/>
    <w:rsid w:val="00A638BB"/>
    <w:rsid w:val="00A641EA"/>
    <w:rsid w:val="00A64A30"/>
    <w:rsid w:val="00A64BB1"/>
    <w:rsid w:val="00A64E8B"/>
    <w:rsid w:val="00A65055"/>
    <w:rsid w:val="00A65087"/>
    <w:rsid w:val="00A6569F"/>
    <w:rsid w:val="00A66192"/>
    <w:rsid w:val="00A664E5"/>
    <w:rsid w:val="00A6784C"/>
    <w:rsid w:val="00A703F0"/>
    <w:rsid w:val="00A70EE6"/>
    <w:rsid w:val="00A711F0"/>
    <w:rsid w:val="00A71468"/>
    <w:rsid w:val="00A71753"/>
    <w:rsid w:val="00A71982"/>
    <w:rsid w:val="00A71F59"/>
    <w:rsid w:val="00A72140"/>
    <w:rsid w:val="00A72248"/>
    <w:rsid w:val="00A72395"/>
    <w:rsid w:val="00A72619"/>
    <w:rsid w:val="00A7311C"/>
    <w:rsid w:val="00A735BD"/>
    <w:rsid w:val="00A738D4"/>
    <w:rsid w:val="00A73EC2"/>
    <w:rsid w:val="00A74208"/>
    <w:rsid w:val="00A74607"/>
    <w:rsid w:val="00A74A94"/>
    <w:rsid w:val="00A74B89"/>
    <w:rsid w:val="00A75587"/>
    <w:rsid w:val="00A75615"/>
    <w:rsid w:val="00A76831"/>
    <w:rsid w:val="00A769A9"/>
    <w:rsid w:val="00A76A5B"/>
    <w:rsid w:val="00A76B18"/>
    <w:rsid w:val="00A76B85"/>
    <w:rsid w:val="00A77573"/>
    <w:rsid w:val="00A776FA"/>
    <w:rsid w:val="00A77D10"/>
    <w:rsid w:val="00A80483"/>
    <w:rsid w:val="00A80F9C"/>
    <w:rsid w:val="00A812B1"/>
    <w:rsid w:val="00A817D4"/>
    <w:rsid w:val="00A81F79"/>
    <w:rsid w:val="00A8268F"/>
    <w:rsid w:val="00A828B7"/>
    <w:rsid w:val="00A829A2"/>
    <w:rsid w:val="00A837FB"/>
    <w:rsid w:val="00A84B7E"/>
    <w:rsid w:val="00A84C0B"/>
    <w:rsid w:val="00A85742"/>
    <w:rsid w:val="00A85A4E"/>
    <w:rsid w:val="00A85F7F"/>
    <w:rsid w:val="00A86193"/>
    <w:rsid w:val="00A863A0"/>
    <w:rsid w:val="00A8667E"/>
    <w:rsid w:val="00A86F0D"/>
    <w:rsid w:val="00A87023"/>
    <w:rsid w:val="00A87255"/>
    <w:rsid w:val="00A8780F"/>
    <w:rsid w:val="00A87C35"/>
    <w:rsid w:val="00A90107"/>
    <w:rsid w:val="00A90790"/>
    <w:rsid w:val="00A908FB"/>
    <w:rsid w:val="00A90B3D"/>
    <w:rsid w:val="00A90C5B"/>
    <w:rsid w:val="00A92211"/>
    <w:rsid w:val="00A92498"/>
    <w:rsid w:val="00A9292C"/>
    <w:rsid w:val="00A92BBA"/>
    <w:rsid w:val="00A92CBA"/>
    <w:rsid w:val="00A93263"/>
    <w:rsid w:val="00A932C3"/>
    <w:rsid w:val="00A9370B"/>
    <w:rsid w:val="00A94485"/>
    <w:rsid w:val="00A94CFE"/>
    <w:rsid w:val="00A94FFE"/>
    <w:rsid w:val="00A950ED"/>
    <w:rsid w:val="00A9581C"/>
    <w:rsid w:val="00A95E10"/>
    <w:rsid w:val="00A95F62"/>
    <w:rsid w:val="00A9612D"/>
    <w:rsid w:val="00A962E0"/>
    <w:rsid w:val="00A96998"/>
    <w:rsid w:val="00A97415"/>
    <w:rsid w:val="00A9741F"/>
    <w:rsid w:val="00A974AA"/>
    <w:rsid w:val="00A97C88"/>
    <w:rsid w:val="00AA043E"/>
    <w:rsid w:val="00AA0832"/>
    <w:rsid w:val="00AA0CA4"/>
    <w:rsid w:val="00AA0EBA"/>
    <w:rsid w:val="00AA141C"/>
    <w:rsid w:val="00AA15E8"/>
    <w:rsid w:val="00AA1EA6"/>
    <w:rsid w:val="00AA2BFF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66B1"/>
    <w:rsid w:val="00AA688F"/>
    <w:rsid w:val="00AA68F5"/>
    <w:rsid w:val="00AA7855"/>
    <w:rsid w:val="00AB04B4"/>
    <w:rsid w:val="00AB06F1"/>
    <w:rsid w:val="00AB0873"/>
    <w:rsid w:val="00AB112E"/>
    <w:rsid w:val="00AB114B"/>
    <w:rsid w:val="00AB1593"/>
    <w:rsid w:val="00AB1648"/>
    <w:rsid w:val="00AB187B"/>
    <w:rsid w:val="00AB2A77"/>
    <w:rsid w:val="00AB2C70"/>
    <w:rsid w:val="00AB2F9B"/>
    <w:rsid w:val="00AB2FB2"/>
    <w:rsid w:val="00AB3C1B"/>
    <w:rsid w:val="00AB3C32"/>
    <w:rsid w:val="00AB3C3D"/>
    <w:rsid w:val="00AB3E88"/>
    <w:rsid w:val="00AB3ED7"/>
    <w:rsid w:val="00AB3EF1"/>
    <w:rsid w:val="00AB4719"/>
    <w:rsid w:val="00AB48B3"/>
    <w:rsid w:val="00AB4DB9"/>
    <w:rsid w:val="00AB5107"/>
    <w:rsid w:val="00AB54F2"/>
    <w:rsid w:val="00AB5AAF"/>
    <w:rsid w:val="00AB5DB4"/>
    <w:rsid w:val="00AB5EEF"/>
    <w:rsid w:val="00AB5F0F"/>
    <w:rsid w:val="00AB62BC"/>
    <w:rsid w:val="00AB635B"/>
    <w:rsid w:val="00AB6702"/>
    <w:rsid w:val="00AB6898"/>
    <w:rsid w:val="00AB6D96"/>
    <w:rsid w:val="00AB771E"/>
    <w:rsid w:val="00AB7A6F"/>
    <w:rsid w:val="00AC0027"/>
    <w:rsid w:val="00AC00A2"/>
    <w:rsid w:val="00AC0D64"/>
    <w:rsid w:val="00AC177B"/>
    <w:rsid w:val="00AC1E1F"/>
    <w:rsid w:val="00AC27A2"/>
    <w:rsid w:val="00AC2CB7"/>
    <w:rsid w:val="00AC2D0C"/>
    <w:rsid w:val="00AC30BD"/>
    <w:rsid w:val="00AC3652"/>
    <w:rsid w:val="00AC3849"/>
    <w:rsid w:val="00AC446B"/>
    <w:rsid w:val="00AC4E2F"/>
    <w:rsid w:val="00AC5773"/>
    <w:rsid w:val="00AC62C0"/>
    <w:rsid w:val="00AC62D4"/>
    <w:rsid w:val="00AC6666"/>
    <w:rsid w:val="00AC79F7"/>
    <w:rsid w:val="00AC7DC8"/>
    <w:rsid w:val="00AD00F5"/>
    <w:rsid w:val="00AD0162"/>
    <w:rsid w:val="00AD088B"/>
    <w:rsid w:val="00AD08D5"/>
    <w:rsid w:val="00AD13B6"/>
    <w:rsid w:val="00AD1853"/>
    <w:rsid w:val="00AD196F"/>
    <w:rsid w:val="00AD1D1C"/>
    <w:rsid w:val="00AD1DA7"/>
    <w:rsid w:val="00AD1DB5"/>
    <w:rsid w:val="00AD238D"/>
    <w:rsid w:val="00AD23B1"/>
    <w:rsid w:val="00AD2456"/>
    <w:rsid w:val="00AD2577"/>
    <w:rsid w:val="00AD2A39"/>
    <w:rsid w:val="00AD2AB9"/>
    <w:rsid w:val="00AD2B73"/>
    <w:rsid w:val="00AD30C4"/>
    <w:rsid w:val="00AD3E64"/>
    <w:rsid w:val="00AD4315"/>
    <w:rsid w:val="00AD4340"/>
    <w:rsid w:val="00AD4706"/>
    <w:rsid w:val="00AD47CC"/>
    <w:rsid w:val="00AD481E"/>
    <w:rsid w:val="00AD6380"/>
    <w:rsid w:val="00AD6844"/>
    <w:rsid w:val="00AD696C"/>
    <w:rsid w:val="00AD7662"/>
    <w:rsid w:val="00AD7805"/>
    <w:rsid w:val="00AD790B"/>
    <w:rsid w:val="00AD7985"/>
    <w:rsid w:val="00AD7F17"/>
    <w:rsid w:val="00AE0063"/>
    <w:rsid w:val="00AE0315"/>
    <w:rsid w:val="00AE043F"/>
    <w:rsid w:val="00AE08D1"/>
    <w:rsid w:val="00AE0F79"/>
    <w:rsid w:val="00AE0F8D"/>
    <w:rsid w:val="00AE15B4"/>
    <w:rsid w:val="00AE15E5"/>
    <w:rsid w:val="00AE1706"/>
    <w:rsid w:val="00AE1945"/>
    <w:rsid w:val="00AE19D8"/>
    <w:rsid w:val="00AE2339"/>
    <w:rsid w:val="00AE2A6C"/>
    <w:rsid w:val="00AE2D6D"/>
    <w:rsid w:val="00AE30F6"/>
    <w:rsid w:val="00AE32E7"/>
    <w:rsid w:val="00AE34CF"/>
    <w:rsid w:val="00AE361B"/>
    <w:rsid w:val="00AE3C45"/>
    <w:rsid w:val="00AE3CCF"/>
    <w:rsid w:val="00AE3FA5"/>
    <w:rsid w:val="00AE4520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F0CAD"/>
    <w:rsid w:val="00AF0D0F"/>
    <w:rsid w:val="00AF1FEC"/>
    <w:rsid w:val="00AF26FA"/>
    <w:rsid w:val="00AF2783"/>
    <w:rsid w:val="00AF2BFF"/>
    <w:rsid w:val="00AF3010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EC8"/>
    <w:rsid w:val="00AF60B2"/>
    <w:rsid w:val="00AF6DD9"/>
    <w:rsid w:val="00AF79EA"/>
    <w:rsid w:val="00AF7C50"/>
    <w:rsid w:val="00AF7C5D"/>
    <w:rsid w:val="00AF7D1E"/>
    <w:rsid w:val="00B00118"/>
    <w:rsid w:val="00B002F8"/>
    <w:rsid w:val="00B0049B"/>
    <w:rsid w:val="00B00778"/>
    <w:rsid w:val="00B00A3E"/>
    <w:rsid w:val="00B00B76"/>
    <w:rsid w:val="00B00BD2"/>
    <w:rsid w:val="00B00CE7"/>
    <w:rsid w:val="00B00D40"/>
    <w:rsid w:val="00B00E7A"/>
    <w:rsid w:val="00B00F7E"/>
    <w:rsid w:val="00B015F6"/>
    <w:rsid w:val="00B01733"/>
    <w:rsid w:val="00B020DB"/>
    <w:rsid w:val="00B0232B"/>
    <w:rsid w:val="00B02714"/>
    <w:rsid w:val="00B028AA"/>
    <w:rsid w:val="00B02A84"/>
    <w:rsid w:val="00B03105"/>
    <w:rsid w:val="00B031A5"/>
    <w:rsid w:val="00B031AE"/>
    <w:rsid w:val="00B031C2"/>
    <w:rsid w:val="00B0340E"/>
    <w:rsid w:val="00B04383"/>
    <w:rsid w:val="00B04A08"/>
    <w:rsid w:val="00B05327"/>
    <w:rsid w:val="00B0557E"/>
    <w:rsid w:val="00B05A97"/>
    <w:rsid w:val="00B07090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322"/>
    <w:rsid w:val="00B12018"/>
    <w:rsid w:val="00B125F8"/>
    <w:rsid w:val="00B12B26"/>
    <w:rsid w:val="00B13185"/>
    <w:rsid w:val="00B134AC"/>
    <w:rsid w:val="00B135A9"/>
    <w:rsid w:val="00B14E98"/>
    <w:rsid w:val="00B15326"/>
    <w:rsid w:val="00B158B9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815"/>
    <w:rsid w:val="00B20709"/>
    <w:rsid w:val="00B20759"/>
    <w:rsid w:val="00B20D5E"/>
    <w:rsid w:val="00B20D9D"/>
    <w:rsid w:val="00B20FE0"/>
    <w:rsid w:val="00B2164D"/>
    <w:rsid w:val="00B2192F"/>
    <w:rsid w:val="00B21BD8"/>
    <w:rsid w:val="00B22000"/>
    <w:rsid w:val="00B229A4"/>
    <w:rsid w:val="00B22D28"/>
    <w:rsid w:val="00B22EAB"/>
    <w:rsid w:val="00B234A8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979"/>
    <w:rsid w:val="00B264A9"/>
    <w:rsid w:val="00B2674F"/>
    <w:rsid w:val="00B2692E"/>
    <w:rsid w:val="00B269E8"/>
    <w:rsid w:val="00B26A46"/>
    <w:rsid w:val="00B26D3E"/>
    <w:rsid w:val="00B27026"/>
    <w:rsid w:val="00B27080"/>
    <w:rsid w:val="00B27CA7"/>
    <w:rsid w:val="00B27D78"/>
    <w:rsid w:val="00B3027A"/>
    <w:rsid w:val="00B30284"/>
    <w:rsid w:val="00B302B5"/>
    <w:rsid w:val="00B304A3"/>
    <w:rsid w:val="00B30B3C"/>
    <w:rsid w:val="00B30DE5"/>
    <w:rsid w:val="00B30EC6"/>
    <w:rsid w:val="00B31C98"/>
    <w:rsid w:val="00B31F1E"/>
    <w:rsid w:val="00B321B0"/>
    <w:rsid w:val="00B331D5"/>
    <w:rsid w:val="00B336F1"/>
    <w:rsid w:val="00B342B3"/>
    <w:rsid w:val="00B34450"/>
    <w:rsid w:val="00B34913"/>
    <w:rsid w:val="00B34C64"/>
    <w:rsid w:val="00B361C2"/>
    <w:rsid w:val="00B363EF"/>
    <w:rsid w:val="00B364AA"/>
    <w:rsid w:val="00B365E7"/>
    <w:rsid w:val="00B367AD"/>
    <w:rsid w:val="00B367E2"/>
    <w:rsid w:val="00B36866"/>
    <w:rsid w:val="00B36928"/>
    <w:rsid w:val="00B36BFA"/>
    <w:rsid w:val="00B36D3F"/>
    <w:rsid w:val="00B36EDC"/>
    <w:rsid w:val="00B37E93"/>
    <w:rsid w:val="00B37F91"/>
    <w:rsid w:val="00B4012C"/>
    <w:rsid w:val="00B40E12"/>
    <w:rsid w:val="00B40E38"/>
    <w:rsid w:val="00B41231"/>
    <w:rsid w:val="00B412BD"/>
    <w:rsid w:val="00B41832"/>
    <w:rsid w:val="00B419FF"/>
    <w:rsid w:val="00B41AA7"/>
    <w:rsid w:val="00B42DF6"/>
    <w:rsid w:val="00B4374C"/>
    <w:rsid w:val="00B43F19"/>
    <w:rsid w:val="00B43FC7"/>
    <w:rsid w:val="00B4402B"/>
    <w:rsid w:val="00B44796"/>
    <w:rsid w:val="00B44A82"/>
    <w:rsid w:val="00B45AEA"/>
    <w:rsid w:val="00B45AF3"/>
    <w:rsid w:val="00B461E6"/>
    <w:rsid w:val="00B464BC"/>
    <w:rsid w:val="00B4697C"/>
    <w:rsid w:val="00B46AB2"/>
    <w:rsid w:val="00B46B75"/>
    <w:rsid w:val="00B46BC8"/>
    <w:rsid w:val="00B46BF5"/>
    <w:rsid w:val="00B46C9C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F9"/>
    <w:rsid w:val="00B51339"/>
    <w:rsid w:val="00B52030"/>
    <w:rsid w:val="00B53156"/>
    <w:rsid w:val="00B53851"/>
    <w:rsid w:val="00B539DC"/>
    <w:rsid w:val="00B54DD9"/>
    <w:rsid w:val="00B554F6"/>
    <w:rsid w:val="00B56153"/>
    <w:rsid w:val="00B5650C"/>
    <w:rsid w:val="00B575BC"/>
    <w:rsid w:val="00B578AA"/>
    <w:rsid w:val="00B5796D"/>
    <w:rsid w:val="00B57A82"/>
    <w:rsid w:val="00B57E2A"/>
    <w:rsid w:val="00B6085C"/>
    <w:rsid w:val="00B62D0E"/>
    <w:rsid w:val="00B6308A"/>
    <w:rsid w:val="00B6309E"/>
    <w:rsid w:val="00B634A6"/>
    <w:rsid w:val="00B63777"/>
    <w:rsid w:val="00B638A4"/>
    <w:rsid w:val="00B63E31"/>
    <w:rsid w:val="00B640AA"/>
    <w:rsid w:val="00B64208"/>
    <w:rsid w:val="00B646B4"/>
    <w:rsid w:val="00B64816"/>
    <w:rsid w:val="00B64CC5"/>
    <w:rsid w:val="00B64D42"/>
    <w:rsid w:val="00B65911"/>
    <w:rsid w:val="00B659E9"/>
    <w:rsid w:val="00B65CF1"/>
    <w:rsid w:val="00B661F5"/>
    <w:rsid w:val="00B6658C"/>
    <w:rsid w:val="00B666A9"/>
    <w:rsid w:val="00B67103"/>
    <w:rsid w:val="00B67B53"/>
    <w:rsid w:val="00B67D8D"/>
    <w:rsid w:val="00B67E8F"/>
    <w:rsid w:val="00B70440"/>
    <w:rsid w:val="00B70724"/>
    <w:rsid w:val="00B70CD8"/>
    <w:rsid w:val="00B71439"/>
    <w:rsid w:val="00B71750"/>
    <w:rsid w:val="00B71768"/>
    <w:rsid w:val="00B724F0"/>
    <w:rsid w:val="00B72A31"/>
    <w:rsid w:val="00B72D07"/>
    <w:rsid w:val="00B73031"/>
    <w:rsid w:val="00B7308C"/>
    <w:rsid w:val="00B73219"/>
    <w:rsid w:val="00B73F2B"/>
    <w:rsid w:val="00B742A6"/>
    <w:rsid w:val="00B74406"/>
    <w:rsid w:val="00B753B1"/>
    <w:rsid w:val="00B7540A"/>
    <w:rsid w:val="00B75BB6"/>
    <w:rsid w:val="00B770CC"/>
    <w:rsid w:val="00B772AF"/>
    <w:rsid w:val="00B77A5C"/>
    <w:rsid w:val="00B77EA1"/>
    <w:rsid w:val="00B809BA"/>
    <w:rsid w:val="00B809C8"/>
    <w:rsid w:val="00B80FC6"/>
    <w:rsid w:val="00B81236"/>
    <w:rsid w:val="00B81D06"/>
    <w:rsid w:val="00B82392"/>
    <w:rsid w:val="00B824AE"/>
    <w:rsid w:val="00B824C4"/>
    <w:rsid w:val="00B827F3"/>
    <w:rsid w:val="00B82803"/>
    <w:rsid w:val="00B82A62"/>
    <w:rsid w:val="00B82B71"/>
    <w:rsid w:val="00B8324F"/>
    <w:rsid w:val="00B83251"/>
    <w:rsid w:val="00B83EF5"/>
    <w:rsid w:val="00B8402D"/>
    <w:rsid w:val="00B843F9"/>
    <w:rsid w:val="00B84684"/>
    <w:rsid w:val="00B848CC"/>
    <w:rsid w:val="00B84B12"/>
    <w:rsid w:val="00B84E18"/>
    <w:rsid w:val="00B85262"/>
    <w:rsid w:val="00B85518"/>
    <w:rsid w:val="00B85657"/>
    <w:rsid w:val="00B8573E"/>
    <w:rsid w:val="00B86897"/>
    <w:rsid w:val="00B86F3F"/>
    <w:rsid w:val="00B86F75"/>
    <w:rsid w:val="00B871FF"/>
    <w:rsid w:val="00B87233"/>
    <w:rsid w:val="00B87324"/>
    <w:rsid w:val="00B8750B"/>
    <w:rsid w:val="00B8769C"/>
    <w:rsid w:val="00B87709"/>
    <w:rsid w:val="00B87A54"/>
    <w:rsid w:val="00B87BC3"/>
    <w:rsid w:val="00B90296"/>
    <w:rsid w:val="00B903FB"/>
    <w:rsid w:val="00B908CA"/>
    <w:rsid w:val="00B90ACB"/>
    <w:rsid w:val="00B91A01"/>
    <w:rsid w:val="00B9269E"/>
    <w:rsid w:val="00B92F7E"/>
    <w:rsid w:val="00B93009"/>
    <w:rsid w:val="00B93C75"/>
    <w:rsid w:val="00B93CAB"/>
    <w:rsid w:val="00B941F4"/>
    <w:rsid w:val="00B94E94"/>
    <w:rsid w:val="00B9524D"/>
    <w:rsid w:val="00B9526F"/>
    <w:rsid w:val="00B95455"/>
    <w:rsid w:val="00B955D4"/>
    <w:rsid w:val="00B95C09"/>
    <w:rsid w:val="00B96303"/>
    <w:rsid w:val="00B97CAC"/>
    <w:rsid w:val="00BA01B6"/>
    <w:rsid w:val="00BA0280"/>
    <w:rsid w:val="00BA0884"/>
    <w:rsid w:val="00BA147C"/>
    <w:rsid w:val="00BA172D"/>
    <w:rsid w:val="00BA17C1"/>
    <w:rsid w:val="00BA1D89"/>
    <w:rsid w:val="00BA1E2E"/>
    <w:rsid w:val="00BA2518"/>
    <w:rsid w:val="00BA3AA6"/>
    <w:rsid w:val="00BA416B"/>
    <w:rsid w:val="00BA4187"/>
    <w:rsid w:val="00BA4441"/>
    <w:rsid w:val="00BA472D"/>
    <w:rsid w:val="00BA4BA3"/>
    <w:rsid w:val="00BA4BF5"/>
    <w:rsid w:val="00BA4C4A"/>
    <w:rsid w:val="00BA507E"/>
    <w:rsid w:val="00BA5455"/>
    <w:rsid w:val="00BA5BE7"/>
    <w:rsid w:val="00BA5D0D"/>
    <w:rsid w:val="00BA67BC"/>
    <w:rsid w:val="00BA6A6F"/>
    <w:rsid w:val="00BA6B4E"/>
    <w:rsid w:val="00BA6EEB"/>
    <w:rsid w:val="00BA7363"/>
    <w:rsid w:val="00BA7889"/>
    <w:rsid w:val="00BA7CF8"/>
    <w:rsid w:val="00BA7EA6"/>
    <w:rsid w:val="00BB037C"/>
    <w:rsid w:val="00BB0441"/>
    <w:rsid w:val="00BB0771"/>
    <w:rsid w:val="00BB0862"/>
    <w:rsid w:val="00BB09A8"/>
    <w:rsid w:val="00BB10DC"/>
    <w:rsid w:val="00BB1D2F"/>
    <w:rsid w:val="00BB1DE0"/>
    <w:rsid w:val="00BB1E58"/>
    <w:rsid w:val="00BB2494"/>
    <w:rsid w:val="00BB26B2"/>
    <w:rsid w:val="00BB28FB"/>
    <w:rsid w:val="00BB2DFB"/>
    <w:rsid w:val="00BB31C9"/>
    <w:rsid w:val="00BB35AA"/>
    <w:rsid w:val="00BB3726"/>
    <w:rsid w:val="00BB3D6D"/>
    <w:rsid w:val="00BB4254"/>
    <w:rsid w:val="00BB479B"/>
    <w:rsid w:val="00BB4A85"/>
    <w:rsid w:val="00BB4BB5"/>
    <w:rsid w:val="00BB4EFD"/>
    <w:rsid w:val="00BB53C2"/>
    <w:rsid w:val="00BB5488"/>
    <w:rsid w:val="00BB5AF1"/>
    <w:rsid w:val="00BB608E"/>
    <w:rsid w:val="00BB668B"/>
    <w:rsid w:val="00BB6E5D"/>
    <w:rsid w:val="00BB7024"/>
    <w:rsid w:val="00BB70BB"/>
    <w:rsid w:val="00BB7324"/>
    <w:rsid w:val="00BB7C20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33AE"/>
    <w:rsid w:val="00BC3B19"/>
    <w:rsid w:val="00BC3BC4"/>
    <w:rsid w:val="00BC3BC6"/>
    <w:rsid w:val="00BC3E9D"/>
    <w:rsid w:val="00BC4222"/>
    <w:rsid w:val="00BC4602"/>
    <w:rsid w:val="00BC4B87"/>
    <w:rsid w:val="00BC4E8D"/>
    <w:rsid w:val="00BC64EA"/>
    <w:rsid w:val="00BC67CA"/>
    <w:rsid w:val="00BC745F"/>
    <w:rsid w:val="00BC756D"/>
    <w:rsid w:val="00BC777F"/>
    <w:rsid w:val="00BC7E8C"/>
    <w:rsid w:val="00BC7FC9"/>
    <w:rsid w:val="00BD0970"/>
    <w:rsid w:val="00BD11EE"/>
    <w:rsid w:val="00BD157C"/>
    <w:rsid w:val="00BD170D"/>
    <w:rsid w:val="00BD17C0"/>
    <w:rsid w:val="00BD1BD5"/>
    <w:rsid w:val="00BD1C49"/>
    <w:rsid w:val="00BD1CB0"/>
    <w:rsid w:val="00BD3012"/>
    <w:rsid w:val="00BD3866"/>
    <w:rsid w:val="00BD458E"/>
    <w:rsid w:val="00BD4BE8"/>
    <w:rsid w:val="00BD6032"/>
    <w:rsid w:val="00BD6098"/>
    <w:rsid w:val="00BD61BF"/>
    <w:rsid w:val="00BD6EB6"/>
    <w:rsid w:val="00BD74F4"/>
    <w:rsid w:val="00BD7723"/>
    <w:rsid w:val="00BD77EA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BC9"/>
    <w:rsid w:val="00BE35CE"/>
    <w:rsid w:val="00BE3BCE"/>
    <w:rsid w:val="00BE43B1"/>
    <w:rsid w:val="00BE4481"/>
    <w:rsid w:val="00BE49AC"/>
    <w:rsid w:val="00BE49FA"/>
    <w:rsid w:val="00BE4D93"/>
    <w:rsid w:val="00BE4E10"/>
    <w:rsid w:val="00BE5952"/>
    <w:rsid w:val="00BE59C3"/>
    <w:rsid w:val="00BE6263"/>
    <w:rsid w:val="00BE7CEB"/>
    <w:rsid w:val="00BE7E97"/>
    <w:rsid w:val="00BE7EC7"/>
    <w:rsid w:val="00BE7F2B"/>
    <w:rsid w:val="00BF0294"/>
    <w:rsid w:val="00BF0392"/>
    <w:rsid w:val="00BF0575"/>
    <w:rsid w:val="00BF05C3"/>
    <w:rsid w:val="00BF08F4"/>
    <w:rsid w:val="00BF0A9C"/>
    <w:rsid w:val="00BF0B89"/>
    <w:rsid w:val="00BF0BD5"/>
    <w:rsid w:val="00BF0CDD"/>
    <w:rsid w:val="00BF0D12"/>
    <w:rsid w:val="00BF1127"/>
    <w:rsid w:val="00BF1319"/>
    <w:rsid w:val="00BF1324"/>
    <w:rsid w:val="00BF13E2"/>
    <w:rsid w:val="00BF16BE"/>
    <w:rsid w:val="00BF1934"/>
    <w:rsid w:val="00BF24CC"/>
    <w:rsid w:val="00BF24E3"/>
    <w:rsid w:val="00BF267E"/>
    <w:rsid w:val="00BF30AB"/>
    <w:rsid w:val="00BF32DF"/>
    <w:rsid w:val="00BF3309"/>
    <w:rsid w:val="00BF39EE"/>
    <w:rsid w:val="00BF3D89"/>
    <w:rsid w:val="00BF42FA"/>
    <w:rsid w:val="00BF47A4"/>
    <w:rsid w:val="00BF484B"/>
    <w:rsid w:val="00BF4995"/>
    <w:rsid w:val="00BF4FA0"/>
    <w:rsid w:val="00BF5A15"/>
    <w:rsid w:val="00BF5BD5"/>
    <w:rsid w:val="00BF5FF8"/>
    <w:rsid w:val="00BF6100"/>
    <w:rsid w:val="00BF6666"/>
    <w:rsid w:val="00BF6BF7"/>
    <w:rsid w:val="00BF7014"/>
    <w:rsid w:val="00BF7365"/>
    <w:rsid w:val="00BF7811"/>
    <w:rsid w:val="00BF7A4F"/>
    <w:rsid w:val="00BF7BD3"/>
    <w:rsid w:val="00C0006D"/>
    <w:rsid w:val="00C0012B"/>
    <w:rsid w:val="00C005F2"/>
    <w:rsid w:val="00C00FDE"/>
    <w:rsid w:val="00C017A2"/>
    <w:rsid w:val="00C01B13"/>
    <w:rsid w:val="00C02785"/>
    <w:rsid w:val="00C030DE"/>
    <w:rsid w:val="00C03463"/>
    <w:rsid w:val="00C03B06"/>
    <w:rsid w:val="00C03B92"/>
    <w:rsid w:val="00C03C2A"/>
    <w:rsid w:val="00C03EA5"/>
    <w:rsid w:val="00C03FEB"/>
    <w:rsid w:val="00C048D7"/>
    <w:rsid w:val="00C04ED5"/>
    <w:rsid w:val="00C0579C"/>
    <w:rsid w:val="00C05AD1"/>
    <w:rsid w:val="00C0601F"/>
    <w:rsid w:val="00C061BD"/>
    <w:rsid w:val="00C06384"/>
    <w:rsid w:val="00C065CE"/>
    <w:rsid w:val="00C06D9E"/>
    <w:rsid w:val="00C070AE"/>
    <w:rsid w:val="00C075B5"/>
    <w:rsid w:val="00C0767E"/>
    <w:rsid w:val="00C100F2"/>
    <w:rsid w:val="00C101BE"/>
    <w:rsid w:val="00C106A3"/>
    <w:rsid w:val="00C10FF8"/>
    <w:rsid w:val="00C110F6"/>
    <w:rsid w:val="00C11108"/>
    <w:rsid w:val="00C11BE9"/>
    <w:rsid w:val="00C11DA4"/>
    <w:rsid w:val="00C12182"/>
    <w:rsid w:val="00C124FF"/>
    <w:rsid w:val="00C12743"/>
    <w:rsid w:val="00C12DB6"/>
    <w:rsid w:val="00C12F4B"/>
    <w:rsid w:val="00C130F7"/>
    <w:rsid w:val="00C1313C"/>
    <w:rsid w:val="00C1421F"/>
    <w:rsid w:val="00C149CB"/>
    <w:rsid w:val="00C150FB"/>
    <w:rsid w:val="00C155C1"/>
    <w:rsid w:val="00C15961"/>
    <w:rsid w:val="00C15F5D"/>
    <w:rsid w:val="00C16087"/>
    <w:rsid w:val="00C16216"/>
    <w:rsid w:val="00C16502"/>
    <w:rsid w:val="00C16974"/>
    <w:rsid w:val="00C16E2E"/>
    <w:rsid w:val="00C170A5"/>
    <w:rsid w:val="00C17239"/>
    <w:rsid w:val="00C1768D"/>
    <w:rsid w:val="00C178E2"/>
    <w:rsid w:val="00C2037B"/>
    <w:rsid w:val="00C20B34"/>
    <w:rsid w:val="00C20B7F"/>
    <w:rsid w:val="00C20C07"/>
    <w:rsid w:val="00C20D3A"/>
    <w:rsid w:val="00C20DC0"/>
    <w:rsid w:val="00C20DC9"/>
    <w:rsid w:val="00C21164"/>
    <w:rsid w:val="00C216C9"/>
    <w:rsid w:val="00C2180C"/>
    <w:rsid w:val="00C21ADA"/>
    <w:rsid w:val="00C23950"/>
    <w:rsid w:val="00C2397B"/>
    <w:rsid w:val="00C2502E"/>
    <w:rsid w:val="00C252BB"/>
    <w:rsid w:val="00C263E6"/>
    <w:rsid w:val="00C268E9"/>
    <w:rsid w:val="00C2692C"/>
    <w:rsid w:val="00C26A89"/>
    <w:rsid w:val="00C26F70"/>
    <w:rsid w:val="00C27366"/>
    <w:rsid w:val="00C27C63"/>
    <w:rsid w:val="00C27E58"/>
    <w:rsid w:val="00C30181"/>
    <w:rsid w:val="00C3140C"/>
    <w:rsid w:val="00C3144C"/>
    <w:rsid w:val="00C31526"/>
    <w:rsid w:val="00C3189D"/>
    <w:rsid w:val="00C31A5A"/>
    <w:rsid w:val="00C31FC2"/>
    <w:rsid w:val="00C32C46"/>
    <w:rsid w:val="00C33845"/>
    <w:rsid w:val="00C33B13"/>
    <w:rsid w:val="00C344BA"/>
    <w:rsid w:val="00C344D7"/>
    <w:rsid w:val="00C35510"/>
    <w:rsid w:val="00C3574E"/>
    <w:rsid w:val="00C35955"/>
    <w:rsid w:val="00C35F6C"/>
    <w:rsid w:val="00C365E8"/>
    <w:rsid w:val="00C36FC8"/>
    <w:rsid w:val="00C37254"/>
    <w:rsid w:val="00C37374"/>
    <w:rsid w:val="00C37395"/>
    <w:rsid w:val="00C3743D"/>
    <w:rsid w:val="00C3769D"/>
    <w:rsid w:val="00C40744"/>
    <w:rsid w:val="00C40A10"/>
    <w:rsid w:val="00C40B53"/>
    <w:rsid w:val="00C40BBB"/>
    <w:rsid w:val="00C40C82"/>
    <w:rsid w:val="00C41103"/>
    <w:rsid w:val="00C416A2"/>
    <w:rsid w:val="00C429B2"/>
    <w:rsid w:val="00C42A5E"/>
    <w:rsid w:val="00C4300C"/>
    <w:rsid w:val="00C431D6"/>
    <w:rsid w:val="00C43674"/>
    <w:rsid w:val="00C45068"/>
    <w:rsid w:val="00C45627"/>
    <w:rsid w:val="00C45839"/>
    <w:rsid w:val="00C45931"/>
    <w:rsid w:val="00C4757E"/>
    <w:rsid w:val="00C475A1"/>
    <w:rsid w:val="00C47897"/>
    <w:rsid w:val="00C47989"/>
    <w:rsid w:val="00C5005A"/>
    <w:rsid w:val="00C50BD6"/>
    <w:rsid w:val="00C50F3A"/>
    <w:rsid w:val="00C510A4"/>
    <w:rsid w:val="00C51352"/>
    <w:rsid w:val="00C517CB"/>
    <w:rsid w:val="00C51FC4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168"/>
    <w:rsid w:val="00C543F5"/>
    <w:rsid w:val="00C55689"/>
    <w:rsid w:val="00C55837"/>
    <w:rsid w:val="00C55BB4"/>
    <w:rsid w:val="00C55C57"/>
    <w:rsid w:val="00C55C5B"/>
    <w:rsid w:val="00C565ED"/>
    <w:rsid w:val="00C56C8A"/>
    <w:rsid w:val="00C56F4D"/>
    <w:rsid w:val="00C57036"/>
    <w:rsid w:val="00C574AB"/>
    <w:rsid w:val="00C575AA"/>
    <w:rsid w:val="00C5788D"/>
    <w:rsid w:val="00C57B42"/>
    <w:rsid w:val="00C6029B"/>
    <w:rsid w:val="00C60FF9"/>
    <w:rsid w:val="00C623E4"/>
    <w:rsid w:val="00C6297A"/>
    <w:rsid w:val="00C629C6"/>
    <w:rsid w:val="00C62BFF"/>
    <w:rsid w:val="00C631BB"/>
    <w:rsid w:val="00C634A6"/>
    <w:rsid w:val="00C6352E"/>
    <w:rsid w:val="00C635B7"/>
    <w:rsid w:val="00C635C2"/>
    <w:rsid w:val="00C63C65"/>
    <w:rsid w:val="00C63D4E"/>
    <w:rsid w:val="00C63E2F"/>
    <w:rsid w:val="00C63EA9"/>
    <w:rsid w:val="00C6426B"/>
    <w:rsid w:val="00C646EF"/>
    <w:rsid w:val="00C64A65"/>
    <w:rsid w:val="00C64BD5"/>
    <w:rsid w:val="00C650F2"/>
    <w:rsid w:val="00C653C0"/>
    <w:rsid w:val="00C657D9"/>
    <w:rsid w:val="00C65CDC"/>
    <w:rsid w:val="00C665D6"/>
    <w:rsid w:val="00C66980"/>
    <w:rsid w:val="00C66BA7"/>
    <w:rsid w:val="00C672CE"/>
    <w:rsid w:val="00C6732E"/>
    <w:rsid w:val="00C67875"/>
    <w:rsid w:val="00C6796D"/>
    <w:rsid w:val="00C70833"/>
    <w:rsid w:val="00C70BB0"/>
    <w:rsid w:val="00C70F29"/>
    <w:rsid w:val="00C71A2F"/>
    <w:rsid w:val="00C71E24"/>
    <w:rsid w:val="00C72010"/>
    <w:rsid w:val="00C7218E"/>
    <w:rsid w:val="00C7229F"/>
    <w:rsid w:val="00C72377"/>
    <w:rsid w:val="00C72DD5"/>
    <w:rsid w:val="00C72EAB"/>
    <w:rsid w:val="00C735D8"/>
    <w:rsid w:val="00C7371B"/>
    <w:rsid w:val="00C73C1F"/>
    <w:rsid w:val="00C7578D"/>
    <w:rsid w:val="00C75A02"/>
    <w:rsid w:val="00C75A60"/>
    <w:rsid w:val="00C761E7"/>
    <w:rsid w:val="00C76526"/>
    <w:rsid w:val="00C76632"/>
    <w:rsid w:val="00C766EE"/>
    <w:rsid w:val="00C77152"/>
    <w:rsid w:val="00C777F1"/>
    <w:rsid w:val="00C7790E"/>
    <w:rsid w:val="00C804B8"/>
    <w:rsid w:val="00C80C1F"/>
    <w:rsid w:val="00C8110D"/>
    <w:rsid w:val="00C8173E"/>
    <w:rsid w:val="00C81A1E"/>
    <w:rsid w:val="00C81B8C"/>
    <w:rsid w:val="00C825FF"/>
    <w:rsid w:val="00C82B10"/>
    <w:rsid w:val="00C82F5E"/>
    <w:rsid w:val="00C849E0"/>
    <w:rsid w:val="00C84AA8"/>
    <w:rsid w:val="00C84D42"/>
    <w:rsid w:val="00C84F8C"/>
    <w:rsid w:val="00C85353"/>
    <w:rsid w:val="00C856EE"/>
    <w:rsid w:val="00C860CD"/>
    <w:rsid w:val="00C8691A"/>
    <w:rsid w:val="00C87329"/>
    <w:rsid w:val="00C874D4"/>
    <w:rsid w:val="00C87EA4"/>
    <w:rsid w:val="00C900BD"/>
    <w:rsid w:val="00C905DD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743"/>
    <w:rsid w:val="00C92FAC"/>
    <w:rsid w:val="00C93621"/>
    <w:rsid w:val="00C93636"/>
    <w:rsid w:val="00C93E2D"/>
    <w:rsid w:val="00C94A13"/>
    <w:rsid w:val="00C954AB"/>
    <w:rsid w:val="00C9587A"/>
    <w:rsid w:val="00C95BB1"/>
    <w:rsid w:val="00C963D7"/>
    <w:rsid w:val="00C965C4"/>
    <w:rsid w:val="00C96B47"/>
    <w:rsid w:val="00C96D89"/>
    <w:rsid w:val="00C96F04"/>
    <w:rsid w:val="00C97117"/>
    <w:rsid w:val="00C9725E"/>
    <w:rsid w:val="00C97814"/>
    <w:rsid w:val="00CA03CF"/>
    <w:rsid w:val="00CA0804"/>
    <w:rsid w:val="00CA08FD"/>
    <w:rsid w:val="00CA0BEE"/>
    <w:rsid w:val="00CA0ED4"/>
    <w:rsid w:val="00CA0F63"/>
    <w:rsid w:val="00CA15F6"/>
    <w:rsid w:val="00CA19D0"/>
    <w:rsid w:val="00CA1B02"/>
    <w:rsid w:val="00CA2201"/>
    <w:rsid w:val="00CA2448"/>
    <w:rsid w:val="00CA24F5"/>
    <w:rsid w:val="00CA2593"/>
    <w:rsid w:val="00CA26BA"/>
    <w:rsid w:val="00CA28F1"/>
    <w:rsid w:val="00CA356D"/>
    <w:rsid w:val="00CA39C3"/>
    <w:rsid w:val="00CA3A23"/>
    <w:rsid w:val="00CA40CA"/>
    <w:rsid w:val="00CA456E"/>
    <w:rsid w:val="00CA4783"/>
    <w:rsid w:val="00CA5376"/>
    <w:rsid w:val="00CA5377"/>
    <w:rsid w:val="00CA53BB"/>
    <w:rsid w:val="00CA5885"/>
    <w:rsid w:val="00CA5DA8"/>
    <w:rsid w:val="00CA5DBB"/>
    <w:rsid w:val="00CA6E2D"/>
    <w:rsid w:val="00CA6F33"/>
    <w:rsid w:val="00CA70D6"/>
    <w:rsid w:val="00CA72D0"/>
    <w:rsid w:val="00CA74C3"/>
    <w:rsid w:val="00CA7A59"/>
    <w:rsid w:val="00CA7CAC"/>
    <w:rsid w:val="00CB0CB3"/>
    <w:rsid w:val="00CB0EBC"/>
    <w:rsid w:val="00CB0FC7"/>
    <w:rsid w:val="00CB1025"/>
    <w:rsid w:val="00CB132D"/>
    <w:rsid w:val="00CB17C5"/>
    <w:rsid w:val="00CB1901"/>
    <w:rsid w:val="00CB1D6E"/>
    <w:rsid w:val="00CB1DC4"/>
    <w:rsid w:val="00CB2F0B"/>
    <w:rsid w:val="00CB31A3"/>
    <w:rsid w:val="00CB335E"/>
    <w:rsid w:val="00CB3454"/>
    <w:rsid w:val="00CB45E7"/>
    <w:rsid w:val="00CB4874"/>
    <w:rsid w:val="00CB4989"/>
    <w:rsid w:val="00CB4A9A"/>
    <w:rsid w:val="00CB5262"/>
    <w:rsid w:val="00CB6736"/>
    <w:rsid w:val="00CB68CB"/>
    <w:rsid w:val="00CB6A8C"/>
    <w:rsid w:val="00CB6CDB"/>
    <w:rsid w:val="00CB7020"/>
    <w:rsid w:val="00CB70A7"/>
    <w:rsid w:val="00CB755D"/>
    <w:rsid w:val="00CC0338"/>
    <w:rsid w:val="00CC0450"/>
    <w:rsid w:val="00CC0589"/>
    <w:rsid w:val="00CC0876"/>
    <w:rsid w:val="00CC13A2"/>
    <w:rsid w:val="00CC1CA8"/>
    <w:rsid w:val="00CC205E"/>
    <w:rsid w:val="00CC271C"/>
    <w:rsid w:val="00CC346E"/>
    <w:rsid w:val="00CC3740"/>
    <w:rsid w:val="00CC3C13"/>
    <w:rsid w:val="00CC4035"/>
    <w:rsid w:val="00CC4040"/>
    <w:rsid w:val="00CC4119"/>
    <w:rsid w:val="00CC41A5"/>
    <w:rsid w:val="00CC5224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D3A"/>
    <w:rsid w:val="00CD0E98"/>
    <w:rsid w:val="00CD11DA"/>
    <w:rsid w:val="00CD161B"/>
    <w:rsid w:val="00CD1977"/>
    <w:rsid w:val="00CD205F"/>
    <w:rsid w:val="00CD2224"/>
    <w:rsid w:val="00CD24E6"/>
    <w:rsid w:val="00CD2B49"/>
    <w:rsid w:val="00CD2D25"/>
    <w:rsid w:val="00CD2F2C"/>
    <w:rsid w:val="00CD32E5"/>
    <w:rsid w:val="00CD33E7"/>
    <w:rsid w:val="00CD34F7"/>
    <w:rsid w:val="00CD3506"/>
    <w:rsid w:val="00CD3649"/>
    <w:rsid w:val="00CD36C5"/>
    <w:rsid w:val="00CD3B03"/>
    <w:rsid w:val="00CD499F"/>
    <w:rsid w:val="00CD5065"/>
    <w:rsid w:val="00CD5132"/>
    <w:rsid w:val="00CD60F6"/>
    <w:rsid w:val="00CD7831"/>
    <w:rsid w:val="00CD789A"/>
    <w:rsid w:val="00CE1098"/>
    <w:rsid w:val="00CE11C8"/>
    <w:rsid w:val="00CE19AA"/>
    <w:rsid w:val="00CE1A8E"/>
    <w:rsid w:val="00CE1B7D"/>
    <w:rsid w:val="00CE29F9"/>
    <w:rsid w:val="00CE2A53"/>
    <w:rsid w:val="00CE3540"/>
    <w:rsid w:val="00CE3A44"/>
    <w:rsid w:val="00CE4135"/>
    <w:rsid w:val="00CE4330"/>
    <w:rsid w:val="00CE448D"/>
    <w:rsid w:val="00CE45AA"/>
    <w:rsid w:val="00CE4725"/>
    <w:rsid w:val="00CE4C4E"/>
    <w:rsid w:val="00CE5329"/>
    <w:rsid w:val="00CE5FBF"/>
    <w:rsid w:val="00CE65F3"/>
    <w:rsid w:val="00CE6B52"/>
    <w:rsid w:val="00CE6BE7"/>
    <w:rsid w:val="00CE6C04"/>
    <w:rsid w:val="00CE6D02"/>
    <w:rsid w:val="00CE728C"/>
    <w:rsid w:val="00CE7775"/>
    <w:rsid w:val="00CE79DB"/>
    <w:rsid w:val="00CE7B03"/>
    <w:rsid w:val="00CF0168"/>
    <w:rsid w:val="00CF0909"/>
    <w:rsid w:val="00CF0ABA"/>
    <w:rsid w:val="00CF0BB7"/>
    <w:rsid w:val="00CF0C41"/>
    <w:rsid w:val="00CF0CA9"/>
    <w:rsid w:val="00CF16D6"/>
    <w:rsid w:val="00CF202E"/>
    <w:rsid w:val="00CF3342"/>
    <w:rsid w:val="00CF3C5C"/>
    <w:rsid w:val="00CF4616"/>
    <w:rsid w:val="00CF50C0"/>
    <w:rsid w:val="00CF54C1"/>
    <w:rsid w:val="00CF5778"/>
    <w:rsid w:val="00CF5820"/>
    <w:rsid w:val="00CF5B5F"/>
    <w:rsid w:val="00CF6843"/>
    <w:rsid w:val="00CF6857"/>
    <w:rsid w:val="00CF70A5"/>
    <w:rsid w:val="00CF7697"/>
    <w:rsid w:val="00D0006B"/>
    <w:rsid w:val="00D0058D"/>
    <w:rsid w:val="00D011EE"/>
    <w:rsid w:val="00D01E1A"/>
    <w:rsid w:val="00D0209C"/>
    <w:rsid w:val="00D0249E"/>
    <w:rsid w:val="00D024C3"/>
    <w:rsid w:val="00D02ABD"/>
    <w:rsid w:val="00D02B64"/>
    <w:rsid w:val="00D032FC"/>
    <w:rsid w:val="00D04010"/>
    <w:rsid w:val="00D04EE0"/>
    <w:rsid w:val="00D0536E"/>
    <w:rsid w:val="00D055CF"/>
    <w:rsid w:val="00D05DC2"/>
    <w:rsid w:val="00D0603B"/>
    <w:rsid w:val="00D06046"/>
    <w:rsid w:val="00D061AA"/>
    <w:rsid w:val="00D06468"/>
    <w:rsid w:val="00D06542"/>
    <w:rsid w:val="00D06766"/>
    <w:rsid w:val="00D07167"/>
    <w:rsid w:val="00D074D6"/>
    <w:rsid w:val="00D10543"/>
    <w:rsid w:val="00D1061A"/>
    <w:rsid w:val="00D10E4A"/>
    <w:rsid w:val="00D116B5"/>
    <w:rsid w:val="00D12021"/>
    <w:rsid w:val="00D12370"/>
    <w:rsid w:val="00D12826"/>
    <w:rsid w:val="00D12D8F"/>
    <w:rsid w:val="00D13948"/>
    <w:rsid w:val="00D13978"/>
    <w:rsid w:val="00D13BC0"/>
    <w:rsid w:val="00D1405C"/>
    <w:rsid w:val="00D14A12"/>
    <w:rsid w:val="00D157F4"/>
    <w:rsid w:val="00D15A69"/>
    <w:rsid w:val="00D15C7F"/>
    <w:rsid w:val="00D15DFF"/>
    <w:rsid w:val="00D1643A"/>
    <w:rsid w:val="00D16671"/>
    <w:rsid w:val="00D16AA6"/>
    <w:rsid w:val="00D16AAB"/>
    <w:rsid w:val="00D1705E"/>
    <w:rsid w:val="00D17502"/>
    <w:rsid w:val="00D176AB"/>
    <w:rsid w:val="00D17886"/>
    <w:rsid w:val="00D20451"/>
    <w:rsid w:val="00D20C91"/>
    <w:rsid w:val="00D210BD"/>
    <w:rsid w:val="00D2134A"/>
    <w:rsid w:val="00D213DB"/>
    <w:rsid w:val="00D214E8"/>
    <w:rsid w:val="00D222E9"/>
    <w:rsid w:val="00D227D7"/>
    <w:rsid w:val="00D229A7"/>
    <w:rsid w:val="00D22B68"/>
    <w:rsid w:val="00D23441"/>
    <w:rsid w:val="00D235F3"/>
    <w:rsid w:val="00D238E0"/>
    <w:rsid w:val="00D24A11"/>
    <w:rsid w:val="00D24D9D"/>
    <w:rsid w:val="00D253E3"/>
    <w:rsid w:val="00D254E9"/>
    <w:rsid w:val="00D25811"/>
    <w:rsid w:val="00D259AA"/>
    <w:rsid w:val="00D25A6F"/>
    <w:rsid w:val="00D2642B"/>
    <w:rsid w:val="00D270F7"/>
    <w:rsid w:val="00D27334"/>
    <w:rsid w:val="00D27957"/>
    <w:rsid w:val="00D279A6"/>
    <w:rsid w:val="00D27AE0"/>
    <w:rsid w:val="00D27F11"/>
    <w:rsid w:val="00D304C8"/>
    <w:rsid w:val="00D30952"/>
    <w:rsid w:val="00D32702"/>
    <w:rsid w:val="00D32C2A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5783"/>
    <w:rsid w:val="00D35994"/>
    <w:rsid w:val="00D35D5B"/>
    <w:rsid w:val="00D35E91"/>
    <w:rsid w:val="00D36388"/>
    <w:rsid w:val="00D36632"/>
    <w:rsid w:val="00D36927"/>
    <w:rsid w:val="00D3696C"/>
    <w:rsid w:val="00D3785B"/>
    <w:rsid w:val="00D37B99"/>
    <w:rsid w:val="00D403E8"/>
    <w:rsid w:val="00D40668"/>
    <w:rsid w:val="00D4077D"/>
    <w:rsid w:val="00D410C3"/>
    <w:rsid w:val="00D414E2"/>
    <w:rsid w:val="00D41CC2"/>
    <w:rsid w:val="00D41DEE"/>
    <w:rsid w:val="00D425D2"/>
    <w:rsid w:val="00D4296B"/>
    <w:rsid w:val="00D429D3"/>
    <w:rsid w:val="00D42F21"/>
    <w:rsid w:val="00D430B7"/>
    <w:rsid w:val="00D433EB"/>
    <w:rsid w:val="00D4379D"/>
    <w:rsid w:val="00D4385A"/>
    <w:rsid w:val="00D43CD6"/>
    <w:rsid w:val="00D43E33"/>
    <w:rsid w:val="00D44329"/>
    <w:rsid w:val="00D44932"/>
    <w:rsid w:val="00D44CBE"/>
    <w:rsid w:val="00D44E50"/>
    <w:rsid w:val="00D4515A"/>
    <w:rsid w:val="00D45867"/>
    <w:rsid w:val="00D459CC"/>
    <w:rsid w:val="00D45D07"/>
    <w:rsid w:val="00D4643C"/>
    <w:rsid w:val="00D464AC"/>
    <w:rsid w:val="00D465B3"/>
    <w:rsid w:val="00D465BA"/>
    <w:rsid w:val="00D466AA"/>
    <w:rsid w:val="00D4729E"/>
    <w:rsid w:val="00D47A93"/>
    <w:rsid w:val="00D50016"/>
    <w:rsid w:val="00D506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368"/>
    <w:rsid w:val="00D545A5"/>
    <w:rsid w:val="00D54724"/>
    <w:rsid w:val="00D54A10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C79"/>
    <w:rsid w:val="00D60185"/>
    <w:rsid w:val="00D602D8"/>
    <w:rsid w:val="00D603FA"/>
    <w:rsid w:val="00D60617"/>
    <w:rsid w:val="00D608EB"/>
    <w:rsid w:val="00D62142"/>
    <w:rsid w:val="00D62410"/>
    <w:rsid w:val="00D624C3"/>
    <w:rsid w:val="00D62AF3"/>
    <w:rsid w:val="00D62FEA"/>
    <w:rsid w:val="00D63091"/>
    <w:rsid w:val="00D63CBA"/>
    <w:rsid w:val="00D647BE"/>
    <w:rsid w:val="00D64A38"/>
    <w:rsid w:val="00D64B0D"/>
    <w:rsid w:val="00D64FB8"/>
    <w:rsid w:val="00D65078"/>
    <w:rsid w:val="00D651E7"/>
    <w:rsid w:val="00D65775"/>
    <w:rsid w:val="00D65B4F"/>
    <w:rsid w:val="00D65EC0"/>
    <w:rsid w:val="00D66AAB"/>
    <w:rsid w:val="00D66AC6"/>
    <w:rsid w:val="00D67073"/>
    <w:rsid w:val="00D672B4"/>
    <w:rsid w:val="00D673A1"/>
    <w:rsid w:val="00D6746B"/>
    <w:rsid w:val="00D67ED1"/>
    <w:rsid w:val="00D70063"/>
    <w:rsid w:val="00D700EC"/>
    <w:rsid w:val="00D7012C"/>
    <w:rsid w:val="00D7137B"/>
    <w:rsid w:val="00D72AFA"/>
    <w:rsid w:val="00D731EE"/>
    <w:rsid w:val="00D733B0"/>
    <w:rsid w:val="00D7340C"/>
    <w:rsid w:val="00D73B64"/>
    <w:rsid w:val="00D74B42"/>
    <w:rsid w:val="00D74D6D"/>
    <w:rsid w:val="00D751E4"/>
    <w:rsid w:val="00D75AFB"/>
    <w:rsid w:val="00D75F38"/>
    <w:rsid w:val="00D75FD9"/>
    <w:rsid w:val="00D7600F"/>
    <w:rsid w:val="00D761C2"/>
    <w:rsid w:val="00D764C5"/>
    <w:rsid w:val="00D76999"/>
    <w:rsid w:val="00D76B64"/>
    <w:rsid w:val="00D76D18"/>
    <w:rsid w:val="00D76E64"/>
    <w:rsid w:val="00D76E94"/>
    <w:rsid w:val="00D771F1"/>
    <w:rsid w:val="00D77719"/>
    <w:rsid w:val="00D77758"/>
    <w:rsid w:val="00D7780A"/>
    <w:rsid w:val="00D779CE"/>
    <w:rsid w:val="00D77A13"/>
    <w:rsid w:val="00D77B12"/>
    <w:rsid w:val="00D77C30"/>
    <w:rsid w:val="00D77F26"/>
    <w:rsid w:val="00D80D8D"/>
    <w:rsid w:val="00D8196A"/>
    <w:rsid w:val="00D821F6"/>
    <w:rsid w:val="00D82397"/>
    <w:rsid w:val="00D82435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560B"/>
    <w:rsid w:val="00D85A80"/>
    <w:rsid w:val="00D85A8B"/>
    <w:rsid w:val="00D85DED"/>
    <w:rsid w:val="00D85E24"/>
    <w:rsid w:val="00D8614D"/>
    <w:rsid w:val="00D8650C"/>
    <w:rsid w:val="00D86662"/>
    <w:rsid w:val="00D868EF"/>
    <w:rsid w:val="00D86D34"/>
    <w:rsid w:val="00D86DCC"/>
    <w:rsid w:val="00D8769D"/>
    <w:rsid w:val="00D87AE0"/>
    <w:rsid w:val="00D90001"/>
    <w:rsid w:val="00D9026E"/>
    <w:rsid w:val="00D90418"/>
    <w:rsid w:val="00D90608"/>
    <w:rsid w:val="00D90641"/>
    <w:rsid w:val="00D90B55"/>
    <w:rsid w:val="00D91231"/>
    <w:rsid w:val="00D9155E"/>
    <w:rsid w:val="00D91651"/>
    <w:rsid w:val="00D92FE7"/>
    <w:rsid w:val="00D93145"/>
    <w:rsid w:val="00D93254"/>
    <w:rsid w:val="00D932DB"/>
    <w:rsid w:val="00D935E8"/>
    <w:rsid w:val="00D9432E"/>
    <w:rsid w:val="00D946F5"/>
    <w:rsid w:val="00D94880"/>
    <w:rsid w:val="00D94ECF"/>
    <w:rsid w:val="00D9533C"/>
    <w:rsid w:val="00D953C9"/>
    <w:rsid w:val="00D953D8"/>
    <w:rsid w:val="00D9578F"/>
    <w:rsid w:val="00D95790"/>
    <w:rsid w:val="00D95B24"/>
    <w:rsid w:val="00D95E47"/>
    <w:rsid w:val="00D96032"/>
    <w:rsid w:val="00D96BFA"/>
    <w:rsid w:val="00D97A2B"/>
    <w:rsid w:val="00D97CD4"/>
    <w:rsid w:val="00D97FB1"/>
    <w:rsid w:val="00DA107B"/>
    <w:rsid w:val="00DA10AF"/>
    <w:rsid w:val="00DA19AA"/>
    <w:rsid w:val="00DA1C7A"/>
    <w:rsid w:val="00DA2488"/>
    <w:rsid w:val="00DA249D"/>
    <w:rsid w:val="00DA2883"/>
    <w:rsid w:val="00DA2B98"/>
    <w:rsid w:val="00DA3042"/>
    <w:rsid w:val="00DA3C27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6884"/>
    <w:rsid w:val="00DA6A56"/>
    <w:rsid w:val="00DA6BA0"/>
    <w:rsid w:val="00DA7030"/>
    <w:rsid w:val="00DA7268"/>
    <w:rsid w:val="00DA7271"/>
    <w:rsid w:val="00DA7543"/>
    <w:rsid w:val="00DA7BB7"/>
    <w:rsid w:val="00DA7E92"/>
    <w:rsid w:val="00DB0112"/>
    <w:rsid w:val="00DB0894"/>
    <w:rsid w:val="00DB0EB7"/>
    <w:rsid w:val="00DB252B"/>
    <w:rsid w:val="00DB253D"/>
    <w:rsid w:val="00DB2644"/>
    <w:rsid w:val="00DB2A5E"/>
    <w:rsid w:val="00DB2EFC"/>
    <w:rsid w:val="00DB3440"/>
    <w:rsid w:val="00DB3B45"/>
    <w:rsid w:val="00DB3F01"/>
    <w:rsid w:val="00DB4855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603"/>
    <w:rsid w:val="00DB695B"/>
    <w:rsid w:val="00DB6EEC"/>
    <w:rsid w:val="00DB74A9"/>
    <w:rsid w:val="00DB78FC"/>
    <w:rsid w:val="00DB7A6E"/>
    <w:rsid w:val="00DB7F75"/>
    <w:rsid w:val="00DC0147"/>
    <w:rsid w:val="00DC016C"/>
    <w:rsid w:val="00DC04CE"/>
    <w:rsid w:val="00DC08D6"/>
    <w:rsid w:val="00DC0BA8"/>
    <w:rsid w:val="00DC0BF4"/>
    <w:rsid w:val="00DC13F2"/>
    <w:rsid w:val="00DC1E78"/>
    <w:rsid w:val="00DC205A"/>
    <w:rsid w:val="00DC29B8"/>
    <w:rsid w:val="00DC2CCA"/>
    <w:rsid w:val="00DC31FF"/>
    <w:rsid w:val="00DC328D"/>
    <w:rsid w:val="00DC35C6"/>
    <w:rsid w:val="00DC4526"/>
    <w:rsid w:val="00DC4562"/>
    <w:rsid w:val="00DC4D3C"/>
    <w:rsid w:val="00DC4D5F"/>
    <w:rsid w:val="00DC4E9B"/>
    <w:rsid w:val="00DC51C8"/>
    <w:rsid w:val="00DC53ED"/>
    <w:rsid w:val="00DC59A0"/>
    <w:rsid w:val="00DC5CAF"/>
    <w:rsid w:val="00DC688B"/>
    <w:rsid w:val="00DC68BA"/>
    <w:rsid w:val="00DC6C4F"/>
    <w:rsid w:val="00DC6CBE"/>
    <w:rsid w:val="00DC74AD"/>
    <w:rsid w:val="00DC76AA"/>
    <w:rsid w:val="00DC76D2"/>
    <w:rsid w:val="00DC78FF"/>
    <w:rsid w:val="00DD04E9"/>
    <w:rsid w:val="00DD08D1"/>
    <w:rsid w:val="00DD0E27"/>
    <w:rsid w:val="00DD17C5"/>
    <w:rsid w:val="00DD1BDD"/>
    <w:rsid w:val="00DD1C00"/>
    <w:rsid w:val="00DD203D"/>
    <w:rsid w:val="00DD2B6C"/>
    <w:rsid w:val="00DD3A5A"/>
    <w:rsid w:val="00DD42DF"/>
    <w:rsid w:val="00DD555D"/>
    <w:rsid w:val="00DD58BD"/>
    <w:rsid w:val="00DD5B9D"/>
    <w:rsid w:val="00DD5F55"/>
    <w:rsid w:val="00DD5F98"/>
    <w:rsid w:val="00DD6463"/>
    <w:rsid w:val="00DD6533"/>
    <w:rsid w:val="00DD6C71"/>
    <w:rsid w:val="00DD76BA"/>
    <w:rsid w:val="00DD7CDA"/>
    <w:rsid w:val="00DD7DE0"/>
    <w:rsid w:val="00DD7DE5"/>
    <w:rsid w:val="00DE06A0"/>
    <w:rsid w:val="00DE0BD7"/>
    <w:rsid w:val="00DE0CCE"/>
    <w:rsid w:val="00DE13C9"/>
    <w:rsid w:val="00DE1DB0"/>
    <w:rsid w:val="00DE1F34"/>
    <w:rsid w:val="00DE22D7"/>
    <w:rsid w:val="00DE2363"/>
    <w:rsid w:val="00DE28E2"/>
    <w:rsid w:val="00DE297C"/>
    <w:rsid w:val="00DE364F"/>
    <w:rsid w:val="00DE4666"/>
    <w:rsid w:val="00DE47C3"/>
    <w:rsid w:val="00DE4BDA"/>
    <w:rsid w:val="00DE4CB1"/>
    <w:rsid w:val="00DE5298"/>
    <w:rsid w:val="00DE57CC"/>
    <w:rsid w:val="00DE5A64"/>
    <w:rsid w:val="00DE5AB6"/>
    <w:rsid w:val="00DE5C65"/>
    <w:rsid w:val="00DE64D7"/>
    <w:rsid w:val="00DE67E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324"/>
    <w:rsid w:val="00DF2505"/>
    <w:rsid w:val="00DF2E4A"/>
    <w:rsid w:val="00DF2FB4"/>
    <w:rsid w:val="00DF3259"/>
    <w:rsid w:val="00DF35FB"/>
    <w:rsid w:val="00DF3C09"/>
    <w:rsid w:val="00DF4543"/>
    <w:rsid w:val="00DF4CDA"/>
    <w:rsid w:val="00DF525C"/>
    <w:rsid w:val="00DF5560"/>
    <w:rsid w:val="00DF55AD"/>
    <w:rsid w:val="00DF5CDE"/>
    <w:rsid w:val="00DF5D48"/>
    <w:rsid w:val="00DF605B"/>
    <w:rsid w:val="00DF616B"/>
    <w:rsid w:val="00DF631C"/>
    <w:rsid w:val="00DF6BAB"/>
    <w:rsid w:val="00DF704A"/>
    <w:rsid w:val="00DF70E4"/>
    <w:rsid w:val="00DF757D"/>
    <w:rsid w:val="00DF7776"/>
    <w:rsid w:val="00DF7AA8"/>
    <w:rsid w:val="00E0043D"/>
    <w:rsid w:val="00E00499"/>
    <w:rsid w:val="00E01221"/>
    <w:rsid w:val="00E013BF"/>
    <w:rsid w:val="00E01427"/>
    <w:rsid w:val="00E0185F"/>
    <w:rsid w:val="00E0205C"/>
    <w:rsid w:val="00E021B3"/>
    <w:rsid w:val="00E02262"/>
    <w:rsid w:val="00E02750"/>
    <w:rsid w:val="00E02BFE"/>
    <w:rsid w:val="00E02D43"/>
    <w:rsid w:val="00E03903"/>
    <w:rsid w:val="00E03981"/>
    <w:rsid w:val="00E03DAA"/>
    <w:rsid w:val="00E04297"/>
    <w:rsid w:val="00E0459D"/>
    <w:rsid w:val="00E047E2"/>
    <w:rsid w:val="00E04C48"/>
    <w:rsid w:val="00E04E40"/>
    <w:rsid w:val="00E04F01"/>
    <w:rsid w:val="00E051AF"/>
    <w:rsid w:val="00E05580"/>
    <w:rsid w:val="00E055A0"/>
    <w:rsid w:val="00E05AF0"/>
    <w:rsid w:val="00E05B89"/>
    <w:rsid w:val="00E05EE9"/>
    <w:rsid w:val="00E06207"/>
    <w:rsid w:val="00E06535"/>
    <w:rsid w:val="00E0688F"/>
    <w:rsid w:val="00E06F4D"/>
    <w:rsid w:val="00E07C7A"/>
    <w:rsid w:val="00E07D83"/>
    <w:rsid w:val="00E07E3C"/>
    <w:rsid w:val="00E07FDB"/>
    <w:rsid w:val="00E1099D"/>
    <w:rsid w:val="00E10BFE"/>
    <w:rsid w:val="00E1149A"/>
    <w:rsid w:val="00E11C9C"/>
    <w:rsid w:val="00E12B45"/>
    <w:rsid w:val="00E12DDB"/>
    <w:rsid w:val="00E130A7"/>
    <w:rsid w:val="00E1396B"/>
    <w:rsid w:val="00E1470C"/>
    <w:rsid w:val="00E14766"/>
    <w:rsid w:val="00E147CC"/>
    <w:rsid w:val="00E14A3C"/>
    <w:rsid w:val="00E14BC4"/>
    <w:rsid w:val="00E151E8"/>
    <w:rsid w:val="00E155A9"/>
    <w:rsid w:val="00E1575D"/>
    <w:rsid w:val="00E162FF"/>
    <w:rsid w:val="00E16A0A"/>
    <w:rsid w:val="00E16CB1"/>
    <w:rsid w:val="00E16D76"/>
    <w:rsid w:val="00E1762F"/>
    <w:rsid w:val="00E2042A"/>
    <w:rsid w:val="00E2058B"/>
    <w:rsid w:val="00E2067F"/>
    <w:rsid w:val="00E206AD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CAE"/>
    <w:rsid w:val="00E2310A"/>
    <w:rsid w:val="00E23199"/>
    <w:rsid w:val="00E234A7"/>
    <w:rsid w:val="00E23DD0"/>
    <w:rsid w:val="00E24206"/>
    <w:rsid w:val="00E24365"/>
    <w:rsid w:val="00E245BF"/>
    <w:rsid w:val="00E2462B"/>
    <w:rsid w:val="00E2462F"/>
    <w:rsid w:val="00E24E7C"/>
    <w:rsid w:val="00E25268"/>
    <w:rsid w:val="00E25D79"/>
    <w:rsid w:val="00E25F5C"/>
    <w:rsid w:val="00E26250"/>
    <w:rsid w:val="00E26577"/>
    <w:rsid w:val="00E26CCA"/>
    <w:rsid w:val="00E277C7"/>
    <w:rsid w:val="00E277DF"/>
    <w:rsid w:val="00E27EDE"/>
    <w:rsid w:val="00E30A7E"/>
    <w:rsid w:val="00E31283"/>
    <w:rsid w:val="00E3166A"/>
    <w:rsid w:val="00E31998"/>
    <w:rsid w:val="00E31C1D"/>
    <w:rsid w:val="00E31C80"/>
    <w:rsid w:val="00E31EE1"/>
    <w:rsid w:val="00E32228"/>
    <w:rsid w:val="00E32241"/>
    <w:rsid w:val="00E3236F"/>
    <w:rsid w:val="00E323A9"/>
    <w:rsid w:val="00E32564"/>
    <w:rsid w:val="00E32D69"/>
    <w:rsid w:val="00E32F41"/>
    <w:rsid w:val="00E330A2"/>
    <w:rsid w:val="00E33414"/>
    <w:rsid w:val="00E334CA"/>
    <w:rsid w:val="00E3387A"/>
    <w:rsid w:val="00E3398D"/>
    <w:rsid w:val="00E339E6"/>
    <w:rsid w:val="00E33EBC"/>
    <w:rsid w:val="00E34260"/>
    <w:rsid w:val="00E348B4"/>
    <w:rsid w:val="00E34922"/>
    <w:rsid w:val="00E34BF1"/>
    <w:rsid w:val="00E3512A"/>
    <w:rsid w:val="00E354B9"/>
    <w:rsid w:val="00E35852"/>
    <w:rsid w:val="00E35F67"/>
    <w:rsid w:val="00E36AAC"/>
    <w:rsid w:val="00E40632"/>
    <w:rsid w:val="00E40909"/>
    <w:rsid w:val="00E409B4"/>
    <w:rsid w:val="00E40A0B"/>
    <w:rsid w:val="00E40B9B"/>
    <w:rsid w:val="00E40D92"/>
    <w:rsid w:val="00E41594"/>
    <w:rsid w:val="00E41599"/>
    <w:rsid w:val="00E41831"/>
    <w:rsid w:val="00E41B06"/>
    <w:rsid w:val="00E41F3F"/>
    <w:rsid w:val="00E42369"/>
    <w:rsid w:val="00E4298C"/>
    <w:rsid w:val="00E43AB1"/>
    <w:rsid w:val="00E43B87"/>
    <w:rsid w:val="00E43CA9"/>
    <w:rsid w:val="00E44204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7A0"/>
    <w:rsid w:val="00E47C08"/>
    <w:rsid w:val="00E47CB8"/>
    <w:rsid w:val="00E47D43"/>
    <w:rsid w:val="00E5014D"/>
    <w:rsid w:val="00E507AC"/>
    <w:rsid w:val="00E51965"/>
    <w:rsid w:val="00E52140"/>
    <w:rsid w:val="00E5217D"/>
    <w:rsid w:val="00E526E4"/>
    <w:rsid w:val="00E527A8"/>
    <w:rsid w:val="00E52DDC"/>
    <w:rsid w:val="00E537A8"/>
    <w:rsid w:val="00E53874"/>
    <w:rsid w:val="00E539D8"/>
    <w:rsid w:val="00E541D5"/>
    <w:rsid w:val="00E54236"/>
    <w:rsid w:val="00E54AAF"/>
    <w:rsid w:val="00E5536D"/>
    <w:rsid w:val="00E558FB"/>
    <w:rsid w:val="00E56320"/>
    <w:rsid w:val="00E56638"/>
    <w:rsid w:val="00E56B5A"/>
    <w:rsid w:val="00E57BCC"/>
    <w:rsid w:val="00E57ED1"/>
    <w:rsid w:val="00E610CE"/>
    <w:rsid w:val="00E61439"/>
    <w:rsid w:val="00E616F1"/>
    <w:rsid w:val="00E61A0A"/>
    <w:rsid w:val="00E61A91"/>
    <w:rsid w:val="00E61FC3"/>
    <w:rsid w:val="00E625DB"/>
    <w:rsid w:val="00E62657"/>
    <w:rsid w:val="00E62A89"/>
    <w:rsid w:val="00E62E8B"/>
    <w:rsid w:val="00E62EAF"/>
    <w:rsid w:val="00E63407"/>
    <w:rsid w:val="00E63EE8"/>
    <w:rsid w:val="00E64132"/>
    <w:rsid w:val="00E64251"/>
    <w:rsid w:val="00E6543C"/>
    <w:rsid w:val="00E659DE"/>
    <w:rsid w:val="00E65FAE"/>
    <w:rsid w:val="00E66236"/>
    <w:rsid w:val="00E662F4"/>
    <w:rsid w:val="00E6667F"/>
    <w:rsid w:val="00E66CDE"/>
    <w:rsid w:val="00E66D38"/>
    <w:rsid w:val="00E6705C"/>
    <w:rsid w:val="00E67BF3"/>
    <w:rsid w:val="00E7011E"/>
    <w:rsid w:val="00E7027B"/>
    <w:rsid w:val="00E70E1A"/>
    <w:rsid w:val="00E715D7"/>
    <w:rsid w:val="00E71BBF"/>
    <w:rsid w:val="00E71FBB"/>
    <w:rsid w:val="00E7223D"/>
    <w:rsid w:val="00E72E7B"/>
    <w:rsid w:val="00E731B0"/>
    <w:rsid w:val="00E739DC"/>
    <w:rsid w:val="00E73E1C"/>
    <w:rsid w:val="00E74076"/>
    <w:rsid w:val="00E741AB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D47"/>
    <w:rsid w:val="00E75EA2"/>
    <w:rsid w:val="00E760D2"/>
    <w:rsid w:val="00E76544"/>
    <w:rsid w:val="00E76B08"/>
    <w:rsid w:val="00E77167"/>
    <w:rsid w:val="00E80286"/>
    <w:rsid w:val="00E80BAF"/>
    <w:rsid w:val="00E80D46"/>
    <w:rsid w:val="00E811F1"/>
    <w:rsid w:val="00E81316"/>
    <w:rsid w:val="00E814DD"/>
    <w:rsid w:val="00E82A6B"/>
    <w:rsid w:val="00E82CF5"/>
    <w:rsid w:val="00E8310F"/>
    <w:rsid w:val="00E834CA"/>
    <w:rsid w:val="00E83591"/>
    <w:rsid w:val="00E83769"/>
    <w:rsid w:val="00E837FD"/>
    <w:rsid w:val="00E83C2A"/>
    <w:rsid w:val="00E8415A"/>
    <w:rsid w:val="00E84275"/>
    <w:rsid w:val="00E84AC1"/>
    <w:rsid w:val="00E84DF0"/>
    <w:rsid w:val="00E84F33"/>
    <w:rsid w:val="00E8517B"/>
    <w:rsid w:val="00E8526C"/>
    <w:rsid w:val="00E854F6"/>
    <w:rsid w:val="00E861BF"/>
    <w:rsid w:val="00E86612"/>
    <w:rsid w:val="00E869E5"/>
    <w:rsid w:val="00E86A1A"/>
    <w:rsid w:val="00E86FC0"/>
    <w:rsid w:val="00E87519"/>
    <w:rsid w:val="00E87B0F"/>
    <w:rsid w:val="00E87E63"/>
    <w:rsid w:val="00E90253"/>
    <w:rsid w:val="00E90F32"/>
    <w:rsid w:val="00E91293"/>
    <w:rsid w:val="00E918BC"/>
    <w:rsid w:val="00E9197E"/>
    <w:rsid w:val="00E9298F"/>
    <w:rsid w:val="00E92D79"/>
    <w:rsid w:val="00E935E0"/>
    <w:rsid w:val="00E93C5A"/>
    <w:rsid w:val="00E94198"/>
    <w:rsid w:val="00E944E6"/>
    <w:rsid w:val="00E946C3"/>
    <w:rsid w:val="00E95150"/>
    <w:rsid w:val="00E95437"/>
    <w:rsid w:val="00E959E1"/>
    <w:rsid w:val="00E95D1D"/>
    <w:rsid w:val="00E95E3B"/>
    <w:rsid w:val="00E960EA"/>
    <w:rsid w:val="00E9647B"/>
    <w:rsid w:val="00E9662B"/>
    <w:rsid w:val="00E967C4"/>
    <w:rsid w:val="00E96BC6"/>
    <w:rsid w:val="00E97BC7"/>
    <w:rsid w:val="00EA0191"/>
    <w:rsid w:val="00EA0494"/>
    <w:rsid w:val="00EA0C9E"/>
    <w:rsid w:val="00EA12DA"/>
    <w:rsid w:val="00EA1667"/>
    <w:rsid w:val="00EA17B3"/>
    <w:rsid w:val="00EA1F88"/>
    <w:rsid w:val="00EA2178"/>
    <w:rsid w:val="00EA22CC"/>
    <w:rsid w:val="00EA2A73"/>
    <w:rsid w:val="00EA3183"/>
    <w:rsid w:val="00EA31C3"/>
    <w:rsid w:val="00EA3DEA"/>
    <w:rsid w:val="00EA4A15"/>
    <w:rsid w:val="00EA4BCA"/>
    <w:rsid w:val="00EA57FA"/>
    <w:rsid w:val="00EA6145"/>
    <w:rsid w:val="00EA6BC6"/>
    <w:rsid w:val="00EA6D96"/>
    <w:rsid w:val="00EA7230"/>
    <w:rsid w:val="00EA7B13"/>
    <w:rsid w:val="00EA7C66"/>
    <w:rsid w:val="00EB00F5"/>
    <w:rsid w:val="00EB0508"/>
    <w:rsid w:val="00EB1330"/>
    <w:rsid w:val="00EB1EF2"/>
    <w:rsid w:val="00EB2487"/>
    <w:rsid w:val="00EB24F6"/>
    <w:rsid w:val="00EB25CC"/>
    <w:rsid w:val="00EB25DA"/>
    <w:rsid w:val="00EB2B04"/>
    <w:rsid w:val="00EB338E"/>
    <w:rsid w:val="00EB46BF"/>
    <w:rsid w:val="00EB4EC3"/>
    <w:rsid w:val="00EB5658"/>
    <w:rsid w:val="00EB5680"/>
    <w:rsid w:val="00EB59B8"/>
    <w:rsid w:val="00EB7CE7"/>
    <w:rsid w:val="00EC0195"/>
    <w:rsid w:val="00EC0A88"/>
    <w:rsid w:val="00EC12FA"/>
    <w:rsid w:val="00EC131F"/>
    <w:rsid w:val="00EC1A90"/>
    <w:rsid w:val="00EC2204"/>
    <w:rsid w:val="00EC2A3A"/>
    <w:rsid w:val="00EC2AAA"/>
    <w:rsid w:val="00EC2AB4"/>
    <w:rsid w:val="00EC2BD3"/>
    <w:rsid w:val="00EC2C36"/>
    <w:rsid w:val="00EC2F66"/>
    <w:rsid w:val="00EC3BA4"/>
    <w:rsid w:val="00EC3D31"/>
    <w:rsid w:val="00EC3E7F"/>
    <w:rsid w:val="00EC420A"/>
    <w:rsid w:val="00EC4326"/>
    <w:rsid w:val="00EC4B8B"/>
    <w:rsid w:val="00EC4E17"/>
    <w:rsid w:val="00EC52F9"/>
    <w:rsid w:val="00EC5554"/>
    <w:rsid w:val="00EC56FC"/>
    <w:rsid w:val="00EC65D0"/>
    <w:rsid w:val="00EC67D1"/>
    <w:rsid w:val="00EC68FC"/>
    <w:rsid w:val="00EC7820"/>
    <w:rsid w:val="00EC7E8E"/>
    <w:rsid w:val="00ED0019"/>
    <w:rsid w:val="00ED008B"/>
    <w:rsid w:val="00ED00DF"/>
    <w:rsid w:val="00ED03E0"/>
    <w:rsid w:val="00ED16B6"/>
    <w:rsid w:val="00ED1A92"/>
    <w:rsid w:val="00ED1B04"/>
    <w:rsid w:val="00ED2D83"/>
    <w:rsid w:val="00ED3228"/>
    <w:rsid w:val="00ED3570"/>
    <w:rsid w:val="00ED36C6"/>
    <w:rsid w:val="00ED3713"/>
    <w:rsid w:val="00ED37D7"/>
    <w:rsid w:val="00ED4321"/>
    <w:rsid w:val="00ED46CA"/>
    <w:rsid w:val="00ED4AF9"/>
    <w:rsid w:val="00ED511E"/>
    <w:rsid w:val="00ED5B79"/>
    <w:rsid w:val="00ED5DC4"/>
    <w:rsid w:val="00ED63A8"/>
    <w:rsid w:val="00ED6866"/>
    <w:rsid w:val="00ED6D02"/>
    <w:rsid w:val="00ED6E71"/>
    <w:rsid w:val="00ED7147"/>
    <w:rsid w:val="00ED71A1"/>
    <w:rsid w:val="00ED795B"/>
    <w:rsid w:val="00ED7AB3"/>
    <w:rsid w:val="00EE01E2"/>
    <w:rsid w:val="00EE04A4"/>
    <w:rsid w:val="00EE09E4"/>
    <w:rsid w:val="00EE0A8F"/>
    <w:rsid w:val="00EE0D42"/>
    <w:rsid w:val="00EE0D67"/>
    <w:rsid w:val="00EE0E07"/>
    <w:rsid w:val="00EE12F6"/>
    <w:rsid w:val="00EE13BD"/>
    <w:rsid w:val="00EE19F4"/>
    <w:rsid w:val="00EE29D5"/>
    <w:rsid w:val="00EE2B20"/>
    <w:rsid w:val="00EE304D"/>
    <w:rsid w:val="00EE3128"/>
    <w:rsid w:val="00EE3F8E"/>
    <w:rsid w:val="00EE499A"/>
    <w:rsid w:val="00EE520D"/>
    <w:rsid w:val="00EE5219"/>
    <w:rsid w:val="00EE5693"/>
    <w:rsid w:val="00EE62C6"/>
    <w:rsid w:val="00EE62D3"/>
    <w:rsid w:val="00EE6528"/>
    <w:rsid w:val="00EE6BE9"/>
    <w:rsid w:val="00EE704C"/>
    <w:rsid w:val="00EF0313"/>
    <w:rsid w:val="00EF037A"/>
    <w:rsid w:val="00EF07B2"/>
    <w:rsid w:val="00EF08FE"/>
    <w:rsid w:val="00EF09E8"/>
    <w:rsid w:val="00EF0D06"/>
    <w:rsid w:val="00EF10C9"/>
    <w:rsid w:val="00EF1167"/>
    <w:rsid w:val="00EF135C"/>
    <w:rsid w:val="00EF13F6"/>
    <w:rsid w:val="00EF1402"/>
    <w:rsid w:val="00EF1559"/>
    <w:rsid w:val="00EF15C9"/>
    <w:rsid w:val="00EF1792"/>
    <w:rsid w:val="00EF1950"/>
    <w:rsid w:val="00EF1A3B"/>
    <w:rsid w:val="00EF1E87"/>
    <w:rsid w:val="00EF1F01"/>
    <w:rsid w:val="00EF240F"/>
    <w:rsid w:val="00EF25B0"/>
    <w:rsid w:val="00EF2B36"/>
    <w:rsid w:val="00EF2DDF"/>
    <w:rsid w:val="00EF2F7E"/>
    <w:rsid w:val="00EF30EB"/>
    <w:rsid w:val="00EF359F"/>
    <w:rsid w:val="00EF35D7"/>
    <w:rsid w:val="00EF3C77"/>
    <w:rsid w:val="00EF46E6"/>
    <w:rsid w:val="00EF4ABB"/>
    <w:rsid w:val="00EF4DB9"/>
    <w:rsid w:val="00EF5149"/>
    <w:rsid w:val="00EF5389"/>
    <w:rsid w:val="00EF558F"/>
    <w:rsid w:val="00EF583B"/>
    <w:rsid w:val="00EF5B8A"/>
    <w:rsid w:val="00EF6278"/>
    <w:rsid w:val="00EF6639"/>
    <w:rsid w:val="00EF67C6"/>
    <w:rsid w:val="00EF6BDA"/>
    <w:rsid w:val="00F0050C"/>
    <w:rsid w:val="00F00C9E"/>
    <w:rsid w:val="00F00E84"/>
    <w:rsid w:val="00F01195"/>
    <w:rsid w:val="00F014D5"/>
    <w:rsid w:val="00F0151E"/>
    <w:rsid w:val="00F01769"/>
    <w:rsid w:val="00F0197C"/>
    <w:rsid w:val="00F01A05"/>
    <w:rsid w:val="00F02257"/>
    <w:rsid w:val="00F02330"/>
    <w:rsid w:val="00F025E8"/>
    <w:rsid w:val="00F02AB3"/>
    <w:rsid w:val="00F02C2B"/>
    <w:rsid w:val="00F02D2C"/>
    <w:rsid w:val="00F0313F"/>
    <w:rsid w:val="00F032C2"/>
    <w:rsid w:val="00F03667"/>
    <w:rsid w:val="00F037A9"/>
    <w:rsid w:val="00F037AF"/>
    <w:rsid w:val="00F03C15"/>
    <w:rsid w:val="00F03C1A"/>
    <w:rsid w:val="00F0465F"/>
    <w:rsid w:val="00F05174"/>
    <w:rsid w:val="00F056FF"/>
    <w:rsid w:val="00F05A65"/>
    <w:rsid w:val="00F05E7D"/>
    <w:rsid w:val="00F06474"/>
    <w:rsid w:val="00F0669B"/>
    <w:rsid w:val="00F06BC4"/>
    <w:rsid w:val="00F06CB2"/>
    <w:rsid w:val="00F07354"/>
    <w:rsid w:val="00F076AE"/>
    <w:rsid w:val="00F07854"/>
    <w:rsid w:val="00F079E1"/>
    <w:rsid w:val="00F07B47"/>
    <w:rsid w:val="00F07FF4"/>
    <w:rsid w:val="00F105F4"/>
    <w:rsid w:val="00F10A22"/>
    <w:rsid w:val="00F10A44"/>
    <w:rsid w:val="00F10A83"/>
    <w:rsid w:val="00F11140"/>
    <w:rsid w:val="00F11AD0"/>
    <w:rsid w:val="00F11C43"/>
    <w:rsid w:val="00F123E2"/>
    <w:rsid w:val="00F123EA"/>
    <w:rsid w:val="00F1294A"/>
    <w:rsid w:val="00F12C7F"/>
    <w:rsid w:val="00F12DF1"/>
    <w:rsid w:val="00F13220"/>
    <w:rsid w:val="00F13E8F"/>
    <w:rsid w:val="00F146D7"/>
    <w:rsid w:val="00F15094"/>
    <w:rsid w:val="00F15271"/>
    <w:rsid w:val="00F15757"/>
    <w:rsid w:val="00F15F0C"/>
    <w:rsid w:val="00F175B4"/>
    <w:rsid w:val="00F177D6"/>
    <w:rsid w:val="00F200D4"/>
    <w:rsid w:val="00F204FF"/>
    <w:rsid w:val="00F20604"/>
    <w:rsid w:val="00F2074C"/>
    <w:rsid w:val="00F20C4B"/>
    <w:rsid w:val="00F20F5B"/>
    <w:rsid w:val="00F2115D"/>
    <w:rsid w:val="00F22724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A6A"/>
    <w:rsid w:val="00F24CD2"/>
    <w:rsid w:val="00F255DD"/>
    <w:rsid w:val="00F25949"/>
    <w:rsid w:val="00F25DE5"/>
    <w:rsid w:val="00F263D6"/>
    <w:rsid w:val="00F264FF"/>
    <w:rsid w:val="00F26C39"/>
    <w:rsid w:val="00F26FDC"/>
    <w:rsid w:val="00F27179"/>
    <w:rsid w:val="00F2731C"/>
    <w:rsid w:val="00F27E80"/>
    <w:rsid w:val="00F302CA"/>
    <w:rsid w:val="00F308F4"/>
    <w:rsid w:val="00F30922"/>
    <w:rsid w:val="00F30A26"/>
    <w:rsid w:val="00F30CD6"/>
    <w:rsid w:val="00F30E32"/>
    <w:rsid w:val="00F31041"/>
    <w:rsid w:val="00F3127D"/>
    <w:rsid w:val="00F31479"/>
    <w:rsid w:val="00F31AED"/>
    <w:rsid w:val="00F31E2E"/>
    <w:rsid w:val="00F32594"/>
    <w:rsid w:val="00F32935"/>
    <w:rsid w:val="00F33272"/>
    <w:rsid w:val="00F332E6"/>
    <w:rsid w:val="00F33B0B"/>
    <w:rsid w:val="00F34133"/>
    <w:rsid w:val="00F34457"/>
    <w:rsid w:val="00F34689"/>
    <w:rsid w:val="00F34AA9"/>
    <w:rsid w:val="00F34D73"/>
    <w:rsid w:val="00F34DC8"/>
    <w:rsid w:val="00F350DC"/>
    <w:rsid w:val="00F358A3"/>
    <w:rsid w:val="00F364C6"/>
    <w:rsid w:val="00F367D4"/>
    <w:rsid w:val="00F3682C"/>
    <w:rsid w:val="00F36F0C"/>
    <w:rsid w:val="00F3727D"/>
    <w:rsid w:val="00F37A47"/>
    <w:rsid w:val="00F40329"/>
    <w:rsid w:val="00F40C15"/>
    <w:rsid w:val="00F40C5D"/>
    <w:rsid w:val="00F4109C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456F"/>
    <w:rsid w:val="00F449F2"/>
    <w:rsid w:val="00F44A81"/>
    <w:rsid w:val="00F44D9E"/>
    <w:rsid w:val="00F465B6"/>
    <w:rsid w:val="00F4677C"/>
    <w:rsid w:val="00F469B1"/>
    <w:rsid w:val="00F46D1C"/>
    <w:rsid w:val="00F46F4B"/>
    <w:rsid w:val="00F47479"/>
    <w:rsid w:val="00F475E3"/>
    <w:rsid w:val="00F5002C"/>
    <w:rsid w:val="00F50713"/>
    <w:rsid w:val="00F511DD"/>
    <w:rsid w:val="00F512C9"/>
    <w:rsid w:val="00F5155A"/>
    <w:rsid w:val="00F5171A"/>
    <w:rsid w:val="00F51BA2"/>
    <w:rsid w:val="00F51C42"/>
    <w:rsid w:val="00F51C90"/>
    <w:rsid w:val="00F51E7F"/>
    <w:rsid w:val="00F51EBA"/>
    <w:rsid w:val="00F52072"/>
    <w:rsid w:val="00F52687"/>
    <w:rsid w:val="00F52710"/>
    <w:rsid w:val="00F52C28"/>
    <w:rsid w:val="00F52DAD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739"/>
    <w:rsid w:val="00F55925"/>
    <w:rsid w:val="00F55C73"/>
    <w:rsid w:val="00F55D49"/>
    <w:rsid w:val="00F55FC0"/>
    <w:rsid w:val="00F56011"/>
    <w:rsid w:val="00F56459"/>
    <w:rsid w:val="00F56D73"/>
    <w:rsid w:val="00F570D6"/>
    <w:rsid w:val="00F57F2D"/>
    <w:rsid w:val="00F60243"/>
    <w:rsid w:val="00F608D5"/>
    <w:rsid w:val="00F60C09"/>
    <w:rsid w:val="00F60CB5"/>
    <w:rsid w:val="00F611BF"/>
    <w:rsid w:val="00F61562"/>
    <w:rsid w:val="00F6166D"/>
    <w:rsid w:val="00F616D7"/>
    <w:rsid w:val="00F62CF5"/>
    <w:rsid w:val="00F62E32"/>
    <w:rsid w:val="00F631F0"/>
    <w:rsid w:val="00F6335E"/>
    <w:rsid w:val="00F633A6"/>
    <w:rsid w:val="00F638B9"/>
    <w:rsid w:val="00F641A7"/>
    <w:rsid w:val="00F64C98"/>
    <w:rsid w:val="00F65881"/>
    <w:rsid w:val="00F66077"/>
    <w:rsid w:val="00F6651A"/>
    <w:rsid w:val="00F66AE8"/>
    <w:rsid w:val="00F66B4A"/>
    <w:rsid w:val="00F67B1B"/>
    <w:rsid w:val="00F70D44"/>
    <w:rsid w:val="00F71431"/>
    <w:rsid w:val="00F717CF"/>
    <w:rsid w:val="00F71BC1"/>
    <w:rsid w:val="00F72A19"/>
    <w:rsid w:val="00F72A6D"/>
    <w:rsid w:val="00F72BDE"/>
    <w:rsid w:val="00F72D8D"/>
    <w:rsid w:val="00F72EF2"/>
    <w:rsid w:val="00F7321D"/>
    <w:rsid w:val="00F7360A"/>
    <w:rsid w:val="00F73877"/>
    <w:rsid w:val="00F740C0"/>
    <w:rsid w:val="00F74344"/>
    <w:rsid w:val="00F74543"/>
    <w:rsid w:val="00F7460F"/>
    <w:rsid w:val="00F74C7F"/>
    <w:rsid w:val="00F74F68"/>
    <w:rsid w:val="00F750C2"/>
    <w:rsid w:val="00F75248"/>
    <w:rsid w:val="00F75A11"/>
    <w:rsid w:val="00F75C8B"/>
    <w:rsid w:val="00F75E66"/>
    <w:rsid w:val="00F7661D"/>
    <w:rsid w:val="00F768DF"/>
    <w:rsid w:val="00F76D2B"/>
    <w:rsid w:val="00F76F5E"/>
    <w:rsid w:val="00F77615"/>
    <w:rsid w:val="00F778FF"/>
    <w:rsid w:val="00F77992"/>
    <w:rsid w:val="00F77E22"/>
    <w:rsid w:val="00F80436"/>
    <w:rsid w:val="00F8085E"/>
    <w:rsid w:val="00F80A11"/>
    <w:rsid w:val="00F80B04"/>
    <w:rsid w:val="00F80B4B"/>
    <w:rsid w:val="00F810F1"/>
    <w:rsid w:val="00F8182C"/>
    <w:rsid w:val="00F819F7"/>
    <w:rsid w:val="00F81D3D"/>
    <w:rsid w:val="00F8286C"/>
    <w:rsid w:val="00F8544E"/>
    <w:rsid w:val="00F85DF7"/>
    <w:rsid w:val="00F861A8"/>
    <w:rsid w:val="00F86397"/>
    <w:rsid w:val="00F864ED"/>
    <w:rsid w:val="00F86AD6"/>
    <w:rsid w:val="00F86B37"/>
    <w:rsid w:val="00F86D7B"/>
    <w:rsid w:val="00F86E21"/>
    <w:rsid w:val="00F87A14"/>
    <w:rsid w:val="00F87AF2"/>
    <w:rsid w:val="00F87DC2"/>
    <w:rsid w:val="00F90142"/>
    <w:rsid w:val="00F90912"/>
    <w:rsid w:val="00F90E6E"/>
    <w:rsid w:val="00F91361"/>
    <w:rsid w:val="00F9147D"/>
    <w:rsid w:val="00F91481"/>
    <w:rsid w:val="00F91700"/>
    <w:rsid w:val="00F91D50"/>
    <w:rsid w:val="00F9215B"/>
    <w:rsid w:val="00F924B6"/>
    <w:rsid w:val="00F92902"/>
    <w:rsid w:val="00F9291E"/>
    <w:rsid w:val="00F92B47"/>
    <w:rsid w:val="00F9381F"/>
    <w:rsid w:val="00F94095"/>
    <w:rsid w:val="00F94151"/>
    <w:rsid w:val="00F9416F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66E"/>
    <w:rsid w:val="00FA00FA"/>
    <w:rsid w:val="00FA0173"/>
    <w:rsid w:val="00FA0582"/>
    <w:rsid w:val="00FA0672"/>
    <w:rsid w:val="00FA0DFB"/>
    <w:rsid w:val="00FA1262"/>
    <w:rsid w:val="00FA1928"/>
    <w:rsid w:val="00FA1A45"/>
    <w:rsid w:val="00FA384A"/>
    <w:rsid w:val="00FA3A01"/>
    <w:rsid w:val="00FA4151"/>
    <w:rsid w:val="00FA4AA9"/>
    <w:rsid w:val="00FA4B3A"/>
    <w:rsid w:val="00FA4B89"/>
    <w:rsid w:val="00FA502D"/>
    <w:rsid w:val="00FA5433"/>
    <w:rsid w:val="00FA549C"/>
    <w:rsid w:val="00FA5731"/>
    <w:rsid w:val="00FA5F90"/>
    <w:rsid w:val="00FA6321"/>
    <w:rsid w:val="00FA6560"/>
    <w:rsid w:val="00FA698C"/>
    <w:rsid w:val="00FA780C"/>
    <w:rsid w:val="00FA7D71"/>
    <w:rsid w:val="00FB0381"/>
    <w:rsid w:val="00FB0571"/>
    <w:rsid w:val="00FB07D3"/>
    <w:rsid w:val="00FB0C0F"/>
    <w:rsid w:val="00FB0F67"/>
    <w:rsid w:val="00FB1328"/>
    <w:rsid w:val="00FB1EBE"/>
    <w:rsid w:val="00FB1F35"/>
    <w:rsid w:val="00FB2238"/>
    <w:rsid w:val="00FB29AB"/>
    <w:rsid w:val="00FB3375"/>
    <w:rsid w:val="00FB34A4"/>
    <w:rsid w:val="00FB3602"/>
    <w:rsid w:val="00FB381C"/>
    <w:rsid w:val="00FB388D"/>
    <w:rsid w:val="00FB3FC1"/>
    <w:rsid w:val="00FB4559"/>
    <w:rsid w:val="00FB584A"/>
    <w:rsid w:val="00FB5B5B"/>
    <w:rsid w:val="00FB5BB9"/>
    <w:rsid w:val="00FB6430"/>
    <w:rsid w:val="00FB6D3F"/>
    <w:rsid w:val="00FB6EFC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3102"/>
    <w:rsid w:val="00FC3436"/>
    <w:rsid w:val="00FC3E67"/>
    <w:rsid w:val="00FC445F"/>
    <w:rsid w:val="00FC475E"/>
    <w:rsid w:val="00FC4929"/>
    <w:rsid w:val="00FC4956"/>
    <w:rsid w:val="00FC506C"/>
    <w:rsid w:val="00FC51AE"/>
    <w:rsid w:val="00FC58AB"/>
    <w:rsid w:val="00FC597F"/>
    <w:rsid w:val="00FC5AD2"/>
    <w:rsid w:val="00FC5B80"/>
    <w:rsid w:val="00FC61C0"/>
    <w:rsid w:val="00FC62F5"/>
    <w:rsid w:val="00FC64F8"/>
    <w:rsid w:val="00FC7F03"/>
    <w:rsid w:val="00FD0082"/>
    <w:rsid w:val="00FD0159"/>
    <w:rsid w:val="00FD01DE"/>
    <w:rsid w:val="00FD0242"/>
    <w:rsid w:val="00FD04D3"/>
    <w:rsid w:val="00FD04F4"/>
    <w:rsid w:val="00FD05F9"/>
    <w:rsid w:val="00FD08AD"/>
    <w:rsid w:val="00FD0E2F"/>
    <w:rsid w:val="00FD0F99"/>
    <w:rsid w:val="00FD1054"/>
    <w:rsid w:val="00FD145D"/>
    <w:rsid w:val="00FD2112"/>
    <w:rsid w:val="00FD2628"/>
    <w:rsid w:val="00FD26A2"/>
    <w:rsid w:val="00FD282E"/>
    <w:rsid w:val="00FD2B22"/>
    <w:rsid w:val="00FD2B63"/>
    <w:rsid w:val="00FD30CC"/>
    <w:rsid w:val="00FD313D"/>
    <w:rsid w:val="00FD3241"/>
    <w:rsid w:val="00FD345B"/>
    <w:rsid w:val="00FD34E1"/>
    <w:rsid w:val="00FD3F12"/>
    <w:rsid w:val="00FD47EA"/>
    <w:rsid w:val="00FD4891"/>
    <w:rsid w:val="00FD5507"/>
    <w:rsid w:val="00FD55A8"/>
    <w:rsid w:val="00FD57B5"/>
    <w:rsid w:val="00FD5874"/>
    <w:rsid w:val="00FD5925"/>
    <w:rsid w:val="00FD5BA5"/>
    <w:rsid w:val="00FD5CCA"/>
    <w:rsid w:val="00FD65B2"/>
    <w:rsid w:val="00FD6AA7"/>
    <w:rsid w:val="00FD6CF0"/>
    <w:rsid w:val="00FD71FC"/>
    <w:rsid w:val="00FD77D8"/>
    <w:rsid w:val="00FE02A7"/>
    <w:rsid w:val="00FE06E9"/>
    <w:rsid w:val="00FE0B37"/>
    <w:rsid w:val="00FE0B78"/>
    <w:rsid w:val="00FE1FF0"/>
    <w:rsid w:val="00FE2286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591D"/>
    <w:rsid w:val="00FE5949"/>
    <w:rsid w:val="00FE5BBC"/>
    <w:rsid w:val="00FE6111"/>
    <w:rsid w:val="00FE61AA"/>
    <w:rsid w:val="00FE643C"/>
    <w:rsid w:val="00FE6533"/>
    <w:rsid w:val="00FE73E1"/>
    <w:rsid w:val="00FE7722"/>
    <w:rsid w:val="00FE7812"/>
    <w:rsid w:val="00FF022A"/>
    <w:rsid w:val="00FF052E"/>
    <w:rsid w:val="00FF0AB0"/>
    <w:rsid w:val="00FF0DE5"/>
    <w:rsid w:val="00FF0EFB"/>
    <w:rsid w:val="00FF10B4"/>
    <w:rsid w:val="00FF139F"/>
    <w:rsid w:val="00FF1DED"/>
    <w:rsid w:val="00FF1E8B"/>
    <w:rsid w:val="00FF2239"/>
    <w:rsid w:val="00FF28FE"/>
    <w:rsid w:val="00FF2991"/>
    <w:rsid w:val="00FF29DD"/>
    <w:rsid w:val="00FF2D28"/>
    <w:rsid w:val="00FF2D53"/>
    <w:rsid w:val="00FF2E65"/>
    <w:rsid w:val="00FF3292"/>
    <w:rsid w:val="00FF378F"/>
    <w:rsid w:val="00FF4331"/>
    <w:rsid w:val="00FF4601"/>
    <w:rsid w:val="00FF48BE"/>
    <w:rsid w:val="00FF4C34"/>
    <w:rsid w:val="00FF5890"/>
    <w:rsid w:val="00FF5CE2"/>
    <w:rsid w:val="00FF5EED"/>
    <w:rsid w:val="00FF6080"/>
    <w:rsid w:val="00FF6333"/>
    <w:rsid w:val="00FF6336"/>
    <w:rsid w:val="00FF6555"/>
    <w:rsid w:val="00FF6C2F"/>
    <w:rsid w:val="00FF6E4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9D0C69A"/>
  <w15:docId w15:val="{1FF06A2E-2C63-4389-AD4D-04EAB064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82206A"/>
    <w:pPr>
      <w:spacing w:after="0"/>
      <w:ind w:left="540" w:right="38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82206A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uiPriority w:val="99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4A34D-BC4C-437D-86F9-58E33444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68</Pages>
  <Words>18845</Words>
  <Characters>107417</Characters>
  <Application>Microsoft Office Word</Application>
  <DocSecurity>0</DocSecurity>
  <Lines>895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Wadhana Jetjirawat</cp:lastModifiedBy>
  <cp:revision>2</cp:revision>
  <cp:lastPrinted>2018-02-27T11:12:00Z</cp:lastPrinted>
  <dcterms:created xsi:type="dcterms:W3CDTF">2018-10-15T13:29:00Z</dcterms:created>
  <dcterms:modified xsi:type="dcterms:W3CDTF">2018-10-15T13:29:00Z</dcterms:modified>
</cp:coreProperties>
</file>