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7B29" w:rsidRPr="00580287" w:rsidRDefault="00137B29" w:rsidP="00E10BFE">
      <w:pPr>
        <w:spacing w:line="240" w:lineRule="atLeast"/>
        <w:ind w:right="-43"/>
        <w:jc w:val="center"/>
        <w:rPr>
          <w:rFonts w:ascii="Angsana New" w:hAnsi="Angsana New"/>
          <w:sz w:val="30"/>
          <w:szCs w:val="30"/>
          <w:cs/>
          <w:lang w:val="en-US"/>
        </w:rPr>
      </w:pPr>
      <w:bookmarkStart w:id="0" w:name="_GoBack"/>
      <w:bookmarkEnd w:id="0"/>
    </w:p>
    <w:p w:rsidR="00137B29" w:rsidRDefault="00137B29" w:rsidP="00E10BFE">
      <w:pPr>
        <w:spacing w:line="240" w:lineRule="atLeast"/>
        <w:ind w:right="-43"/>
        <w:jc w:val="center"/>
        <w:rPr>
          <w:rFonts w:ascii="Angsana New" w:hAnsi="Angsana New"/>
          <w:sz w:val="30"/>
          <w:szCs w:val="30"/>
        </w:rPr>
      </w:pPr>
    </w:p>
    <w:p w:rsidR="00137B29" w:rsidRDefault="00137B29" w:rsidP="00E10BFE">
      <w:pPr>
        <w:spacing w:line="240" w:lineRule="atLeast"/>
        <w:ind w:right="-43"/>
        <w:jc w:val="center"/>
        <w:rPr>
          <w:rFonts w:ascii="Angsana New" w:hAnsi="Angsana New"/>
          <w:sz w:val="30"/>
          <w:szCs w:val="30"/>
        </w:rPr>
      </w:pPr>
    </w:p>
    <w:p w:rsidR="00137B29" w:rsidRDefault="00137B29" w:rsidP="00E10BFE">
      <w:pPr>
        <w:spacing w:line="240" w:lineRule="atLeast"/>
        <w:ind w:right="-43"/>
        <w:jc w:val="center"/>
        <w:rPr>
          <w:rFonts w:ascii="Angsana New" w:hAnsi="Angsana New"/>
          <w:sz w:val="30"/>
          <w:szCs w:val="30"/>
        </w:rPr>
      </w:pPr>
    </w:p>
    <w:p w:rsidR="00137B29" w:rsidRDefault="00137B29" w:rsidP="00E10BFE">
      <w:pPr>
        <w:spacing w:line="240" w:lineRule="atLeast"/>
        <w:ind w:right="-43"/>
        <w:jc w:val="center"/>
        <w:rPr>
          <w:rFonts w:ascii="Angsana New" w:hAnsi="Angsana New"/>
          <w:sz w:val="30"/>
          <w:szCs w:val="30"/>
        </w:rPr>
      </w:pPr>
    </w:p>
    <w:p w:rsidR="00C32C46" w:rsidRDefault="00B36D3F" w:rsidP="00E10BFE">
      <w:pPr>
        <w:spacing w:line="240" w:lineRule="atLeast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  <w:r w:rsidRPr="003334E8">
        <w:rPr>
          <w:rFonts w:ascii="Angsana New" w:hAnsi="Angsana New"/>
          <w:b/>
          <w:bCs/>
          <w:sz w:val="52"/>
          <w:szCs w:val="52"/>
          <w:cs/>
        </w:rPr>
        <w:t>บริษัท โอสถสภา จำกัด</w:t>
      </w:r>
      <w:r w:rsidR="00C32C46" w:rsidRPr="003334E8">
        <w:rPr>
          <w:rFonts w:ascii="Angsana New" w:hAnsi="Angsana New"/>
          <w:b/>
          <w:bCs/>
          <w:sz w:val="52"/>
          <w:szCs w:val="52"/>
        </w:rPr>
        <w:t xml:space="preserve"> </w:t>
      </w:r>
      <w:r w:rsidR="00160653">
        <w:rPr>
          <w:rFonts w:ascii="Angsana New" w:hAnsi="Angsana New" w:hint="cs"/>
          <w:b/>
          <w:bCs/>
          <w:sz w:val="52"/>
          <w:szCs w:val="52"/>
          <w:cs/>
        </w:rPr>
        <w:t xml:space="preserve">(มหาชน) </w:t>
      </w:r>
      <w:r w:rsidR="00A638BB" w:rsidRPr="003334E8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:rsidR="00495131" w:rsidRPr="00495131" w:rsidRDefault="00495131" w:rsidP="00E10BFE">
      <w:pPr>
        <w:spacing w:line="240" w:lineRule="atLeast"/>
        <w:ind w:right="-43"/>
        <w:jc w:val="center"/>
        <w:rPr>
          <w:rFonts w:ascii="Angsana New" w:hAnsi="Angsana New"/>
          <w:b/>
          <w:bCs/>
          <w:sz w:val="52"/>
          <w:szCs w:val="52"/>
          <w:lang w:val="en-US"/>
        </w:rPr>
      </w:pPr>
      <w:r>
        <w:rPr>
          <w:rFonts w:ascii="Angsana New" w:hAnsi="Angsana New"/>
          <w:b/>
          <w:bCs/>
          <w:sz w:val="52"/>
          <w:szCs w:val="52"/>
        </w:rPr>
        <w:t>(</w:t>
      </w:r>
      <w:r>
        <w:rPr>
          <w:rFonts w:ascii="Angsana New" w:hAnsi="Angsana New" w:hint="cs"/>
          <w:b/>
          <w:bCs/>
          <w:sz w:val="52"/>
          <w:szCs w:val="52"/>
          <w:cs/>
        </w:rPr>
        <w:t>เดิมชื่อ บริษัท โอสถสภา จำกัด</w:t>
      </w:r>
      <w:r>
        <w:rPr>
          <w:rFonts w:ascii="Angsana New" w:hAnsi="Angsana New"/>
          <w:b/>
          <w:bCs/>
          <w:sz w:val="52"/>
          <w:szCs w:val="52"/>
          <w:lang w:val="en-US"/>
        </w:rPr>
        <w:t>)</w:t>
      </w:r>
    </w:p>
    <w:p w:rsidR="00B36D3F" w:rsidRPr="003334E8" w:rsidRDefault="00B36D3F" w:rsidP="00E10BFE">
      <w:pPr>
        <w:spacing w:line="240" w:lineRule="atLeast"/>
        <w:ind w:right="-43"/>
        <w:jc w:val="center"/>
        <w:rPr>
          <w:rFonts w:ascii="Angsana New" w:hAnsi="Angsana New"/>
          <w:sz w:val="52"/>
          <w:szCs w:val="52"/>
        </w:rPr>
      </w:pPr>
    </w:p>
    <w:p w:rsidR="00137B29" w:rsidRPr="002762F3" w:rsidRDefault="00137B29" w:rsidP="00137B2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2762F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งบการเงินระหว่างกาล </w:t>
      </w:r>
    </w:p>
    <w:p w:rsidR="00137B29" w:rsidRPr="000E7904" w:rsidRDefault="000E7904" w:rsidP="000E790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334E8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Pr="003334E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3334E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มิถุนายน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2561</w:t>
      </w:r>
    </w:p>
    <w:p w:rsidR="00137B29" w:rsidRPr="002762F3" w:rsidRDefault="00137B29" w:rsidP="00137B2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2762F3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142C8F" w:rsidRPr="002762F3" w:rsidRDefault="00137B29" w:rsidP="00142C8F">
      <w:pPr>
        <w:widowControl w:val="0"/>
        <w:autoSpaceDE w:val="0"/>
        <w:autoSpaceDN w:val="0"/>
        <w:adjustRightInd w:val="0"/>
        <w:spacing w:line="240" w:lineRule="auto"/>
        <w:ind w:right="9"/>
        <w:jc w:val="center"/>
        <w:rPr>
          <w:rFonts w:ascii="Angsana New" w:hAnsi="Angsana New"/>
          <w:sz w:val="32"/>
          <w:szCs w:val="32"/>
          <w:cs/>
          <w:lang w:val="en-US"/>
        </w:rPr>
        <w:sectPr w:rsidR="00142C8F" w:rsidRPr="002762F3" w:rsidSect="00797C6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aperSrc w:first="15" w:other="15"/>
          <w:pgNumType w:start="0"/>
          <w:cols w:space="0"/>
          <w:titlePg/>
        </w:sectPr>
      </w:pPr>
      <w:r w:rsidRPr="002762F3">
        <w:rPr>
          <w:rFonts w:ascii="Angsana New" w:hAnsi="Angsana New"/>
          <w:sz w:val="32"/>
          <w:szCs w:val="32"/>
          <w:cs/>
          <w:lang w:val="en-US"/>
        </w:rPr>
        <w:t>รายงานการสอบทาน</w:t>
      </w:r>
      <w:r w:rsidRPr="002762F3">
        <w:rPr>
          <w:rFonts w:ascii="Angsana New" w:hAnsi="Angsana New" w:hint="cs"/>
          <w:sz w:val="32"/>
          <w:szCs w:val="32"/>
          <w:cs/>
          <w:lang w:val="en-US"/>
        </w:rPr>
        <w:t>ข้อมูลทางการเงินระหว่างกาล</w:t>
      </w:r>
      <w:r w:rsidRPr="002762F3">
        <w:rPr>
          <w:rFonts w:ascii="Angsana New" w:hAnsi="Angsana New"/>
          <w:sz w:val="32"/>
          <w:szCs w:val="32"/>
          <w:cs/>
          <w:lang w:val="en-US"/>
        </w:rPr>
        <w:t>โดยผู้สอบบัญชีรับอนุญาต</w:t>
      </w:r>
    </w:p>
    <w:p w:rsidR="00137B29" w:rsidRPr="002762F3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ED1460" w:rsidRPr="002762F3" w:rsidRDefault="00ED1460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C627E0" w:rsidRPr="002762F3" w:rsidRDefault="00C627E0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C627E0" w:rsidRPr="002762F3" w:rsidRDefault="00C627E0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137B29" w:rsidRPr="002762F3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2762F3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Pr="002762F3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2762F3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  <w:r w:rsidRPr="002762F3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137B29" w:rsidRPr="002762F3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137B29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2762F3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Pr="002762F3">
        <w:rPr>
          <w:rFonts w:ascii="Angsana New" w:hAnsi="Angsana New" w:hint="cs"/>
          <w:b/>
          <w:bCs/>
          <w:sz w:val="30"/>
          <w:szCs w:val="30"/>
          <w:cs/>
        </w:rPr>
        <w:t>คณะกรรมการบริษัท</w:t>
      </w:r>
      <w:r w:rsidRPr="002762F3">
        <w:rPr>
          <w:rFonts w:ascii="Angsana New" w:hAnsi="Angsana New"/>
          <w:b/>
          <w:bCs/>
          <w:sz w:val="30"/>
          <w:szCs w:val="30"/>
        </w:rPr>
        <w:t xml:space="preserve"> </w:t>
      </w:r>
      <w:r w:rsidRPr="002762F3">
        <w:rPr>
          <w:rFonts w:ascii="Angsana New" w:hAnsi="Angsana New" w:hint="cs"/>
          <w:b/>
          <w:bCs/>
          <w:sz w:val="30"/>
          <w:szCs w:val="30"/>
          <w:cs/>
        </w:rPr>
        <w:t>โอสถสภา จำกัด</w:t>
      </w:r>
      <w:r w:rsidR="00160653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160653" w:rsidRPr="00160653">
        <w:rPr>
          <w:rFonts w:ascii="Angsana New" w:hAnsi="Angsana New"/>
          <w:b/>
          <w:bCs/>
          <w:sz w:val="30"/>
          <w:szCs w:val="30"/>
          <w:cs/>
        </w:rPr>
        <w:t>(มหาชน)</w:t>
      </w:r>
    </w:p>
    <w:p w:rsidR="00533336" w:rsidRPr="00533336" w:rsidRDefault="00533336" w:rsidP="00137B29">
      <w:pPr>
        <w:widowControl w:val="0"/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</w:rPr>
        <w:t>(</w:t>
      </w:r>
      <w:r>
        <w:rPr>
          <w:rFonts w:ascii="Angsana New" w:hAnsi="Angsana New" w:hint="cs"/>
          <w:b/>
          <w:bCs/>
          <w:sz w:val="30"/>
          <w:szCs w:val="30"/>
          <w:cs/>
        </w:rPr>
        <w:t>เดิมชื่อ บริษัท โอสถสภา จำกัด</w:t>
      </w:r>
      <w:r>
        <w:rPr>
          <w:rFonts w:ascii="Angsana New" w:hAnsi="Angsana New"/>
          <w:b/>
          <w:bCs/>
          <w:sz w:val="30"/>
          <w:szCs w:val="30"/>
          <w:lang w:val="en-US"/>
        </w:rPr>
        <w:t>)</w:t>
      </w:r>
    </w:p>
    <w:p w:rsidR="00137B29" w:rsidRPr="002762F3" w:rsidRDefault="00137B29" w:rsidP="00137B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137B29" w:rsidRPr="002762F3" w:rsidRDefault="00137B29" w:rsidP="00137B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762F3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2762F3">
        <w:rPr>
          <w:rFonts w:ascii="Angsana New" w:hAnsi="Angsana New" w:hint="cs"/>
          <w:sz w:val="30"/>
          <w:szCs w:val="30"/>
          <w:cs/>
        </w:rPr>
        <w:t>แสดงฐานะการเงินรวมและงบแสดงฐานะการเงินเฉพาะกิจการ</w:t>
      </w:r>
      <w:r w:rsidRPr="002762F3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3A6E03">
        <w:rPr>
          <w:rFonts w:ascii="Angsana New" w:hAnsi="Angsana New"/>
          <w:sz w:val="30"/>
          <w:szCs w:val="30"/>
          <w:lang w:val="en-US"/>
        </w:rPr>
        <w:t>30</w:t>
      </w:r>
      <w:r w:rsidRPr="002762F3">
        <w:rPr>
          <w:rFonts w:ascii="Angsana New" w:hAnsi="Angsana New" w:hint="cs"/>
          <w:sz w:val="30"/>
          <w:szCs w:val="30"/>
          <w:cs/>
        </w:rPr>
        <w:t xml:space="preserve"> </w:t>
      </w:r>
      <w:r w:rsidR="003A6E03" w:rsidRPr="003A6E03">
        <w:rPr>
          <w:rFonts w:ascii="Angsana New" w:hAnsi="Angsana New"/>
          <w:sz w:val="30"/>
          <w:szCs w:val="30"/>
          <w:cs/>
        </w:rPr>
        <w:t>มิถุนายน</w:t>
      </w:r>
      <w:r w:rsidRPr="002762F3">
        <w:rPr>
          <w:rFonts w:ascii="Angsana New" w:hAnsi="Angsana New" w:hint="cs"/>
          <w:sz w:val="30"/>
          <w:szCs w:val="30"/>
          <w:cs/>
        </w:rPr>
        <w:t xml:space="preserve"> </w:t>
      </w:r>
      <w:r w:rsidR="00E93BBF">
        <w:rPr>
          <w:rFonts w:ascii="Angsana New" w:hAnsi="Angsana New"/>
          <w:sz w:val="30"/>
          <w:szCs w:val="30"/>
          <w:lang w:val="en-US"/>
        </w:rPr>
        <w:t>2561</w:t>
      </w:r>
      <w:r w:rsidR="00ED1460" w:rsidRPr="002762F3">
        <w:rPr>
          <w:rFonts w:ascii="Angsana New" w:hAnsi="Angsana New"/>
          <w:sz w:val="30"/>
          <w:szCs w:val="30"/>
        </w:rPr>
        <w:t xml:space="preserve"> </w:t>
      </w:r>
      <w:r w:rsidR="00E93BBF" w:rsidRPr="002762F3">
        <w:rPr>
          <w:rFonts w:ascii="Angsana New" w:hAnsi="Angsana New"/>
          <w:sz w:val="30"/>
          <w:szCs w:val="30"/>
          <w:cs/>
        </w:rPr>
        <w:t>งบกำไรขาดทุน</w:t>
      </w:r>
      <w:r w:rsidR="00E93BBF" w:rsidRPr="002762F3">
        <w:rPr>
          <w:rFonts w:ascii="Angsana New" w:hAnsi="Angsana New" w:hint="cs"/>
          <w:sz w:val="30"/>
          <w:szCs w:val="30"/>
          <w:cs/>
        </w:rPr>
        <w:t>รวมและงบกำไรขาดทุนเฉพาะกิจการ</w:t>
      </w:r>
      <w:r w:rsidR="00E93BBF">
        <w:rPr>
          <w:rFonts w:ascii="Angsana New" w:hAnsi="Angsana New"/>
          <w:sz w:val="30"/>
          <w:szCs w:val="30"/>
        </w:rPr>
        <w:t xml:space="preserve"> </w:t>
      </w:r>
      <w:r w:rsidRPr="002762F3">
        <w:rPr>
          <w:rFonts w:ascii="Angsana New" w:hAnsi="Angsana New"/>
          <w:sz w:val="30"/>
          <w:szCs w:val="30"/>
          <w:cs/>
        </w:rPr>
        <w:t>งบกำไรขาดทุน</w:t>
      </w:r>
      <w:r w:rsidRPr="002762F3">
        <w:rPr>
          <w:rFonts w:ascii="Angsana New" w:hAnsi="Angsana New" w:hint="cs"/>
          <w:sz w:val="30"/>
          <w:szCs w:val="30"/>
          <w:cs/>
        </w:rPr>
        <w:t>เบ็ดเสร็จรวมและงบกำไรขาดทุนเบ็ดเสร็จเฉพาะกิจการ</w:t>
      </w:r>
      <w:r w:rsidR="00E93BBF">
        <w:rPr>
          <w:rFonts w:ascii="Angsana New" w:hAnsi="Angsana New" w:hint="cs"/>
          <w:sz w:val="30"/>
          <w:szCs w:val="30"/>
          <w:cs/>
          <w:lang w:val="en-US"/>
        </w:rPr>
        <w:t xml:space="preserve">    </w:t>
      </w:r>
      <w:r w:rsidR="000464CB" w:rsidRPr="002762F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130525" w:rsidRPr="00130525">
        <w:rPr>
          <w:rFonts w:ascii="Angsana New" w:hAnsi="Angsana New"/>
          <w:sz w:val="30"/>
          <w:szCs w:val="30"/>
          <w:cs/>
          <w:lang w:val="en-US"/>
        </w:rPr>
        <w:t>สำหรับงวดสามเดือนและหกเดื</w:t>
      </w:r>
      <w:r w:rsidR="00532736">
        <w:rPr>
          <w:rFonts w:ascii="Angsana New" w:hAnsi="Angsana New"/>
          <w:sz w:val="30"/>
          <w:szCs w:val="30"/>
          <w:cs/>
          <w:lang w:val="en-US"/>
        </w:rPr>
        <w:t xml:space="preserve">อนสิ้นสุดวันที่ </w:t>
      </w:r>
      <w:r w:rsidR="00532736">
        <w:rPr>
          <w:rFonts w:ascii="Angsana New" w:hAnsi="Angsana New"/>
          <w:sz w:val="30"/>
          <w:szCs w:val="30"/>
          <w:lang w:val="en-US"/>
        </w:rPr>
        <w:t>30</w:t>
      </w:r>
      <w:r w:rsidR="00130525">
        <w:rPr>
          <w:rFonts w:ascii="Angsana New" w:hAnsi="Angsana New"/>
          <w:sz w:val="30"/>
          <w:szCs w:val="30"/>
          <w:cs/>
          <w:lang w:val="en-US"/>
        </w:rPr>
        <w:t xml:space="preserve"> มิถุนายน</w:t>
      </w:r>
      <w:r w:rsidR="0053273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532736">
        <w:rPr>
          <w:rFonts w:ascii="Angsana New" w:hAnsi="Angsana New"/>
          <w:sz w:val="30"/>
          <w:szCs w:val="30"/>
          <w:lang w:val="en-US"/>
        </w:rPr>
        <w:t>2561</w:t>
      </w:r>
      <w:r w:rsidR="00130525" w:rsidRPr="0013052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2762F3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2762F3">
        <w:rPr>
          <w:rFonts w:ascii="Angsana New" w:hAnsi="Angsana New" w:hint="cs"/>
          <w:sz w:val="30"/>
          <w:szCs w:val="30"/>
          <w:cs/>
        </w:rPr>
        <w:t>รวม</w:t>
      </w:r>
      <w:r w:rsidR="000464CB" w:rsidRPr="002762F3">
        <w:rPr>
          <w:rFonts w:ascii="Angsana New" w:hAnsi="Angsana New"/>
          <w:spacing w:val="6"/>
          <w:sz w:val="30"/>
          <w:szCs w:val="30"/>
          <w:cs/>
        </w:rPr>
        <w:t>แล</w:t>
      </w:r>
      <w:r w:rsidR="000464CB" w:rsidRPr="002762F3">
        <w:rPr>
          <w:rFonts w:ascii="Angsana New" w:hAnsi="Angsana New" w:hint="cs"/>
          <w:spacing w:val="6"/>
          <w:sz w:val="30"/>
          <w:szCs w:val="30"/>
          <w:cs/>
        </w:rPr>
        <w:t>ะ</w:t>
      </w:r>
      <w:r w:rsidR="00BF15D9">
        <w:rPr>
          <w:rFonts w:ascii="Angsana New" w:hAnsi="Angsana New" w:hint="cs"/>
          <w:sz w:val="30"/>
          <w:szCs w:val="30"/>
          <w:cs/>
        </w:rPr>
        <w:t xml:space="preserve">        </w:t>
      </w:r>
      <w:r w:rsidRPr="002762F3">
        <w:rPr>
          <w:rFonts w:ascii="Angsana New" w:hAnsi="Angsana New"/>
          <w:sz w:val="30"/>
          <w:szCs w:val="30"/>
          <w:cs/>
        </w:rPr>
        <w:t>ง</w:t>
      </w:r>
      <w:r w:rsidRPr="002762F3">
        <w:rPr>
          <w:rFonts w:ascii="Angsana New" w:hAnsi="Angsana New" w:hint="cs"/>
          <w:sz w:val="30"/>
          <w:szCs w:val="30"/>
          <w:cs/>
        </w:rPr>
        <w:t>บ</w:t>
      </w:r>
      <w:r w:rsidRPr="002762F3">
        <w:rPr>
          <w:rFonts w:ascii="Angsana New" w:hAnsi="Angsana New"/>
          <w:sz w:val="30"/>
          <w:szCs w:val="30"/>
          <w:cs/>
        </w:rPr>
        <w:t>แสดงการเปลี่ยนแปลงส่วนของผู้ถือหุ้น</w:t>
      </w:r>
      <w:r w:rsidRPr="002762F3">
        <w:rPr>
          <w:rFonts w:ascii="Angsana New" w:hAnsi="Angsana New" w:hint="cs"/>
          <w:sz w:val="30"/>
          <w:szCs w:val="30"/>
          <w:cs/>
        </w:rPr>
        <w:t>เฉพาะกิจการ</w:t>
      </w:r>
      <w:r w:rsidRPr="002762F3">
        <w:rPr>
          <w:rFonts w:ascii="Angsana New" w:hAnsi="Angsana New"/>
          <w:sz w:val="30"/>
          <w:szCs w:val="30"/>
        </w:rPr>
        <w:t xml:space="preserve"> </w:t>
      </w:r>
      <w:r w:rsidRPr="002762F3">
        <w:rPr>
          <w:rFonts w:ascii="Angsana New" w:hAnsi="Angsana New" w:hint="cs"/>
          <w:sz w:val="30"/>
          <w:szCs w:val="30"/>
          <w:cs/>
        </w:rPr>
        <w:t>และ</w:t>
      </w:r>
      <w:r w:rsidR="00E93BBF">
        <w:rPr>
          <w:rFonts w:ascii="Angsana New" w:hAnsi="Angsana New" w:hint="cs"/>
          <w:sz w:val="30"/>
          <w:szCs w:val="30"/>
          <w:cs/>
        </w:rPr>
        <w:t xml:space="preserve"> </w:t>
      </w:r>
      <w:r w:rsidRPr="002762F3">
        <w:rPr>
          <w:rFonts w:ascii="Angsana New" w:hAnsi="Angsana New"/>
          <w:spacing w:val="6"/>
          <w:sz w:val="30"/>
          <w:szCs w:val="30"/>
          <w:cs/>
        </w:rPr>
        <w:t>งบกระแสเงินสด</w:t>
      </w:r>
      <w:r w:rsidRPr="002762F3">
        <w:rPr>
          <w:rFonts w:ascii="Angsana New" w:hAnsi="Angsana New" w:hint="cs"/>
          <w:spacing w:val="6"/>
          <w:sz w:val="30"/>
          <w:szCs w:val="30"/>
          <w:cs/>
        </w:rPr>
        <w:t>รวมและงบกระแสเงินสดเฉพาะกิจการ</w:t>
      </w:r>
      <w:r w:rsidRPr="002762F3">
        <w:rPr>
          <w:rFonts w:ascii="Angsana New" w:hAnsi="Angsana New"/>
          <w:spacing w:val="6"/>
          <w:sz w:val="30"/>
          <w:szCs w:val="30"/>
        </w:rPr>
        <w:t xml:space="preserve"> </w:t>
      </w:r>
      <w:r w:rsidRPr="002762F3">
        <w:rPr>
          <w:rFonts w:ascii="Angsana New" w:hAnsi="Angsana New" w:hint="cs"/>
          <w:spacing w:val="6"/>
          <w:sz w:val="30"/>
          <w:szCs w:val="30"/>
          <w:cs/>
        </w:rPr>
        <w:t>สำหรับงวด</w:t>
      </w:r>
      <w:r w:rsidR="00130525">
        <w:rPr>
          <w:rFonts w:ascii="Angsana New" w:hAnsi="Angsana New" w:hint="cs"/>
          <w:spacing w:val="6"/>
          <w:sz w:val="30"/>
          <w:szCs w:val="30"/>
          <w:cs/>
          <w:lang w:val="en-US"/>
        </w:rPr>
        <w:t>หก</w:t>
      </w:r>
      <w:r w:rsidRPr="002762F3">
        <w:rPr>
          <w:rFonts w:ascii="Angsana New" w:hAnsi="Angsana New" w:hint="cs"/>
          <w:spacing w:val="6"/>
          <w:sz w:val="30"/>
          <w:szCs w:val="30"/>
          <w:cs/>
          <w:lang w:val="en-US"/>
        </w:rPr>
        <w:t>เดือน</w:t>
      </w:r>
      <w:r w:rsidRPr="002762F3">
        <w:rPr>
          <w:rFonts w:ascii="Angsana New" w:hAnsi="Angsana New" w:hint="cs"/>
          <w:spacing w:val="6"/>
          <w:sz w:val="30"/>
          <w:szCs w:val="30"/>
          <w:cs/>
        </w:rPr>
        <w:t>สิ้นสุด</w:t>
      </w:r>
      <w:r w:rsidRPr="002762F3">
        <w:rPr>
          <w:rFonts w:ascii="Angsana New" w:hAnsi="Angsana New" w:hint="cs"/>
          <w:sz w:val="30"/>
          <w:szCs w:val="30"/>
          <w:cs/>
        </w:rPr>
        <w:t>วันที่</w:t>
      </w:r>
      <w:r w:rsidRPr="002762F3">
        <w:rPr>
          <w:rFonts w:ascii="Angsana New" w:hAnsi="Angsana New"/>
          <w:sz w:val="30"/>
          <w:szCs w:val="30"/>
        </w:rPr>
        <w:t xml:space="preserve"> </w:t>
      </w:r>
      <w:r w:rsidR="00130525">
        <w:rPr>
          <w:rFonts w:ascii="Angsana New" w:hAnsi="Angsana New"/>
          <w:sz w:val="30"/>
          <w:szCs w:val="30"/>
          <w:lang w:val="en-US"/>
        </w:rPr>
        <w:t>30</w:t>
      </w:r>
      <w:r w:rsidR="00130525"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 </w:t>
      </w:r>
      <w:r w:rsidR="00E93BBF">
        <w:rPr>
          <w:rFonts w:ascii="Angsana New" w:hAnsi="Angsana New"/>
          <w:sz w:val="30"/>
          <w:szCs w:val="30"/>
          <w:lang w:val="en-US"/>
        </w:rPr>
        <w:t>2561</w:t>
      </w:r>
      <w:r w:rsidR="00ED1460" w:rsidRPr="002762F3">
        <w:rPr>
          <w:rFonts w:ascii="Angsana New" w:hAnsi="Angsana New"/>
          <w:sz w:val="30"/>
          <w:szCs w:val="30"/>
        </w:rPr>
        <w:t xml:space="preserve"> </w:t>
      </w:r>
      <w:r w:rsidRPr="002762F3">
        <w:rPr>
          <w:rFonts w:ascii="Angsana New" w:hAnsi="Angsana New" w:hint="cs"/>
          <w:sz w:val="30"/>
          <w:szCs w:val="30"/>
          <w:cs/>
        </w:rPr>
        <w:t>และ</w:t>
      </w:r>
      <w:r w:rsidR="00130525">
        <w:rPr>
          <w:rFonts w:ascii="Angsana New" w:hAnsi="Angsana New" w:hint="cs"/>
          <w:sz w:val="30"/>
          <w:szCs w:val="30"/>
          <w:cs/>
        </w:rPr>
        <w:t xml:space="preserve"> </w:t>
      </w:r>
      <w:r w:rsidRPr="002762F3">
        <w:rPr>
          <w:rFonts w:ascii="Angsana New" w:hAnsi="Angsana New" w:hint="cs"/>
          <w:sz w:val="30"/>
          <w:szCs w:val="30"/>
          <w:cs/>
        </w:rPr>
        <w:t>หมายเหตุประกอบงบการเงินแบบย่อ (ข้อมูลทางการเงิน</w:t>
      </w:r>
      <w:r w:rsidR="00BF15D9">
        <w:rPr>
          <w:rFonts w:ascii="Angsana New" w:hAnsi="Angsana New" w:hint="cs"/>
          <w:sz w:val="30"/>
          <w:szCs w:val="30"/>
          <w:cs/>
        </w:rPr>
        <w:t xml:space="preserve">   </w:t>
      </w:r>
      <w:r w:rsidRPr="002762F3">
        <w:rPr>
          <w:rFonts w:ascii="Angsana New" w:hAnsi="Angsana New" w:hint="cs"/>
          <w:sz w:val="30"/>
          <w:szCs w:val="30"/>
          <w:cs/>
        </w:rPr>
        <w:t xml:space="preserve">ระหว่างกาล) </w:t>
      </w:r>
      <w:r w:rsidRPr="002762F3">
        <w:rPr>
          <w:rFonts w:ascii="Angsana New" w:hAnsi="Angsana New"/>
          <w:spacing w:val="-4"/>
          <w:sz w:val="30"/>
          <w:szCs w:val="30"/>
          <w:cs/>
        </w:rPr>
        <w:t>ของบริษัท</w:t>
      </w:r>
      <w:r w:rsidRPr="002762F3">
        <w:rPr>
          <w:rFonts w:ascii="Angsana New" w:hAnsi="Angsana New"/>
          <w:spacing w:val="-4"/>
          <w:sz w:val="30"/>
          <w:szCs w:val="30"/>
        </w:rPr>
        <w:t xml:space="preserve"> </w:t>
      </w:r>
      <w:r w:rsidRPr="002762F3">
        <w:rPr>
          <w:rFonts w:ascii="Angsana New" w:hAnsi="Angsana New" w:hint="cs"/>
          <w:spacing w:val="-4"/>
          <w:sz w:val="30"/>
          <w:szCs w:val="30"/>
          <w:cs/>
        </w:rPr>
        <w:t>โอสถสภา จำกัด</w:t>
      </w:r>
      <w:r w:rsidRPr="002762F3">
        <w:rPr>
          <w:rFonts w:ascii="Angsana New" w:hAnsi="Angsana New"/>
          <w:spacing w:val="-4"/>
          <w:sz w:val="30"/>
          <w:szCs w:val="30"/>
        </w:rPr>
        <w:t xml:space="preserve"> </w:t>
      </w:r>
      <w:r w:rsidR="00160653" w:rsidRPr="00160653">
        <w:rPr>
          <w:rFonts w:ascii="Angsana New" w:hAnsi="Angsana New"/>
          <w:spacing w:val="-4"/>
          <w:sz w:val="30"/>
          <w:szCs w:val="30"/>
        </w:rPr>
        <w:t>(</w:t>
      </w:r>
      <w:r w:rsidR="00160653" w:rsidRPr="00160653">
        <w:rPr>
          <w:rFonts w:ascii="Angsana New" w:hAnsi="Angsana New"/>
          <w:spacing w:val="-4"/>
          <w:sz w:val="30"/>
          <w:szCs w:val="30"/>
          <w:cs/>
        </w:rPr>
        <w:t>มหาชน)</w:t>
      </w:r>
      <w:r w:rsidR="00160653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2762F3">
        <w:rPr>
          <w:rFonts w:ascii="Angsana New" w:hAnsi="Angsana New" w:hint="cs"/>
          <w:spacing w:val="-4"/>
          <w:sz w:val="30"/>
          <w:szCs w:val="30"/>
          <w:cs/>
        </w:rPr>
        <w:t>และบริษัทย่อย และ</w:t>
      </w:r>
      <w:r w:rsidR="0013052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2762F3">
        <w:rPr>
          <w:rFonts w:ascii="Angsana New" w:hAnsi="Angsana New" w:hint="cs"/>
          <w:spacing w:val="-4"/>
          <w:sz w:val="30"/>
          <w:szCs w:val="30"/>
          <w:cs/>
        </w:rPr>
        <w:t>ของเฉพาะ</w:t>
      </w:r>
      <w:r w:rsidRPr="002762F3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Pr="002762F3">
        <w:rPr>
          <w:rFonts w:ascii="Angsana New" w:hAnsi="Angsana New"/>
          <w:spacing w:val="-4"/>
          <w:sz w:val="30"/>
          <w:szCs w:val="30"/>
        </w:rPr>
        <w:t xml:space="preserve"> </w:t>
      </w:r>
      <w:r w:rsidRPr="002762F3">
        <w:rPr>
          <w:rFonts w:ascii="Angsana New" w:hAnsi="Angsana New" w:hint="cs"/>
          <w:spacing w:val="-4"/>
          <w:sz w:val="30"/>
          <w:szCs w:val="30"/>
          <w:cs/>
        </w:rPr>
        <w:t>โอสถสภา จำกัด</w:t>
      </w:r>
      <w:r w:rsidRPr="002762F3">
        <w:rPr>
          <w:rFonts w:ascii="Angsana New" w:hAnsi="Angsana New"/>
          <w:spacing w:val="-4"/>
          <w:sz w:val="30"/>
          <w:szCs w:val="30"/>
        </w:rPr>
        <w:t xml:space="preserve"> </w:t>
      </w:r>
      <w:r w:rsidR="00160653" w:rsidRPr="00160653">
        <w:rPr>
          <w:rFonts w:ascii="Angsana New" w:hAnsi="Angsana New"/>
          <w:spacing w:val="-4"/>
          <w:sz w:val="30"/>
          <w:szCs w:val="30"/>
        </w:rPr>
        <w:t>(</w:t>
      </w:r>
      <w:r w:rsidR="00160653" w:rsidRPr="00160653">
        <w:rPr>
          <w:rFonts w:ascii="Angsana New" w:hAnsi="Angsana New"/>
          <w:spacing w:val="-4"/>
          <w:sz w:val="30"/>
          <w:szCs w:val="30"/>
          <w:cs/>
        </w:rPr>
        <w:t>มหาชน)</w:t>
      </w:r>
      <w:r w:rsidR="00160653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2762F3">
        <w:rPr>
          <w:rFonts w:ascii="Angsana New" w:hAnsi="Angsana New" w:hint="cs"/>
          <w:sz w:val="30"/>
          <w:szCs w:val="30"/>
          <w:cs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2762F3">
        <w:rPr>
          <w:rFonts w:ascii="Angsana New" w:hAnsi="Angsana New"/>
          <w:sz w:val="30"/>
          <w:szCs w:val="30"/>
        </w:rPr>
        <w:t xml:space="preserve">34 </w:t>
      </w:r>
      <w:r w:rsidRPr="002762F3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544EA8" w:rsidRPr="002762F3">
        <w:rPr>
          <w:rFonts w:ascii="Angsana New" w:hAnsi="Angsana New"/>
          <w:sz w:val="30"/>
          <w:szCs w:val="30"/>
          <w:cs/>
        </w:rPr>
        <w:t>การรายงานทาง</w:t>
      </w:r>
      <w:r w:rsidRPr="002762F3">
        <w:rPr>
          <w:rFonts w:ascii="Angsana New" w:hAnsi="Angsana New" w:hint="cs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137B29" w:rsidRPr="00C27D63" w:rsidRDefault="00137B29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lang w:val="en-US"/>
        </w:rPr>
      </w:pPr>
    </w:p>
    <w:p w:rsidR="00137B29" w:rsidRPr="002762F3" w:rsidRDefault="00137B29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2762F3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137B29" w:rsidRPr="002762F3" w:rsidRDefault="00137B29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137B29" w:rsidRPr="002762F3" w:rsidRDefault="00137B29" w:rsidP="00137B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762F3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2762F3">
        <w:rPr>
          <w:rFonts w:ascii="Angsana New" w:hAnsi="Angsana New"/>
          <w:sz w:val="30"/>
          <w:szCs w:val="30"/>
        </w:rPr>
        <w:t xml:space="preserve"> 2410 “</w:t>
      </w:r>
      <w:r w:rsidRPr="002762F3">
        <w:rPr>
          <w:rFonts w:ascii="Angsana New" w:hAnsi="Angsana New" w:hint="cs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762F3">
        <w:rPr>
          <w:rFonts w:ascii="Angsana New" w:hAnsi="Angsana New"/>
          <w:sz w:val="30"/>
          <w:szCs w:val="30"/>
        </w:rPr>
        <w:t>”</w:t>
      </w:r>
      <w:r w:rsidRPr="002762F3">
        <w:rPr>
          <w:rFonts w:ascii="Angsana New" w:hAnsi="Angsana New" w:hint="cs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</w:t>
      </w:r>
    </w:p>
    <w:p w:rsidR="00137B29" w:rsidRPr="002762F3" w:rsidRDefault="00137B29" w:rsidP="00137B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CC6FD5" w:rsidRDefault="00CC6FD5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  <w:sectPr w:rsidR="00CC6FD5" w:rsidSect="00DE7F42">
          <w:footerReference w:type="default" r:id="rId14"/>
          <w:pgSz w:w="11909" w:h="16834" w:code="9"/>
          <w:pgMar w:top="691" w:right="1199" w:bottom="576" w:left="1152" w:header="720" w:footer="720" w:gutter="0"/>
          <w:cols w:space="737"/>
          <w:docGrid w:linePitch="360"/>
        </w:sectPr>
      </w:pPr>
    </w:p>
    <w:p w:rsidR="00137B29" w:rsidRPr="002762F3" w:rsidRDefault="00137B29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2762F3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:rsidR="00137B29" w:rsidRPr="002762F3" w:rsidRDefault="00137B29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137B29" w:rsidRPr="002762F3" w:rsidRDefault="00137B29" w:rsidP="00137B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2762F3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2762F3">
        <w:rPr>
          <w:rFonts w:ascii="Angsana New" w:hAnsi="Angsana New"/>
          <w:spacing w:val="-2"/>
          <w:sz w:val="30"/>
          <w:szCs w:val="30"/>
        </w:rPr>
        <w:t xml:space="preserve"> </w:t>
      </w:r>
      <w:r w:rsidRPr="002762F3">
        <w:rPr>
          <w:rFonts w:ascii="Angsana New" w:hAnsi="Angsana New"/>
          <w:spacing w:val="-2"/>
          <w:sz w:val="30"/>
          <w:szCs w:val="30"/>
          <w:cs/>
        </w:rPr>
        <w:t xml:space="preserve">ไม่ได้จัดทำขึ้นตามมาตรฐานการบัญชี ฉบับที่ </w:t>
      </w:r>
      <w:r w:rsidRPr="002762F3">
        <w:rPr>
          <w:rFonts w:ascii="Angsana New" w:hAnsi="Angsana New"/>
          <w:spacing w:val="-2"/>
          <w:sz w:val="30"/>
          <w:szCs w:val="30"/>
        </w:rPr>
        <w:t>34</w:t>
      </w:r>
      <w:r w:rsidRPr="002762F3">
        <w:rPr>
          <w:rFonts w:ascii="Angsana New" w:hAnsi="Angsana New"/>
          <w:sz w:val="30"/>
          <w:szCs w:val="30"/>
        </w:rPr>
        <w:t xml:space="preserve"> </w:t>
      </w:r>
      <w:r w:rsidRPr="002762F3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544EA8" w:rsidRPr="002762F3">
        <w:rPr>
          <w:rFonts w:ascii="Angsana New" w:hAnsi="Angsana New"/>
          <w:sz w:val="30"/>
          <w:szCs w:val="30"/>
          <w:cs/>
        </w:rPr>
        <w:t>การรายงานทาง</w:t>
      </w:r>
      <w:r w:rsidRPr="002762F3">
        <w:rPr>
          <w:rFonts w:ascii="Angsana New" w:hAnsi="Angsana New" w:hint="cs"/>
          <w:sz w:val="30"/>
          <w:szCs w:val="30"/>
          <w:cs/>
        </w:rPr>
        <w:t>การเงินระหว่างกาล</w:t>
      </w:r>
      <w:r w:rsidRPr="002762F3">
        <w:rPr>
          <w:rFonts w:ascii="Angsana New" w:hAnsi="Angsana New"/>
          <w:sz w:val="30"/>
          <w:szCs w:val="30"/>
          <w:cs/>
        </w:rPr>
        <w:t xml:space="preserve"> ในสาระสำคัญจากการสอบทานของข้าพเจ้า</w:t>
      </w:r>
    </w:p>
    <w:p w:rsidR="00137B29" w:rsidRPr="002762F3" w:rsidRDefault="00137B29" w:rsidP="00137B29">
      <w:pPr>
        <w:jc w:val="thaiDistribute"/>
        <w:rPr>
          <w:rFonts w:ascii="Angsana New" w:hAnsi="Angsana New"/>
          <w:sz w:val="30"/>
          <w:szCs w:val="30"/>
          <w:cs/>
        </w:rPr>
      </w:pPr>
    </w:p>
    <w:p w:rsidR="00137B29" w:rsidRPr="002762F3" w:rsidRDefault="00137B29" w:rsidP="00137B29">
      <w:pPr>
        <w:widowControl w:val="0"/>
        <w:tabs>
          <w:tab w:val="left" w:pos="4860"/>
        </w:tabs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sz w:val="26"/>
          <w:szCs w:val="26"/>
        </w:rPr>
      </w:pPr>
      <w:r w:rsidRPr="002762F3">
        <w:rPr>
          <w:rFonts w:ascii="Angsana New" w:hAnsi="Angsana New"/>
          <w:sz w:val="30"/>
          <w:szCs w:val="30"/>
        </w:rPr>
        <w:t xml:space="preserve"> </w:t>
      </w:r>
    </w:p>
    <w:p w:rsidR="00137B29" w:rsidRPr="002762F3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</w:rPr>
      </w:pPr>
    </w:p>
    <w:p w:rsidR="00137B29" w:rsidRPr="002762F3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</w:rPr>
      </w:pPr>
    </w:p>
    <w:p w:rsidR="00137B29" w:rsidRPr="002762F3" w:rsidRDefault="00137B29" w:rsidP="00137B29">
      <w:pPr>
        <w:spacing w:line="240" w:lineRule="auto"/>
        <w:ind w:right="9"/>
        <w:jc w:val="thaiDistribute"/>
        <w:rPr>
          <w:rFonts w:ascii="Angsana New" w:hAnsi="Angsana New"/>
          <w:sz w:val="30"/>
          <w:szCs w:val="30"/>
        </w:rPr>
      </w:pPr>
      <w:r w:rsidRPr="002762F3">
        <w:rPr>
          <w:rFonts w:ascii="Angsana New" w:hAnsi="Angsana New"/>
          <w:sz w:val="30"/>
          <w:szCs w:val="30"/>
        </w:rPr>
        <w:t>(</w:t>
      </w:r>
      <w:r w:rsidRPr="002762F3">
        <w:rPr>
          <w:rFonts w:ascii="Angsana New" w:hAnsi="Angsana New"/>
          <w:sz w:val="30"/>
          <w:szCs w:val="30"/>
          <w:cs/>
          <w:lang w:val="th-TH"/>
        </w:rPr>
        <w:t>นายเอกสิทธิ์ ชูธรรม</w:t>
      </w:r>
      <w:proofErr w:type="spellStart"/>
      <w:r w:rsidRPr="002762F3">
        <w:rPr>
          <w:rFonts w:ascii="Angsana New" w:hAnsi="Angsana New"/>
          <w:sz w:val="30"/>
          <w:szCs w:val="30"/>
          <w:cs/>
          <w:lang w:val="th-TH"/>
        </w:rPr>
        <w:t>สถิตย์</w:t>
      </w:r>
      <w:proofErr w:type="spellEnd"/>
      <w:r w:rsidRPr="002762F3">
        <w:rPr>
          <w:rFonts w:ascii="Angsana New" w:hAnsi="Angsana New"/>
          <w:sz w:val="30"/>
          <w:szCs w:val="30"/>
        </w:rPr>
        <w:t>)</w:t>
      </w:r>
    </w:p>
    <w:p w:rsidR="00137B29" w:rsidRPr="002762F3" w:rsidRDefault="00137B29" w:rsidP="00137B29">
      <w:pPr>
        <w:spacing w:line="240" w:lineRule="auto"/>
        <w:ind w:right="9"/>
        <w:jc w:val="thaiDistribute"/>
        <w:rPr>
          <w:rFonts w:ascii="Angsana New" w:hAnsi="Angsana New"/>
          <w:sz w:val="30"/>
          <w:szCs w:val="30"/>
        </w:rPr>
      </w:pPr>
      <w:r w:rsidRPr="002762F3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137B29" w:rsidRPr="002762F3" w:rsidRDefault="008043A9" w:rsidP="00137B29">
      <w:pPr>
        <w:spacing w:line="240" w:lineRule="auto"/>
        <w:ind w:right="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/>
          <w:sz w:val="30"/>
          <w:szCs w:val="30"/>
          <w:lang w:val="en-US"/>
        </w:rPr>
        <w:t>41</w:t>
      </w:r>
      <w:r w:rsidR="00137B29" w:rsidRPr="002762F3">
        <w:rPr>
          <w:rFonts w:ascii="Angsana New" w:hAnsi="Angsana New"/>
          <w:sz w:val="30"/>
          <w:szCs w:val="30"/>
        </w:rPr>
        <w:t>95</w:t>
      </w:r>
    </w:p>
    <w:p w:rsidR="00137B29" w:rsidRPr="002762F3" w:rsidRDefault="00137B29" w:rsidP="00137B29">
      <w:pPr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:rsidR="00137B29" w:rsidRPr="002762F3" w:rsidRDefault="00137B29" w:rsidP="00137B29">
      <w:pPr>
        <w:spacing w:line="240" w:lineRule="auto"/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2762F3">
        <w:rPr>
          <w:rFonts w:ascii="Angsana New" w:hAnsi="Angsana New"/>
          <w:sz w:val="30"/>
          <w:szCs w:val="30"/>
          <w:cs/>
        </w:rPr>
        <w:t xml:space="preserve">บริษัท </w:t>
      </w:r>
      <w:proofErr w:type="spellStart"/>
      <w:r w:rsidRPr="002762F3">
        <w:rPr>
          <w:rFonts w:ascii="Angsana New" w:hAnsi="Angsana New"/>
          <w:sz w:val="30"/>
          <w:szCs w:val="30"/>
          <w:cs/>
        </w:rPr>
        <w:t>เค</w:t>
      </w:r>
      <w:proofErr w:type="spellEnd"/>
      <w:r w:rsidRPr="002762F3">
        <w:rPr>
          <w:rFonts w:ascii="Angsana New" w:hAnsi="Angsana New"/>
          <w:sz w:val="30"/>
          <w:szCs w:val="30"/>
          <w:cs/>
        </w:rPr>
        <w:t>พีเอ็มจี ภูมิไชย สอบบัญชี จำกัด</w:t>
      </w:r>
    </w:p>
    <w:p w:rsidR="00137B29" w:rsidRPr="002762F3" w:rsidRDefault="00137B29" w:rsidP="00137B29">
      <w:pPr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2762F3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137B29" w:rsidRPr="002762F3" w:rsidRDefault="00532736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532736">
        <w:rPr>
          <w:rFonts w:ascii="Angsana New" w:hAnsi="Angsana New"/>
          <w:sz w:val="30"/>
          <w:szCs w:val="30"/>
          <w:lang w:val="en-US"/>
        </w:rPr>
        <w:t>14</w:t>
      </w:r>
      <w:r w:rsidR="00130525" w:rsidRPr="00532736">
        <w:rPr>
          <w:rFonts w:ascii="Angsana New" w:hAnsi="Angsana New"/>
          <w:sz w:val="30"/>
          <w:szCs w:val="30"/>
          <w:lang w:val="en-US"/>
        </w:rPr>
        <w:t xml:space="preserve"> </w:t>
      </w:r>
      <w:r w:rsidR="00130525" w:rsidRPr="00532736">
        <w:rPr>
          <w:rFonts w:ascii="Angsana New" w:hAnsi="Angsana New"/>
          <w:sz w:val="30"/>
          <w:szCs w:val="30"/>
          <w:cs/>
          <w:lang w:val="en-US"/>
        </w:rPr>
        <w:t xml:space="preserve">สิงหาคม </w:t>
      </w:r>
      <w:r w:rsidR="00130525" w:rsidRPr="00532736">
        <w:rPr>
          <w:rFonts w:ascii="Angsana New" w:hAnsi="Angsana New"/>
          <w:sz w:val="30"/>
          <w:szCs w:val="30"/>
          <w:lang w:val="en-US"/>
        </w:rPr>
        <w:t>2561</w:t>
      </w:r>
    </w:p>
    <w:p w:rsidR="00137B29" w:rsidRPr="002762F3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:rsidR="00137B29" w:rsidRPr="002762F3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B36D3F" w:rsidRPr="002762F3" w:rsidRDefault="00B36D3F" w:rsidP="00E10BFE">
      <w:pPr>
        <w:spacing w:line="240" w:lineRule="atLeast"/>
        <w:ind w:right="-43"/>
        <w:jc w:val="center"/>
        <w:rPr>
          <w:rFonts w:ascii="Angsana New" w:hAnsi="Angsana New"/>
          <w:sz w:val="32"/>
          <w:szCs w:val="32"/>
        </w:rPr>
      </w:pPr>
    </w:p>
    <w:p w:rsidR="00A164A9" w:rsidRPr="00A164A9" w:rsidRDefault="00A164A9" w:rsidP="00CC6FD5">
      <w:pPr>
        <w:spacing w:line="240" w:lineRule="auto"/>
        <w:ind w:left="540"/>
        <w:jc w:val="thaiDistribute"/>
        <w:rPr>
          <w:rFonts w:asciiTheme="majorBidi" w:hAnsiTheme="majorBidi"/>
          <w:spacing w:val="-4"/>
          <w:sz w:val="30"/>
          <w:szCs w:val="30"/>
          <w:highlight w:val="yellow"/>
          <w:lang w:val="en-US"/>
        </w:rPr>
      </w:pPr>
    </w:p>
    <w:sectPr w:rsidR="00A164A9" w:rsidRPr="00A164A9" w:rsidSect="00DE7F42">
      <w:footerReference w:type="default" r:id="rId15"/>
      <w:pgSz w:w="11909" w:h="16834" w:code="9"/>
      <w:pgMar w:top="691" w:right="1199" w:bottom="576" w:left="1152" w:header="720" w:footer="720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548C" w:rsidRDefault="0072548C">
      <w:r>
        <w:separator/>
      </w:r>
    </w:p>
  </w:endnote>
  <w:endnote w:type="continuationSeparator" w:id="0">
    <w:p w:rsidR="0072548C" w:rsidRDefault="00725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27B5" w:rsidRDefault="007227B5" w:rsidP="00E6705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30</w:t>
    </w:r>
    <w:r>
      <w:rPr>
        <w:rStyle w:val="PageNumber"/>
      </w:rPr>
      <w:fldChar w:fldCharType="end"/>
    </w:r>
  </w:p>
  <w:p w:rsidR="007227B5" w:rsidRDefault="007227B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27B5" w:rsidRPr="00173BD7" w:rsidRDefault="007227B5" w:rsidP="00E6705C">
    <w:pPr>
      <w:pStyle w:val="Footer"/>
      <w:framePr w:wrap="around" w:vAnchor="text" w:hAnchor="margin" w:xAlign="center" w:y="1"/>
      <w:tabs>
        <w:tab w:val="clear" w:pos="8505"/>
      </w:tabs>
      <w:rPr>
        <w:rStyle w:val="PageNumber"/>
        <w:rFonts w:ascii="Angsana New" w:hAnsi="Angsana New" w:cs="Angsana New"/>
        <w:sz w:val="30"/>
        <w:szCs w:val="30"/>
      </w:rPr>
    </w:pPr>
    <w:r w:rsidRPr="00173BD7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173BD7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173BD7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CC6FD5">
      <w:rPr>
        <w:rStyle w:val="PageNumber"/>
        <w:rFonts w:ascii="Angsana New" w:hAnsi="Angsana New" w:cs="Angsana New"/>
        <w:noProof/>
        <w:sz w:val="30"/>
        <w:szCs w:val="30"/>
      </w:rPr>
      <w:t>2</w:t>
    </w:r>
    <w:r w:rsidRPr="00173BD7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7227B5" w:rsidRPr="00DD203D" w:rsidRDefault="007227B5" w:rsidP="00E46C3B">
    <w:pPr>
      <w:pStyle w:val="Footer"/>
      <w:tabs>
        <w:tab w:val="clear" w:pos="8505"/>
      </w:tabs>
      <w:ind w:right="360"/>
      <w:rPr>
        <w:rFonts w:ascii="Angsana New" w:hAnsi="Angsana New" w:cstheme="minorBidi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6FD5" w:rsidRDefault="00CC6FD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27B5" w:rsidRPr="00175C2C" w:rsidRDefault="007227B5" w:rsidP="008E2434">
    <w:pPr>
      <w:pStyle w:val="Footer"/>
      <w:tabs>
        <w:tab w:val="clear" w:pos="8505"/>
      </w:tabs>
      <w:ind w:right="360"/>
      <w:rPr>
        <w:rFonts w:ascii="Angsana New" w:hAnsi="Angsana New" w:cs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6FD5" w:rsidRPr="00173BD7" w:rsidRDefault="00CC6FD5" w:rsidP="00E6705C">
    <w:pPr>
      <w:pStyle w:val="Footer"/>
      <w:framePr w:wrap="around" w:vAnchor="text" w:hAnchor="margin" w:xAlign="center" w:y="1"/>
      <w:tabs>
        <w:tab w:val="clear" w:pos="8505"/>
      </w:tabs>
      <w:rPr>
        <w:rStyle w:val="PageNumber"/>
        <w:rFonts w:ascii="Angsana New" w:hAnsi="Angsana New" w:cs="Angsana New"/>
        <w:sz w:val="30"/>
        <w:szCs w:val="30"/>
      </w:rPr>
    </w:pPr>
    <w:r w:rsidRPr="00173BD7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173BD7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173BD7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</w:t>
    </w:r>
    <w:r w:rsidRPr="00173BD7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CC6FD5" w:rsidRPr="00175C2C" w:rsidRDefault="00CC6FD5" w:rsidP="008E2434">
    <w:pPr>
      <w:pStyle w:val="Footer"/>
      <w:tabs>
        <w:tab w:val="clear" w:pos="8505"/>
      </w:tabs>
      <w:ind w:right="360"/>
      <w:rPr>
        <w:rFonts w:ascii="Angsana New" w:hAnsi="Angsana New" w:cs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548C" w:rsidRDefault="0072548C">
      <w:r>
        <w:separator/>
      </w:r>
    </w:p>
  </w:footnote>
  <w:footnote w:type="continuationSeparator" w:id="0">
    <w:p w:rsidR="0072548C" w:rsidRDefault="007254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6FD5" w:rsidRDefault="00CC6FD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27B5" w:rsidRDefault="007227B5" w:rsidP="00297920">
    <w:pPr>
      <w:spacing w:line="240" w:lineRule="atLeast"/>
      <w:ind w:right="360"/>
      <w:rPr>
        <w:rFonts w:ascii="Angsana New" w:hAnsi="Angsana New"/>
        <w:b/>
        <w:bCs/>
        <w:sz w:val="32"/>
        <w:szCs w:val="32"/>
        <w:lang w:val="en-US"/>
      </w:rPr>
    </w:pPr>
  </w:p>
  <w:p w:rsidR="007227B5" w:rsidRDefault="007227B5" w:rsidP="00297920">
    <w:pPr>
      <w:spacing w:line="240" w:lineRule="atLeast"/>
      <w:ind w:right="360"/>
      <w:rPr>
        <w:rFonts w:ascii="Angsana New" w:hAnsi="Angsana New"/>
        <w:b/>
        <w:bCs/>
        <w:sz w:val="32"/>
        <w:szCs w:val="32"/>
        <w:lang w:val="en-US"/>
      </w:rPr>
    </w:pPr>
  </w:p>
  <w:p w:rsidR="007227B5" w:rsidRPr="000E5F74" w:rsidRDefault="007227B5" w:rsidP="00297920">
    <w:pPr>
      <w:spacing w:line="240" w:lineRule="atLeast"/>
      <w:ind w:right="360"/>
      <w:rPr>
        <w:rFonts w:ascii="Angsana New" w:hAnsi="Angsana New"/>
        <w:b/>
        <w:bCs/>
        <w:sz w:val="30"/>
        <w:szCs w:val="30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27B5" w:rsidRDefault="007227B5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:rsidR="007227B5" w:rsidRDefault="007227B5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:rsidR="007227B5" w:rsidRDefault="007227B5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:rsidR="007227B5" w:rsidRDefault="007227B5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:rsidR="007227B5" w:rsidRDefault="007227B5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:rsidR="007227B5" w:rsidRDefault="007227B5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:rsidR="007227B5" w:rsidRPr="00297920" w:rsidRDefault="007227B5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23306EAC"/>
    <w:lvl w:ilvl="0">
      <w:start w:val="1"/>
      <w:numFmt w:val="bullet"/>
      <w:pStyle w:val="ListBullet3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8D2C7352"/>
    <w:lvl w:ilvl="0">
      <w:start w:val="1"/>
      <w:numFmt w:val="bullet"/>
      <w:pStyle w:val="ListBullethalfspaceafte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5DC0631"/>
    <w:multiLevelType w:val="hybridMultilevel"/>
    <w:tmpl w:val="F7ECA678"/>
    <w:lvl w:ilvl="0" w:tplc="E6D2A06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390F51"/>
    <w:multiLevelType w:val="hybridMultilevel"/>
    <w:tmpl w:val="8344524C"/>
    <w:lvl w:ilvl="0" w:tplc="02F6F68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5" w15:restartNumberingAfterBreak="0">
    <w:nsid w:val="185C3160"/>
    <w:multiLevelType w:val="multilevel"/>
    <w:tmpl w:val="1FC4F4AE"/>
    <w:lvl w:ilvl="0">
      <w:start w:val="3"/>
      <w:numFmt w:val="decimal"/>
      <w:pStyle w:val="ListNumber5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1995213C"/>
    <w:multiLevelType w:val="hybridMultilevel"/>
    <w:tmpl w:val="B496746E"/>
    <w:lvl w:ilvl="0" w:tplc="51244FC2">
      <w:start w:val="1"/>
      <w:numFmt w:val="decimal"/>
      <w:lvlText w:val="%1"/>
      <w:lvlJc w:val="left"/>
      <w:pPr>
        <w:ind w:left="540" w:hanging="360"/>
      </w:pPr>
      <w:rPr>
        <w:rFonts w:cs="Times New Roman" w:hint="default"/>
        <w:b/>
        <w:bCs/>
      </w:rPr>
    </w:lvl>
    <w:lvl w:ilvl="1" w:tplc="46463D6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DF274B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AE4752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FF086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216124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D2054B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6A679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59E03E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0" w15:restartNumberingAfterBreak="0">
    <w:nsid w:val="2FF344B5"/>
    <w:multiLevelType w:val="hybridMultilevel"/>
    <w:tmpl w:val="086A0998"/>
    <w:lvl w:ilvl="0" w:tplc="46F6D532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33EB044A"/>
    <w:multiLevelType w:val="hybridMultilevel"/>
    <w:tmpl w:val="30E633AE"/>
    <w:lvl w:ilvl="0" w:tplc="65586344">
      <w:start w:val="1"/>
      <w:numFmt w:val="decimal"/>
      <w:pStyle w:val="ListNumber3"/>
      <w:lvlText w:val="%1"/>
      <w:lvlJc w:val="center"/>
      <w:pPr>
        <w:ind w:left="99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13" w15:restartNumberingAfterBreak="0">
    <w:nsid w:val="36576253"/>
    <w:multiLevelType w:val="hybridMultilevel"/>
    <w:tmpl w:val="A2A628B2"/>
    <w:lvl w:ilvl="0" w:tplc="D4042B32">
      <w:start w:val="7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7A7EA6"/>
    <w:multiLevelType w:val="hybridMultilevel"/>
    <w:tmpl w:val="13DE974E"/>
    <w:lvl w:ilvl="0" w:tplc="D2CA084C">
      <w:start w:val="35"/>
      <w:numFmt w:val="bullet"/>
      <w:lvlText w:val="-"/>
      <w:lvlJc w:val="left"/>
      <w:pPr>
        <w:ind w:left="122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15" w15:restartNumberingAfterBreak="0">
    <w:nsid w:val="3B0E4B55"/>
    <w:multiLevelType w:val="hybridMultilevel"/>
    <w:tmpl w:val="96722FDC"/>
    <w:lvl w:ilvl="0" w:tplc="0292D2A4"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7" w15:restartNumberingAfterBreak="0">
    <w:nsid w:val="443605CF"/>
    <w:multiLevelType w:val="multilevel"/>
    <w:tmpl w:val="BC5A5F54"/>
    <w:lvl w:ilvl="0">
      <w:start w:val="1"/>
      <w:numFmt w:val="decimal"/>
      <w:pStyle w:val="ListNumber4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4A09770E"/>
    <w:multiLevelType w:val="multilevel"/>
    <w:tmpl w:val="866076D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2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2" w15:restartNumberingAfterBreak="0">
    <w:nsid w:val="67BA289D"/>
    <w:multiLevelType w:val="hybridMultilevel"/>
    <w:tmpl w:val="B496746E"/>
    <w:lvl w:ilvl="0" w:tplc="51244FC2">
      <w:start w:val="1"/>
      <w:numFmt w:val="decimal"/>
      <w:lvlText w:val="%1"/>
      <w:lvlJc w:val="left"/>
      <w:pPr>
        <w:ind w:left="540" w:hanging="360"/>
      </w:pPr>
      <w:rPr>
        <w:rFonts w:cs="Times New Roman" w:hint="default"/>
        <w:b/>
        <w:bCs/>
      </w:rPr>
    </w:lvl>
    <w:lvl w:ilvl="1" w:tplc="46463D6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DF274B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AE4752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FF086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216124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D2054B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6A679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59E03E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2CE2C6F"/>
    <w:multiLevelType w:val="hybridMultilevel"/>
    <w:tmpl w:val="BFF2552C"/>
    <w:lvl w:ilvl="0" w:tplc="C530407A">
      <w:start w:val="6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5" w15:restartNumberingAfterBreak="0">
    <w:nsid w:val="76C65C30"/>
    <w:multiLevelType w:val="hybridMultilevel"/>
    <w:tmpl w:val="20304DDE"/>
    <w:lvl w:ilvl="0" w:tplc="BB28A7B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0F69E1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D50648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2D44F8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1346768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839EB4D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E443CC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AB0543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EDC080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79557DC2"/>
    <w:multiLevelType w:val="hybridMultilevel"/>
    <w:tmpl w:val="086A0998"/>
    <w:lvl w:ilvl="0" w:tplc="46F6D532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154C4F"/>
    <w:multiLevelType w:val="hybridMultilevel"/>
    <w:tmpl w:val="AC8AA230"/>
    <w:lvl w:ilvl="0" w:tplc="1234C5FA">
      <w:start w:val="1"/>
      <w:numFmt w:val="thaiLetters"/>
      <w:pStyle w:val="ListNumber2"/>
      <w:lvlText w:val="(%1)"/>
      <w:lvlJc w:val="left"/>
      <w:pPr>
        <w:tabs>
          <w:tab w:val="num" w:pos="900"/>
        </w:tabs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19"/>
  </w:num>
  <w:num w:numId="5">
    <w:abstractNumId w:val="27"/>
  </w:num>
  <w:num w:numId="6">
    <w:abstractNumId w:val="12"/>
  </w:num>
  <w:num w:numId="7">
    <w:abstractNumId w:val="5"/>
  </w:num>
  <w:num w:numId="8">
    <w:abstractNumId w:val="9"/>
  </w:num>
  <w:num w:numId="9">
    <w:abstractNumId w:val="22"/>
  </w:num>
  <w:num w:numId="10">
    <w:abstractNumId w:val="17"/>
  </w:num>
  <w:num w:numId="11">
    <w:abstractNumId w:val="21"/>
  </w:num>
  <w:num w:numId="12">
    <w:abstractNumId w:val="11"/>
  </w:num>
  <w:num w:numId="13">
    <w:abstractNumId w:val="16"/>
  </w:num>
  <w:num w:numId="14">
    <w:abstractNumId w:val="24"/>
  </w:num>
  <w:num w:numId="15">
    <w:abstractNumId w:val="25"/>
  </w:num>
  <w:num w:numId="16">
    <w:abstractNumId w:val="15"/>
  </w:num>
  <w:num w:numId="17">
    <w:abstractNumId w:val="2"/>
  </w:num>
  <w:num w:numId="18">
    <w:abstractNumId w:val="18"/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3"/>
  </w:num>
  <w:num w:numId="22">
    <w:abstractNumId w:val="7"/>
  </w:num>
  <w:num w:numId="23">
    <w:abstractNumId w:val="3"/>
  </w:num>
  <w:num w:numId="24">
    <w:abstractNumId w:val="6"/>
  </w:num>
  <w:num w:numId="25">
    <w:abstractNumId w:val="23"/>
  </w:num>
  <w:num w:numId="26">
    <w:abstractNumId w:val="10"/>
  </w:num>
  <w:num w:numId="27">
    <w:abstractNumId w:val="14"/>
  </w:num>
  <w:num w:numId="28">
    <w:abstractNumId w:val="26"/>
  </w:num>
  <w:num w:numId="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intFractionalCharacterWidth/>
  <w:embedSystemFont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1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橄凧ﮠແԄ찔劺"/>
  </w:docVars>
  <w:rsids>
    <w:rsidRoot w:val="006C5DCE"/>
    <w:rsid w:val="00000313"/>
    <w:rsid w:val="000006FC"/>
    <w:rsid w:val="000012BF"/>
    <w:rsid w:val="000020DA"/>
    <w:rsid w:val="00002C48"/>
    <w:rsid w:val="00002E73"/>
    <w:rsid w:val="00003219"/>
    <w:rsid w:val="000037FF"/>
    <w:rsid w:val="00003BC8"/>
    <w:rsid w:val="0000550B"/>
    <w:rsid w:val="00006146"/>
    <w:rsid w:val="0000660C"/>
    <w:rsid w:val="00006A83"/>
    <w:rsid w:val="000079CB"/>
    <w:rsid w:val="00007EA1"/>
    <w:rsid w:val="00011788"/>
    <w:rsid w:val="00012928"/>
    <w:rsid w:val="00012ED5"/>
    <w:rsid w:val="00013080"/>
    <w:rsid w:val="000135DF"/>
    <w:rsid w:val="00013655"/>
    <w:rsid w:val="00013885"/>
    <w:rsid w:val="000142B2"/>
    <w:rsid w:val="00014427"/>
    <w:rsid w:val="00014E90"/>
    <w:rsid w:val="0001549D"/>
    <w:rsid w:val="00015637"/>
    <w:rsid w:val="00015D0D"/>
    <w:rsid w:val="00015F55"/>
    <w:rsid w:val="00016A5F"/>
    <w:rsid w:val="00017470"/>
    <w:rsid w:val="00017888"/>
    <w:rsid w:val="00017979"/>
    <w:rsid w:val="00020051"/>
    <w:rsid w:val="00020342"/>
    <w:rsid w:val="000206B6"/>
    <w:rsid w:val="000206E6"/>
    <w:rsid w:val="00020EE0"/>
    <w:rsid w:val="00020FEE"/>
    <w:rsid w:val="000218A5"/>
    <w:rsid w:val="00021C38"/>
    <w:rsid w:val="000232DC"/>
    <w:rsid w:val="00023A36"/>
    <w:rsid w:val="000248AC"/>
    <w:rsid w:val="00024DB0"/>
    <w:rsid w:val="000253D5"/>
    <w:rsid w:val="000257C4"/>
    <w:rsid w:val="00026202"/>
    <w:rsid w:val="00026210"/>
    <w:rsid w:val="00026272"/>
    <w:rsid w:val="00026562"/>
    <w:rsid w:val="00026D9A"/>
    <w:rsid w:val="0002751B"/>
    <w:rsid w:val="000277D8"/>
    <w:rsid w:val="00027A5B"/>
    <w:rsid w:val="00030FC6"/>
    <w:rsid w:val="000322E7"/>
    <w:rsid w:val="00032905"/>
    <w:rsid w:val="00033089"/>
    <w:rsid w:val="000334EE"/>
    <w:rsid w:val="00034E4F"/>
    <w:rsid w:val="000352F7"/>
    <w:rsid w:val="0003543A"/>
    <w:rsid w:val="00035EC2"/>
    <w:rsid w:val="000364E3"/>
    <w:rsid w:val="00036B0B"/>
    <w:rsid w:val="00036C37"/>
    <w:rsid w:val="00036E56"/>
    <w:rsid w:val="0003712E"/>
    <w:rsid w:val="00037E58"/>
    <w:rsid w:val="00037FD0"/>
    <w:rsid w:val="0004008B"/>
    <w:rsid w:val="00040169"/>
    <w:rsid w:val="00040A61"/>
    <w:rsid w:val="0004157D"/>
    <w:rsid w:val="000424A3"/>
    <w:rsid w:val="00042C1F"/>
    <w:rsid w:val="00042C9C"/>
    <w:rsid w:val="00042F65"/>
    <w:rsid w:val="00043011"/>
    <w:rsid w:val="0004306F"/>
    <w:rsid w:val="00043295"/>
    <w:rsid w:val="00043B58"/>
    <w:rsid w:val="00044619"/>
    <w:rsid w:val="00044809"/>
    <w:rsid w:val="000464CB"/>
    <w:rsid w:val="0004699B"/>
    <w:rsid w:val="000470C8"/>
    <w:rsid w:val="000474F7"/>
    <w:rsid w:val="00047913"/>
    <w:rsid w:val="000479EE"/>
    <w:rsid w:val="000504F2"/>
    <w:rsid w:val="00050971"/>
    <w:rsid w:val="000513F6"/>
    <w:rsid w:val="00051894"/>
    <w:rsid w:val="00051895"/>
    <w:rsid w:val="00051DA9"/>
    <w:rsid w:val="00051E7F"/>
    <w:rsid w:val="00052B75"/>
    <w:rsid w:val="00052C5E"/>
    <w:rsid w:val="00052E1F"/>
    <w:rsid w:val="00053285"/>
    <w:rsid w:val="0005332F"/>
    <w:rsid w:val="0005352E"/>
    <w:rsid w:val="00053D00"/>
    <w:rsid w:val="00053F56"/>
    <w:rsid w:val="000549AA"/>
    <w:rsid w:val="00055163"/>
    <w:rsid w:val="000552A3"/>
    <w:rsid w:val="00055AC2"/>
    <w:rsid w:val="000562AD"/>
    <w:rsid w:val="0005690A"/>
    <w:rsid w:val="000572FD"/>
    <w:rsid w:val="00060038"/>
    <w:rsid w:val="000603FD"/>
    <w:rsid w:val="000618AB"/>
    <w:rsid w:val="00063625"/>
    <w:rsid w:val="00063951"/>
    <w:rsid w:val="00064138"/>
    <w:rsid w:val="00064564"/>
    <w:rsid w:val="0006601B"/>
    <w:rsid w:val="000664BF"/>
    <w:rsid w:val="00066560"/>
    <w:rsid w:val="00066B2A"/>
    <w:rsid w:val="0006784C"/>
    <w:rsid w:val="00067EBE"/>
    <w:rsid w:val="00070CB7"/>
    <w:rsid w:val="00070F62"/>
    <w:rsid w:val="00070FF6"/>
    <w:rsid w:val="000710FF"/>
    <w:rsid w:val="000711FB"/>
    <w:rsid w:val="00071228"/>
    <w:rsid w:val="00071569"/>
    <w:rsid w:val="00071B87"/>
    <w:rsid w:val="00072AA3"/>
    <w:rsid w:val="000731C7"/>
    <w:rsid w:val="00073761"/>
    <w:rsid w:val="00073F88"/>
    <w:rsid w:val="000741F8"/>
    <w:rsid w:val="00074323"/>
    <w:rsid w:val="000743F4"/>
    <w:rsid w:val="0007440B"/>
    <w:rsid w:val="00074A4B"/>
    <w:rsid w:val="0007511E"/>
    <w:rsid w:val="000751AB"/>
    <w:rsid w:val="00076141"/>
    <w:rsid w:val="000762CB"/>
    <w:rsid w:val="00076449"/>
    <w:rsid w:val="00077472"/>
    <w:rsid w:val="00077ABF"/>
    <w:rsid w:val="00077CE8"/>
    <w:rsid w:val="000800A6"/>
    <w:rsid w:val="00080896"/>
    <w:rsid w:val="00080C1C"/>
    <w:rsid w:val="0008131B"/>
    <w:rsid w:val="00081813"/>
    <w:rsid w:val="00081E91"/>
    <w:rsid w:val="000820A0"/>
    <w:rsid w:val="000833D7"/>
    <w:rsid w:val="000834D2"/>
    <w:rsid w:val="00083875"/>
    <w:rsid w:val="00083DFC"/>
    <w:rsid w:val="00084FB4"/>
    <w:rsid w:val="000851CA"/>
    <w:rsid w:val="0008521D"/>
    <w:rsid w:val="000853FC"/>
    <w:rsid w:val="00085E1F"/>
    <w:rsid w:val="0008717A"/>
    <w:rsid w:val="00087AAD"/>
    <w:rsid w:val="00090C14"/>
    <w:rsid w:val="00090FEF"/>
    <w:rsid w:val="0009124D"/>
    <w:rsid w:val="00091545"/>
    <w:rsid w:val="00091561"/>
    <w:rsid w:val="000917A2"/>
    <w:rsid w:val="000917D3"/>
    <w:rsid w:val="00091AAF"/>
    <w:rsid w:val="00091FE2"/>
    <w:rsid w:val="000929BF"/>
    <w:rsid w:val="00093269"/>
    <w:rsid w:val="0009369D"/>
    <w:rsid w:val="00093F67"/>
    <w:rsid w:val="0009417A"/>
    <w:rsid w:val="0009420B"/>
    <w:rsid w:val="00095AFE"/>
    <w:rsid w:val="00095DC5"/>
    <w:rsid w:val="00097044"/>
    <w:rsid w:val="00097A97"/>
    <w:rsid w:val="000A04D4"/>
    <w:rsid w:val="000A0878"/>
    <w:rsid w:val="000A0896"/>
    <w:rsid w:val="000A19A7"/>
    <w:rsid w:val="000A1D3C"/>
    <w:rsid w:val="000A1E2D"/>
    <w:rsid w:val="000A2871"/>
    <w:rsid w:val="000A2CC0"/>
    <w:rsid w:val="000A2EDA"/>
    <w:rsid w:val="000A3897"/>
    <w:rsid w:val="000A420C"/>
    <w:rsid w:val="000A4494"/>
    <w:rsid w:val="000A44EF"/>
    <w:rsid w:val="000A5D3B"/>
    <w:rsid w:val="000A676A"/>
    <w:rsid w:val="000A6AA2"/>
    <w:rsid w:val="000A72A6"/>
    <w:rsid w:val="000A7BE8"/>
    <w:rsid w:val="000A7C96"/>
    <w:rsid w:val="000A7D08"/>
    <w:rsid w:val="000B0657"/>
    <w:rsid w:val="000B0DA9"/>
    <w:rsid w:val="000B1418"/>
    <w:rsid w:val="000B2254"/>
    <w:rsid w:val="000B2E84"/>
    <w:rsid w:val="000B3694"/>
    <w:rsid w:val="000B448E"/>
    <w:rsid w:val="000B459C"/>
    <w:rsid w:val="000B4D7F"/>
    <w:rsid w:val="000B581E"/>
    <w:rsid w:val="000B5A63"/>
    <w:rsid w:val="000B5A9B"/>
    <w:rsid w:val="000B5B40"/>
    <w:rsid w:val="000B5CF7"/>
    <w:rsid w:val="000B5F92"/>
    <w:rsid w:val="000B6747"/>
    <w:rsid w:val="000B6A8D"/>
    <w:rsid w:val="000B6E3F"/>
    <w:rsid w:val="000B7105"/>
    <w:rsid w:val="000B79E8"/>
    <w:rsid w:val="000C0CAE"/>
    <w:rsid w:val="000C1987"/>
    <w:rsid w:val="000C198A"/>
    <w:rsid w:val="000C1BA0"/>
    <w:rsid w:val="000C2059"/>
    <w:rsid w:val="000C28A5"/>
    <w:rsid w:val="000C2DF2"/>
    <w:rsid w:val="000C3249"/>
    <w:rsid w:val="000C32E0"/>
    <w:rsid w:val="000C3460"/>
    <w:rsid w:val="000C3A91"/>
    <w:rsid w:val="000C3C78"/>
    <w:rsid w:val="000C3FCC"/>
    <w:rsid w:val="000C4376"/>
    <w:rsid w:val="000C4934"/>
    <w:rsid w:val="000C4AC8"/>
    <w:rsid w:val="000C51CF"/>
    <w:rsid w:val="000C62BA"/>
    <w:rsid w:val="000C7943"/>
    <w:rsid w:val="000C7AE8"/>
    <w:rsid w:val="000D045F"/>
    <w:rsid w:val="000D0A86"/>
    <w:rsid w:val="000D1DEA"/>
    <w:rsid w:val="000D1E32"/>
    <w:rsid w:val="000D2023"/>
    <w:rsid w:val="000D25F2"/>
    <w:rsid w:val="000D2AB0"/>
    <w:rsid w:val="000D3B3A"/>
    <w:rsid w:val="000D3C09"/>
    <w:rsid w:val="000D3F72"/>
    <w:rsid w:val="000D4E83"/>
    <w:rsid w:val="000D5366"/>
    <w:rsid w:val="000D5DB8"/>
    <w:rsid w:val="000D6790"/>
    <w:rsid w:val="000D67D6"/>
    <w:rsid w:val="000D69E8"/>
    <w:rsid w:val="000D7151"/>
    <w:rsid w:val="000D7379"/>
    <w:rsid w:val="000D7770"/>
    <w:rsid w:val="000D77E2"/>
    <w:rsid w:val="000D7AC8"/>
    <w:rsid w:val="000D7C5E"/>
    <w:rsid w:val="000D7E18"/>
    <w:rsid w:val="000E0A77"/>
    <w:rsid w:val="000E1E53"/>
    <w:rsid w:val="000E20DA"/>
    <w:rsid w:val="000E22B1"/>
    <w:rsid w:val="000E22FC"/>
    <w:rsid w:val="000E2329"/>
    <w:rsid w:val="000E3B9F"/>
    <w:rsid w:val="000E5280"/>
    <w:rsid w:val="000E5468"/>
    <w:rsid w:val="000E5F74"/>
    <w:rsid w:val="000E6046"/>
    <w:rsid w:val="000E641C"/>
    <w:rsid w:val="000E6537"/>
    <w:rsid w:val="000E7004"/>
    <w:rsid w:val="000E7184"/>
    <w:rsid w:val="000E7904"/>
    <w:rsid w:val="000E7C3D"/>
    <w:rsid w:val="000F16BF"/>
    <w:rsid w:val="000F17E2"/>
    <w:rsid w:val="000F1A36"/>
    <w:rsid w:val="000F1D86"/>
    <w:rsid w:val="000F1FAD"/>
    <w:rsid w:val="000F287F"/>
    <w:rsid w:val="000F3318"/>
    <w:rsid w:val="000F39B4"/>
    <w:rsid w:val="000F453F"/>
    <w:rsid w:val="000F47E4"/>
    <w:rsid w:val="000F49BE"/>
    <w:rsid w:val="000F49C0"/>
    <w:rsid w:val="000F613D"/>
    <w:rsid w:val="000F6788"/>
    <w:rsid w:val="000F7B70"/>
    <w:rsid w:val="00100030"/>
    <w:rsid w:val="00100D04"/>
    <w:rsid w:val="00101474"/>
    <w:rsid w:val="00101A01"/>
    <w:rsid w:val="00101AE5"/>
    <w:rsid w:val="001020E5"/>
    <w:rsid w:val="001023BC"/>
    <w:rsid w:val="00102E3F"/>
    <w:rsid w:val="00103F88"/>
    <w:rsid w:val="001046DD"/>
    <w:rsid w:val="001050AE"/>
    <w:rsid w:val="00105641"/>
    <w:rsid w:val="00105949"/>
    <w:rsid w:val="0010619D"/>
    <w:rsid w:val="001063B9"/>
    <w:rsid w:val="001069CB"/>
    <w:rsid w:val="0010770C"/>
    <w:rsid w:val="00107B24"/>
    <w:rsid w:val="00107CF1"/>
    <w:rsid w:val="00110337"/>
    <w:rsid w:val="00110A19"/>
    <w:rsid w:val="00110E96"/>
    <w:rsid w:val="001116DC"/>
    <w:rsid w:val="00111925"/>
    <w:rsid w:val="00111AB5"/>
    <w:rsid w:val="001124A5"/>
    <w:rsid w:val="001135CD"/>
    <w:rsid w:val="00113F9D"/>
    <w:rsid w:val="00114CC5"/>
    <w:rsid w:val="00116472"/>
    <w:rsid w:val="00116522"/>
    <w:rsid w:val="00116C11"/>
    <w:rsid w:val="0011755B"/>
    <w:rsid w:val="00117627"/>
    <w:rsid w:val="00117EC8"/>
    <w:rsid w:val="001207AD"/>
    <w:rsid w:val="001208AA"/>
    <w:rsid w:val="00121042"/>
    <w:rsid w:val="0012135E"/>
    <w:rsid w:val="00121460"/>
    <w:rsid w:val="00121CE0"/>
    <w:rsid w:val="00122478"/>
    <w:rsid w:val="00123A0A"/>
    <w:rsid w:val="00124CF0"/>
    <w:rsid w:val="001251E6"/>
    <w:rsid w:val="00125A2D"/>
    <w:rsid w:val="00125D44"/>
    <w:rsid w:val="00125E57"/>
    <w:rsid w:val="0012624C"/>
    <w:rsid w:val="001262DF"/>
    <w:rsid w:val="00126735"/>
    <w:rsid w:val="001268D0"/>
    <w:rsid w:val="00126C4C"/>
    <w:rsid w:val="001271BA"/>
    <w:rsid w:val="00127C3B"/>
    <w:rsid w:val="00130525"/>
    <w:rsid w:val="00130844"/>
    <w:rsid w:val="0013106B"/>
    <w:rsid w:val="00131E71"/>
    <w:rsid w:val="001322DF"/>
    <w:rsid w:val="00133658"/>
    <w:rsid w:val="0013374B"/>
    <w:rsid w:val="001338CF"/>
    <w:rsid w:val="001347C8"/>
    <w:rsid w:val="00135097"/>
    <w:rsid w:val="001355F5"/>
    <w:rsid w:val="00135836"/>
    <w:rsid w:val="00135A68"/>
    <w:rsid w:val="00135FDC"/>
    <w:rsid w:val="0013604D"/>
    <w:rsid w:val="0013608A"/>
    <w:rsid w:val="001360DD"/>
    <w:rsid w:val="00136284"/>
    <w:rsid w:val="00136491"/>
    <w:rsid w:val="00137135"/>
    <w:rsid w:val="001372EF"/>
    <w:rsid w:val="00137456"/>
    <w:rsid w:val="00137B29"/>
    <w:rsid w:val="00137BD2"/>
    <w:rsid w:val="0014011B"/>
    <w:rsid w:val="00140E35"/>
    <w:rsid w:val="00141DDA"/>
    <w:rsid w:val="00141F2E"/>
    <w:rsid w:val="00142AD3"/>
    <w:rsid w:val="00142B86"/>
    <w:rsid w:val="00142C8F"/>
    <w:rsid w:val="001449DD"/>
    <w:rsid w:val="00144AAB"/>
    <w:rsid w:val="00144D7A"/>
    <w:rsid w:val="00144F8F"/>
    <w:rsid w:val="001456E5"/>
    <w:rsid w:val="00145D83"/>
    <w:rsid w:val="00145F02"/>
    <w:rsid w:val="001461DC"/>
    <w:rsid w:val="00146754"/>
    <w:rsid w:val="001471EE"/>
    <w:rsid w:val="001477B3"/>
    <w:rsid w:val="00147C76"/>
    <w:rsid w:val="0015078F"/>
    <w:rsid w:val="00150B1F"/>
    <w:rsid w:val="00150C3A"/>
    <w:rsid w:val="00151427"/>
    <w:rsid w:val="001516D7"/>
    <w:rsid w:val="001517F7"/>
    <w:rsid w:val="001524B5"/>
    <w:rsid w:val="00152A7F"/>
    <w:rsid w:val="00152A88"/>
    <w:rsid w:val="001534F9"/>
    <w:rsid w:val="00154136"/>
    <w:rsid w:val="00154BC1"/>
    <w:rsid w:val="0015640F"/>
    <w:rsid w:val="001566D2"/>
    <w:rsid w:val="001570A7"/>
    <w:rsid w:val="001605DA"/>
    <w:rsid w:val="00160653"/>
    <w:rsid w:val="001606CB"/>
    <w:rsid w:val="001620DE"/>
    <w:rsid w:val="00162555"/>
    <w:rsid w:val="00162C18"/>
    <w:rsid w:val="0016318A"/>
    <w:rsid w:val="0016346E"/>
    <w:rsid w:val="00163DF1"/>
    <w:rsid w:val="00164EAA"/>
    <w:rsid w:val="00165198"/>
    <w:rsid w:val="00165249"/>
    <w:rsid w:val="00165B65"/>
    <w:rsid w:val="00165BE4"/>
    <w:rsid w:val="00165ED8"/>
    <w:rsid w:val="0016629B"/>
    <w:rsid w:val="00166774"/>
    <w:rsid w:val="001674E3"/>
    <w:rsid w:val="00167541"/>
    <w:rsid w:val="00167A56"/>
    <w:rsid w:val="00170019"/>
    <w:rsid w:val="0017064E"/>
    <w:rsid w:val="00170BB6"/>
    <w:rsid w:val="00170C38"/>
    <w:rsid w:val="001711D0"/>
    <w:rsid w:val="0017168A"/>
    <w:rsid w:val="001719D8"/>
    <w:rsid w:val="00171C5E"/>
    <w:rsid w:val="00172515"/>
    <w:rsid w:val="00172742"/>
    <w:rsid w:val="001727EB"/>
    <w:rsid w:val="00172918"/>
    <w:rsid w:val="00172A2F"/>
    <w:rsid w:val="00172DF3"/>
    <w:rsid w:val="00172EBB"/>
    <w:rsid w:val="00173350"/>
    <w:rsid w:val="00173BD7"/>
    <w:rsid w:val="00174028"/>
    <w:rsid w:val="00174B5F"/>
    <w:rsid w:val="00175372"/>
    <w:rsid w:val="001753BB"/>
    <w:rsid w:val="00175C2C"/>
    <w:rsid w:val="00176DFC"/>
    <w:rsid w:val="00177DDD"/>
    <w:rsid w:val="00180202"/>
    <w:rsid w:val="00180230"/>
    <w:rsid w:val="0018101E"/>
    <w:rsid w:val="00181205"/>
    <w:rsid w:val="0018168A"/>
    <w:rsid w:val="001820B8"/>
    <w:rsid w:val="0018240C"/>
    <w:rsid w:val="00182FA6"/>
    <w:rsid w:val="00184349"/>
    <w:rsid w:val="0018449C"/>
    <w:rsid w:val="00184662"/>
    <w:rsid w:val="00185283"/>
    <w:rsid w:val="001860E7"/>
    <w:rsid w:val="00186845"/>
    <w:rsid w:val="00186BAD"/>
    <w:rsid w:val="00187113"/>
    <w:rsid w:val="001876E4"/>
    <w:rsid w:val="00187809"/>
    <w:rsid w:val="00187ED7"/>
    <w:rsid w:val="001900B7"/>
    <w:rsid w:val="00190145"/>
    <w:rsid w:val="00190A07"/>
    <w:rsid w:val="001910D2"/>
    <w:rsid w:val="00191602"/>
    <w:rsid w:val="00191929"/>
    <w:rsid w:val="00192CA6"/>
    <w:rsid w:val="001932FF"/>
    <w:rsid w:val="001934F2"/>
    <w:rsid w:val="00193B3F"/>
    <w:rsid w:val="00193F89"/>
    <w:rsid w:val="00194358"/>
    <w:rsid w:val="00194DEE"/>
    <w:rsid w:val="00194EAF"/>
    <w:rsid w:val="001958DD"/>
    <w:rsid w:val="001964B1"/>
    <w:rsid w:val="00196AB8"/>
    <w:rsid w:val="00197807"/>
    <w:rsid w:val="00197877"/>
    <w:rsid w:val="00197E9F"/>
    <w:rsid w:val="001A00DC"/>
    <w:rsid w:val="001A02EB"/>
    <w:rsid w:val="001A0541"/>
    <w:rsid w:val="001A0D9F"/>
    <w:rsid w:val="001A1DA9"/>
    <w:rsid w:val="001A26AB"/>
    <w:rsid w:val="001A2817"/>
    <w:rsid w:val="001A2D26"/>
    <w:rsid w:val="001A3DC1"/>
    <w:rsid w:val="001A4517"/>
    <w:rsid w:val="001A4A21"/>
    <w:rsid w:val="001A5118"/>
    <w:rsid w:val="001A5563"/>
    <w:rsid w:val="001A6112"/>
    <w:rsid w:val="001A6734"/>
    <w:rsid w:val="001A6E0A"/>
    <w:rsid w:val="001A7027"/>
    <w:rsid w:val="001A7151"/>
    <w:rsid w:val="001A727A"/>
    <w:rsid w:val="001A794B"/>
    <w:rsid w:val="001B00CC"/>
    <w:rsid w:val="001B065A"/>
    <w:rsid w:val="001B0B71"/>
    <w:rsid w:val="001B0F66"/>
    <w:rsid w:val="001B0FA7"/>
    <w:rsid w:val="001B17D9"/>
    <w:rsid w:val="001B1D6E"/>
    <w:rsid w:val="001B1E57"/>
    <w:rsid w:val="001B246B"/>
    <w:rsid w:val="001B2611"/>
    <w:rsid w:val="001B27EC"/>
    <w:rsid w:val="001B32B4"/>
    <w:rsid w:val="001B330C"/>
    <w:rsid w:val="001B3A78"/>
    <w:rsid w:val="001B3FF7"/>
    <w:rsid w:val="001B41A6"/>
    <w:rsid w:val="001B4A79"/>
    <w:rsid w:val="001B6D7B"/>
    <w:rsid w:val="001B7ACD"/>
    <w:rsid w:val="001C0EBD"/>
    <w:rsid w:val="001C0EC5"/>
    <w:rsid w:val="001C16E1"/>
    <w:rsid w:val="001C2344"/>
    <w:rsid w:val="001C2529"/>
    <w:rsid w:val="001C29B3"/>
    <w:rsid w:val="001C32AC"/>
    <w:rsid w:val="001C3FCA"/>
    <w:rsid w:val="001C4A28"/>
    <w:rsid w:val="001C5199"/>
    <w:rsid w:val="001C58A6"/>
    <w:rsid w:val="001C66E6"/>
    <w:rsid w:val="001C6C81"/>
    <w:rsid w:val="001C786D"/>
    <w:rsid w:val="001C7BE1"/>
    <w:rsid w:val="001C7D2B"/>
    <w:rsid w:val="001C7E6C"/>
    <w:rsid w:val="001C7F13"/>
    <w:rsid w:val="001D0753"/>
    <w:rsid w:val="001D0826"/>
    <w:rsid w:val="001D120D"/>
    <w:rsid w:val="001D201A"/>
    <w:rsid w:val="001D2713"/>
    <w:rsid w:val="001D2EBF"/>
    <w:rsid w:val="001D3F37"/>
    <w:rsid w:val="001D4998"/>
    <w:rsid w:val="001D4BC5"/>
    <w:rsid w:val="001D5769"/>
    <w:rsid w:val="001D613E"/>
    <w:rsid w:val="001D6305"/>
    <w:rsid w:val="001D68C1"/>
    <w:rsid w:val="001D6FE9"/>
    <w:rsid w:val="001D7886"/>
    <w:rsid w:val="001D7FC3"/>
    <w:rsid w:val="001E02AB"/>
    <w:rsid w:val="001E0BB1"/>
    <w:rsid w:val="001E0C5C"/>
    <w:rsid w:val="001E1112"/>
    <w:rsid w:val="001E1271"/>
    <w:rsid w:val="001E13A5"/>
    <w:rsid w:val="001E152B"/>
    <w:rsid w:val="001E2078"/>
    <w:rsid w:val="001E4833"/>
    <w:rsid w:val="001E4BFB"/>
    <w:rsid w:val="001E5D3F"/>
    <w:rsid w:val="001E66F1"/>
    <w:rsid w:val="001E6D67"/>
    <w:rsid w:val="001E72AE"/>
    <w:rsid w:val="001F0CFC"/>
    <w:rsid w:val="001F0EF7"/>
    <w:rsid w:val="001F1783"/>
    <w:rsid w:val="001F19A5"/>
    <w:rsid w:val="001F1C4E"/>
    <w:rsid w:val="001F1F55"/>
    <w:rsid w:val="001F24CF"/>
    <w:rsid w:val="001F3786"/>
    <w:rsid w:val="001F4307"/>
    <w:rsid w:val="001F4946"/>
    <w:rsid w:val="001F49E0"/>
    <w:rsid w:val="001F4D8E"/>
    <w:rsid w:val="001F4EA3"/>
    <w:rsid w:val="001F4F43"/>
    <w:rsid w:val="001F5069"/>
    <w:rsid w:val="001F58A6"/>
    <w:rsid w:val="001F5C13"/>
    <w:rsid w:val="001F6D31"/>
    <w:rsid w:val="001F6F26"/>
    <w:rsid w:val="001F703E"/>
    <w:rsid w:val="001F7112"/>
    <w:rsid w:val="001F7ECF"/>
    <w:rsid w:val="002000F0"/>
    <w:rsid w:val="002006E7"/>
    <w:rsid w:val="002007D1"/>
    <w:rsid w:val="0020114C"/>
    <w:rsid w:val="0020142C"/>
    <w:rsid w:val="0020149B"/>
    <w:rsid w:val="0020167A"/>
    <w:rsid w:val="0020189B"/>
    <w:rsid w:val="00201E7A"/>
    <w:rsid w:val="00201F6F"/>
    <w:rsid w:val="00205270"/>
    <w:rsid w:val="0020547E"/>
    <w:rsid w:val="002056D6"/>
    <w:rsid w:val="00205B47"/>
    <w:rsid w:val="00205DD0"/>
    <w:rsid w:val="00205F33"/>
    <w:rsid w:val="00205F94"/>
    <w:rsid w:val="0020624D"/>
    <w:rsid w:val="00206B2A"/>
    <w:rsid w:val="0021005B"/>
    <w:rsid w:val="0021074D"/>
    <w:rsid w:val="002109BF"/>
    <w:rsid w:val="00210E72"/>
    <w:rsid w:val="00211A4E"/>
    <w:rsid w:val="00211E1E"/>
    <w:rsid w:val="002127D8"/>
    <w:rsid w:val="002127E7"/>
    <w:rsid w:val="00212863"/>
    <w:rsid w:val="002129B0"/>
    <w:rsid w:val="002129E9"/>
    <w:rsid w:val="00212CA3"/>
    <w:rsid w:val="002135F7"/>
    <w:rsid w:val="002149A5"/>
    <w:rsid w:val="002156F9"/>
    <w:rsid w:val="00215BED"/>
    <w:rsid w:val="0021634C"/>
    <w:rsid w:val="00216C24"/>
    <w:rsid w:val="00217CC2"/>
    <w:rsid w:val="00220AC8"/>
    <w:rsid w:val="00221454"/>
    <w:rsid w:val="002220F3"/>
    <w:rsid w:val="00222AE2"/>
    <w:rsid w:val="00222DE5"/>
    <w:rsid w:val="002231ED"/>
    <w:rsid w:val="002233A4"/>
    <w:rsid w:val="0022354B"/>
    <w:rsid w:val="00223714"/>
    <w:rsid w:val="00224485"/>
    <w:rsid w:val="00224ED8"/>
    <w:rsid w:val="0022533E"/>
    <w:rsid w:val="002256E1"/>
    <w:rsid w:val="00225B71"/>
    <w:rsid w:val="00226445"/>
    <w:rsid w:val="00226B73"/>
    <w:rsid w:val="00226BCB"/>
    <w:rsid w:val="00226F90"/>
    <w:rsid w:val="0022718A"/>
    <w:rsid w:val="00227E9D"/>
    <w:rsid w:val="002305B9"/>
    <w:rsid w:val="00231D91"/>
    <w:rsid w:val="00232755"/>
    <w:rsid w:val="00233F40"/>
    <w:rsid w:val="0023413C"/>
    <w:rsid w:val="002353C5"/>
    <w:rsid w:val="00236B72"/>
    <w:rsid w:val="0023735A"/>
    <w:rsid w:val="00237937"/>
    <w:rsid w:val="00240335"/>
    <w:rsid w:val="00240B71"/>
    <w:rsid w:val="0024112A"/>
    <w:rsid w:val="00241134"/>
    <w:rsid w:val="00241256"/>
    <w:rsid w:val="0024238B"/>
    <w:rsid w:val="00242733"/>
    <w:rsid w:val="0024352F"/>
    <w:rsid w:val="00243678"/>
    <w:rsid w:val="00244B3A"/>
    <w:rsid w:val="00244B52"/>
    <w:rsid w:val="00244CC5"/>
    <w:rsid w:val="002453E4"/>
    <w:rsid w:val="002457B2"/>
    <w:rsid w:val="00245CF8"/>
    <w:rsid w:val="00246554"/>
    <w:rsid w:val="00246DAD"/>
    <w:rsid w:val="00247028"/>
    <w:rsid w:val="002472A4"/>
    <w:rsid w:val="00247AF4"/>
    <w:rsid w:val="00247EE8"/>
    <w:rsid w:val="00247F50"/>
    <w:rsid w:val="0025011F"/>
    <w:rsid w:val="00250C1C"/>
    <w:rsid w:val="00250E42"/>
    <w:rsid w:val="00251765"/>
    <w:rsid w:val="00251830"/>
    <w:rsid w:val="00251EC4"/>
    <w:rsid w:val="00252239"/>
    <w:rsid w:val="00252EB3"/>
    <w:rsid w:val="002531F5"/>
    <w:rsid w:val="0025346A"/>
    <w:rsid w:val="0025354B"/>
    <w:rsid w:val="0025393E"/>
    <w:rsid w:val="00253B64"/>
    <w:rsid w:val="00253FA7"/>
    <w:rsid w:val="002548D8"/>
    <w:rsid w:val="00254CE1"/>
    <w:rsid w:val="00254D87"/>
    <w:rsid w:val="00254E89"/>
    <w:rsid w:val="00254F88"/>
    <w:rsid w:val="00255501"/>
    <w:rsid w:val="0025676E"/>
    <w:rsid w:val="00256FE4"/>
    <w:rsid w:val="00257781"/>
    <w:rsid w:val="00257A5B"/>
    <w:rsid w:val="00257BFF"/>
    <w:rsid w:val="002601D5"/>
    <w:rsid w:val="00260D96"/>
    <w:rsid w:val="00260E20"/>
    <w:rsid w:val="00260F38"/>
    <w:rsid w:val="00260F74"/>
    <w:rsid w:val="002614DF"/>
    <w:rsid w:val="00261969"/>
    <w:rsid w:val="00261F78"/>
    <w:rsid w:val="002626BF"/>
    <w:rsid w:val="00263FFA"/>
    <w:rsid w:val="00263FFD"/>
    <w:rsid w:val="0026439C"/>
    <w:rsid w:val="00264553"/>
    <w:rsid w:val="002647BC"/>
    <w:rsid w:val="00264956"/>
    <w:rsid w:val="00264E0F"/>
    <w:rsid w:val="002655BA"/>
    <w:rsid w:val="00265819"/>
    <w:rsid w:val="0026583F"/>
    <w:rsid w:val="002668D7"/>
    <w:rsid w:val="0026715E"/>
    <w:rsid w:val="0026725F"/>
    <w:rsid w:val="00267D8C"/>
    <w:rsid w:val="00271063"/>
    <w:rsid w:val="002712DD"/>
    <w:rsid w:val="00271626"/>
    <w:rsid w:val="0027232F"/>
    <w:rsid w:val="002726EC"/>
    <w:rsid w:val="00272AC4"/>
    <w:rsid w:val="00272B6B"/>
    <w:rsid w:val="00272DDE"/>
    <w:rsid w:val="00272F1A"/>
    <w:rsid w:val="00273540"/>
    <w:rsid w:val="00273C41"/>
    <w:rsid w:val="00273E7C"/>
    <w:rsid w:val="002741D7"/>
    <w:rsid w:val="00274926"/>
    <w:rsid w:val="002751DD"/>
    <w:rsid w:val="00275234"/>
    <w:rsid w:val="0027571A"/>
    <w:rsid w:val="00275BE0"/>
    <w:rsid w:val="002762F3"/>
    <w:rsid w:val="00276388"/>
    <w:rsid w:val="0028066B"/>
    <w:rsid w:val="0028199B"/>
    <w:rsid w:val="0028229F"/>
    <w:rsid w:val="00282310"/>
    <w:rsid w:val="00282A73"/>
    <w:rsid w:val="0028323D"/>
    <w:rsid w:val="002834C9"/>
    <w:rsid w:val="0028389E"/>
    <w:rsid w:val="00283CF0"/>
    <w:rsid w:val="00284B37"/>
    <w:rsid w:val="002853B5"/>
    <w:rsid w:val="0028597E"/>
    <w:rsid w:val="00285D63"/>
    <w:rsid w:val="00285EFC"/>
    <w:rsid w:val="0028783F"/>
    <w:rsid w:val="00287924"/>
    <w:rsid w:val="002902FA"/>
    <w:rsid w:val="00290710"/>
    <w:rsid w:val="00290891"/>
    <w:rsid w:val="0029095A"/>
    <w:rsid w:val="00291C04"/>
    <w:rsid w:val="00291F9B"/>
    <w:rsid w:val="00292966"/>
    <w:rsid w:val="002930DE"/>
    <w:rsid w:val="00293AFE"/>
    <w:rsid w:val="002943C1"/>
    <w:rsid w:val="00294645"/>
    <w:rsid w:val="002948E8"/>
    <w:rsid w:val="002966EA"/>
    <w:rsid w:val="002968C7"/>
    <w:rsid w:val="00296D73"/>
    <w:rsid w:val="00297389"/>
    <w:rsid w:val="00297810"/>
    <w:rsid w:val="00297920"/>
    <w:rsid w:val="002979DA"/>
    <w:rsid w:val="00297B29"/>
    <w:rsid w:val="00297CA3"/>
    <w:rsid w:val="002A0579"/>
    <w:rsid w:val="002A13E1"/>
    <w:rsid w:val="002A1E59"/>
    <w:rsid w:val="002A2144"/>
    <w:rsid w:val="002A2B4C"/>
    <w:rsid w:val="002A30B3"/>
    <w:rsid w:val="002A343D"/>
    <w:rsid w:val="002A3F13"/>
    <w:rsid w:val="002A40F5"/>
    <w:rsid w:val="002A451D"/>
    <w:rsid w:val="002A455A"/>
    <w:rsid w:val="002A466B"/>
    <w:rsid w:val="002A5121"/>
    <w:rsid w:val="002A553C"/>
    <w:rsid w:val="002A581A"/>
    <w:rsid w:val="002A601E"/>
    <w:rsid w:val="002A63B5"/>
    <w:rsid w:val="002A65B3"/>
    <w:rsid w:val="002A694A"/>
    <w:rsid w:val="002A740C"/>
    <w:rsid w:val="002B0384"/>
    <w:rsid w:val="002B1336"/>
    <w:rsid w:val="002B17D6"/>
    <w:rsid w:val="002B1E9E"/>
    <w:rsid w:val="002B25D3"/>
    <w:rsid w:val="002B2788"/>
    <w:rsid w:val="002B32DD"/>
    <w:rsid w:val="002B36C4"/>
    <w:rsid w:val="002B36F1"/>
    <w:rsid w:val="002B3B15"/>
    <w:rsid w:val="002B3CB8"/>
    <w:rsid w:val="002B4A22"/>
    <w:rsid w:val="002B52B8"/>
    <w:rsid w:val="002B56A1"/>
    <w:rsid w:val="002B5C76"/>
    <w:rsid w:val="002B5FB0"/>
    <w:rsid w:val="002B60D3"/>
    <w:rsid w:val="002B6741"/>
    <w:rsid w:val="002B69B0"/>
    <w:rsid w:val="002B6C0B"/>
    <w:rsid w:val="002B753A"/>
    <w:rsid w:val="002B77D7"/>
    <w:rsid w:val="002C04F0"/>
    <w:rsid w:val="002C0D06"/>
    <w:rsid w:val="002C0DC6"/>
    <w:rsid w:val="002C0EC1"/>
    <w:rsid w:val="002C0F04"/>
    <w:rsid w:val="002C10D3"/>
    <w:rsid w:val="002C124E"/>
    <w:rsid w:val="002C2337"/>
    <w:rsid w:val="002C2D97"/>
    <w:rsid w:val="002C37D6"/>
    <w:rsid w:val="002C435C"/>
    <w:rsid w:val="002C439C"/>
    <w:rsid w:val="002C4E38"/>
    <w:rsid w:val="002C50FF"/>
    <w:rsid w:val="002C56FF"/>
    <w:rsid w:val="002C5992"/>
    <w:rsid w:val="002C5B52"/>
    <w:rsid w:val="002C5BA6"/>
    <w:rsid w:val="002C688A"/>
    <w:rsid w:val="002C6BB4"/>
    <w:rsid w:val="002C7164"/>
    <w:rsid w:val="002D0D99"/>
    <w:rsid w:val="002D0E23"/>
    <w:rsid w:val="002D149A"/>
    <w:rsid w:val="002D16CC"/>
    <w:rsid w:val="002D1934"/>
    <w:rsid w:val="002D1A52"/>
    <w:rsid w:val="002D1AE6"/>
    <w:rsid w:val="002D20C4"/>
    <w:rsid w:val="002D23C7"/>
    <w:rsid w:val="002D3DA1"/>
    <w:rsid w:val="002D4BFE"/>
    <w:rsid w:val="002D4CFF"/>
    <w:rsid w:val="002D56DB"/>
    <w:rsid w:val="002D5E6A"/>
    <w:rsid w:val="002D5F94"/>
    <w:rsid w:val="002D6096"/>
    <w:rsid w:val="002D6FE3"/>
    <w:rsid w:val="002D7A33"/>
    <w:rsid w:val="002D7AE6"/>
    <w:rsid w:val="002E0AE3"/>
    <w:rsid w:val="002E10AF"/>
    <w:rsid w:val="002E178E"/>
    <w:rsid w:val="002E1B46"/>
    <w:rsid w:val="002E2783"/>
    <w:rsid w:val="002E2B51"/>
    <w:rsid w:val="002E2E99"/>
    <w:rsid w:val="002E4DAA"/>
    <w:rsid w:val="002E571C"/>
    <w:rsid w:val="002E58A8"/>
    <w:rsid w:val="002E63CD"/>
    <w:rsid w:val="002E64CE"/>
    <w:rsid w:val="002E652E"/>
    <w:rsid w:val="002E6ACD"/>
    <w:rsid w:val="002E725A"/>
    <w:rsid w:val="002E7569"/>
    <w:rsid w:val="002E762A"/>
    <w:rsid w:val="002E7AE7"/>
    <w:rsid w:val="002E7BC0"/>
    <w:rsid w:val="002F02AF"/>
    <w:rsid w:val="002F02F2"/>
    <w:rsid w:val="002F0CB9"/>
    <w:rsid w:val="002F1138"/>
    <w:rsid w:val="002F11F8"/>
    <w:rsid w:val="002F16A2"/>
    <w:rsid w:val="002F1BAC"/>
    <w:rsid w:val="002F2271"/>
    <w:rsid w:val="002F24D3"/>
    <w:rsid w:val="002F2B73"/>
    <w:rsid w:val="002F3796"/>
    <w:rsid w:val="002F38C3"/>
    <w:rsid w:val="002F3996"/>
    <w:rsid w:val="002F49C5"/>
    <w:rsid w:val="002F4FCF"/>
    <w:rsid w:val="002F5758"/>
    <w:rsid w:val="002F5803"/>
    <w:rsid w:val="002F62CD"/>
    <w:rsid w:val="002F6FFC"/>
    <w:rsid w:val="002F7DDC"/>
    <w:rsid w:val="002F7E5A"/>
    <w:rsid w:val="003003FA"/>
    <w:rsid w:val="003004BE"/>
    <w:rsid w:val="00300CD8"/>
    <w:rsid w:val="00301579"/>
    <w:rsid w:val="00301634"/>
    <w:rsid w:val="00303BE7"/>
    <w:rsid w:val="00303DC2"/>
    <w:rsid w:val="00303F62"/>
    <w:rsid w:val="00304049"/>
    <w:rsid w:val="0030442C"/>
    <w:rsid w:val="00304452"/>
    <w:rsid w:val="003044EE"/>
    <w:rsid w:val="00304EFD"/>
    <w:rsid w:val="00305728"/>
    <w:rsid w:val="0030589F"/>
    <w:rsid w:val="00305A0E"/>
    <w:rsid w:val="003063C2"/>
    <w:rsid w:val="00306B5A"/>
    <w:rsid w:val="00307A52"/>
    <w:rsid w:val="00312076"/>
    <w:rsid w:val="00313566"/>
    <w:rsid w:val="00314348"/>
    <w:rsid w:val="003144D8"/>
    <w:rsid w:val="0031469B"/>
    <w:rsid w:val="00315044"/>
    <w:rsid w:val="0031557C"/>
    <w:rsid w:val="0031688C"/>
    <w:rsid w:val="00316C49"/>
    <w:rsid w:val="00316C56"/>
    <w:rsid w:val="003202F3"/>
    <w:rsid w:val="00320A81"/>
    <w:rsid w:val="0032110B"/>
    <w:rsid w:val="00321467"/>
    <w:rsid w:val="003214B6"/>
    <w:rsid w:val="003218B6"/>
    <w:rsid w:val="00321D96"/>
    <w:rsid w:val="00322711"/>
    <w:rsid w:val="0032299C"/>
    <w:rsid w:val="0032352C"/>
    <w:rsid w:val="003235D2"/>
    <w:rsid w:val="0032386F"/>
    <w:rsid w:val="00323873"/>
    <w:rsid w:val="0032401A"/>
    <w:rsid w:val="00324115"/>
    <w:rsid w:val="0032466E"/>
    <w:rsid w:val="00324B8E"/>
    <w:rsid w:val="00324FEE"/>
    <w:rsid w:val="00325DA1"/>
    <w:rsid w:val="003260FB"/>
    <w:rsid w:val="0032630E"/>
    <w:rsid w:val="00326610"/>
    <w:rsid w:val="00326BFA"/>
    <w:rsid w:val="00326EAD"/>
    <w:rsid w:val="00327324"/>
    <w:rsid w:val="00327C50"/>
    <w:rsid w:val="00330B90"/>
    <w:rsid w:val="00330F8A"/>
    <w:rsid w:val="003313DB"/>
    <w:rsid w:val="00331C9E"/>
    <w:rsid w:val="0033231E"/>
    <w:rsid w:val="00332412"/>
    <w:rsid w:val="00332483"/>
    <w:rsid w:val="003334E8"/>
    <w:rsid w:val="00333E4A"/>
    <w:rsid w:val="0033460E"/>
    <w:rsid w:val="00334A97"/>
    <w:rsid w:val="00334F23"/>
    <w:rsid w:val="003352B3"/>
    <w:rsid w:val="003357A0"/>
    <w:rsid w:val="0033718C"/>
    <w:rsid w:val="00337CCC"/>
    <w:rsid w:val="00337F85"/>
    <w:rsid w:val="00340350"/>
    <w:rsid w:val="003408D6"/>
    <w:rsid w:val="0034094A"/>
    <w:rsid w:val="00340BA9"/>
    <w:rsid w:val="0034114E"/>
    <w:rsid w:val="00341B20"/>
    <w:rsid w:val="00341EAF"/>
    <w:rsid w:val="003425C0"/>
    <w:rsid w:val="003425D2"/>
    <w:rsid w:val="00343433"/>
    <w:rsid w:val="003434C3"/>
    <w:rsid w:val="0034454B"/>
    <w:rsid w:val="003445DF"/>
    <w:rsid w:val="00344726"/>
    <w:rsid w:val="00345D7A"/>
    <w:rsid w:val="00346354"/>
    <w:rsid w:val="003464D5"/>
    <w:rsid w:val="00346B0E"/>
    <w:rsid w:val="00346BB0"/>
    <w:rsid w:val="00347131"/>
    <w:rsid w:val="00350856"/>
    <w:rsid w:val="00351188"/>
    <w:rsid w:val="00351977"/>
    <w:rsid w:val="00351A51"/>
    <w:rsid w:val="00352134"/>
    <w:rsid w:val="003524E9"/>
    <w:rsid w:val="003530C8"/>
    <w:rsid w:val="00353281"/>
    <w:rsid w:val="00355BC0"/>
    <w:rsid w:val="00356910"/>
    <w:rsid w:val="00356966"/>
    <w:rsid w:val="00356E9C"/>
    <w:rsid w:val="0035706A"/>
    <w:rsid w:val="00357BBA"/>
    <w:rsid w:val="003602F2"/>
    <w:rsid w:val="00360924"/>
    <w:rsid w:val="00360B56"/>
    <w:rsid w:val="00361A91"/>
    <w:rsid w:val="003624AE"/>
    <w:rsid w:val="00363483"/>
    <w:rsid w:val="003638AF"/>
    <w:rsid w:val="00364FC7"/>
    <w:rsid w:val="00365073"/>
    <w:rsid w:val="003666B2"/>
    <w:rsid w:val="00367764"/>
    <w:rsid w:val="00367959"/>
    <w:rsid w:val="00367A16"/>
    <w:rsid w:val="00367F3A"/>
    <w:rsid w:val="003701AE"/>
    <w:rsid w:val="003702D8"/>
    <w:rsid w:val="00370742"/>
    <w:rsid w:val="00370D58"/>
    <w:rsid w:val="0037114F"/>
    <w:rsid w:val="00371A81"/>
    <w:rsid w:val="00371BC3"/>
    <w:rsid w:val="00371ED0"/>
    <w:rsid w:val="00371F90"/>
    <w:rsid w:val="00372095"/>
    <w:rsid w:val="00372BF5"/>
    <w:rsid w:val="003732F3"/>
    <w:rsid w:val="00376804"/>
    <w:rsid w:val="00376829"/>
    <w:rsid w:val="003769BF"/>
    <w:rsid w:val="003807AC"/>
    <w:rsid w:val="0038086B"/>
    <w:rsid w:val="00381054"/>
    <w:rsid w:val="00382B7D"/>
    <w:rsid w:val="00383194"/>
    <w:rsid w:val="003837C3"/>
    <w:rsid w:val="00383BCF"/>
    <w:rsid w:val="00383F9C"/>
    <w:rsid w:val="003846F4"/>
    <w:rsid w:val="003855A9"/>
    <w:rsid w:val="0038586D"/>
    <w:rsid w:val="003858D8"/>
    <w:rsid w:val="0038593D"/>
    <w:rsid w:val="00385DCC"/>
    <w:rsid w:val="003863D6"/>
    <w:rsid w:val="00386AAC"/>
    <w:rsid w:val="00387604"/>
    <w:rsid w:val="003877D4"/>
    <w:rsid w:val="0039058A"/>
    <w:rsid w:val="00390803"/>
    <w:rsid w:val="00390A04"/>
    <w:rsid w:val="00390E95"/>
    <w:rsid w:val="00390E9E"/>
    <w:rsid w:val="003911CD"/>
    <w:rsid w:val="003915CE"/>
    <w:rsid w:val="00391CC7"/>
    <w:rsid w:val="003925A4"/>
    <w:rsid w:val="00392937"/>
    <w:rsid w:val="00392D5C"/>
    <w:rsid w:val="00392F41"/>
    <w:rsid w:val="0039306C"/>
    <w:rsid w:val="00393572"/>
    <w:rsid w:val="003941EB"/>
    <w:rsid w:val="0039433F"/>
    <w:rsid w:val="00394EBC"/>
    <w:rsid w:val="00395021"/>
    <w:rsid w:val="003962AC"/>
    <w:rsid w:val="00396876"/>
    <w:rsid w:val="00396FC8"/>
    <w:rsid w:val="0039708A"/>
    <w:rsid w:val="00397856"/>
    <w:rsid w:val="003A0683"/>
    <w:rsid w:val="003A0983"/>
    <w:rsid w:val="003A0A2E"/>
    <w:rsid w:val="003A1986"/>
    <w:rsid w:val="003A230C"/>
    <w:rsid w:val="003A2BF5"/>
    <w:rsid w:val="003A311A"/>
    <w:rsid w:val="003A3334"/>
    <w:rsid w:val="003A3604"/>
    <w:rsid w:val="003A3D7B"/>
    <w:rsid w:val="003A40C6"/>
    <w:rsid w:val="003A4ACE"/>
    <w:rsid w:val="003A4D26"/>
    <w:rsid w:val="003A612C"/>
    <w:rsid w:val="003A61F4"/>
    <w:rsid w:val="003A64AB"/>
    <w:rsid w:val="003A6871"/>
    <w:rsid w:val="003A6D7A"/>
    <w:rsid w:val="003A6E03"/>
    <w:rsid w:val="003A7698"/>
    <w:rsid w:val="003A7F92"/>
    <w:rsid w:val="003B03B6"/>
    <w:rsid w:val="003B1ED6"/>
    <w:rsid w:val="003B2BA8"/>
    <w:rsid w:val="003B335E"/>
    <w:rsid w:val="003B351B"/>
    <w:rsid w:val="003B3903"/>
    <w:rsid w:val="003B3A7E"/>
    <w:rsid w:val="003B41FD"/>
    <w:rsid w:val="003B575C"/>
    <w:rsid w:val="003B576C"/>
    <w:rsid w:val="003B5B6B"/>
    <w:rsid w:val="003B6635"/>
    <w:rsid w:val="003B67F7"/>
    <w:rsid w:val="003B6CE9"/>
    <w:rsid w:val="003B6E6F"/>
    <w:rsid w:val="003B7366"/>
    <w:rsid w:val="003B76F4"/>
    <w:rsid w:val="003C1444"/>
    <w:rsid w:val="003C1C0D"/>
    <w:rsid w:val="003C1FEB"/>
    <w:rsid w:val="003C21D2"/>
    <w:rsid w:val="003C24F2"/>
    <w:rsid w:val="003C3438"/>
    <w:rsid w:val="003C34B6"/>
    <w:rsid w:val="003C35AA"/>
    <w:rsid w:val="003C3F56"/>
    <w:rsid w:val="003C461C"/>
    <w:rsid w:val="003C4947"/>
    <w:rsid w:val="003C548E"/>
    <w:rsid w:val="003C679A"/>
    <w:rsid w:val="003C6AA4"/>
    <w:rsid w:val="003C6FF8"/>
    <w:rsid w:val="003C707F"/>
    <w:rsid w:val="003C78A1"/>
    <w:rsid w:val="003C7AAC"/>
    <w:rsid w:val="003C7BC1"/>
    <w:rsid w:val="003D0A08"/>
    <w:rsid w:val="003D0A9D"/>
    <w:rsid w:val="003D1557"/>
    <w:rsid w:val="003D156C"/>
    <w:rsid w:val="003D15B4"/>
    <w:rsid w:val="003D17F8"/>
    <w:rsid w:val="003D1F60"/>
    <w:rsid w:val="003D291E"/>
    <w:rsid w:val="003D33B7"/>
    <w:rsid w:val="003D3FE5"/>
    <w:rsid w:val="003D495A"/>
    <w:rsid w:val="003D5022"/>
    <w:rsid w:val="003D568A"/>
    <w:rsid w:val="003D5845"/>
    <w:rsid w:val="003D5C81"/>
    <w:rsid w:val="003D63E2"/>
    <w:rsid w:val="003D6442"/>
    <w:rsid w:val="003D6680"/>
    <w:rsid w:val="003D71B1"/>
    <w:rsid w:val="003D7827"/>
    <w:rsid w:val="003D7DD3"/>
    <w:rsid w:val="003D7E72"/>
    <w:rsid w:val="003E0152"/>
    <w:rsid w:val="003E17D3"/>
    <w:rsid w:val="003E19D5"/>
    <w:rsid w:val="003E1F9A"/>
    <w:rsid w:val="003E2DE1"/>
    <w:rsid w:val="003E3752"/>
    <w:rsid w:val="003E3AA4"/>
    <w:rsid w:val="003E712B"/>
    <w:rsid w:val="003E737E"/>
    <w:rsid w:val="003E7638"/>
    <w:rsid w:val="003E7AEB"/>
    <w:rsid w:val="003E7C17"/>
    <w:rsid w:val="003F03E7"/>
    <w:rsid w:val="003F09FC"/>
    <w:rsid w:val="003F0A26"/>
    <w:rsid w:val="003F0C98"/>
    <w:rsid w:val="003F1C1E"/>
    <w:rsid w:val="003F1DBE"/>
    <w:rsid w:val="003F45CA"/>
    <w:rsid w:val="003F45E0"/>
    <w:rsid w:val="003F4630"/>
    <w:rsid w:val="003F464A"/>
    <w:rsid w:val="003F4872"/>
    <w:rsid w:val="003F4FEC"/>
    <w:rsid w:val="003F51FC"/>
    <w:rsid w:val="003F5293"/>
    <w:rsid w:val="003F52BF"/>
    <w:rsid w:val="003F593C"/>
    <w:rsid w:val="003F59A6"/>
    <w:rsid w:val="003F637B"/>
    <w:rsid w:val="003F643A"/>
    <w:rsid w:val="003F64A9"/>
    <w:rsid w:val="003F64B8"/>
    <w:rsid w:val="003F6B63"/>
    <w:rsid w:val="003F79D4"/>
    <w:rsid w:val="004009C9"/>
    <w:rsid w:val="00400C07"/>
    <w:rsid w:val="00400C8A"/>
    <w:rsid w:val="00401486"/>
    <w:rsid w:val="00401544"/>
    <w:rsid w:val="00402287"/>
    <w:rsid w:val="00402C5C"/>
    <w:rsid w:val="00404093"/>
    <w:rsid w:val="00404188"/>
    <w:rsid w:val="004042D7"/>
    <w:rsid w:val="0040607F"/>
    <w:rsid w:val="004063B9"/>
    <w:rsid w:val="004066F1"/>
    <w:rsid w:val="00406D8E"/>
    <w:rsid w:val="00406EE5"/>
    <w:rsid w:val="00406F78"/>
    <w:rsid w:val="004100C7"/>
    <w:rsid w:val="0041011E"/>
    <w:rsid w:val="00410A95"/>
    <w:rsid w:val="00410B92"/>
    <w:rsid w:val="00410D15"/>
    <w:rsid w:val="004111ED"/>
    <w:rsid w:val="004125D8"/>
    <w:rsid w:val="0041267B"/>
    <w:rsid w:val="00413833"/>
    <w:rsid w:val="00414EA8"/>
    <w:rsid w:val="00415465"/>
    <w:rsid w:val="004156B7"/>
    <w:rsid w:val="004160C4"/>
    <w:rsid w:val="004163F1"/>
    <w:rsid w:val="00416928"/>
    <w:rsid w:val="004169C1"/>
    <w:rsid w:val="00416A08"/>
    <w:rsid w:val="00416B9C"/>
    <w:rsid w:val="00416CDC"/>
    <w:rsid w:val="00416FB4"/>
    <w:rsid w:val="00416FDA"/>
    <w:rsid w:val="00417A99"/>
    <w:rsid w:val="00417C70"/>
    <w:rsid w:val="00417F3E"/>
    <w:rsid w:val="00420C0A"/>
    <w:rsid w:val="00421B39"/>
    <w:rsid w:val="00421C07"/>
    <w:rsid w:val="004234FE"/>
    <w:rsid w:val="004245FE"/>
    <w:rsid w:val="00424925"/>
    <w:rsid w:val="004259FB"/>
    <w:rsid w:val="00425B06"/>
    <w:rsid w:val="004260F7"/>
    <w:rsid w:val="004263E0"/>
    <w:rsid w:val="004274A0"/>
    <w:rsid w:val="004275A6"/>
    <w:rsid w:val="00427AD8"/>
    <w:rsid w:val="00427B96"/>
    <w:rsid w:val="00430082"/>
    <w:rsid w:val="00431191"/>
    <w:rsid w:val="004313F0"/>
    <w:rsid w:val="0043140B"/>
    <w:rsid w:val="00431D52"/>
    <w:rsid w:val="00431E68"/>
    <w:rsid w:val="0043344A"/>
    <w:rsid w:val="004335A6"/>
    <w:rsid w:val="00433684"/>
    <w:rsid w:val="00433B74"/>
    <w:rsid w:val="00433FD8"/>
    <w:rsid w:val="0043435A"/>
    <w:rsid w:val="00434492"/>
    <w:rsid w:val="00434982"/>
    <w:rsid w:val="0043520D"/>
    <w:rsid w:val="00435211"/>
    <w:rsid w:val="00435CBD"/>
    <w:rsid w:val="00435CD3"/>
    <w:rsid w:val="00436673"/>
    <w:rsid w:val="00436BAC"/>
    <w:rsid w:val="00436BDB"/>
    <w:rsid w:val="004373C7"/>
    <w:rsid w:val="004409CD"/>
    <w:rsid w:val="00441509"/>
    <w:rsid w:val="004416DD"/>
    <w:rsid w:val="004417B3"/>
    <w:rsid w:val="00441A9F"/>
    <w:rsid w:val="004422AC"/>
    <w:rsid w:val="004422F2"/>
    <w:rsid w:val="00443A7A"/>
    <w:rsid w:val="00443AF6"/>
    <w:rsid w:val="00443FC8"/>
    <w:rsid w:val="00444166"/>
    <w:rsid w:val="00446569"/>
    <w:rsid w:val="004469A0"/>
    <w:rsid w:val="00446B55"/>
    <w:rsid w:val="00447074"/>
    <w:rsid w:val="004471CB"/>
    <w:rsid w:val="0044731B"/>
    <w:rsid w:val="00447C5B"/>
    <w:rsid w:val="00450126"/>
    <w:rsid w:val="004503D1"/>
    <w:rsid w:val="0045062B"/>
    <w:rsid w:val="00450A8B"/>
    <w:rsid w:val="004515AA"/>
    <w:rsid w:val="00451E77"/>
    <w:rsid w:val="00451F58"/>
    <w:rsid w:val="00452F48"/>
    <w:rsid w:val="00453A52"/>
    <w:rsid w:val="00454C4A"/>
    <w:rsid w:val="00455FE4"/>
    <w:rsid w:val="0045643D"/>
    <w:rsid w:val="004565AC"/>
    <w:rsid w:val="004572A1"/>
    <w:rsid w:val="004603FD"/>
    <w:rsid w:val="00460645"/>
    <w:rsid w:val="00460AE6"/>
    <w:rsid w:val="004621C4"/>
    <w:rsid w:val="00462206"/>
    <w:rsid w:val="00462451"/>
    <w:rsid w:val="004625FC"/>
    <w:rsid w:val="00462A56"/>
    <w:rsid w:val="00462E3B"/>
    <w:rsid w:val="004631A3"/>
    <w:rsid w:val="00463A46"/>
    <w:rsid w:val="00463DF0"/>
    <w:rsid w:val="004640A7"/>
    <w:rsid w:val="004642B8"/>
    <w:rsid w:val="004652A3"/>
    <w:rsid w:val="00465A95"/>
    <w:rsid w:val="004664E7"/>
    <w:rsid w:val="004668F5"/>
    <w:rsid w:val="00467100"/>
    <w:rsid w:val="00467644"/>
    <w:rsid w:val="0046781F"/>
    <w:rsid w:val="00467B02"/>
    <w:rsid w:val="00467DA4"/>
    <w:rsid w:val="00467FBA"/>
    <w:rsid w:val="00470871"/>
    <w:rsid w:val="00470F5E"/>
    <w:rsid w:val="00471C4A"/>
    <w:rsid w:val="00472220"/>
    <w:rsid w:val="004722D3"/>
    <w:rsid w:val="00472D44"/>
    <w:rsid w:val="00472EE2"/>
    <w:rsid w:val="00473589"/>
    <w:rsid w:val="004744E7"/>
    <w:rsid w:val="00474B60"/>
    <w:rsid w:val="00475CA9"/>
    <w:rsid w:val="00476246"/>
    <w:rsid w:val="0047656E"/>
    <w:rsid w:val="00476C57"/>
    <w:rsid w:val="004771C0"/>
    <w:rsid w:val="00480546"/>
    <w:rsid w:val="00480584"/>
    <w:rsid w:val="004807C2"/>
    <w:rsid w:val="004807F2"/>
    <w:rsid w:val="00480E2C"/>
    <w:rsid w:val="00481274"/>
    <w:rsid w:val="004819D7"/>
    <w:rsid w:val="00483DB4"/>
    <w:rsid w:val="0048431C"/>
    <w:rsid w:val="00484840"/>
    <w:rsid w:val="004857D2"/>
    <w:rsid w:val="00486343"/>
    <w:rsid w:val="004867BB"/>
    <w:rsid w:val="004876D2"/>
    <w:rsid w:val="00490931"/>
    <w:rsid w:val="00490B97"/>
    <w:rsid w:val="00490C63"/>
    <w:rsid w:val="0049129C"/>
    <w:rsid w:val="00491545"/>
    <w:rsid w:val="0049208A"/>
    <w:rsid w:val="004922FB"/>
    <w:rsid w:val="00492539"/>
    <w:rsid w:val="004928C1"/>
    <w:rsid w:val="004935A1"/>
    <w:rsid w:val="004947E6"/>
    <w:rsid w:val="0049494A"/>
    <w:rsid w:val="00494B31"/>
    <w:rsid w:val="00494D2E"/>
    <w:rsid w:val="00495131"/>
    <w:rsid w:val="0049651E"/>
    <w:rsid w:val="004969D6"/>
    <w:rsid w:val="00496BBD"/>
    <w:rsid w:val="00496DD7"/>
    <w:rsid w:val="00496DF0"/>
    <w:rsid w:val="00497217"/>
    <w:rsid w:val="004979F0"/>
    <w:rsid w:val="00497EC5"/>
    <w:rsid w:val="004A0345"/>
    <w:rsid w:val="004A0FB8"/>
    <w:rsid w:val="004A1472"/>
    <w:rsid w:val="004A1F03"/>
    <w:rsid w:val="004A26DD"/>
    <w:rsid w:val="004A3452"/>
    <w:rsid w:val="004A3539"/>
    <w:rsid w:val="004A35FF"/>
    <w:rsid w:val="004A4296"/>
    <w:rsid w:val="004A45D1"/>
    <w:rsid w:val="004A46E3"/>
    <w:rsid w:val="004A5173"/>
    <w:rsid w:val="004A52A3"/>
    <w:rsid w:val="004A5772"/>
    <w:rsid w:val="004A6117"/>
    <w:rsid w:val="004A6AF0"/>
    <w:rsid w:val="004A722E"/>
    <w:rsid w:val="004A7D1F"/>
    <w:rsid w:val="004B017F"/>
    <w:rsid w:val="004B09D2"/>
    <w:rsid w:val="004B0ABB"/>
    <w:rsid w:val="004B165D"/>
    <w:rsid w:val="004B1CCF"/>
    <w:rsid w:val="004B1F02"/>
    <w:rsid w:val="004B2D31"/>
    <w:rsid w:val="004B3000"/>
    <w:rsid w:val="004B3473"/>
    <w:rsid w:val="004B37F6"/>
    <w:rsid w:val="004B3BBC"/>
    <w:rsid w:val="004B421B"/>
    <w:rsid w:val="004B50A2"/>
    <w:rsid w:val="004B5A6B"/>
    <w:rsid w:val="004B5AB8"/>
    <w:rsid w:val="004B631D"/>
    <w:rsid w:val="004B6CC3"/>
    <w:rsid w:val="004B6D85"/>
    <w:rsid w:val="004B6DCF"/>
    <w:rsid w:val="004B76A2"/>
    <w:rsid w:val="004B7D29"/>
    <w:rsid w:val="004B7F77"/>
    <w:rsid w:val="004C008C"/>
    <w:rsid w:val="004C01B1"/>
    <w:rsid w:val="004C01F2"/>
    <w:rsid w:val="004C0529"/>
    <w:rsid w:val="004C0CD3"/>
    <w:rsid w:val="004C122C"/>
    <w:rsid w:val="004C21D7"/>
    <w:rsid w:val="004C2225"/>
    <w:rsid w:val="004C231D"/>
    <w:rsid w:val="004C24EB"/>
    <w:rsid w:val="004C2BBF"/>
    <w:rsid w:val="004C3172"/>
    <w:rsid w:val="004C31A1"/>
    <w:rsid w:val="004C3205"/>
    <w:rsid w:val="004C3386"/>
    <w:rsid w:val="004C33FD"/>
    <w:rsid w:val="004C35A3"/>
    <w:rsid w:val="004C455E"/>
    <w:rsid w:val="004C533F"/>
    <w:rsid w:val="004C6011"/>
    <w:rsid w:val="004C6233"/>
    <w:rsid w:val="004C63E8"/>
    <w:rsid w:val="004C6CCA"/>
    <w:rsid w:val="004C6E64"/>
    <w:rsid w:val="004C7620"/>
    <w:rsid w:val="004D02E7"/>
    <w:rsid w:val="004D09F2"/>
    <w:rsid w:val="004D10A2"/>
    <w:rsid w:val="004D1A13"/>
    <w:rsid w:val="004D1BDD"/>
    <w:rsid w:val="004D24B9"/>
    <w:rsid w:val="004D2837"/>
    <w:rsid w:val="004D2846"/>
    <w:rsid w:val="004D34FC"/>
    <w:rsid w:val="004D3DBF"/>
    <w:rsid w:val="004D5603"/>
    <w:rsid w:val="004D5910"/>
    <w:rsid w:val="004D5BBC"/>
    <w:rsid w:val="004D60B2"/>
    <w:rsid w:val="004D6B12"/>
    <w:rsid w:val="004D6C98"/>
    <w:rsid w:val="004D73F8"/>
    <w:rsid w:val="004D7820"/>
    <w:rsid w:val="004D7BAE"/>
    <w:rsid w:val="004E08A2"/>
    <w:rsid w:val="004E12C6"/>
    <w:rsid w:val="004E1D5B"/>
    <w:rsid w:val="004E246B"/>
    <w:rsid w:val="004E2622"/>
    <w:rsid w:val="004E27E1"/>
    <w:rsid w:val="004E2C94"/>
    <w:rsid w:val="004E35AA"/>
    <w:rsid w:val="004E3660"/>
    <w:rsid w:val="004E3F71"/>
    <w:rsid w:val="004E42C1"/>
    <w:rsid w:val="004E4381"/>
    <w:rsid w:val="004E4B4B"/>
    <w:rsid w:val="004E4ED8"/>
    <w:rsid w:val="004E5227"/>
    <w:rsid w:val="004E6BDE"/>
    <w:rsid w:val="004F02C5"/>
    <w:rsid w:val="004F052F"/>
    <w:rsid w:val="004F07A2"/>
    <w:rsid w:val="004F0EF3"/>
    <w:rsid w:val="004F1207"/>
    <w:rsid w:val="004F1F54"/>
    <w:rsid w:val="004F2AB6"/>
    <w:rsid w:val="004F32EC"/>
    <w:rsid w:val="004F359A"/>
    <w:rsid w:val="004F3693"/>
    <w:rsid w:val="004F3A88"/>
    <w:rsid w:val="004F3C0D"/>
    <w:rsid w:val="004F403D"/>
    <w:rsid w:val="004F5687"/>
    <w:rsid w:val="004F663F"/>
    <w:rsid w:val="004F7110"/>
    <w:rsid w:val="004F7EA3"/>
    <w:rsid w:val="005013E6"/>
    <w:rsid w:val="00501ED6"/>
    <w:rsid w:val="005020BB"/>
    <w:rsid w:val="005027E4"/>
    <w:rsid w:val="00502BCF"/>
    <w:rsid w:val="00502BDC"/>
    <w:rsid w:val="00502C64"/>
    <w:rsid w:val="005032CB"/>
    <w:rsid w:val="00503854"/>
    <w:rsid w:val="00503E40"/>
    <w:rsid w:val="005042AB"/>
    <w:rsid w:val="0050446A"/>
    <w:rsid w:val="005059B2"/>
    <w:rsid w:val="0050638C"/>
    <w:rsid w:val="005074C9"/>
    <w:rsid w:val="005078C2"/>
    <w:rsid w:val="0050790E"/>
    <w:rsid w:val="0051076F"/>
    <w:rsid w:val="00510D34"/>
    <w:rsid w:val="00511453"/>
    <w:rsid w:val="00511793"/>
    <w:rsid w:val="00511931"/>
    <w:rsid w:val="00511A00"/>
    <w:rsid w:val="00511F12"/>
    <w:rsid w:val="00511FFE"/>
    <w:rsid w:val="00512D3E"/>
    <w:rsid w:val="00513433"/>
    <w:rsid w:val="00515459"/>
    <w:rsid w:val="00515477"/>
    <w:rsid w:val="00516279"/>
    <w:rsid w:val="00516307"/>
    <w:rsid w:val="0051678E"/>
    <w:rsid w:val="00516A75"/>
    <w:rsid w:val="005205F7"/>
    <w:rsid w:val="00520965"/>
    <w:rsid w:val="005211C3"/>
    <w:rsid w:val="005218DA"/>
    <w:rsid w:val="00521C79"/>
    <w:rsid w:val="005233CE"/>
    <w:rsid w:val="00523632"/>
    <w:rsid w:val="00523849"/>
    <w:rsid w:val="00523F40"/>
    <w:rsid w:val="005244D0"/>
    <w:rsid w:val="0052454E"/>
    <w:rsid w:val="00524731"/>
    <w:rsid w:val="00525117"/>
    <w:rsid w:val="00525432"/>
    <w:rsid w:val="0052571A"/>
    <w:rsid w:val="00526AB5"/>
    <w:rsid w:val="00526BFE"/>
    <w:rsid w:val="00527256"/>
    <w:rsid w:val="00527C5F"/>
    <w:rsid w:val="00527EFC"/>
    <w:rsid w:val="0053010F"/>
    <w:rsid w:val="00530BD9"/>
    <w:rsid w:val="005312AC"/>
    <w:rsid w:val="005313B8"/>
    <w:rsid w:val="005314F2"/>
    <w:rsid w:val="005319E5"/>
    <w:rsid w:val="00531CD6"/>
    <w:rsid w:val="00531D34"/>
    <w:rsid w:val="00532007"/>
    <w:rsid w:val="00532736"/>
    <w:rsid w:val="005327E8"/>
    <w:rsid w:val="00532967"/>
    <w:rsid w:val="00532B88"/>
    <w:rsid w:val="00532B93"/>
    <w:rsid w:val="005331C3"/>
    <w:rsid w:val="00533336"/>
    <w:rsid w:val="0053334F"/>
    <w:rsid w:val="0053377A"/>
    <w:rsid w:val="00533A82"/>
    <w:rsid w:val="00534129"/>
    <w:rsid w:val="005341B1"/>
    <w:rsid w:val="005349F8"/>
    <w:rsid w:val="00534D8E"/>
    <w:rsid w:val="00534F69"/>
    <w:rsid w:val="005354EF"/>
    <w:rsid w:val="00535576"/>
    <w:rsid w:val="00535DFA"/>
    <w:rsid w:val="00535F35"/>
    <w:rsid w:val="00536C3D"/>
    <w:rsid w:val="00537585"/>
    <w:rsid w:val="005375A7"/>
    <w:rsid w:val="0053773A"/>
    <w:rsid w:val="00537F29"/>
    <w:rsid w:val="0054005A"/>
    <w:rsid w:val="00540292"/>
    <w:rsid w:val="00540333"/>
    <w:rsid w:val="00541609"/>
    <w:rsid w:val="005422F3"/>
    <w:rsid w:val="00542B35"/>
    <w:rsid w:val="005434CD"/>
    <w:rsid w:val="0054367F"/>
    <w:rsid w:val="00543EFE"/>
    <w:rsid w:val="0054439E"/>
    <w:rsid w:val="0054485C"/>
    <w:rsid w:val="005449DE"/>
    <w:rsid w:val="00544A0F"/>
    <w:rsid w:val="00544EA8"/>
    <w:rsid w:val="00545118"/>
    <w:rsid w:val="00545AEE"/>
    <w:rsid w:val="00545B1E"/>
    <w:rsid w:val="00545B7B"/>
    <w:rsid w:val="00545ECD"/>
    <w:rsid w:val="00546B12"/>
    <w:rsid w:val="00546F39"/>
    <w:rsid w:val="00547A83"/>
    <w:rsid w:val="005501A5"/>
    <w:rsid w:val="005505DE"/>
    <w:rsid w:val="00550673"/>
    <w:rsid w:val="00550A98"/>
    <w:rsid w:val="00550BC8"/>
    <w:rsid w:val="00550D82"/>
    <w:rsid w:val="00553337"/>
    <w:rsid w:val="005538CD"/>
    <w:rsid w:val="00554098"/>
    <w:rsid w:val="005546DF"/>
    <w:rsid w:val="00554AE2"/>
    <w:rsid w:val="0055549D"/>
    <w:rsid w:val="005559F9"/>
    <w:rsid w:val="005567B7"/>
    <w:rsid w:val="00556CC0"/>
    <w:rsid w:val="0055757E"/>
    <w:rsid w:val="00557A92"/>
    <w:rsid w:val="00557CCC"/>
    <w:rsid w:val="00557D33"/>
    <w:rsid w:val="00557E04"/>
    <w:rsid w:val="0056021B"/>
    <w:rsid w:val="00560F24"/>
    <w:rsid w:val="0056191F"/>
    <w:rsid w:val="00561D5A"/>
    <w:rsid w:val="005627A9"/>
    <w:rsid w:val="005627B9"/>
    <w:rsid w:val="00563CCA"/>
    <w:rsid w:val="00563E4D"/>
    <w:rsid w:val="00564CD2"/>
    <w:rsid w:val="00565B9E"/>
    <w:rsid w:val="00566CA1"/>
    <w:rsid w:val="00567493"/>
    <w:rsid w:val="005679CC"/>
    <w:rsid w:val="005679E2"/>
    <w:rsid w:val="00567BAF"/>
    <w:rsid w:val="00567E80"/>
    <w:rsid w:val="00570BDA"/>
    <w:rsid w:val="00572AE2"/>
    <w:rsid w:val="0057327B"/>
    <w:rsid w:val="0057384D"/>
    <w:rsid w:val="00574521"/>
    <w:rsid w:val="00574794"/>
    <w:rsid w:val="00574B4D"/>
    <w:rsid w:val="00574B86"/>
    <w:rsid w:val="005757B3"/>
    <w:rsid w:val="0057582F"/>
    <w:rsid w:val="005764DE"/>
    <w:rsid w:val="00576ABD"/>
    <w:rsid w:val="00576BC3"/>
    <w:rsid w:val="0057739D"/>
    <w:rsid w:val="00580287"/>
    <w:rsid w:val="0058041F"/>
    <w:rsid w:val="005806E8"/>
    <w:rsid w:val="00580FD4"/>
    <w:rsid w:val="00581A78"/>
    <w:rsid w:val="00581F11"/>
    <w:rsid w:val="00582226"/>
    <w:rsid w:val="0058316A"/>
    <w:rsid w:val="00585022"/>
    <w:rsid w:val="00585390"/>
    <w:rsid w:val="00585699"/>
    <w:rsid w:val="00585862"/>
    <w:rsid w:val="0058689F"/>
    <w:rsid w:val="00587092"/>
    <w:rsid w:val="005877B1"/>
    <w:rsid w:val="00587DCB"/>
    <w:rsid w:val="00587DF6"/>
    <w:rsid w:val="0059050F"/>
    <w:rsid w:val="00590784"/>
    <w:rsid w:val="0059121B"/>
    <w:rsid w:val="00591C12"/>
    <w:rsid w:val="005923AB"/>
    <w:rsid w:val="005937C5"/>
    <w:rsid w:val="0059393E"/>
    <w:rsid w:val="00593DF6"/>
    <w:rsid w:val="00593F0B"/>
    <w:rsid w:val="0059454B"/>
    <w:rsid w:val="00594558"/>
    <w:rsid w:val="005946C5"/>
    <w:rsid w:val="00594AF3"/>
    <w:rsid w:val="00594B3A"/>
    <w:rsid w:val="00594C82"/>
    <w:rsid w:val="00595321"/>
    <w:rsid w:val="00595851"/>
    <w:rsid w:val="00595916"/>
    <w:rsid w:val="0059601A"/>
    <w:rsid w:val="005964D7"/>
    <w:rsid w:val="005968BB"/>
    <w:rsid w:val="00596DD1"/>
    <w:rsid w:val="00597CF2"/>
    <w:rsid w:val="005A077F"/>
    <w:rsid w:val="005A0924"/>
    <w:rsid w:val="005A2701"/>
    <w:rsid w:val="005A353E"/>
    <w:rsid w:val="005A38F2"/>
    <w:rsid w:val="005A39BB"/>
    <w:rsid w:val="005A3D89"/>
    <w:rsid w:val="005A40E3"/>
    <w:rsid w:val="005A493B"/>
    <w:rsid w:val="005A4BA5"/>
    <w:rsid w:val="005A501C"/>
    <w:rsid w:val="005A5157"/>
    <w:rsid w:val="005A71D4"/>
    <w:rsid w:val="005A7572"/>
    <w:rsid w:val="005A7DCD"/>
    <w:rsid w:val="005B018C"/>
    <w:rsid w:val="005B09EF"/>
    <w:rsid w:val="005B1131"/>
    <w:rsid w:val="005B1470"/>
    <w:rsid w:val="005B154D"/>
    <w:rsid w:val="005B1EF5"/>
    <w:rsid w:val="005B1F2D"/>
    <w:rsid w:val="005B20DC"/>
    <w:rsid w:val="005B2B9A"/>
    <w:rsid w:val="005B303C"/>
    <w:rsid w:val="005B30C8"/>
    <w:rsid w:val="005B373C"/>
    <w:rsid w:val="005B3E25"/>
    <w:rsid w:val="005B3ECA"/>
    <w:rsid w:val="005B4A7D"/>
    <w:rsid w:val="005B4E9A"/>
    <w:rsid w:val="005B4ED7"/>
    <w:rsid w:val="005B547E"/>
    <w:rsid w:val="005B55A5"/>
    <w:rsid w:val="005B5B76"/>
    <w:rsid w:val="005B5DE5"/>
    <w:rsid w:val="005B61E7"/>
    <w:rsid w:val="005B6558"/>
    <w:rsid w:val="005B6E92"/>
    <w:rsid w:val="005B6F21"/>
    <w:rsid w:val="005B7DD8"/>
    <w:rsid w:val="005C0798"/>
    <w:rsid w:val="005C18C2"/>
    <w:rsid w:val="005C1BF2"/>
    <w:rsid w:val="005C1E11"/>
    <w:rsid w:val="005C23FD"/>
    <w:rsid w:val="005C398C"/>
    <w:rsid w:val="005C4F64"/>
    <w:rsid w:val="005C5196"/>
    <w:rsid w:val="005C571B"/>
    <w:rsid w:val="005C6103"/>
    <w:rsid w:val="005C6C3C"/>
    <w:rsid w:val="005C7476"/>
    <w:rsid w:val="005D03BA"/>
    <w:rsid w:val="005D05DB"/>
    <w:rsid w:val="005D08DE"/>
    <w:rsid w:val="005D10F5"/>
    <w:rsid w:val="005D21C4"/>
    <w:rsid w:val="005D25DB"/>
    <w:rsid w:val="005D3510"/>
    <w:rsid w:val="005D37A3"/>
    <w:rsid w:val="005D4852"/>
    <w:rsid w:val="005D5054"/>
    <w:rsid w:val="005D6019"/>
    <w:rsid w:val="005D6633"/>
    <w:rsid w:val="005D66C0"/>
    <w:rsid w:val="005D6B66"/>
    <w:rsid w:val="005D6E52"/>
    <w:rsid w:val="005D717E"/>
    <w:rsid w:val="005D7464"/>
    <w:rsid w:val="005D7721"/>
    <w:rsid w:val="005D7FE7"/>
    <w:rsid w:val="005E0314"/>
    <w:rsid w:val="005E0799"/>
    <w:rsid w:val="005E084B"/>
    <w:rsid w:val="005E1914"/>
    <w:rsid w:val="005E1D2F"/>
    <w:rsid w:val="005E1D7C"/>
    <w:rsid w:val="005E2775"/>
    <w:rsid w:val="005E309D"/>
    <w:rsid w:val="005E37A2"/>
    <w:rsid w:val="005E38CC"/>
    <w:rsid w:val="005E3CCF"/>
    <w:rsid w:val="005E43A5"/>
    <w:rsid w:val="005E4D0A"/>
    <w:rsid w:val="005E4E1F"/>
    <w:rsid w:val="005E53FD"/>
    <w:rsid w:val="005E576F"/>
    <w:rsid w:val="005E59E7"/>
    <w:rsid w:val="005E5AC9"/>
    <w:rsid w:val="005E5C03"/>
    <w:rsid w:val="005E5F6F"/>
    <w:rsid w:val="005E62F5"/>
    <w:rsid w:val="005E63C2"/>
    <w:rsid w:val="005E67E1"/>
    <w:rsid w:val="005E6CE5"/>
    <w:rsid w:val="005E6E4E"/>
    <w:rsid w:val="005E6F13"/>
    <w:rsid w:val="005E730A"/>
    <w:rsid w:val="005E79FB"/>
    <w:rsid w:val="005E7EB9"/>
    <w:rsid w:val="005F0871"/>
    <w:rsid w:val="005F0F5F"/>
    <w:rsid w:val="005F1054"/>
    <w:rsid w:val="005F2939"/>
    <w:rsid w:val="005F3ADB"/>
    <w:rsid w:val="005F3D5F"/>
    <w:rsid w:val="005F4EAA"/>
    <w:rsid w:val="005F5443"/>
    <w:rsid w:val="005F592E"/>
    <w:rsid w:val="005F6F09"/>
    <w:rsid w:val="005F7C5D"/>
    <w:rsid w:val="005F7E2B"/>
    <w:rsid w:val="0060061C"/>
    <w:rsid w:val="0060091F"/>
    <w:rsid w:val="00600D6B"/>
    <w:rsid w:val="006014D1"/>
    <w:rsid w:val="0060158E"/>
    <w:rsid w:val="00601A92"/>
    <w:rsid w:val="00601D7D"/>
    <w:rsid w:val="0060273B"/>
    <w:rsid w:val="00602A82"/>
    <w:rsid w:val="00603068"/>
    <w:rsid w:val="00603F2B"/>
    <w:rsid w:val="006050D3"/>
    <w:rsid w:val="006059D8"/>
    <w:rsid w:val="00606133"/>
    <w:rsid w:val="006074B6"/>
    <w:rsid w:val="006105EC"/>
    <w:rsid w:val="00611071"/>
    <w:rsid w:val="006121BB"/>
    <w:rsid w:val="006122C0"/>
    <w:rsid w:val="00612842"/>
    <w:rsid w:val="00612D9D"/>
    <w:rsid w:val="00613AF6"/>
    <w:rsid w:val="00613E20"/>
    <w:rsid w:val="0061538C"/>
    <w:rsid w:val="00615D56"/>
    <w:rsid w:val="0061629F"/>
    <w:rsid w:val="006164BA"/>
    <w:rsid w:val="00616ABC"/>
    <w:rsid w:val="00616AF0"/>
    <w:rsid w:val="00616EC6"/>
    <w:rsid w:val="00617711"/>
    <w:rsid w:val="00620359"/>
    <w:rsid w:val="0062066B"/>
    <w:rsid w:val="006208BB"/>
    <w:rsid w:val="00620AA6"/>
    <w:rsid w:val="00620E36"/>
    <w:rsid w:val="0062120D"/>
    <w:rsid w:val="00621437"/>
    <w:rsid w:val="0062241D"/>
    <w:rsid w:val="00622D20"/>
    <w:rsid w:val="00623933"/>
    <w:rsid w:val="00623AD0"/>
    <w:rsid w:val="00623B2B"/>
    <w:rsid w:val="00623C69"/>
    <w:rsid w:val="00623F98"/>
    <w:rsid w:val="0062479F"/>
    <w:rsid w:val="0062485A"/>
    <w:rsid w:val="006248A0"/>
    <w:rsid w:val="006250DC"/>
    <w:rsid w:val="00625572"/>
    <w:rsid w:val="00625F42"/>
    <w:rsid w:val="00626E01"/>
    <w:rsid w:val="006271B8"/>
    <w:rsid w:val="006276BB"/>
    <w:rsid w:val="00627D10"/>
    <w:rsid w:val="006303D2"/>
    <w:rsid w:val="00630742"/>
    <w:rsid w:val="0063133E"/>
    <w:rsid w:val="00631A04"/>
    <w:rsid w:val="00631FCF"/>
    <w:rsid w:val="00632298"/>
    <w:rsid w:val="0063281E"/>
    <w:rsid w:val="00632CA3"/>
    <w:rsid w:val="00632CC8"/>
    <w:rsid w:val="00632EAE"/>
    <w:rsid w:val="006336C2"/>
    <w:rsid w:val="00633DE1"/>
    <w:rsid w:val="00634C3F"/>
    <w:rsid w:val="006354ED"/>
    <w:rsid w:val="0063692B"/>
    <w:rsid w:val="00636B0A"/>
    <w:rsid w:val="00640943"/>
    <w:rsid w:val="00641642"/>
    <w:rsid w:val="00641BA1"/>
    <w:rsid w:val="0064201A"/>
    <w:rsid w:val="0064229E"/>
    <w:rsid w:val="00642824"/>
    <w:rsid w:val="006428E8"/>
    <w:rsid w:val="006428F5"/>
    <w:rsid w:val="006432AD"/>
    <w:rsid w:val="00643A4D"/>
    <w:rsid w:val="0064437D"/>
    <w:rsid w:val="006445B1"/>
    <w:rsid w:val="00644AA4"/>
    <w:rsid w:val="006451FA"/>
    <w:rsid w:val="006457E6"/>
    <w:rsid w:val="00645F53"/>
    <w:rsid w:val="00646646"/>
    <w:rsid w:val="00646DC6"/>
    <w:rsid w:val="00647DC2"/>
    <w:rsid w:val="006501E4"/>
    <w:rsid w:val="00650BC9"/>
    <w:rsid w:val="00650E41"/>
    <w:rsid w:val="0065150C"/>
    <w:rsid w:val="006518E1"/>
    <w:rsid w:val="006519F2"/>
    <w:rsid w:val="00652D80"/>
    <w:rsid w:val="0065313A"/>
    <w:rsid w:val="00653146"/>
    <w:rsid w:val="00653379"/>
    <w:rsid w:val="006547DB"/>
    <w:rsid w:val="006549CC"/>
    <w:rsid w:val="00654DF1"/>
    <w:rsid w:val="00654DF4"/>
    <w:rsid w:val="00655B71"/>
    <w:rsid w:val="00655D9B"/>
    <w:rsid w:val="006561A0"/>
    <w:rsid w:val="00656219"/>
    <w:rsid w:val="00656234"/>
    <w:rsid w:val="00656856"/>
    <w:rsid w:val="00657A5D"/>
    <w:rsid w:val="00657FDE"/>
    <w:rsid w:val="00660361"/>
    <w:rsid w:val="00660C5C"/>
    <w:rsid w:val="00660CC1"/>
    <w:rsid w:val="006611F1"/>
    <w:rsid w:val="0066184A"/>
    <w:rsid w:val="00661BE1"/>
    <w:rsid w:val="00661E79"/>
    <w:rsid w:val="006624AE"/>
    <w:rsid w:val="0066290F"/>
    <w:rsid w:val="006635A1"/>
    <w:rsid w:val="006636F9"/>
    <w:rsid w:val="006638CA"/>
    <w:rsid w:val="00663CD4"/>
    <w:rsid w:val="00664380"/>
    <w:rsid w:val="00664FB4"/>
    <w:rsid w:val="00665322"/>
    <w:rsid w:val="0066533D"/>
    <w:rsid w:val="00665C0C"/>
    <w:rsid w:val="00665FD1"/>
    <w:rsid w:val="0066601E"/>
    <w:rsid w:val="00666410"/>
    <w:rsid w:val="00666FBC"/>
    <w:rsid w:val="0066700C"/>
    <w:rsid w:val="0066786A"/>
    <w:rsid w:val="00667A41"/>
    <w:rsid w:val="0067094F"/>
    <w:rsid w:val="00670AD0"/>
    <w:rsid w:val="00670E5E"/>
    <w:rsid w:val="0067142A"/>
    <w:rsid w:val="006717E6"/>
    <w:rsid w:val="006726AD"/>
    <w:rsid w:val="00673112"/>
    <w:rsid w:val="00673260"/>
    <w:rsid w:val="0067398A"/>
    <w:rsid w:val="00674801"/>
    <w:rsid w:val="00674FD6"/>
    <w:rsid w:val="00675E54"/>
    <w:rsid w:val="006765B0"/>
    <w:rsid w:val="00676B8F"/>
    <w:rsid w:val="00676E1D"/>
    <w:rsid w:val="006772A5"/>
    <w:rsid w:val="00677879"/>
    <w:rsid w:val="00677D8F"/>
    <w:rsid w:val="00677DF2"/>
    <w:rsid w:val="00677EA3"/>
    <w:rsid w:val="006802A5"/>
    <w:rsid w:val="00680531"/>
    <w:rsid w:val="00680691"/>
    <w:rsid w:val="00680C80"/>
    <w:rsid w:val="00680D19"/>
    <w:rsid w:val="0068109D"/>
    <w:rsid w:val="00681152"/>
    <w:rsid w:val="0068167C"/>
    <w:rsid w:val="0068192B"/>
    <w:rsid w:val="00681FDE"/>
    <w:rsid w:val="00682024"/>
    <w:rsid w:val="00682BBC"/>
    <w:rsid w:val="00682D39"/>
    <w:rsid w:val="006832C1"/>
    <w:rsid w:val="00683868"/>
    <w:rsid w:val="0068392F"/>
    <w:rsid w:val="00683D34"/>
    <w:rsid w:val="00683D74"/>
    <w:rsid w:val="00684395"/>
    <w:rsid w:val="0068485F"/>
    <w:rsid w:val="00684913"/>
    <w:rsid w:val="0068613F"/>
    <w:rsid w:val="0068636D"/>
    <w:rsid w:val="0068655F"/>
    <w:rsid w:val="00686F7D"/>
    <w:rsid w:val="006877E6"/>
    <w:rsid w:val="00687FE2"/>
    <w:rsid w:val="00690159"/>
    <w:rsid w:val="006903F3"/>
    <w:rsid w:val="00690584"/>
    <w:rsid w:val="00690FA5"/>
    <w:rsid w:val="00691618"/>
    <w:rsid w:val="00691B9D"/>
    <w:rsid w:val="00691D43"/>
    <w:rsid w:val="006936A5"/>
    <w:rsid w:val="00693E09"/>
    <w:rsid w:val="00694BEC"/>
    <w:rsid w:val="006956B9"/>
    <w:rsid w:val="00695808"/>
    <w:rsid w:val="00696D19"/>
    <w:rsid w:val="006971A3"/>
    <w:rsid w:val="00697237"/>
    <w:rsid w:val="00697F53"/>
    <w:rsid w:val="006A0440"/>
    <w:rsid w:val="006A0FF8"/>
    <w:rsid w:val="006A30F8"/>
    <w:rsid w:val="006A40C9"/>
    <w:rsid w:val="006A4367"/>
    <w:rsid w:val="006A45C1"/>
    <w:rsid w:val="006A492B"/>
    <w:rsid w:val="006A4A1B"/>
    <w:rsid w:val="006A517A"/>
    <w:rsid w:val="006A5975"/>
    <w:rsid w:val="006A5AA6"/>
    <w:rsid w:val="006A5CAB"/>
    <w:rsid w:val="006A6353"/>
    <w:rsid w:val="006A6B7F"/>
    <w:rsid w:val="006A6C2B"/>
    <w:rsid w:val="006A6C86"/>
    <w:rsid w:val="006A7172"/>
    <w:rsid w:val="006A76AE"/>
    <w:rsid w:val="006A76BE"/>
    <w:rsid w:val="006B04E8"/>
    <w:rsid w:val="006B093B"/>
    <w:rsid w:val="006B0ED3"/>
    <w:rsid w:val="006B1D80"/>
    <w:rsid w:val="006B1E46"/>
    <w:rsid w:val="006B23A0"/>
    <w:rsid w:val="006B3DBC"/>
    <w:rsid w:val="006B3EF8"/>
    <w:rsid w:val="006B4492"/>
    <w:rsid w:val="006B460E"/>
    <w:rsid w:val="006B4EA2"/>
    <w:rsid w:val="006B5194"/>
    <w:rsid w:val="006B5C94"/>
    <w:rsid w:val="006B600E"/>
    <w:rsid w:val="006B64D1"/>
    <w:rsid w:val="006B7241"/>
    <w:rsid w:val="006B79F1"/>
    <w:rsid w:val="006C04D5"/>
    <w:rsid w:val="006C1192"/>
    <w:rsid w:val="006C1625"/>
    <w:rsid w:val="006C1FFB"/>
    <w:rsid w:val="006C20D9"/>
    <w:rsid w:val="006C24FB"/>
    <w:rsid w:val="006C33F1"/>
    <w:rsid w:val="006C3C06"/>
    <w:rsid w:val="006C3E1F"/>
    <w:rsid w:val="006C444B"/>
    <w:rsid w:val="006C4476"/>
    <w:rsid w:val="006C4644"/>
    <w:rsid w:val="006C5662"/>
    <w:rsid w:val="006C58B3"/>
    <w:rsid w:val="006C5DCE"/>
    <w:rsid w:val="006C5F66"/>
    <w:rsid w:val="006C6835"/>
    <w:rsid w:val="006C6A94"/>
    <w:rsid w:val="006C720E"/>
    <w:rsid w:val="006C7AA4"/>
    <w:rsid w:val="006D06C2"/>
    <w:rsid w:val="006D092E"/>
    <w:rsid w:val="006D10C7"/>
    <w:rsid w:val="006D1920"/>
    <w:rsid w:val="006D237E"/>
    <w:rsid w:val="006D2747"/>
    <w:rsid w:val="006D2DBC"/>
    <w:rsid w:val="006D3A5F"/>
    <w:rsid w:val="006D3E4E"/>
    <w:rsid w:val="006D43FC"/>
    <w:rsid w:val="006D4735"/>
    <w:rsid w:val="006D490F"/>
    <w:rsid w:val="006D527F"/>
    <w:rsid w:val="006D5642"/>
    <w:rsid w:val="006D5B42"/>
    <w:rsid w:val="006D5C88"/>
    <w:rsid w:val="006D6D30"/>
    <w:rsid w:val="006D76B7"/>
    <w:rsid w:val="006D7738"/>
    <w:rsid w:val="006D7CD5"/>
    <w:rsid w:val="006E0074"/>
    <w:rsid w:val="006E0A18"/>
    <w:rsid w:val="006E1148"/>
    <w:rsid w:val="006E2138"/>
    <w:rsid w:val="006E4657"/>
    <w:rsid w:val="006E4B38"/>
    <w:rsid w:val="006E50E1"/>
    <w:rsid w:val="006E5262"/>
    <w:rsid w:val="006E5786"/>
    <w:rsid w:val="006E6D4A"/>
    <w:rsid w:val="006E7447"/>
    <w:rsid w:val="006E7D25"/>
    <w:rsid w:val="006F0096"/>
    <w:rsid w:val="006F0143"/>
    <w:rsid w:val="006F072D"/>
    <w:rsid w:val="006F07B1"/>
    <w:rsid w:val="006F2052"/>
    <w:rsid w:val="006F2565"/>
    <w:rsid w:val="006F3D94"/>
    <w:rsid w:val="006F3FB9"/>
    <w:rsid w:val="006F430D"/>
    <w:rsid w:val="006F45C9"/>
    <w:rsid w:val="006F490D"/>
    <w:rsid w:val="006F4B58"/>
    <w:rsid w:val="006F4D81"/>
    <w:rsid w:val="006F59B6"/>
    <w:rsid w:val="006F653A"/>
    <w:rsid w:val="006F65A6"/>
    <w:rsid w:val="006F6703"/>
    <w:rsid w:val="006F69DB"/>
    <w:rsid w:val="006F6E25"/>
    <w:rsid w:val="006F7D20"/>
    <w:rsid w:val="007001B6"/>
    <w:rsid w:val="00700950"/>
    <w:rsid w:val="007015F8"/>
    <w:rsid w:val="00701FD1"/>
    <w:rsid w:val="0070219C"/>
    <w:rsid w:val="007028AA"/>
    <w:rsid w:val="00702EA3"/>
    <w:rsid w:val="0070309E"/>
    <w:rsid w:val="0070351C"/>
    <w:rsid w:val="00703EB2"/>
    <w:rsid w:val="00704677"/>
    <w:rsid w:val="007051E8"/>
    <w:rsid w:val="00705323"/>
    <w:rsid w:val="00705B62"/>
    <w:rsid w:val="007075E8"/>
    <w:rsid w:val="00707D64"/>
    <w:rsid w:val="0071018D"/>
    <w:rsid w:val="00710305"/>
    <w:rsid w:val="0071060C"/>
    <w:rsid w:val="007107AE"/>
    <w:rsid w:val="00710CEE"/>
    <w:rsid w:val="00711A7C"/>
    <w:rsid w:val="0071211A"/>
    <w:rsid w:val="0071213B"/>
    <w:rsid w:val="0071234B"/>
    <w:rsid w:val="00712509"/>
    <w:rsid w:val="007127B5"/>
    <w:rsid w:val="00712AA2"/>
    <w:rsid w:val="0071356E"/>
    <w:rsid w:val="007150A2"/>
    <w:rsid w:val="007152DE"/>
    <w:rsid w:val="007154E1"/>
    <w:rsid w:val="00715587"/>
    <w:rsid w:val="007163A2"/>
    <w:rsid w:val="00716E7D"/>
    <w:rsid w:val="00716F83"/>
    <w:rsid w:val="00717361"/>
    <w:rsid w:val="00717549"/>
    <w:rsid w:val="007205DF"/>
    <w:rsid w:val="00720B80"/>
    <w:rsid w:val="00720ED8"/>
    <w:rsid w:val="0072127D"/>
    <w:rsid w:val="00721FBD"/>
    <w:rsid w:val="00722303"/>
    <w:rsid w:val="00722579"/>
    <w:rsid w:val="007227B5"/>
    <w:rsid w:val="007230DE"/>
    <w:rsid w:val="00723406"/>
    <w:rsid w:val="00723A33"/>
    <w:rsid w:val="00723D52"/>
    <w:rsid w:val="00723E60"/>
    <w:rsid w:val="007252D7"/>
    <w:rsid w:val="0072548C"/>
    <w:rsid w:val="007265D6"/>
    <w:rsid w:val="0072727E"/>
    <w:rsid w:val="007272D1"/>
    <w:rsid w:val="007278EC"/>
    <w:rsid w:val="00727DEA"/>
    <w:rsid w:val="0073043C"/>
    <w:rsid w:val="007304DD"/>
    <w:rsid w:val="00730A95"/>
    <w:rsid w:val="00730E1E"/>
    <w:rsid w:val="0073134C"/>
    <w:rsid w:val="007313FC"/>
    <w:rsid w:val="0073144A"/>
    <w:rsid w:val="0073184F"/>
    <w:rsid w:val="00731902"/>
    <w:rsid w:val="0073265D"/>
    <w:rsid w:val="00733038"/>
    <w:rsid w:val="007332CC"/>
    <w:rsid w:val="00733329"/>
    <w:rsid w:val="00733BDC"/>
    <w:rsid w:val="0073493F"/>
    <w:rsid w:val="0073506F"/>
    <w:rsid w:val="00737714"/>
    <w:rsid w:val="007379DE"/>
    <w:rsid w:val="00740296"/>
    <w:rsid w:val="0074078F"/>
    <w:rsid w:val="00740CF7"/>
    <w:rsid w:val="00741555"/>
    <w:rsid w:val="00741603"/>
    <w:rsid w:val="007423C5"/>
    <w:rsid w:val="0074256E"/>
    <w:rsid w:val="00742FF0"/>
    <w:rsid w:val="007430CB"/>
    <w:rsid w:val="00743210"/>
    <w:rsid w:val="00743C89"/>
    <w:rsid w:val="00743D5F"/>
    <w:rsid w:val="007443BD"/>
    <w:rsid w:val="0074486B"/>
    <w:rsid w:val="007448FE"/>
    <w:rsid w:val="00744E63"/>
    <w:rsid w:val="00744F25"/>
    <w:rsid w:val="007460D1"/>
    <w:rsid w:val="007466FC"/>
    <w:rsid w:val="007467D0"/>
    <w:rsid w:val="00747028"/>
    <w:rsid w:val="00747194"/>
    <w:rsid w:val="00747220"/>
    <w:rsid w:val="007500F2"/>
    <w:rsid w:val="0075077D"/>
    <w:rsid w:val="00750A49"/>
    <w:rsid w:val="00750C28"/>
    <w:rsid w:val="00751B74"/>
    <w:rsid w:val="00752286"/>
    <w:rsid w:val="0075229F"/>
    <w:rsid w:val="007522C4"/>
    <w:rsid w:val="007523BF"/>
    <w:rsid w:val="007525E1"/>
    <w:rsid w:val="00753015"/>
    <w:rsid w:val="00753507"/>
    <w:rsid w:val="00753533"/>
    <w:rsid w:val="00753609"/>
    <w:rsid w:val="00753618"/>
    <w:rsid w:val="00753DFC"/>
    <w:rsid w:val="0075434D"/>
    <w:rsid w:val="0075455A"/>
    <w:rsid w:val="0075495E"/>
    <w:rsid w:val="00754E8F"/>
    <w:rsid w:val="00754EC6"/>
    <w:rsid w:val="007550A1"/>
    <w:rsid w:val="00755181"/>
    <w:rsid w:val="007553F9"/>
    <w:rsid w:val="00755412"/>
    <w:rsid w:val="00755C8B"/>
    <w:rsid w:val="00755DD1"/>
    <w:rsid w:val="007576C7"/>
    <w:rsid w:val="00757A84"/>
    <w:rsid w:val="00757B12"/>
    <w:rsid w:val="00757BF4"/>
    <w:rsid w:val="007602E0"/>
    <w:rsid w:val="00760D10"/>
    <w:rsid w:val="007610F6"/>
    <w:rsid w:val="007617A2"/>
    <w:rsid w:val="007618C4"/>
    <w:rsid w:val="00762B09"/>
    <w:rsid w:val="00763526"/>
    <w:rsid w:val="0076388E"/>
    <w:rsid w:val="0076474E"/>
    <w:rsid w:val="007653F6"/>
    <w:rsid w:val="00765542"/>
    <w:rsid w:val="007656F1"/>
    <w:rsid w:val="0076571B"/>
    <w:rsid w:val="00765A22"/>
    <w:rsid w:val="00767353"/>
    <w:rsid w:val="00767974"/>
    <w:rsid w:val="0077027F"/>
    <w:rsid w:val="007703C2"/>
    <w:rsid w:val="00771D21"/>
    <w:rsid w:val="00772B05"/>
    <w:rsid w:val="0077336A"/>
    <w:rsid w:val="007735AA"/>
    <w:rsid w:val="00773622"/>
    <w:rsid w:val="007739FF"/>
    <w:rsid w:val="007743FB"/>
    <w:rsid w:val="007749A4"/>
    <w:rsid w:val="00774A59"/>
    <w:rsid w:val="0077530B"/>
    <w:rsid w:val="00775440"/>
    <w:rsid w:val="00775595"/>
    <w:rsid w:val="007756E2"/>
    <w:rsid w:val="0077580F"/>
    <w:rsid w:val="00776176"/>
    <w:rsid w:val="007763F0"/>
    <w:rsid w:val="0077673D"/>
    <w:rsid w:val="00776D1E"/>
    <w:rsid w:val="00777047"/>
    <w:rsid w:val="007776F1"/>
    <w:rsid w:val="00780B61"/>
    <w:rsid w:val="0078166B"/>
    <w:rsid w:val="007816D3"/>
    <w:rsid w:val="00781719"/>
    <w:rsid w:val="00782174"/>
    <w:rsid w:val="007825E9"/>
    <w:rsid w:val="00782CAB"/>
    <w:rsid w:val="007833D9"/>
    <w:rsid w:val="0078347B"/>
    <w:rsid w:val="007835FE"/>
    <w:rsid w:val="00783D59"/>
    <w:rsid w:val="00784714"/>
    <w:rsid w:val="00784DF4"/>
    <w:rsid w:val="00784E37"/>
    <w:rsid w:val="00785730"/>
    <w:rsid w:val="00785739"/>
    <w:rsid w:val="0078581D"/>
    <w:rsid w:val="00786BED"/>
    <w:rsid w:val="00786F37"/>
    <w:rsid w:val="00787C93"/>
    <w:rsid w:val="00787E85"/>
    <w:rsid w:val="007903DB"/>
    <w:rsid w:val="0079051A"/>
    <w:rsid w:val="0079111E"/>
    <w:rsid w:val="00791718"/>
    <w:rsid w:val="0079172E"/>
    <w:rsid w:val="007918A5"/>
    <w:rsid w:val="00791B19"/>
    <w:rsid w:val="00791D9D"/>
    <w:rsid w:val="00792025"/>
    <w:rsid w:val="0079312E"/>
    <w:rsid w:val="00793181"/>
    <w:rsid w:val="00793842"/>
    <w:rsid w:val="00793BA8"/>
    <w:rsid w:val="00793EA2"/>
    <w:rsid w:val="0079525E"/>
    <w:rsid w:val="0079546F"/>
    <w:rsid w:val="00795938"/>
    <w:rsid w:val="00795CF5"/>
    <w:rsid w:val="00795E84"/>
    <w:rsid w:val="007961AF"/>
    <w:rsid w:val="00796B86"/>
    <w:rsid w:val="007975C6"/>
    <w:rsid w:val="00797C66"/>
    <w:rsid w:val="007A0B20"/>
    <w:rsid w:val="007A1BE8"/>
    <w:rsid w:val="007A1C72"/>
    <w:rsid w:val="007A2302"/>
    <w:rsid w:val="007A2567"/>
    <w:rsid w:val="007A271E"/>
    <w:rsid w:val="007A27C9"/>
    <w:rsid w:val="007A2E3A"/>
    <w:rsid w:val="007A315C"/>
    <w:rsid w:val="007A3243"/>
    <w:rsid w:val="007A39A6"/>
    <w:rsid w:val="007A4989"/>
    <w:rsid w:val="007A4BD2"/>
    <w:rsid w:val="007A4C8C"/>
    <w:rsid w:val="007A4DEC"/>
    <w:rsid w:val="007A560F"/>
    <w:rsid w:val="007A56E8"/>
    <w:rsid w:val="007A5B18"/>
    <w:rsid w:val="007A6AEA"/>
    <w:rsid w:val="007A6E2F"/>
    <w:rsid w:val="007A701E"/>
    <w:rsid w:val="007A78F9"/>
    <w:rsid w:val="007A7980"/>
    <w:rsid w:val="007A7A7D"/>
    <w:rsid w:val="007B0050"/>
    <w:rsid w:val="007B0083"/>
    <w:rsid w:val="007B0224"/>
    <w:rsid w:val="007B06D1"/>
    <w:rsid w:val="007B1B07"/>
    <w:rsid w:val="007B225A"/>
    <w:rsid w:val="007B3090"/>
    <w:rsid w:val="007B356A"/>
    <w:rsid w:val="007B35F5"/>
    <w:rsid w:val="007B3626"/>
    <w:rsid w:val="007B3713"/>
    <w:rsid w:val="007B412C"/>
    <w:rsid w:val="007B42A0"/>
    <w:rsid w:val="007B4781"/>
    <w:rsid w:val="007B47F5"/>
    <w:rsid w:val="007B4C2F"/>
    <w:rsid w:val="007B4D41"/>
    <w:rsid w:val="007B4F5A"/>
    <w:rsid w:val="007B531D"/>
    <w:rsid w:val="007B5E27"/>
    <w:rsid w:val="007B65FD"/>
    <w:rsid w:val="007B6F03"/>
    <w:rsid w:val="007C01B9"/>
    <w:rsid w:val="007C04BB"/>
    <w:rsid w:val="007C1915"/>
    <w:rsid w:val="007C1E96"/>
    <w:rsid w:val="007C209F"/>
    <w:rsid w:val="007C23E9"/>
    <w:rsid w:val="007C2490"/>
    <w:rsid w:val="007C3344"/>
    <w:rsid w:val="007C3528"/>
    <w:rsid w:val="007C3A0B"/>
    <w:rsid w:val="007C4945"/>
    <w:rsid w:val="007C4D6A"/>
    <w:rsid w:val="007C5163"/>
    <w:rsid w:val="007C53AF"/>
    <w:rsid w:val="007C5565"/>
    <w:rsid w:val="007C5B1A"/>
    <w:rsid w:val="007C62E5"/>
    <w:rsid w:val="007C6499"/>
    <w:rsid w:val="007C6C70"/>
    <w:rsid w:val="007C6CF7"/>
    <w:rsid w:val="007C7463"/>
    <w:rsid w:val="007C7FFE"/>
    <w:rsid w:val="007D075F"/>
    <w:rsid w:val="007D0B38"/>
    <w:rsid w:val="007D1A24"/>
    <w:rsid w:val="007D1BAC"/>
    <w:rsid w:val="007D2024"/>
    <w:rsid w:val="007D2CB6"/>
    <w:rsid w:val="007D2CB9"/>
    <w:rsid w:val="007D2E80"/>
    <w:rsid w:val="007D2E8A"/>
    <w:rsid w:val="007D376C"/>
    <w:rsid w:val="007D435A"/>
    <w:rsid w:val="007D49E3"/>
    <w:rsid w:val="007D5AD2"/>
    <w:rsid w:val="007D5CC5"/>
    <w:rsid w:val="007D5E61"/>
    <w:rsid w:val="007D6C10"/>
    <w:rsid w:val="007D6E7F"/>
    <w:rsid w:val="007D70C6"/>
    <w:rsid w:val="007D7B52"/>
    <w:rsid w:val="007D7FBA"/>
    <w:rsid w:val="007E0780"/>
    <w:rsid w:val="007E0BE9"/>
    <w:rsid w:val="007E1167"/>
    <w:rsid w:val="007E126D"/>
    <w:rsid w:val="007E2507"/>
    <w:rsid w:val="007E253F"/>
    <w:rsid w:val="007E31B7"/>
    <w:rsid w:val="007E3725"/>
    <w:rsid w:val="007E3D3E"/>
    <w:rsid w:val="007E404A"/>
    <w:rsid w:val="007E46D1"/>
    <w:rsid w:val="007E488D"/>
    <w:rsid w:val="007E4D79"/>
    <w:rsid w:val="007E58D8"/>
    <w:rsid w:val="007E6C49"/>
    <w:rsid w:val="007E71D3"/>
    <w:rsid w:val="007E75BA"/>
    <w:rsid w:val="007E7BC3"/>
    <w:rsid w:val="007F0147"/>
    <w:rsid w:val="007F065C"/>
    <w:rsid w:val="007F0876"/>
    <w:rsid w:val="007F10FB"/>
    <w:rsid w:val="007F1365"/>
    <w:rsid w:val="007F139A"/>
    <w:rsid w:val="007F29D9"/>
    <w:rsid w:val="007F2ABF"/>
    <w:rsid w:val="007F2BCF"/>
    <w:rsid w:val="007F310C"/>
    <w:rsid w:val="007F350D"/>
    <w:rsid w:val="007F3685"/>
    <w:rsid w:val="007F38BC"/>
    <w:rsid w:val="007F3DE5"/>
    <w:rsid w:val="007F42D7"/>
    <w:rsid w:val="007F4A3B"/>
    <w:rsid w:val="007F4B61"/>
    <w:rsid w:val="007F5ACD"/>
    <w:rsid w:val="007F5FB5"/>
    <w:rsid w:val="007F6045"/>
    <w:rsid w:val="007F60D8"/>
    <w:rsid w:val="007F6A9E"/>
    <w:rsid w:val="007F6B2F"/>
    <w:rsid w:val="007F6CD9"/>
    <w:rsid w:val="007F774C"/>
    <w:rsid w:val="007F7D4B"/>
    <w:rsid w:val="00800845"/>
    <w:rsid w:val="00801B17"/>
    <w:rsid w:val="00801EFE"/>
    <w:rsid w:val="00802585"/>
    <w:rsid w:val="00802709"/>
    <w:rsid w:val="00802CD6"/>
    <w:rsid w:val="00803D2F"/>
    <w:rsid w:val="00803EED"/>
    <w:rsid w:val="008043A9"/>
    <w:rsid w:val="00804402"/>
    <w:rsid w:val="00805AA5"/>
    <w:rsid w:val="00805F44"/>
    <w:rsid w:val="00805FC6"/>
    <w:rsid w:val="008061C1"/>
    <w:rsid w:val="0080651A"/>
    <w:rsid w:val="008065E3"/>
    <w:rsid w:val="0080670F"/>
    <w:rsid w:val="00806906"/>
    <w:rsid w:val="008075C3"/>
    <w:rsid w:val="00810546"/>
    <w:rsid w:val="00810560"/>
    <w:rsid w:val="00810824"/>
    <w:rsid w:val="00811584"/>
    <w:rsid w:val="00811FC9"/>
    <w:rsid w:val="0081288C"/>
    <w:rsid w:val="00812E5A"/>
    <w:rsid w:val="0081335D"/>
    <w:rsid w:val="008137B4"/>
    <w:rsid w:val="00813DB6"/>
    <w:rsid w:val="008140F0"/>
    <w:rsid w:val="00814117"/>
    <w:rsid w:val="0081450C"/>
    <w:rsid w:val="008145E3"/>
    <w:rsid w:val="0081588B"/>
    <w:rsid w:val="00815A97"/>
    <w:rsid w:val="008163BE"/>
    <w:rsid w:val="00816439"/>
    <w:rsid w:val="00816A1B"/>
    <w:rsid w:val="00816EA7"/>
    <w:rsid w:val="00816F73"/>
    <w:rsid w:val="00817631"/>
    <w:rsid w:val="00817999"/>
    <w:rsid w:val="00817E69"/>
    <w:rsid w:val="008209E5"/>
    <w:rsid w:val="00820A65"/>
    <w:rsid w:val="00820E0E"/>
    <w:rsid w:val="0082188D"/>
    <w:rsid w:val="00822099"/>
    <w:rsid w:val="00822282"/>
    <w:rsid w:val="00822B46"/>
    <w:rsid w:val="00823573"/>
    <w:rsid w:val="00823725"/>
    <w:rsid w:val="0082406F"/>
    <w:rsid w:val="00824ACE"/>
    <w:rsid w:val="00824C6A"/>
    <w:rsid w:val="00825A90"/>
    <w:rsid w:val="008266EC"/>
    <w:rsid w:val="0082681D"/>
    <w:rsid w:val="00826EDB"/>
    <w:rsid w:val="00826EDC"/>
    <w:rsid w:val="00827AD6"/>
    <w:rsid w:val="00830482"/>
    <w:rsid w:val="00830AA3"/>
    <w:rsid w:val="00830FE8"/>
    <w:rsid w:val="008318CE"/>
    <w:rsid w:val="00831AC2"/>
    <w:rsid w:val="00831CB3"/>
    <w:rsid w:val="00831F25"/>
    <w:rsid w:val="00831F26"/>
    <w:rsid w:val="00831FDB"/>
    <w:rsid w:val="0083239B"/>
    <w:rsid w:val="008328E3"/>
    <w:rsid w:val="00832DE3"/>
    <w:rsid w:val="0083346C"/>
    <w:rsid w:val="008338BF"/>
    <w:rsid w:val="008340C6"/>
    <w:rsid w:val="008341C0"/>
    <w:rsid w:val="008341E9"/>
    <w:rsid w:val="008346AD"/>
    <w:rsid w:val="00834A37"/>
    <w:rsid w:val="00834B38"/>
    <w:rsid w:val="00836B4D"/>
    <w:rsid w:val="00836D3A"/>
    <w:rsid w:val="00837154"/>
    <w:rsid w:val="0083755A"/>
    <w:rsid w:val="00837644"/>
    <w:rsid w:val="008404FC"/>
    <w:rsid w:val="00840A83"/>
    <w:rsid w:val="008410CE"/>
    <w:rsid w:val="00841EE1"/>
    <w:rsid w:val="008421A9"/>
    <w:rsid w:val="008428BD"/>
    <w:rsid w:val="008436BE"/>
    <w:rsid w:val="0084426A"/>
    <w:rsid w:val="00845FFA"/>
    <w:rsid w:val="0084617A"/>
    <w:rsid w:val="00846288"/>
    <w:rsid w:val="008462AD"/>
    <w:rsid w:val="00846429"/>
    <w:rsid w:val="008464AF"/>
    <w:rsid w:val="00846D1F"/>
    <w:rsid w:val="00847386"/>
    <w:rsid w:val="008477AD"/>
    <w:rsid w:val="00847B6E"/>
    <w:rsid w:val="00847E83"/>
    <w:rsid w:val="008503F7"/>
    <w:rsid w:val="008508B3"/>
    <w:rsid w:val="00852607"/>
    <w:rsid w:val="00852DDE"/>
    <w:rsid w:val="00852F8F"/>
    <w:rsid w:val="0085313E"/>
    <w:rsid w:val="0085347C"/>
    <w:rsid w:val="00853672"/>
    <w:rsid w:val="00854013"/>
    <w:rsid w:val="0085434D"/>
    <w:rsid w:val="0085464C"/>
    <w:rsid w:val="00855904"/>
    <w:rsid w:val="00855925"/>
    <w:rsid w:val="00855D67"/>
    <w:rsid w:val="00856255"/>
    <w:rsid w:val="00856EFA"/>
    <w:rsid w:val="00857A5C"/>
    <w:rsid w:val="00860931"/>
    <w:rsid w:val="00860C21"/>
    <w:rsid w:val="00860FEC"/>
    <w:rsid w:val="0086176C"/>
    <w:rsid w:val="00861A2F"/>
    <w:rsid w:val="00862B15"/>
    <w:rsid w:val="00862FDE"/>
    <w:rsid w:val="0086335B"/>
    <w:rsid w:val="008633DC"/>
    <w:rsid w:val="00863CED"/>
    <w:rsid w:val="00863D3A"/>
    <w:rsid w:val="00864D1B"/>
    <w:rsid w:val="00865281"/>
    <w:rsid w:val="00865286"/>
    <w:rsid w:val="008654CA"/>
    <w:rsid w:val="00865AEC"/>
    <w:rsid w:val="00865D41"/>
    <w:rsid w:val="00866383"/>
    <w:rsid w:val="00866654"/>
    <w:rsid w:val="00866BAC"/>
    <w:rsid w:val="0086776D"/>
    <w:rsid w:val="008679EE"/>
    <w:rsid w:val="00867EDB"/>
    <w:rsid w:val="00867F2A"/>
    <w:rsid w:val="008702B3"/>
    <w:rsid w:val="008706BB"/>
    <w:rsid w:val="00870C74"/>
    <w:rsid w:val="00871231"/>
    <w:rsid w:val="008714D8"/>
    <w:rsid w:val="00873356"/>
    <w:rsid w:val="00874BFD"/>
    <w:rsid w:val="0087512A"/>
    <w:rsid w:val="00875220"/>
    <w:rsid w:val="0087532D"/>
    <w:rsid w:val="00875AF0"/>
    <w:rsid w:val="008760D0"/>
    <w:rsid w:val="008760DA"/>
    <w:rsid w:val="008766F9"/>
    <w:rsid w:val="00877EA1"/>
    <w:rsid w:val="0088080A"/>
    <w:rsid w:val="00880BB5"/>
    <w:rsid w:val="00880DDD"/>
    <w:rsid w:val="00880DE8"/>
    <w:rsid w:val="008812C3"/>
    <w:rsid w:val="00881544"/>
    <w:rsid w:val="0088205D"/>
    <w:rsid w:val="0088268B"/>
    <w:rsid w:val="0088278F"/>
    <w:rsid w:val="00882882"/>
    <w:rsid w:val="00882E22"/>
    <w:rsid w:val="00882EF3"/>
    <w:rsid w:val="0088393C"/>
    <w:rsid w:val="00883B41"/>
    <w:rsid w:val="00884415"/>
    <w:rsid w:val="00884E3B"/>
    <w:rsid w:val="0088554C"/>
    <w:rsid w:val="00885C87"/>
    <w:rsid w:val="00885E34"/>
    <w:rsid w:val="008860C7"/>
    <w:rsid w:val="008860D5"/>
    <w:rsid w:val="008874D8"/>
    <w:rsid w:val="008876A8"/>
    <w:rsid w:val="00887F29"/>
    <w:rsid w:val="00890B9E"/>
    <w:rsid w:val="00890D62"/>
    <w:rsid w:val="00890E15"/>
    <w:rsid w:val="00891477"/>
    <w:rsid w:val="00891DC4"/>
    <w:rsid w:val="00892276"/>
    <w:rsid w:val="00892BC6"/>
    <w:rsid w:val="00892E1D"/>
    <w:rsid w:val="00893235"/>
    <w:rsid w:val="00893D43"/>
    <w:rsid w:val="00894553"/>
    <w:rsid w:val="00894A9F"/>
    <w:rsid w:val="00894C31"/>
    <w:rsid w:val="00895E25"/>
    <w:rsid w:val="008974E8"/>
    <w:rsid w:val="00897ADF"/>
    <w:rsid w:val="00897C1E"/>
    <w:rsid w:val="008A0001"/>
    <w:rsid w:val="008A04F1"/>
    <w:rsid w:val="008A0792"/>
    <w:rsid w:val="008A0944"/>
    <w:rsid w:val="008A0B25"/>
    <w:rsid w:val="008A102B"/>
    <w:rsid w:val="008A22E2"/>
    <w:rsid w:val="008A24EC"/>
    <w:rsid w:val="008A26B7"/>
    <w:rsid w:val="008A2C7D"/>
    <w:rsid w:val="008A45A6"/>
    <w:rsid w:val="008A4696"/>
    <w:rsid w:val="008A48EC"/>
    <w:rsid w:val="008A4E88"/>
    <w:rsid w:val="008A5CAF"/>
    <w:rsid w:val="008A6366"/>
    <w:rsid w:val="008A63FE"/>
    <w:rsid w:val="008A6E2F"/>
    <w:rsid w:val="008A7831"/>
    <w:rsid w:val="008B01E5"/>
    <w:rsid w:val="008B05B9"/>
    <w:rsid w:val="008B0CD3"/>
    <w:rsid w:val="008B0DAF"/>
    <w:rsid w:val="008B12C3"/>
    <w:rsid w:val="008B12F8"/>
    <w:rsid w:val="008B2E4D"/>
    <w:rsid w:val="008B3132"/>
    <w:rsid w:val="008B31B7"/>
    <w:rsid w:val="008B336D"/>
    <w:rsid w:val="008B341D"/>
    <w:rsid w:val="008B3D94"/>
    <w:rsid w:val="008B46C8"/>
    <w:rsid w:val="008B4D46"/>
    <w:rsid w:val="008B5DFF"/>
    <w:rsid w:val="008B6EFF"/>
    <w:rsid w:val="008B70B5"/>
    <w:rsid w:val="008B7DBE"/>
    <w:rsid w:val="008C049F"/>
    <w:rsid w:val="008C0608"/>
    <w:rsid w:val="008C1136"/>
    <w:rsid w:val="008C150A"/>
    <w:rsid w:val="008C1981"/>
    <w:rsid w:val="008C1A3F"/>
    <w:rsid w:val="008C3B93"/>
    <w:rsid w:val="008C3D3F"/>
    <w:rsid w:val="008C3F7C"/>
    <w:rsid w:val="008C41F4"/>
    <w:rsid w:val="008C425A"/>
    <w:rsid w:val="008C53F4"/>
    <w:rsid w:val="008C5693"/>
    <w:rsid w:val="008C5D4A"/>
    <w:rsid w:val="008C63E8"/>
    <w:rsid w:val="008C7294"/>
    <w:rsid w:val="008C75D7"/>
    <w:rsid w:val="008C789D"/>
    <w:rsid w:val="008C7B63"/>
    <w:rsid w:val="008D088D"/>
    <w:rsid w:val="008D1280"/>
    <w:rsid w:val="008D12EF"/>
    <w:rsid w:val="008D155C"/>
    <w:rsid w:val="008D1711"/>
    <w:rsid w:val="008D1EC3"/>
    <w:rsid w:val="008D2572"/>
    <w:rsid w:val="008D2F4D"/>
    <w:rsid w:val="008D4AD0"/>
    <w:rsid w:val="008D5763"/>
    <w:rsid w:val="008D627D"/>
    <w:rsid w:val="008D64AB"/>
    <w:rsid w:val="008D6D76"/>
    <w:rsid w:val="008D796B"/>
    <w:rsid w:val="008E0435"/>
    <w:rsid w:val="008E0BE6"/>
    <w:rsid w:val="008E0C8B"/>
    <w:rsid w:val="008E0EB4"/>
    <w:rsid w:val="008E119A"/>
    <w:rsid w:val="008E1E6F"/>
    <w:rsid w:val="008E1E79"/>
    <w:rsid w:val="008E2434"/>
    <w:rsid w:val="008E2843"/>
    <w:rsid w:val="008E314B"/>
    <w:rsid w:val="008E416A"/>
    <w:rsid w:val="008E4313"/>
    <w:rsid w:val="008E45BE"/>
    <w:rsid w:val="008E4664"/>
    <w:rsid w:val="008E48F3"/>
    <w:rsid w:val="008E4A70"/>
    <w:rsid w:val="008E528B"/>
    <w:rsid w:val="008E5F40"/>
    <w:rsid w:val="008E6872"/>
    <w:rsid w:val="008E6CFA"/>
    <w:rsid w:val="008E6F79"/>
    <w:rsid w:val="008E739A"/>
    <w:rsid w:val="008E74B0"/>
    <w:rsid w:val="008F07A2"/>
    <w:rsid w:val="008F1671"/>
    <w:rsid w:val="008F171E"/>
    <w:rsid w:val="008F19FA"/>
    <w:rsid w:val="008F2391"/>
    <w:rsid w:val="008F269A"/>
    <w:rsid w:val="008F286C"/>
    <w:rsid w:val="008F2B95"/>
    <w:rsid w:val="008F2CE7"/>
    <w:rsid w:val="008F3432"/>
    <w:rsid w:val="008F355E"/>
    <w:rsid w:val="008F36E7"/>
    <w:rsid w:val="008F3792"/>
    <w:rsid w:val="008F4C65"/>
    <w:rsid w:val="008F5FF2"/>
    <w:rsid w:val="008F68C9"/>
    <w:rsid w:val="008F7379"/>
    <w:rsid w:val="008F7F26"/>
    <w:rsid w:val="00900350"/>
    <w:rsid w:val="009014DB"/>
    <w:rsid w:val="00901A1D"/>
    <w:rsid w:val="0090227B"/>
    <w:rsid w:val="00902928"/>
    <w:rsid w:val="00902E5D"/>
    <w:rsid w:val="00902E5F"/>
    <w:rsid w:val="0090378C"/>
    <w:rsid w:val="00903EF7"/>
    <w:rsid w:val="009040AA"/>
    <w:rsid w:val="009047D8"/>
    <w:rsid w:val="009059F2"/>
    <w:rsid w:val="00905F94"/>
    <w:rsid w:val="00905FB7"/>
    <w:rsid w:val="009065C0"/>
    <w:rsid w:val="0090677B"/>
    <w:rsid w:val="009071E7"/>
    <w:rsid w:val="00907270"/>
    <w:rsid w:val="009076C8"/>
    <w:rsid w:val="00907BCA"/>
    <w:rsid w:val="00911BE9"/>
    <w:rsid w:val="00912A2C"/>
    <w:rsid w:val="009131BE"/>
    <w:rsid w:val="009138A7"/>
    <w:rsid w:val="009138F6"/>
    <w:rsid w:val="00913994"/>
    <w:rsid w:val="00913C47"/>
    <w:rsid w:val="009141F6"/>
    <w:rsid w:val="00915A0F"/>
    <w:rsid w:val="00916450"/>
    <w:rsid w:val="00916621"/>
    <w:rsid w:val="00917423"/>
    <w:rsid w:val="00917444"/>
    <w:rsid w:val="00920CCC"/>
    <w:rsid w:val="00920EF2"/>
    <w:rsid w:val="0092149D"/>
    <w:rsid w:val="00921510"/>
    <w:rsid w:val="00921A7E"/>
    <w:rsid w:val="00921C2C"/>
    <w:rsid w:val="00921FA6"/>
    <w:rsid w:val="00922762"/>
    <w:rsid w:val="00922CA4"/>
    <w:rsid w:val="00922DA5"/>
    <w:rsid w:val="00922DDD"/>
    <w:rsid w:val="00922F7F"/>
    <w:rsid w:val="00923610"/>
    <w:rsid w:val="00924D2B"/>
    <w:rsid w:val="00925B7F"/>
    <w:rsid w:val="00925C6A"/>
    <w:rsid w:val="00926B10"/>
    <w:rsid w:val="00926CB3"/>
    <w:rsid w:val="00926CDE"/>
    <w:rsid w:val="0092787B"/>
    <w:rsid w:val="00927FFE"/>
    <w:rsid w:val="00930069"/>
    <w:rsid w:val="00930348"/>
    <w:rsid w:val="009311C3"/>
    <w:rsid w:val="009312EC"/>
    <w:rsid w:val="0093137A"/>
    <w:rsid w:val="00931773"/>
    <w:rsid w:val="00931EDC"/>
    <w:rsid w:val="00932479"/>
    <w:rsid w:val="00932571"/>
    <w:rsid w:val="009326A5"/>
    <w:rsid w:val="00932F68"/>
    <w:rsid w:val="00933117"/>
    <w:rsid w:val="00933200"/>
    <w:rsid w:val="009333AF"/>
    <w:rsid w:val="0093446C"/>
    <w:rsid w:val="00934FE2"/>
    <w:rsid w:val="009355DA"/>
    <w:rsid w:val="00935B1C"/>
    <w:rsid w:val="00935D0C"/>
    <w:rsid w:val="0093652C"/>
    <w:rsid w:val="009370FA"/>
    <w:rsid w:val="009375EF"/>
    <w:rsid w:val="009377AE"/>
    <w:rsid w:val="00937851"/>
    <w:rsid w:val="009400B4"/>
    <w:rsid w:val="009402DC"/>
    <w:rsid w:val="00940389"/>
    <w:rsid w:val="009403B9"/>
    <w:rsid w:val="0094081A"/>
    <w:rsid w:val="009408E0"/>
    <w:rsid w:val="00940928"/>
    <w:rsid w:val="00940C1D"/>
    <w:rsid w:val="0094139F"/>
    <w:rsid w:val="009413F4"/>
    <w:rsid w:val="00941D5C"/>
    <w:rsid w:val="00942791"/>
    <w:rsid w:val="00942E4C"/>
    <w:rsid w:val="00942E56"/>
    <w:rsid w:val="00943486"/>
    <w:rsid w:val="00943785"/>
    <w:rsid w:val="00943796"/>
    <w:rsid w:val="00943E0A"/>
    <w:rsid w:val="00943E42"/>
    <w:rsid w:val="009441BA"/>
    <w:rsid w:val="00944C6A"/>
    <w:rsid w:val="00944CB6"/>
    <w:rsid w:val="00944EA8"/>
    <w:rsid w:val="009452FC"/>
    <w:rsid w:val="00945F8F"/>
    <w:rsid w:val="009461B2"/>
    <w:rsid w:val="00946D00"/>
    <w:rsid w:val="00946E87"/>
    <w:rsid w:val="00946FF1"/>
    <w:rsid w:val="0094724E"/>
    <w:rsid w:val="00951097"/>
    <w:rsid w:val="009515EE"/>
    <w:rsid w:val="00951867"/>
    <w:rsid w:val="00951BC0"/>
    <w:rsid w:val="00952458"/>
    <w:rsid w:val="00952E7D"/>
    <w:rsid w:val="00954621"/>
    <w:rsid w:val="00954D04"/>
    <w:rsid w:val="00954D61"/>
    <w:rsid w:val="00955640"/>
    <w:rsid w:val="00956278"/>
    <w:rsid w:val="009570AE"/>
    <w:rsid w:val="00957E3B"/>
    <w:rsid w:val="00957ECB"/>
    <w:rsid w:val="009600DB"/>
    <w:rsid w:val="009606F5"/>
    <w:rsid w:val="00960C89"/>
    <w:rsid w:val="009621F4"/>
    <w:rsid w:val="00962B9E"/>
    <w:rsid w:val="00962DE0"/>
    <w:rsid w:val="0096304A"/>
    <w:rsid w:val="009630CA"/>
    <w:rsid w:val="009633D4"/>
    <w:rsid w:val="00963626"/>
    <w:rsid w:val="00963CF0"/>
    <w:rsid w:val="009645A0"/>
    <w:rsid w:val="009648D4"/>
    <w:rsid w:val="00964984"/>
    <w:rsid w:val="00964B46"/>
    <w:rsid w:val="0096566D"/>
    <w:rsid w:val="00965AA1"/>
    <w:rsid w:val="0096611E"/>
    <w:rsid w:val="00967095"/>
    <w:rsid w:val="009671EA"/>
    <w:rsid w:val="00967292"/>
    <w:rsid w:val="00970846"/>
    <w:rsid w:val="00972D2C"/>
    <w:rsid w:val="00972F4F"/>
    <w:rsid w:val="009743A4"/>
    <w:rsid w:val="00975EBD"/>
    <w:rsid w:val="00975F82"/>
    <w:rsid w:val="00976329"/>
    <w:rsid w:val="0097737C"/>
    <w:rsid w:val="009773D1"/>
    <w:rsid w:val="0097744C"/>
    <w:rsid w:val="0097759C"/>
    <w:rsid w:val="00977E48"/>
    <w:rsid w:val="00977F03"/>
    <w:rsid w:val="00977F28"/>
    <w:rsid w:val="00981306"/>
    <w:rsid w:val="00981583"/>
    <w:rsid w:val="0098195C"/>
    <w:rsid w:val="009821D4"/>
    <w:rsid w:val="009828BE"/>
    <w:rsid w:val="009829BB"/>
    <w:rsid w:val="00982AB0"/>
    <w:rsid w:val="00982C0A"/>
    <w:rsid w:val="00982CB4"/>
    <w:rsid w:val="00982F99"/>
    <w:rsid w:val="00983ACB"/>
    <w:rsid w:val="009841C6"/>
    <w:rsid w:val="009845AB"/>
    <w:rsid w:val="00984BBF"/>
    <w:rsid w:val="00985457"/>
    <w:rsid w:val="009856B9"/>
    <w:rsid w:val="00985964"/>
    <w:rsid w:val="00986373"/>
    <w:rsid w:val="0098654D"/>
    <w:rsid w:val="00986762"/>
    <w:rsid w:val="0098711A"/>
    <w:rsid w:val="00987282"/>
    <w:rsid w:val="00987CDB"/>
    <w:rsid w:val="00987DDF"/>
    <w:rsid w:val="0099047C"/>
    <w:rsid w:val="00990728"/>
    <w:rsid w:val="00990D1E"/>
    <w:rsid w:val="00991297"/>
    <w:rsid w:val="009916B5"/>
    <w:rsid w:val="00991A40"/>
    <w:rsid w:val="00991EAA"/>
    <w:rsid w:val="00991F42"/>
    <w:rsid w:val="009935E2"/>
    <w:rsid w:val="00993B61"/>
    <w:rsid w:val="00993BE9"/>
    <w:rsid w:val="00993F02"/>
    <w:rsid w:val="00994565"/>
    <w:rsid w:val="009948EA"/>
    <w:rsid w:val="00994F15"/>
    <w:rsid w:val="00994F53"/>
    <w:rsid w:val="00995020"/>
    <w:rsid w:val="00995A6D"/>
    <w:rsid w:val="00995DE1"/>
    <w:rsid w:val="00996C6C"/>
    <w:rsid w:val="0099733B"/>
    <w:rsid w:val="00997AC7"/>
    <w:rsid w:val="009A0135"/>
    <w:rsid w:val="009A0185"/>
    <w:rsid w:val="009A04EF"/>
    <w:rsid w:val="009A0534"/>
    <w:rsid w:val="009A0858"/>
    <w:rsid w:val="009A1493"/>
    <w:rsid w:val="009A2063"/>
    <w:rsid w:val="009A2443"/>
    <w:rsid w:val="009A26E1"/>
    <w:rsid w:val="009A2DC6"/>
    <w:rsid w:val="009A2FA8"/>
    <w:rsid w:val="009A3040"/>
    <w:rsid w:val="009A3F47"/>
    <w:rsid w:val="009A4065"/>
    <w:rsid w:val="009A41F2"/>
    <w:rsid w:val="009A45F9"/>
    <w:rsid w:val="009A4624"/>
    <w:rsid w:val="009A4E3F"/>
    <w:rsid w:val="009A5764"/>
    <w:rsid w:val="009A667D"/>
    <w:rsid w:val="009A6C87"/>
    <w:rsid w:val="009A70F1"/>
    <w:rsid w:val="009A7273"/>
    <w:rsid w:val="009A755C"/>
    <w:rsid w:val="009A7F46"/>
    <w:rsid w:val="009B097A"/>
    <w:rsid w:val="009B187A"/>
    <w:rsid w:val="009B1FC8"/>
    <w:rsid w:val="009B218B"/>
    <w:rsid w:val="009B27B8"/>
    <w:rsid w:val="009B2A22"/>
    <w:rsid w:val="009B2AB7"/>
    <w:rsid w:val="009B3534"/>
    <w:rsid w:val="009B356B"/>
    <w:rsid w:val="009B3CC8"/>
    <w:rsid w:val="009B4154"/>
    <w:rsid w:val="009B4A5F"/>
    <w:rsid w:val="009B4CBA"/>
    <w:rsid w:val="009B57E4"/>
    <w:rsid w:val="009B69B6"/>
    <w:rsid w:val="009B6A2F"/>
    <w:rsid w:val="009B76AC"/>
    <w:rsid w:val="009B7753"/>
    <w:rsid w:val="009C0140"/>
    <w:rsid w:val="009C034A"/>
    <w:rsid w:val="009C041B"/>
    <w:rsid w:val="009C0ECB"/>
    <w:rsid w:val="009C166A"/>
    <w:rsid w:val="009C1767"/>
    <w:rsid w:val="009C22F8"/>
    <w:rsid w:val="009C307B"/>
    <w:rsid w:val="009C3429"/>
    <w:rsid w:val="009C3B22"/>
    <w:rsid w:val="009C4209"/>
    <w:rsid w:val="009C432E"/>
    <w:rsid w:val="009C4D5D"/>
    <w:rsid w:val="009C4DDD"/>
    <w:rsid w:val="009C5C3E"/>
    <w:rsid w:val="009C66E4"/>
    <w:rsid w:val="009C7253"/>
    <w:rsid w:val="009C738E"/>
    <w:rsid w:val="009C7435"/>
    <w:rsid w:val="009C7C83"/>
    <w:rsid w:val="009C7CF4"/>
    <w:rsid w:val="009D0168"/>
    <w:rsid w:val="009D020C"/>
    <w:rsid w:val="009D0B8A"/>
    <w:rsid w:val="009D0E2A"/>
    <w:rsid w:val="009D1826"/>
    <w:rsid w:val="009D1C08"/>
    <w:rsid w:val="009D2042"/>
    <w:rsid w:val="009D2193"/>
    <w:rsid w:val="009D2F0B"/>
    <w:rsid w:val="009D3165"/>
    <w:rsid w:val="009D395E"/>
    <w:rsid w:val="009D3D40"/>
    <w:rsid w:val="009D450C"/>
    <w:rsid w:val="009D49D9"/>
    <w:rsid w:val="009D4B3A"/>
    <w:rsid w:val="009D595F"/>
    <w:rsid w:val="009D5ABE"/>
    <w:rsid w:val="009D7254"/>
    <w:rsid w:val="009D730E"/>
    <w:rsid w:val="009D7570"/>
    <w:rsid w:val="009D7D68"/>
    <w:rsid w:val="009D7E2A"/>
    <w:rsid w:val="009E033E"/>
    <w:rsid w:val="009E0455"/>
    <w:rsid w:val="009E0EF2"/>
    <w:rsid w:val="009E0F93"/>
    <w:rsid w:val="009E1184"/>
    <w:rsid w:val="009E2262"/>
    <w:rsid w:val="009E244D"/>
    <w:rsid w:val="009E2716"/>
    <w:rsid w:val="009E28EA"/>
    <w:rsid w:val="009E38C9"/>
    <w:rsid w:val="009E4074"/>
    <w:rsid w:val="009E4399"/>
    <w:rsid w:val="009E4483"/>
    <w:rsid w:val="009E4577"/>
    <w:rsid w:val="009E51CB"/>
    <w:rsid w:val="009E60FD"/>
    <w:rsid w:val="009E63D7"/>
    <w:rsid w:val="009E63E0"/>
    <w:rsid w:val="009E6663"/>
    <w:rsid w:val="009E6F34"/>
    <w:rsid w:val="009E7A0C"/>
    <w:rsid w:val="009F0017"/>
    <w:rsid w:val="009F003B"/>
    <w:rsid w:val="009F00DE"/>
    <w:rsid w:val="009F0C49"/>
    <w:rsid w:val="009F14ED"/>
    <w:rsid w:val="009F1533"/>
    <w:rsid w:val="009F1F45"/>
    <w:rsid w:val="009F21EA"/>
    <w:rsid w:val="009F222B"/>
    <w:rsid w:val="009F56FD"/>
    <w:rsid w:val="009F60C3"/>
    <w:rsid w:val="009F60E0"/>
    <w:rsid w:val="009F6230"/>
    <w:rsid w:val="009F6B3B"/>
    <w:rsid w:val="009F74A0"/>
    <w:rsid w:val="009F79B0"/>
    <w:rsid w:val="009F7A25"/>
    <w:rsid w:val="00A00CA4"/>
    <w:rsid w:val="00A018C2"/>
    <w:rsid w:val="00A019B4"/>
    <w:rsid w:val="00A01C74"/>
    <w:rsid w:val="00A01F58"/>
    <w:rsid w:val="00A026ED"/>
    <w:rsid w:val="00A02F25"/>
    <w:rsid w:val="00A02FA1"/>
    <w:rsid w:val="00A03005"/>
    <w:rsid w:val="00A0321F"/>
    <w:rsid w:val="00A0374B"/>
    <w:rsid w:val="00A039CD"/>
    <w:rsid w:val="00A04345"/>
    <w:rsid w:val="00A045B5"/>
    <w:rsid w:val="00A0475B"/>
    <w:rsid w:val="00A04963"/>
    <w:rsid w:val="00A04E46"/>
    <w:rsid w:val="00A050F1"/>
    <w:rsid w:val="00A05BDD"/>
    <w:rsid w:val="00A05C60"/>
    <w:rsid w:val="00A06068"/>
    <w:rsid w:val="00A06340"/>
    <w:rsid w:val="00A06AE2"/>
    <w:rsid w:val="00A06C7F"/>
    <w:rsid w:val="00A06E2F"/>
    <w:rsid w:val="00A06F19"/>
    <w:rsid w:val="00A07A6D"/>
    <w:rsid w:val="00A1053F"/>
    <w:rsid w:val="00A1065A"/>
    <w:rsid w:val="00A10AC4"/>
    <w:rsid w:val="00A1165A"/>
    <w:rsid w:val="00A11987"/>
    <w:rsid w:val="00A12126"/>
    <w:rsid w:val="00A1247B"/>
    <w:rsid w:val="00A129A2"/>
    <w:rsid w:val="00A130EF"/>
    <w:rsid w:val="00A13368"/>
    <w:rsid w:val="00A13DA7"/>
    <w:rsid w:val="00A14486"/>
    <w:rsid w:val="00A1495C"/>
    <w:rsid w:val="00A14FB7"/>
    <w:rsid w:val="00A16194"/>
    <w:rsid w:val="00A164A9"/>
    <w:rsid w:val="00A165FD"/>
    <w:rsid w:val="00A16DBB"/>
    <w:rsid w:val="00A16EC3"/>
    <w:rsid w:val="00A173AF"/>
    <w:rsid w:val="00A2084D"/>
    <w:rsid w:val="00A222B0"/>
    <w:rsid w:val="00A22364"/>
    <w:rsid w:val="00A225F4"/>
    <w:rsid w:val="00A22AE7"/>
    <w:rsid w:val="00A22AF7"/>
    <w:rsid w:val="00A22D0B"/>
    <w:rsid w:val="00A22ED6"/>
    <w:rsid w:val="00A23463"/>
    <w:rsid w:val="00A248E1"/>
    <w:rsid w:val="00A249F5"/>
    <w:rsid w:val="00A24BC4"/>
    <w:rsid w:val="00A250FC"/>
    <w:rsid w:val="00A2540E"/>
    <w:rsid w:val="00A2559C"/>
    <w:rsid w:val="00A2599B"/>
    <w:rsid w:val="00A25C45"/>
    <w:rsid w:val="00A25DD7"/>
    <w:rsid w:val="00A260BF"/>
    <w:rsid w:val="00A26DAC"/>
    <w:rsid w:val="00A3022F"/>
    <w:rsid w:val="00A3028C"/>
    <w:rsid w:val="00A30680"/>
    <w:rsid w:val="00A311B1"/>
    <w:rsid w:val="00A3137E"/>
    <w:rsid w:val="00A323F3"/>
    <w:rsid w:val="00A3296A"/>
    <w:rsid w:val="00A33623"/>
    <w:rsid w:val="00A33E9F"/>
    <w:rsid w:val="00A33EDC"/>
    <w:rsid w:val="00A353A3"/>
    <w:rsid w:val="00A3549E"/>
    <w:rsid w:val="00A359BF"/>
    <w:rsid w:val="00A36527"/>
    <w:rsid w:val="00A36C75"/>
    <w:rsid w:val="00A36E1A"/>
    <w:rsid w:val="00A376D4"/>
    <w:rsid w:val="00A37E63"/>
    <w:rsid w:val="00A40587"/>
    <w:rsid w:val="00A409AE"/>
    <w:rsid w:val="00A40A83"/>
    <w:rsid w:val="00A40C09"/>
    <w:rsid w:val="00A4147F"/>
    <w:rsid w:val="00A417A0"/>
    <w:rsid w:val="00A41E83"/>
    <w:rsid w:val="00A424A5"/>
    <w:rsid w:val="00A424A7"/>
    <w:rsid w:val="00A42E4C"/>
    <w:rsid w:val="00A434EC"/>
    <w:rsid w:val="00A43E8F"/>
    <w:rsid w:val="00A44138"/>
    <w:rsid w:val="00A44326"/>
    <w:rsid w:val="00A448FE"/>
    <w:rsid w:val="00A44F11"/>
    <w:rsid w:val="00A453E3"/>
    <w:rsid w:val="00A4592A"/>
    <w:rsid w:val="00A45B55"/>
    <w:rsid w:val="00A45DED"/>
    <w:rsid w:val="00A45ED9"/>
    <w:rsid w:val="00A46304"/>
    <w:rsid w:val="00A46F2E"/>
    <w:rsid w:val="00A4799A"/>
    <w:rsid w:val="00A47F31"/>
    <w:rsid w:val="00A507A0"/>
    <w:rsid w:val="00A50E7A"/>
    <w:rsid w:val="00A5105C"/>
    <w:rsid w:val="00A516F8"/>
    <w:rsid w:val="00A51B45"/>
    <w:rsid w:val="00A52612"/>
    <w:rsid w:val="00A54582"/>
    <w:rsid w:val="00A54902"/>
    <w:rsid w:val="00A55A7F"/>
    <w:rsid w:val="00A56FEF"/>
    <w:rsid w:val="00A57297"/>
    <w:rsid w:val="00A57634"/>
    <w:rsid w:val="00A57A9C"/>
    <w:rsid w:val="00A57D0F"/>
    <w:rsid w:val="00A57E0A"/>
    <w:rsid w:val="00A57E51"/>
    <w:rsid w:val="00A60BC0"/>
    <w:rsid w:val="00A619E4"/>
    <w:rsid w:val="00A61E35"/>
    <w:rsid w:val="00A627F6"/>
    <w:rsid w:val="00A62D8C"/>
    <w:rsid w:val="00A638BB"/>
    <w:rsid w:val="00A641EA"/>
    <w:rsid w:val="00A64BB1"/>
    <w:rsid w:val="00A64E8B"/>
    <w:rsid w:val="00A65055"/>
    <w:rsid w:val="00A65087"/>
    <w:rsid w:val="00A66192"/>
    <w:rsid w:val="00A664E5"/>
    <w:rsid w:val="00A6784C"/>
    <w:rsid w:val="00A703F0"/>
    <w:rsid w:val="00A70C85"/>
    <w:rsid w:val="00A71468"/>
    <w:rsid w:val="00A715B1"/>
    <w:rsid w:val="00A715BE"/>
    <w:rsid w:val="00A71753"/>
    <w:rsid w:val="00A71982"/>
    <w:rsid w:val="00A71F59"/>
    <w:rsid w:val="00A72395"/>
    <w:rsid w:val="00A7311C"/>
    <w:rsid w:val="00A735BD"/>
    <w:rsid w:val="00A738D4"/>
    <w:rsid w:val="00A73EC2"/>
    <w:rsid w:val="00A74492"/>
    <w:rsid w:val="00A74607"/>
    <w:rsid w:val="00A74A94"/>
    <w:rsid w:val="00A74F0B"/>
    <w:rsid w:val="00A75587"/>
    <w:rsid w:val="00A7598F"/>
    <w:rsid w:val="00A76831"/>
    <w:rsid w:val="00A769A9"/>
    <w:rsid w:val="00A76A5B"/>
    <w:rsid w:val="00A76B18"/>
    <w:rsid w:val="00A76B85"/>
    <w:rsid w:val="00A77573"/>
    <w:rsid w:val="00A776FA"/>
    <w:rsid w:val="00A77D10"/>
    <w:rsid w:val="00A80F9C"/>
    <w:rsid w:val="00A812B1"/>
    <w:rsid w:val="00A817D4"/>
    <w:rsid w:val="00A81F79"/>
    <w:rsid w:val="00A8268F"/>
    <w:rsid w:val="00A829A2"/>
    <w:rsid w:val="00A8389E"/>
    <w:rsid w:val="00A84B7E"/>
    <w:rsid w:val="00A85742"/>
    <w:rsid w:val="00A85A4E"/>
    <w:rsid w:val="00A85F7F"/>
    <w:rsid w:val="00A8667E"/>
    <w:rsid w:val="00A87C35"/>
    <w:rsid w:val="00A90790"/>
    <w:rsid w:val="00A908FB"/>
    <w:rsid w:val="00A90B3D"/>
    <w:rsid w:val="00A9212F"/>
    <w:rsid w:val="00A92498"/>
    <w:rsid w:val="00A9292C"/>
    <w:rsid w:val="00A92BBA"/>
    <w:rsid w:val="00A92CBA"/>
    <w:rsid w:val="00A93263"/>
    <w:rsid w:val="00A94485"/>
    <w:rsid w:val="00A946B5"/>
    <w:rsid w:val="00A94CFE"/>
    <w:rsid w:val="00A94FFE"/>
    <w:rsid w:val="00A9508B"/>
    <w:rsid w:val="00A950ED"/>
    <w:rsid w:val="00A9581C"/>
    <w:rsid w:val="00A9612D"/>
    <w:rsid w:val="00A96998"/>
    <w:rsid w:val="00A97415"/>
    <w:rsid w:val="00A974AA"/>
    <w:rsid w:val="00AA043E"/>
    <w:rsid w:val="00AA05C7"/>
    <w:rsid w:val="00AA067E"/>
    <w:rsid w:val="00AA2BFF"/>
    <w:rsid w:val="00AA3032"/>
    <w:rsid w:val="00AA383E"/>
    <w:rsid w:val="00AA459D"/>
    <w:rsid w:val="00AA51F3"/>
    <w:rsid w:val="00AA5691"/>
    <w:rsid w:val="00AA5749"/>
    <w:rsid w:val="00AA66B1"/>
    <w:rsid w:val="00AA7855"/>
    <w:rsid w:val="00AA7E88"/>
    <w:rsid w:val="00AB04B4"/>
    <w:rsid w:val="00AB06F1"/>
    <w:rsid w:val="00AB112E"/>
    <w:rsid w:val="00AB187B"/>
    <w:rsid w:val="00AB2A77"/>
    <w:rsid w:val="00AB2C70"/>
    <w:rsid w:val="00AB2F9B"/>
    <w:rsid w:val="00AB2FB2"/>
    <w:rsid w:val="00AB3BE9"/>
    <w:rsid w:val="00AB3C32"/>
    <w:rsid w:val="00AB3C3D"/>
    <w:rsid w:val="00AB3E88"/>
    <w:rsid w:val="00AB4719"/>
    <w:rsid w:val="00AB48B3"/>
    <w:rsid w:val="00AB5107"/>
    <w:rsid w:val="00AB5AAF"/>
    <w:rsid w:val="00AB5DB4"/>
    <w:rsid w:val="00AB5EEF"/>
    <w:rsid w:val="00AB5F0F"/>
    <w:rsid w:val="00AB635B"/>
    <w:rsid w:val="00AB6D96"/>
    <w:rsid w:val="00AB771E"/>
    <w:rsid w:val="00AB7A6F"/>
    <w:rsid w:val="00AC0027"/>
    <w:rsid w:val="00AC00A2"/>
    <w:rsid w:val="00AC0D64"/>
    <w:rsid w:val="00AC177B"/>
    <w:rsid w:val="00AC2CB7"/>
    <w:rsid w:val="00AC2D0C"/>
    <w:rsid w:val="00AC30BD"/>
    <w:rsid w:val="00AC3652"/>
    <w:rsid w:val="00AC372C"/>
    <w:rsid w:val="00AC3746"/>
    <w:rsid w:val="00AC3849"/>
    <w:rsid w:val="00AC4233"/>
    <w:rsid w:val="00AC446B"/>
    <w:rsid w:val="00AC5773"/>
    <w:rsid w:val="00AC6416"/>
    <w:rsid w:val="00AC6666"/>
    <w:rsid w:val="00AC7936"/>
    <w:rsid w:val="00AC79F7"/>
    <w:rsid w:val="00AD0162"/>
    <w:rsid w:val="00AD08D5"/>
    <w:rsid w:val="00AD0D49"/>
    <w:rsid w:val="00AD0E6C"/>
    <w:rsid w:val="00AD13B6"/>
    <w:rsid w:val="00AD16EB"/>
    <w:rsid w:val="00AD196F"/>
    <w:rsid w:val="00AD1DB5"/>
    <w:rsid w:val="00AD238D"/>
    <w:rsid w:val="00AD23B1"/>
    <w:rsid w:val="00AD2456"/>
    <w:rsid w:val="00AD30C4"/>
    <w:rsid w:val="00AD3E64"/>
    <w:rsid w:val="00AD4315"/>
    <w:rsid w:val="00AD43BB"/>
    <w:rsid w:val="00AD4706"/>
    <w:rsid w:val="00AD47CC"/>
    <w:rsid w:val="00AD481E"/>
    <w:rsid w:val="00AD6106"/>
    <w:rsid w:val="00AD6380"/>
    <w:rsid w:val="00AD6844"/>
    <w:rsid w:val="00AD696C"/>
    <w:rsid w:val="00AD790B"/>
    <w:rsid w:val="00AD7F17"/>
    <w:rsid w:val="00AE0063"/>
    <w:rsid w:val="00AE0315"/>
    <w:rsid w:val="00AE043F"/>
    <w:rsid w:val="00AE055A"/>
    <w:rsid w:val="00AE06C6"/>
    <w:rsid w:val="00AE08D1"/>
    <w:rsid w:val="00AE0CB1"/>
    <w:rsid w:val="00AE0F79"/>
    <w:rsid w:val="00AE0F8D"/>
    <w:rsid w:val="00AE1001"/>
    <w:rsid w:val="00AE1596"/>
    <w:rsid w:val="00AE1706"/>
    <w:rsid w:val="00AE2339"/>
    <w:rsid w:val="00AE2A6C"/>
    <w:rsid w:val="00AE30F6"/>
    <w:rsid w:val="00AE34CF"/>
    <w:rsid w:val="00AE3752"/>
    <w:rsid w:val="00AE3C45"/>
    <w:rsid w:val="00AE4520"/>
    <w:rsid w:val="00AE4DC7"/>
    <w:rsid w:val="00AE5681"/>
    <w:rsid w:val="00AE5834"/>
    <w:rsid w:val="00AE6701"/>
    <w:rsid w:val="00AE67EF"/>
    <w:rsid w:val="00AE6930"/>
    <w:rsid w:val="00AE69E3"/>
    <w:rsid w:val="00AE6B12"/>
    <w:rsid w:val="00AE6C0A"/>
    <w:rsid w:val="00AE6DCA"/>
    <w:rsid w:val="00AE7047"/>
    <w:rsid w:val="00AF0D0F"/>
    <w:rsid w:val="00AF0D2E"/>
    <w:rsid w:val="00AF1FEC"/>
    <w:rsid w:val="00AF2783"/>
    <w:rsid w:val="00AF40C1"/>
    <w:rsid w:val="00AF41FF"/>
    <w:rsid w:val="00AF465A"/>
    <w:rsid w:val="00AF4833"/>
    <w:rsid w:val="00AF48FB"/>
    <w:rsid w:val="00AF4AFD"/>
    <w:rsid w:val="00AF51F8"/>
    <w:rsid w:val="00AF59F5"/>
    <w:rsid w:val="00AF60B2"/>
    <w:rsid w:val="00AF644D"/>
    <w:rsid w:val="00AF6DD9"/>
    <w:rsid w:val="00AF7504"/>
    <w:rsid w:val="00AF7C50"/>
    <w:rsid w:val="00AF7D1E"/>
    <w:rsid w:val="00B002F8"/>
    <w:rsid w:val="00B0049B"/>
    <w:rsid w:val="00B00778"/>
    <w:rsid w:val="00B00A3E"/>
    <w:rsid w:val="00B00B76"/>
    <w:rsid w:val="00B00CE7"/>
    <w:rsid w:val="00B00D40"/>
    <w:rsid w:val="00B00E7A"/>
    <w:rsid w:val="00B00F7E"/>
    <w:rsid w:val="00B015F6"/>
    <w:rsid w:val="00B01733"/>
    <w:rsid w:val="00B01D43"/>
    <w:rsid w:val="00B020DB"/>
    <w:rsid w:val="00B0237F"/>
    <w:rsid w:val="00B02714"/>
    <w:rsid w:val="00B02A84"/>
    <w:rsid w:val="00B03105"/>
    <w:rsid w:val="00B031AE"/>
    <w:rsid w:val="00B031C2"/>
    <w:rsid w:val="00B04383"/>
    <w:rsid w:val="00B04A08"/>
    <w:rsid w:val="00B05327"/>
    <w:rsid w:val="00B05A97"/>
    <w:rsid w:val="00B072AD"/>
    <w:rsid w:val="00B10897"/>
    <w:rsid w:val="00B109AD"/>
    <w:rsid w:val="00B10B35"/>
    <w:rsid w:val="00B11164"/>
    <w:rsid w:val="00B11322"/>
    <w:rsid w:val="00B117C0"/>
    <w:rsid w:val="00B12018"/>
    <w:rsid w:val="00B125F8"/>
    <w:rsid w:val="00B13185"/>
    <w:rsid w:val="00B134AC"/>
    <w:rsid w:val="00B135A9"/>
    <w:rsid w:val="00B14536"/>
    <w:rsid w:val="00B14CA1"/>
    <w:rsid w:val="00B158B9"/>
    <w:rsid w:val="00B15CCE"/>
    <w:rsid w:val="00B15D55"/>
    <w:rsid w:val="00B163BE"/>
    <w:rsid w:val="00B1648D"/>
    <w:rsid w:val="00B165FF"/>
    <w:rsid w:val="00B16744"/>
    <w:rsid w:val="00B16827"/>
    <w:rsid w:val="00B1717F"/>
    <w:rsid w:val="00B17529"/>
    <w:rsid w:val="00B17815"/>
    <w:rsid w:val="00B20515"/>
    <w:rsid w:val="00B20759"/>
    <w:rsid w:val="00B20D5E"/>
    <w:rsid w:val="00B20FE0"/>
    <w:rsid w:val="00B21514"/>
    <w:rsid w:val="00B2164D"/>
    <w:rsid w:val="00B2192F"/>
    <w:rsid w:val="00B21BD8"/>
    <w:rsid w:val="00B21C35"/>
    <w:rsid w:val="00B22000"/>
    <w:rsid w:val="00B229A4"/>
    <w:rsid w:val="00B22D28"/>
    <w:rsid w:val="00B2308E"/>
    <w:rsid w:val="00B2361B"/>
    <w:rsid w:val="00B23F40"/>
    <w:rsid w:val="00B248A7"/>
    <w:rsid w:val="00B24D6A"/>
    <w:rsid w:val="00B24FE8"/>
    <w:rsid w:val="00B250D4"/>
    <w:rsid w:val="00B25110"/>
    <w:rsid w:val="00B25152"/>
    <w:rsid w:val="00B25297"/>
    <w:rsid w:val="00B25979"/>
    <w:rsid w:val="00B25A1C"/>
    <w:rsid w:val="00B264A9"/>
    <w:rsid w:val="00B2674F"/>
    <w:rsid w:val="00B2692E"/>
    <w:rsid w:val="00B269E8"/>
    <w:rsid w:val="00B26A46"/>
    <w:rsid w:val="00B26D3E"/>
    <w:rsid w:val="00B27118"/>
    <w:rsid w:val="00B27CA7"/>
    <w:rsid w:val="00B27D78"/>
    <w:rsid w:val="00B302B5"/>
    <w:rsid w:val="00B30705"/>
    <w:rsid w:val="00B30B3C"/>
    <w:rsid w:val="00B31C98"/>
    <w:rsid w:val="00B321B0"/>
    <w:rsid w:val="00B331D5"/>
    <w:rsid w:val="00B33574"/>
    <w:rsid w:val="00B336F1"/>
    <w:rsid w:val="00B342B3"/>
    <w:rsid w:val="00B34450"/>
    <w:rsid w:val="00B34913"/>
    <w:rsid w:val="00B34C64"/>
    <w:rsid w:val="00B34F5C"/>
    <w:rsid w:val="00B361C2"/>
    <w:rsid w:val="00B367E2"/>
    <w:rsid w:val="00B36928"/>
    <w:rsid w:val="00B36D3F"/>
    <w:rsid w:val="00B36EDC"/>
    <w:rsid w:val="00B37F91"/>
    <w:rsid w:val="00B4012C"/>
    <w:rsid w:val="00B40E12"/>
    <w:rsid w:val="00B40E38"/>
    <w:rsid w:val="00B41231"/>
    <w:rsid w:val="00B41832"/>
    <w:rsid w:val="00B41AA7"/>
    <w:rsid w:val="00B4212F"/>
    <w:rsid w:val="00B42913"/>
    <w:rsid w:val="00B42DF6"/>
    <w:rsid w:val="00B4374C"/>
    <w:rsid w:val="00B43C0E"/>
    <w:rsid w:val="00B43F19"/>
    <w:rsid w:val="00B4402B"/>
    <w:rsid w:val="00B44796"/>
    <w:rsid w:val="00B45AEA"/>
    <w:rsid w:val="00B45AF3"/>
    <w:rsid w:val="00B45D74"/>
    <w:rsid w:val="00B461E6"/>
    <w:rsid w:val="00B464BC"/>
    <w:rsid w:val="00B4697C"/>
    <w:rsid w:val="00B46AB2"/>
    <w:rsid w:val="00B46BC8"/>
    <w:rsid w:val="00B46BF5"/>
    <w:rsid w:val="00B46C9C"/>
    <w:rsid w:val="00B50250"/>
    <w:rsid w:val="00B5041C"/>
    <w:rsid w:val="00B5078A"/>
    <w:rsid w:val="00B51039"/>
    <w:rsid w:val="00B51339"/>
    <w:rsid w:val="00B53156"/>
    <w:rsid w:val="00B53851"/>
    <w:rsid w:val="00B5393F"/>
    <w:rsid w:val="00B539DC"/>
    <w:rsid w:val="00B56153"/>
    <w:rsid w:val="00B5796D"/>
    <w:rsid w:val="00B57A82"/>
    <w:rsid w:val="00B57F10"/>
    <w:rsid w:val="00B6085C"/>
    <w:rsid w:val="00B60B5C"/>
    <w:rsid w:val="00B62D0E"/>
    <w:rsid w:val="00B634A6"/>
    <w:rsid w:val="00B638A4"/>
    <w:rsid w:val="00B640AA"/>
    <w:rsid w:val="00B64816"/>
    <w:rsid w:val="00B64B69"/>
    <w:rsid w:val="00B64CC5"/>
    <w:rsid w:val="00B64D42"/>
    <w:rsid w:val="00B659E9"/>
    <w:rsid w:val="00B65CF1"/>
    <w:rsid w:val="00B6658C"/>
    <w:rsid w:val="00B666A9"/>
    <w:rsid w:val="00B6690F"/>
    <w:rsid w:val="00B67103"/>
    <w:rsid w:val="00B67D8D"/>
    <w:rsid w:val="00B67E8F"/>
    <w:rsid w:val="00B70724"/>
    <w:rsid w:val="00B70CD8"/>
    <w:rsid w:val="00B71439"/>
    <w:rsid w:val="00B71768"/>
    <w:rsid w:val="00B7224B"/>
    <w:rsid w:val="00B724F0"/>
    <w:rsid w:val="00B72561"/>
    <w:rsid w:val="00B72715"/>
    <w:rsid w:val="00B727C2"/>
    <w:rsid w:val="00B72D07"/>
    <w:rsid w:val="00B73219"/>
    <w:rsid w:val="00B74406"/>
    <w:rsid w:val="00B753B1"/>
    <w:rsid w:val="00B7540A"/>
    <w:rsid w:val="00B75BB6"/>
    <w:rsid w:val="00B770CC"/>
    <w:rsid w:val="00B77EA1"/>
    <w:rsid w:val="00B809BA"/>
    <w:rsid w:val="00B809C8"/>
    <w:rsid w:val="00B81259"/>
    <w:rsid w:val="00B81D06"/>
    <w:rsid w:val="00B82392"/>
    <w:rsid w:val="00B824AE"/>
    <w:rsid w:val="00B824C4"/>
    <w:rsid w:val="00B827F3"/>
    <w:rsid w:val="00B82A62"/>
    <w:rsid w:val="00B82B71"/>
    <w:rsid w:val="00B83EF5"/>
    <w:rsid w:val="00B8402D"/>
    <w:rsid w:val="00B84B12"/>
    <w:rsid w:val="00B84E18"/>
    <w:rsid w:val="00B85262"/>
    <w:rsid w:val="00B85657"/>
    <w:rsid w:val="00B8573E"/>
    <w:rsid w:val="00B86897"/>
    <w:rsid w:val="00B86F75"/>
    <w:rsid w:val="00B871FF"/>
    <w:rsid w:val="00B87233"/>
    <w:rsid w:val="00B87324"/>
    <w:rsid w:val="00B8750B"/>
    <w:rsid w:val="00B8769C"/>
    <w:rsid w:val="00B87709"/>
    <w:rsid w:val="00B87BC3"/>
    <w:rsid w:val="00B90296"/>
    <w:rsid w:val="00B90660"/>
    <w:rsid w:val="00B90776"/>
    <w:rsid w:val="00B908CA"/>
    <w:rsid w:val="00B91A01"/>
    <w:rsid w:val="00B92F7E"/>
    <w:rsid w:val="00B93009"/>
    <w:rsid w:val="00B93C75"/>
    <w:rsid w:val="00B9524D"/>
    <w:rsid w:val="00B955D4"/>
    <w:rsid w:val="00B95C09"/>
    <w:rsid w:val="00B96303"/>
    <w:rsid w:val="00B97CAC"/>
    <w:rsid w:val="00BA01B6"/>
    <w:rsid w:val="00BA0884"/>
    <w:rsid w:val="00BA0BFF"/>
    <w:rsid w:val="00BA0C67"/>
    <w:rsid w:val="00BA147C"/>
    <w:rsid w:val="00BA172D"/>
    <w:rsid w:val="00BA17C1"/>
    <w:rsid w:val="00BA1D89"/>
    <w:rsid w:val="00BA416B"/>
    <w:rsid w:val="00BA4187"/>
    <w:rsid w:val="00BA472D"/>
    <w:rsid w:val="00BA4BA3"/>
    <w:rsid w:val="00BA4BF5"/>
    <w:rsid w:val="00BA4C4A"/>
    <w:rsid w:val="00BA507E"/>
    <w:rsid w:val="00BA5455"/>
    <w:rsid w:val="00BA5D0D"/>
    <w:rsid w:val="00BA67BC"/>
    <w:rsid w:val="00BA6EEB"/>
    <w:rsid w:val="00BA7889"/>
    <w:rsid w:val="00BA79FC"/>
    <w:rsid w:val="00BA7CF8"/>
    <w:rsid w:val="00BA7EA6"/>
    <w:rsid w:val="00BB0771"/>
    <w:rsid w:val="00BB0862"/>
    <w:rsid w:val="00BB09A8"/>
    <w:rsid w:val="00BB19B2"/>
    <w:rsid w:val="00BB1D2F"/>
    <w:rsid w:val="00BB1E58"/>
    <w:rsid w:val="00BB2494"/>
    <w:rsid w:val="00BB2A77"/>
    <w:rsid w:val="00BB2DFB"/>
    <w:rsid w:val="00BB31C9"/>
    <w:rsid w:val="00BB35AA"/>
    <w:rsid w:val="00BB3726"/>
    <w:rsid w:val="00BB479B"/>
    <w:rsid w:val="00BB4A85"/>
    <w:rsid w:val="00BB53C2"/>
    <w:rsid w:val="00BB5488"/>
    <w:rsid w:val="00BB608E"/>
    <w:rsid w:val="00BB668B"/>
    <w:rsid w:val="00BB7024"/>
    <w:rsid w:val="00BC0379"/>
    <w:rsid w:val="00BC043D"/>
    <w:rsid w:val="00BC07A3"/>
    <w:rsid w:val="00BC17DA"/>
    <w:rsid w:val="00BC1A1A"/>
    <w:rsid w:val="00BC222A"/>
    <w:rsid w:val="00BC2660"/>
    <w:rsid w:val="00BC26F8"/>
    <w:rsid w:val="00BC27AD"/>
    <w:rsid w:val="00BC297B"/>
    <w:rsid w:val="00BC3B19"/>
    <w:rsid w:val="00BC4E8D"/>
    <w:rsid w:val="00BC5E13"/>
    <w:rsid w:val="00BC64EA"/>
    <w:rsid w:val="00BC745F"/>
    <w:rsid w:val="00BC756D"/>
    <w:rsid w:val="00BC771C"/>
    <w:rsid w:val="00BC777F"/>
    <w:rsid w:val="00BD0970"/>
    <w:rsid w:val="00BD157C"/>
    <w:rsid w:val="00BD170D"/>
    <w:rsid w:val="00BD1BD5"/>
    <w:rsid w:val="00BD1C49"/>
    <w:rsid w:val="00BD1CB0"/>
    <w:rsid w:val="00BD1DBC"/>
    <w:rsid w:val="00BD209F"/>
    <w:rsid w:val="00BD2CD7"/>
    <w:rsid w:val="00BD3866"/>
    <w:rsid w:val="00BD458E"/>
    <w:rsid w:val="00BD6032"/>
    <w:rsid w:val="00BD61BF"/>
    <w:rsid w:val="00BD74F4"/>
    <w:rsid w:val="00BD77EA"/>
    <w:rsid w:val="00BD77F2"/>
    <w:rsid w:val="00BE00A3"/>
    <w:rsid w:val="00BE0141"/>
    <w:rsid w:val="00BE0B70"/>
    <w:rsid w:val="00BE0C56"/>
    <w:rsid w:val="00BE1558"/>
    <w:rsid w:val="00BE1B75"/>
    <w:rsid w:val="00BE2292"/>
    <w:rsid w:val="00BE2BC9"/>
    <w:rsid w:val="00BE3BCE"/>
    <w:rsid w:val="00BE43B1"/>
    <w:rsid w:val="00BE49AC"/>
    <w:rsid w:val="00BE49FA"/>
    <w:rsid w:val="00BE4D93"/>
    <w:rsid w:val="00BE4E10"/>
    <w:rsid w:val="00BE59C3"/>
    <w:rsid w:val="00BE7EC7"/>
    <w:rsid w:val="00BF0392"/>
    <w:rsid w:val="00BF05C3"/>
    <w:rsid w:val="00BF08F4"/>
    <w:rsid w:val="00BF09F4"/>
    <w:rsid w:val="00BF0A9C"/>
    <w:rsid w:val="00BF0B89"/>
    <w:rsid w:val="00BF0BD5"/>
    <w:rsid w:val="00BF0D12"/>
    <w:rsid w:val="00BF1324"/>
    <w:rsid w:val="00BF15D9"/>
    <w:rsid w:val="00BF16BE"/>
    <w:rsid w:val="00BF24CC"/>
    <w:rsid w:val="00BF24E3"/>
    <w:rsid w:val="00BF267E"/>
    <w:rsid w:val="00BF3D89"/>
    <w:rsid w:val="00BF42FA"/>
    <w:rsid w:val="00BF47A4"/>
    <w:rsid w:val="00BF484B"/>
    <w:rsid w:val="00BF4995"/>
    <w:rsid w:val="00BF5FF8"/>
    <w:rsid w:val="00BF6100"/>
    <w:rsid w:val="00BF6666"/>
    <w:rsid w:val="00BF7365"/>
    <w:rsid w:val="00BF7BD3"/>
    <w:rsid w:val="00C0006D"/>
    <w:rsid w:val="00C0012B"/>
    <w:rsid w:val="00C005F2"/>
    <w:rsid w:val="00C03B06"/>
    <w:rsid w:val="00C03B92"/>
    <w:rsid w:val="00C03C2A"/>
    <w:rsid w:val="00C03FEB"/>
    <w:rsid w:val="00C048D7"/>
    <w:rsid w:val="00C04ED5"/>
    <w:rsid w:val="00C0579C"/>
    <w:rsid w:val="00C05885"/>
    <w:rsid w:val="00C05AD1"/>
    <w:rsid w:val="00C0601F"/>
    <w:rsid w:val="00C06384"/>
    <w:rsid w:val="00C06D01"/>
    <w:rsid w:val="00C070AE"/>
    <w:rsid w:val="00C100F2"/>
    <w:rsid w:val="00C101BE"/>
    <w:rsid w:val="00C106A3"/>
    <w:rsid w:val="00C11108"/>
    <w:rsid w:val="00C11BE9"/>
    <w:rsid w:val="00C11DA4"/>
    <w:rsid w:val="00C124FF"/>
    <w:rsid w:val="00C12743"/>
    <w:rsid w:val="00C12B6B"/>
    <w:rsid w:val="00C12F4B"/>
    <w:rsid w:val="00C130F7"/>
    <w:rsid w:val="00C149CB"/>
    <w:rsid w:val="00C150FB"/>
    <w:rsid w:val="00C155C1"/>
    <w:rsid w:val="00C15961"/>
    <w:rsid w:val="00C15E6D"/>
    <w:rsid w:val="00C16502"/>
    <w:rsid w:val="00C16974"/>
    <w:rsid w:val="00C170A5"/>
    <w:rsid w:val="00C17239"/>
    <w:rsid w:val="00C1768D"/>
    <w:rsid w:val="00C178E2"/>
    <w:rsid w:val="00C20B34"/>
    <w:rsid w:val="00C20B7F"/>
    <w:rsid w:val="00C20DC0"/>
    <w:rsid w:val="00C20DC9"/>
    <w:rsid w:val="00C21164"/>
    <w:rsid w:val="00C2180C"/>
    <w:rsid w:val="00C23950"/>
    <w:rsid w:val="00C2397B"/>
    <w:rsid w:val="00C2692C"/>
    <w:rsid w:val="00C26F4D"/>
    <w:rsid w:val="00C27058"/>
    <w:rsid w:val="00C27366"/>
    <w:rsid w:val="00C27D63"/>
    <w:rsid w:val="00C30181"/>
    <w:rsid w:val="00C3140C"/>
    <w:rsid w:val="00C3189D"/>
    <w:rsid w:val="00C31A5A"/>
    <w:rsid w:val="00C31FC2"/>
    <w:rsid w:val="00C32C46"/>
    <w:rsid w:val="00C33845"/>
    <w:rsid w:val="00C33B13"/>
    <w:rsid w:val="00C35510"/>
    <w:rsid w:val="00C35955"/>
    <w:rsid w:val="00C360AA"/>
    <w:rsid w:val="00C36AF8"/>
    <w:rsid w:val="00C37395"/>
    <w:rsid w:val="00C3743D"/>
    <w:rsid w:val="00C3769D"/>
    <w:rsid w:val="00C40BBB"/>
    <w:rsid w:val="00C40C82"/>
    <w:rsid w:val="00C41103"/>
    <w:rsid w:val="00C416A2"/>
    <w:rsid w:val="00C41A60"/>
    <w:rsid w:val="00C429B2"/>
    <w:rsid w:val="00C4300C"/>
    <w:rsid w:val="00C44D21"/>
    <w:rsid w:val="00C45068"/>
    <w:rsid w:val="00C4541F"/>
    <w:rsid w:val="00C45931"/>
    <w:rsid w:val="00C46F6E"/>
    <w:rsid w:val="00C475A1"/>
    <w:rsid w:val="00C47897"/>
    <w:rsid w:val="00C47989"/>
    <w:rsid w:val="00C50A81"/>
    <w:rsid w:val="00C50BD6"/>
    <w:rsid w:val="00C50F3A"/>
    <w:rsid w:val="00C510A4"/>
    <w:rsid w:val="00C51352"/>
    <w:rsid w:val="00C51FC4"/>
    <w:rsid w:val="00C52305"/>
    <w:rsid w:val="00C52905"/>
    <w:rsid w:val="00C52AA8"/>
    <w:rsid w:val="00C53793"/>
    <w:rsid w:val="00C5387C"/>
    <w:rsid w:val="00C53E21"/>
    <w:rsid w:val="00C53E67"/>
    <w:rsid w:val="00C54168"/>
    <w:rsid w:val="00C541BB"/>
    <w:rsid w:val="00C543F5"/>
    <w:rsid w:val="00C54E9A"/>
    <w:rsid w:val="00C55689"/>
    <w:rsid w:val="00C55837"/>
    <w:rsid w:val="00C55BB4"/>
    <w:rsid w:val="00C55C5B"/>
    <w:rsid w:val="00C565ED"/>
    <w:rsid w:val="00C56F4D"/>
    <w:rsid w:val="00C574AB"/>
    <w:rsid w:val="00C575AA"/>
    <w:rsid w:val="00C5788D"/>
    <w:rsid w:val="00C60FF9"/>
    <w:rsid w:val="00C6172C"/>
    <w:rsid w:val="00C623E4"/>
    <w:rsid w:val="00C627E0"/>
    <w:rsid w:val="00C630E7"/>
    <w:rsid w:val="00C634A6"/>
    <w:rsid w:val="00C635B7"/>
    <w:rsid w:val="00C635C2"/>
    <w:rsid w:val="00C63C65"/>
    <w:rsid w:val="00C63D4E"/>
    <w:rsid w:val="00C63EA9"/>
    <w:rsid w:val="00C6426B"/>
    <w:rsid w:val="00C646EF"/>
    <w:rsid w:val="00C64BD5"/>
    <w:rsid w:val="00C64F6D"/>
    <w:rsid w:val="00C6508B"/>
    <w:rsid w:val="00C650F2"/>
    <w:rsid w:val="00C653C0"/>
    <w:rsid w:val="00C657D9"/>
    <w:rsid w:val="00C665D6"/>
    <w:rsid w:val="00C66980"/>
    <w:rsid w:val="00C672CE"/>
    <w:rsid w:val="00C67875"/>
    <w:rsid w:val="00C6796D"/>
    <w:rsid w:val="00C70BB0"/>
    <w:rsid w:val="00C70F29"/>
    <w:rsid w:val="00C71A2F"/>
    <w:rsid w:val="00C71E24"/>
    <w:rsid w:val="00C72010"/>
    <w:rsid w:val="00C7218E"/>
    <w:rsid w:val="00C7229F"/>
    <w:rsid w:val="00C723A1"/>
    <w:rsid w:val="00C72ABA"/>
    <w:rsid w:val="00C72EAB"/>
    <w:rsid w:val="00C73C1F"/>
    <w:rsid w:val="00C7578D"/>
    <w:rsid w:val="00C75A02"/>
    <w:rsid w:val="00C75A60"/>
    <w:rsid w:val="00C76526"/>
    <w:rsid w:val="00C766EE"/>
    <w:rsid w:val="00C77152"/>
    <w:rsid w:val="00C7790E"/>
    <w:rsid w:val="00C804B8"/>
    <w:rsid w:val="00C80C1F"/>
    <w:rsid w:val="00C8173E"/>
    <w:rsid w:val="00C825EE"/>
    <w:rsid w:val="00C825FF"/>
    <w:rsid w:val="00C849E0"/>
    <w:rsid w:val="00C84F8C"/>
    <w:rsid w:val="00C85353"/>
    <w:rsid w:val="00C856EE"/>
    <w:rsid w:val="00C87329"/>
    <w:rsid w:val="00C874D4"/>
    <w:rsid w:val="00C900BD"/>
    <w:rsid w:val="00C90AB7"/>
    <w:rsid w:val="00C9114B"/>
    <w:rsid w:val="00C912D9"/>
    <w:rsid w:val="00C917E9"/>
    <w:rsid w:val="00C91976"/>
    <w:rsid w:val="00C91C3C"/>
    <w:rsid w:val="00C91E82"/>
    <w:rsid w:val="00C91FFE"/>
    <w:rsid w:val="00C92743"/>
    <w:rsid w:val="00C93636"/>
    <w:rsid w:val="00C93E2D"/>
    <w:rsid w:val="00C951F3"/>
    <w:rsid w:val="00C954AB"/>
    <w:rsid w:val="00C963D7"/>
    <w:rsid w:val="00C965C4"/>
    <w:rsid w:val="00C96B47"/>
    <w:rsid w:val="00C96D89"/>
    <w:rsid w:val="00C96F04"/>
    <w:rsid w:val="00C97117"/>
    <w:rsid w:val="00CA0804"/>
    <w:rsid w:val="00CA0BEE"/>
    <w:rsid w:val="00CA1B02"/>
    <w:rsid w:val="00CA2201"/>
    <w:rsid w:val="00CA2593"/>
    <w:rsid w:val="00CA26BA"/>
    <w:rsid w:val="00CA28F1"/>
    <w:rsid w:val="00CA2F4A"/>
    <w:rsid w:val="00CA3555"/>
    <w:rsid w:val="00CA4783"/>
    <w:rsid w:val="00CA5376"/>
    <w:rsid w:val="00CA5DA8"/>
    <w:rsid w:val="00CA5DBB"/>
    <w:rsid w:val="00CA6F33"/>
    <w:rsid w:val="00CA70D6"/>
    <w:rsid w:val="00CA7230"/>
    <w:rsid w:val="00CA72D0"/>
    <w:rsid w:val="00CA74C3"/>
    <w:rsid w:val="00CA7A59"/>
    <w:rsid w:val="00CB0EBC"/>
    <w:rsid w:val="00CB0FC7"/>
    <w:rsid w:val="00CB132D"/>
    <w:rsid w:val="00CB17C5"/>
    <w:rsid w:val="00CB1901"/>
    <w:rsid w:val="00CB1D6E"/>
    <w:rsid w:val="00CB1DC4"/>
    <w:rsid w:val="00CB335E"/>
    <w:rsid w:val="00CB3454"/>
    <w:rsid w:val="00CB45E7"/>
    <w:rsid w:val="00CB4989"/>
    <w:rsid w:val="00CB4A9A"/>
    <w:rsid w:val="00CB549E"/>
    <w:rsid w:val="00CB6736"/>
    <w:rsid w:val="00CB68CB"/>
    <w:rsid w:val="00CB6CDB"/>
    <w:rsid w:val="00CC0589"/>
    <w:rsid w:val="00CC0876"/>
    <w:rsid w:val="00CC0AE9"/>
    <w:rsid w:val="00CC0E98"/>
    <w:rsid w:val="00CC0EB3"/>
    <w:rsid w:val="00CC13A2"/>
    <w:rsid w:val="00CC1CA8"/>
    <w:rsid w:val="00CC205E"/>
    <w:rsid w:val="00CC2CE1"/>
    <w:rsid w:val="00CC3740"/>
    <w:rsid w:val="00CC3C13"/>
    <w:rsid w:val="00CC4119"/>
    <w:rsid w:val="00CC56AD"/>
    <w:rsid w:val="00CC582D"/>
    <w:rsid w:val="00CC5937"/>
    <w:rsid w:val="00CC6197"/>
    <w:rsid w:val="00CC6228"/>
    <w:rsid w:val="00CC67FB"/>
    <w:rsid w:val="00CC6D82"/>
    <w:rsid w:val="00CC6FD5"/>
    <w:rsid w:val="00CC711E"/>
    <w:rsid w:val="00CC766D"/>
    <w:rsid w:val="00CC7D3A"/>
    <w:rsid w:val="00CD0E98"/>
    <w:rsid w:val="00CD161B"/>
    <w:rsid w:val="00CD1977"/>
    <w:rsid w:val="00CD205F"/>
    <w:rsid w:val="00CD24E6"/>
    <w:rsid w:val="00CD2D25"/>
    <w:rsid w:val="00CD2F2C"/>
    <w:rsid w:val="00CD32E5"/>
    <w:rsid w:val="00CD33E7"/>
    <w:rsid w:val="00CD3506"/>
    <w:rsid w:val="00CD3649"/>
    <w:rsid w:val="00CD3B03"/>
    <w:rsid w:val="00CD499F"/>
    <w:rsid w:val="00CD5065"/>
    <w:rsid w:val="00CD5132"/>
    <w:rsid w:val="00CD789A"/>
    <w:rsid w:val="00CE14B3"/>
    <w:rsid w:val="00CE19AA"/>
    <w:rsid w:val="00CE1B7D"/>
    <w:rsid w:val="00CE1D5E"/>
    <w:rsid w:val="00CE30F6"/>
    <w:rsid w:val="00CE3540"/>
    <w:rsid w:val="00CE3A44"/>
    <w:rsid w:val="00CE4135"/>
    <w:rsid w:val="00CE4457"/>
    <w:rsid w:val="00CE448D"/>
    <w:rsid w:val="00CE45AA"/>
    <w:rsid w:val="00CE4C4E"/>
    <w:rsid w:val="00CE5329"/>
    <w:rsid w:val="00CE6BE7"/>
    <w:rsid w:val="00CE6D02"/>
    <w:rsid w:val="00CE721D"/>
    <w:rsid w:val="00CE7775"/>
    <w:rsid w:val="00CE79DB"/>
    <w:rsid w:val="00CF0168"/>
    <w:rsid w:val="00CF0BB7"/>
    <w:rsid w:val="00CF0CA9"/>
    <w:rsid w:val="00CF16D6"/>
    <w:rsid w:val="00CF202E"/>
    <w:rsid w:val="00CF2DAB"/>
    <w:rsid w:val="00CF3342"/>
    <w:rsid w:val="00CF36E2"/>
    <w:rsid w:val="00CF3C5C"/>
    <w:rsid w:val="00CF3EF7"/>
    <w:rsid w:val="00CF4616"/>
    <w:rsid w:val="00CF50C0"/>
    <w:rsid w:val="00CF5778"/>
    <w:rsid w:val="00CF5820"/>
    <w:rsid w:val="00CF5B5F"/>
    <w:rsid w:val="00CF6843"/>
    <w:rsid w:val="00CF6857"/>
    <w:rsid w:val="00CF709A"/>
    <w:rsid w:val="00CF70A5"/>
    <w:rsid w:val="00CF7697"/>
    <w:rsid w:val="00D0058D"/>
    <w:rsid w:val="00D0209C"/>
    <w:rsid w:val="00D024C3"/>
    <w:rsid w:val="00D02B64"/>
    <w:rsid w:val="00D03C17"/>
    <w:rsid w:val="00D03FD4"/>
    <w:rsid w:val="00D04010"/>
    <w:rsid w:val="00D0536E"/>
    <w:rsid w:val="00D055CF"/>
    <w:rsid w:val="00D0603B"/>
    <w:rsid w:val="00D06046"/>
    <w:rsid w:val="00D06542"/>
    <w:rsid w:val="00D06766"/>
    <w:rsid w:val="00D07167"/>
    <w:rsid w:val="00D10543"/>
    <w:rsid w:val="00D1061A"/>
    <w:rsid w:val="00D10E4A"/>
    <w:rsid w:val="00D11376"/>
    <w:rsid w:val="00D116B5"/>
    <w:rsid w:val="00D1182B"/>
    <w:rsid w:val="00D12021"/>
    <w:rsid w:val="00D12370"/>
    <w:rsid w:val="00D13948"/>
    <w:rsid w:val="00D1405C"/>
    <w:rsid w:val="00D14A12"/>
    <w:rsid w:val="00D1502E"/>
    <w:rsid w:val="00D157F4"/>
    <w:rsid w:val="00D15C7F"/>
    <w:rsid w:val="00D15DFF"/>
    <w:rsid w:val="00D1643A"/>
    <w:rsid w:val="00D16671"/>
    <w:rsid w:val="00D176AB"/>
    <w:rsid w:val="00D20309"/>
    <w:rsid w:val="00D20C91"/>
    <w:rsid w:val="00D21105"/>
    <w:rsid w:val="00D21574"/>
    <w:rsid w:val="00D222E9"/>
    <w:rsid w:val="00D227D7"/>
    <w:rsid w:val="00D229A7"/>
    <w:rsid w:val="00D22B68"/>
    <w:rsid w:val="00D238E0"/>
    <w:rsid w:val="00D253E3"/>
    <w:rsid w:val="00D25811"/>
    <w:rsid w:val="00D25A6F"/>
    <w:rsid w:val="00D2642B"/>
    <w:rsid w:val="00D270F7"/>
    <w:rsid w:val="00D27334"/>
    <w:rsid w:val="00D279A6"/>
    <w:rsid w:val="00D27AE0"/>
    <w:rsid w:val="00D30952"/>
    <w:rsid w:val="00D32C2A"/>
    <w:rsid w:val="00D32D19"/>
    <w:rsid w:val="00D3315C"/>
    <w:rsid w:val="00D33BA7"/>
    <w:rsid w:val="00D34257"/>
    <w:rsid w:val="00D35783"/>
    <w:rsid w:val="00D35994"/>
    <w:rsid w:val="00D35E91"/>
    <w:rsid w:val="00D36388"/>
    <w:rsid w:val="00D36632"/>
    <w:rsid w:val="00D3785B"/>
    <w:rsid w:val="00D37B99"/>
    <w:rsid w:val="00D40668"/>
    <w:rsid w:val="00D4077D"/>
    <w:rsid w:val="00D414E2"/>
    <w:rsid w:val="00D41932"/>
    <w:rsid w:val="00D41CC2"/>
    <w:rsid w:val="00D42631"/>
    <w:rsid w:val="00D4296B"/>
    <w:rsid w:val="00D430B7"/>
    <w:rsid w:val="00D433EB"/>
    <w:rsid w:val="00D43B62"/>
    <w:rsid w:val="00D43CD6"/>
    <w:rsid w:val="00D43E33"/>
    <w:rsid w:val="00D444D6"/>
    <w:rsid w:val="00D44932"/>
    <w:rsid w:val="00D44CBE"/>
    <w:rsid w:val="00D44E50"/>
    <w:rsid w:val="00D45867"/>
    <w:rsid w:val="00D459CC"/>
    <w:rsid w:val="00D45D07"/>
    <w:rsid w:val="00D465B3"/>
    <w:rsid w:val="00D465BA"/>
    <w:rsid w:val="00D466AA"/>
    <w:rsid w:val="00D50016"/>
    <w:rsid w:val="00D502D9"/>
    <w:rsid w:val="00D51134"/>
    <w:rsid w:val="00D515CA"/>
    <w:rsid w:val="00D5161D"/>
    <w:rsid w:val="00D5229E"/>
    <w:rsid w:val="00D5240E"/>
    <w:rsid w:val="00D52A21"/>
    <w:rsid w:val="00D52B5C"/>
    <w:rsid w:val="00D53368"/>
    <w:rsid w:val="00D53CC3"/>
    <w:rsid w:val="00D545A5"/>
    <w:rsid w:val="00D55F47"/>
    <w:rsid w:val="00D565D9"/>
    <w:rsid w:val="00D56740"/>
    <w:rsid w:val="00D56A2A"/>
    <w:rsid w:val="00D56BD0"/>
    <w:rsid w:val="00D56D53"/>
    <w:rsid w:val="00D573FF"/>
    <w:rsid w:val="00D578DE"/>
    <w:rsid w:val="00D57AF2"/>
    <w:rsid w:val="00D57C79"/>
    <w:rsid w:val="00D60185"/>
    <w:rsid w:val="00D602D8"/>
    <w:rsid w:val="00D603FA"/>
    <w:rsid w:val="00D60617"/>
    <w:rsid w:val="00D62410"/>
    <w:rsid w:val="00D624C3"/>
    <w:rsid w:val="00D626F0"/>
    <w:rsid w:val="00D6281D"/>
    <w:rsid w:val="00D62AF3"/>
    <w:rsid w:val="00D62FEA"/>
    <w:rsid w:val="00D63360"/>
    <w:rsid w:val="00D647BE"/>
    <w:rsid w:val="00D64A38"/>
    <w:rsid w:val="00D64ED1"/>
    <w:rsid w:val="00D64FB8"/>
    <w:rsid w:val="00D65078"/>
    <w:rsid w:val="00D651E7"/>
    <w:rsid w:val="00D65775"/>
    <w:rsid w:val="00D65EC0"/>
    <w:rsid w:val="00D6601C"/>
    <w:rsid w:val="00D66AAB"/>
    <w:rsid w:val="00D66AC6"/>
    <w:rsid w:val="00D66D73"/>
    <w:rsid w:val="00D672B4"/>
    <w:rsid w:val="00D6746B"/>
    <w:rsid w:val="00D67ED1"/>
    <w:rsid w:val="00D70063"/>
    <w:rsid w:val="00D700EC"/>
    <w:rsid w:val="00D7012C"/>
    <w:rsid w:val="00D7137B"/>
    <w:rsid w:val="00D71B4D"/>
    <w:rsid w:val="00D72AFA"/>
    <w:rsid w:val="00D7340C"/>
    <w:rsid w:val="00D73B64"/>
    <w:rsid w:val="00D74B42"/>
    <w:rsid w:val="00D74D6D"/>
    <w:rsid w:val="00D751E4"/>
    <w:rsid w:val="00D75AFB"/>
    <w:rsid w:val="00D75FD9"/>
    <w:rsid w:val="00D764C5"/>
    <w:rsid w:val="00D76999"/>
    <w:rsid w:val="00D76B64"/>
    <w:rsid w:val="00D76E64"/>
    <w:rsid w:val="00D77581"/>
    <w:rsid w:val="00D77719"/>
    <w:rsid w:val="00D7780A"/>
    <w:rsid w:val="00D779CE"/>
    <w:rsid w:val="00D77A13"/>
    <w:rsid w:val="00D77B12"/>
    <w:rsid w:val="00D8196A"/>
    <w:rsid w:val="00D821F6"/>
    <w:rsid w:val="00D834B0"/>
    <w:rsid w:val="00D83E14"/>
    <w:rsid w:val="00D83EE3"/>
    <w:rsid w:val="00D83F46"/>
    <w:rsid w:val="00D842F2"/>
    <w:rsid w:val="00D84927"/>
    <w:rsid w:val="00D84BF9"/>
    <w:rsid w:val="00D8560B"/>
    <w:rsid w:val="00D85A80"/>
    <w:rsid w:val="00D85DED"/>
    <w:rsid w:val="00D85E24"/>
    <w:rsid w:val="00D8650C"/>
    <w:rsid w:val="00D86662"/>
    <w:rsid w:val="00D868EF"/>
    <w:rsid w:val="00D86CD8"/>
    <w:rsid w:val="00D86D34"/>
    <w:rsid w:val="00D8722E"/>
    <w:rsid w:val="00D8769D"/>
    <w:rsid w:val="00D87AE0"/>
    <w:rsid w:val="00D90001"/>
    <w:rsid w:val="00D9026E"/>
    <w:rsid w:val="00D90418"/>
    <w:rsid w:val="00D90641"/>
    <w:rsid w:val="00D90B55"/>
    <w:rsid w:val="00D91231"/>
    <w:rsid w:val="00D9155E"/>
    <w:rsid w:val="00D915BD"/>
    <w:rsid w:val="00D91651"/>
    <w:rsid w:val="00D932DB"/>
    <w:rsid w:val="00D9359F"/>
    <w:rsid w:val="00D935E8"/>
    <w:rsid w:val="00D9432E"/>
    <w:rsid w:val="00D946F5"/>
    <w:rsid w:val="00D953C9"/>
    <w:rsid w:val="00D953D8"/>
    <w:rsid w:val="00D95901"/>
    <w:rsid w:val="00D95B24"/>
    <w:rsid w:val="00D95E47"/>
    <w:rsid w:val="00D96032"/>
    <w:rsid w:val="00D97A2B"/>
    <w:rsid w:val="00D97CD4"/>
    <w:rsid w:val="00D97FB1"/>
    <w:rsid w:val="00DA107B"/>
    <w:rsid w:val="00DA10AF"/>
    <w:rsid w:val="00DA249D"/>
    <w:rsid w:val="00DA2883"/>
    <w:rsid w:val="00DA2B98"/>
    <w:rsid w:val="00DA3C28"/>
    <w:rsid w:val="00DA441A"/>
    <w:rsid w:val="00DA44EE"/>
    <w:rsid w:val="00DA483A"/>
    <w:rsid w:val="00DA4B4F"/>
    <w:rsid w:val="00DA4E3A"/>
    <w:rsid w:val="00DA5474"/>
    <w:rsid w:val="00DA58EF"/>
    <w:rsid w:val="00DA6884"/>
    <w:rsid w:val="00DA6A56"/>
    <w:rsid w:val="00DA6BA0"/>
    <w:rsid w:val="00DA7268"/>
    <w:rsid w:val="00DA7361"/>
    <w:rsid w:val="00DA7E92"/>
    <w:rsid w:val="00DB00DC"/>
    <w:rsid w:val="00DB0112"/>
    <w:rsid w:val="00DB0EB7"/>
    <w:rsid w:val="00DB13C9"/>
    <w:rsid w:val="00DB252B"/>
    <w:rsid w:val="00DB2644"/>
    <w:rsid w:val="00DB2E65"/>
    <w:rsid w:val="00DB2EFC"/>
    <w:rsid w:val="00DB3440"/>
    <w:rsid w:val="00DB3B45"/>
    <w:rsid w:val="00DB3F01"/>
    <w:rsid w:val="00DB4855"/>
    <w:rsid w:val="00DB566B"/>
    <w:rsid w:val="00DB5804"/>
    <w:rsid w:val="00DB5BDA"/>
    <w:rsid w:val="00DB5C48"/>
    <w:rsid w:val="00DB6010"/>
    <w:rsid w:val="00DB6603"/>
    <w:rsid w:val="00DB74A9"/>
    <w:rsid w:val="00DB78FC"/>
    <w:rsid w:val="00DB7A6E"/>
    <w:rsid w:val="00DB7F75"/>
    <w:rsid w:val="00DC0147"/>
    <w:rsid w:val="00DC04CE"/>
    <w:rsid w:val="00DC205A"/>
    <w:rsid w:val="00DC285B"/>
    <w:rsid w:val="00DC2CCA"/>
    <w:rsid w:val="00DC31FF"/>
    <w:rsid w:val="00DC35C6"/>
    <w:rsid w:val="00DC4526"/>
    <w:rsid w:val="00DC4562"/>
    <w:rsid w:val="00DC4D3C"/>
    <w:rsid w:val="00DC4D5F"/>
    <w:rsid w:val="00DC53ED"/>
    <w:rsid w:val="00DC5942"/>
    <w:rsid w:val="00DC59A0"/>
    <w:rsid w:val="00DC5CAF"/>
    <w:rsid w:val="00DC68BA"/>
    <w:rsid w:val="00DC6CBE"/>
    <w:rsid w:val="00DC71E5"/>
    <w:rsid w:val="00DC74AD"/>
    <w:rsid w:val="00DC76D2"/>
    <w:rsid w:val="00DC78FF"/>
    <w:rsid w:val="00DD08D1"/>
    <w:rsid w:val="00DD0C24"/>
    <w:rsid w:val="00DD0E27"/>
    <w:rsid w:val="00DD11C1"/>
    <w:rsid w:val="00DD1BDD"/>
    <w:rsid w:val="00DD1C00"/>
    <w:rsid w:val="00DD203D"/>
    <w:rsid w:val="00DD2819"/>
    <w:rsid w:val="00DD42DF"/>
    <w:rsid w:val="00DD5F55"/>
    <w:rsid w:val="00DD5F98"/>
    <w:rsid w:val="00DD6C71"/>
    <w:rsid w:val="00DD7CDA"/>
    <w:rsid w:val="00DD7DE5"/>
    <w:rsid w:val="00DE06A0"/>
    <w:rsid w:val="00DE0BD7"/>
    <w:rsid w:val="00DE0CCE"/>
    <w:rsid w:val="00DE13C9"/>
    <w:rsid w:val="00DE18A0"/>
    <w:rsid w:val="00DE1F34"/>
    <w:rsid w:val="00DE2363"/>
    <w:rsid w:val="00DE297C"/>
    <w:rsid w:val="00DE364F"/>
    <w:rsid w:val="00DE4666"/>
    <w:rsid w:val="00DE47C3"/>
    <w:rsid w:val="00DE4CB1"/>
    <w:rsid w:val="00DE5298"/>
    <w:rsid w:val="00DE5A64"/>
    <w:rsid w:val="00DE641C"/>
    <w:rsid w:val="00DE6A05"/>
    <w:rsid w:val="00DE6A2D"/>
    <w:rsid w:val="00DE7A3C"/>
    <w:rsid w:val="00DE7EFA"/>
    <w:rsid w:val="00DE7F42"/>
    <w:rsid w:val="00DE7FFE"/>
    <w:rsid w:val="00DF06B8"/>
    <w:rsid w:val="00DF0959"/>
    <w:rsid w:val="00DF1F30"/>
    <w:rsid w:val="00DF2505"/>
    <w:rsid w:val="00DF2FE5"/>
    <w:rsid w:val="00DF3259"/>
    <w:rsid w:val="00DF3C09"/>
    <w:rsid w:val="00DF5560"/>
    <w:rsid w:val="00DF55AD"/>
    <w:rsid w:val="00DF5CDE"/>
    <w:rsid w:val="00DF5D48"/>
    <w:rsid w:val="00DF605B"/>
    <w:rsid w:val="00DF60D8"/>
    <w:rsid w:val="00DF616B"/>
    <w:rsid w:val="00DF69FC"/>
    <w:rsid w:val="00DF6BAB"/>
    <w:rsid w:val="00DF732E"/>
    <w:rsid w:val="00DF757D"/>
    <w:rsid w:val="00DF7AA8"/>
    <w:rsid w:val="00DF7FEB"/>
    <w:rsid w:val="00E0043D"/>
    <w:rsid w:val="00E01427"/>
    <w:rsid w:val="00E0185F"/>
    <w:rsid w:val="00E0205C"/>
    <w:rsid w:val="00E021B3"/>
    <w:rsid w:val="00E02262"/>
    <w:rsid w:val="00E02750"/>
    <w:rsid w:val="00E02BFE"/>
    <w:rsid w:val="00E02D43"/>
    <w:rsid w:val="00E02F1C"/>
    <w:rsid w:val="00E03903"/>
    <w:rsid w:val="00E03981"/>
    <w:rsid w:val="00E03DAA"/>
    <w:rsid w:val="00E0459D"/>
    <w:rsid w:val="00E04817"/>
    <w:rsid w:val="00E04C48"/>
    <w:rsid w:val="00E04E40"/>
    <w:rsid w:val="00E055A0"/>
    <w:rsid w:val="00E06207"/>
    <w:rsid w:val="00E06535"/>
    <w:rsid w:val="00E066C3"/>
    <w:rsid w:val="00E0688F"/>
    <w:rsid w:val="00E06F4D"/>
    <w:rsid w:val="00E07C7A"/>
    <w:rsid w:val="00E07D83"/>
    <w:rsid w:val="00E07FDB"/>
    <w:rsid w:val="00E10BFE"/>
    <w:rsid w:val="00E1149A"/>
    <w:rsid w:val="00E1470C"/>
    <w:rsid w:val="00E14766"/>
    <w:rsid w:val="00E147CC"/>
    <w:rsid w:val="00E14A3C"/>
    <w:rsid w:val="00E14BC4"/>
    <w:rsid w:val="00E151E8"/>
    <w:rsid w:val="00E155A9"/>
    <w:rsid w:val="00E1575D"/>
    <w:rsid w:val="00E15C01"/>
    <w:rsid w:val="00E162FF"/>
    <w:rsid w:val="00E17029"/>
    <w:rsid w:val="00E2042A"/>
    <w:rsid w:val="00E206AD"/>
    <w:rsid w:val="00E20785"/>
    <w:rsid w:val="00E20C3C"/>
    <w:rsid w:val="00E20CF7"/>
    <w:rsid w:val="00E20EF4"/>
    <w:rsid w:val="00E20F90"/>
    <w:rsid w:val="00E21086"/>
    <w:rsid w:val="00E21C9B"/>
    <w:rsid w:val="00E21CD8"/>
    <w:rsid w:val="00E21DFF"/>
    <w:rsid w:val="00E21FD6"/>
    <w:rsid w:val="00E2253C"/>
    <w:rsid w:val="00E22CAE"/>
    <w:rsid w:val="00E2310A"/>
    <w:rsid w:val="00E23199"/>
    <w:rsid w:val="00E23591"/>
    <w:rsid w:val="00E23DD0"/>
    <w:rsid w:val="00E245BF"/>
    <w:rsid w:val="00E2462B"/>
    <w:rsid w:val="00E2462F"/>
    <w:rsid w:val="00E24E7C"/>
    <w:rsid w:val="00E25268"/>
    <w:rsid w:val="00E25D79"/>
    <w:rsid w:val="00E26492"/>
    <w:rsid w:val="00E26577"/>
    <w:rsid w:val="00E267B2"/>
    <w:rsid w:val="00E277C7"/>
    <w:rsid w:val="00E27908"/>
    <w:rsid w:val="00E30A7E"/>
    <w:rsid w:val="00E31283"/>
    <w:rsid w:val="00E3166A"/>
    <w:rsid w:val="00E31998"/>
    <w:rsid w:val="00E31C1D"/>
    <w:rsid w:val="00E31EE1"/>
    <w:rsid w:val="00E32228"/>
    <w:rsid w:val="00E3236F"/>
    <w:rsid w:val="00E32F16"/>
    <w:rsid w:val="00E330A2"/>
    <w:rsid w:val="00E33414"/>
    <w:rsid w:val="00E339E6"/>
    <w:rsid w:val="00E33EBC"/>
    <w:rsid w:val="00E348B4"/>
    <w:rsid w:val="00E34922"/>
    <w:rsid w:val="00E34ADB"/>
    <w:rsid w:val="00E34BF1"/>
    <w:rsid w:val="00E3512A"/>
    <w:rsid w:val="00E354B9"/>
    <w:rsid w:val="00E35544"/>
    <w:rsid w:val="00E35852"/>
    <w:rsid w:val="00E35F67"/>
    <w:rsid w:val="00E35F6F"/>
    <w:rsid w:val="00E36AAC"/>
    <w:rsid w:val="00E40632"/>
    <w:rsid w:val="00E40909"/>
    <w:rsid w:val="00E40D92"/>
    <w:rsid w:val="00E41831"/>
    <w:rsid w:val="00E41B06"/>
    <w:rsid w:val="00E41F3F"/>
    <w:rsid w:val="00E4298C"/>
    <w:rsid w:val="00E43AB1"/>
    <w:rsid w:val="00E44204"/>
    <w:rsid w:val="00E44DDD"/>
    <w:rsid w:val="00E4536E"/>
    <w:rsid w:val="00E4543D"/>
    <w:rsid w:val="00E45935"/>
    <w:rsid w:val="00E46C3B"/>
    <w:rsid w:val="00E470BD"/>
    <w:rsid w:val="00E477A0"/>
    <w:rsid w:val="00E47CB8"/>
    <w:rsid w:val="00E5014D"/>
    <w:rsid w:val="00E50D93"/>
    <w:rsid w:val="00E51965"/>
    <w:rsid w:val="00E52140"/>
    <w:rsid w:val="00E5217D"/>
    <w:rsid w:val="00E539D8"/>
    <w:rsid w:val="00E541D5"/>
    <w:rsid w:val="00E54236"/>
    <w:rsid w:val="00E54AAF"/>
    <w:rsid w:val="00E56320"/>
    <w:rsid w:val="00E56638"/>
    <w:rsid w:val="00E56B5A"/>
    <w:rsid w:val="00E610CE"/>
    <w:rsid w:val="00E61439"/>
    <w:rsid w:val="00E61A0A"/>
    <w:rsid w:val="00E61FC3"/>
    <w:rsid w:val="00E62657"/>
    <w:rsid w:val="00E62A89"/>
    <w:rsid w:val="00E63406"/>
    <w:rsid w:val="00E63407"/>
    <w:rsid w:val="00E6387C"/>
    <w:rsid w:val="00E64132"/>
    <w:rsid w:val="00E64565"/>
    <w:rsid w:val="00E651B6"/>
    <w:rsid w:val="00E6543C"/>
    <w:rsid w:val="00E659DE"/>
    <w:rsid w:val="00E65FAE"/>
    <w:rsid w:val="00E66236"/>
    <w:rsid w:val="00E6667F"/>
    <w:rsid w:val="00E66CDE"/>
    <w:rsid w:val="00E6705C"/>
    <w:rsid w:val="00E67BF3"/>
    <w:rsid w:val="00E7011E"/>
    <w:rsid w:val="00E70E1A"/>
    <w:rsid w:val="00E713C0"/>
    <w:rsid w:val="00E71BBF"/>
    <w:rsid w:val="00E71C6E"/>
    <w:rsid w:val="00E71FBB"/>
    <w:rsid w:val="00E7223D"/>
    <w:rsid w:val="00E72E7B"/>
    <w:rsid w:val="00E731B0"/>
    <w:rsid w:val="00E739DC"/>
    <w:rsid w:val="00E73E1C"/>
    <w:rsid w:val="00E7441C"/>
    <w:rsid w:val="00E745BD"/>
    <w:rsid w:val="00E74848"/>
    <w:rsid w:val="00E74B2C"/>
    <w:rsid w:val="00E74B32"/>
    <w:rsid w:val="00E750CB"/>
    <w:rsid w:val="00E754B9"/>
    <w:rsid w:val="00E7565B"/>
    <w:rsid w:val="00E758BA"/>
    <w:rsid w:val="00E75EA2"/>
    <w:rsid w:val="00E761B0"/>
    <w:rsid w:val="00E77167"/>
    <w:rsid w:val="00E80BAF"/>
    <w:rsid w:val="00E81193"/>
    <w:rsid w:val="00E811F1"/>
    <w:rsid w:val="00E81316"/>
    <w:rsid w:val="00E814DD"/>
    <w:rsid w:val="00E82A6B"/>
    <w:rsid w:val="00E82CF5"/>
    <w:rsid w:val="00E8310F"/>
    <w:rsid w:val="00E834CA"/>
    <w:rsid w:val="00E83769"/>
    <w:rsid w:val="00E83C2A"/>
    <w:rsid w:val="00E8415A"/>
    <w:rsid w:val="00E84DF0"/>
    <w:rsid w:val="00E84F33"/>
    <w:rsid w:val="00E8526C"/>
    <w:rsid w:val="00E85458"/>
    <w:rsid w:val="00E861BF"/>
    <w:rsid w:val="00E86612"/>
    <w:rsid w:val="00E86A1A"/>
    <w:rsid w:val="00E87519"/>
    <w:rsid w:val="00E87635"/>
    <w:rsid w:val="00E87E63"/>
    <w:rsid w:val="00E90253"/>
    <w:rsid w:val="00E90F32"/>
    <w:rsid w:val="00E915D8"/>
    <w:rsid w:val="00E9197E"/>
    <w:rsid w:val="00E9298F"/>
    <w:rsid w:val="00E92D79"/>
    <w:rsid w:val="00E935E0"/>
    <w:rsid w:val="00E936C3"/>
    <w:rsid w:val="00E9385A"/>
    <w:rsid w:val="00E9389B"/>
    <w:rsid w:val="00E93BBF"/>
    <w:rsid w:val="00E93C5A"/>
    <w:rsid w:val="00E95150"/>
    <w:rsid w:val="00E9549B"/>
    <w:rsid w:val="00E959E1"/>
    <w:rsid w:val="00E95E3B"/>
    <w:rsid w:val="00E960EA"/>
    <w:rsid w:val="00E9647B"/>
    <w:rsid w:val="00E9662B"/>
    <w:rsid w:val="00E967C4"/>
    <w:rsid w:val="00E96BC6"/>
    <w:rsid w:val="00E97677"/>
    <w:rsid w:val="00E97BC7"/>
    <w:rsid w:val="00EA0191"/>
    <w:rsid w:val="00EA0494"/>
    <w:rsid w:val="00EA0C9E"/>
    <w:rsid w:val="00EA22CC"/>
    <w:rsid w:val="00EA3183"/>
    <w:rsid w:val="00EA3E4C"/>
    <w:rsid w:val="00EA4A15"/>
    <w:rsid w:val="00EA4BCA"/>
    <w:rsid w:val="00EA6145"/>
    <w:rsid w:val="00EA6FDC"/>
    <w:rsid w:val="00EA7B13"/>
    <w:rsid w:val="00EA7C66"/>
    <w:rsid w:val="00EB0508"/>
    <w:rsid w:val="00EB1330"/>
    <w:rsid w:val="00EB2487"/>
    <w:rsid w:val="00EB25DA"/>
    <w:rsid w:val="00EB4EC3"/>
    <w:rsid w:val="00EB59B8"/>
    <w:rsid w:val="00EC0195"/>
    <w:rsid w:val="00EC0A88"/>
    <w:rsid w:val="00EC1A90"/>
    <w:rsid w:val="00EC2204"/>
    <w:rsid w:val="00EC2A3A"/>
    <w:rsid w:val="00EC2AAA"/>
    <w:rsid w:val="00EC2AB4"/>
    <w:rsid w:val="00EC2BD3"/>
    <w:rsid w:val="00EC2C36"/>
    <w:rsid w:val="00EC34E3"/>
    <w:rsid w:val="00EC3BA4"/>
    <w:rsid w:val="00EC3D31"/>
    <w:rsid w:val="00EC420A"/>
    <w:rsid w:val="00EC4326"/>
    <w:rsid w:val="00EC4B8B"/>
    <w:rsid w:val="00EC58D3"/>
    <w:rsid w:val="00EC7820"/>
    <w:rsid w:val="00EC7C34"/>
    <w:rsid w:val="00EC7E8E"/>
    <w:rsid w:val="00ED03E0"/>
    <w:rsid w:val="00ED1460"/>
    <w:rsid w:val="00ED16B6"/>
    <w:rsid w:val="00ED1A92"/>
    <w:rsid w:val="00ED25B7"/>
    <w:rsid w:val="00ED3228"/>
    <w:rsid w:val="00ED3570"/>
    <w:rsid w:val="00ED3713"/>
    <w:rsid w:val="00ED4367"/>
    <w:rsid w:val="00ED511E"/>
    <w:rsid w:val="00ED5B79"/>
    <w:rsid w:val="00ED6BB4"/>
    <w:rsid w:val="00ED6D02"/>
    <w:rsid w:val="00ED6E71"/>
    <w:rsid w:val="00ED7147"/>
    <w:rsid w:val="00ED795B"/>
    <w:rsid w:val="00ED7AB3"/>
    <w:rsid w:val="00EE01E2"/>
    <w:rsid w:val="00EE0363"/>
    <w:rsid w:val="00EE09E4"/>
    <w:rsid w:val="00EE0A8F"/>
    <w:rsid w:val="00EE0D42"/>
    <w:rsid w:val="00EE0E07"/>
    <w:rsid w:val="00EE12F6"/>
    <w:rsid w:val="00EE2016"/>
    <w:rsid w:val="00EE29D5"/>
    <w:rsid w:val="00EE304D"/>
    <w:rsid w:val="00EE3128"/>
    <w:rsid w:val="00EE3F8E"/>
    <w:rsid w:val="00EE4017"/>
    <w:rsid w:val="00EE499A"/>
    <w:rsid w:val="00EE5219"/>
    <w:rsid w:val="00EE5693"/>
    <w:rsid w:val="00EE62D3"/>
    <w:rsid w:val="00EF037A"/>
    <w:rsid w:val="00EF07B2"/>
    <w:rsid w:val="00EF10C9"/>
    <w:rsid w:val="00EF13F6"/>
    <w:rsid w:val="00EF1402"/>
    <w:rsid w:val="00EF15C9"/>
    <w:rsid w:val="00EF1792"/>
    <w:rsid w:val="00EF1E87"/>
    <w:rsid w:val="00EF25B0"/>
    <w:rsid w:val="00EF2DDF"/>
    <w:rsid w:val="00EF2F7E"/>
    <w:rsid w:val="00EF30EB"/>
    <w:rsid w:val="00EF359F"/>
    <w:rsid w:val="00EF35D7"/>
    <w:rsid w:val="00EF3C77"/>
    <w:rsid w:val="00EF4DB9"/>
    <w:rsid w:val="00EF5149"/>
    <w:rsid w:val="00EF558F"/>
    <w:rsid w:val="00EF583B"/>
    <w:rsid w:val="00EF67C6"/>
    <w:rsid w:val="00EF69BB"/>
    <w:rsid w:val="00F000AE"/>
    <w:rsid w:val="00F0050C"/>
    <w:rsid w:val="00F0076B"/>
    <w:rsid w:val="00F0151E"/>
    <w:rsid w:val="00F01A05"/>
    <w:rsid w:val="00F01F78"/>
    <w:rsid w:val="00F02D2C"/>
    <w:rsid w:val="00F0313F"/>
    <w:rsid w:val="00F03667"/>
    <w:rsid w:val="00F037A9"/>
    <w:rsid w:val="00F037AF"/>
    <w:rsid w:val="00F03C15"/>
    <w:rsid w:val="00F043F6"/>
    <w:rsid w:val="00F0465F"/>
    <w:rsid w:val="00F05174"/>
    <w:rsid w:val="00F056FF"/>
    <w:rsid w:val="00F05A65"/>
    <w:rsid w:val="00F06474"/>
    <w:rsid w:val="00F06BC4"/>
    <w:rsid w:val="00F07354"/>
    <w:rsid w:val="00F07854"/>
    <w:rsid w:val="00F07FF4"/>
    <w:rsid w:val="00F10A44"/>
    <w:rsid w:val="00F10A83"/>
    <w:rsid w:val="00F11AD0"/>
    <w:rsid w:val="00F11B07"/>
    <w:rsid w:val="00F12C7F"/>
    <w:rsid w:val="00F13E8E"/>
    <w:rsid w:val="00F14099"/>
    <w:rsid w:val="00F146D7"/>
    <w:rsid w:val="00F15271"/>
    <w:rsid w:val="00F15F0C"/>
    <w:rsid w:val="00F1627B"/>
    <w:rsid w:val="00F177D6"/>
    <w:rsid w:val="00F200D4"/>
    <w:rsid w:val="00F204FF"/>
    <w:rsid w:val="00F20C4B"/>
    <w:rsid w:val="00F20F5B"/>
    <w:rsid w:val="00F22932"/>
    <w:rsid w:val="00F230A3"/>
    <w:rsid w:val="00F23134"/>
    <w:rsid w:val="00F231F8"/>
    <w:rsid w:val="00F237F4"/>
    <w:rsid w:val="00F23B96"/>
    <w:rsid w:val="00F23D43"/>
    <w:rsid w:val="00F2426B"/>
    <w:rsid w:val="00F24CD2"/>
    <w:rsid w:val="00F25DE5"/>
    <w:rsid w:val="00F263D6"/>
    <w:rsid w:val="00F264FF"/>
    <w:rsid w:val="00F26FDC"/>
    <w:rsid w:val="00F2731C"/>
    <w:rsid w:val="00F27E80"/>
    <w:rsid w:val="00F302CA"/>
    <w:rsid w:val="00F308F4"/>
    <w:rsid w:val="00F30922"/>
    <w:rsid w:val="00F30A26"/>
    <w:rsid w:val="00F30E32"/>
    <w:rsid w:val="00F3127D"/>
    <w:rsid w:val="00F31479"/>
    <w:rsid w:val="00F31AED"/>
    <w:rsid w:val="00F32594"/>
    <w:rsid w:val="00F32935"/>
    <w:rsid w:val="00F332E6"/>
    <w:rsid w:val="00F33B0B"/>
    <w:rsid w:val="00F34AA9"/>
    <w:rsid w:val="00F34B82"/>
    <w:rsid w:val="00F34DC8"/>
    <w:rsid w:val="00F3532E"/>
    <w:rsid w:val="00F367D4"/>
    <w:rsid w:val="00F36F0C"/>
    <w:rsid w:val="00F3727D"/>
    <w:rsid w:val="00F37A47"/>
    <w:rsid w:val="00F40329"/>
    <w:rsid w:val="00F40635"/>
    <w:rsid w:val="00F40C15"/>
    <w:rsid w:val="00F40C5D"/>
    <w:rsid w:val="00F4192D"/>
    <w:rsid w:val="00F419E9"/>
    <w:rsid w:val="00F41A32"/>
    <w:rsid w:val="00F41B62"/>
    <w:rsid w:val="00F41F19"/>
    <w:rsid w:val="00F42108"/>
    <w:rsid w:val="00F4239B"/>
    <w:rsid w:val="00F42574"/>
    <w:rsid w:val="00F4298D"/>
    <w:rsid w:val="00F42B38"/>
    <w:rsid w:val="00F436C5"/>
    <w:rsid w:val="00F4386B"/>
    <w:rsid w:val="00F43CA7"/>
    <w:rsid w:val="00F441C2"/>
    <w:rsid w:val="00F465B6"/>
    <w:rsid w:val="00F4677C"/>
    <w:rsid w:val="00F46B1D"/>
    <w:rsid w:val="00F46D1C"/>
    <w:rsid w:val="00F46F4B"/>
    <w:rsid w:val="00F47479"/>
    <w:rsid w:val="00F475E3"/>
    <w:rsid w:val="00F5002C"/>
    <w:rsid w:val="00F5014F"/>
    <w:rsid w:val="00F511DD"/>
    <w:rsid w:val="00F512C9"/>
    <w:rsid w:val="00F5155A"/>
    <w:rsid w:val="00F5171A"/>
    <w:rsid w:val="00F51AD5"/>
    <w:rsid w:val="00F51BA2"/>
    <w:rsid w:val="00F51C42"/>
    <w:rsid w:val="00F51C90"/>
    <w:rsid w:val="00F51EBA"/>
    <w:rsid w:val="00F52687"/>
    <w:rsid w:val="00F52C28"/>
    <w:rsid w:val="00F53422"/>
    <w:rsid w:val="00F53C29"/>
    <w:rsid w:val="00F53CB8"/>
    <w:rsid w:val="00F54E17"/>
    <w:rsid w:val="00F54F79"/>
    <w:rsid w:val="00F550CA"/>
    <w:rsid w:val="00F55739"/>
    <w:rsid w:val="00F55C73"/>
    <w:rsid w:val="00F55FC0"/>
    <w:rsid w:val="00F56011"/>
    <w:rsid w:val="00F56459"/>
    <w:rsid w:val="00F56D73"/>
    <w:rsid w:val="00F573C6"/>
    <w:rsid w:val="00F579BF"/>
    <w:rsid w:val="00F57F2D"/>
    <w:rsid w:val="00F60243"/>
    <w:rsid w:val="00F609E0"/>
    <w:rsid w:val="00F60C09"/>
    <w:rsid w:val="00F60CB5"/>
    <w:rsid w:val="00F611BF"/>
    <w:rsid w:val="00F616D7"/>
    <w:rsid w:val="00F62CF5"/>
    <w:rsid w:val="00F62E32"/>
    <w:rsid w:val="00F6335E"/>
    <w:rsid w:val="00F638B9"/>
    <w:rsid w:val="00F65783"/>
    <w:rsid w:val="00F66077"/>
    <w:rsid w:val="00F66AE8"/>
    <w:rsid w:val="00F66CB5"/>
    <w:rsid w:val="00F6705F"/>
    <w:rsid w:val="00F67B1B"/>
    <w:rsid w:val="00F717CF"/>
    <w:rsid w:val="00F71BC1"/>
    <w:rsid w:val="00F71C71"/>
    <w:rsid w:val="00F71EB7"/>
    <w:rsid w:val="00F72A19"/>
    <w:rsid w:val="00F72A6D"/>
    <w:rsid w:val="00F72D8D"/>
    <w:rsid w:val="00F72EF2"/>
    <w:rsid w:val="00F7321D"/>
    <w:rsid w:val="00F73877"/>
    <w:rsid w:val="00F738DF"/>
    <w:rsid w:val="00F740C0"/>
    <w:rsid w:val="00F74344"/>
    <w:rsid w:val="00F7460F"/>
    <w:rsid w:val="00F74C7F"/>
    <w:rsid w:val="00F74F68"/>
    <w:rsid w:val="00F750C2"/>
    <w:rsid w:val="00F75248"/>
    <w:rsid w:val="00F75A11"/>
    <w:rsid w:val="00F75E66"/>
    <w:rsid w:val="00F768DF"/>
    <w:rsid w:val="00F76F5E"/>
    <w:rsid w:val="00F778FF"/>
    <w:rsid w:val="00F77E22"/>
    <w:rsid w:val="00F80436"/>
    <w:rsid w:val="00F8085E"/>
    <w:rsid w:val="00F80A11"/>
    <w:rsid w:val="00F810F1"/>
    <w:rsid w:val="00F8182C"/>
    <w:rsid w:val="00F818AA"/>
    <w:rsid w:val="00F8469A"/>
    <w:rsid w:val="00F85DF7"/>
    <w:rsid w:val="00F86397"/>
    <w:rsid w:val="00F864ED"/>
    <w:rsid w:val="00F86AD6"/>
    <w:rsid w:val="00F86B37"/>
    <w:rsid w:val="00F86D7B"/>
    <w:rsid w:val="00F86E21"/>
    <w:rsid w:val="00F87DC2"/>
    <w:rsid w:val="00F90912"/>
    <w:rsid w:val="00F90E6E"/>
    <w:rsid w:val="00F9147D"/>
    <w:rsid w:val="00F91700"/>
    <w:rsid w:val="00F91D50"/>
    <w:rsid w:val="00F92902"/>
    <w:rsid w:val="00F9291E"/>
    <w:rsid w:val="00F92B47"/>
    <w:rsid w:val="00F936D4"/>
    <w:rsid w:val="00F9381F"/>
    <w:rsid w:val="00F94151"/>
    <w:rsid w:val="00F9416F"/>
    <w:rsid w:val="00F946EE"/>
    <w:rsid w:val="00F94A6D"/>
    <w:rsid w:val="00F95120"/>
    <w:rsid w:val="00F9518A"/>
    <w:rsid w:val="00F9572A"/>
    <w:rsid w:val="00F95EEC"/>
    <w:rsid w:val="00F96979"/>
    <w:rsid w:val="00F96E91"/>
    <w:rsid w:val="00F9766E"/>
    <w:rsid w:val="00FA0173"/>
    <w:rsid w:val="00FA0582"/>
    <w:rsid w:val="00FA1262"/>
    <w:rsid w:val="00FA1A45"/>
    <w:rsid w:val="00FA3A01"/>
    <w:rsid w:val="00FA4151"/>
    <w:rsid w:val="00FA4B89"/>
    <w:rsid w:val="00FA502D"/>
    <w:rsid w:val="00FA5433"/>
    <w:rsid w:val="00FA5731"/>
    <w:rsid w:val="00FA57B4"/>
    <w:rsid w:val="00FA5BCF"/>
    <w:rsid w:val="00FA6560"/>
    <w:rsid w:val="00FA6600"/>
    <w:rsid w:val="00FA698C"/>
    <w:rsid w:val="00FA754D"/>
    <w:rsid w:val="00FA780C"/>
    <w:rsid w:val="00FB07D3"/>
    <w:rsid w:val="00FB089F"/>
    <w:rsid w:val="00FB0C0F"/>
    <w:rsid w:val="00FB0F67"/>
    <w:rsid w:val="00FB1328"/>
    <w:rsid w:val="00FB14BA"/>
    <w:rsid w:val="00FB1EBE"/>
    <w:rsid w:val="00FB1F35"/>
    <w:rsid w:val="00FB2238"/>
    <w:rsid w:val="00FB29AB"/>
    <w:rsid w:val="00FB3375"/>
    <w:rsid w:val="00FB381C"/>
    <w:rsid w:val="00FB4559"/>
    <w:rsid w:val="00FB5553"/>
    <w:rsid w:val="00FB584A"/>
    <w:rsid w:val="00FB5BB9"/>
    <w:rsid w:val="00FB6D3F"/>
    <w:rsid w:val="00FB6EFC"/>
    <w:rsid w:val="00FB7704"/>
    <w:rsid w:val="00FC061D"/>
    <w:rsid w:val="00FC0A39"/>
    <w:rsid w:val="00FC118E"/>
    <w:rsid w:val="00FC142F"/>
    <w:rsid w:val="00FC14BF"/>
    <w:rsid w:val="00FC1B6F"/>
    <w:rsid w:val="00FC1C29"/>
    <w:rsid w:val="00FC2162"/>
    <w:rsid w:val="00FC26A1"/>
    <w:rsid w:val="00FC2ABB"/>
    <w:rsid w:val="00FC3102"/>
    <w:rsid w:val="00FC3436"/>
    <w:rsid w:val="00FC445F"/>
    <w:rsid w:val="00FC456D"/>
    <w:rsid w:val="00FC475E"/>
    <w:rsid w:val="00FC4956"/>
    <w:rsid w:val="00FC4ABD"/>
    <w:rsid w:val="00FC5AD2"/>
    <w:rsid w:val="00FC5DDC"/>
    <w:rsid w:val="00FC64F8"/>
    <w:rsid w:val="00FC7DC8"/>
    <w:rsid w:val="00FC7F03"/>
    <w:rsid w:val="00FD0082"/>
    <w:rsid w:val="00FD0242"/>
    <w:rsid w:val="00FD04D3"/>
    <w:rsid w:val="00FD04F4"/>
    <w:rsid w:val="00FD05F9"/>
    <w:rsid w:val="00FD08AD"/>
    <w:rsid w:val="00FD0E2F"/>
    <w:rsid w:val="00FD0EA7"/>
    <w:rsid w:val="00FD0F99"/>
    <w:rsid w:val="00FD2628"/>
    <w:rsid w:val="00FD2A83"/>
    <w:rsid w:val="00FD2B22"/>
    <w:rsid w:val="00FD2B63"/>
    <w:rsid w:val="00FD30CC"/>
    <w:rsid w:val="00FD313D"/>
    <w:rsid w:val="00FD3241"/>
    <w:rsid w:val="00FD345B"/>
    <w:rsid w:val="00FD34E1"/>
    <w:rsid w:val="00FD4891"/>
    <w:rsid w:val="00FD5507"/>
    <w:rsid w:val="00FD55A8"/>
    <w:rsid w:val="00FD57B5"/>
    <w:rsid w:val="00FD5874"/>
    <w:rsid w:val="00FD5925"/>
    <w:rsid w:val="00FD5BA5"/>
    <w:rsid w:val="00FD5CCA"/>
    <w:rsid w:val="00FD6CF0"/>
    <w:rsid w:val="00FD71FC"/>
    <w:rsid w:val="00FE02A7"/>
    <w:rsid w:val="00FE06E9"/>
    <w:rsid w:val="00FE0B37"/>
    <w:rsid w:val="00FE24C5"/>
    <w:rsid w:val="00FE26F7"/>
    <w:rsid w:val="00FE2BAD"/>
    <w:rsid w:val="00FE310D"/>
    <w:rsid w:val="00FE3249"/>
    <w:rsid w:val="00FE3F95"/>
    <w:rsid w:val="00FE46D9"/>
    <w:rsid w:val="00FE4702"/>
    <w:rsid w:val="00FE4C2A"/>
    <w:rsid w:val="00FE61AA"/>
    <w:rsid w:val="00FE6533"/>
    <w:rsid w:val="00FE6DB3"/>
    <w:rsid w:val="00FF022A"/>
    <w:rsid w:val="00FF0A5B"/>
    <w:rsid w:val="00FF10B4"/>
    <w:rsid w:val="00FF139F"/>
    <w:rsid w:val="00FF24D5"/>
    <w:rsid w:val="00FF28FE"/>
    <w:rsid w:val="00FF2991"/>
    <w:rsid w:val="00FF2D28"/>
    <w:rsid w:val="00FF2D53"/>
    <w:rsid w:val="00FF2E65"/>
    <w:rsid w:val="00FF3292"/>
    <w:rsid w:val="00FF4601"/>
    <w:rsid w:val="00FF48BE"/>
    <w:rsid w:val="00FF5890"/>
    <w:rsid w:val="00FF5CE2"/>
    <w:rsid w:val="00FF5EED"/>
    <w:rsid w:val="00FF6080"/>
    <w:rsid w:val="00FF6555"/>
    <w:rsid w:val="00FF7602"/>
    <w:rsid w:val="00FF7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EFBFF546-3905-44D8-93EC-100710C70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iPriority="0" w:unhideWhenUsed="1"/>
    <w:lsdException w:name="caption" w:locked="1" w:uiPriority="0" w:qFormat="1"/>
    <w:lsdException w:name="table of figures" w:locked="1" w:semiHidden="1" w:uiPriority="0" w:unhideWhenUsed="1"/>
    <w:lsdException w:name="envelope address" w:locked="1" w:semiHidden="1" w:uiPriority="0" w:unhideWhenUsed="1"/>
    <w:lsdException w:name="envelope return" w:locked="1" w:semiHidden="1" w:uiPriority="0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iPriority="0" w:unhideWhenUsed="1"/>
    <w:lsdException w:name="page number" w:locked="1" w:semiHidden="1" w:uiPriority="0" w:unhideWhenUsed="1"/>
    <w:lsdException w:name="endnote reference" w:locked="1" w:semiHidden="1" w:uiPriority="0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iPriority="0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locked="1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iPriority="0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iPriority="0" w:unhideWhenUsed="1"/>
    <w:lsdException w:name="Strong" w:locked="1" w:uiPriority="0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/>
    <w:lsdException w:name="Table Web 1" w:locked="1" w:semiHidden="1" w:unhideWhenUsed="1"/>
    <w:lsdException w:name="Table Web 2" w:locked="1" w:semiHidden="1" w:unhideWhenUsed="1"/>
    <w:lsdException w:name="Table Web 3" w:locked="1"/>
    <w:lsdException w:name="Balloon Text" w:locked="1" w:semiHidden="1" w:uiPriority="0" w:unhideWhenUsed="1"/>
    <w:lsdException w:name="Table Grid" w:locked="1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5078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D65078"/>
    <w:pPr>
      <w:numPr>
        <w:numId w:val="3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D65078"/>
    <w:pPr>
      <w:numPr>
        <w:numId w:val="4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D65078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D6507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D6507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D65078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D65078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D65078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D650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D65078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locked/>
    <w:rsid w:val="00C900BD"/>
    <w:rPr>
      <w:rFonts w:ascii="Times New Roman" w:hAnsi="Times New Roman" w:cs="Times New Roman"/>
      <w:lang w:val="en-GB"/>
    </w:rPr>
  </w:style>
  <w:style w:type="character" w:customStyle="1" w:styleId="Heading3Char">
    <w:name w:val="Heading 3 Char"/>
    <w:basedOn w:val="DefaultParagraphFont"/>
    <w:link w:val="Heading3"/>
    <w:locked/>
    <w:rsid w:val="00C900BD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2Char">
    <w:name w:val="Heading 2 Char"/>
    <w:basedOn w:val="DefaultParagraphFont"/>
    <w:link w:val="Heading2"/>
    <w:locked/>
    <w:rsid w:val="00C900BD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uiPriority w:val="99"/>
    <w:locked/>
    <w:rsid w:val="00A94485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locked/>
    <w:rsid w:val="00C900BD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basedOn w:val="DefaultParagraphFont"/>
    <w:link w:val="Heading5"/>
    <w:locked/>
    <w:rsid w:val="00C900BD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basedOn w:val="DefaultParagraphFont"/>
    <w:link w:val="Heading6"/>
    <w:locked/>
    <w:rsid w:val="00C900BD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locked/>
    <w:rsid w:val="00C900BD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basedOn w:val="DefaultParagraphFont"/>
    <w:link w:val="Heading8"/>
    <w:locked/>
    <w:rsid w:val="00C900BD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basedOn w:val="DefaultParagraphFont"/>
    <w:link w:val="Heading9"/>
    <w:locked/>
    <w:rsid w:val="00C900BD"/>
    <w:rPr>
      <w:rFonts w:ascii="Cambria" w:hAnsi="Cambria" w:cs="Angsana New"/>
      <w:lang w:val="en-GB"/>
    </w:rPr>
  </w:style>
  <w:style w:type="paragraph" w:styleId="Footer">
    <w:name w:val="footer"/>
    <w:basedOn w:val="Normal"/>
    <w:link w:val="FooterChar"/>
    <w:uiPriority w:val="99"/>
    <w:rsid w:val="00D65078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Header">
    <w:name w:val="header"/>
    <w:basedOn w:val="Normal"/>
    <w:link w:val="HeaderChar"/>
    <w:uiPriority w:val="99"/>
    <w:rsid w:val="00D65078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ListBullet">
    <w:name w:val="List Bullet"/>
    <w:basedOn w:val="BodyText"/>
    <w:rsid w:val="00D65078"/>
    <w:pPr>
      <w:ind w:left="340" w:hanging="340"/>
    </w:pPr>
  </w:style>
  <w:style w:type="paragraph" w:styleId="ListBullet2">
    <w:name w:val="List Bullet 2"/>
    <w:basedOn w:val="ListBullet"/>
    <w:rsid w:val="00D65078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D65078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C900BD"/>
    <w:rPr>
      <w:rFonts w:ascii="Times New Roman" w:hAnsi="Times New Roman" w:cs="Times New Roman"/>
      <w:lang w:val="en-GB"/>
    </w:rPr>
  </w:style>
  <w:style w:type="paragraph" w:customStyle="1" w:styleId="zfaxdetails">
    <w:name w:val="zfax details"/>
    <w:basedOn w:val="Normal"/>
    <w:uiPriority w:val="99"/>
    <w:rsid w:val="00D6507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D6507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D65078"/>
    <w:rPr>
      <w:rFonts w:cs="CG Times (W1)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C900BD"/>
    <w:rPr>
      <w:rFonts w:ascii="Times New Roman" w:hAnsi="Times New Roman" w:cs="Times New Roman"/>
      <w:sz w:val="25"/>
      <w:szCs w:val="25"/>
      <w:lang w:val="en-GB"/>
    </w:rPr>
  </w:style>
  <w:style w:type="paragraph" w:customStyle="1" w:styleId="zsubject">
    <w:name w:val="zsubject"/>
    <w:basedOn w:val="Normal"/>
    <w:uiPriority w:val="99"/>
    <w:rsid w:val="00D6507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uiPriority w:val="99"/>
    <w:rsid w:val="00D65078"/>
    <w:pPr>
      <w:keepNext/>
      <w:spacing w:before="520"/>
    </w:pPr>
  </w:style>
  <w:style w:type="paragraph" w:customStyle="1" w:styleId="Graphic">
    <w:name w:val="Graphic"/>
    <w:basedOn w:val="Signature"/>
    <w:rsid w:val="00D65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D65078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C900BD"/>
    <w:rPr>
      <w:rFonts w:ascii="Times New Roman" w:hAnsi="Times New Roman" w:cs="Times New Roman"/>
      <w:lang w:val="en-GB"/>
    </w:rPr>
  </w:style>
  <w:style w:type="paragraph" w:customStyle="1" w:styleId="zdetails">
    <w:name w:val="zdetails"/>
    <w:basedOn w:val="Normal"/>
    <w:uiPriority w:val="99"/>
    <w:rsid w:val="00D6507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uiPriority w:val="99"/>
    <w:rsid w:val="00D6507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basedOn w:val="DefaultParagraphFont"/>
    <w:rsid w:val="00D6507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uiPriority w:val="99"/>
    <w:qFormat/>
    <w:rsid w:val="00D65078"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uiPriority w:val="99"/>
    <w:locked/>
    <w:rsid w:val="00C900BD"/>
    <w:rPr>
      <w:rFonts w:ascii="Cambria" w:hAnsi="Cambria" w:cs="Angsana New"/>
      <w:b/>
      <w:bCs/>
      <w:kern w:val="28"/>
      <w:sz w:val="40"/>
      <w:szCs w:val="40"/>
      <w:lang w:val="en-GB"/>
    </w:rPr>
  </w:style>
  <w:style w:type="paragraph" w:styleId="BlockText">
    <w:name w:val="Block Text"/>
    <w:basedOn w:val="Normal"/>
    <w:rsid w:val="00D65078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D65078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D65078"/>
    <w:pPr>
      <w:widowControl w:val="0"/>
      <w:tabs>
        <w:tab w:val="left" w:pos="540"/>
      </w:tabs>
      <w:spacing w:before="120" w:line="240" w:lineRule="auto"/>
      <w:ind w:right="569"/>
      <w:jc w:val="both"/>
    </w:pPr>
    <w:rPr>
      <w:rFonts w:ascii="CG Times (W1)" w:hAnsi="CG Times (W1)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D65078"/>
    <w:pPr>
      <w:tabs>
        <w:tab w:val="decimal" w:pos="4962"/>
        <w:tab w:val="decimal" w:pos="6237"/>
      </w:tabs>
      <w:spacing w:line="240" w:lineRule="atLeast"/>
      <w:ind w:right="360"/>
      <w:jc w:val="thaiDistribute"/>
    </w:pPr>
    <w:rPr>
      <w:rFonts w:ascii="Angsana New" w:hAnsi="Angsan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locked/>
    <w:rsid w:val="00C900BD"/>
    <w:rPr>
      <w:rFonts w:ascii="Times New Roman" w:hAnsi="Times New Roman" w:cs="Times New Roman"/>
      <w:lang w:val="en-GB"/>
    </w:rPr>
  </w:style>
  <w:style w:type="paragraph" w:styleId="BalloonText">
    <w:name w:val="Balloon Text"/>
    <w:basedOn w:val="Normal"/>
    <w:link w:val="BalloonTextChar"/>
    <w:semiHidden/>
    <w:rsid w:val="00E039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C900BD"/>
    <w:rPr>
      <w:rFonts w:ascii="Times New Roman" w:hAnsi="Times New Roman" w:cs="Times New Roman"/>
      <w:sz w:val="2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D90641"/>
    <w:pPr>
      <w:spacing w:after="0"/>
      <w:ind w:left="540" w:right="387"/>
      <w:jc w:val="thaiDistribute"/>
    </w:pPr>
    <w:rPr>
      <w:rFonts w:ascii="Angsana New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D90641"/>
    <w:rPr>
      <w:rFonts w:ascii="Angsana New" w:hAnsi="Angsana New" w:cs="Angsana New"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EB59B8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locked/>
    <w:rsid w:val="00C900BD"/>
    <w:rPr>
      <w:rFonts w:ascii="Times New Roman" w:hAnsi="Times New Roman" w:cs="Times New Roman"/>
      <w:lang w:val="en-GB"/>
    </w:rPr>
  </w:style>
  <w:style w:type="table" w:styleId="TableGrid">
    <w:name w:val="Table Grid"/>
    <w:basedOn w:val="TableNormal"/>
    <w:rsid w:val="00EB59B8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73265D"/>
    <w:pPr>
      <w:spacing w:before="120" w:line="240" w:lineRule="auto"/>
      <w:ind w:left="547" w:right="389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Index4">
    <w:name w:val="index 4"/>
    <w:basedOn w:val="Normal"/>
    <w:next w:val="Normal"/>
    <w:rsid w:val="00F60C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block">
    <w:name w:val="block"/>
    <w:aliases w:val="b"/>
    <w:basedOn w:val="BodyText"/>
    <w:link w:val="blockChar"/>
    <w:rsid w:val="000F49BE"/>
    <w:pPr>
      <w:ind w:left="567"/>
    </w:pPr>
    <w:rPr>
      <w:rFonts w:cs="Times New Roman"/>
      <w:szCs w:val="20"/>
      <w:lang w:bidi="ar-SA"/>
    </w:rPr>
  </w:style>
  <w:style w:type="character" w:customStyle="1" w:styleId="blockChar">
    <w:name w:val="block Char"/>
    <w:aliases w:val="b Char"/>
    <w:basedOn w:val="BodyTextChar"/>
    <w:link w:val="block"/>
    <w:rsid w:val="00822099"/>
    <w:rPr>
      <w:rFonts w:ascii="Times New Roman" w:hAnsi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71BC3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3D568A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">
    <w:name w:val="¢éÍ¤ÇÒÁ"/>
    <w:basedOn w:val="Normal"/>
    <w:rsid w:val="00E5014D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ListParagraph">
    <w:name w:val="List Paragraph"/>
    <w:basedOn w:val="Normal"/>
    <w:uiPriority w:val="34"/>
    <w:qFormat/>
    <w:rsid w:val="0093137A"/>
    <w:pPr>
      <w:tabs>
        <w:tab w:val="left" w:pos="540"/>
      </w:tabs>
      <w:spacing w:line="240" w:lineRule="auto"/>
      <w:ind w:left="360" w:right="-43" w:hanging="360"/>
      <w:jc w:val="thaiDistribute"/>
    </w:pPr>
    <w:rPr>
      <w:rFonts w:ascii="Angsana New" w:hAnsi="Angsana New"/>
      <w:b/>
      <w:bCs/>
      <w:i/>
      <w:iCs/>
      <w:sz w:val="30"/>
      <w:szCs w:val="30"/>
      <w:lang w:val="th-TH"/>
    </w:rPr>
  </w:style>
  <w:style w:type="paragraph" w:customStyle="1" w:styleId="accttwolines">
    <w:name w:val="acct two lines"/>
    <w:aliases w:val="a2l"/>
    <w:basedOn w:val="Normal"/>
    <w:rsid w:val="00951867"/>
    <w:pPr>
      <w:spacing w:after="240"/>
      <w:ind w:left="142" w:hanging="142"/>
    </w:pPr>
    <w:rPr>
      <w:rFonts w:cs="Times New Roman"/>
      <w:szCs w:val="20"/>
      <w:lang w:bidi="ar-SA"/>
    </w:rPr>
  </w:style>
  <w:style w:type="paragraph" w:styleId="DocumentMap">
    <w:name w:val="Document Map"/>
    <w:basedOn w:val="Normal"/>
    <w:link w:val="DocumentMapChar"/>
    <w:semiHidden/>
    <w:rsid w:val="008D796B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locked/>
    <w:rsid w:val="008D796B"/>
    <w:rPr>
      <w:rFonts w:ascii="Tahoma" w:hAnsi="Tahoma" w:cs="Times New Roman"/>
      <w:sz w:val="16"/>
      <w:lang w:val="en-GB"/>
    </w:rPr>
  </w:style>
  <w:style w:type="paragraph" w:customStyle="1" w:styleId="AA1stlevelbullet">
    <w:name w:val="AA 1st level bullet"/>
    <w:basedOn w:val="Normal"/>
    <w:rsid w:val="00E46C3B"/>
    <w:pPr>
      <w:numPr>
        <w:numId w:val="8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Numbering">
    <w:name w:val="AA Numbering"/>
    <w:basedOn w:val="Normal"/>
    <w:rsid w:val="00E46C3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Address">
    <w:name w:val="AA Address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6547DB"/>
    <w:pPr>
      <w:numPr>
        <w:numId w:val="2"/>
      </w:numPr>
      <w:tabs>
        <w:tab w:val="clear" w:pos="720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6547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6547DB"/>
    <w:pPr>
      <w:numPr>
        <w:numId w:val="5"/>
      </w:numPr>
      <w:tabs>
        <w:tab w:val="left" w:pos="227"/>
        <w:tab w:val="left" w:pos="454"/>
        <w:tab w:val="left" w:pos="567"/>
        <w:tab w:val="left" w:pos="6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6547DB"/>
    <w:pPr>
      <w:numPr>
        <w:numId w:val="6"/>
      </w:num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6547D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518"/>
      </w:tabs>
      <w:spacing w:after="90" w:line="240" w:lineRule="auto"/>
      <w:ind w:left="518" w:hanging="518"/>
      <w:jc w:val="thaiDistribute"/>
    </w:pPr>
    <w:rPr>
      <w:rFonts w:ascii="Angsana New" w:hAnsi="Angsana New" w:cs="Times New Roman"/>
      <w:i w:val="0"/>
      <w:iCs w:val="0"/>
      <w:noProof/>
      <w:sz w:val="30"/>
      <w:szCs w:val="30"/>
      <w:lang w:val="th-TH"/>
    </w:rPr>
  </w:style>
  <w:style w:type="paragraph" w:styleId="ListNumber5">
    <w:name w:val="List Number 5"/>
    <w:basedOn w:val="Normal"/>
    <w:rsid w:val="006547DB"/>
    <w:pPr>
      <w:numPr>
        <w:numId w:val="7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rsid w:val="006547DB"/>
    <w:pPr>
      <w:numPr>
        <w:numId w:val="10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semiHidden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6547DB"/>
    <w:rPr>
      <w:rFonts w:ascii="Arial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6547DB"/>
    <w:rPr>
      <w:rFonts w:ascii="Arial" w:hAnsi="Arial" w:cs="Times New Roman"/>
      <w:sz w:val="18"/>
      <w:szCs w:val="18"/>
      <w:lang w:val="en-GB"/>
    </w:rPr>
  </w:style>
  <w:style w:type="character" w:styleId="Strong">
    <w:name w:val="Strong"/>
    <w:basedOn w:val="DefaultParagraphFont"/>
    <w:qFormat/>
    <w:locked/>
    <w:rsid w:val="006547DB"/>
    <w:rPr>
      <w:rFonts w:cs="Times New Roman"/>
      <w:b/>
      <w:bCs/>
    </w:rPr>
  </w:style>
  <w:style w:type="paragraph" w:customStyle="1" w:styleId="AAFrameLogo">
    <w:name w:val="AA Frame Logo"/>
    <w:basedOn w:val="Normal"/>
    <w:rsid w:val="006547D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rsid w:val="006547D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6547DB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styleId="TOC1">
    <w:name w:val="toc 1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rsid w:val="006547D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6547DB"/>
    <w:pPr>
      <w:framePr w:h="1054" w:wrap="around" w:y="5920"/>
    </w:pPr>
  </w:style>
  <w:style w:type="paragraph" w:customStyle="1" w:styleId="ReportHeading3">
    <w:name w:val="ReportHeading3"/>
    <w:basedOn w:val="ReportHeading2"/>
    <w:rsid w:val="006547DB"/>
    <w:pPr>
      <w:framePr w:h="443" w:wrap="around" w:y="8223"/>
    </w:pPr>
  </w:style>
  <w:style w:type="paragraph" w:customStyle="1" w:styleId="ParagraphNumbering">
    <w:name w:val="Paragraph Numbering"/>
    <w:basedOn w:val="Header"/>
    <w:rsid w:val="006547DB"/>
    <w:pPr>
      <w:numPr>
        <w:numId w:val="11"/>
      </w:numPr>
      <w:tabs>
        <w:tab w:val="clear" w:pos="705"/>
        <w:tab w:val="left" w:pos="284"/>
      </w:tabs>
      <w:spacing w:line="240" w:lineRule="atLeast"/>
      <w:ind w:left="0" w:firstLine="0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6547D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6547D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6547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6547D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6547D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6547D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6547D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6547D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6547D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6547D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6547DB"/>
    <w:pPr>
      <w:jc w:val="center"/>
    </w:pPr>
    <w:rPr>
      <w:rFonts w:cs="Times New Roman"/>
      <w:b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6547D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6547DB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547DB"/>
    <w:pPr>
      <w:spacing w:after="0"/>
    </w:pPr>
  </w:style>
  <w:style w:type="paragraph" w:customStyle="1" w:styleId="acctdividends">
    <w:name w:val="acct dividends"/>
    <w:aliases w:val="ad"/>
    <w:basedOn w:val="Normal"/>
    <w:rsid w:val="006547D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6547DB"/>
    <w:pPr>
      <w:spacing w:after="0"/>
    </w:pPr>
  </w:style>
  <w:style w:type="paragraph" w:customStyle="1" w:styleId="acctindent">
    <w:name w:val="acct indent"/>
    <w:aliases w:val="ai"/>
    <w:basedOn w:val="BodyText"/>
    <w:rsid w:val="006547DB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6547D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6547DB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6547DB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547DB"/>
    <w:pPr>
      <w:keepLines w:val="0"/>
      <w:numPr>
        <w:ilvl w:val="1"/>
        <w:numId w:val="12"/>
      </w:numPr>
      <w:tabs>
        <w:tab w:val="clear" w:pos="576"/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6547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547D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6547D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547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547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547D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547D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547D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6547D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6547DB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6547DB"/>
    <w:pPr>
      <w:spacing w:after="0"/>
    </w:pPr>
  </w:style>
  <w:style w:type="paragraph" w:customStyle="1" w:styleId="List1a">
    <w:name w:val="List 1a"/>
    <w:aliases w:val="1a"/>
    <w:basedOn w:val="Normal"/>
    <w:rsid w:val="006547D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6547DB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semiHidden/>
    <w:rsid w:val="006547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6547DB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6547D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6547DB"/>
  </w:style>
  <w:style w:type="paragraph" w:customStyle="1" w:styleId="zreportaddinfo">
    <w:name w:val="zreport addinfo"/>
    <w:basedOn w:val="Normal"/>
    <w:rsid w:val="006547D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6547D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6547D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6547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6547DB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6547D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6547DB"/>
    <w:rPr>
      <w:b/>
      <w:bCs/>
    </w:rPr>
  </w:style>
  <w:style w:type="paragraph" w:customStyle="1" w:styleId="nineptbodytext">
    <w:name w:val="nine pt body text"/>
    <w:aliases w:val="9bt"/>
    <w:basedOn w:val="nineptnormal"/>
    <w:rsid w:val="006547DB"/>
    <w:pPr>
      <w:spacing w:after="220"/>
    </w:pPr>
  </w:style>
  <w:style w:type="paragraph" w:customStyle="1" w:styleId="nineptnormal">
    <w:name w:val="nine pt normal"/>
    <w:aliases w:val="9n"/>
    <w:basedOn w:val="Normal"/>
    <w:rsid w:val="006547D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6547DB"/>
    <w:pPr>
      <w:jc w:val="center"/>
    </w:pPr>
  </w:style>
  <w:style w:type="paragraph" w:customStyle="1" w:styleId="heading">
    <w:name w:val="heading"/>
    <w:aliases w:val="h"/>
    <w:basedOn w:val="BodyText"/>
    <w:rsid w:val="006547DB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6547D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547DB"/>
  </w:style>
  <w:style w:type="paragraph" w:customStyle="1" w:styleId="nineptheadingcentredbold">
    <w:name w:val="nine pt heading centred bold"/>
    <w:aliases w:val="9hcb"/>
    <w:basedOn w:val="Normal"/>
    <w:rsid w:val="006547D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547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547D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547DB"/>
    <w:rPr>
      <w:b/>
    </w:rPr>
  </w:style>
  <w:style w:type="paragraph" w:customStyle="1" w:styleId="nineptcolumntab1">
    <w:name w:val="nine pt column tab1"/>
    <w:aliases w:val="a91"/>
    <w:basedOn w:val="nineptnormal"/>
    <w:rsid w:val="006547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547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547DB"/>
    <w:pPr>
      <w:jc w:val="center"/>
    </w:pPr>
  </w:style>
  <w:style w:type="paragraph" w:customStyle="1" w:styleId="Normalheading">
    <w:name w:val="Normal heading"/>
    <w:aliases w:val="nh"/>
    <w:basedOn w:val="Normal"/>
    <w:rsid w:val="006547D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6547DB"/>
    <w:pPr>
      <w:numPr>
        <w:numId w:val="1"/>
      </w:numPr>
      <w:tabs>
        <w:tab w:val="clear" w:pos="360"/>
        <w:tab w:val="num" w:pos="340"/>
      </w:tabs>
      <w:spacing w:after="130"/>
      <w:ind w:left="340" w:hanging="34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6547D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6547D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6547DB"/>
    <w:pPr>
      <w:tabs>
        <w:tab w:val="num" w:pos="680"/>
        <w:tab w:val="num" w:pos="72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6547DB"/>
    <w:pPr>
      <w:tabs>
        <w:tab w:val="num" w:pos="680"/>
        <w:tab w:val="num" w:pos="72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547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547D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6547DB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6547D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6547D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6547DB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547D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6547D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6547D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547D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6547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547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547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547D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styleId="IndexHeading">
    <w:name w:val="index heading"/>
    <w:aliases w:val="Index Heading1,ixh"/>
    <w:basedOn w:val="BodyText"/>
    <w:rsid w:val="006547DB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6547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547D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547D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6547D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6547D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6547D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6547D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6547D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6547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547D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6547D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547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547DB"/>
    <w:rPr>
      <w:b w:val="0"/>
    </w:rPr>
  </w:style>
  <w:style w:type="paragraph" w:customStyle="1" w:styleId="blockheadingitalicbold">
    <w:name w:val="block heading italic bold"/>
    <w:aliases w:val="bhib"/>
    <w:rsid w:val="006547DB"/>
    <w:pPr>
      <w:keepNext/>
      <w:keepLines/>
      <w:spacing w:before="70" w:after="260" w:line="260" w:lineRule="atLeast"/>
      <w:ind w:left="567"/>
    </w:pPr>
    <w:rPr>
      <w:rFonts w:ascii="Times New Roman" w:hAnsi="Times New Roman" w:cs="Times New Roman"/>
      <w:b/>
      <w:i/>
      <w:sz w:val="22"/>
      <w:lang w:val="en-GB" w:bidi="ar-SA"/>
    </w:rPr>
  </w:style>
  <w:style w:type="paragraph" w:customStyle="1" w:styleId="blockheadingnosp">
    <w:name w:val="block heading no sp"/>
    <w:aliases w:val="bhn,block heading no space after"/>
    <w:rsid w:val="006547DB"/>
    <w:pPr>
      <w:keepNext/>
      <w:keepLines/>
      <w:spacing w:before="70" w:line="260" w:lineRule="atLeast"/>
      <w:ind w:left="567"/>
    </w:pPr>
    <w:rPr>
      <w:rFonts w:ascii="Times New Roman" w:hAnsi="Times New Roman" w:cs="Times New Roman"/>
      <w:b/>
      <w:sz w:val="22"/>
      <w:lang w:val="en-GB" w:bidi="ar-SA"/>
    </w:rPr>
  </w:style>
  <w:style w:type="paragraph" w:customStyle="1" w:styleId="smallreturn">
    <w:name w:val="small return"/>
    <w:aliases w:val="sr"/>
    <w:basedOn w:val="Normal"/>
    <w:rsid w:val="006547D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547DB"/>
    <w:pPr>
      <w:spacing w:after="0"/>
    </w:pPr>
  </w:style>
  <w:style w:type="paragraph" w:customStyle="1" w:styleId="headingbolditalic">
    <w:name w:val="heading bold italic"/>
    <w:aliases w:val="hbi"/>
    <w:basedOn w:val="heading"/>
    <w:rsid w:val="006547D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547D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6547D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6547D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6547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547DB"/>
    <w:pPr>
      <w:spacing w:after="0"/>
    </w:pPr>
  </w:style>
  <w:style w:type="paragraph" w:customStyle="1" w:styleId="blockbullet">
    <w:name w:val="block bullet"/>
    <w:aliases w:val="bb"/>
    <w:basedOn w:val="block"/>
    <w:rsid w:val="006547DB"/>
    <w:pPr>
      <w:numPr>
        <w:numId w:val="1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6547D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6547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547DB"/>
    <w:pPr>
      <w:spacing w:after="0"/>
    </w:pPr>
  </w:style>
  <w:style w:type="paragraph" w:customStyle="1" w:styleId="eightptnormal">
    <w:name w:val="eight pt normal"/>
    <w:aliases w:val="8n"/>
    <w:basedOn w:val="Normal"/>
    <w:rsid w:val="006547D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6547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547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547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547DB"/>
    <w:rPr>
      <w:b/>
      <w:bCs/>
    </w:rPr>
  </w:style>
  <w:style w:type="paragraph" w:customStyle="1" w:styleId="eightptbodytext">
    <w:name w:val="eight pt body text"/>
    <w:aliases w:val="8bt"/>
    <w:basedOn w:val="eightptnormal"/>
    <w:rsid w:val="006547D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547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547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547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547DB"/>
    <w:pPr>
      <w:spacing w:after="0"/>
    </w:pPr>
  </w:style>
  <w:style w:type="paragraph" w:customStyle="1" w:styleId="eightptblock">
    <w:name w:val="eight pt block"/>
    <w:aliases w:val="8b"/>
    <w:basedOn w:val="Normal"/>
    <w:rsid w:val="006547D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547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547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547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547D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6547D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6547DB"/>
    <w:pPr>
      <w:spacing w:after="0"/>
    </w:pPr>
  </w:style>
  <w:style w:type="paragraph" w:customStyle="1" w:styleId="blockindent">
    <w:name w:val="block indent"/>
    <w:aliases w:val="bi"/>
    <w:basedOn w:val="block"/>
    <w:rsid w:val="006547D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6547DB"/>
    <w:pPr>
      <w:jc w:val="center"/>
    </w:pPr>
  </w:style>
  <w:style w:type="paragraph" w:customStyle="1" w:styleId="nineptcol">
    <w:name w:val="nine pt %col"/>
    <w:aliases w:val="9%"/>
    <w:basedOn w:val="nineptnormal"/>
    <w:rsid w:val="006547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547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547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547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6547D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547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547D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547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547D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547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547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547D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547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547D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6547D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547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547D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547D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547DB"/>
    <w:pPr>
      <w:spacing w:after="80"/>
    </w:pPr>
  </w:style>
  <w:style w:type="paragraph" w:customStyle="1" w:styleId="nineptratecol">
    <w:name w:val="nine pt rate col"/>
    <w:aliases w:val="a9r"/>
    <w:basedOn w:val="nineptnormal"/>
    <w:rsid w:val="006547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547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547D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547D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547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547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547D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6547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547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547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547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547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547D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547DB"/>
    <w:pPr>
      <w:ind w:left="907" w:hanging="340"/>
    </w:pPr>
  </w:style>
  <w:style w:type="paragraph" w:customStyle="1" w:styleId="List3i">
    <w:name w:val="List 3i"/>
    <w:aliases w:val="3i"/>
    <w:basedOn w:val="List2i"/>
    <w:rsid w:val="006547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547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547D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547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547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547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547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547DB"/>
    <w:pPr>
      <w:spacing w:after="80"/>
    </w:pPr>
  </w:style>
  <w:style w:type="paragraph" w:customStyle="1" w:styleId="blockbullet2">
    <w:name w:val="block bullet 2"/>
    <w:aliases w:val="bb2"/>
    <w:basedOn w:val="BodyText"/>
    <w:rsid w:val="006547DB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547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547D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04C48"/>
    <w:pPr>
      <w:spacing w:after="120"/>
      <w:ind w:left="540" w:right="18"/>
      <w:jc w:val="both"/>
    </w:pPr>
    <w:rPr>
      <w:rFonts w:ascii="Angsana New" w:eastAsia="Calibri" w:hAnsi="Angsana New"/>
      <w:b/>
      <w:sz w:val="30"/>
      <w:szCs w:val="30"/>
      <w:lang w:val="en-US"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E04C4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6547DB"/>
    <w:pPr>
      <w:numPr>
        <w:numId w:val="15"/>
      </w:numPr>
      <w:spacing w:after="12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6547DB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228"/>
    <w:pPr>
      <w:tabs>
        <w:tab w:val="left" w:pos="540"/>
      </w:tabs>
      <w:spacing w:after="0" w:line="240" w:lineRule="auto"/>
      <w:jc w:val="thaiDistribute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E3222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6547D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6547D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6547D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6547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547DB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6547DB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6547DB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6547DB"/>
    <w:rPr>
      <w:rFonts w:cs="Times New Roman"/>
    </w:rPr>
  </w:style>
  <w:style w:type="character" w:customStyle="1" w:styleId="gt-icon-text1">
    <w:name w:val="gt-icon-text1"/>
    <w:basedOn w:val="DefaultParagraphFont"/>
    <w:rsid w:val="006547DB"/>
    <w:rPr>
      <w:rFonts w:cs="Times New Roman"/>
    </w:rPr>
  </w:style>
  <w:style w:type="character" w:customStyle="1" w:styleId="shorttext">
    <w:name w:val="short_text"/>
    <w:basedOn w:val="DefaultParagraphFont"/>
    <w:rsid w:val="006547DB"/>
    <w:rPr>
      <w:rFonts w:cs="Times New Roman"/>
    </w:rPr>
  </w:style>
  <w:style w:type="paragraph" w:customStyle="1" w:styleId="Default">
    <w:name w:val="Default"/>
    <w:rsid w:val="006547D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rsid w:val="006547DB"/>
    <w:rPr>
      <w:rFonts w:cs="Times New Roman"/>
    </w:rPr>
  </w:style>
  <w:style w:type="paragraph" w:styleId="PlainText">
    <w:name w:val="Plain Text"/>
    <w:basedOn w:val="Normal"/>
    <w:link w:val="PlainTextChar"/>
    <w:rsid w:val="006547DB"/>
    <w:pPr>
      <w:spacing w:line="240" w:lineRule="auto"/>
    </w:pPr>
    <w:rPr>
      <w:rFonts w:ascii="Consolas" w:hAnsi="Consolas"/>
      <w:sz w:val="21"/>
      <w:szCs w:val="26"/>
      <w:lang w:val="en-US"/>
    </w:rPr>
  </w:style>
  <w:style w:type="character" w:customStyle="1" w:styleId="PlainTextChar">
    <w:name w:val="Plain Text Char"/>
    <w:basedOn w:val="DefaultParagraphFont"/>
    <w:link w:val="PlainText"/>
    <w:locked/>
    <w:rsid w:val="006547DB"/>
    <w:rPr>
      <w:rFonts w:ascii="Consolas" w:hAnsi="Consolas" w:cs="Times New Roman"/>
      <w:sz w:val="26"/>
      <w:szCs w:val="26"/>
    </w:rPr>
  </w:style>
  <w:style w:type="character" w:styleId="CommentReference">
    <w:name w:val="annotation reference"/>
    <w:basedOn w:val="DefaultParagraphFont"/>
    <w:rsid w:val="006547D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locked/>
    <w:rsid w:val="006547DB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547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6547DB"/>
    <w:rPr>
      <w:rFonts w:ascii="Arial" w:hAnsi="Arial" w:cs="Times New Roman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6547DB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locked/>
    <w:rsid w:val="006547DB"/>
    <w:rPr>
      <w:rFonts w:cs="Times New Roman"/>
      <w:i/>
      <w:iCs/>
    </w:rPr>
  </w:style>
  <w:style w:type="character" w:customStyle="1" w:styleId="Heading1Char1">
    <w:name w:val="Heading 1 Char1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6Char1">
    <w:name w:val="Heading 6 Char1"/>
    <w:basedOn w:val="DefaultParagraphFont"/>
    <w:rsid w:val="006547DB"/>
    <w:rPr>
      <w:rFonts w:ascii="Times New Roman" w:hAnsi="Times New Roman" w:cs="EucrosiaUPC"/>
      <w:b/>
      <w:bCs/>
      <w:sz w:val="32"/>
      <w:szCs w:val="32"/>
      <w:u w:val="single"/>
      <w:lang w:bidi="th-TH"/>
    </w:rPr>
  </w:style>
  <w:style w:type="character" w:customStyle="1" w:styleId="Heading7Char1">
    <w:name w:val="Heading 7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Heading8Char1">
    <w:name w:val="Heading 8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9Char1">
    <w:name w:val="Heading 9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6547DB"/>
    <w:rPr>
      <w:rFonts w:ascii="Arial" w:hAnsi="Arial" w:cs="Angsana New"/>
      <w:sz w:val="22"/>
      <w:szCs w:val="22"/>
    </w:rPr>
  </w:style>
  <w:style w:type="character" w:customStyle="1" w:styleId="HeaderChar1">
    <w:name w:val="Header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6547DB"/>
    <w:rPr>
      <w:rFonts w:ascii="Arial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6547DB"/>
    <w:rPr>
      <w:rFonts w:ascii="Arial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6547DB"/>
    <w:rPr>
      <w:rFonts w:ascii="Arial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6547DB"/>
    <w:rPr>
      <w:rFonts w:ascii="Book Antiqua" w:hAnsi="Book Antiqua" w:cs="Times New Roman"/>
      <w:sz w:val="22"/>
      <w:szCs w:val="22"/>
    </w:rPr>
  </w:style>
  <w:style w:type="character" w:customStyle="1" w:styleId="BodyText3Char1">
    <w:name w:val="Body Text 3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BodyTextIndent2Char1">
    <w:name w:val="Body Text Indent 2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SignatureChar1">
    <w:name w:val="Signature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6547DB"/>
    <w:rPr>
      <w:rFonts w:cs="Times New Roman"/>
    </w:rPr>
  </w:style>
  <w:style w:type="character" w:customStyle="1" w:styleId="st1">
    <w:name w:val="st1"/>
    <w:basedOn w:val="DefaultParagraphFont"/>
    <w:rsid w:val="006547DB"/>
    <w:rPr>
      <w:rFonts w:cs="Times New Roman"/>
    </w:rPr>
  </w:style>
  <w:style w:type="character" w:customStyle="1" w:styleId="alt-edited1">
    <w:name w:val="alt-edited1"/>
    <w:basedOn w:val="DefaultParagraphFont"/>
    <w:rsid w:val="00B67D8D"/>
    <w:rPr>
      <w:color w:val="4D90F0"/>
    </w:rPr>
  </w:style>
  <w:style w:type="table" w:customStyle="1" w:styleId="TableGridLight1">
    <w:name w:val="Table Grid Light1"/>
    <w:basedOn w:val="TableNormal"/>
    <w:uiPriority w:val="40"/>
    <w:rsid w:val="00787E85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EnvelopeAddress">
    <w:name w:val="envelope address"/>
    <w:basedOn w:val="Normal"/>
    <w:locked/>
    <w:rsid w:val="00D77B12"/>
    <w:pPr>
      <w:framePr w:w="7920" w:h="1980" w:hRule="exact" w:hSpace="180" w:wrap="auto" w:hAnchor="page" w:xAlign="center" w:yAlign="bottom"/>
      <w:spacing w:line="240" w:lineRule="auto"/>
      <w:ind w:left="2880"/>
      <w:jc w:val="both"/>
    </w:pPr>
    <w:rPr>
      <w:rFonts w:eastAsia="Cordia New"/>
      <w:sz w:val="24"/>
      <w:szCs w:val="24"/>
      <w:lang w:val="en-US"/>
    </w:rPr>
  </w:style>
  <w:style w:type="paragraph" w:styleId="EnvelopeReturn">
    <w:name w:val="envelope return"/>
    <w:basedOn w:val="Normal"/>
    <w:locked/>
    <w:rsid w:val="00D77B12"/>
    <w:pPr>
      <w:spacing w:line="240" w:lineRule="auto"/>
      <w:jc w:val="both"/>
    </w:pPr>
    <w:rPr>
      <w:rFonts w:eastAsia="Cordia New"/>
      <w:sz w:val="24"/>
      <w:szCs w:val="24"/>
      <w:lang w:val="en-US"/>
    </w:rPr>
  </w:style>
  <w:style w:type="character" w:styleId="FollowedHyperlink">
    <w:name w:val="FollowedHyperlink"/>
    <w:locked/>
    <w:rsid w:val="00D77B12"/>
    <w:rPr>
      <w:rFonts w:ascii="Arial" w:hAnsi="Arial"/>
      <w:color w:val="800080"/>
      <w:sz w:val="20"/>
      <w:szCs w:val="20"/>
      <w:u w:val="single"/>
    </w:rPr>
  </w:style>
  <w:style w:type="character" w:styleId="Hyperlink">
    <w:name w:val="Hyperlink"/>
    <w:uiPriority w:val="99"/>
    <w:locked/>
    <w:rsid w:val="00D77B12"/>
    <w:rPr>
      <w:rFonts w:ascii="Arial" w:hAnsi="Arial"/>
      <w:color w:val="0000FF"/>
      <w:sz w:val="20"/>
      <w:szCs w:val="20"/>
      <w:u w:val="single"/>
    </w:rPr>
  </w:style>
  <w:style w:type="character" w:styleId="LineNumber">
    <w:name w:val="line number"/>
    <w:locked/>
    <w:rsid w:val="00D77B12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locked/>
    <w:rsid w:val="00D77B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  <w:jc w:val="both"/>
    </w:pPr>
    <w:rPr>
      <w:rFonts w:eastAsia="Cordia New"/>
      <w:sz w:val="24"/>
      <w:szCs w:val="24"/>
      <w:lang w:val="en-US"/>
    </w:rPr>
  </w:style>
  <w:style w:type="character" w:customStyle="1" w:styleId="MessageHeaderChar">
    <w:name w:val="Message Header Char"/>
    <w:basedOn w:val="DefaultParagraphFont"/>
    <w:link w:val="MessageHeader"/>
    <w:rsid w:val="00D77B12"/>
    <w:rPr>
      <w:rFonts w:ascii="Times New Roman" w:eastAsia="Cordia New" w:hAnsi="Times New Roman"/>
      <w:sz w:val="24"/>
      <w:szCs w:val="24"/>
      <w:shd w:val="pct20" w:color="auto" w:fill="auto"/>
    </w:rPr>
  </w:style>
  <w:style w:type="paragraph" w:styleId="Subtitle">
    <w:name w:val="Subtitle"/>
    <w:basedOn w:val="Normal"/>
    <w:link w:val="SubtitleChar"/>
    <w:qFormat/>
    <w:locked/>
    <w:rsid w:val="00D77B12"/>
    <w:pPr>
      <w:spacing w:after="60" w:line="240" w:lineRule="auto"/>
      <w:jc w:val="center"/>
      <w:outlineLvl w:val="1"/>
    </w:pPr>
    <w:rPr>
      <w:rFonts w:eastAsia="Cordia New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rsid w:val="00D77B12"/>
    <w:rPr>
      <w:rFonts w:ascii="Times New Roman" w:eastAsia="Cordia New" w:hAnsi="Times New Roman"/>
      <w:sz w:val="24"/>
      <w:szCs w:val="24"/>
    </w:rPr>
  </w:style>
  <w:style w:type="paragraph" w:customStyle="1" w:styleId="7I-7H-">
    <w:name w:val="@7I-@#7H-"/>
    <w:basedOn w:val="Normal"/>
    <w:next w:val="Normal"/>
    <w:rsid w:val="00D77B12"/>
    <w:pPr>
      <w:spacing w:line="240" w:lineRule="auto"/>
    </w:pPr>
    <w:rPr>
      <w:rFonts w:ascii="Arial" w:eastAsia="Cordia New" w:hAnsi="Arial"/>
      <w:b/>
      <w:bCs/>
      <w:snapToGrid w:val="0"/>
      <w:sz w:val="24"/>
      <w:szCs w:val="24"/>
      <w:lang w:val="th-TH" w:eastAsia="th-TH"/>
    </w:rPr>
  </w:style>
  <w:style w:type="paragraph" w:customStyle="1" w:styleId="xl25">
    <w:name w:val="xl25"/>
    <w:basedOn w:val="Normal"/>
    <w:rsid w:val="00D77B12"/>
    <w:pPr>
      <w:spacing w:before="100" w:beforeAutospacing="1" w:after="100" w:afterAutospacing="1" w:line="240" w:lineRule="auto"/>
      <w:jc w:val="center"/>
      <w:textAlignment w:val="center"/>
    </w:pPr>
    <w:rPr>
      <w:rFonts w:ascii="Angsana New" w:hAnsi="Angsana New"/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locked/>
    <w:rsid w:val="00D77B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Courier New" w:hAnsi="Courier New" w:cs="Arial Unicode MS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D77B12"/>
    <w:rPr>
      <w:rFonts w:ascii="Arial Unicode MS" w:eastAsia="Courier New" w:hAnsi="Courier New" w:cs="Arial Unicode MS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D77B12"/>
    <w:pPr>
      <w:spacing w:line="240" w:lineRule="auto"/>
      <w:ind w:left="360"/>
      <w:jc w:val="both"/>
    </w:pPr>
    <w:rPr>
      <w:rFonts w:eastAsia="Cordia New"/>
      <w:b/>
      <w:bCs/>
      <w:sz w:val="26"/>
      <w:szCs w:val="26"/>
    </w:rPr>
  </w:style>
  <w:style w:type="paragraph" w:customStyle="1" w:styleId="xl26">
    <w:name w:val="xl26"/>
    <w:basedOn w:val="Normal"/>
    <w:rsid w:val="00D77B12"/>
    <w:pPr>
      <w:spacing w:before="100" w:beforeAutospacing="1" w:after="100" w:afterAutospacing="1" w:line="240" w:lineRule="auto"/>
      <w:jc w:val="right"/>
      <w:textAlignment w:val="center"/>
    </w:pPr>
    <w:rPr>
      <w:rFonts w:ascii="Angsana New" w:hAnsi="Angsana New"/>
      <w:sz w:val="24"/>
      <w:szCs w:val="24"/>
      <w:lang w:val="en-US"/>
    </w:rPr>
  </w:style>
  <w:style w:type="paragraph" w:customStyle="1" w:styleId="xl29">
    <w:name w:val="xl29"/>
    <w:basedOn w:val="Normal"/>
    <w:rsid w:val="00D77B12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ngsana New" w:hAnsi="Angsana New"/>
      <w:b/>
      <w:bCs/>
      <w:sz w:val="24"/>
      <w:szCs w:val="24"/>
      <w:lang w:val="en-US"/>
    </w:rPr>
  </w:style>
  <w:style w:type="paragraph" w:customStyle="1" w:styleId="CharCharCharChar">
    <w:name w:val="Char Char Char 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Times New Roman"/>
      <w:kern w:val="2"/>
      <w:sz w:val="20"/>
      <w:szCs w:val="20"/>
      <w:lang w:val="en-US" w:eastAsia="zh-CN" w:bidi="ar-SA"/>
    </w:rPr>
  </w:style>
  <w:style w:type="paragraph" w:customStyle="1" w:styleId="a6">
    <w:name w:val="ข้อความ"/>
    <w:basedOn w:val="Normal"/>
    <w:rsid w:val="00D77B12"/>
    <w:pPr>
      <w:widowControl w:val="0"/>
      <w:tabs>
        <w:tab w:val="left" w:pos="1080"/>
      </w:tabs>
      <w:spacing w:line="240" w:lineRule="auto"/>
    </w:pPr>
    <w:rPr>
      <w:rFonts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BodySingle">
    <w:name w:val="Body Single"/>
    <w:uiPriority w:val="99"/>
    <w:rsid w:val="00D77B12"/>
    <w:pPr>
      <w:autoSpaceDE w:val="0"/>
      <w:autoSpaceDN w:val="0"/>
    </w:pPr>
    <w:rPr>
      <w:rFonts w:ascii="Times New Roman" w:hAnsi="Times New Roman" w:cs="Times New Roman"/>
      <w:color w:val="000000"/>
      <w:lang w:val="en-GB"/>
    </w:rPr>
  </w:style>
  <w:style w:type="paragraph" w:customStyle="1" w:styleId="Char">
    <w:name w:val="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">
    <w:name w:val="Char 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CharChar1">
    <w:name w:val="Char Char Char Char1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character" w:customStyle="1" w:styleId="apple-style-span">
    <w:name w:val="apple-style-span"/>
    <w:basedOn w:val="DefaultParagraphFont"/>
    <w:rsid w:val="00D77B12"/>
  </w:style>
  <w:style w:type="character" w:customStyle="1" w:styleId="apple-converted-space">
    <w:name w:val="apple-converted-space"/>
    <w:basedOn w:val="DefaultParagraphFont"/>
    <w:rsid w:val="00D77B12"/>
  </w:style>
  <w:style w:type="paragraph" w:styleId="NormalWeb">
    <w:name w:val="Normal (Web)"/>
    <w:basedOn w:val="Normal"/>
    <w:uiPriority w:val="99"/>
    <w:unhideWhenUsed/>
    <w:locked/>
    <w:rsid w:val="00D77B12"/>
    <w:pPr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US"/>
    </w:rPr>
  </w:style>
  <w:style w:type="paragraph" w:customStyle="1" w:styleId="ecxmsonormal">
    <w:name w:val="ecxmsonormal"/>
    <w:basedOn w:val="Normal"/>
    <w:rsid w:val="00D77B12"/>
    <w:pPr>
      <w:spacing w:after="324" w:line="240" w:lineRule="auto"/>
    </w:pPr>
    <w:rPr>
      <w:rFonts w:cs="Times New Roman"/>
      <w:sz w:val="24"/>
      <w:szCs w:val="24"/>
      <w:lang w:val="en-US"/>
    </w:rPr>
  </w:style>
  <w:style w:type="table" w:customStyle="1" w:styleId="TableGridLight11">
    <w:name w:val="Table Grid Light11"/>
    <w:basedOn w:val="TableNormal"/>
    <w:uiPriority w:val="40"/>
    <w:rsid w:val="00D77B12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DA2B98"/>
    <w:rPr>
      <w:rFonts w:ascii="Times New Roman" w:hAnsi="Times New Roman"/>
      <w:sz w:val="22"/>
      <w:szCs w:val="28"/>
      <w:lang w:val="en-GB"/>
    </w:rPr>
  </w:style>
  <w:style w:type="paragraph" w:customStyle="1" w:styleId="31">
    <w:name w:val="ตาราง3ช่อง"/>
    <w:basedOn w:val="Normal"/>
    <w:rsid w:val="006E7D25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8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9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6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3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5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1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9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43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4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E0D112-548A-479D-B6BB-A51DA0B67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0</TotalTime>
  <Pages>3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Wadhana Jetjirawat</cp:lastModifiedBy>
  <cp:revision>2</cp:revision>
  <cp:lastPrinted>2018-08-14T08:27:00Z</cp:lastPrinted>
  <dcterms:created xsi:type="dcterms:W3CDTF">2018-10-12T03:49:00Z</dcterms:created>
  <dcterms:modified xsi:type="dcterms:W3CDTF">2018-10-12T03:49:00Z</dcterms:modified>
</cp:coreProperties>
</file>