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525" w:rsidRDefault="00B31525">
      <w:pPr>
        <w:jc w:val="right"/>
        <w:outlineLvl w:val="0"/>
        <w:rPr>
          <w:rFonts w:ascii="Angsana New" w:hAnsi="Angsana New"/>
          <w:b/>
          <w:bCs/>
          <w:sz w:val="32"/>
          <w:szCs w:val="32"/>
          <w:cs/>
        </w:rPr>
      </w:pPr>
    </w:p>
    <w:p w:rsidR="00B31525" w:rsidRDefault="00B31525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B31525" w:rsidRDefault="00B31525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B31525" w:rsidRDefault="00B31525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B31525" w:rsidRDefault="00B31525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B31525" w:rsidRDefault="00B31525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B31525" w:rsidRDefault="00B31525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B31525" w:rsidRDefault="00B31525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B31525" w:rsidRDefault="00B31525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B31525" w:rsidRDefault="00B31525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proofErr w:type="spellStart"/>
      <w:r>
        <w:rPr>
          <w:rFonts w:ascii="Angsana New" w:hAnsi="Angsana New" w:cs="Angsana New"/>
          <w:sz w:val="48"/>
          <w:szCs w:val="48"/>
          <w:u w:val="none"/>
          <w:cs/>
        </w:rPr>
        <w:t>บริษัทค</w:t>
      </w:r>
      <w:proofErr w:type="spellEnd"/>
      <w:r>
        <w:rPr>
          <w:rFonts w:ascii="Angsana New" w:hAnsi="Angsana New" w:cs="Angsana New"/>
          <w:sz w:val="48"/>
          <w:szCs w:val="48"/>
          <w:u w:val="none"/>
          <w:cs/>
        </w:rPr>
        <w:t>วอ</w:t>
      </w:r>
      <w:proofErr w:type="spellStart"/>
      <w:r>
        <w:rPr>
          <w:rFonts w:ascii="Angsana New" w:hAnsi="Angsana New" w:cs="Angsana New"/>
          <w:sz w:val="48"/>
          <w:szCs w:val="48"/>
          <w:u w:val="none"/>
          <w:cs/>
        </w:rPr>
        <w:t>ลิตี้</w:t>
      </w:r>
      <w:proofErr w:type="spellEnd"/>
      <w:r>
        <w:rPr>
          <w:rFonts w:ascii="Angsana New" w:hAnsi="Angsana New" w:cs="Angsana New"/>
          <w:sz w:val="48"/>
          <w:szCs w:val="48"/>
          <w:u w:val="none"/>
          <w:cs/>
        </w:rPr>
        <w:t>คอน</w:t>
      </w:r>
      <w:proofErr w:type="spellStart"/>
      <w:r>
        <w:rPr>
          <w:rFonts w:ascii="Angsana New" w:hAnsi="Angsana New" w:cs="Angsana New"/>
          <w:sz w:val="48"/>
          <w:szCs w:val="48"/>
          <w:u w:val="none"/>
          <w:cs/>
        </w:rPr>
        <w:t>สตรัคชั่นโปรดัคส์</w:t>
      </w:r>
      <w:proofErr w:type="spellEnd"/>
      <w:r>
        <w:rPr>
          <w:rFonts w:ascii="Angsana New" w:hAnsi="Angsana New" w:cs="Angsana New"/>
          <w:sz w:val="48"/>
          <w:szCs w:val="48"/>
          <w:u w:val="none"/>
          <w:cs/>
        </w:rPr>
        <w:t xml:space="preserve"> จำกัด </w:t>
      </w:r>
      <w:r>
        <w:rPr>
          <w:rFonts w:ascii="Angsana New" w:hAnsi="Angsana New" w:cs="Angsana New"/>
          <w:sz w:val="48"/>
          <w:szCs w:val="48"/>
          <w:u w:val="none"/>
        </w:rPr>
        <w:t>(</w:t>
      </w:r>
      <w:r>
        <w:rPr>
          <w:rFonts w:ascii="Angsana New" w:hAnsi="Angsana New" w:cs="Angsana New"/>
          <w:sz w:val="48"/>
          <w:szCs w:val="48"/>
          <w:u w:val="none"/>
          <w:cs/>
        </w:rPr>
        <w:t>มหาชน</w:t>
      </w:r>
      <w:r>
        <w:rPr>
          <w:rFonts w:ascii="Angsana New" w:hAnsi="Angsana New" w:cs="Angsana New"/>
          <w:sz w:val="48"/>
          <w:szCs w:val="48"/>
          <w:u w:val="none"/>
        </w:rPr>
        <w:t>)</w:t>
      </w:r>
    </w:p>
    <w:p w:rsidR="00B31525" w:rsidRDefault="00B31525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B31525" w:rsidRDefault="00B31525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B31525" w:rsidRDefault="00B31525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B31525" w:rsidRDefault="00B31525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B31525" w:rsidRDefault="00B31525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B31525" w:rsidRDefault="00B31525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:rsidR="00B31525" w:rsidRDefault="00B31525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:rsidR="00B31525" w:rsidRDefault="00B31525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B31525">
          <w:footerReference w:type="even" r:id="rId8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:rsidR="00B31525" w:rsidRDefault="00B31525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B31525" w:rsidRDefault="00B31525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:rsidR="00B31525" w:rsidRDefault="00B31525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proofErr w:type="spellStart"/>
      <w:r>
        <w:rPr>
          <w:rFonts w:ascii="Angsana New" w:hAnsi="Angsana New"/>
          <w:b/>
          <w:bCs/>
          <w:sz w:val="30"/>
          <w:szCs w:val="30"/>
          <w:cs/>
        </w:rPr>
        <w:t>บ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>
        <w:rPr>
          <w:rFonts w:ascii="Angsana New" w:hAnsi="Angsana New"/>
          <w:b/>
          <w:bCs/>
          <w:sz w:val="30"/>
          <w:szCs w:val="30"/>
          <w:cs/>
        </w:rPr>
        <w:t>ค</w:t>
      </w:r>
      <w:proofErr w:type="spellEnd"/>
      <w:r>
        <w:rPr>
          <w:rFonts w:ascii="Angsana New" w:hAnsi="Angsana New"/>
          <w:b/>
          <w:bCs/>
          <w:sz w:val="30"/>
          <w:szCs w:val="30"/>
          <w:cs/>
        </w:rPr>
        <w:t>วอ</w:t>
      </w:r>
      <w:proofErr w:type="spellStart"/>
      <w:r>
        <w:rPr>
          <w:rFonts w:ascii="Angsana New" w:hAnsi="Angsana New"/>
          <w:b/>
          <w:bCs/>
          <w:sz w:val="30"/>
          <w:szCs w:val="30"/>
          <w:cs/>
        </w:rPr>
        <w:t>ลิตี้</w:t>
      </w:r>
      <w:proofErr w:type="spellEnd"/>
      <w:r>
        <w:rPr>
          <w:rFonts w:ascii="Angsana New" w:hAnsi="Angsana New"/>
          <w:b/>
          <w:bCs/>
          <w:sz w:val="30"/>
          <w:szCs w:val="30"/>
          <w:cs/>
        </w:rPr>
        <w:t>คอน</w:t>
      </w:r>
      <w:proofErr w:type="spellStart"/>
      <w:r>
        <w:rPr>
          <w:rFonts w:ascii="Angsana New" w:hAnsi="Angsana New"/>
          <w:b/>
          <w:bCs/>
          <w:sz w:val="30"/>
          <w:szCs w:val="30"/>
          <w:cs/>
        </w:rPr>
        <w:t>สตรัคชั่นโปรดัคส์</w:t>
      </w:r>
      <w:proofErr w:type="spellEnd"/>
      <w:r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:rsidR="00B31525" w:rsidRDefault="00B31525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:rsidR="00B31525" w:rsidRDefault="00B31525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2561                        </w:t>
      </w:r>
      <w:r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 xml:space="preserve">เฉพาะกิจการ </w:t>
      </w:r>
      <w:r>
        <w:rPr>
          <w:rFonts w:ascii="Angsana New" w:hAnsi="Angsana New"/>
          <w:spacing w:val="-2"/>
          <w:sz w:val="30"/>
          <w:szCs w:val="30"/>
          <w:cs/>
        </w:rPr>
        <w:t>สำหรับงวดสามเดือนและ</w:t>
      </w:r>
      <w:r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2561 </w:t>
      </w:r>
      <w:r>
        <w:rPr>
          <w:rFonts w:ascii="Angsana New" w:hAnsi="Angsana New"/>
          <w:spacing w:val="-2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>
        <w:rPr>
          <w:rFonts w:ascii="Angsana New" w:hAnsi="Angsana New"/>
          <w:sz w:val="30"/>
          <w:szCs w:val="30"/>
        </w:rPr>
        <w:t xml:space="preserve">       </w:t>
      </w:r>
      <w:r>
        <w:rPr>
          <w:rFonts w:ascii="Angsana New" w:hAnsi="Angsana New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>
        <w:rPr>
          <w:rFonts w:ascii="Angsana New" w:hAnsi="Angsana New"/>
          <w:sz w:val="30"/>
          <w:szCs w:val="30"/>
          <w:cs/>
          <w:lang w:val="th-TH"/>
        </w:rPr>
        <w:t>และ</w:t>
      </w:r>
      <w:r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</w:t>
      </w:r>
      <w:r w:rsidRPr="005F4559">
        <w:rPr>
          <w:rFonts w:ascii="Angsana New" w:hAnsi="Angsana New"/>
          <w:spacing w:val="-4"/>
          <w:sz w:val="30"/>
          <w:szCs w:val="30"/>
          <w:cs/>
        </w:rPr>
        <w:t>เฉพาะกิจการ สำหรับงวด</w:t>
      </w:r>
      <w:r w:rsidRPr="005F4559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5F4559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5F4559">
        <w:rPr>
          <w:rFonts w:ascii="Angsana New" w:hAnsi="Angsana New"/>
          <w:spacing w:val="-4"/>
          <w:sz w:val="30"/>
          <w:szCs w:val="30"/>
        </w:rPr>
        <w:t>30</w:t>
      </w:r>
      <w:r w:rsidRPr="005F4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F4559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5F4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F4559">
        <w:rPr>
          <w:rFonts w:ascii="Angsana New" w:hAnsi="Angsana New"/>
          <w:spacing w:val="-4"/>
          <w:sz w:val="30"/>
          <w:szCs w:val="30"/>
        </w:rPr>
        <w:t xml:space="preserve">2561 </w:t>
      </w:r>
      <w:r w:rsidRPr="005F4559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</w:t>
      </w:r>
      <w:r>
        <w:rPr>
          <w:rFonts w:ascii="Angsana New" w:hAnsi="Angsana New"/>
          <w:sz w:val="30"/>
          <w:szCs w:val="30"/>
          <w:cs/>
        </w:rPr>
        <w:t xml:space="preserve">ระหว่างกาล) </w:t>
      </w:r>
      <w:r>
        <w:rPr>
          <w:rFonts w:ascii="Angsana New" w:hAnsi="Angsana New"/>
          <w:sz w:val="30"/>
          <w:szCs w:val="30"/>
          <w:cs/>
          <w:lang w:val="th-TH"/>
        </w:rPr>
        <w:t>ของ</w:t>
      </w:r>
      <w:proofErr w:type="spellStart"/>
      <w:r>
        <w:rPr>
          <w:rFonts w:ascii="Angsana New" w:hAnsi="Angsana New"/>
          <w:sz w:val="30"/>
          <w:szCs w:val="30"/>
          <w:cs/>
        </w:rPr>
        <w:t>บริษัทค</w:t>
      </w:r>
      <w:proofErr w:type="spellEnd"/>
      <w:r>
        <w:rPr>
          <w:rFonts w:ascii="Angsana New" w:hAnsi="Angsana New"/>
          <w:sz w:val="30"/>
          <w:szCs w:val="30"/>
          <w:cs/>
        </w:rPr>
        <w:t>วอ</w:t>
      </w:r>
      <w:proofErr w:type="spellStart"/>
      <w:r>
        <w:rPr>
          <w:rFonts w:ascii="Angsana New" w:hAnsi="Angsana New"/>
          <w:sz w:val="30"/>
          <w:szCs w:val="30"/>
          <w:cs/>
        </w:rPr>
        <w:t>ลิตี้</w:t>
      </w:r>
      <w:proofErr w:type="spellEnd"/>
      <w:r>
        <w:rPr>
          <w:rFonts w:ascii="Angsana New" w:hAnsi="Angsana New"/>
          <w:sz w:val="30"/>
          <w:szCs w:val="30"/>
          <w:cs/>
        </w:rPr>
        <w:t>คอน</w:t>
      </w:r>
      <w:proofErr w:type="spellStart"/>
      <w:r>
        <w:rPr>
          <w:rFonts w:ascii="Angsana New" w:hAnsi="Angsana New"/>
          <w:sz w:val="30"/>
          <w:szCs w:val="30"/>
          <w:cs/>
        </w:rPr>
        <w:t>สตรัคชั่นโปรดัคส์</w:t>
      </w:r>
      <w:proofErr w:type="spellEnd"/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จำกัด (มหาชน) และบริษัทย่อย</w:t>
      </w:r>
      <w:r>
        <w:rPr>
          <w:rFonts w:ascii="Angsana New" w:hAnsi="Angsana New"/>
          <w:color w:val="FFFFFF"/>
          <w:sz w:val="30"/>
          <w:szCs w:val="30"/>
        </w:rPr>
        <w:t>l</w:t>
      </w:r>
      <w:r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/>
          <w:sz w:val="30"/>
          <w:szCs w:val="30"/>
          <w:cs/>
        </w:rPr>
        <w:t>) และของเฉพาะ</w:t>
      </w:r>
      <w:proofErr w:type="spellStart"/>
      <w:r>
        <w:rPr>
          <w:rFonts w:ascii="Angsana New" w:hAnsi="Angsana New"/>
          <w:spacing w:val="6"/>
          <w:sz w:val="30"/>
          <w:szCs w:val="30"/>
          <w:cs/>
        </w:rPr>
        <w:t>บริษัทค</w:t>
      </w:r>
      <w:proofErr w:type="spellEnd"/>
      <w:r>
        <w:rPr>
          <w:rFonts w:ascii="Angsana New" w:hAnsi="Angsana New"/>
          <w:spacing w:val="6"/>
          <w:sz w:val="30"/>
          <w:szCs w:val="30"/>
          <w:cs/>
        </w:rPr>
        <w:t>วอ</w:t>
      </w:r>
      <w:proofErr w:type="spellStart"/>
      <w:r>
        <w:rPr>
          <w:rFonts w:ascii="Angsana New" w:hAnsi="Angsana New"/>
          <w:spacing w:val="6"/>
          <w:sz w:val="30"/>
          <w:szCs w:val="30"/>
          <w:cs/>
        </w:rPr>
        <w:t>ลิตี้</w:t>
      </w:r>
      <w:proofErr w:type="spellEnd"/>
      <w:r>
        <w:rPr>
          <w:rFonts w:ascii="Angsana New" w:hAnsi="Angsana New"/>
          <w:spacing w:val="6"/>
          <w:sz w:val="30"/>
          <w:szCs w:val="30"/>
          <w:cs/>
        </w:rPr>
        <w:t>คอน</w:t>
      </w:r>
      <w:proofErr w:type="spellStart"/>
      <w:r>
        <w:rPr>
          <w:rFonts w:ascii="Angsana New" w:hAnsi="Angsana New"/>
          <w:spacing w:val="6"/>
          <w:sz w:val="30"/>
          <w:szCs w:val="30"/>
          <w:cs/>
        </w:rPr>
        <w:t>สตรัคชั่นโปรดัคส์</w:t>
      </w:r>
      <w:proofErr w:type="spellEnd"/>
      <w:r>
        <w:rPr>
          <w:rFonts w:ascii="Angsana New" w:hAnsi="Angsana New"/>
          <w:spacing w:val="6"/>
          <w:sz w:val="30"/>
          <w:szCs w:val="30"/>
          <w:cs/>
        </w:rPr>
        <w:t xml:space="preserve"> จำกัด (มหาชน) </w:t>
      </w:r>
      <w:r>
        <w:rPr>
          <w:rFonts w:ascii="Angsana New" w:hAnsi="Angsana New"/>
          <w:spacing w:val="6"/>
          <w:sz w:val="30"/>
          <w:szCs w:val="30"/>
          <w:lang w:val="en-GB"/>
        </w:rPr>
        <w:t>(“</w:t>
      </w:r>
      <w:r>
        <w:rPr>
          <w:rFonts w:ascii="Angsana New" w:hAnsi="Angsana New" w:hint="cs"/>
          <w:spacing w:val="6"/>
          <w:sz w:val="30"/>
          <w:szCs w:val="30"/>
          <w:cs/>
          <w:lang w:val="en-GB"/>
        </w:rPr>
        <w:t>บริษัท</w:t>
      </w:r>
      <w:r>
        <w:rPr>
          <w:rFonts w:ascii="Angsana New" w:hAnsi="Angsana New"/>
          <w:spacing w:val="6"/>
          <w:sz w:val="30"/>
          <w:szCs w:val="30"/>
        </w:rPr>
        <w:t xml:space="preserve">”) </w:t>
      </w:r>
      <w:r>
        <w:rPr>
          <w:rFonts w:ascii="Angsana New" w:hAnsi="Angsana New"/>
          <w:spacing w:val="6"/>
          <w:sz w:val="30"/>
          <w:szCs w:val="30"/>
          <w:cs/>
        </w:rPr>
        <w:t>ตามลำดับซึ่งผู้บริหารของกิจการเป็นผู้รับผิดชอบ</w:t>
      </w:r>
      <w:r>
        <w:rPr>
          <w:rFonts w:ascii="Angsana New" w:hAnsi="Angsana New"/>
          <w:spacing w:val="-4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pacing w:val="-4"/>
          <w:sz w:val="30"/>
          <w:szCs w:val="30"/>
        </w:rPr>
        <w:t xml:space="preserve">34 </w:t>
      </w:r>
      <w:r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Pr="005F4559">
        <w:rPr>
          <w:rFonts w:ascii="Angsana New" w:hAnsi="Angsana New"/>
          <w:spacing w:val="1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>
        <w:rPr>
          <w:rFonts w:ascii="Angsana New" w:hAnsi="Angsana New"/>
          <w:spacing w:val="4"/>
          <w:sz w:val="30"/>
          <w:szCs w:val="30"/>
          <w:cs/>
        </w:rPr>
        <w:t>จากผลการ</w:t>
      </w:r>
      <w:r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 w:rsidR="00B31525" w:rsidRDefault="00B31525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:rsidR="00B31525" w:rsidRDefault="00B31525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B31525" w:rsidRDefault="00B31525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:rsidR="00B31525" w:rsidRDefault="00B31525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รหัส</w:t>
      </w:r>
      <w:r>
        <w:rPr>
          <w:rFonts w:ascii="Angsana New" w:hAnsi="Angsana New"/>
          <w:spacing w:val="4"/>
          <w:sz w:val="30"/>
          <w:szCs w:val="30"/>
        </w:rPr>
        <w:t xml:space="preserve"> 2410 “</w:t>
      </w:r>
      <w:r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:rsidR="00B31525" w:rsidRDefault="00B31525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B31525" w:rsidRDefault="00B31525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:rsidR="00B31525" w:rsidRDefault="00B31525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 w:rsidR="00B31525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:rsidR="00B31525" w:rsidRDefault="00B3152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:rsidR="00B31525" w:rsidRDefault="00B31525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:rsidR="00B31525" w:rsidRDefault="00B31525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5F4559">
        <w:rPr>
          <w:rFonts w:ascii="Angsana New" w:hAnsi="Angsana New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ข้าพเจ้าไม่พบสิ่งที่เป็นเหตุให้เชื่อว่างบการเงินระหว่างกาลดังกล่าว ไม่ได้จัดทำขึ้นตามมาตรฐานการบัญชี ฉบับที่ </w:t>
      </w:r>
      <w:r w:rsidRPr="005F4559">
        <w:rPr>
          <w:rFonts w:ascii="Angsana New" w:hAnsi="Angsana New"/>
          <w:spacing w:val="4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ในสาระสำคัญของการสอบทานของข้าพเจ้า</w:t>
      </w:r>
    </w:p>
    <w:p w:rsidR="00B31525" w:rsidRDefault="00B31525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B31525" w:rsidRDefault="00B31525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31525" w:rsidRDefault="00B31525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31525" w:rsidRDefault="00B31525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:rsidR="00B31525" w:rsidRDefault="00B31525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  <w:cs/>
        </w:rPr>
        <w:t>ธัญลักษณ์ เกตุแก้ว)</w:t>
      </w:r>
    </w:p>
    <w:p w:rsidR="00B31525" w:rsidRDefault="00B31525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B31525" w:rsidRDefault="00B31525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8179</w:t>
      </w:r>
    </w:p>
    <w:p w:rsidR="00B31525" w:rsidRDefault="00B31525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B31525" w:rsidRDefault="00B31525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>
        <w:rPr>
          <w:rFonts w:ascii="Angsana New" w:hAnsi="Angsana New"/>
          <w:sz w:val="30"/>
          <w:szCs w:val="30"/>
          <w:cs/>
        </w:rPr>
        <w:t>เค</w:t>
      </w:r>
      <w:proofErr w:type="spellEnd"/>
      <w:r>
        <w:rPr>
          <w:rFonts w:ascii="Angsana New" w:hAnsi="Angsana New"/>
          <w:sz w:val="30"/>
          <w:szCs w:val="30"/>
          <w:cs/>
        </w:rPr>
        <w:t>พี</w:t>
      </w:r>
      <w:proofErr w:type="spellStart"/>
      <w:r>
        <w:rPr>
          <w:rFonts w:ascii="Angsana New" w:hAnsi="Angsana New"/>
          <w:sz w:val="30"/>
          <w:szCs w:val="30"/>
          <w:cs/>
        </w:rPr>
        <w:t>เอ็ม</w:t>
      </w:r>
      <w:proofErr w:type="spellEnd"/>
      <w:r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B31525" w:rsidRDefault="00B31525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B31525" w:rsidRDefault="00B31525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C663B0" w:rsidRPr="00C663B0">
        <w:rPr>
          <w:rFonts w:ascii="Angsana New" w:hAnsi="Angsana New" w:hint="cs"/>
          <w:sz w:val="30"/>
          <w:szCs w:val="30"/>
        </w:rPr>
        <w:t>2561</w:t>
      </w:r>
    </w:p>
    <w:p w:rsidR="00B31525" w:rsidRDefault="00B31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pacing w:val="4"/>
          <w:sz w:val="30"/>
          <w:szCs w:val="30"/>
        </w:rPr>
      </w:pPr>
    </w:p>
    <w:sectPr w:rsidR="00B31525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6B6" w:rsidRDefault="00A246B6">
      <w:r>
        <w:separator/>
      </w:r>
    </w:p>
  </w:endnote>
  <w:endnote w:type="continuationSeparator" w:id="0">
    <w:p w:rsidR="00A246B6" w:rsidRDefault="00A24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F6C" w:rsidRDefault="00845F6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45F6C" w:rsidRDefault="00845F6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F6C" w:rsidRDefault="00845F6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PAGE   \* MERGEFORMAT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>
      <w:rPr>
        <w:rFonts w:ascii="Angsana New" w:hAnsi="Angsana New"/>
        <w:sz w:val="30"/>
        <w:szCs w:val="30"/>
      </w:rPr>
      <w:fldChar w:fldCharType="end"/>
    </w:r>
  </w:p>
  <w:p w:rsidR="00845F6C" w:rsidRDefault="00845F6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F6C" w:rsidRDefault="00845F6C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F6C" w:rsidRDefault="00845F6C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F7F88">
      <w:rPr>
        <w:rStyle w:val="PageNumber"/>
        <w:rFonts w:ascii="Angsana New" w:hAnsi="Angsana New"/>
        <w:noProof/>
        <w:sz w:val="30"/>
        <w:szCs w:val="30"/>
        <w:cs/>
      </w:rPr>
      <w:t>2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845F6C" w:rsidRDefault="00845F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F6C" w:rsidRDefault="00845F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>
      <w:rPr>
        <w:rFonts w:ascii="Angsana New" w:hAnsi="Angsana New"/>
        <w:i/>
        <w:iCs/>
        <w:sz w:val="30"/>
        <w:szCs w:val="30"/>
      </w:rPr>
      <w:fldChar w:fldCharType="begin"/>
    </w:r>
    <w:r>
      <w:rPr>
        <w:rFonts w:ascii="Angsana New" w:hAnsi="Angsana New"/>
        <w:i/>
        <w:iCs/>
        <w:sz w:val="30"/>
        <w:szCs w:val="30"/>
      </w:rPr>
      <w:instrText xml:space="preserve"> FILENAME </w:instrText>
    </w:r>
    <w:r>
      <w:rPr>
        <w:rFonts w:ascii="Angsana New" w:hAnsi="Angsana New"/>
        <w:i/>
        <w:iCs/>
        <w:sz w:val="30"/>
        <w:szCs w:val="30"/>
      </w:rPr>
      <w:fldChar w:fldCharType="separate"/>
    </w:r>
    <w:r w:rsidR="00BF7F88">
      <w:rPr>
        <w:rFonts w:ascii="Angsana New" w:hAnsi="Angsana New"/>
        <w:i/>
        <w:iCs/>
        <w:noProof/>
        <w:sz w:val="30"/>
        <w:szCs w:val="30"/>
      </w:rPr>
      <w:t>Q-CONt1</w:t>
    </w:r>
    <w:r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6B6" w:rsidRDefault="00A246B6">
      <w:r>
        <w:separator/>
      </w:r>
    </w:p>
  </w:footnote>
  <w:footnote w:type="continuationSeparator" w:id="0">
    <w:p w:rsidR="00A246B6" w:rsidRDefault="00A246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F6C" w:rsidRDefault="00845F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F6C" w:rsidRDefault="00845F6C" w:rsidP="00BF7F88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845F6C" w:rsidRDefault="00845F6C" w:rsidP="00BF7F88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845F6C" w:rsidRDefault="00845F6C" w:rsidP="00BF7F88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845F6C" w:rsidRDefault="00845F6C" w:rsidP="00BF7F88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845F6C" w:rsidRDefault="00845F6C" w:rsidP="00BF7F88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845F6C" w:rsidRDefault="00845F6C" w:rsidP="00BF7F88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845F6C" w:rsidRDefault="00845F6C" w:rsidP="00BF7F88">
    <w:pPr>
      <w:pStyle w:val="Header"/>
      <w:spacing w:line="240" w:lineRule="auto"/>
      <w:rPr>
        <w:rFonts w:ascii="Angsana New" w:hAnsi="Angsana New"/>
        <w:sz w:val="32"/>
        <w:szCs w:val="32"/>
      </w:rPr>
    </w:pPr>
  </w:p>
  <w:p w:rsidR="00845F6C" w:rsidRDefault="00845F6C" w:rsidP="00BF7F88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F6C" w:rsidRDefault="00845F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:rsidR="00BF7F88" w:rsidRDefault="00BF7F8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F6C" w:rsidRDefault="00845F6C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และบริษัทย่อย</w:t>
    </w:r>
  </w:p>
  <w:p w:rsidR="00845F6C" w:rsidRDefault="00845F6C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845F6C" w:rsidRDefault="00845F6C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 w:hint="cs"/>
        <w:b/>
        <w:bCs/>
        <w:sz w:val="32"/>
        <w:szCs w:val="32"/>
      </w:rPr>
      <w:t>2548</w:t>
    </w:r>
  </w:p>
  <w:p w:rsidR="00845F6C" w:rsidRDefault="00845F6C">
    <w:pPr>
      <w:pStyle w:val="Header"/>
      <w:rPr>
        <w:sz w:val="16"/>
        <w:szCs w:val="16"/>
      </w:rPr>
    </w:pPr>
  </w:p>
  <w:p w:rsidR="00845F6C" w:rsidRDefault="00845F6C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88438B1"/>
    <w:multiLevelType w:val="multilevel"/>
    <w:tmpl w:val="F4E0F0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5E2014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7"/>
  </w:num>
  <w:num w:numId="14">
    <w:abstractNumId w:val="13"/>
  </w:num>
  <w:num w:numId="15">
    <w:abstractNumId w:val="15"/>
  </w:num>
  <w:num w:numId="16">
    <w:abstractNumId w:val="18"/>
  </w:num>
  <w:num w:numId="17">
    <w:abstractNumId w:val="19"/>
  </w:num>
  <w:num w:numId="18">
    <w:abstractNumId w:val="11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1"/>
  </w:docVars>
  <w:rsids>
    <w:rsidRoot w:val="00E316A8"/>
    <w:rsid w:val="000204E0"/>
    <w:rsid w:val="00030777"/>
    <w:rsid w:val="0003789C"/>
    <w:rsid w:val="000607CC"/>
    <w:rsid w:val="000B3F78"/>
    <w:rsid w:val="000C50AE"/>
    <w:rsid w:val="000E26C2"/>
    <w:rsid w:val="00104472"/>
    <w:rsid w:val="00112EC0"/>
    <w:rsid w:val="00137600"/>
    <w:rsid w:val="00137D0C"/>
    <w:rsid w:val="00173E9D"/>
    <w:rsid w:val="001B3504"/>
    <w:rsid w:val="001C580B"/>
    <w:rsid w:val="001F0916"/>
    <w:rsid w:val="00240E2D"/>
    <w:rsid w:val="00252AEA"/>
    <w:rsid w:val="002C48EE"/>
    <w:rsid w:val="002C64FB"/>
    <w:rsid w:val="00316B7B"/>
    <w:rsid w:val="0036453F"/>
    <w:rsid w:val="00381155"/>
    <w:rsid w:val="00384EC7"/>
    <w:rsid w:val="0038649A"/>
    <w:rsid w:val="003B271B"/>
    <w:rsid w:val="003C13BC"/>
    <w:rsid w:val="003D296C"/>
    <w:rsid w:val="003E3238"/>
    <w:rsid w:val="00461D4D"/>
    <w:rsid w:val="00465E9E"/>
    <w:rsid w:val="00482DDC"/>
    <w:rsid w:val="0049419B"/>
    <w:rsid w:val="00495959"/>
    <w:rsid w:val="004A49BF"/>
    <w:rsid w:val="004B20D4"/>
    <w:rsid w:val="004E1DA5"/>
    <w:rsid w:val="00526A22"/>
    <w:rsid w:val="00535196"/>
    <w:rsid w:val="00536B04"/>
    <w:rsid w:val="00567632"/>
    <w:rsid w:val="005B07A7"/>
    <w:rsid w:val="005B1492"/>
    <w:rsid w:val="005D4D16"/>
    <w:rsid w:val="005E1B9E"/>
    <w:rsid w:val="005F4559"/>
    <w:rsid w:val="00617966"/>
    <w:rsid w:val="00631899"/>
    <w:rsid w:val="006334E6"/>
    <w:rsid w:val="006726B7"/>
    <w:rsid w:val="00680C0A"/>
    <w:rsid w:val="00687E48"/>
    <w:rsid w:val="006A01CC"/>
    <w:rsid w:val="006A34A3"/>
    <w:rsid w:val="006B316D"/>
    <w:rsid w:val="006C6B33"/>
    <w:rsid w:val="006D4753"/>
    <w:rsid w:val="00707BE5"/>
    <w:rsid w:val="00714103"/>
    <w:rsid w:val="00717255"/>
    <w:rsid w:val="00722A7E"/>
    <w:rsid w:val="007430A9"/>
    <w:rsid w:val="007877C1"/>
    <w:rsid w:val="007911A8"/>
    <w:rsid w:val="007B21A0"/>
    <w:rsid w:val="007B42A8"/>
    <w:rsid w:val="007C2D64"/>
    <w:rsid w:val="007E533E"/>
    <w:rsid w:val="007F06C3"/>
    <w:rsid w:val="00801DEC"/>
    <w:rsid w:val="008134EC"/>
    <w:rsid w:val="00845F6C"/>
    <w:rsid w:val="00895EBB"/>
    <w:rsid w:val="008B2516"/>
    <w:rsid w:val="008C3511"/>
    <w:rsid w:val="008D3423"/>
    <w:rsid w:val="00930032"/>
    <w:rsid w:val="00933F55"/>
    <w:rsid w:val="00937A97"/>
    <w:rsid w:val="00943884"/>
    <w:rsid w:val="00950A0E"/>
    <w:rsid w:val="0097650F"/>
    <w:rsid w:val="009A2DF2"/>
    <w:rsid w:val="00A108B7"/>
    <w:rsid w:val="00A13335"/>
    <w:rsid w:val="00A246B6"/>
    <w:rsid w:val="00A37674"/>
    <w:rsid w:val="00A52352"/>
    <w:rsid w:val="00A64FFD"/>
    <w:rsid w:val="00AD430F"/>
    <w:rsid w:val="00AE154C"/>
    <w:rsid w:val="00B234E2"/>
    <w:rsid w:val="00B31525"/>
    <w:rsid w:val="00B37F11"/>
    <w:rsid w:val="00B43EB0"/>
    <w:rsid w:val="00B4662A"/>
    <w:rsid w:val="00BB2D2E"/>
    <w:rsid w:val="00BC606D"/>
    <w:rsid w:val="00BC7BA1"/>
    <w:rsid w:val="00BE6AFE"/>
    <w:rsid w:val="00BF7F88"/>
    <w:rsid w:val="00C1528D"/>
    <w:rsid w:val="00C35ECD"/>
    <w:rsid w:val="00C45B31"/>
    <w:rsid w:val="00C663B0"/>
    <w:rsid w:val="00C744C2"/>
    <w:rsid w:val="00C75059"/>
    <w:rsid w:val="00C90BEB"/>
    <w:rsid w:val="00CF18CB"/>
    <w:rsid w:val="00D1686A"/>
    <w:rsid w:val="00D239AD"/>
    <w:rsid w:val="00D2691C"/>
    <w:rsid w:val="00D27AD4"/>
    <w:rsid w:val="00D34E78"/>
    <w:rsid w:val="00D507D6"/>
    <w:rsid w:val="00D66AEF"/>
    <w:rsid w:val="00D760BE"/>
    <w:rsid w:val="00D90635"/>
    <w:rsid w:val="00DA4263"/>
    <w:rsid w:val="00DB4CE0"/>
    <w:rsid w:val="00DD7483"/>
    <w:rsid w:val="00DF498D"/>
    <w:rsid w:val="00E208B8"/>
    <w:rsid w:val="00E271DA"/>
    <w:rsid w:val="00E316A8"/>
    <w:rsid w:val="00E4342D"/>
    <w:rsid w:val="00E87AF8"/>
    <w:rsid w:val="00E95A5F"/>
    <w:rsid w:val="00E961DA"/>
    <w:rsid w:val="00EA551A"/>
    <w:rsid w:val="00EC3AA0"/>
    <w:rsid w:val="00ED3B5D"/>
    <w:rsid w:val="00F00514"/>
    <w:rsid w:val="00F02313"/>
    <w:rsid w:val="00F04699"/>
    <w:rsid w:val="00F24DAC"/>
    <w:rsid w:val="00F31D03"/>
    <w:rsid w:val="00F55999"/>
    <w:rsid w:val="00FB2610"/>
    <w:rsid w:val="00FF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996D2702-B91D-4EDD-8907-B69F53D3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acctfourfigures">
    <w:name w:val="acct four figures"/>
    <w:aliases w:val="a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pPr>
      <w:ind w:left="1134"/>
    </w:pPr>
  </w:style>
  <w:style w:type="character" w:customStyle="1" w:styleId="AccPolicyalternativeChar">
    <w:name w:val="Acc Policy alternative Char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Pr>
      <w:rFonts w:ascii="Arial" w:hAnsi="Arial"/>
      <w:sz w:val="18"/>
      <w:szCs w:val="18"/>
    </w:rPr>
  </w:style>
  <w:style w:type="paragraph" w:customStyle="1" w:styleId="NormalAngsanaNew">
    <w:name w:val="Normal + Angsana New"/>
    <w:aliases w:val="15 pt"/>
    <w:basedOn w:val="a1"/>
    <w:rPr>
      <w:rFonts w:ascii="Angsana New" w:hAnsi="Angsana New"/>
      <w:sz w:val="30"/>
      <w:szCs w:val="30"/>
    </w:rPr>
  </w:style>
  <w:style w:type="character" w:customStyle="1" w:styleId="Heading5Char">
    <w:name w:val="Heading 5 Char"/>
    <w:link w:val="Heading5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2"/>
    <w:link w:val="BodyText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82FC6C-6F1B-4D20-B476-95A29CBA6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3</Pages>
  <Words>435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Kanisorn, Ratanabunterng</dc:creator>
  <cp:keywords/>
  <dc:description/>
  <cp:lastModifiedBy>Somjai, Nigonyanont</cp:lastModifiedBy>
  <cp:revision>3</cp:revision>
  <cp:lastPrinted>2018-10-31T03:18:00Z</cp:lastPrinted>
  <dcterms:created xsi:type="dcterms:W3CDTF">2018-10-31T11:34:00Z</dcterms:created>
  <dcterms:modified xsi:type="dcterms:W3CDTF">2018-10-31T11:44:00Z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