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31525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315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315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B315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315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315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B315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315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315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31525" w:rsidRDefault="00B3152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</w:tr>
      <w:tr w:rsidR="00B315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B315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B315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B315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B315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B315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B315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31525" w:rsidRDefault="00B31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31525" w:rsidRDefault="00B31525" w:rsidP="00672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53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61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31525" w:rsidRDefault="00B31525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B31525" w:rsidRDefault="00B31525" w:rsidP="00672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4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proofErr w:type="spellStart"/>
      <w:r w:rsidRPr="00D507D6">
        <w:rPr>
          <w:rFonts w:ascii="Angsana New" w:hAnsi="Angsana New"/>
          <w:sz w:val="30"/>
          <w:szCs w:val="30"/>
          <w:cs/>
        </w:rPr>
        <w:t>บริษัทค</w:t>
      </w:r>
      <w:proofErr w:type="spellEnd"/>
      <w:r w:rsidRPr="00D507D6">
        <w:rPr>
          <w:rFonts w:ascii="Angsana New" w:hAnsi="Angsana New"/>
          <w:sz w:val="30"/>
          <w:szCs w:val="30"/>
          <w:cs/>
        </w:rPr>
        <w:t>วอ</w:t>
      </w:r>
      <w:proofErr w:type="spellStart"/>
      <w:r w:rsidRPr="00D507D6">
        <w:rPr>
          <w:rFonts w:ascii="Angsana New" w:hAnsi="Angsana New"/>
          <w:sz w:val="30"/>
          <w:szCs w:val="30"/>
          <w:cs/>
        </w:rPr>
        <w:t>ลิตี้</w:t>
      </w:r>
      <w:proofErr w:type="spellEnd"/>
      <w:r w:rsidRPr="00D507D6">
        <w:rPr>
          <w:rFonts w:ascii="Angsana New" w:hAnsi="Angsana New"/>
          <w:sz w:val="30"/>
          <w:szCs w:val="30"/>
          <w:cs/>
        </w:rPr>
        <w:t>คอน</w:t>
      </w:r>
      <w:proofErr w:type="spellStart"/>
      <w:r w:rsidRPr="00D507D6">
        <w:rPr>
          <w:rFonts w:ascii="Angsana New" w:hAnsi="Angsana New"/>
          <w:sz w:val="30"/>
          <w:szCs w:val="30"/>
          <w:cs/>
        </w:rPr>
        <w:t>สตรัคชั่นโปรดักส์</w:t>
      </w:r>
      <w:proofErr w:type="spellEnd"/>
      <w:r w:rsidRPr="00D507D6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Pr="00D507D6">
        <w:rPr>
          <w:rFonts w:ascii="Angsana New" w:hAnsi="Angsana New"/>
          <w:sz w:val="30"/>
          <w:szCs w:val="30"/>
          <w:lang w:val="en-GB"/>
        </w:rPr>
        <w:t>(</w:t>
      </w:r>
      <w:r w:rsidRPr="00D507D6">
        <w:rPr>
          <w:rFonts w:ascii="Angsana New" w:hAnsi="Angsana New"/>
          <w:sz w:val="30"/>
          <w:szCs w:val="30"/>
        </w:rPr>
        <w:t>“</w:t>
      </w:r>
      <w:r w:rsidRPr="00D507D6">
        <w:rPr>
          <w:rFonts w:ascii="Angsana New" w:hAnsi="Angsana New"/>
          <w:sz w:val="30"/>
          <w:szCs w:val="30"/>
          <w:cs/>
        </w:rPr>
        <w:t>บริษัท</w:t>
      </w:r>
      <w:r w:rsidRPr="00D507D6">
        <w:rPr>
          <w:rFonts w:ascii="Angsana New" w:hAnsi="Angsana New"/>
          <w:sz w:val="30"/>
          <w:szCs w:val="30"/>
        </w:rPr>
        <w:t>”)</w:t>
      </w:r>
      <w:r w:rsidRPr="00D507D6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D507D6">
        <w:rPr>
          <w:rFonts w:ascii="Angsana New" w:hAnsi="Angsana New"/>
          <w:sz w:val="30"/>
          <w:szCs w:val="30"/>
        </w:rPr>
        <w:t xml:space="preserve"> </w:t>
      </w:r>
      <w:r w:rsidRPr="00D507D6">
        <w:rPr>
          <w:rFonts w:ascii="Angsana New" w:hAnsi="Angsana New"/>
          <w:sz w:val="30"/>
          <w:szCs w:val="30"/>
          <w:cs/>
        </w:rPr>
        <w:t>และมีที่อยู่</w:t>
      </w:r>
      <w:r>
        <w:rPr>
          <w:rFonts w:ascii="Angsana New" w:hAnsi="Angsana New"/>
          <w:sz w:val="30"/>
          <w:szCs w:val="30"/>
          <w:cs/>
        </w:rPr>
        <w:t xml:space="preserve">จดทะเบียนตั้งอยู่ เลขที่ </w:t>
      </w:r>
      <w:r>
        <w:rPr>
          <w:rFonts w:ascii="Angsana New" w:hAnsi="Angsana New"/>
          <w:sz w:val="30"/>
          <w:szCs w:val="30"/>
        </w:rPr>
        <w:t>144</w:t>
      </w:r>
      <w:r>
        <w:rPr>
          <w:rFonts w:ascii="Angsana New" w:hAnsi="Angsana New"/>
          <w:sz w:val="30"/>
          <w:szCs w:val="30"/>
          <w:cs/>
        </w:rPr>
        <w:t xml:space="preserve"> หมู่ </w:t>
      </w:r>
      <w:r>
        <w:rPr>
          <w:rFonts w:ascii="Angsana New" w:hAnsi="Angsana New"/>
          <w:sz w:val="30"/>
          <w:szCs w:val="30"/>
        </w:rPr>
        <w:t>16</w:t>
      </w:r>
      <w:r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 </w:t>
      </w:r>
      <w:r>
        <w:rPr>
          <w:rFonts w:ascii="Angsana New" w:hAnsi="Angsana New"/>
          <w:sz w:val="30"/>
          <w:szCs w:val="30"/>
        </w:rPr>
        <w:t>13160</w:t>
      </w:r>
      <w:r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>
        <w:rPr>
          <w:rFonts w:ascii="Angsana New" w:hAnsi="Angsana New"/>
          <w:sz w:val="30"/>
          <w:szCs w:val="30"/>
        </w:rPr>
        <w:t xml:space="preserve">6 </w:t>
      </w:r>
      <w:r>
        <w:rPr>
          <w:rFonts w:ascii="Angsana New" w:hAnsi="Angsana New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2547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31525" w:rsidRDefault="00B31525" w:rsidP="00672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7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10"/>
          <w:sz w:val="30"/>
          <w:szCs w:val="30"/>
          <w:cs/>
        </w:rPr>
        <w:t>บริษัทใหญ่และบริษัทใหญ่ในลำดับสูงสุดในระหว่างงวด คือ บริษัท</w:t>
      </w:r>
      <w:proofErr w:type="spellStart"/>
      <w:r>
        <w:rPr>
          <w:rFonts w:ascii="Angsana New" w:hAnsi="Angsana New"/>
          <w:spacing w:val="10"/>
          <w:sz w:val="30"/>
          <w:szCs w:val="30"/>
          <w:cs/>
        </w:rPr>
        <w:t>เอส</w:t>
      </w:r>
      <w:proofErr w:type="spellEnd"/>
      <w:r>
        <w:rPr>
          <w:rFonts w:ascii="Angsana New" w:hAnsi="Angsana New"/>
          <w:spacing w:val="10"/>
          <w:sz w:val="30"/>
          <w:szCs w:val="30"/>
          <w:cs/>
        </w:rPr>
        <w:t>ซีจี</w:t>
      </w:r>
      <w:r>
        <w:rPr>
          <w:rFonts w:ascii="Angsana New" w:hAnsi="Angsana New"/>
          <w:spacing w:val="10"/>
          <w:sz w:val="30"/>
          <w:szCs w:val="30"/>
        </w:rPr>
        <w:t xml:space="preserve"> </w:t>
      </w:r>
      <w:r>
        <w:rPr>
          <w:rFonts w:ascii="Angsana New" w:hAnsi="Angsana New"/>
          <w:spacing w:val="10"/>
          <w:sz w:val="30"/>
          <w:szCs w:val="30"/>
          <w:cs/>
        </w:rPr>
        <w:t>ผลิตภัณฑ์ก่อสร้าง จำกัด และ</w:t>
      </w:r>
      <w:r>
        <w:rPr>
          <w:rFonts w:ascii="Angsana New" w:hAnsi="Angsana New"/>
          <w:sz w:val="30"/>
          <w:szCs w:val="30"/>
          <w:cs/>
        </w:rPr>
        <w:t>บริษัท ปูนซิ</w:t>
      </w:r>
      <w:proofErr w:type="spellStart"/>
      <w:r>
        <w:rPr>
          <w:rFonts w:ascii="Angsana New" w:hAnsi="Angsana New"/>
          <w:sz w:val="30"/>
          <w:szCs w:val="30"/>
          <w:cs/>
        </w:rPr>
        <w:t>เมนต์</w:t>
      </w:r>
      <w:proofErr w:type="spellEnd"/>
      <w:r>
        <w:rPr>
          <w:rFonts w:ascii="Angsana New" w:hAnsi="Angsana New"/>
          <w:sz w:val="30"/>
          <w:szCs w:val="30"/>
          <w:cs/>
        </w:rPr>
        <w:t>ไทย จำกัด (มหาชน)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31525" w:rsidRPr="006726B7" w:rsidRDefault="00B31525" w:rsidP="00672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4"/>
        <w:jc w:val="thaiDistribute"/>
        <w:rPr>
          <w:rFonts w:ascii="Angsana New" w:hAnsi="Angsana New"/>
          <w:spacing w:val="-4"/>
          <w:sz w:val="30"/>
          <w:szCs w:val="30"/>
        </w:rPr>
      </w:pPr>
      <w:r w:rsidRPr="006726B7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6726B7">
        <w:rPr>
          <w:rFonts w:ascii="Angsana New" w:hAnsi="Angsana New"/>
          <w:spacing w:val="-4"/>
          <w:sz w:val="30"/>
          <w:szCs w:val="30"/>
        </w:rPr>
        <w:t xml:space="preserve"> </w:t>
      </w:r>
      <w:r w:rsidRPr="006726B7">
        <w:rPr>
          <w:rFonts w:ascii="Angsana New" w:hAnsi="Angsana New"/>
          <w:spacing w:val="-4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  <w:r w:rsidRPr="006726B7">
        <w:rPr>
          <w:rFonts w:ascii="Angsana New" w:hAnsi="Angsana New"/>
          <w:spacing w:val="-4"/>
          <w:sz w:val="30"/>
          <w:szCs w:val="30"/>
        </w:rPr>
        <w:t xml:space="preserve"> 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31525" w:rsidRDefault="00B31525" w:rsidP="006726B7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 xml:space="preserve">รายละเอียดของบริษัทย่อย ณ วันที่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30</w:t>
      </w:r>
      <w:r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กันยายน</w:t>
      </w:r>
      <w:r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2561 </w:t>
      </w:r>
      <w:r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2560 </w:t>
      </w:r>
      <w:r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:rsidR="00B31525" w:rsidRDefault="00B31525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1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015"/>
        <w:gridCol w:w="2790"/>
        <w:gridCol w:w="1260"/>
        <w:gridCol w:w="990"/>
        <w:gridCol w:w="270"/>
        <w:gridCol w:w="990"/>
      </w:tblGrid>
      <w:tr w:rsidR="00B31525" w:rsidTr="006726B7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tabs>
                <w:tab w:val="clear" w:pos="680"/>
                <w:tab w:val="clear" w:pos="90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1525" w:rsidTr="006726B7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B31525" w:rsidTr="006726B7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31525" w:rsidTr="006726B7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31525" w:rsidTr="006726B7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1525" w:rsidTr="006726B7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คอน อีส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เทอร์น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16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</w:tbl>
    <w:p w:rsidR="00B31525" w:rsidRDefault="00B31525">
      <w:pPr>
        <w:spacing w:line="240" w:lineRule="auto"/>
        <w:rPr>
          <w:rFonts w:ascii="Angsana New" w:hAnsi="Angsana New"/>
          <w:sz w:val="30"/>
          <w:szCs w:val="30"/>
        </w:rPr>
      </w:pPr>
    </w:p>
    <w:p w:rsidR="00B31525" w:rsidRDefault="00B31525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B31525" w:rsidRDefault="00B31525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1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งบการเงินระหว่างกาลนี้จัดทำขึ้นในรูปแบบย่อและ</w:t>
      </w:r>
      <w:r>
        <w:rPr>
          <w:rFonts w:ascii="Angsana New" w:hAnsi="Angsana New" w:hint="cs"/>
          <w:spacing w:val="4"/>
          <w:sz w:val="30"/>
          <w:szCs w:val="30"/>
          <w:cs/>
        </w:rPr>
        <w:t>จัดทำ</w:t>
      </w:r>
      <w:r>
        <w:rPr>
          <w:rFonts w:ascii="Angsana New" w:hAnsi="Angsana New"/>
          <w:spacing w:val="4"/>
          <w:sz w:val="30"/>
          <w:szCs w:val="30"/>
          <w:cs/>
        </w:rPr>
        <w:t xml:space="preserve">ตามมาตรฐานการบัญชี ฉบับที่ </w:t>
      </w:r>
      <w:r>
        <w:rPr>
          <w:rFonts w:ascii="Angsana New" w:hAnsi="Angsana New"/>
          <w:spacing w:val="4"/>
          <w:sz w:val="30"/>
          <w:szCs w:val="30"/>
        </w:rPr>
        <w:t xml:space="preserve">34 </w:t>
      </w:r>
      <w:r>
        <w:rPr>
          <w:rFonts w:ascii="Angsana New" w:hAnsi="Angsana New"/>
          <w:spacing w:val="4"/>
          <w:sz w:val="30"/>
          <w:szCs w:val="30"/>
          <w:cs/>
        </w:rPr>
        <w:t xml:space="preserve">(ปรับปรุง </w:t>
      </w:r>
      <w:r>
        <w:rPr>
          <w:rFonts w:ascii="Angsana New" w:hAnsi="Angsana New"/>
          <w:spacing w:val="4"/>
          <w:sz w:val="30"/>
          <w:szCs w:val="30"/>
        </w:rPr>
        <w:t>25</w:t>
      </w:r>
      <w:r>
        <w:rPr>
          <w:rFonts w:ascii="Angsana New" w:hAnsi="Angsana New"/>
          <w:spacing w:val="4"/>
          <w:sz w:val="30"/>
          <w:szCs w:val="30"/>
          <w:lang w:eastAsia="zh-TW"/>
        </w:rPr>
        <w:t>60</w:t>
      </w:r>
      <w:r>
        <w:rPr>
          <w:rFonts w:ascii="Angsana New" w:hAnsi="Angsana New"/>
          <w:spacing w:val="4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pacing w:val="8"/>
          <w:sz w:val="30"/>
          <w:szCs w:val="30"/>
          <w:cs/>
        </w:rPr>
        <w:t>เรื่อง</w:t>
      </w:r>
      <w:r w:rsidR="005F4559">
        <w:rPr>
          <w:rFonts w:ascii="Angsana New" w:hAnsi="Angsana New"/>
          <w:spacing w:val="8"/>
          <w:sz w:val="30"/>
          <w:szCs w:val="30"/>
        </w:rPr>
        <w:t xml:space="preserve"> </w:t>
      </w:r>
      <w:r w:rsidRPr="005F4559">
        <w:rPr>
          <w:rFonts w:ascii="Angsana New" w:hAnsi="Angsana New"/>
          <w:i/>
          <w:iCs/>
          <w:spacing w:val="8"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pacing w:val="8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>
        <w:rPr>
          <w:rFonts w:ascii="Angsana New" w:hAnsi="Angsana New"/>
          <w:spacing w:val="10"/>
          <w:sz w:val="30"/>
          <w:szCs w:val="30"/>
          <w:cs/>
        </w:rPr>
        <w:t>ใน</w:t>
      </w:r>
      <w:r>
        <w:rPr>
          <w:rFonts w:ascii="Angsana New" w:hAnsi="Angsana New" w:hint="cs"/>
          <w:spacing w:val="10"/>
          <w:sz w:val="30"/>
          <w:szCs w:val="30"/>
          <w:cs/>
        </w:rPr>
        <w:t>พระบรมรา</w:t>
      </w:r>
      <w:proofErr w:type="spellStart"/>
      <w:r>
        <w:rPr>
          <w:rFonts w:ascii="Angsana New" w:hAnsi="Angsana New" w:hint="cs"/>
          <w:spacing w:val="10"/>
          <w:sz w:val="30"/>
          <w:szCs w:val="30"/>
          <w:cs/>
        </w:rPr>
        <w:t>ชูปถัมป์</w:t>
      </w:r>
      <w:proofErr w:type="spellEnd"/>
      <w:r>
        <w:rPr>
          <w:rFonts w:ascii="Angsana New" w:hAnsi="Angsana New"/>
          <w:spacing w:val="10"/>
          <w:sz w:val="30"/>
          <w:szCs w:val="30"/>
          <w:cs/>
        </w:rPr>
        <w:t xml:space="preserve"> (</w:t>
      </w:r>
      <w:r>
        <w:rPr>
          <w:rFonts w:ascii="Angsana New" w:hAnsi="Angsana New"/>
          <w:spacing w:val="10"/>
          <w:sz w:val="30"/>
          <w:szCs w:val="30"/>
        </w:rPr>
        <w:t>“</w:t>
      </w:r>
      <w:r>
        <w:rPr>
          <w:rFonts w:ascii="Angsana New" w:hAnsi="Angsana New"/>
          <w:spacing w:val="10"/>
          <w:sz w:val="30"/>
          <w:szCs w:val="30"/>
          <w:cs/>
        </w:rPr>
        <w:t>สภาวิชาชีพบัญชี</w:t>
      </w:r>
      <w:r>
        <w:rPr>
          <w:rFonts w:ascii="Angsana New" w:hAnsi="Angsana New"/>
          <w:spacing w:val="10"/>
          <w:sz w:val="30"/>
          <w:szCs w:val="30"/>
        </w:rPr>
        <w:t xml:space="preserve">”) </w:t>
      </w:r>
      <w:r>
        <w:rPr>
          <w:rFonts w:ascii="Angsana New" w:hAnsi="Angsana New"/>
          <w:spacing w:val="10"/>
          <w:sz w:val="30"/>
          <w:szCs w:val="30"/>
          <w:cs/>
        </w:rPr>
        <w:t>กฎระเบียบและประกาศคณะกรรมการกำกับหลักทรัพย์และ</w:t>
      </w:r>
      <w:r>
        <w:rPr>
          <w:rFonts w:ascii="Angsana New" w:hAnsi="Angsana New"/>
          <w:sz w:val="30"/>
          <w:szCs w:val="30"/>
          <w:cs/>
        </w:rPr>
        <w:t>ตลาดหลักทรัพย์ที่เกี่ยวข้อง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  <w:cs/>
        </w:rPr>
        <w:t xml:space="preserve">           งบการเงินระหว่างกาลไม่ได้รวมข้อมูลทางการเงินทั้งหมดตามข้อกำหนดสำหรับงบการเงินประจำปี แต่เน้นการให้</w:t>
      </w:r>
      <w:r>
        <w:rPr>
          <w:rFonts w:ascii="Angsana New" w:hAnsi="Angsana New"/>
          <w:spacing w:val="-8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</w:t>
      </w:r>
      <w:r>
        <w:rPr>
          <w:rFonts w:ascii="Angsana New" w:hAnsi="Angsana New"/>
          <w:sz w:val="30"/>
          <w:szCs w:val="30"/>
          <w:cs/>
        </w:rPr>
        <w:t xml:space="preserve">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2560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10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>
        <w:rPr>
          <w:rFonts w:ascii="Angsana New" w:hAnsi="Angsana New" w:hint="cs"/>
          <w:spacing w:val="10"/>
          <w:sz w:val="30"/>
          <w:szCs w:val="30"/>
          <w:cs/>
        </w:rPr>
        <w:t>ง</w:t>
      </w:r>
      <w:r>
        <w:rPr>
          <w:rFonts w:ascii="Angsana New" w:hAnsi="Angsana New"/>
          <w:spacing w:val="2"/>
          <w:sz w:val="30"/>
          <w:szCs w:val="30"/>
          <w:cs/>
        </w:rPr>
        <w:t xml:space="preserve">บการเงินสำหรับปีสิ้นสุดวันที่ </w:t>
      </w:r>
      <w:r>
        <w:rPr>
          <w:rFonts w:ascii="Angsana New" w:hAnsi="Angsana New"/>
          <w:spacing w:val="2"/>
          <w:sz w:val="30"/>
          <w:szCs w:val="30"/>
        </w:rPr>
        <w:t>31</w:t>
      </w:r>
      <w:r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pacing w:val="2"/>
          <w:sz w:val="30"/>
          <w:szCs w:val="30"/>
        </w:rPr>
        <w:t>2560</w:t>
      </w:r>
      <w:r>
        <w:rPr>
          <w:rFonts w:ascii="Angsana New" w:hAnsi="Angsana New"/>
          <w:spacing w:val="2"/>
          <w:sz w:val="30"/>
          <w:szCs w:val="30"/>
          <w:cs/>
        </w:rPr>
        <w:t xml:space="preserve"> เว้นแต่กรณีที่กลุ่มบริษัทได้นำมาตรฐานการรายงานทางการเงิน</w:t>
      </w:r>
      <w:r>
        <w:rPr>
          <w:rFonts w:ascii="Angsana New" w:hAnsi="Angsana New"/>
          <w:spacing w:val="9"/>
          <w:sz w:val="30"/>
          <w:szCs w:val="30"/>
          <w:cs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/>
          <w:spacing w:val="9"/>
          <w:sz w:val="30"/>
          <w:szCs w:val="30"/>
        </w:rPr>
        <w:t>1</w:t>
      </w:r>
      <w:r>
        <w:rPr>
          <w:rFonts w:ascii="Angsana New" w:hAnsi="Angsana New"/>
          <w:spacing w:val="9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pacing w:val="9"/>
          <w:sz w:val="30"/>
          <w:szCs w:val="30"/>
        </w:rPr>
        <w:t xml:space="preserve">2561 </w:t>
      </w:r>
      <w:r w:rsidRPr="005F4559">
        <w:rPr>
          <w:rFonts w:ascii="Angsana New" w:hAnsi="Angsana New"/>
          <w:spacing w:val="2"/>
          <w:sz w:val="30"/>
          <w:szCs w:val="30"/>
          <w:cs/>
        </w:rPr>
        <w:t>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B31525" w:rsidRPr="0038649A" w:rsidRDefault="00BC606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C606D">
        <w:rPr>
          <w:rFonts w:ascii="Angsana New" w:hAnsi="Angsana New" w:hint="cs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</w:t>
      </w:r>
      <w:r w:rsidRPr="00BC606D">
        <w:rPr>
          <w:rFonts w:ascii="Angsana New" w:hAnsi="Angsana New"/>
          <w:sz w:val="30"/>
          <w:szCs w:val="30"/>
          <w:cs/>
        </w:rPr>
        <w:t xml:space="preserve"> </w:t>
      </w:r>
      <w:r w:rsidRPr="00BC606D">
        <w:rPr>
          <w:rFonts w:ascii="Angsana New" w:hAnsi="Angsana New" w:hint="cs"/>
          <w:sz w:val="30"/>
          <w:szCs w:val="30"/>
          <w:cs/>
        </w:rPr>
        <w:t>สภาวิชาชีพบัญชีได้ออกมาตรฐานการรายงานทางการเงินหลายฉบับ</w:t>
      </w:r>
      <w:r w:rsidRPr="00BC606D">
        <w:rPr>
          <w:rFonts w:ascii="Angsana New" w:hAnsi="Angsana New"/>
          <w:sz w:val="30"/>
          <w:szCs w:val="30"/>
          <w:cs/>
        </w:rPr>
        <w:t xml:space="preserve"> </w:t>
      </w:r>
      <w:r w:rsidRPr="00BC606D">
        <w:rPr>
          <w:rFonts w:ascii="Angsana New" w:hAnsi="Angsana New" w:hint="cs"/>
          <w:sz w:val="30"/>
          <w:szCs w:val="30"/>
          <w:cs/>
        </w:rPr>
        <w:t>ซึ่งมีผลบังคับใช้สำหรับรอบระยะเวลาบัญชีที่เริ่มในหรือหลังวันที่</w:t>
      </w:r>
      <w:r w:rsidRPr="00BC606D">
        <w:rPr>
          <w:rFonts w:ascii="Angsana New" w:hAnsi="Angsana New"/>
          <w:sz w:val="30"/>
          <w:szCs w:val="30"/>
          <w:cs/>
        </w:rPr>
        <w:t xml:space="preserve"> 1 </w:t>
      </w:r>
      <w:r w:rsidRPr="00BC606D">
        <w:rPr>
          <w:rFonts w:ascii="Angsana New" w:hAnsi="Angsana New" w:hint="cs"/>
          <w:sz w:val="30"/>
          <w:szCs w:val="30"/>
          <w:cs/>
        </w:rPr>
        <w:t>มกราคม</w:t>
      </w:r>
      <w:r w:rsidRPr="00BC606D">
        <w:rPr>
          <w:rFonts w:ascii="Angsana New" w:hAnsi="Angsana New"/>
          <w:sz w:val="30"/>
          <w:szCs w:val="30"/>
          <w:cs/>
        </w:rPr>
        <w:t xml:space="preserve"> 2562 </w:t>
      </w:r>
      <w:r w:rsidRPr="00BC606D">
        <w:rPr>
          <w:rFonts w:ascii="Angsana New" w:hAnsi="Angsana New" w:hint="cs"/>
          <w:sz w:val="30"/>
          <w:szCs w:val="30"/>
          <w:cs/>
        </w:rPr>
        <w:t>และ</w:t>
      </w:r>
      <w:r w:rsidRPr="00BC606D">
        <w:rPr>
          <w:rFonts w:ascii="Angsana New" w:hAnsi="Angsana New"/>
          <w:sz w:val="30"/>
          <w:szCs w:val="30"/>
          <w:cs/>
        </w:rPr>
        <w:t xml:space="preserve"> 2563 </w:t>
      </w:r>
      <w:r w:rsidRPr="00BC606D">
        <w:rPr>
          <w:rFonts w:ascii="Angsana New" w:hAnsi="Angsana New" w:hint="cs"/>
          <w:sz w:val="30"/>
          <w:szCs w:val="30"/>
          <w:cs/>
        </w:rPr>
        <w:t>โดยกลุ่มบริษัทไม่ได้นำมาตรฐานการรายงานทางการเงินดังกล่าวมาใช้ในการจัดทำงบการเงินระหว่างกาลนี้</w:t>
      </w:r>
      <w:r w:rsidRPr="00BC606D">
        <w:rPr>
          <w:rFonts w:ascii="Angsana New" w:hAnsi="Angsana New"/>
          <w:sz w:val="30"/>
          <w:szCs w:val="30"/>
          <w:cs/>
        </w:rPr>
        <w:t xml:space="preserve"> </w:t>
      </w:r>
      <w:r w:rsidRPr="00BC606D">
        <w:rPr>
          <w:rFonts w:ascii="Angsana New" w:hAnsi="Angsana New" w:hint="cs"/>
          <w:sz w:val="30"/>
          <w:szCs w:val="30"/>
          <w:cs/>
        </w:rPr>
        <w:t>เนื่องจากยังไม่มีผลบังคับใช้</w:t>
      </w:r>
      <w:r w:rsidRPr="00BC606D">
        <w:rPr>
          <w:rFonts w:ascii="Angsana New" w:hAnsi="Angsana New"/>
          <w:sz w:val="30"/>
          <w:szCs w:val="30"/>
          <w:cs/>
        </w:rPr>
        <w:t xml:space="preserve"> </w:t>
      </w:r>
      <w:r w:rsidRPr="00BC606D">
        <w:rPr>
          <w:rFonts w:ascii="Angsana New" w:hAnsi="Angsana New" w:hint="cs"/>
          <w:sz w:val="30"/>
          <w:szCs w:val="30"/>
          <w:cs/>
        </w:rPr>
        <w:t>และได้เปิดเผยในหมายเหตุประกอบงบการเงินข้อ</w:t>
      </w:r>
      <w:r w:rsidRPr="00BC606D">
        <w:rPr>
          <w:rFonts w:ascii="Angsana New" w:hAnsi="Angsana New"/>
          <w:sz w:val="30"/>
          <w:szCs w:val="30"/>
          <w:cs/>
        </w:rPr>
        <w:t xml:space="preserve"> 14</w:t>
      </w:r>
    </w:p>
    <w:p w:rsidR="00B31525" w:rsidRDefault="00B31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B31525" w:rsidRDefault="00B31525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B31525" w:rsidRDefault="00B31525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  <w:highlight w:val="cyan"/>
        </w:rPr>
      </w:pP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7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</w:t>
      </w:r>
      <w:r>
        <w:rPr>
          <w:rFonts w:ascii="Angsana New" w:hAnsi="Angsana New"/>
          <w:sz w:val="30"/>
          <w:szCs w:val="30"/>
          <w:cs/>
        </w:rPr>
        <w:t>กลุ่มบริษัท 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 ยกเว้นที่ระบุไว้เป็นอย่างอื่น</w:t>
      </w:r>
    </w:p>
    <w:p w:rsidR="0038649A" w:rsidRDefault="00386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31525" w:rsidRDefault="00B31525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(ค)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การประมาณการและการใช้ดุลยพินิจ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ในการจัดทำงบการเงินระหว่างกาลให้เป็นไปตามมาตรฐานการรายงานทางการเงิน ผู้บริหารต้องใช้ดุลยพินิจ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pacing w:val="6"/>
          <w:sz w:val="30"/>
          <w:szCs w:val="30"/>
          <w:cs/>
        </w:rPr>
        <w:t>การประมาณ</w:t>
      </w:r>
      <w:r>
        <w:rPr>
          <w:rFonts w:ascii="Angsana New" w:hAnsi="Angsana New" w:hint="cs"/>
          <w:spacing w:val="6"/>
          <w:sz w:val="30"/>
          <w:szCs w:val="30"/>
          <w:cs/>
        </w:rPr>
        <w:t>การ</w:t>
      </w:r>
      <w:r>
        <w:rPr>
          <w:rFonts w:ascii="Angsana New" w:hAnsi="Angsana New"/>
          <w:spacing w:val="6"/>
          <w:sz w:val="30"/>
          <w:szCs w:val="30"/>
          <w:cs/>
        </w:rPr>
        <w:t>และข้อสมมติหลายประการ ซึ่งมีผลกระทบต่อการกำหนดนโยบายการบัญชีและการรายงาน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31525" w:rsidRDefault="00B31525" w:rsidP="00672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ข้อสมมติที่สำคัญในการถือปฏิบัติตามนโยบายการบัญชี และแหล่งข้อมูลสำคัญในการประมาณการ กลุ่มบริษัทได้ถือปฏิบัติเช่นเดียวกับการจัดทำงบการเงินสำหรับปีสิ้นสุดวันที่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  <w:cs/>
        </w:rPr>
        <w:t xml:space="preserve"> และรวมอยู่ในหมายเหตุประกอบงบการเงินระหว่างกาล ดังนี้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1" w:type="dxa"/>
        <w:tblInd w:w="459" w:type="dxa"/>
        <w:tblLook w:val="04A0" w:firstRow="1" w:lastRow="0" w:firstColumn="1" w:lastColumn="0" w:noHBand="0" w:noVBand="1"/>
      </w:tblPr>
      <w:tblGrid>
        <w:gridCol w:w="2331"/>
        <w:gridCol w:w="6840"/>
      </w:tblGrid>
      <w:tr w:rsidR="00B31525" w:rsidTr="00707BE5">
        <w:tc>
          <w:tcPr>
            <w:tcW w:w="2331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840" w:type="dxa"/>
          </w:tcPr>
          <w:p w:rsidR="00B31525" w:rsidRDefault="00B31525" w:rsidP="00707B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การทดสอบการด้อยค่าเกี่ยวกับข้อสมมติที่สำคัญที่ใช้ในการประมาณมูลค่าที่คาดว่าจะได้รับคืน</w:t>
            </w:r>
          </w:p>
        </w:tc>
      </w:tr>
      <w:tr w:rsidR="00B31525" w:rsidTr="00707BE5">
        <w:tc>
          <w:tcPr>
            <w:tcW w:w="2331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840" w:type="dxa"/>
          </w:tcPr>
          <w:p w:rsidR="00B31525" w:rsidRDefault="00B31525" w:rsidP="00707BE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695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การคาดการณ์กำไรทางภาษีในอนาคตที่จะนำผลขาดทุนทางภาษีไปใช้ประโยชน์</w:t>
            </w:r>
          </w:p>
        </w:tc>
      </w:tr>
      <w:tr w:rsidR="00B31525" w:rsidTr="00707BE5">
        <w:tc>
          <w:tcPr>
            <w:tcW w:w="2331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840" w:type="dxa"/>
          </w:tcPr>
          <w:p w:rsidR="00B31525" w:rsidRDefault="00B31525" w:rsidP="00707B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8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วัดมูลค่าของประมาณการหนี้สินไม่หมุนเวียนของโครงการผลประโยชน์เกี่ยวกับข้อสมมติหลักในการประมาณการตามหลักคณิตศาสตร์ประกันภัย</w:t>
            </w:r>
          </w:p>
        </w:tc>
      </w:tr>
    </w:tbl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B31525" w:rsidRDefault="00B31525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:rsidR="00B31525" w:rsidRDefault="00B31525" w:rsidP="00707B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หรือมีอิทธิพลอย่างมีนัยสำคัญทั้งทางตรงและทางอ้อมต่อบุคคลหรือกิจการในการตัดสินใจทางการเงินและการบริหารหรือในทางกลับกัน</w:t>
      </w:r>
      <w:r>
        <w:rPr>
          <w:rFonts w:ascii="Angsana New" w:hAnsi="Angsana New" w:hint="cs"/>
          <w:b/>
          <w:sz w:val="30"/>
          <w:szCs w:val="30"/>
          <w:cs/>
        </w:rPr>
        <w:t xml:space="preserve"> หรือบริษัทอยู่ภายใต้การควบคุมเดียวกัน 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B31525" w:rsidRDefault="00B315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</w:rPr>
      </w:pPr>
    </w:p>
    <w:p w:rsidR="00B31525" w:rsidRDefault="00B315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B31525" w:rsidRDefault="00B315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 xml:space="preserve"> 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4068"/>
      </w:tblGrid>
      <w:tr w:rsidR="00B31525" w:rsidTr="00707BE5">
        <w:trPr>
          <w:trHeight w:val="425"/>
          <w:tblHeader/>
        </w:trPr>
        <w:tc>
          <w:tcPr>
            <w:tcW w:w="3960" w:type="dxa"/>
            <w:shd w:val="clear" w:color="auto" w:fill="auto"/>
          </w:tcPr>
          <w:p w:rsidR="00B31525" w:rsidRDefault="00B31525">
            <w:pPr>
              <w:tabs>
                <w:tab w:val="clear" w:pos="22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tabs>
                <w:tab w:val="clear" w:pos="227"/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31525" w:rsidTr="00707BE5">
        <w:trPr>
          <w:trHeight w:val="20"/>
          <w:tblHeader/>
        </w:trPr>
        <w:tc>
          <w:tcPr>
            <w:tcW w:w="3960" w:type="dxa"/>
            <w:shd w:val="clear" w:color="auto" w:fill="auto"/>
          </w:tcPr>
          <w:p w:rsidR="00B31525" w:rsidRDefault="00B3152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เป็นบริษัทใหญ่ในลำดับสูงสุด  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ซีจี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เป็นผู้ถือหุ้นรายใหญ่ถือหุ้นร้อยละ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67.62 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ในบริษัทและมีกรรมการร่วมกัน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บริษัทคิว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คอน อีส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เทอร์น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เป็นบริษัทย่อย  บริษัทถือหุ้นร้อยละ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99.99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  และมีกรรมการร่วมกัน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บริษัทแลนด์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แอนด์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เฮ้าส์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เป็นผู้ถือหุ้นของบริษัท ถือหุ้นร้อยละ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21.16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</w:tcPr>
          <w:p w:rsidR="00B31525" w:rsidRDefault="00B31525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ซีจี 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ผลิตภัณฑ์ก่อสร้าง             จำกัด </w:t>
            </w: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แลนด์สเคป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บริษัทสยาม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มอร์ตาร์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ซีจี เทรด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ดิ้ง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ไทย จำกัด </w:t>
            </w:r>
          </w:p>
          <w:p w:rsidR="00B31525" w:rsidRDefault="00B3152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(มหาชน) และมีกรรมการร่วมกัน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บริษัทผลิตภัณฑ์และวัตถุก่อสร้าง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(ท่าหลวง)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(แก่งคอย)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โล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จิ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สติกส์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แมเนจเม้นท์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7B42A8" w:rsidTr="00707BE5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:rsidR="007B42A8" w:rsidRPr="00A37674" w:rsidRDefault="007B42A8" w:rsidP="00707BE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3767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A37674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A37674">
              <w:rPr>
                <w:rFonts w:ascii="Angsana New" w:hAnsi="Angsana New" w:hint="cs"/>
                <w:sz w:val="30"/>
                <w:szCs w:val="30"/>
                <w:cs/>
              </w:rPr>
              <w:t>ซีจี</w:t>
            </w:r>
            <w:r w:rsidRPr="00A376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37674">
              <w:rPr>
                <w:rFonts w:ascii="Angsana New" w:hAnsi="Angsana New" w:hint="cs"/>
                <w:sz w:val="30"/>
                <w:szCs w:val="30"/>
                <w:cs/>
              </w:rPr>
              <w:t>เซรา</w:t>
            </w:r>
            <w:proofErr w:type="spellStart"/>
            <w:r w:rsidRPr="00A37674">
              <w:rPr>
                <w:rFonts w:ascii="Angsana New" w:hAnsi="Angsana New" w:hint="cs"/>
                <w:sz w:val="30"/>
                <w:szCs w:val="30"/>
                <w:cs/>
              </w:rPr>
              <w:t>มิกส์</w:t>
            </w:r>
            <w:proofErr w:type="spellEnd"/>
            <w:r w:rsidRPr="00A376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3767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A3767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A37674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A37674">
              <w:rPr>
                <w:rFonts w:ascii="Angsana New" w:hAnsi="Angsana New"/>
                <w:sz w:val="30"/>
                <w:szCs w:val="30"/>
                <w:cs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  <w:p w:rsidR="007B42A8" w:rsidRPr="00A37674" w:rsidRDefault="007B42A8" w:rsidP="00707BE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7B42A8" w:rsidRPr="00A37674" w:rsidRDefault="007B42A8" w:rsidP="00707B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767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7B42A8" w:rsidRPr="00A37674" w:rsidRDefault="007B42A8" w:rsidP="00707BE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37674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A37674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A37674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บริษัทสยามไฟเบอร์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กลาส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เอ็กซ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พี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เรียนซ์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บริษัทสยามวิจัยและนวัตกรรม จำกัด</w:t>
            </w:r>
          </w:p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แอคเค้าน์ติ้ง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เซอร์วิส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เซส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บริษัทกฎหมาย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ซีจี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เลิร์นนิ่ง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เอ็ก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เซลเลนซ์ จำกัด</w:t>
            </w:r>
          </w:p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บริษัทพ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รี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แพค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ประเทศไทย จำกัด</w:t>
            </w: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สกิลส์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ดี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เวลล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อป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เม้นท์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ไทย จำกัด (มหาชน) 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ซี ไอ อี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โค่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เซอร์วิส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เซส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ไทย จำกัด (มหาชน) 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:rsidR="00B31525" w:rsidRDefault="00B31525">
            <w:pPr>
              <w:tabs>
                <w:tab w:val="clear" w:pos="227"/>
                <w:tab w:val="left" w:pos="2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บริษัทไอทีวัน จำกัด</w:t>
            </w:r>
          </w:p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เป็นบริษัทร่วมของบริษัทปูนซิ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B31525" w:rsidTr="00707BE5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บริษัทธนาคารแลนด์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แอนด์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เฮ้าส์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:rsidR="00B31525" w:rsidRDefault="00B31525">
            <w:pPr>
              <w:tabs>
                <w:tab w:val="clear" w:pos="227"/>
                <w:tab w:val="left" w:pos="2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260" w:type="dxa"/>
            <w:shd w:val="clear" w:color="auto" w:fill="auto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B31525" w:rsidRDefault="00B3152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7877C1" w:rsidTr="00707BE5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:rsidR="007877C1" w:rsidRDefault="007877C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7877C1" w:rsidRDefault="007877C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68" w:type="dxa"/>
            <w:shd w:val="clear" w:color="auto" w:fill="auto"/>
          </w:tcPr>
          <w:p w:rsidR="007877C1" w:rsidRDefault="007877C1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B42A8" w:rsidTr="00707BE5">
        <w:trPr>
          <w:trHeight w:val="20"/>
        </w:trPr>
        <w:tc>
          <w:tcPr>
            <w:tcW w:w="9288" w:type="dxa"/>
            <w:gridSpan w:val="3"/>
            <w:shd w:val="clear" w:color="auto" w:fill="auto"/>
            <w:vAlign w:val="bottom"/>
          </w:tcPr>
          <w:p w:rsidR="007B42A8" w:rsidRPr="006334E6" w:rsidRDefault="007B42A8" w:rsidP="00240E2D">
            <w:pPr>
              <w:tabs>
                <w:tab w:val="clear" w:pos="227"/>
                <w:tab w:val="left" w:pos="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40E2D">
              <w:rPr>
                <w:rFonts w:ascii="Angsana New" w:hAnsi="Angsana New"/>
                <w:spacing w:val="-4"/>
                <w:sz w:val="30"/>
                <w:szCs w:val="30"/>
              </w:rPr>
              <w:t>*</w:t>
            </w:r>
            <w:r w:rsidR="007877C1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</w:t>
            </w:r>
            <w:proofErr w:type="spellStart"/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เอส</w:t>
            </w:r>
            <w:proofErr w:type="spellEnd"/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ซีจี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เซรา</w:t>
            </w:r>
            <w:proofErr w:type="spellStart"/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มิกส์</w:t>
            </w:r>
            <w:proofErr w:type="spellEnd"/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มหาชน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เกิดจากการควบรวม </w:t>
            </w:r>
            <w:r w:rsidR="00240E2D" w:rsidRPr="00240E2D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บริษัท คือ </w:t>
            </w:r>
            <w:r w:rsidR="00240E2D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="00240E2D" w:rsidRPr="00240E2D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="00240E2D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 บริษัทไทย</w:t>
            </w:r>
            <w:r w:rsidR="00240E2D"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  <w:r w:rsidR="00240E2D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เยอรมัน</w:t>
            </w:r>
            <w:r w:rsidR="00240E2D"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240E2D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เซรามิค</w:t>
            </w:r>
            <w:r w:rsidR="00240E2D"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proofErr w:type="spellStart"/>
            <w:r w:rsidR="00240E2D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อินดัสท</w:t>
            </w:r>
            <w:proofErr w:type="spellEnd"/>
            <w:r w:rsidR="00240E2D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รี่</w:t>
            </w:r>
            <w:r w:rsidR="00240E2D"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240E2D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="00240E2D"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</w:t>
            </w:r>
            <w:r w:rsidR="00240E2D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มหาชน</w:t>
            </w:r>
            <w:r w:rsidR="00240E2D"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  <w:r w:rsidR="00240E2D" w:rsidRPr="00240E2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="00240E2D" w:rsidRPr="00240E2D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</w:rPr>
              <w:t xml:space="preserve">) </w:t>
            </w:r>
            <w:r w:rsidR="007877C1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บริษัทเซรามิคอุตสาหกรรมไทย จำกัด </w:t>
            </w:r>
            <w:r w:rsidR="00B4662A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="00B4662A" w:rsidRPr="00240E2D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B4662A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  <w:r w:rsidR="00B4662A" w:rsidRPr="00240E2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B4662A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บริษัทเจมาโก</w:t>
            </w:r>
            <w:r w:rsidR="00B4662A"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B4662A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="00B4662A" w:rsidRPr="00240E2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B4662A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="00B4662A" w:rsidRPr="00240E2D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="00B4662A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  <w:r w:rsidR="00B4662A" w:rsidRPr="00240E2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B4662A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proofErr w:type="spellStart"/>
            <w:r w:rsidR="00B4662A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เดอะ</w:t>
            </w:r>
            <w:proofErr w:type="spellEnd"/>
            <w:r w:rsidR="00B4662A"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B4662A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สยาม</w:t>
            </w:r>
            <w:r w:rsidR="00B4662A"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B4662A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เซรามิค</w:t>
            </w:r>
            <w:r w:rsidR="00B4662A"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B4662A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กรุ๊ป</w:t>
            </w:r>
            <w:r w:rsidR="00B4662A"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proofErr w:type="spellStart"/>
            <w:r w:rsidR="00B4662A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อินดัสทรี่ส์</w:t>
            </w:r>
            <w:proofErr w:type="spellEnd"/>
            <w:r w:rsidR="00B4662A"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B4662A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="00B4662A" w:rsidRPr="00240E2D">
              <w:rPr>
                <w:rFonts w:ascii="Angsana New" w:hAnsi="Angsana New" w:hint="cs"/>
                <w:spacing w:val="-4"/>
                <w:sz w:val="30"/>
                <w:szCs w:val="30"/>
              </w:rPr>
              <w:t> </w:t>
            </w:r>
            <w:r w:rsidR="00B4662A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 (</w:t>
            </w:r>
            <w:r w:rsidR="00B4662A" w:rsidRPr="00240E2D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="00B4662A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) </w:t>
            </w:r>
            <w:proofErr w:type="spellStart"/>
            <w:r w:rsidR="00B4662A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บริษัทโส</w:t>
            </w:r>
            <w:proofErr w:type="spellEnd"/>
            <w:r w:rsidR="00B4662A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สุโก้</w:t>
            </w:r>
            <w:r w:rsidR="00B4662A"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proofErr w:type="spellStart"/>
            <w:r w:rsidR="00B4662A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แอนด์</w:t>
            </w:r>
            <w:proofErr w:type="spellEnd"/>
            <w:r w:rsidR="00B4662A"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B4662A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กรุ๊ป</w:t>
            </w:r>
            <w:r w:rsidR="00B4662A"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(2008) </w:t>
            </w:r>
            <w:r w:rsidR="00B4662A"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="00B4662A" w:rsidRPr="00240E2D">
              <w:rPr>
                <w:rFonts w:ascii="Angsana New" w:hAnsi="Angsana New" w:hint="cs"/>
                <w:spacing w:val="-4"/>
                <w:sz w:val="30"/>
                <w:szCs w:val="30"/>
              </w:rPr>
              <w:t> </w:t>
            </w:r>
            <w:r w:rsidR="006334E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เมื่อวันที่ </w:t>
            </w:r>
            <w:r w:rsidR="006334E6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="006334E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สิงหาคม </w:t>
            </w:r>
            <w:r w:rsidR="006334E6">
              <w:rPr>
                <w:rFonts w:ascii="Angsana New" w:hAnsi="Angsana New"/>
                <w:spacing w:val="-4"/>
                <w:sz w:val="30"/>
                <w:szCs w:val="30"/>
              </w:rPr>
              <w:t>2561</w:t>
            </w:r>
          </w:p>
        </w:tc>
      </w:tr>
    </w:tbl>
    <w:p w:rsidR="00B31525" w:rsidRDefault="00B31525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:rsidR="007877C1" w:rsidRDefault="007877C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:rsidR="007877C1" w:rsidRDefault="007877C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:rsidR="007877C1" w:rsidRDefault="007877C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:rsidR="007877C1" w:rsidRDefault="007877C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:rsidR="007877C1" w:rsidRDefault="007877C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:rsidR="007877C1" w:rsidRDefault="007877C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:rsidR="007877C1" w:rsidRDefault="007877C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:rsidR="007877C1" w:rsidRDefault="007877C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:rsidR="007877C1" w:rsidRDefault="007877C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:rsidR="00B31525" w:rsidRDefault="00B31525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  <w:r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B31525" w:rsidRDefault="00B31525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val="en-US" w:bidi="th-TH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62"/>
        <w:gridCol w:w="4736"/>
      </w:tblGrid>
      <w:tr w:rsidR="00B31525" w:rsidTr="00A108B7">
        <w:trPr>
          <w:trHeight w:val="20"/>
        </w:trPr>
        <w:tc>
          <w:tcPr>
            <w:tcW w:w="4462" w:type="dxa"/>
          </w:tcPr>
          <w:p w:rsidR="00B31525" w:rsidRDefault="00B3152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736" w:type="dxa"/>
          </w:tcPr>
          <w:p w:rsidR="00B31525" w:rsidRDefault="00B3152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B31525" w:rsidTr="00A108B7">
        <w:trPr>
          <w:trHeight w:val="20"/>
        </w:trPr>
        <w:tc>
          <w:tcPr>
            <w:tcW w:w="4462" w:type="dxa"/>
          </w:tcPr>
          <w:p w:rsidR="00B31525" w:rsidRDefault="00B3152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736" w:type="dxa"/>
          </w:tcPr>
          <w:p w:rsidR="00B31525" w:rsidRDefault="00B3152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ราคาที่เทียบเคียงได้กับราคาที่ขายให้กับบุคคลภายนอก</w:t>
            </w:r>
          </w:p>
        </w:tc>
      </w:tr>
      <w:tr w:rsidR="00B31525" w:rsidTr="00A108B7">
        <w:trPr>
          <w:trHeight w:val="20"/>
        </w:trPr>
        <w:tc>
          <w:tcPr>
            <w:tcW w:w="4462" w:type="dxa"/>
          </w:tcPr>
          <w:p w:rsidR="00B31525" w:rsidRDefault="00B3152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4736" w:type="dxa"/>
          </w:tcPr>
          <w:p w:rsidR="00B31525" w:rsidRDefault="00B3152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ราคาที่เทียบเคียงได้กับราคาที่ซื้อ</w:t>
            </w:r>
          </w:p>
        </w:tc>
      </w:tr>
      <w:tr w:rsidR="00B31525" w:rsidTr="00A108B7">
        <w:trPr>
          <w:trHeight w:val="20"/>
        </w:trPr>
        <w:tc>
          <w:tcPr>
            <w:tcW w:w="4462" w:type="dxa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4736" w:type="dxa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ราคาที่เทียบเคียงได้กับราคาที่ขายให้กับบุคคลภายนอก</w:t>
            </w:r>
          </w:p>
        </w:tc>
      </w:tr>
      <w:tr w:rsidR="00B31525" w:rsidTr="00A108B7">
        <w:trPr>
          <w:trHeight w:val="20"/>
        </w:trPr>
        <w:tc>
          <w:tcPr>
            <w:tcW w:w="4462" w:type="dxa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4736" w:type="dxa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B31525" w:rsidTr="00A108B7">
        <w:trPr>
          <w:trHeight w:val="20"/>
        </w:trPr>
        <w:tc>
          <w:tcPr>
            <w:tcW w:w="4462" w:type="dxa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736" w:type="dxa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B31525" w:rsidTr="00A108B7">
        <w:trPr>
          <w:trHeight w:val="20"/>
        </w:trPr>
        <w:tc>
          <w:tcPr>
            <w:tcW w:w="4462" w:type="dxa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4736" w:type="dxa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ส่วนใหญ่คิดตามอัตราร้อยละของรายได้จากการขาย</w:t>
            </w:r>
          </w:p>
        </w:tc>
      </w:tr>
      <w:tr w:rsidR="00B31525" w:rsidTr="00A108B7">
        <w:trPr>
          <w:trHeight w:val="20"/>
        </w:trPr>
        <w:tc>
          <w:tcPr>
            <w:tcW w:w="4462" w:type="dxa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736" w:type="dxa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ราคาตลาด</w:t>
            </w:r>
          </w:p>
        </w:tc>
      </w:tr>
      <w:tr w:rsidR="00B31525" w:rsidTr="00A108B7">
        <w:trPr>
          <w:trHeight w:val="20"/>
        </w:trPr>
        <w:tc>
          <w:tcPr>
            <w:tcW w:w="4462" w:type="dxa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736" w:type="dxa"/>
          </w:tcPr>
          <w:p w:rsidR="00B31525" w:rsidRDefault="00B31525">
            <w:pPr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</w:tbl>
    <w:p w:rsidR="000607CC" w:rsidRDefault="000607CC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:rsidR="00B31525" w:rsidRDefault="00B31525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  <w:r>
        <w:rPr>
          <w:rFonts w:ascii="Angsana New" w:hAnsi="Angsana New"/>
          <w:b/>
          <w:sz w:val="30"/>
          <w:szCs w:val="30"/>
          <w:cs/>
          <w:lang w:bidi="th-TH"/>
        </w:rPr>
        <w:t>รายการที่สำคัญกับกิจการที่เกี่ยวข้องกันสำหรับแต่ละงวดสามเดือนและเก้าเดือนสิ้นสุดวันที่</w:t>
      </w:r>
      <w:r>
        <w:rPr>
          <w:rFonts w:ascii="Angsana New" w:hAnsi="Angsana New"/>
          <w:b/>
          <w:sz w:val="30"/>
          <w:szCs w:val="30"/>
          <w:lang w:bidi="th-TH"/>
        </w:rPr>
        <w:t xml:space="preserve"> </w:t>
      </w:r>
      <w:r>
        <w:rPr>
          <w:rFonts w:ascii="Angsana New" w:hAnsi="Angsana New"/>
          <w:bCs/>
          <w:sz w:val="30"/>
          <w:szCs w:val="30"/>
          <w:lang w:bidi="th-TH"/>
        </w:rPr>
        <w:t xml:space="preserve">30 </w:t>
      </w:r>
      <w:r>
        <w:rPr>
          <w:rFonts w:ascii="Angsana New" w:hAnsi="Angsana New"/>
          <w:b/>
          <w:sz w:val="30"/>
          <w:szCs w:val="30"/>
          <w:cs/>
          <w:lang w:bidi="th-TH"/>
        </w:rPr>
        <w:t>กันยายน สรุปได้ดังนี้</w:t>
      </w:r>
    </w:p>
    <w:p w:rsidR="00B31525" w:rsidRDefault="00B31525">
      <w:pPr>
        <w:pStyle w:val="block"/>
        <w:spacing w:after="0" w:line="240" w:lineRule="atLeast"/>
        <w:ind w:left="0" w:right="-45"/>
        <w:jc w:val="both"/>
        <w:rPr>
          <w:rFonts w:ascii="Angsana New" w:hAnsi="Angsana New"/>
          <w:b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8"/>
        <w:gridCol w:w="1160"/>
        <w:gridCol w:w="236"/>
        <w:gridCol w:w="1223"/>
        <w:gridCol w:w="236"/>
        <w:gridCol w:w="1078"/>
        <w:gridCol w:w="236"/>
        <w:gridCol w:w="1091"/>
      </w:tblGrid>
      <w:tr w:rsidR="00B31525" w:rsidTr="007E533E">
        <w:trPr>
          <w:tblHeader/>
        </w:trPr>
        <w:tc>
          <w:tcPr>
            <w:tcW w:w="2141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1525" w:rsidTr="007E533E">
        <w:trPr>
          <w:tblHeader/>
        </w:trPr>
        <w:tc>
          <w:tcPr>
            <w:tcW w:w="2141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4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2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</w:tr>
      <w:tr w:rsidR="00A108B7" w:rsidTr="007E533E">
        <w:trPr>
          <w:tblHeader/>
        </w:trPr>
        <w:tc>
          <w:tcPr>
            <w:tcW w:w="2141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663B0" w:rsidRPr="00C663B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C663B0" w:rsidRPr="00C663B0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12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663B0" w:rsidRPr="00C663B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C663B0" w:rsidRPr="00C663B0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B31525" w:rsidTr="007E533E">
        <w:trPr>
          <w:tblHeader/>
        </w:trPr>
        <w:tc>
          <w:tcPr>
            <w:tcW w:w="2141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9" w:type="pct"/>
            <w:gridSpan w:val="7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08B7" w:rsidTr="007E533E">
        <w:tc>
          <w:tcPr>
            <w:tcW w:w="2141" w:type="pct"/>
          </w:tcPr>
          <w:p w:rsidR="00B31525" w:rsidRPr="000607CC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07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1" w:type="pct"/>
          </w:tcPr>
          <w:p w:rsidR="00B31525" w:rsidRPr="000607CC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:rsidR="00B31525" w:rsidRPr="000607CC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5" w:type="pct"/>
          </w:tcPr>
          <w:p w:rsidR="00B31525" w:rsidRPr="000607CC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:rsidR="00B31525" w:rsidRPr="000607CC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:rsidR="00B31525" w:rsidRPr="000607CC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:rsidR="00B31525" w:rsidRPr="000607CC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:rsidR="00B31525" w:rsidRPr="000607CC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08B7" w:rsidRPr="007E533E" w:rsidTr="007E533E">
        <w:tc>
          <w:tcPr>
            <w:tcW w:w="2141" w:type="pct"/>
          </w:tcPr>
          <w:p w:rsidR="00B31525" w:rsidRPr="000607CC" w:rsidRDefault="00B31525" w:rsidP="007E5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07CC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1" w:type="pct"/>
          </w:tcPr>
          <w:p w:rsidR="00B31525" w:rsidRPr="000607CC" w:rsidRDefault="000204E0" w:rsidP="007E533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07C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B31525" w:rsidRPr="000607CC" w:rsidRDefault="00B31525" w:rsidP="007E5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B31525" w:rsidRPr="000607CC" w:rsidRDefault="00B31525" w:rsidP="007E533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07CC">
              <w:rPr>
                <w:rFonts w:ascii="Angsana New" w:hAnsi="Angsana New"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128" w:type="pct"/>
          </w:tcPr>
          <w:p w:rsidR="00B31525" w:rsidRPr="000607CC" w:rsidRDefault="00B31525" w:rsidP="007E5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B31525" w:rsidRPr="000607CC" w:rsidRDefault="000204E0" w:rsidP="007E533E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07C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B31525" w:rsidRPr="000607CC" w:rsidRDefault="00B31525" w:rsidP="007E5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B31525" w:rsidRPr="000607CC" w:rsidRDefault="00B31525" w:rsidP="007E533E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07CC">
              <w:rPr>
                <w:rFonts w:ascii="Angsana New" w:hAnsi="Angsana New"/>
                <w:sz w:val="30"/>
                <w:szCs w:val="30"/>
                <w:lang w:val="en-US" w:bidi="th-TH"/>
              </w:rPr>
              <w:t>145</w:t>
            </w:r>
          </w:p>
        </w:tc>
      </w:tr>
      <w:tr w:rsidR="007E533E" w:rsidRPr="007E533E" w:rsidTr="007E533E">
        <w:tc>
          <w:tcPr>
            <w:tcW w:w="2141" w:type="pct"/>
          </w:tcPr>
          <w:p w:rsidR="007E533E" w:rsidRPr="000607CC" w:rsidRDefault="007E533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07C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1" w:type="pct"/>
          </w:tcPr>
          <w:p w:rsidR="007E533E" w:rsidRPr="000607CC" w:rsidRDefault="007E533E" w:rsidP="007E533E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07CC">
              <w:rPr>
                <w:rFonts w:ascii="Angsana New" w:hAnsi="Angsana New"/>
                <w:sz w:val="30"/>
                <w:szCs w:val="30"/>
                <w:lang w:val="en-US" w:bidi="th-TH"/>
              </w:rPr>
              <w:t>8,175</w:t>
            </w:r>
          </w:p>
        </w:tc>
        <w:tc>
          <w:tcPr>
            <w:tcW w:w="128" w:type="pct"/>
          </w:tcPr>
          <w:p w:rsidR="007E533E" w:rsidRPr="000607CC" w:rsidRDefault="007E533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7E533E" w:rsidRPr="000607CC" w:rsidRDefault="007E533E" w:rsidP="007E533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07CC">
              <w:rPr>
                <w:rFonts w:ascii="Angsana New" w:hAnsi="Angsana New"/>
                <w:sz w:val="30"/>
                <w:szCs w:val="30"/>
                <w:lang w:val="en-US" w:bidi="th-TH"/>
              </w:rPr>
              <w:t>2,227</w:t>
            </w:r>
          </w:p>
        </w:tc>
        <w:tc>
          <w:tcPr>
            <w:tcW w:w="128" w:type="pct"/>
          </w:tcPr>
          <w:p w:rsidR="007E533E" w:rsidRPr="000607CC" w:rsidRDefault="007E533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7E533E" w:rsidRPr="000607CC" w:rsidRDefault="007E533E" w:rsidP="007E533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07CC">
              <w:rPr>
                <w:rFonts w:ascii="Angsana New" w:hAnsi="Angsana New"/>
                <w:sz w:val="30"/>
                <w:szCs w:val="30"/>
                <w:lang w:val="en-US" w:bidi="th-TH"/>
              </w:rPr>
              <w:t>7,333</w:t>
            </w:r>
          </w:p>
        </w:tc>
        <w:tc>
          <w:tcPr>
            <w:tcW w:w="128" w:type="pct"/>
          </w:tcPr>
          <w:p w:rsidR="007E533E" w:rsidRPr="000607CC" w:rsidRDefault="007E533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7E533E" w:rsidRPr="000607CC" w:rsidRDefault="007E533E" w:rsidP="007E533E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07CC">
              <w:rPr>
                <w:rFonts w:ascii="Angsana New" w:hAnsi="Angsana New"/>
                <w:sz w:val="30"/>
                <w:szCs w:val="30"/>
                <w:lang w:val="en-US" w:bidi="th-TH"/>
              </w:rPr>
              <w:t>2,175</w:t>
            </w:r>
          </w:p>
        </w:tc>
      </w:tr>
      <w:tr w:rsidR="00A108B7" w:rsidRPr="00A108B7" w:rsidTr="007E533E">
        <w:tc>
          <w:tcPr>
            <w:tcW w:w="2141" w:type="pct"/>
          </w:tcPr>
          <w:p w:rsidR="00A108B7" w:rsidRPr="00A108B7" w:rsidRDefault="00A108B7" w:rsidP="00A1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A108B7" w:rsidRPr="00A108B7" w:rsidRDefault="00A108B7" w:rsidP="00A1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A108B7" w:rsidRPr="00A108B7" w:rsidRDefault="00A108B7" w:rsidP="00A1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</w:tcPr>
          <w:p w:rsidR="00A108B7" w:rsidRPr="00A108B7" w:rsidRDefault="00A108B7" w:rsidP="00A1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A108B7" w:rsidRPr="00A108B7" w:rsidRDefault="00A108B7" w:rsidP="00A1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:rsidR="00A108B7" w:rsidRPr="00A108B7" w:rsidRDefault="00A108B7" w:rsidP="00A108B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A108B7" w:rsidRPr="00A108B7" w:rsidRDefault="00A108B7" w:rsidP="00A1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:rsidR="00A108B7" w:rsidRPr="00A108B7" w:rsidRDefault="00A108B7" w:rsidP="00A108B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108B7" w:rsidTr="007E533E">
        <w:tc>
          <w:tcPr>
            <w:tcW w:w="2141" w:type="pct"/>
          </w:tcPr>
          <w:p w:rsidR="00B31525" w:rsidRPr="00E87AF8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7A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:rsidR="00B31525" w:rsidRPr="00E87AF8" w:rsidRDefault="00B3152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B31525" w:rsidRPr="00E87AF8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5" w:type="pct"/>
          </w:tcPr>
          <w:p w:rsidR="00B31525" w:rsidRPr="00E87AF8" w:rsidRDefault="00B3152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B31525" w:rsidRPr="00E87AF8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:rsidR="00B31525" w:rsidRPr="00A108B7" w:rsidRDefault="00B31525" w:rsidP="00A108B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B31525" w:rsidRPr="00E87AF8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:rsidR="00B31525" w:rsidRPr="00A108B7" w:rsidRDefault="00B31525" w:rsidP="00A108B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108B7" w:rsidTr="007E533E">
        <w:tc>
          <w:tcPr>
            <w:tcW w:w="2141" w:type="pct"/>
          </w:tcPr>
          <w:p w:rsidR="000204E0" w:rsidRPr="00E87AF8" w:rsidRDefault="000204E0" w:rsidP="0002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7AF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1" w:type="pct"/>
          </w:tcPr>
          <w:p w:rsidR="000204E0" w:rsidRPr="00E87AF8" w:rsidRDefault="000204E0" w:rsidP="00E87AF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0204E0" w:rsidRPr="00E87AF8" w:rsidRDefault="000204E0" w:rsidP="000204E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</w:tcPr>
          <w:p w:rsidR="000204E0" w:rsidRPr="00E87AF8" w:rsidRDefault="000204E0" w:rsidP="006B316D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0204E0" w:rsidRPr="00E87AF8" w:rsidRDefault="000204E0" w:rsidP="000204E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0204E0" w:rsidRPr="00E87AF8" w:rsidRDefault="000204E0" w:rsidP="00A108B7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0204E0" w:rsidRPr="00E87AF8" w:rsidRDefault="000204E0" w:rsidP="000204E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</w:tcPr>
          <w:p w:rsidR="000204E0" w:rsidRPr="00E87AF8" w:rsidRDefault="000204E0" w:rsidP="00A108B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A108B7" w:rsidTr="007E533E">
        <w:tc>
          <w:tcPr>
            <w:tcW w:w="2141" w:type="pct"/>
          </w:tcPr>
          <w:p w:rsidR="00E87AF8" w:rsidRPr="00E87AF8" w:rsidRDefault="00E87AF8" w:rsidP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7AF8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631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19,680</w:t>
            </w:r>
          </w:p>
        </w:tc>
        <w:tc>
          <w:tcPr>
            <w:tcW w:w="128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87AF8" w:rsidRPr="00E87AF8" w:rsidRDefault="00E87AF8" w:rsidP="00A108B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8,041</w:t>
            </w:r>
          </w:p>
        </w:tc>
      </w:tr>
      <w:tr w:rsidR="00A108B7" w:rsidTr="007E533E">
        <w:tc>
          <w:tcPr>
            <w:tcW w:w="2141" w:type="pct"/>
          </w:tcPr>
          <w:p w:rsidR="00E87AF8" w:rsidRPr="00E87AF8" w:rsidRDefault="00E87AF8" w:rsidP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7AF8">
              <w:rPr>
                <w:rFonts w:ascii="Angsana New" w:hAnsi="Angsana New" w:hint="cs"/>
                <w:sz w:val="30"/>
                <w:szCs w:val="30"/>
                <w:cs/>
              </w:rPr>
              <w:t>ซื้อที่ดิน อาคาร และอุปกรณ์</w:t>
            </w:r>
          </w:p>
        </w:tc>
        <w:tc>
          <w:tcPr>
            <w:tcW w:w="631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28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87AF8" w:rsidRPr="00E87AF8" w:rsidRDefault="00E87AF8" w:rsidP="00A108B7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108B7" w:rsidTr="007E533E">
        <w:tc>
          <w:tcPr>
            <w:tcW w:w="2141" w:type="pct"/>
          </w:tcPr>
          <w:p w:rsidR="00E87AF8" w:rsidRPr="00E87AF8" w:rsidRDefault="00E87AF8" w:rsidP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7AF8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631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3,240</w:t>
            </w:r>
          </w:p>
        </w:tc>
        <w:tc>
          <w:tcPr>
            <w:tcW w:w="128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87AF8" w:rsidRPr="00E87AF8" w:rsidRDefault="00E87AF8" w:rsidP="00A108B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3,830</w:t>
            </w:r>
          </w:p>
        </w:tc>
      </w:tr>
      <w:tr w:rsidR="00A108B7" w:rsidTr="007E533E">
        <w:tc>
          <w:tcPr>
            <w:tcW w:w="2141" w:type="pct"/>
          </w:tcPr>
          <w:p w:rsidR="00E87AF8" w:rsidRPr="00E87AF8" w:rsidRDefault="00E87AF8" w:rsidP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7AF8">
              <w:rPr>
                <w:rFonts w:ascii="Angsana New" w:hAnsi="Angsana New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31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1,983</w:t>
            </w:r>
          </w:p>
        </w:tc>
        <w:tc>
          <w:tcPr>
            <w:tcW w:w="128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87AF8" w:rsidRPr="00E87AF8" w:rsidRDefault="00E87AF8" w:rsidP="00A108B7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108B7" w:rsidTr="007E533E">
        <w:tc>
          <w:tcPr>
            <w:tcW w:w="2141" w:type="pct"/>
          </w:tcPr>
          <w:p w:rsidR="00E87AF8" w:rsidRPr="00E87AF8" w:rsidRDefault="00E87AF8" w:rsidP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7AF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1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2,459</w:t>
            </w:r>
          </w:p>
        </w:tc>
        <w:tc>
          <w:tcPr>
            <w:tcW w:w="128" w:type="pct"/>
          </w:tcPr>
          <w:p w:rsidR="00E87AF8" w:rsidRPr="00E87AF8" w:rsidRDefault="00E87AF8" w:rsidP="00B3152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87AF8" w:rsidRPr="00E87AF8" w:rsidRDefault="00E87AF8" w:rsidP="00A108B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3,047</w:t>
            </w:r>
          </w:p>
        </w:tc>
      </w:tr>
      <w:tr w:rsidR="00A108B7" w:rsidTr="007E533E">
        <w:tc>
          <w:tcPr>
            <w:tcW w:w="2141" w:type="pct"/>
          </w:tcPr>
          <w:p w:rsidR="000204E0" w:rsidRPr="00E87AF8" w:rsidRDefault="000204E0" w:rsidP="0002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7AF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1" w:type="pct"/>
          </w:tcPr>
          <w:p w:rsidR="000204E0" w:rsidRPr="00E87AF8" w:rsidRDefault="000204E0" w:rsidP="000204E0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0204E0" w:rsidRPr="00E87AF8" w:rsidRDefault="000204E0" w:rsidP="000204E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0204E0" w:rsidRPr="00E87AF8" w:rsidRDefault="000204E0" w:rsidP="000204E0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0204E0" w:rsidRPr="00E87AF8" w:rsidRDefault="000204E0" w:rsidP="000204E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0204E0" w:rsidRPr="00E87AF8" w:rsidRDefault="000204E0" w:rsidP="000204E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128" w:type="pct"/>
          </w:tcPr>
          <w:p w:rsidR="000204E0" w:rsidRPr="00E87AF8" w:rsidRDefault="000204E0" w:rsidP="000204E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0204E0" w:rsidRPr="00E87AF8" w:rsidRDefault="000204E0" w:rsidP="00A108B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</w:p>
        </w:tc>
      </w:tr>
      <w:tr w:rsidR="00A108B7" w:rsidTr="007E533E">
        <w:tc>
          <w:tcPr>
            <w:tcW w:w="2141" w:type="pct"/>
          </w:tcPr>
          <w:p w:rsidR="000204E0" w:rsidRPr="000204E0" w:rsidRDefault="000204E0" w:rsidP="0002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631" w:type="pct"/>
          </w:tcPr>
          <w:p w:rsidR="000204E0" w:rsidRPr="000204E0" w:rsidRDefault="000204E0" w:rsidP="000204E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70"/>
              <w:rPr>
                <w:rFonts w:ascii="Angsana New" w:hAnsi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:rsidR="000204E0" w:rsidRPr="000204E0" w:rsidRDefault="000204E0" w:rsidP="000204E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665" w:type="pct"/>
          </w:tcPr>
          <w:p w:rsidR="000204E0" w:rsidRPr="000204E0" w:rsidRDefault="000204E0" w:rsidP="000204E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70"/>
              <w:rPr>
                <w:rFonts w:ascii="Angsana New" w:hAnsi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:rsidR="000204E0" w:rsidRPr="000204E0" w:rsidRDefault="000204E0" w:rsidP="000204E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586" w:type="pct"/>
          </w:tcPr>
          <w:p w:rsidR="000204E0" w:rsidRPr="000204E0" w:rsidRDefault="000204E0" w:rsidP="0002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0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8" w:type="pct"/>
          </w:tcPr>
          <w:p w:rsidR="000204E0" w:rsidRPr="000204E0" w:rsidRDefault="000204E0" w:rsidP="000204E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593" w:type="pct"/>
          </w:tcPr>
          <w:p w:rsidR="000204E0" w:rsidRPr="000204E0" w:rsidRDefault="000204E0" w:rsidP="0002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0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A108B7" w:rsidTr="007E533E">
        <w:tc>
          <w:tcPr>
            <w:tcW w:w="2141" w:type="pct"/>
            <w:vAlign w:val="bottom"/>
          </w:tcPr>
          <w:p w:rsidR="000204E0" w:rsidRPr="00E87AF8" w:rsidRDefault="000204E0" w:rsidP="0078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7A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31" w:type="pct"/>
            <w:vAlign w:val="bottom"/>
          </w:tcPr>
          <w:p w:rsidR="000204E0" w:rsidRPr="00E87AF8" w:rsidRDefault="000204E0" w:rsidP="007877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" w:type="pct"/>
            <w:vAlign w:val="bottom"/>
          </w:tcPr>
          <w:p w:rsidR="000204E0" w:rsidRPr="00E87AF8" w:rsidRDefault="000204E0" w:rsidP="007877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</w:tcPr>
          <w:p w:rsidR="000204E0" w:rsidRPr="00E87AF8" w:rsidRDefault="000204E0" w:rsidP="007877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" w:type="pct"/>
            <w:vAlign w:val="bottom"/>
          </w:tcPr>
          <w:p w:rsidR="000204E0" w:rsidRPr="00E87AF8" w:rsidRDefault="000204E0" w:rsidP="007877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0204E0" w:rsidRPr="00E87AF8" w:rsidRDefault="000204E0" w:rsidP="007877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" w:type="pct"/>
            <w:vAlign w:val="bottom"/>
          </w:tcPr>
          <w:p w:rsidR="000204E0" w:rsidRPr="00E87AF8" w:rsidRDefault="000204E0" w:rsidP="007877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0204E0" w:rsidRPr="00E87AF8" w:rsidRDefault="000204E0" w:rsidP="007877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A108B7" w:rsidTr="007E533E">
        <w:tc>
          <w:tcPr>
            <w:tcW w:w="2141" w:type="pct"/>
            <w:vAlign w:val="bottom"/>
          </w:tcPr>
          <w:p w:rsidR="000204E0" w:rsidRPr="00E87AF8" w:rsidRDefault="000204E0" w:rsidP="0078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7AF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1" w:type="pct"/>
            <w:vAlign w:val="bottom"/>
          </w:tcPr>
          <w:p w:rsidR="000204E0" w:rsidRPr="00E87AF8" w:rsidRDefault="000204E0" w:rsidP="00A108B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298,981</w:t>
            </w:r>
          </w:p>
        </w:tc>
        <w:tc>
          <w:tcPr>
            <w:tcW w:w="128" w:type="pct"/>
            <w:vAlign w:val="bottom"/>
          </w:tcPr>
          <w:p w:rsidR="000204E0" w:rsidRPr="00E87AF8" w:rsidRDefault="000204E0" w:rsidP="007877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</w:tcPr>
          <w:p w:rsidR="000204E0" w:rsidRPr="00E87AF8" w:rsidRDefault="000204E0" w:rsidP="00A108B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256,831</w:t>
            </w:r>
          </w:p>
        </w:tc>
        <w:tc>
          <w:tcPr>
            <w:tcW w:w="128" w:type="pct"/>
            <w:vAlign w:val="bottom"/>
          </w:tcPr>
          <w:p w:rsidR="000204E0" w:rsidRPr="00E87AF8" w:rsidRDefault="000204E0" w:rsidP="007877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0204E0" w:rsidRPr="00E87AF8" w:rsidRDefault="000204E0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235,977</w:t>
            </w:r>
          </w:p>
        </w:tc>
        <w:tc>
          <w:tcPr>
            <w:tcW w:w="128" w:type="pct"/>
            <w:vAlign w:val="bottom"/>
          </w:tcPr>
          <w:p w:rsidR="000204E0" w:rsidRPr="00E87AF8" w:rsidRDefault="000204E0" w:rsidP="007877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0204E0" w:rsidRPr="00E87AF8" w:rsidRDefault="000204E0" w:rsidP="00A108B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198,109</w:t>
            </w:r>
          </w:p>
        </w:tc>
      </w:tr>
      <w:tr w:rsidR="00A108B7" w:rsidTr="007E533E">
        <w:tc>
          <w:tcPr>
            <w:tcW w:w="2141" w:type="pct"/>
            <w:vAlign w:val="bottom"/>
          </w:tcPr>
          <w:p w:rsidR="00E87AF8" w:rsidRPr="00E87AF8" w:rsidRDefault="00E87AF8" w:rsidP="0078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7AF8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631" w:type="pct"/>
            <w:vAlign w:val="bottom"/>
          </w:tcPr>
          <w:p w:rsidR="00E87AF8" w:rsidRPr="00E87AF8" w:rsidRDefault="00E87AF8" w:rsidP="007877C1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76,460</w:t>
            </w:r>
          </w:p>
        </w:tc>
        <w:tc>
          <w:tcPr>
            <w:tcW w:w="128" w:type="pct"/>
            <w:vAlign w:val="bottom"/>
          </w:tcPr>
          <w:p w:rsidR="00E87AF8" w:rsidRPr="00E87AF8" w:rsidRDefault="00E87AF8" w:rsidP="007877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  <w:vAlign w:val="bottom"/>
          </w:tcPr>
          <w:p w:rsidR="00E87AF8" w:rsidRPr="00E87AF8" w:rsidRDefault="006334E6" w:rsidP="007877C1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84,318</w:t>
            </w:r>
          </w:p>
        </w:tc>
        <w:tc>
          <w:tcPr>
            <w:tcW w:w="128" w:type="pct"/>
            <w:vAlign w:val="bottom"/>
          </w:tcPr>
          <w:p w:rsidR="00E87AF8" w:rsidRPr="00E87AF8" w:rsidRDefault="00E87AF8" w:rsidP="007877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E87AF8" w:rsidRPr="00E87AF8" w:rsidRDefault="00E87AF8" w:rsidP="00A108B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61,638</w:t>
            </w:r>
          </w:p>
        </w:tc>
        <w:tc>
          <w:tcPr>
            <w:tcW w:w="128" w:type="pct"/>
            <w:vAlign w:val="bottom"/>
          </w:tcPr>
          <w:p w:rsidR="00E87AF8" w:rsidRPr="00E87AF8" w:rsidRDefault="00E87AF8" w:rsidP="007877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E87AF8" w:rsidRPr="00E87AF8" w:rsidRDefault="006334E6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63,363</w:t>
            </w:r>
          </w:p>
        </w:tc>
      </w:tr>
      <w:tr w:rsidR="00A108B7" w:rsidTr="007E533E">
        <w:tc>
          <w:tcPr>
            <w:tcW w:w="2141" w:type="pct"/>
            <w:vAlign w:val="bottom"/>
          </w:tcPr>
          <w:p w:rsidR="00E87AF8" w:rsidRPr="00E87AF8" w:rsidRDefault="00E87AF8" w:rsidP="00A1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="Angsana New" w:hAnsi="Angsana New"/>
                <w:sz w:val="30"/>
                <w:szCs w:val="30"/>
                <w:cs/>
              </w:rPr>
            </w:pPr>
            <w:r w:rsidRPr="00E87AF8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1" w:type="pct"/>
            <w:vAlign w:val="bottom"/>
          </w:tcPr>
          <w:p w:rsidR="00E87AF8" w:rsidRPr="00E87AF8" w:rsidRDefault="00E87AF8" w:rsidP="007877C1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968</w:t>
            </w:r>
          </w:p>
        </w:tc>
        <w:tc>
          <w:tcPr>
            <w:tcW w:w="128" w:type="pct"/>
            <w:vAlign w:val="bottom"/>
          </w:tcPr>
          <w:p w:rsidR="00E87AF8" w:rsidRPr="00E87AF8" w:rsidRDefault="00E87AF8" w:rsidP="007877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  <w:vAlign w:val="bottom"/>
          </w:tcPr>
          <w:p w:rsidR="00E87AF8" w:rsidRPr="00E87AF8" w:rsidRDefault="00E87AF8" w:rsidP="00A108B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2,932</w:t>
            </w:r>
          </w:p>
        </w:tc>
        <w:tc>
          <w:tcPr>
            <w:tcW w:w="128" w:type="pct"/>
            <w:vAlign w:val="bottom"/>
          </w:tcPr>
          <w:p w:rsidR="00E87AF8" w:rsidRPr="00E87AF8" w:rsidRDefault="00E87AF8" w:rsidP="007877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E87AF8" w:rsidRPr="00E87AF8" w:rsidRDefault="00E87AF8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968</w:t>
            </w:r>
          </w:p>
        </w:tc>
        <w:tc>
          <w:tcPr>
            <w:tcW w:w="128" w:type="pct"/>
            <w:vAlign w:val="bottom"/>
          </w:tcPr>
          <w:p w:rsidR="00E87AF8" w:rsidRPr="00E87AF8" w:rsidRDefault="00E87AF8" w:rsidP="007877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E87AF8" w:rsidRPr="00E87AF8" w:rsidRDefault="00E87AF8" w:rsidP="00A108B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2,932</w:t>
            </w:r>
          </w:p>
        </w:tc>
      </w:tr>
      <w:tr w:rsidR="00A108B7" w:rsidTr="007E533E">
        <w:tc>
          <w:tcPr>
            <w:tcW w:w="2141" w:type="pct"/>
            <w:vAlign w:val="bottom"/>
          </w:tcPr>
          <w:p w:rsidR="00E87AF8" w:rsidRPr="00E87AF8" w:rsidRDefault="00E87AF8" w:rsidP="0078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7AF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1" w:type="pct"/>
            <w:vAlign w:val="bottom"/>
          </w:tcPr>
          <w:p w:rsidR="00E87AF8" w:rsidRPr="00E87AF8" w:rsidRDefault="00E87AF8" w:rsidP="00A108B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1,248</w:t>
            </w:r>
          </w:p>
        </w:tc>
        <w:tc>
          <w:tcPr>
            <w:tcW w:w="128" w:type="pct"/>
            <w:vAlign w:val="bottom"/>
          </w:tcPr>
          <w:p w:rsidR="00E87AF8" w:rsidRPr="00E87AF8" w:rsidRDefault="00E87AF8" w:rsidP="007877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  <w:vAlign w:val="bottom"/>
          </w:tcPr>
          <w:p w:rsidR="00E87AF8" w:rsidRPr="00E87AF8" w:rsidRDefault="006334E6" w:rsidP="007877C1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1,030</w:t>
            </w:r>
          </w:p>
        </w:tc>
        <w:tc>
          <w:tcPr>
            <w:tcW w:w="128" w:type="pct"/>
            <w:vAlign w:val="bottom"/>
          </w:tcPr>
          <w:p w:rsidR="00E87AF8" w:rsidRPr="00E87AF8" w:rsidRDefault="00E87AF8" w:rsidP="007877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E87AF8" w:rsidRPr="00E87AF8" w:rsidRDefault="00E87AF8" w:rsidP="00A108B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1,228</w:t>
            </w:r>
          </w:p>
        </w:tc>
        <w:tc>
          <w:tcPr>
            <w:tcW w:w="128" w:type="pct"/>
            <w:vAlign w:val="bottom"/>
          </w:tcPr>
          <w:p w:rsidR="00E87AF8" w:rsidRPr="00E87AF8" w:rsidRDefault="00E87AF8" w:rsidP="007877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E87AF8" w:rsidRPr="00E87AF8" w:rsidRDefault="006334E6" w:rsidP="00A108B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1,006</w:t>
            </w:r>
          </w:p>
        </w:tc>
      </w:tr>
      <w:tr w:rsidR="00A108B7" w:rsidTr="007E533E">
        <w:tc>
          <w:tcPr>
            <w:tcW w:w="2141" w:type="pct"/>
            <w:vAlign w:val="bottom"/>
          </w:tcPr>
          <w:p w:rsidR="000204E0" w:rsidRPr="00E87AF8" w:rsidRDefault="000204E0" w:rsidP="0078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7AF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1" w:type="pct"/>
            <w:vAlign w:val="bottom"/>
          </w:tcPr>
          <w:p w:rsidR="000204E0" w:rsidRPr="00E87AF8" w:rsidRDefault="000204E0" w:rsidP="007877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:rsidR="000204E0" w:rsidRPr="00E87AF8" w:rsidRDefault="000204E0" w:rsidP="007877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  <w:vAlign w:val="bottom"/>
          </w:tcPr>
          <w:p w:rsidR="000204E0" w:rsidRPr="00E87AF8" w:rsidRDefault="000204E0" w:rsidP="007877C1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28" w:type="pct"/>
            <w:vAlign w:val="bottom"/>
          </w:tcPr>
          <w:p w:rsidR="000204E0" w:rsidRPr="00E87AF8" w:rsidRDefault="000204E0" w:rsidP="007877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0204E0" w:rsidRPr="00E87AF8" w:rsidRDefault="000204E0" w:rsidP="007877C1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:rsidR="000204E0" w:rsidRPr="00E87AF8" w:rsidRDefault="000204E0" w:rsidP="007877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0204E0" w:rsidRPr="00E87AF8" w:rsidRDefault="000204E0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</w:tr>
    </w:tbl>
    <w:p w:rsidR="00B31525" w:rsidRPr="007877C1" w:rsidRDefault="00B31525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16"/>
          <w:szCs w:val="16"/>
        </w:rPr>
        <w:tab/>
      </w:r>
    </w:p>
    <w:p w:rsidR="00B31525" w:rsidRDefault="00B31525" w:rsidP="0078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</w:tabs>
        <w:spacing w:line="240" w:lineRule="auto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16"/>
          <w:szCs w:val="16"/>
          <w:cs/>
        </w:rPr>
        <w:tab/>
      </w:r>
      <w:r>
        <w:rPr>
          <w:rFonts w:ascii="Angsana New" w:hAnsi="Angsana New"/>
          <w:sz w:val="16"/>
          <w:szCs w:val="16"/>
          <w:cs/>
        </w:rPr>
        <w:tab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9"/>
        <w:gridCol w:w="1162"/>
        <w:gridCol w:w="236"/>
        <w:gridCol w:w="1199"/>
        <w:gridCol w:w="236"/>
        <w:gridCol w:w="1093"/>
        <w:gridCol w:w="236"/>
        <w:gridCol w:w="1087"/>
      </w:tblGrid>
      <w:tr w:rsidR="00B31525" w:rsidTr="00056DF2">
        <w:trPr>
          <w:tblHeader/>
        </w:trPr>
        <w:tc>
          <w:tcPr>
            <w:tcW w:w="214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412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1525" w:rsidTr="00056DF2">
        <w:trPr>
          <w:tblHeader/>
        </w:trPr>
        <w:tc>
          <w:tcPr>
            <w:tcW w:w="214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2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งวดเก้าเดือน</w:t>
            </w:r>
          </w:p>
        </w:tc>
        <w:tc>
          <w:tcPr>
            <w:tcW w:w="12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งวดเก้าเดือน</w:t>
            </w:r>
          </w:p>
        </w:tc>
      </w:tr>
      <w:tr w:rsidR="00A108B7" w:rsidTr="00056DF2">
        <w:trPr>
          <w:tblHeader/>
        </w:trPr>
        <w:tc>
          <w:tcPr>
            <w:tcW w:w="214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2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663B0" w:rsidRPr="00C663B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C663B0" w:rsidRPr="00C663B0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12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663B0" w:rsidRPr="00C663B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C663B0" w:rsidRPr="00C663B0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B31525" w:rsidTr="00A108B7">
        <w:trPr>
          <w:tblHeader/>
        </w:trPr>
        <w:tc>
          <w:tcPr>
            <w:tcW w:w="214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3" w:type="pct"/>
            <w:gridSpan w:val="7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08B7" w:rsidTr="00056DF2">
        <w:tc>
          <w:tcPr>
            <w:tcW w:w="2147" w:type="pct"/>
          </w:tcPr>
          <w:p w:rsidR="00B31525" w:rsidRPr="00E87AF8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7A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2" w:type="pct"/>
          </w:tcPr>
          <w:p w:rsidR="00B31525" w:rsidRPr="00E87AF8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:rsidR="00B31525" w:rsidRPr="00E87AF8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:rsidR="00B31525" w:rsidRPr="00E87AF8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:rsidR="00B31525" w:rsidRPr="00E87AF8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</w:tcPr>
          <w:p w:rsidR="00B31525" w:rsidRPr="00E87AF8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:rsidR="00B31525" w:rsidRPr="00E87AF8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:rsidR="00B31525" w:rsidRPr="00E87AF8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108B7" w:rsidTr="00056DF2">
        <w:tc>
          <w:tcPr>
            <w:tcW w:w="2147" w:type="pct"/>
            <w:vAlign w:val="bottom"/>
          </w:tcPr>
          <w:p w:rsidR="00B31525" w:rsidRPr="00E87AF8" w:rsidRDefault="00B31525" w:rsidP="0078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7AF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vAlign w:val="bottom"/>
          </w:tcPr>
          <w:p w:rsidR="00B31525" w:rsidRPr="00E87AF8" w:rsidRDefault="000204E0" w:rsidP="007877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:rsidR="00B31525" w:rsidRPr="00E87AF8" w:rsidRDefault="00B31525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:rsidR="00B31525" w:rsidRPr="00E87AF8" w:rsidRDefault="00B31525" w:rsidP="00A108B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549</w:t>
            </w:r>
          </w:p>
        </w:tc>
        <w:tc>
          <w:tcPr>
            <w:tcW w:w="128" w:type="pct"/>
            <w:vAlign w:val="bottom"/>
          </w:tcPr>
          <w:p w:rsidR="00B31525" w:rsidRPr="00E87AF8" w:rsidRDefault="00B31525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B31525" w:rsidRPr="00E87AF8" w:rsidRDefault="000204E0" w:rsidP="007877C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:rsidR="00B31525" w:rsidRPr="00E87AF8" w:rsidRDefault="00B31525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B31525" w:rsidRPr="00E87AF8" w:rsidRDefault="00B31525" w:rsidP="00A108B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549</w:t>
            </w:r>
          </w:p>
        </w:tc>
      </w:tr>
      <w:tr w:rsidR="00A108B7" w:rsidTr="00056DF2">
        <w:tc>
          <w:tcPr>
            <w:tcW w:w="2147" w:type="pct"/>
            <w:vAlign w:val="bottom"/>
          </w:tcPr>
          <w:p w:rsidR="00B31525" w:rsidRPr="00E87AF8" w:rsidRDefault="00B31525" w:rsidP="0078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7AF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  <w:vAlign w:val="bottom"/>
          </w:tcPr>
          <w:p w:rsidR="00B31525" w:rsidRPr="00E87AF8" w:rsidRDefault="000204E0" w:rsidP="007877C1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16,445</w:t>
            </w:r>
          </w:p>
        </w:tc>
        <w:tc>
          <w:tcPr>
            <w:tcW w:w="128" w:type="pct"/>
            <w:vAlign w:val="bottom"/>
          </w:tcPr>
          <w:p w:rsidR="00B31525" w:rsidRPr="00E87AF8" w:rsidRDefault="00B31525" w:rsidP="0078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52" w:type="pct"/>
            <w:vAlign w:val="bottom"/>
          </w:tcPr>
          <w:p w:rsidR="00B31525" w:rsidRPr="00E87AF8" w:rsidRDefault="00B31525" w:rsidP="007877C1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5,866</w:t>
            </w:r>
          </w:p>
        </w:tc>
        <w:tc>
          <w:tcPr>
            <w:tcW w:w="128" w:type="pct"/>
            <w:vAlign w:val="bottom"/>
          </w:tcPr>
          <w:p w:rsidR="00B31525" w:rsidRPr="00E87AF8" w:rsidRDefault="00B31525" w:rsidP="0078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vAlign w:val="bottom"/>
          </w:tcPr>
          <w:p w:rsidR="00B31525" w:rsidRPr="007877C1" w:rsidRDefault="00AD430F" w:rsidP="00A108B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77C1">
              <w:rPr>
                <w:rFonts w:ascii="Angsana New" w:hAnsi="Angsana New"/>
                <w:sz w:val="30"/>
                <w:szCs w:val="30"/>
                <w:lang w:val="en-US" w:bidi="th-TH"/>
              </w:rPr>
              <w:t>14,809</w:t>
            </w:r>
          </w:p>
        </w:tc>
        <w:tc>
          <w:tcPr>
            <w:tcW w:w="128" w:type="pct"/>
            <w:vAlign w:val="bottom"/>
          </w:tcPr>
          <w:p w:rsidR="00B31525" w:rsidRPr="00E87AF8" w:rsidRDefault="00B31525" w:rsidP="0078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1" w:type="pct"/>
            <w:vAlign w:val="bottom"/>
          </w:tcPr>
          <w:p w:rsidR="00B31525" w:rsidRPr="007877C1" w:rsidRDefault="00B31525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77C1">
              <w:rPr>
                <w:rFonts w:ascii="Angsana New" w:hAnsi="Angsana New"/>
                <w:sz w:val="30"/>
                <w:szCs w:val="30"/>
                <w:lang w:val="en-US" w:bidi="th-TH"/>
              </w:rPr>
              <w:t>5,700</w:t>
            </w:r>
          </w:p>
        </w:tc>
      </w:tr>
      <w:tr w:rsidR="00A108B7" w:rsidTr="00056DF2">
        <w:tc>
          <w:tcPr>
            <w:tcW w:w="2147" w:type="pct"/>
            <w:vAlign w:val="bottom"/>
          </w:tcPr>
          <w:p w:rsidR="00B31525" w:rsidRPr="000204E0" w:rsidRDefault="00B31525" w:rsidP="0078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632" w:type="pct"/>
            <w:vAlign w:val="bottom"/>
          </w:tcPr>
          <w:p w:rsidR="00B31525" w:rsidRPr="000204E0" w:rsidRDefault="00B31525" w:rsidP="007877C1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128" w:type="pct"/>
            <w:vAlign w:val="bottom"/>
          </w:tcPr>
          <w:p w:rsidR="00B31525" w:rsidRPr="000204E0" w:rsidRDefault="00B31525" w:rsidP="0078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rPr>
                <w:rFonts w:ascii="Angsana New" w:hAnsi="Angsan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652" w:type="pct"/>
            <w:vAlign w:val="bottom"/>
          </w:tcPr>
          <w:p w:rsidR="00B31525" w:rsidRPr="000204E0" w:rsidRDefault="00B31525" w:rsidP="007877C1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128" w:type="pct"/>
            <w:vAlign w:val="bottom"/>
          </w:tcPr>
          <w:p w:rsidR="00B31525" w:rsidRPr="000204E0" w:rsidRDefault="00B31525" w:rsidP="0078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rPr>
                <w:rFonts w:ascii="Angsana New" w:hAnsi="Angsan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594" w:type="pct"/>
            <w:vAlign w:val="bottom"/>
          </w:tcPr>
          <w:p w:rsidR="00B31525" w:rsidRPr="007877C1" w:rsidRDefault="00B31525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bottom"/>
          </w:tcPr>
          <w:p w:rsidR="00B31525" w:rsidRPr="000204E0" w:rsidRDefault="00B31525" w:rsidP="0078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rPr>
                <w:rFonts w:ascii="Angsana New" w:hAnsi="Angsan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591" w:type="pct"/>
            <w:vAlign w:val="bottom"/>
          </w:tcPr>
          <w:p w:rsidR="00B31525" w:rsidRPr="007877C1" w:rsidRDefault="00B31525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108B7" w:rsidTr="00056DF2">
        <w:tc>
          <w:tcPr>
            <w:tcW w:w="2147" w:type="pct"/>
            <w:vAlign w:val="bottom"/>
          </w:tcPr>
          <w:p w:rsidR="00B31525" w:rsidRPr="00DA4263" w:rsidRDefault="00B31525" w:rsidP="0078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42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vAlign w:val="bottom"/>
          </w:tcPr>
          <w:p w:rsidR="00B31525" w:rsidRPr="00DA4263" w:rsidRDefault="00B31525" w:rsidP="0078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B31525" w:rsidRPr="00DA4263" w:rsidRDefault="00B31525" w:rsidP="0078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:rsidR="00B31525" w:rsidRPr="00DA4263" w:rsidRDefault="00B31525" w:rsidP="0078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B31525" w:rsidRPr="00DA4263" w:rsidRDefault="00B31525" w:rsidP="0078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B31525" w:rsidRPr="007877C1" w:rsidRDefault="00B31525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bottom"/>
          </w:tcPr>
          <w:p w:rsidR="00B31525" w:rsidRPr="00DA4263" w:rsidRDefault="00B31525" w:rsidP="0078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B31525" w:rsidRPr="007877C1" w:rsidRDefault="00B31525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108B7" w:rsidTr="00056DF2">
        <w:tc>
          <w:tcPr>
            <w:tcW w:w="2147" w:type="pct"/>
            <w:vAlign w:val="bottom"/>
          </w:tcPr>
          <w:p w:rsidR="00AD430F" w:rsidRPr="00DA4263" w:rsidRDefault="00AD430F" w:rsidP="0078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426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vAlign w:val="bottom"/>
          </w:tcPr>
          <w:p w:rsidR="00AD430F" w:rsidRPr="00DA4263" w:rsidRDefault="00AD430F" w:rsidP="007877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:rsidR="00AD430F" w:rsidRPr="00DA4263" w:rsidRDefault="00AD430F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:rsidR="00AD430F" w:rsidRPr="00DA4263" w:rsidRDefault="00AD430F" w:rsidP="007877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:rsidR="00AD430F" w:rsidRPr="00DA4263" w:rsidRDefault="00AD430F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AD430F" w:rsidRPr="00DA4263" w:rsidRDefault="00AD430F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28" w:type="pct"/>
            <w:vAlign w:val="bottom"/>
          </w:tcPr>
          <w:p w:rsidR="00AD430F" w:rsidRPr="00DA4263" w:rsidRDefault="00AD430F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AD430F" w:rsidRPr="00DA4263" w:rsidRDefault="00AD430F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</w:tr>
      <w:tr w:rsidR="00A108B7" w:rsidTr="00056DF2">
        <w:tc>
          <w:tcPr>
            <w:tcW w:w="2147" w:type="pct"/>
            <w:vAlign w:val="bottom"/>
          </w:tcPr>
          <w:p w:rsidR="00E87AF8" w:rsidRPr="00DA4263" w:rsidRDefault="00E87AF8" w:rsidP="0078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4263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E87AF8" w:rsidRPr="00DA4263" w:rsidRDefault="00E87AF8" w:rsidP="00A108B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36,866</w:t>
            </w:r>
          </w:p>
        </w:tc>
        <w:tc>
          <w:tcPr>
            <w:tcW w:w="128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54,060</w:t>
            </w:r>
          </w:p>
        </w:tc>
      </w:tr>
      <w:tr w:rsidR="00A108B7" w:rsidTr="00056DF2">
        <w:tc>
          <w:tcPr>
            <w:tcW w:w="2147" w:type="pct"/>
            <w:vAlign w:val="bottom"/>
          </w:tcPr>
          <w:p w:rsidR="00E87AF8" w:rsidRPr="00DA4263" w:rsidRDefault="00E87AF8" w:rsidP="0078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4263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DA4263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 และอุปกรณ์ </w:t>
            </w:r>
          </w:p>
        </w:tc>
        <w:tc>
          <w:tcPr>
            <w:tcW w:w="632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128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</w:tr>
      <w:tr w:rsidR="00A108B7" w:rsidTr="00056DF2">
        <w:tc>
          <w:tcPr>
            <w:tcW w:w="2147" w:type="pct"/>
            <w:vAlign w:val="bottom"/>
          </w:tcPr>
          <w:p w:rsidR="00E87AF8" w:rsidRPr="00DA4263" w:rsidRDefault="00E87AF8" w:rsidP="0078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4263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632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10,080</w:t>
            </w:r>
          </w:p>
        </w:tc>
        <w:tc>
          <w:tcPr>
            <w:tcW w:w="128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13,730</w:t>
            </w:r>
          </w:p>
        </w:tc>
      </w:tr>
      <w:tr w:rsidR="00A108B7" w:rsidTr="00056DF2">
        <w:tc>
          <w:tcPr>
            <w:tcW w:w="2147" w:type="pct"/>
            <w:vAlign w:val="bottom"/>
          </w:tcPr>
          <w:p w:rsidR="00E87AF8" w:rsidRPr="00DA4263" w:rsidRDefault="00E87AF8" w:rsidP="0078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4263">
              <w:rPr>
                <w:rFonts w:ascii="Angsana New" w:hAnsi="Angsana New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32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5,157</w:t>
            </w:r>
          </w:p>
        </w:tc>
        <w:tc>
          <w:tcPr>
            <w:tcW w:w="128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E87AF8" w:rsidRPr="00DA4263" w:rsidRDefault="00E87AF8" w:rsidP="00A108B7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108B7" w:rsidTr="00056DF2">
        <w:tc>
          <w:tcPr>
            <w:tcW w:w="2147" w:type="pct"/>
            <w:vAlign w:val="bottom"/>
          </w:tcPr>
          <w:p w:rsidR="00E87AF8" w:rsidRPr="00DA4263" w:rsidRDefault="00E87AF8" w:rsidP="0078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426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7,684</w:t>
            </w:r>
          </w:p>
        </w:tc>
        <w:tc>
          <w:tcPr>
            <w:tcW w:w="128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9,344</w:t>
            </w:r>
          </w:p>
        </w:tc>
      </w:tr>
      <w:tr w:rsidR="00A108B7" w:rsidTr="00056DF2">
        <w:tc>
          <w:tcPr>
            <w:tcW w:w="2147" w:type="pct"/>
            <w:vAlign w:val="bottom"/>
          </w:tcPr>
          <w:p w:rsidR="00E87AF8" w:rsidRPr="00DA4263" w:rsidRDefault="00E87AF8" w:rsidP="0078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426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746</w:t>
            </w:r>
          </w:p>
        </w:tc>
        <w:tc>
          <w:tcPr>
            <w:tcW w:w="128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E87AF8" w:rsidRPr="00DA4263" w:rsidRDefault="00E87AF8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774</w:t>
            </w:r>
          </w:p>
        </w:tc>
      </w:tr>
      <w:tr w:rsidR="00A108B7" w:rsidTr="00056DF2">
        <w:tc>
          <w:tcPr>
            <w:tcW w:w="2147" w:type="pct"/>
            <w:vAlign w:val="bottom"/>
          </w:tcPr>
          <w:p w:rsidR="007877C1" w:rsidRPr="00DA4263" w:rsidRDefault="007877C1" w:rsidP="0078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bottom"/>
          </w:tcPr>
          <w:p w:rsidR="007877C1" w:rsidRPr="00DA4263" w:rsidRDefault="007877C1" w:rsidP="007877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bottom"/>
          </w:tcPr>
          <w:p w:rsidR="007877C1" w:rsidRPr="00DA4263" w:rsidRDefault="007877C1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:rsidR="007877C1" w:rsidRPr="00DA4263" w:rsidRDefault="007877C1" w:rsidP="007877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bottom"/>
          </w:tcPr>
          <w:p w:rsidR="007877C1" w:rsidRPr="00DA4263" w:rsidRDefault="007877C1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7877C1" w:rsidRPr="00DA4263" w:rsidRDefault="007877C1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bottom"/>
          </w:tcPr>
          <w:p w:rsidR="007877C1" w:rsidRPr="00DA4263" w:rsidRDefault="007877C1" w:rsidP="007877C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7877C1" w:rsidRPr="00DA4263" w:rsidRDefault="007877C1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108B7" w:rsidTr="00056DF2">
        <w:tc>
          <w:tcPr>
            <w:tcW w:w="2147" w:type="pct"/>
          </w:tcPr>
          <w:p w:rsidR="007877C1" w:rsidRPr="00DA4263" w:rsidRDefault="007877C1" w:rsidP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7877C1" w:rsidRPr="00DA4263" w:rsidRDefault="007877C1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7877C1" w:rsidRPr="00DA4263" w:rsidRDefault="007877C1" w:rsidP="007877C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108B7" w:rsidTr="00056DF2">
        <w:tc>
          <w:tcPr>
            <w:tcW w:w="2147" w:type="pct"/>
          </w:tcPr>
          <w:p w:rsidR="007877C1" w:rsidRPr="00DA4263" w:rsidRDefault="007877C1" w:rsidP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108B7" w:rsidTr="00056DF2">
        <w:tc>
          <w:tcPr>
            <w:tcW w:w="2147" w:type="pct"/>
          </w:tcPr>
          <w:p w:rsidR="007877C1" w:rsidRPr="00DA4263" w:rsidRDefault="007877C1" w:rsidP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108B7" w:rsidTr="00056DF2">
        <w:tc>
          <w:tcPr>
            <w:tcW w:w="2147" w:type="pct"/>
          </w:tcPr>
          <w:p w:rsidR="007877C1" w:rsidRPr="00DA4263" w:rsidRDefault="007877C1" w:rsidP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7877C1" w:rsidRPr="00DA4263" w:rsidRDefault="007877C1" w:rsidP="00B31525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108B7" w:rsidTr="00056DF2">
        <w:tc>
          <w:tcPr>
            <w:tcW w:w="2147" w:type="pct"/>
          </w:tcPr>
          <w:p w:rsidR="00AD430F" w:rsidRPr="00DA4263" w:rsidRDefault="00AD430F" w:rsidP="00AD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42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32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4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4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27"/>
                <w:tab w:val="decimal" w:pos="1018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27"/>
                <w:tab w:val="decimal" w:pos="1018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A108B7" w:rsidTr="00056DF2">
        <w:tc>
          <w:tcPr>
            <w:tcW w:w="2147" w:type="pct"/>
          </w:tcPr>
          <w:p w:rsidR="00AD430F" w:rsidRPr="00DA4263" w:rsidRDefault="00AD430F" w:rsidP="00AD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426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812,589</w:t>
            </w:r>
          </w:p>
        </w:tc>
        <w:tc>
          <w:tcPr>
            <w:tcW w:w="128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731,982</w:t>
            </w:r>
          </w:p>
        </w:tc>
        <w:tc>
          <w:tcPr>
            <w:tcW w:w="128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AD430F" w:rsidRPr="00DA4263" w:rsidRDefault="00AD430F" w:rsidP="00AD43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4263">
              <w:rPr>
                <w:rFonts w:ascii="Angsana New" w:hAnsi="Angsana New"/>
                <w:sz w:val="30"/>
                <w:szCs w:val="30"/>
              </w:rPr>
              <w:t>643,979</w:t>
            </w:r>
          </w:p>
        </w:tc>
        <w:tc>
          <w:tcPr>
            <w:tcW w:w="128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AD430F" w:rsidRPr="00DA4263" w:rsidRDefault="00AD430F" w:rsidP="00A108B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4263">
              <w:rPr>
                <w:rFonts w:ascii="Angsana New" w:hAnsi="Angsana New"/>
                <w:sz w:val="30"/>
                <w:szCs w:val="30"/>
              </w:rPr>
              <w:t>572,295</w:t>
            </w:r>
          </w:p>
        </w:tc>
      </w:tr>
      <w:tr w:rsidR="00A108B7" w:rsidTr="00056DF2">
        <w:tc>
          <w:tcPr>
            <w:tcW w:w="2147" w:type="pct"/>
          </w:tcPr>
          <w:p w:rsidR="00AD430F" w:rsidRPr="00DA4263" w:rsidRDefault="00AD430F" w:rsidP="00E8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4263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226,991</w:t>
            </w:r>
          </w:p>
        </w:tc>
        <w:tc>
          <w:tcPr>
            <w:tcW w:w="128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</w:tcPr>
          <w:p w:rsidR="00AD430F" w:rsidRPr="00DA4263" w:rsidRDefault="006334E6" w:rsidP="00AD430F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236,833</w:t>
            </w:r>
          </w:p>
        </w:tc>
        <w:tc>
          <w:tcPr>
            <w:tcW w:w="128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AD430F" w:rsidRPr="00DA4263" w:rsidRDefault="00AD430F" w:rsidP="00AD43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4263">
              <w:rPr>
                <w:rFonts w:ascii="Angsana New" w:hAnsi="Angsana New"/>
                <w:sz w:val="30"/>
                <w:szCs w:val="30"/>
              </w:rPr>
              <w:t>178,438</w:t>
            </w:r>
          </w:p>
        </w:tc>
        <w:tc>
          <w:tcPr>
            <w:tcW w:w="128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AD430F" w:rsidRPr="00DA4263" w:rsidRDefault="006334E6" w:rsidP="00AD43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177,650</w:t>
            </w:r>
          </w:p>
        </w:tc>
      </w:tr>
      <w:tr w:rsidR="00A108B7" w:rsidTr="00056DF2">
        <w:tc>
          <w:tcPr>
            <w:tcW w:w="2147" w:type="pct"/>
          </w:tcPr>
          <w:p w:rsidR="00E87AF8" w:rsidRPr="00DA4263" w:rsidRDefault="00E87AF8" w:rsidP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4263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</w:tcPr>
          <w:p w:rsidR="00E87AF8" w:rsidRPr="00DA4263" w:rsidRDefault="00E87AF8" w:rsidP="00B31525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10,905</w:t>
            </w:r>
          </w:p>
        </w:tc>
        <w:tc>
          <w:tcPr>
            <w:tcW w:w="128" w:type="pct"/>
          </w:tcPr>
          <w:p w:rsidR="00E87AF8" w:rsidRPr="00DA4263" w:rsidRDefault="00E87AF8" w:rsidP="00B31525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</w:tcPr>
          <w:p w:rsidR="00E87AF8" w:rsidRPr="00DA4263" w:rsidRDefault="00E87AF8" w:rsidP="00B31525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9,190</w:t>
            </w:r>
          </w:p>
        </w:tc>
        <w:tc>
          <w:tcPr>
            <w:tcW w:w="128" w:type="pct"/>
          </w:tcPr>
          <w:p w:rsidR="00E87AF8" w:rsidRPr="00DA4263" w:rsidRDefault="00E87AF8" w:rsidP="00B315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E87AF8" w:rsidRPr="00DA4263" w:rsidRDefault="00E87AF8" w:rsidP="00B3152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4263">
              <w:rPr>
                <w:rFonts w:ascii="Angsana New" w:hAnsi="Angsana New"/>
                <w:sz w:val="30"/>
                <w:szCs w:val="30"/>
              </w:rPr>
              <w:t>8,661</w:t>
            </w:r>
          </w:p>
        </w:tc>
        <w:tc>
          <w:tcPr>
            <w:tcW w:w="128" w:type="pct"/>
          </w:tcPr>
          <w:p w:rsidR="00E87AF8" w:rsidRPr="00DA4263" w:rsidRDefault="00E87AF8" w:rsidP="00B3152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E87AF8" w:rsidRPr="00DA4263" w:rsidRDefault="00E87AF8" w:rsidP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4263">
              <w:rPr>
                <w:rFonts w:ascii="Angsana New" w:hAnsi="Angsana New"/>
                <w:color w:val="000000"/>
                <w:sz w:val="30"/>
                <w:szCs w:val="30"/>
              </w:rPr>
              <w:t>9,171</w:t>
            </w:r>
          </w:p>
        </w:tc>
      </w:tr>
      <w:tr w:rsidR="00A108B7" w:rsidTr="00056DF2">
        <w:tc>
          <w:tcPr>
            <w:tcW w:w="2147" w:type="pct"/>
          </w:tcPr>
          <w:p w:rsidR="00E87AF8" w:rsidRPr="00DA4263" w:rsidRDefault="00E87AF8" w:rsidP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426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</w:tcPr>
          <w:p w:rsidR="00E87AF8" w:rsidRPr="00DA4263" w:rsidRDefault="00E87AF8" w:rsidP="00B31525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4,643</w:t>
            </w:r>
          </w:p>
        </w:tc>
        <w:tc>
          <w:tcPr>
            <w:tcW w:w="128" w:type="pct"/>
          </w:tcPr>
          <w:p w:rsidR="00E87AF8" w:rsidRPr="00DA4263" w:rsidRDefault="00E87AF8" w:rsidP="00B31525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</w:tcPr>
          <w:p w:rsidR="00E87AF8" w:rsidRPr="00DA4263" w:rsidRDefault="006334E6" w:rsidP="00B31525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3,794</w:t>
            </w:r>
          </w:p>
        </w:tc>
        <w:tc>
          <w:tcPr>
            <w:tcW w:w="128" w:type="pct"/>
          </w:tcPr>
          <w:p w:rsidR="00E87AF8" w:rsidRPr="00DA4263" w:rsidRDefault="00E87AF8" w:rsidP="00B315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E87AF8" w:rsidRPr="00DA4263" w:rsidRDefault="00E87AF8" w:rsidP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4263">
              <w:rPr>
                <w:rFonts w:ascii="Angsana New" w:hAnsi="Angsana New"/>
                <w:color w:val="000000"/>
                <w:sz w:val="30"/>
                <w:szCs w:val="30"/>
              </w:rPr>
              <w:t>4,397</w:t>
            </w:r>
          </w:p>
        </w:tc>
        <w:tc>
          <w:tcPr>
            <w:tcW w:w="128" w:type="pct"/>
          </w:tcPr>
          <w:p w:rsidR="00E87AF8" w:rsidRPr="00DA4263" w:rsidRDefault="00E87AF8" w:rsidP="00B315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E87AF8" w:rsidRPr="00DA4263" w:rsidRDefault="006334E6" w:rsidP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3,567</w:t>
            </w:r>
          </w:p>
        </w:tc>
      </w:tr>
      <w:tr w:rsidR="00A108B7" w:rsidTr="00056DF2">
        <w:tc>
          <w:tcPr>
            <w:tcW w:w="2147" w:type="pct"/>
          </w:tcPr>
          <w:p w:rsidR="00AD430F" w:rsidRPr="00DA4263" w:rsidRDefault="00AD430F" w:rsidP="00AD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426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28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28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AD430F" w:rsidRPr="00DA4263" w:rsidRDefault="00AD430F" w:rsidP="00AD43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4263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28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AD430F" w:rsidRPr="00DA4263" w:rsidRDefault="00AD430F" w:rsidP="00AD43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4263"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A108B7" w:rsidTr="00056DF2">
        <w:tc>
          <w:tcPr>
            <w:tcW w:w="2147" w:type="pct"/>
          </w:tcPr>
          <w:p w:rsidR="00AD430F" w:rsidRPr="00DA4263" w:rsidRDefault="00AD430F" w:rsidP="00AD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426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:rsidR="00AD430F" w:rsidRPr="00DA4263" w:rsidRDefault="00680C0A" w:rsidP="00AD430F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8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</w:tcPr>
          <w:p w:rsidR="00AD430F" w:rsidRPr="00DA4263" w:rsidRDefault="00680C0A" w:rsidP="00AD430F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8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AD430F" w:rsidRPr="00DA4263" w:rsidRDefault="00680C0A" w:rsidP="00AD430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426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:rsidR="00AD430F" w:rsidRPr="00DA4263" w:rsidRDefault="00AD430F" w:rsidP="00AD430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AD430F" w:rsidRPr="00DA4263" w:rsidRDefault="00680C0A" w:rsidP="00AD430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426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</w:tbl>
    <w:p w:rsidR="001F0916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   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  <w:t>ยอดคงเหลือ ณ วันที่</w:t>
      </w:r>
      <w:r>
        <w:rPr>
          <w:rFonts w:ascii="Angsana New" w:hAnsi="Angsana New"/>
          <w:sz w:val="30"/>
          <w:szCs w:val="30"/>
        </w:rPr>
        <w:t xml:space="preserve"> 30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9"/>
        <w:gridCol w:w="1171"/>
        <w:gridCol w:w="236"/>
        <w:gridCol w:w="1187"/>
        <w:gridCol w:w="236"/>
        <w:gridCol w:w="1096"/>
        <w:gridCol w:w="236"/>
        <w:gridCol w:w="1087"/>
      </w:tblGrid>
      <w:tr w:rsidR="00A108B7" w:rsidTr="00A108B7">
        <w:tc>
          <w:tcPr>
            <w:tcW w:w="214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0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08B7" w:rsidTr="00A108B7">
        <w:tc>
          <w:tcPr>
            <w:tcW w:w="214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108B7" w:rsidTr="00A108B7">
        <w:tc>
          <w:tcPr>
            <w:tcW w:w="214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31525" w:rsidTr="00A108B7">
        <w:tc>
          <w:tcPr>
            <w:tcW w:w="214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3" w:type="pct"/>
            <w:gridSpan w:val="7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08B7" w:rsidTr="00A108B7">
        <w:tc>
          <w:tcPr>
            <w:tcW w:w="2147" w:type="pct"/>
          </w:tcPr>
          <w:p w:rsidR="00B31525" w:rsidRDefault="00B3152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:rsidR="00B31525" w:rsidRDefault="00B31525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5" w:type="pct"/>
          </w:tcPr>
          <w:p w:rsidR="00B31525" w:rsidRDefault="00B31525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31525" w:rsidRDefault="00B31525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B31525" w:rsidRDefault="00B31525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08B7" w:rsidTr="00A108B7">
        <w:tc>
          <w:tcPr>
            <w:tcW w:w="2147" w:type="pct"/>
          </w:tcPr>
          <w:p w:rsidR="00B31525" w:rsidRDefault="00B3152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ซีจี 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637" w:type="pct"/>
          </w:tcPr>
          <w:p w:rsidR="00B31525" w:rsidRPr="00A108B7" w:rsidRDefault="00B31525" w:rsidP="00A108B7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08B7">
              <w:rPr>
                <w:rFonts w:ascii="Angsana New" w:hAnsi="Angsana New"/>
                <w:sz w:val="30"/>
                <w:szCs w:val="30"/>
                <w:lang w:val="en-US" w:bidi="th-TH"/>
              </w:rPr>
              <w:t>83,913</w:t>
            </w:r>
          </w:p>
        </w:tc>
        <w:tc>
          <w:tcPr>
            <w:tcW w:w="128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5" w:type="pct"/>
          </w:tcPr>
          <w:p w:rsidR="00B31525" w:rsidRPr="00A108B7" w:rsidRDefault="00B31525" w:rsidP="00A108B7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08B7">
              <w:rPr>
                <w:rFonts w:ascii="Angsana New" w:hAnsi="Angsana New"/>
                <w:sz w:val="30"/>
                <w:szCs w:val="30"/>
                <w:lang w:val="en-US" w:bidi="th-TH"/>
              </w:rPr>
              <w:t>64,599</w:t>
            </w:r>
          </w:p>
        </w:tc>
        <w:tc>
          <w:tcPr>
            <w:tcW w:w="128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31525" w:rsidRPr="00A108B7" w:rsidRDefault="00B31525" w:rsidP="00A108B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08B7">
              <w:rPr>
                <w:rFonts w:ascii="Angsana New" w:hAnsi="Angsana New"/>
                <w:sz w:val="30"/>
                <w:szCs w:val="30"/>
                <w:lang w:val="en-US" w:bidi="th-TH"/>
              </w:rPr>
              <w:t>65,748</w:t>
            </w:r>
          </w:p>
        </w:tc>
        <w:tc>
          <w:tcPr>
            <w:tcW w:w="128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B31525" w:rsidRPr="00A108B7" w:rsidRDefault="00B31525" w:rsidP="00A108B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08B7">
              <w:rPr>
                <w:rFonts w:ascii="Angsana New" w:hAnsi="Angsana New"/>
                <w:sz w:val="30"/>
                <w:szCs w:val="30"/>
                <w:lang w:val="en-US" w:bidi="th-TH"/>
              </w:rPr>
              <w:t>52,891</w:t>
            </w:r>
          </w:p>
        </w:tc>
      </w:tr>
      <w:tr w:rsidR="00A108B7" w:rsidTr="00A108B7">
        <w:tc>
          <w:tcPr>
            <w:tcW w:w="2147" w:type="pct"/>
          </w:tcPr>
          <w:p w:rsidR="00B31525" w:rsidRDefault="00B3152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บริษัทแลนด์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แอนด์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เฮ้าส์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637" w:type="pct"/>
          </w:tcPr>
          <w:p w:rsidR="00B31525" w:rsidRPr="00A108B7" w:rsidRDefault="00B31525" w:rsidP="00A108B7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08B7">
              <w:rPr>
                <w:rFonts w:ascii="Angsana New" w:hAnsi="Angsana New"/>
                <w:sz w:val="30"/>
                <w:szCs w:val="30"/>
                <w:lang w:val="en-US" w:bidi="th-TH"/>
              </w:rPr>
              <w:t>5,811</w:t>
            </w:r>
          </w:p>
        </w:tc>
        <w:tc>
          <w:tcPr>
            <w:tcW w:w="128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5" w:type="pct"/>
          </w:tcPr>
          <w:p w:rsidR="00B31525" w:rsidRPr="00A108B7" w:rsidRDefault="00B31525" w:rsidP="00A108B7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08B7">
              <w:rPr>
                <w:rFonts w:ascii="Angsana New" w:hAnsi="Angsana New"/>
                <w:sz w:val="30"/>
                <w:szCs w:val="30"/>
                <w:lang w:val="en-US" w:bidi="th-TH"/>
              </w:rPr>
              <w:t>4,067</w:t>
            </w:r>
          </w:p>
        </w:tc>
        <w:tc>
          <w:tcPr>
            <w:tcW w:w="128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31525" w:rsidRPr="00A108B7" w:rsidRDefault="00B31525" w:rsidP="00A108B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08B7">
              <w:rPr>
                <w:rFonts w:ascii="Angsana New" w:hAnsi="Angsana New"/>
                <w:sz w:val="30"/>
                <w:szCs w:val="30"/>
                <w:lang w:val="en-US" w:bidi="th-TH"/>
              </w:rPr>
              <w:t>5,811</w:t>
            </w:r>
          </w:p>
        </w:tc>
        <w:tc>
          <w:tcPr>
            <w:tcW w:w="128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B31525" w:rsidRPr="00A108B7" w:rsidRDefault="00B31525" w:rsidP="00A108B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08B7">
              <w:rPr>
                <w:rFonts w:ascii="Angsana New" w:hAnsi="Angsana New"/>
                <w:sz w:val="30"/>
                <w:szCs w:val="30"/>
                <w:lang w:val="en-US" w:bidi="th-TH"/>
              </w:rPr>
              <w:t>4,067</w:t>
            </w:r>
          </w:p>
        </w:tc>
      </w:tr>
      <w:tr w:rsidR="00A108B7" w:rsidTr="00A108B7">
        <w:tc>
          <w:tcPr>
            <w:tcW w:w="2147" w:type="pct"/>
            <w:vAlign w:val="bottom"/>
          </w:tcPr>
          <w:p w:rsidR="00B31525" w:rsidRDefault="00B3152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เอ็กซ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พี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เรียนซ์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  <w:vAlign w:val="bottom"/>
          </w:tcPr>
          <w:p w:rsidR="00B31525" w:rsidRPr="00A108B7" w:rsidRDefault="00B31525" w:rsidP="00A108B7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08B7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28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B31525" w:rsidRPr="00A108B7" w:rsidRDefault="00B31525" w:rsidP="00A108B7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08B7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28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:rsidR="00B31525" w:rsidRPr="00A108B7" w:rsidRDefault="00B31525" w:rsidP="00A108B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08B7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28" w:type="pct"/>
            <w:vAlign w:val="bottom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B31525" w:rsidRPr="00A108B7" w:rsidRDefault="00B31525" w:rsidP="00A108B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08B7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</w:tr>
      <w:tr w:rsidR="00A108B7" w:rsidTr="00A108B7">
        <w:tc>
          <w:tcPr>
            <w:tcW w:w="2147" w:type="pct"/>
            <w:vAlign w:val="bottom"/>
          </w:tcPr>
          <w:p w:rsidR="00B31525" w:rsidRDefault="00B3152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</w:tc>
        <w:tc>
          <w:tcPr>
            <w:tcW w:w="637" w:type="pct"/>
            <w:vAlign w:val="bottom"/>
          </w:tcPr>
          <w:p w:rsidR="00B31525" w:rsidRPr="00A108B7" w:rsidRDefault="00B31525" w:rsidP="00A108B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08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B31525" w:rsidRPr="00A108B7" w:rsidRDefault="00B31525" w:rsidP="00A108B7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08B7">
              <w:rPr>
                <w:rFonts w:ascii="Angsana New" w:hAnsi="Angsana New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128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:rsidR="00B31525" w:rsidRPr="00A108B7" w:rsidRDefault="00B31525" w:rsidP="00A108B7">
            <w:pPr>
              <w:pStyle w:val="acctfourfigures"/>
              <w:tabs>
                <w:tab w:val="clear" w:pos="765"/>
                <w:tab w:val="decimal" w:pos="58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08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B31525" w:rsidRPr="00A108B7" w:rsidRDefault="00B31525" w:rsidP="00A108B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08B7">
              <w:rPr>
                <w:rFonts w:ascii="Angsana New" w:hAnsi="Angsana New"/>
                <w:sz w:val="30"/>
                <w:szCs w:val="30"/>
                <w:lang w:val="en-US" w:bidi="th-TH"/>
              </w:rPr>
              <w:t>116</w:t>
            </w:r>
          </w:p>
        </w:tc>
      </w:tr>
      <w:tr w:rsidR="00A108B7" w:rsidTr="00A108B7">
        <w:tc>
          <w:tcPr>
            <w:tcW w:w="2147" w:type="pct"/>
            <w:vAlign w:val="bottom"/>
          </w:tcPr>
          <w:p w:rsidR="00B31525" w:rsidRDefault="00B3152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A108B7" w:rsidRDefault="00B31525" w:rsidP="00A108B7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08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89,774</w:t>
            </w:r>
          </w:p>
        </w:tc>
        <w:tc>
          <w:tcPr>
            <w:tcW w:w="128" w:type="pct"/>
          </w:tcPr>
          <w:p w:rsidR="00B31525" w:rsidRPr="00A108B7" w:rsidRDefault="00B315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A108B7" w:rsidRDefault="00B31525" w:rsidP="00A108B7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08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68,814</w:t>
            </w:r>
          </w:p>
        </w:tc>
        <w:tc>
          <w:tcPr>
            <w:tcW w:w="128" w:type="pct"/>
          </w:tcPr>
          <w:p w:rsidR="00B31525" w:rsidRPr="00A108B7" w:rsidRDefault="00B315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A108B7" w:rsidRDefault="00B31525" w:rsidP="00A108B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08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71,609</w:t>
            </w:r>
          </w:p>
        </w:tc>
        <w:tc>
          <w:tcPr>
            <w:tcW w:w="128" w:type="pct"/>
            <w:vAlign w:val="bottom"/>
          </w:tcPr>
          <w:p w:rsidR="00B31525" w:rsidRPr="00A108B7" w:rsidRDefault="00B315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A108B7" w:rsidRDefault="00B31525" w:rsidP="00A108B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08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57,106</w:t>
            </w:r>
          </w:p>
        </w:tc>
      </w:tr>
    </w:tbl>
    <w:p w:rsidR="00B31525" w:rsidRDefault="00B31525">
      <w:pPr>
        <w:rPr>
          <w:rFonts w:ascii="Angsana New" w:hAnsi="Angsana New"/>
          <w:sz w:val="30"/>
          <w:szCs w:val="30"/>
        </w:rPr>
      </w:pPr>
    </w:p>
    <w:p w:rsidR="001F0916" w:rsidRDefault="001F0916">
      <w:pPr>
        <w:rPr>
          <w:rFonts w:ascii="Angsana New" w:hAnsi="Angsana New"/>
          <w:sz w:val="30"/>
          <w:szCs w:val="30"/>
        </w:rPr>
      </w:pPr>
    </w:p>
    <w:p w:rsidR="001F0916" w:rsidRDefault="001F0916">
      <w:pPr>
        <w:rPr>
          <w:rFonts w:ascii="Angsana New" w:hAnsi="Angsana New"/>
          <w:sz w:val="30"/>
          <w:szCs w:val="30"/>
        </w:rPr>
      </w:pPr>
    </w:p>
    <w:p w:rsidR="001F0916" w:rsidRDefault="001F0916">
      <w:pPr>
        <w:rPr>
          <w:rFonts w:ascii="Angsana New" w:hAnsi="Angsana New"/>
          <w:sz w:val="30"/>
          <w:szCs w:val="30"/>
        </w:rPr>
      </w:pPr>
    </w:p>
    <w:p w:rsidR="001F0916" w:rsidRDefault="001F0916">
      <w:pPr>
        <w:rPr>
          <w:rFonts w:ascii="Angsana New" w:hAnsi="Angsana New"/>
          <w:sz w:val="30"/>
          <w:szCs w:val="30"/>
        </w:rPr>
      </w:pPr>
    </w:p>
    <w:p w:rsidR="001F0916" w:rsidRDefault="001F0916">
      <w:pPr>
        <w:rPr>
          <w:rFonts w:ascii="Angsana New" w:hAnsi="Angsana New"/>
          <w:sz w:val="30"/>
          <w:szCs w:val="30"/>
        </w:rPr>
      </w:pPr>
    </w:p>
    <w:p w:rsidR="001F0916" w:rsidRPr="00384EC7" w:rsidRDefault="001F0916">
      <w:pPr>
        <w:rPr>
          <w:rFonts w:ascii="Angsana New" w:hAnsi="Angsana New"/>
          <w:sz w:val="30"/>
          <w:szCs w:val="30"/>
        </w:rPr>
      </w:pPr>
    </w:p>
    <w:p w:rsidR="00056DF2" w:rsidRDefault="00056DF2">
      <w:r>
        <w:lastRenderedPageBreak/>
        <w:br w:type="page"/>
      </w:r>
      <w:bookmarkStart w:id="0" w:name="_GoBack"/>
      <w:bookmarkEnd w:id="0"/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3"/>
        <w:gridCol w:w="1073"/>
        <w:gridCol w:w="280"/>
        <w:gridCol w:w="1073"/>
        <w:gridCol w:w="269"/>
        <w:gridCol w:w="1044"/>
        <w:gridCol w:w="244"/>
        <w:gridCol w:w="1054"/>
      </w:tblGrid>
      <w:tr w:rsidR="00B31525" w:rsidTr="00056DF2">
        <w:tc>
          <w:tcPr>
            <w:tcW w:w="223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34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5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pct"/>
            <w:gridSpan w:val="3"/>
            <w:vAlign w:val="bottom"/>
          </w:tcPr>
          <w:p w:rsidR="00B31525" w:rsidRDefault="00B31525">
            <w:pPr>
              <w:tabs>
                <w:tab w:val="clear" w:pos="1871"/>
                <w:tab w:val="left" w:pos="20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1525" w:rsidTr="00056DF2">
        <w:tc>
          <w:tcPr>
            <w:tcW w:w="2230" w:type="pct"/>
          </w:tcPr>
          <w:p w:rsidR="00B31525" w:rsidRDefault="00B3152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31525" w:rsidTr="00056DF2">
        <w:tc>
          <w:tcPr>
            <w:tcW w:w="2230" w:type="pct"/>
          </w:tcPr>
          <w:p w:rsidR="00B31525" w:rsidRDefault="00B3152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4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4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31525" w:rsidTr="00056DF2">
        <w:tc>
          <w:tcPr>
            <w:tcW w:w="2230" w:type="pct"/>
          </w:tcPr>
          <w:p w:rsidR="00B31525" w:rsidRDefault="00B3152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0" w:type="pct"/>
            <w:gridSpan w:val="7"/>
          </w:tcPr>
          <w:p w:rsidR="00B31525" w:rsidRDefault="00B3152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1525" w:rsidTr="00056DF2">
        <w:tc>
          <w:tcPr>
            <w:tcW w:w="2230" w:type="pct"/>
          </w:tcPr>
          <w:p w:rsidR="00B31525" w:rsidRDefault="00B3152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:rsidR="00B31525" w:rsidRDefault="00B315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:rsidR="00B31525" w:rsidRDefault="00B31525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B31525" w:rsidRDefault="00B31525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31525" w:rsidRDefault="00B3152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B31525" w:rsidRDefault="00B3152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B31525" w:rsidRDefault="00B3152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B31525" w:rsidRDefault="00B3152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1525" w:rsidTr="00056DF2">
        <w:tc>
          <w:tcPr>
            <w:tcW w:w="2230" w:type="pct"/>
            <w:vAlign w:val="bottom"/>
          </w:tcPr>
          <w:p w:rsidR="00B31525" w:rsidRDefault="00B31525" w:rsidP="007B21A0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อีส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เทอร์น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0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4" w:type="pct"/>
            <w:vAlign w:val="bottom"/>
          </w:tcPr>
          <w:p w:rsidR="00B31525" w:rsidRPr="007B21A0" w:rsidRDefault="00B31525" w:rsidP="007B21A0">
            <w:pPr>
              <w:tabs>
                <w:tab w:val="decimal" w:pos="87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B31525" w:rsidRDefault="00B31525" w:rsidP="007B21A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134" w:type="pct"/>
            <w:vAlign w:val="bottom"/>
          </w:tcPr>
          <w:p w:rsidR="00B31525" w:rsidRDefault="00B31525" w:rsidP="007B21A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</w:tr>
      <w:tr w:rsidR="00B31525" w:rsidTr="00056DF2">
        <w:tc>
          <w:tcPr>
            <w:tcW w:w="2230" w:type="pct"/>
            <w:vAlign w:val="bottom"/>
          </w:tcPr>
          <w:p w:rsidR="00B31525" w:rsidRDefault="00B31525" w:rsidP="007B21A0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90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4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B31525" w:rsidRDefault="00B31525" w:rsidP="007B21A0">
            <w:pPr>
              <w:spacing w:line="240" w:lineRule="auto"/>
              <w:ind w:right="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vAlign w:val="bottom"/>
          </w:tcPr>
          <w:p w:rsidR="00B31525" w:rsidRDefault="00B31525" w:rsidP="007B21A0">
            <w:pPr>
              <w:spacing w:line="240" w:lineRule="auto"/>
              <w:ind w:right="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9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31525" w:rsidTr="00056DF2">
        <w:tc>
          <w:tcPr>
            <w:tcW w:w="2230" w:type="pct"/>
            <w:vAlign w:val="bottom"/>
          </w:tcPr>
          <w:p w:rsidR="00B31525" w:rsidRDefault="00B31525" w:rsidP="007B21A0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4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B31525" w:rsidRDefault="00B31525" w:rsidP="007B21A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vAlign w:val="bottom"/>
          </w:tcPr>
          <w:p w:rsidR="00B31525" w:rsidRDefault="00B31525" w:rsidP="007B21A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31525" w:rsidTr="00056DF2">
        <w:tc>
          <w:tcPr>
            <w:tcW w:w="2230" w:type="pct"/>
            <w:vAlign w:val="bottom"/>
          </w:tcPr>
          <w:p w:rsidR="00B31525" w:rsidRDefault="00B31525" w:rsidP="007B21A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(ท่าหลวง) จำกัด</w:t>
            </w:r>
          </w:p>
        </w:tc>
        <w:tc>
          <w:tcPr>
            <w:tcW w:w="590" w:type="pct"/>
            <w:vAlign w:val="bottom"/>
          </w:tcPr>
          <w:p w:rsidR="00B31525" w:rsidRPr="007B21A0" w:rsidRDefault="00E316A8" w:rsidP="007B21A0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2,375</w:t>
            </w:r>
          </w:p>
        </w:tc>
        <w:tc>
          <w:tcPr>
            <w:tcW w:w="154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1,809</w:t>
            </w:r>
          </w:p>
        </w:tc>
        <w:tc>
          <w:tcPr>
            <w:tcW w:w="148" w:type="pct"/>
            <w:vAlign w:val="bottom"/>
          </w:tcPr>
          <w:p w:rsidR="00B31525" w:rsidRDefault="00B31525" w:rsidP="007B21A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B31525" w:rsidRPr="007B21A0" w:rsidRDefault="00E316A8" w:rsidP="007B21A0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1,938</w:t>
            </w:r>
          </w:p>
        </w:tc>
        <w:tc>
          <w:tcPr>
            <w:tcW w:w="134" w:type="pct"/>
            <w:vAlign w:val="bottom"/>
          </w:tcPr>
          <w:p w:rsidR="00B31525" w:rsidRDefault="00B31525" w:rsidP="007B21A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B31525" w:rsidRPr="007B21A0" w:rsidRDefault="00B31525" w:rsidP="0013760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1,626</w:t>
            </w:r>
          </w:p>
        </w:tc>
      </w:tr>
      <w:tr w:rsidR="00B31525" w:rsidTr="00056DF2">
        <w:tc>
          <w:tcPr>
            <w:tcW w:w="2230" w:type="pct"/>
            <w:vAlign w:val="bottom"/>
          </w:tcPr>
          <w:p w:rsidR="00B31525" w:rsidRDefault="00B31525" w:rsidP="007B21A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แลนด์สเคป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0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4" w:type="pct"/>
            <w:vAlign w:val="bottom"/>
          </w:tcPr>
          <w:p w:rsidR="00B31525" w:rsidRDefault="00B31525" w:rsidP="007B21A0">
            <w:pPr>
              <w:tabs>
                <w:tab w:val="decimal" w:pos="87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48" w:type="pct"/>
            <w:vAlign w:val="bottom"/>
          </w:tcPr>
          <w:p w:rsidR="00B31525" w:rsidRDefault="00B31525" w:rsidP="007B21A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4" w:type="pct"/>
            <w:vAlign w:val="bottom"/>
          </w:tcPr>
          <w:p w:rsidR="00B31525" w:rsidRDefault="00B31525" w:rsidP="007B21A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</w:tr>
      <w:tr w:rsidR="00B31525" w:rsidTr="00056DF2">
        <w:tc>
          <w:tcPr>
            <w:tcW w:w="2230" w:type="pct"/>
            <w:vAlign w:val="bottom"/>
          </w:tcPr>
          <w:p w:rsidR="00B31525" w:rsidRDefault="00B31525" w:rsidP="007B21A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7B21A0" w:rsidRDefault="00E316A8" w:rsidP="007B21A0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2,375</w:t>
            </w:r>
          </w:p>
        </w:tc>
        <w:tc>
          <w:tcPr>
            <w:tcW w:w="154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1,828</w:t>
            </w:r>
          </w:p>
        </w:tc>
        <w:tc>
          <w:tcPr>
            <w:tcW w:w="148" w:type="pct"/>
            <w:vAlign w:val="bottom"/>
          </w:tcPr>
          <w:p w:rsidR="00B31525" w:rsidRPr="007B21A0" w:rsidRDefault="00B31525" w:rsidP="007B21A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7B21A0" w:rsidRDefault="00E316A8" w:rsidP="007B21A0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2,600</w:t>
            </w:r>
          </w:p>
        </w:tc>
        <w:tc>
          <w:tcPr>
            <w:tcW w:w="134" w:type="pct"/>
            <w:vAlign w:val="bottom"/>
          </w:tcPr>
          <w:p w:rsidR="00B31525" w:rsidRPr="007B21A0" w:rsidRDefault="00B31525" w:rsidP="007B21A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1,658</w:t>
            </w:r>
          </w:p>
        </w:tc>
      </w:tr>
    </w:tbl>
    <w:p w:rsidR="001B3504" w:rsidRPr="001F0916" w:rsidRDefault="001B3504">
      <w:pPr>
        <w:rPr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8"/>
        <w:gridCol w:w="1080"/>
        <w:gridCol w:w="271"/>
        <w:gridCol w:w="1082"/>
        <w:gridCol w:w="271"/>
        <w:gridCol w:w="1047"/>
        <w:gridCol w:w="238"/>
        <w:gridCol w:w="1053"/>
      </w:tblGrid>
      <w:tr w:rsidR="00B31525">
        <w:tc>
          <w:tcPr>
            <w:tcW w:w="222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s/>
              </w:rPr>
              <w:br w:type="page"/>
            </w:r>
            <w:r>
              <w:rPr>
                <w:rFonts w:ascii="Angsana New" w:hAnsi="Angsana New"/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38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1525">
        <w:tc>
          <w:tcPr>
            <w:tcW w:w="222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31525">
        <w:tc>
          <w:tcPr>
            <w:tcW w:w="222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1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31525">
        <w:tc>
          <w:tcPr>
            <w:tcW w:w="2227" w:type="pct"/>
          </w:tcPr>
          <w:p w:rsidR="00B31525" w:rsidRPr="00384EC7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3" w:type="pct"/>
            <w:gridSpan w:val="7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1525">
        <w:tc>
          <w:tcPr>
            <w:tcW w:w="2227" w:type="pct"/>
            <w:vAlign w:val="bottom"/>
          </w:tcPr>
          <w:p w:rsidR="00B31525" w:rsidRDefault="00B3152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:rsidR="00B31525" w:rsidRDefault="00B315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B31525" w:rsidRDefault="00B31525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</w:tcPr>
          <w:p w:rsidR="00B31525" w:rsidRDefault="00B315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B31525" w:rsidRDefault="00B3152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B31525" w:rsidRDefault="00B3152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B31525" w:rsidRDefault="00B3152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B31525" w:rsidRDefault="00B3152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1525">
        <w:tc>
          <w:tcPr>
            <w:tcW w:w="2227" w:type="pct"/>
            <w:vAlign w:val="bottom"/>
          </w:tcPr>
          <w:p w:rsidR="00B31525" w:rsidRDefault="00B3152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อีส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เทอร์น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4" w:type="pct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B31525" w:rsidRDefault="00B31525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B31525" w:rsidRDefault="00B3152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2,457</w:t>
            </w:r>
          </w:p>
        </w:tc>
        <w:tc>
          <w:tcPr>
            <w:tcW w:w="131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704</w:t>
            </w:r>
          </w:p>
        </w:tc>
      </w:tr>
      <w:tr w:rsidR="00B31525">
        <w:tc>
          <w:tcPr>
            <w:tcW w:w="2227" w:type="pct"/>
          </w:tcPr>
          <w:p w:rsidR="00B31525" w:rsidRDefault="00B3152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bottom"/>
          </w:tcPr>
          <w:p w:rsidR="00B31525" w:rsidRPr="007B21A0" w:rsidRDefault="00B31525" w:rsidP="007B21A0">
            <w:pPr>
              <w:pStyle w:val="acctfourfigures"/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B31525" w:rsidRDefault="00B3152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B31525" w:rsidRDefault="00B3152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:rsidR="00B31525" w:rsidRDefault="00B3152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31525">
        <w:tc>
          <w:tcPr>
            <w:tcW w:w="2227" w:type="pct"/>
          </w:tcPr>
          <w:p w:rsidR="00B31525" w:rsidRDefault="00B31525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594" w:type="pct"/>
            <w:vAlign w:val="bottom"/>
          </w:tcPr>
          <w:p w:rsidR="00B31525" w:rsidRPr="007B21A0" w:rsidRDefault="00B31525" w:rsidP="007B21A0">
            <w:pPr>
              <w:pStyle w:val="acctfourfigures"/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B31525" w:rsidRDefault="00B31525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B31525" w:rsidRDefault="00B3152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:rsidR="00B31525" w:rsidRDefault="00B3152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31525">
        <w:tc>
          <w:tcPr>
            <w:tcW w:w="2227" w:type="pct"/>
          </w:tcPr>
          <w:p w:rsidR="00B31525" w:rsidRDefault="00B31525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(ท่าหลวง) จำกัด</w:t>
            </w:r>
          </w:p>
        </w:tc>
        <w:tc>
          <w:tcPr>
            <w:tcW w:w="594" w:type="pct"/>
            <w:vAlign w:val="bottom"/>
          </w:tcPr>
          <w:p w:rsidR="00B31525" w:rsidRPr="007B21A0" w:rsidRDefault="00B31525" w:rsidP="007B21A0">
            <w:pPr>
              <w:pStyle w:val="acctfourfigures"/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15,860</w:t>
            </w:r>
          </w:p>
        </w:tc>
        <w:tc>
          <w:tcPr>
            <w:tcW w:w="149" w:type="pct"/>
          </w:tcPr>
          <w:p w:rsidR="00B31525" w:rsidRDefault="00B31525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8,685</w:t>
            </w:r>
          </w:p>
        </w:tc>
        <w:tc>
          <w:tcPr>
            <w:tcW w:w="149" w:type="pct"/>
          </w:tcPr>
          <w:p w:rsidR="00B31525" w:rsidRDefault="00B3152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12,691</w:t>
            </w:r>
          </w:p>
        </w:tc>
        <w:tc>
          <w:tcPr>
            <w:tcW w:w="131" w:type="pct"/>
          </w:tcPr>
          <w:p w:rsidR="00B31525" w:rsidRDefault="00B3152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7,828</w:t>
            </w:r>
          </w:p>
        </w:tc>
      </w:tr>
      <w:tr w:rsidR="00B31525">
        <w:tc>
          <w:tcPr>
            <w:tcW w:w="2227" w:type="pct"/>
          </w:tcPr>
          <w:p w:rsidR="00B31525" w:rsidRDefault="00B31525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โล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จิ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สติกส์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แมเนจเม้นท์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4" w:type="pct"/>
            <w:vAlign w:val="bottom"/>
          </w:tcPr>
          <w:p w:rsidR="00B31525" w:rsidRPr="007B21A0" w:rsidRDefault="00B31525" w:rsidP="007B21A0">
            <w:pPr>
              <w:pStyle w:val="acctfourfigures"/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2,075</w:t>
            </w:r>
          </w:p>
        </w:tc>
        <w:tc>
          <w:tcPr>
            <w:tcW w:w="149" w:type="pct"/>
          </w:tcPr>
          <w:p w:rsidR="00B31525" w:rsidRDefault="00B3152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1,120</w:t>
            </w:r>
          </w:p>
        </w:tc>
        <w:tc>
          <w:tcPr>
            <w:tcW w:w="149" w:type="pct"/>
          </w:tcPr>
          <w:p w:rsidR="00B31525" w:rsidRDefault="00B3152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1,337</w:t>
            </w:r>
          </w:p>
        </w:tc>
        <w:tc>
          <w:tcPr>
            <w:tcW w:w="131" w:type="pct"/>
          </w:tcPr>
          <w:p w:rsidR="00B31525" w:rsidRDefault="00B3152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873</w:t>
            </w:r>
          </w:p>
        </w:tc>
      </w:tr>
      <w:tr w:rsidR="00B31525">
        <w:tc>
          <w:tcPr>
            <w:tcW w:w="2227" w:type="pct"/>
          </w:tcPr>
          <w:p w:rsidR="00B31525" w:rsidRDefault="00B31525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eastAsia="zh-T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TW"/>
              </w:rPr>
              <w:t>บริษัทผลิตภัณฑ์และวัตถุก่อสร้าง จำกัด</w:t>
            </w:r>
          </w:p>
        </w:tc>
        <w:tc>
          <w:tcPr>
            <w:tcW w:w="594" w:type="pct"/>
            <w:vAlign w:val="bottom"/>
          </w:tcPr>
          <w:p w:rsidR="00B31525" w:rsidRPr="007B21A0" w:rsidRDefault="00B31525" w:rsidP="007B21A0">
            <w:pPr>
              <w:pStyle w:val="acctfourfigures"/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1,130</w:t>
            </w:r>
          </w:p>
        </w:tc>
        <w:tc>
          <w:tcPr>
            <w:tcW w:w="149" w:type="pct"/>
          </w:tcPr>
          <w:p w:rsidR="00B31525" w:rsidRDefault="00B3152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B31525" w:rsidRDefault="00B3152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1,130</w:t>
            </w:r>
          </w:p>
        </w:tc>
        <w:tc>
          <w:tcPr>
            <w:tcW w:w="131" w:type="pct"/>
          </w:tcPr>
          <w:p w:rsidR="00B31525" w:rsidRDefault="00B3152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1525">
        <w:tc>
          <w:tcPr>
            <w:tcW w:w="2227" w:type="pct"/>
          </w:tcPr>
          <w:p w:rsidR="00B31525" w:rsidRDefault="00B31525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บริษัทปูนซิ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แก่งคอย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94" w:type="pct"/>
            <w:vAlign w:val="bottom"/>
          </w:tcPr>
          <w:p w:rsidR="00B31525" w:rsidRPr="007B21A0" w:rsidRDefault="00B31525" w:rsidP="007B21A0">
            <w:pPr>
              <w:pStyle w:val="acctfourfigures"/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149" w:type="pct"/>
          </w:tcPr>
          <w:p w:rsidR="00B31525" w:rsidRDefault="00B31525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B31525" w:rsidRDefault="00B3152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131" w:type="pct"/>
          </w:tcPr>
          <w:p w:rsidR="00B31525" w:rsidRDefault="00B3152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1525">
        <w:tc>
          <w:tcPr>
            <w:tcW w:w="2227" w:type="pct"/>
          </w:tcPr>
          <w:p w:rsidR="00B31525" w:rsidRDefault="00B31525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บริษัทพ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รี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แพค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ประเทศไทย จำกัด</w:t>
            </w:r>
          </w:p>
        </w:tc>
        <w:tc>
          <w:tcPr>
            <w:tcW w:w="594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B31525" w:rsidRDefault="00B3152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712</w:t>
            </w:r>
          </w:p>
        </w:tc>
        <w:tc>
          <w:tcPr>
            <w:tcW w:w="149" w:type="pct"/>
          </w:tcPr>
          <w:p w:rsidR="00B31525" w:rsidRDefault="00B3152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B31525" w:rsidRDefault="00B31525" w:rsidP="007B21A0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:rsidR="00B31525" w:rsidRDefault="00B3152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712</w:t>
            </w:r>
          </w:p>
        </w:tc>
      </w:tr>
      <w:tr w:rsidR="00B31525">
        <w:tc>
          <w:tcPr>
            <w:tcW w:w="2227" w:type="pct"/>
          </w:tcPr>
          <w:p w:rsidR="00B31525" w:rsidRDefault="00B31525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บริษัทสยาม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มอร์ตาร์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4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B31525" w:rsidRDefault="00B31525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49" w:type="pct"/>
          </w:tcPr>
          <w:p w:rsidR="00B31525" w:rsidRDefault="00B3152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B31525" w:rsidRDefault="00B31525" w:rsidP="007B21A0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:rsidR="00B31525" w:rsidRDefault="00B3152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215</w:t>
            </w:r>
          </w:p>
        </w:tc>
      </w:tr>
      <w:tr w:rsidR="00B31525">
        <w:tc>
          <w:tcPr>
            <w:tcW w:w="2227" w:type="pct"/>
          </w:tcPr>
          <w:p w:rsidR="00B31525" w:rsidRDefault="00B3152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B31525" w:rsidRPr="007B21A0" w:rsidRDefault="00B31525" w:rsidP="007B21A0">
            <w:pPr>
              <w:pStyle w:val="acctfourfigures"/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19,279</w:t>
            </w:r>
          </w:p>
        </w:tc>
        <w:tc>
          <w:tcPr>
            <w:tcW w:w="149" w:type="pct"/>
          </w:tcPr>
          <w:p w:rsidR="00B31525" w:rsidRPr="007B21A0" w:rsidRDefault="00B315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10,732</w:t>
            </w:r>
          </w:p>
        </w:tc>
        <w:tc>
          <w:tcPr>
            <w:tcW w:w="149" w:type="pct"/>
          </w:tcPr>
          <w:p w:rsidR="00B31525" w:rsidRPr="007B21A0" w:rsidRDefault="00B315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17,829</w:t>
            </w:r>
          </w:p>
        </w:tc>
        <w:tc>
          <w:tcPr>
            <w:tcW w:w="131" w:type="pct"/>
          </w:tcPr>
          <w:p w:rsidR="00B31525" w:rsidRPr="007B21A0" w:rsidRDefault="00B315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10,332</w:t>
            </w:r>
          </w:p>
        </w:tc>
      </w:tr>
    </w:tbl>
    <w:p w:rsidR="00B31525" w:rsidRDefault="00B31525">
      <w:pPr>
        <w:tabs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B21A0" w:rsidRDefault="007B21A0">
      <w:pPr>
        <w:tabs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B21A0" w:rsidRDefault="007B21A0">
      <w:pPr>
        <w:tabs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B21A0" w:rsidRDefault="007B21A0">
      <w:pPr>
        <w:tabs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B21A0" w:rsidRDefault="007B21A0">
      <w:pPr>
        <w:tabs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24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195"/>
        <w:gridCol w:w="1089"/>
        <w:gridCol w:w="272"/>
        <w:gridCol w:w="1091"/>
        <w:gridCol w:w="264"/>
        <w:gridCol w:w="1044"/>
        <w:gridCol w:w="244"/>
        <w:gridCol w:w="1044"/>
      </w:tblGrid>
      <w:tr w:rsidR="00B31525" w:rsidTr="006334E6">
        <w:tc>
          <w:tcPr>
            <w:tcW w:w="226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26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313" w:rsidTr="006334E6">
        <w:tc>
          <w:tcPr>
            <w:tcW w:w="226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02313" w:rsidTr="006334E6">
        <w:tc>
          <w:tcPr>
            <w:tcW w:w="226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2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31525" w:rsidTr="006334E6">
        <w:tc>
          <w:tcPr>
            <w:tcW w:w="2269" w:type="pct"/>
          </w:tcPr>
          <w:p w:rsidR="00B31525" w:rsidRPr="00384EC7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1" w:type="pct"/>
            <w:gridSpan w:val="7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313" w:rsidTr="007B21A0">
        <w:trPr>
          <w:trHeight w:val="416"/>
        </w:trPr>
        <w:tc>
          <w:tcPr>
            <w:tcW w:w="2269" w:type="pct"/>
          </w:tcPr>
          <w:p w:rsidR="00B31525" w:rsidRDefault="00B3152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9" w:type="pct"/>
            <w:vAlign w:val="bottom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B31525" w:rsidRDefault="00B31525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B31525" w:rsidRDefault="00B31525">
            <w:pPr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B31525" w:rsidRDefault="00B31525">
            <w:pPr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02313" w:rsidTr="007B21A0">
        <w:tc>
          <w:tcPr>
            <w:tcW w:w="2269" w:type="pct"/>
          </w:tcPr>
          <w:p w:rsidR="00B31525" w:rsidRDefault="00B3152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บริษัทปูนซิ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  <w:tc>
          <w:tcPr>
            <w:tcW w:w="589" w:type="pct"/>
            <w:vAlign w:val="bottom"/>
          </w:tcPr>
          <w:p w:rsidR="00B31525" w:rsidRPr="007B21A0" w:rsidRDefault="00526A22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7,123</w:t>
            </w:r>
          </w:p>
        </w:tc>
        <w:tc>
          <w:tcPr>
            <w:tcW w:w="147" w:type="pct"/>
          </w:tcPr>
          <w:p w:rsidR="00B31525" w:rsidRDefault="00B31525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1,419</w:t>
            </w:r>
          </w:p>
        </w:tc>
        <w:tc>
          <w:tcPr>
            <w:tcW w:w="143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6,241</w:t>
            </w:r>
          </w:p>
        </w:tc>
        <w:tc>
          <w:tcPr>
            <w:tcW w:w="132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1,373</w:t>
            </w:r>
          </w:p>
        </w:tc>
      </w:tr>
      <w:tr w:rsidR="00F02313" w:rsidTr="007B21A0">
        <w:tc>
          <w:tcPr>
            <w:tcW w:w="2269" w:type="pct"/>
          </w:tcPr>
          <w:p w:rsidR="00B31525" w:rsidRDefault="00B3152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ซีจี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ผลิตภัณฑ์ก่อสร้าง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89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147" w:type="pct"/>
          </w:tcPr>
          <w:p w:rsidR="00B31525" w:rsidRDefault="00B31525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132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02313" w:rsidTr="007B21A0">
        <w:tc>
          <w:tcPr>
            <w:tcW w:w="2269" w:type="pct"/>
          </w:tcPr>
          <w:p w:rsidR="00B31525" w:rsidRDefault="00B3152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B31525" w:rsidRDefault="00B31525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90" w:type="pct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02313" w:rsidTr="007B21A0">
        <w:tc>
          <w:tcPr>
            <w:tcW w:w="2269" w:type="pct"/>
            <w:vAlign w:val="bottom"/>
          </w:tcPr>
          <w:p w:rsidR="00B31525" w:rsidRDefault="00B3152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B31525" w:rsidRDefault="00B31525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90" w:type="pct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02313" w:rsidTr="007B21A0">
        <w:tc>
          <w:tcPr>
            <w:tcW w:w="2269" w:type="pct"/>
            <w:vAlign w:val="bottom"/>
          </w:tcPr>
          <w:p w:rsidR="00B31525" w:rsidRDefault="00B3152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อีส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เทอร์น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9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B31525" w:rsidRDefault="00B31525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90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</w:tcPr>
          <w:p w:rsidR="00B31525" w:rsidRPr="007B21A0" w:rsidRDefault="00526A22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B31525"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2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02313" w:rsidTr="007B21A0">
        <w:tc>
          <w:tcPr>
            <w:tcW w:w="2269" w:type="pct"/>
          </w:tcPr>
          <w:p w:rsidR="00B31525" w:rsidRDefault="00B3152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B31525" w:rsidRDefault="00B31525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90" w:type="pct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02313" w:rsidTr="007B21A0">
        <w:tc>
          <w:tcPr>
            <w:tcW w:w="2269" w:type="pct"/>
          </w:tcPr>
          <w:p w:rsidR="00B31525" w:rsidRDefault="00B31525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589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B31525" w:rsidRDefault="00B31525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02313" w:rsidTr="007B21A0">
        <w:tc>
          <w:tcPr>
            <w:tcW w:w="2269" w:type="pct"/>
          </w:tcPr>
          <w:p w:rsidR="00B31525" w:rsidRDefault="00B3152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ซีจี 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589" w:type="pct"/>
            <w:vAlign w:val="bottom"/>
          </w:tcPr>
          <w:p w:rsidR="00B31525" w:rsidRPr="007B21A0" w:rsidRDefault="00526A22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1,414</w:t>
            </w:r>
          </w:p>
        </w:tc>
        <w:tc>
          <w:tcPr>
            <w:tcW w:w="147" w:type="pct"/>
          </w:tcPr>
          <w:p w:rsidR="00B31525" w:rsidRDefault="00B31525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6,660</w:t>
            </w:r>
          </w:p>
        </w:tc>
        <w:tc>
          <w:tcPr>
            <w:tcW w:w="143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B31525" w:rsidRPr="007B21A0" w:rsidRDefault="00526A22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1,379</w:t>
            </w:r>
          </w:p>
        </w:tc>
        <w:tc>
          <w:tcPr>
            <w:tcW w:w="132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6,536</w:t>
            </w:r>
          </w:p>
        </w:tc>
      </w:tr>
      <w:tr w:rsidR="00F02313" w:rsidTr="007B21A0">
        <w:tc>
          <w:tcPr>
            <w:tcW w:w="2269" w:type="pct"/>
          </w:tcPr>
          <w:p w:rsidR="00D27AD4" w:rsidRDefault="00D27AD4" w:rsidP="00B3152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ไอ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อี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โค่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เซอร์วิส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เซส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89" w:type="pct"/>
            <w:vAlign w:val="bottom"/>
          </w:tcPr>
          <w:p w:rsidR="00D27AD4" w:rsidRPr="007B21A0" w:rsidRDefault="00D27AD4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47" w:type="pct"/>
          </w:tcPr>
          <w:p w:rsidR="00D27AD4" w:rsidRDefault="00D27AD4" w:rsidP="00B31525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D27AD4" w:rsidRPr="007B21A0" w:rsidRDefault="00930032" w:rsidP="00137600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D27AD4"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D27AD4" w:rsidRDefault="00D27AD4" w:rsidP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D27AD4" w:rsidRPr="007B21A0" w:rsidRDefault="00D27AD4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32" w:type="pct"/>
          </w:tcPr>
          <w:p w:rsidR="00D27AD4" w:rsidRDefault="00D27AD4" w:rsidP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D27AD4" w:rsidRPr="007B21A0" w:rsidRDefault="00D27AD4" w:rsidP="007B21A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02313" w:rsidTr="007B21A0">
        <w:tc>
          <w:tcPr>
            <w:tcW w:w="2269" w:type="pct"/>
          </w:tcPr>
          <w:p w:rsidR="00D27AD4" w:rsidRDefault="00D27AD4" w:rsidP="00B3152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eastAsia="zh-T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TW"/>
              </w:rPr>
              <w:t>บริษัท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eastAsia="zh-TW"/>
              </w:rPr>
              <w:t>เอส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  <w:lang w:eastAsia="zh-TW"/>
              </w:rPr>
              <w:t xml:space="preserve">ซีจี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eastAsia="zh-TW"/>
              </w:rPr>
              <w:t>เลิร์นนิ่ง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  <w:lang w:eastAsia="zh-TW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eastAsia="zh-TW"/>
              </w:rPr>
              <w:t>เอ็ก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  <w:lang w:eastAsia="zh-TW"/>
              </w:rPr>
              <w:t>เซลเลนซ์ จำกัด</w:t>
            </w:r>
          </w:p>
        </w:tc>
        <w:tc>
          <w:tcPr>
            <w:tcW w:w="589" w:type="pct"/>
            <w:vAlign w:val="bottom"/>
          </w:tcPr>
          <w:p w:rsidR="00D27AD4" w:rsidRPr="007B21A0" w:rsidRDefault="00D27AD4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147" w:type="pct"/>
          </w:tcPr>
          <w:p w:rsidR="00D27AD4" w:rsidRDefault="00D27AD4" w:rsidP="00B31525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D27AD4" w:rsidRPr="007B21A0" w:rsidRDefault="00D27AD4" w:rsidP="00137600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D27AD4" w:rsidRDefault="00D27AD4" w:rsidP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D27AD4" w:rsidRPr="007B21A0" w:rsidRDefault="00D27AD4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132" w:type="pct"/>
          </w:tcPr>
          <w:p w:rsidR="00D27AD4" w:rsidRDefault="00D27AD4" w:rsidP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D27AD4" w:rsidRPr="007B21A0" w:rsidRDefault="00D27AD4" w:rsidP="007B21A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02313" w:rsidTr="007B21A0">
        <w:tc>
          <w:tcPr>
            <w:tcW w:w="2269" w:type="pct"/>
          </w:tcPr>
          <w:p w:rsidR="00B31525" w:rsidRDefault="00B3152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บริษัทไอทีวัน จำกัด</w:t>
            </w:r>
          </w:p>
        </w:tc>
        <w:tc>
          <w:tcPr>
            <w:tcW w:w="589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47" w:type="pct"/>
          </w:tcPr>
          <w:p w:rsidR="00B31525" w:rsidRDefault="00B31525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143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32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sz w:val="30"/>
                <w:szCs w:val="30"/>
                <w:lang w:val="en-US" w:bidi="th-TH"/>
              </w:rPr>
              <w:t>437</w:t>
            </w:r>
          </w:p>
        </w:tc>
      </w:tr>
      <w:tr w:rsidR="00F02313" w:rsidRPr="00137600" w:rsidTr="007B21A0">
        <w:tc>
          <w:tcPr>
            <w:tcW w:w="2269" w:type="pct"/>
          </w:tcPr>
          <w:p w:rsidR="00B31525" w:rsidRPr="00137600" w:rsidRDefault="00E316A8" w:rsidP="00E316A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760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proofErr w:type="spellStart"/>
            <w:r w:rsidRPr="00137600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137600">
              <w:rPr>
                <w:rFonts w:ascii="Angsana New" w:hAnsi="Angsana New" w:hint="cs"/>
                <w:sz w:val="30"/>
                <w:szCs w:val="30"/>
                <w:cs/>
              </w:rPr>
              <w:t>ซีจี</w:t>
            </w:r>
            <w:r w:rsidRPr="001376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37600">
              <w:rPr>
                <w:rFonts w:ascii="Angsana New" w:hAnsi="Angsana New" w:hint="cs"/>
                <w:sz w:val="30"/>
                <w:szCs w:val="30"/>
                <w:cs/>
              </w:rPr>
              <w:t>เซรา</w:t>
            </w:r>
            <w:proofErr w:type="spellStart"/>
            <w:r w:rsidRPr="00137600">
              <w:rPr>
                <w:rFonts w:ascii="Angsana New" w:hAnsi="Angsana New" w:hint="cs"/>
                <w:sz w:val="30"/>
                <w:szCs w:val="30"/>
                <w:cs/>
              </w:rPr>
              <w:t>มิกส์</w:t>
            </w:r>
            <w:proofErr w:type="spellEnd"/>
            <w:r w:rsidRPr="001376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3760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13760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13760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137600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950A0E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589" w:type="pct"/>
            <w:vAlign w:val="bottom"/>
          </w:tcPr>
          <w:p w:rsidR="00B31525" w:rsidRPr="00137600" w:rsidRDefault="00137600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600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47" w:type="pct"/>
          </w:tcPr>
          <w:p w:rsidR="00B31525" w:rsidRPr="00137600" w:rsidRDefault="00B31525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B31525" w:rsidRPr="00137600" w:rsidRDefault="00137600" w:rsidP="00137600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60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B31525" w:rsidRPr="00137600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B31525" w:rsidRPr="00137600" w:rsidRDefault="00137600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600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32" w:type="pct"/>
          </w:tcPr>
          <w:p w:rsidR="00B31525" w:rsidRPr="00137600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B31525" w:rsidRPr="00137600" w:rsidRDefault="00137600" w:rsidP="0013760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60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02313" w:rsidRPr="00137600" w:rsidTr="007B21A0">
        <w:tc>
          <w:tcPr>
            <w:tcW w:w="2269" w:type="pct"/>
          </w:tcPr>
          <w:p w:rsidR="00D27AD4" w:rsidRPr="00137600" w:rsidRDefault="00D27AD4" w:rsidP="00B3152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eastAsia="zh-TW"/>
              </w:rPr>
            </w:pPr>
            <w:r w:rsidRPr="00137600">
              <w:rPr>
                <w:rFonts w:ascii="Angsana New" w:hAnsi="Angsana New" w:hint="cs"/>
                <w:sz w:val="30"/>
                <w:szCs w:val="30"/>
                <w:cs/>
                <w:lang w:eastAsia="zh-TW"/>
              </w:rPr>
              <w:t>บริษัท</w:t>
            </w:r>
            <w:proofErr w:type="spellStart"/>
            <w:r w:rsidRPr="00137600">
              <w:rPr>
                <w:rFonts w:ascii="Angsana New" w:hAnsi="Angsana New" w:hint="cs"/>
                <w:sz w:val="30"/>
                <w:szCs w:val="30"/>
                <w:cs/>
                <w:lang w:eastAsia="zh-TW"/>
              </w:rPr>
              <w:t>เอส</w:t>
            </w:r>
            <w:proofErr w:type="spellEnd"/>
            <w:r w:rsidRPr="00137600">
              <w:rPr>
                <w:rFonts w:ascii="Angsana New" w:hAnsi="Angsana New" w:hint="cs"/>
                <w:sz w:val="30"/>
                <w:szCs w:val="30"/>
                <w:cs/>
                <w:lang w:eastAsia="zh-TW"/>
              </w:rPr>
              <w:t xml:space="preserve">ซีจี </w:t>
            </w:r>
            <w:proofErr w:type="spellStart"/>
            <w:r w:rsidRPr="00137600">
              <w:rPr>
                <w:rFonts w:ascii="Angsana New" w:hAnsi="Angsana New" w:hint="cs"/>
                <w:sz w:val="30"/>
                <w:szCs w:val="30"/>
                <w:cs/>
                <w:lang w:eastAsia="zh-TW"/>
              </w:rPr>
              <w:t>แอคเค้าน์ติ้ง</w:t>
            </w:r>
            <w:proofErr w:type="spellEnd"/>
            <w:r w:rsidRPr="00137600">
              <w:rPr>
                <w:rFonts w:ascii="Angsana New" w:hAnsi="Angsana New" w:hint="cs"/>
                <w:sz w:val="30"/>
                <w:szCs w:val="30"/>
                <w:cs/>
                <w:lang w:eastAsia="zh-TW"/>
              </w:rPr>
              <w:t xml:space="preserve"> เซอร์วิส</w:t>
            </w:r>
            <w:proofErr w:type="spellStart"/>
            <w:r w:rsidRPr="00137600">
              <w:rPr>
                <w:rFonts w:ascii="Angsana New" w:hAnsi="Angsana New" w:hint="cs"/>
                <w:sz w:val="30"/>
                <w:szCs w:val="30"/>
                <w:cs/>
                <w:lang w:eastAsia="zh-TW"/>
              </w:rPr>
              <w:t>เซส</w:t>
            </w:r>
            <w:proofErr w:type="spellEnd"/>
            <w:r w:rsidRPr="00137600">
              <w:rPr>
                <w:rFonts w:ascii="Angsana New" w:hAnsi="Angsana New" w:hint="cs"/>
                <w:sz w:val="30"/>
                <w:szCs w:val="30"/>
                <w:cs/>
                <w:lang w:eastAsia="zh-TW"/>
              </w:rPr>
              <w:t xml:space="preserve"> จำกัด</w:t>
            </w:r>
          </w:p>
        </w:tc>
        <w:tc>
          <w:tcPr>
            <w:tcW w:w="589" w:type="pct"/>
            <w:vAlign w:val="bottom"/>
          </w:tcPr>
          <w:p w:rsidR="00D27AD4" w:rsidRPr="00137600" w:rsidRDefault="00D27AD4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600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47" w:type="pct"/>
          </w:tcPr>
          <w:p w:rsidR="00D27AD4" w:rsidRPr="00137600" w:rsidRDefault="00D27AD4" w:rsidP="00B31525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D27AD4" w:rsidRPr="00137600" w:rsidRDefault="00D27AD4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60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3" w:type="pct"/>
          </w:tcPr>
          <w:p w:rsidR="00D27AD4" w:rsidRPr="00137600" w:rsidRDefault="00D27AD4" w:rsidP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D27AD4" w:rsidRPr="00137600" w:rsidRDefault="00D27AD4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600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32" w:type="pct"/>
          </w:tcPr>
          <w:p w:rsidR="00D27AD4" w:rsidRPr="00137600" w:rsidRDefault="00D27AD4" w:rsidP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D27AD4" w:rsidRPr="00137600" w:rsidRDefault="00D27AD4" w:rsidP="007B21A0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60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F02313" w:rsidRPr="00137600" w:rsidTr="007B21A0">
        <w:tc>
          <w:tcPr>
            <w:tcW w:w="2269" w:type="pct"/>
          </w:tcPr>
          <w:p w:rsidR="00B31525" w:rsidRPr="00137600" w:rsidRDefault="00B31525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760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37600">
              <w:rPr>
                <w:rFonts w:ascii="Angsana New" w:hAnsi="Angsana New" w:hint="cs"/>
                <w:sz w:val="30"/>
                <w:szCs w:val="30"/>
                <w:cs/>
              </w:rPr>
              <w:t>สยามวิจัยและนวัตกรรม</w:t>
            </w:r>
            <w:r w:rsidRPr="0013760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760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89" w:type="pct"/>
            <w:vAlign w:val="bottom"/>
          </w:tcPr>
          <w:p w:rsidR="00B31525" w:rsidRPr="0013760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60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7" w:type="pct"/>
          </w:tcPr>
          <w:p w:rsidR="00B31525" w:rsidRPr="00137600" w:rsidRDefault="00B31525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B31525" w:rsidRPr="0013760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60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3" w:type="pct"/>
          </w:tcPr>
          <w:p w:rsidR="00B31525" w:rsidRPr="00137600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B31525" w:rsidRPr="0013760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60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2" w:type="pct"/>
          </w:tcPr>
          <w:p w:rsidR="00B31525" w:rsidRPr="00137600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B31525" w:rsidRPr="00137600" w:rsidRDefault="00B31525" w:rsidP="007B21A0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60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137600" w:rsidRPr="00137600" w:rsidTr="003C13BC">
        <w:tc>
          <w:tcPr>
            <w:tcW w:w="2269" w:type="pct"/>
          </w:tcPr>
          <w:p w:rsidR="00137600" w:rsidRPr="00137600" w:rsidRDefault="00137600" w:rsidP="003C13BC">
            <w:pPr>
              <w:tabs>
                <w:tab w:val="left" w:pos="720"/>
              </w:tabs>
              <w:spacing w:line="240" w:lineRule="auto"/>
              <w:ind w:lef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7600">
              <w:rPr>
                <w:rFonts w:ascii="Angsana New" w:hAnsi="Angsana New" w:hint="cs"/>
                <w:sz w:val="30"/>
                <w:szCs w:val="30"/>
                <w:cs/>
              </w:rPr>
              <w:t>บริษัทเซรามิคอุตสาหกรรมไทย</w:t>
            </w:r>
            <w:r w:rsidRPr="001376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3760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="00950A0E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589" w:type="pct"/>
            <w:vAlign w:val="bottom"/>
          </w:tcPr>
          <w:p w:rsidR="00137600" w:rsidRPr="00137600" w:rsidRDefault="00137600" w:rsidP="003C13BC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137600" w:rsidRPr="00137600" w:rsidRDefault="00137600" w:rsidP="003C13BC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137600" w:rsidRPr="00137600" w:rsidRDefault="00137600" w:rsidP="003C13B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600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143" w:type="pct"/>
          </w:tcPr>
          <w:p w:rsidR="00137600" w:rsidRPr="00137600" w:rsidRDefault="00137600" w:rsidP="003C13B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137600" w:rsidRPr="00137600" w:rsidRDefault="00137600" w:rsidP="003C13B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:rsidR="00137600" w:rsidRPr="00137600" w:rsidRDefault="00137600" w:rsidP="003C13B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137600" w:rsidRPr="00137600" w:rsidRDefault="00137600" w:rsidP="003C13B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600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</w:p>
        </w:tc>
      </w:tr>
      <w:tr w:rsidR="00F02313" w:rsidRPr="00137600" w:rsidTr="007B21A0">
        <w:tc>
          <w:tcPr>
            <w:tcW w:w="2269" w:type="pct"/>
          </w:tcPr>
          <w:p w:rsidR="00B31525" w:rsidRPr="00137600" w:rsidRDefault="00B31525" w:rsidP="007B21A0">
            <w:pPr>
              <w:tabs>
                <w:tab w:val="left" w:pos="720"/>
              </w:tabs>
              <w:spacing w:line="240" w:lineRule="auto"/>
              <w:ind w:lef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7600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บริษัทผลิตภัณฑ์และวัตถุก่อสร้าง จำกัด</w:t>
            </w:r>
          </w:p>
        </w:tc>
        <w:tc>
          <w:tcPr>
            <w:tcW w:w="589" w:type="pct"/>
            <w:vAlign w:val="bottom"/>
          </w:tcPr>
          <w:p w:rsidR="00B31525" w:rsidRPr="00137600" w:rsidRDefault="00B31525" w:rsidP="0013760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60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B31525" w:rsidRPr="00137600" w:rsidRDefault="00B31525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B31525" w:rsidRPr="0013760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600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43" w:type="pct"/>
          </w:tcPr>
          <w:p w:rsidR="00B31525" w:rsidRPr="00137600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B31525" w:rsidRPr="00137600" w:rsidRDefault="00B31525" w:rsidP="007B21A0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60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:rsidR="00B31525" w:rsidRPr="00137600" w:rsidRDefault="00B3152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B31525" w:rsidRPr="00137600" w:rsidRDefault="00B31525" w:rsidP="007B21A0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600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</w:tr>
      <w:tr w:rsidR="00137600" w:rsidTr="007B21A0">
        <w:tc>
          <w:tcPr>
            <w:tcW w:w="2269" w:type="pct"/>
          </w:tcPr>
          <w:p w:rsidR="00137600" w:rsidRPr="00137600" w:rsidRDefault="00137600" w:rsidP="00137600">
            <w:pPr>
              <w:tabs>
                <w:tab w:val="left" w:pos="720"/>
              </w:tabs>
              <w:spacing w:line="240" w:lineRule="auto"/>
              <w:ind w:left="2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7600">
              <w:rPr>
                <w:rFonts w:ascii="Angsana New" w:hAnsi="Angsana New" w:hint="cs"/>
                <w:sz w:val="30"/>
                <w:szCs w:val="30"/>
                <w:cs/>
              </w:rPr>
              <w:t>บริษัทไทย</w:t>
            </w:r>
            <w:r w:rsidRPr="0013760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37600">
              <w:rPr>
                <w:rFonts w:ascii="Angsana New" w:hAnsi="Angsana New" w:hint="cs"/>
                <w:sz w:val="30"/>
                <w:szCs w:val="30"/>
                <w:cs/>
              </w:rPr>
              <w:t>เยอรมัน</w:t>
            </w:r>
            <w:r w:rsidRPr="001376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37600">
              <w:rPr>
                <w:rFonts w:ascii="Angsana New" w:hAnsi="Angsana New" w:hint="cs"/>
                <w:sz w:val="30"/>
                <w:szCs w:val="30"/>
                <w:cs/>
              </w:rPr>
              <w:t>เซรามิค</w:t>
            </w:r>
            <w:r w:rsidRPr="001376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137600">
              <w:rPr>
                <w:rFonts w:ascii="Angsana New" w:hAnsi="Angsana New" w:hint="cs"/>
                <w:sz w:val="30"/>
                <w:szCs w:val="30"/>
                <w:cs/>
              </w:rPr>
              <w:t>อินดัสทรี</w:t>
            </w:r>
            <w:proofErr w:type="spellEnd"/>
            <w:r w:rsidRPr="001376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3760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1376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137600" w:rsidRPr="00137600" w:rsidRDefault="00137600" w:rsidP="00137600">
            <w:pPr>
              <w:tabs>
                <w:tab w:val="left" w:pos="720"/>
              </w:tabs>
              <w:spacing w:line="240" w:lineRule="auto"/>
              <w:ind w:lef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7600">
              <w:rPr>
                <w:rFonts w:ascii="Angsana New" w:hAnsi="Angsana New"/>
                <w:sz w:val="30"/>
                <w:szCs w:val="30"/>
                <w:cs/>
              </w:rPr>
              <w:t xml:space="preserve">   (</w:t>
            </w:r>
            <w:r w:rsidRPr="0013760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137600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950A0E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589" w:type="pct"/>
            <w:vAlign w:val="bottom"/>
          </w:tcPr>
          <w:p w:rsidR="00137600" w:rsidRPr="00137600" w:rsidRDefault="00137600" w:rsidP="007B21A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137600" w:rsidRPr="00137600" w:rsidRDefault="0013760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137600" w:rsidRPr="00137600" w:rsidRDefault="00137600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600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43" w:type="pct"/>
          </w:tcPr>
          <w:p w:rsidR="00137600" w:rsidRPr="00137600" w:rsidRDefault="0013760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137600" w:rsidRPr="00137600" w:rsidRDefault="00137600" w:rsidP="007B21A0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:rsidR="00137600" w:rsidRPr="00137600" w:rsidRDefault="0013760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137600" w:rsidRDefault="00137600" w:rsidP="007B21A0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600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</w:tr>
      <w:tr w:rsidR="00F02313" w:rsidTr="007B21A0">
        <w:tc>
          <w:tcPr>
            <w:tcW w:w="2269" w:type="pct"/>
          </w:tcPr>
          <w:p w:rsidR="00B31525" w:rsidRDefault="00B3152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8,963</w:t>
            </w:r>
          </w:p>
        </w:tc>
        <w:tc>
          <w:tcPr>
            <w:tcW w:w="147" w:type="pct"/>
          </w:tcPr>
          <w:p w:rsidR="00B31525" w:rsidRPr="007B21A0" w:rsidRDefault="00B31525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8,694</w:t>
            </w:r>
          </w:p>
        </w:tc>
        <w:tc>
          <w:tcPr>
            <w:tcW w:w="143" w:type="pct"/>
          </w:tcPr>
          <w:p w:rsidR="00B31525" w:rsidRPr="007B21A0" w:rsidRDefault="00B315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7B21A0" w:rsidRDefault="000E26C2" w:rsidP="007B21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8,388</w:t>
            </w:r>
          </w:p>
        </w:tc>
        <w:tc>
          <w:tcPr>
            <w:tcW w:w="132" w:type="pct"/>
          </w:tcPr>
          <w:p w:rsidR="00B31525" w:rsidRPr="007B21A0" w:rsidRDefault="00B315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7B21A0" w:rsidRDefault="00B31525" w:rsidP="007B21A0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21A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8,492</w:t>
            </w:r>
          </w:p>
        </w:tc>
      </w:tr>
      <w:tr w:rsidR="00D1686A" w:rsidTr="007B21A0">
        <w:tc>
          <w:tcPr>
            <w:tcW w:w="2269" w:type="pct"/>
          </w:tcPr>
          <w:p w:rsidR="00B31525" w:rsidRDefault="00B3152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:rsidR="00B31525" w:rsidRDefault="00B31525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B31525" w:rsidRDefault="00B31525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:rsidR="00B31525" w:rsidRDefault="00B31525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334E6" w:rsidTr="006334E6">
        <w:tc>
          <w:tcPr>
            <w:tcW w:w="5000" w:type="pct"/>
            <w:gridSpan w:val="8"/>
          </w:tcPr>
          <w:p w:rsidR="006334E6" w:rsidRDefault="006334E6" w:rsidP="006334E6">
            <w:pPr>
              <w:tabs>
                <w:tab w:val="decimal" w:pos="86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0E2D">
              <w:rPr>
                <w:rFonts w:ascii="Angsana New" w:hAnsi="Angsana New"/>
                <w:spacing w:val="-4"/>
                <w:sz w:val="30"/>
                <w:szCs w:val="30"/>
              </w:rPr>
              <w:t>*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</w:t>
            </w:r>
            <w:proofErr w:type="spellStart"/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เอส</w:t>
            </w:r>
            <w:proofErr w:type="spellEnd"/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ซีจี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เซรา</w:t>
            </w:r>
            <w:proofErr w:type="spellStart"/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มิกส์</w:t>
            </w:r>
            <w:proofErr w:type="spellEnd"/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มหาชน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เกิดจากการควบรวม 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</w:rPr>
              <w:t xml:space="preserve">5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คือ (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 บริษัทไทย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เยอรมัน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เซรามิค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proofErr w:type="spellStart"/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อินดัสท</w:t>
            </w:r>
            <w:proofErr w:type="spellEnd"/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รี่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มหาชน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</w:rPr>
              <w:t xml:space="preserve">2)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บริษัทเซรามิคอุตสาหกรรมไทย จำกัด (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บริษัทเจมาโก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proofErr w:type="spellStart"/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เดอะ</w:t>
            </w:r>
            <w:proofErr w:type="spellEnd"/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สยาม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เซรามิค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กรุ๊ป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proofErr w:type="spellStart"/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อินดัสทรี่ส์</w:t>
            </w:r>
            <w:proofErr w:type="spellEnd"/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</w:rPr>
              <w:t> 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 (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) </w:t>
            </w:r>
            <w:proofErr w:type="spellStart"/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บริษัทโส</w:t>
            </w:r>
            <w:proofErr w:type="spellEnd"/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สุโก้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proofErr w:type="spellStart"/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แอนด์</w:t>
            </w:r>
            <w:proofErr w:type="spellEnd"/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กรุ๊ป</w:t>
            </w:r>
            <w:r w:rsidRPr="00240E2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(2008) 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Pr="00240E2D">
              <w:rPr>
                <w:rFonts w:ascii="Angsana New" w:hAnsi="Angsana New" w:hint="cs"/>
                <w:spacing w:val="-4"/>
                <w:sz w:val="30"/>
                <w:szCs w:val="30"/>
              </w:rPr>
              <w:t> 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2561</w:t>
            </w:r>
          </w:p>
        </w:tc>
      </w:tr>
      <w:tr w:rsidR="006334E6" w:rsidTr="006334E6">
        <w:tc>
          <w:tcPr>
            <w:tcW w:w="5000" w:type="pct"/>
            <w:gridSpan w:val="8"/>
          </w:tcPr>
          <w:p w:rsidR="006334E6" w:rsidRPr="00240E2D" w:rsidRDefault="006334E6" w:rsidP="006334E6">
            <w:pPr>
              <w:tabs>
                <w:tab w:val="decimal" w:pos="864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334E6" w:rsidTr="006334E6">
        <w:tc>
          <w:tcPr>
            <w:tcW w:w="5000" w:type="pct"/>
            <w:gridSpan w:val="8"/>
          </w:tcPr>
          <w:p w:rsidR="006334E6" w:rsidRPr="00240E2D" w:rsidRDefault="006334E6" w:rsidP="006334E6">
            <w:pPr>
              <w:tabs>
                <w:tab w:val="decimal" w:pos="864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334E6" w:rsidTr="006334E6">
        <w:tc>
          <w:tcPr>
            <w:tcW w:w="5000" w:type="pct"/>
            <w:gridSpan w:val="8"/>
          </w:tcPr>
          <w:p w:rsidR="006334E6" w:rsidRPr="00240E2D" w:rsidRDefault="006334E6" w:rsidP="006334E6">
            <w:pPr>
              <w:tabs>
                <w:tab w:val="decimal" w:pos="864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334E6" w:rsidTr="007B21A0">
        <w:tc>
          <w:tcPr>
            <w:tcW w:w="2269" w:type="pct"/>
          </w:tcPr>
          <w:p w:rsidR="006334E6" w:rsidRDefault="006334E6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:rsidR="006334E6" w:rsidRDefault="006334E6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6334E6" w:rsidRDefault="006334E6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:rsidR="006334E6" w:rsidRDefault="006334E6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1686A" w:rsidTr="007B21A0">
        <w:tc>
          <w:tcPr>
            <w:tcW w:w="2269" w:type="pct"/>
          </w:tcPr>
          <w:p w:rsidR="00B31525" w:rsidRDefault="00B3152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เงินกู้ยืมระยะสั้นจากกิจการที่เกี่ยวข้องกัน</w:t>
            </w:r>
          </w:p>
        </w:tc>
        <w:tc>
          <w:tcPr>
            <w:tcW w:w="1326" w:type="pct"/>
            <w:gridSpan w:val="3"/>
          </w:tcPr>
          <w:p w:rsidR="00B31525" w:rsidRDefault="00B31525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B31525" w:rsidRDefault="00B31525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:rsidR="00B31525" w:rsidRDefault="00B31525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313" w:rsidTr="007B21A0">
        <w:tc>
          <w:tcPr>
            <w:tcW w:w="2269" w:type="pct"/>
          </w:tcPr>
          <w:p w:rsidR="00B31525" w:rsidRDefault="00B3152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02313" w:rsidTr="007B21A0">
        <w:tc>
          <w:tcPr>
            <w:tcW w:w="2269" w:type="pct"/>
          </w:tcPr>
          <w:p w:rsidR="00B31525" w:rsidRDefault="00B3152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2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31525" w:rsidTr="007B21A0">
        <w:tc>
          <w:tcPr>
            <w:tcW w:w="2269" w:type="pct"/>
          </w:tcPr>
          <w:p w:rsidR="00B31525" w:rsidRDefault="00B3152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1" w:type="pct"/>
            <w:gridSpan w:val="7"/>
          </w:tcPr>
          <w:p w:rsidR="00B31525" w:rsidRDefault="00B31525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313" w:rsidTr="007B21A0">
        <w:tc>
          <w:tcPr>
            <w:tcW w:w="2269" w:type="pct"/>
            <w:vAlign w:val="bottom"/>
          </w:tcPr>
          <w:p w:rsidR="00B31525" w:rsidRDefault="00B31525" w:rsidP="007B21A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:rsidR="00B31525" w:rsidRDefault="00B31525">
            <w:pPr>
              <w:tabs>
                <w:tab w:val="decimal" w:pos="8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B31525" w:rsidRDefault="00B31525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B31525" w:rsidRDefault="00B31525">
            <w:pPr>
              <w:tabs>
                <w:tab w:val="decimal" w:pos="8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B31525" w:rsidRDefault="00B31525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B31525" w:rsidRDefault="00B31525">
            <w:pPr>
              <w:tabs>
                <w:tab w:val="decimal" w:pos="8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:rsidR="00B31525" w:rsidRDefault="00B31525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B31525" w:rsidRDefault="00B31525">
            <w:pPr>
              <w:tabs>
                <w:tab w:val="decimal" w:pos="8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02313" w:rsidTr="007B21A0">
        <w:tc>
          <w:tcPr>
            <w:tcW w:w="2269" w:type="pct"/>
            <w:vAlign w:val="bottom"/>
          </w:tcPr>
          <w:p w:rsidR="00B31525" w:rsidRDefault="00B31525" w:rsidP="007B21A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อีส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เทอร์น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:rsidR="00B31525" w:rsidRDefault="00B31525" w:rsidP="0013760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:rsidR="00B31525" w:rsidRDefault="00B31525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B31525" w:rsidRDefault="00B31525" w:rsidP="00137600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3" w:type="pct"/>
          </w:tcPr>
          <w:p w:rsidR="00B31525" w:rsidRDefault="00B31525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:rsidR="00B31525" w:rsidRDefault="00B31525" w:rsidP="0013760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250,000</w:t>
            </w:r>
          </w:p>
        </w:tc>
        <w:tc>
          <w:tcPr>
            <w:tcW w:w="132" w:type="pct"/>
          </w:tcPr>
          <w:p w:rsidR="00B31525" w:rsidRDefault="00B31525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:rsidR="00B31525" w:rsidRDefault="00B31525" w:rsidP="00137600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300,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:rsidR="00B31525" w:rsidRPr="006334E6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22"/>
          <w:szCs w:val="22"/>
        </w:rPr>
      </w:pP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66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รายการเคลื่อนไหวระหว่างงวดเก้าเดือนสิ้นสุดวันที่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กันยายน สำหรับเงินกู้ยืมระยะสั้นจากกิจการที่เกี่ยวข้องกัน   </w:t>
      </w:r>
    </w:p>
    <w:p w:rsidR="00B31525" w:rsidRDefault="00B31525" w:rsidP="007B2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มีดังนี้</w:t>
      </w:r>
    </w:p>
    <w:p w:rsidR="00B31525" w:rsidRPr="006334E6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05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869"/>
        <w:gridCol w:w="1113"/>
        <w:gridCol w:w="236"/>
        <w:gridCol w:w="1144"/>
        <w:gridCol w:w="236"/>
        <w:gridCol w:w="1188"/>
        <w:gridCol w:w="236"/>
        <w:gridCol w:w="1032"/>
      </w:tblGrid>
      <w:tr w:rsidR="00B234E2" w:rsidTr="00B234E2">
        <w:tc>
          <w:tcPr>
            <w:tcW w:w="213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7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34E2" w:rsidRPr="00B234E2" w:rsidTr="00B234E2">
        <w:tc>
          <w:tcPr>
            <w:tcW w:w="213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31525" w:rsidTr="00B234E2">
        <w:tc>
          <w:tcPr>
            <w:tcW w:w="2137" w:type="pct"/>
          </w:tcPr>
          <w:p w:rsidR="00B31525" w:rsidRPr="00384EC7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pct"/>
            <w:gridSpan w:val="7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34E2" w:rsidTr="00B234E2">
        <w:tc>
          <w:tcPr>
            <w:tcW w:w="2137" w:type="pct"/>
          </w:tcPr>
          <w:p w:rsidR="00B31525" w:rsidRDefault="00B31525" w:rsidP="007B21A0">
            <w:pPr>
              <w:tabs>
                <w:tab w:val="left" w:pos="720"/>
              </w:tabs>
              <w:spacing w:line="240" w:lineRule="auto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15" w:type="pct"/>
            <w:vAlign w:val="bottom"/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B31525" w:rsidRDefault="00B31525">
            <w:pPr>
              <w:spacing w:line="240" w:lineRule="auto"/>
              <w:ind w:lef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130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:rsidR="00B31525" w:rsidRDefault="00B31525" w:rsidP="00B234E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336,000</w:t>
            </w:r>
          </w:p>
        </w:tc>
      </w:tr>
      <w:tr w:rsidR="00B234E2" w:rsidTr="00B234E2">
        <w:tc>
          <w:tcPr>
            <w:tcW w:w="2137" w:type="pct"/>
          </w:tcPr>
          <w:p w:rsidR="00B31525" w:rsidRDefault="00B31525" w:rsidP="007B21A0">
            <w:pPr>
              <w:tabs>
                <w:tab w:val="left" w:pos="720"/>
              </w:tabs>
              <w:spacing w:line="240" w:lineRule="auto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15" w:type="pct"/>
            <w:vAlign w:val="bottom"/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B31525" w:rsidRDefault="00B31525">
            <w:pPr>
              <w:spacing w:line="240" w:lineRule="auto"/>
              <w:ind w:lef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:rsidR="00B31525" w:rsidRPr="00930032" w:rsidRDefault="00930032" w:rsidP="00B234E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B31525" w:rsidRPr="009300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:rsidR="00B31525" w:rsidRDefault="00B31525" w:rsidP="00C1528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</w:tr>
      <w:tr w:rsidR="00B234E2" w:rsidTr="00B234E2">
        <w:tc>
          <w:tcPr>
            <w:tcW w:w="2137" w:type="pct"/>
          </w:tcPr>
          <w:p w:rsidR="00B31525" w:rsidRDefault="00B31525" w:rsidP="007B21A0">
            <w:pPr>
              <w:tabs>
                <w:tab w:val="left" w:pos="720"/>
              </w:tabs>
              <w:spacing w:line="240" w:lineRule="auto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:rsidR="00B31525" w:rsidRDefault="00930032" w:rsidP="003C13B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B3152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B31525" w:rsidRDefault="00B31525">
            <w:pPr>
              <w:spacing w:line="240" w:lineRule="auto"/>
              <w:ind w:lef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:rsidR="00B31525" w:rsidRDefault="00B31525" w:rsidP="00B234E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</w:t>
            </w:r>
            <w:r w:rsidR="003C13B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,000)</w:t>
            </w:r>
          </w:p>
        </w:tc>
        <w:tc>
          <w:tcPr>
            <w:tcW w:w="130" w:type="pct"/>
          </w:tcPr>
          <w:p w:rsidR="00B31525" w:rsidRDefault="00B3152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:rsidR="00B31525" w:rsidRDefault="00930032" w:rsidP="00930032">
            <w:pPr>
              <w:tabs>
                <w:tab w:val="clear" w:pos="454"/>
                <w:tab w:val="left" w:pos="60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="00B3152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234E2" w:rsidTr="00B234E2">
        <w:tc>
          <w:tcPr>
            <w:tcW w:w="2137" w:type="pct"/>
          </w:tcPr>
          <w:p w:rsidR="00B31525" w:rsidRPr="007B21A0" w:rsidRDefault="00B31525" w:rsidP="007B21A0">
            <w:pPr>
              <w:tabs>
                <w:tab w:val="left" w:pos="720"/>
              </w:tabs>
              <w:spacing w:line="240" w:lineRule="auto"/>
              <w:ind w:left="5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2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21A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7B2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930032" w:rsidRDefault="00B31525" w:rsidP="003C13B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300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B31525" w:rsidRPr="00930032" w:rsidRDefault="00B31525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3C13BC" w:rsidRDefault="00B31525" w:rsidP="003C13B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13B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B31525" w:rsidRPr="00930032" w:rsidRDefault="00B315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930032" w:rsidRDefault="00B31525" w:rsidP="00B234E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0032">
              <w:rPr>
                <w:rFonts w:ascii="Angsana New" w:hAnsi="Angsana New"/>
                <w:b/>
                <w:bCs/>
                <w:sz w:val="30"/>
                <w:szCs w:val="30"/>
              </w:rPr>
              <w:t>250,000</w:t>
            </w:r>
          </w:p>
        </w:tc>
        <w:tc>
          <w:tcPr>
            <w:tcW w:w="130" w:type="pct"/>
          </w:tcPr>
          <w:p w:rsidR="00B31525" w:rsidRPr="00930032" w:rsidRDefault="00B315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930032" w:rsidRDefault="00B31525" w:rsidP="003C13B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0032">
              <w:rPr>
                <w:rFonts w:ascii="Angsana New" w:hAnsi="Angsana New"/>
                <w:b/>
                <w:bCs/>
                <w:sz w:val="30"/>
                <w:szCs w:val="30"/>
              </w:rPr>
              <w:t>343,</w:t>
            </w:r>
            <w:r w:rsidRPr="009300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</w:tr>
    </w:tbl>
    <w:p w:rsidR="00930032" w:rsidRPr="006334E6" w:rsidRDefault="00930032">
      <w:pPr>
        <w:rPr>
          <w:sz w:val="22"/>
          <w:szCs w:val="22"/>
        </w:rPr>
      </w:pPr>
    </w:p>
    <w:tbl>
      <w:tblPr>
        <w:tblW w:w="905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867"/>
        <w:gridCol w:w="1109"/>
        <w:gridCol w:w="236"/>
        <w:gridCol w:w="1150"/>
        <w:gridCol w:w="236"/>
        <w:gridCol w:w="1188"/>
        <w:gridCol w:w="236"/>
        <w:gridCol w:w="1032"/>
      </w:tblGrid>
      <w:tr w:rsidR="00B31525" w:rsidTr="006334E6">
        <w:trPr>
          <w:tblHeader/>
        </w:trPr>
        <w:tc>
          <w:tcPr>
            <w:tcW w:w="2136" w:type="pct"/>
          </w:tcPr>
          <w:p w:rsidR="00B31525" w:rsidRPr="00B234E2" w:rsidRDefault="00B31525" w:rsidP="00B234E2">
            <w:pPr>
              <w:tabs>
                <w:tab w:val="left" w:pos="720"/>
              </w:tabs>
              <w:spacing w:line="240" w:lineRule="auto"/>
              <w:ind w:left="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B234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78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34E2" w:rsidTr="006334E6">
        <w:trPr>
          <w:tblHeader/>
        </w:trPr>
        <w:tc>
          <w:tcPr>
            <w:tcW w:w="2136" w:type="pct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31525" w:rsidTr="006334E6">
        <w:trPr>
          <w:tblHeader/>
        </w:trPr>
        <w:tc>
          <w:tcPr>
            <w:tcW w:w="213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4" w:type="pct"/>
            <w:gridSpan w:val="7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34E2" w:rsidTr="00B234E2">
        <w:tc>
          <w:tcPr>
            <w:tcW w:w="2136" w:type="pct"/>
          </w:tcPr>
          <w:p w:rsidR="00B31525" w:rsidRDefault="00B31525" w:rsidP="00B234E2">
            <w:pPr>
              <w:tabs>
                <w:tab w:val="left" w:pos="720"/>
              </w:tabs>
              <w:spacing w:line="240" w:lineRule="auto"/>
              <w:ind w:left="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3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5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5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234E2" w:rsidTr="00B234E2">
        <w:tc>
          <w:tcPr>
            <w:tcW w:w="2136" w:type="pct"/>
          </w:tcPr>
          <w:p w:rsidR="00B31525" w:rsidRDefault="00B31525" w:rsidP="00B234E2">
            <w:pPr>
              <w:tabs>
                <w:tab w:val="left" w:pos="720"/>
              </w:tabs>
              <w:spacing w:line="240" w:lineRule="auto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3" w:type="pct"/>
            <w:vAlign w:val="bottom"/>
          </w:tcPr>
          <w:p w:rsidR="00B31525" w:rsidRDefault="00B31525" w:rsidP="00B234E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5,219</w:t>
            </w:r>
          </w:p>
        </w:tc>
        <w:tc>
          <w:tcPr>
            <w:tcW w:w="13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B31525" w:rsidRDefault="00B31525" w:rsidP="00B2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5,001</w:t>
            </w:r>
          </w:p>
        </w:tc>
        <w:tc>
          <w:tcPr>
            <w:tcW w:w="130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69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:rsidR="00B31525" w:rsidRDefault="00B31525" w:rsidP="00B234E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5,219</w:t>
            </w:r>
          </w:p>
        </w:tc>
        <w:tc>
          <w:tcPr>
            <w:tcW w:w="130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:rsidR="00B31525" w:rsidRPr="00B234E2" w:rsidRDefault="00B31525" w:rsidP="00B234E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34E2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001</w:t>
            </w:r>
          </w:p>
        </w:tc>
      </w:tr>
      <w:tr w:rsidR="00B234E2" w:rsidTr="00B234E2">
        <w:tc>
          <w:tcPr>
            <w:tcW w:w="2136" w:type="pct"/>
          </w:tcPr>
          <w:p w:rsidR="00B31525" w:rsidRDefault="00B31525" w:rsidP="00B234E2">
            <w:pPr>
              <w:tabs>
                <w:tab w:val="left" w:pos="720"/>
              </w:tabs>
              <w:spacing w:line="240" w:lineRule="auto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3" w:type="pct"/>
            <w:vAlign w:val="bottom"/>
          </w:tcPr>
          <w:p w:rsidR="00B31525" w:rsidRDefault="00B31525" w:rsidP="00B234E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13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B31525" w:rsidRDefault="00B31525" w:rsidP="00B2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130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:rsidR="00B31525" w:rsidRDefault="00B31525" w:rsidP="00B234E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130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:rsidR="00B31525" w:rsidRPr="00B234E2" w:rsidRDefault="00B31525" w:rsidP="00B234E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34E2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</w:tr>
      <w:tr w:rsidR="00B234E2" w:rsidTr="00B234E2">
        <w:tc>
          <w:tcPr>
            <w:tcW w:w="2136" w:type="pct"/>
          </w:tcPr>
          <w:p w:rsidR="00B31525" w:rsidRDefault="00B31525" w:rsidP="00B234E2">
            <w:pPr>
              <w:tabs>
                <w:tab w:val="left" w:pos="720"/>
              </w:tabs>
              <w:spacing w:line="240" w:lineRule="auto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613" w:type="pct"/>
            <w:vAlign w:val="bottom"/>
          </w:tcPr>
          <w:p w:rsidR="00B31525" w:rsidRDefault="00B31525" w:rsidP="00B234E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B31525" w:rsidRDefault="00B31525" w:rsidP="00B2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:rsidR="00B31525" w:rsidRDefault="00B31525" w:rsidP="00B234E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:rsidR="00B31525" w:rsidRPr="00B234E2" w:rsidRDefault="00B31525" w:rsidP="00B234E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34E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B234E2" w:rsidTr="00B234E2">
        <w:tc>
          <w:tcPr>
            <w:tcW w:w="2136" w:type="pct"/>
            <w:vAlign w:val="bottom"/>
          </w:tcPr>
          <w:p w:rsidR="00B31525" w:rsidRPr="00B234E2" w:rsidRDefault="00B31525" w:rsidP="00B234E2">
            <w:pPr>
              <w:tabs>
                <w:tab w:val="left" w:pos="720"/>
              </w:tabs>
              <w:spacing w:line="240" w:lineRule="auto"/>
              <w:ind w:left="54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B234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B234E2" w:rsidRDefault="00B31525" w:rsidP="00B234E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4E2">
              <w:rPr>
                <w:rFonts w:ascii="Angsana New" w:hAnsi="Angsana New"/>
                <w:b/>
                <w:bCs/>
                <w:sz w:val="30"/>
                <w:szCs w:val="30"/>
              </w:rPr>
              <w:t>5,371</w:t>
            </w:r>
          </w:p>
        </w:tc>
        <w:tc>
          <w:tcPr>
            <w:tcW w:w="130" w:type="pct"/>
          </w:tcPr>
          <w:p w:rsidR="00B31525" w:rsidRPr="00B234E2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B234E2" w:rsidRDefault="00B31525" w:rsidP="00B2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95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234E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5,145</w:t>
            </w:r>
          </w:p>
        </w:tc>
        <w:tc>
          <w:tcPr>
            <w:tcW w:w="130" w:type="pct"/>
          </w:tcPr>
          <w:p w:rsidR="00B31525" w:rsidRPr="00B234E2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B234E2" w:rsidRDefault="00B31525" w:rsidP="00B2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95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234E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5,371</w:t>
            </w:r>
          </w:p>
        </w:tc>
        <w:tc>
          <w:tcPr>
            <w:tcW w:w="130" w:type="pct"/>
          </w:tcPr>
          <w:p w:rsidR="00B31525" w:rsidRPr="00B234E2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B234E2" w:rsidRDefault="00B31525" w:rsidP="00B234E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34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5,145</w:t>
            </w:r>
          </w:p>
        </w:tc>
      </w:tr>
      <w:tr w:rsidR="00B234E2" w:rsidRPr="006334E6" w:rsidTr="00B234E2">
        <w:tc>
          <w:tcPr>
            <w:tcW w:w="2136" w:type="pct"/>
          </w:tcPr>
          <w:p w:rsidR="00B31525" w:rsidRPr="006334E6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13" w:type="pct"/>
          </w:tcPr>
          <w:p w:rsidR="00B31525" w:rsidRPr="006334E6" w:rsidRDefault="00B31525" w:rsidP="00B23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95" w:right="-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pct"/>
          </w:tcPr>
          <w:p w:rsidR="00B31525" w:rsidRPr="006334E6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pct"/>
          </w:tcPr>
          <w:p w:rsidR="00B31525" w:rsidRPr="006334E6" w:rsidRDefault="00B31525" w:rsidP="00B23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36"/>
              </w:tabs>
              <w:spacing w:after="0" w:line="240" w:lineRule="auto"/>
              <w:ind w:left="-95" w:right="-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pct"/>
          </w:tcPr>
          <w:p w:rsidR="00B31525" w:rsidRPr="006334E6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pct"/>
          </w:tcPr>
          <w:p w:rsidR="00B31525" w:rsidRPr="006334E6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pct"/>
          </w:tcPr>
          <w:p w:rsidR="00B31525" w:rsidRPr="006334E6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" w:type="pct"/>
          </w:tcPr>
          <w:p w:rsidR="00B31525" w:rsidRPr="006334E6" w:rsidRDefault="00B31525" w:rsidP="00B234E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B234E2" w:rsidTr="00B234E2">
        <w:tc>
          <w:tcPr>
            <w:tcW w:w="2136" w:type="pct"/>
          </w:tcPr>
          <w:p w:rsidR="00B31525" w:rsidRDefault="00B31525" w:rsidP="00B234E2">
            <w:pPr>
              <w:tabs>
                <w:tab w:val="left" w:pos="720"/>
              </w:tabs>
              <w:spacing w:line="240" w:lineRule="auto"/>
              <w:ind w:left="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3" w:type="pct"/>
          </w:tcPr>
          <w:p w:rsidR="00B31525" w:rsidRDefault="00B31525" w:rsidP="00B23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B31525" w:rsidRDefault="00B31525" w:rsidP="00B23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36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B31525" w:rsidRPr="00B234E2" w:rsidRDefault="00B31525" w:rsidP="00B234E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34E2" w:rsidTr="00B234E2">
        <w:tc>
          <w:tcPr>
            <w:tcW w:w="2136" w:type="pct"/>
          </w:tcPr>
          <w:p w:rsidR="00B31525" w:rsidRDefault="00B31525" w:rsidP="00B234E2">
            <w:pPr>
              <w:tabs>
                <w:tab w:val="left" w:pos="720"/>
              </w:tabs>
              <w:spacing w:line="240" w:lineRule="auto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3" w:type="pct"/>
            <w:vAlign w:val="bottom"/>
          </w:tcPr>
          <w:p w:rsidR="00B31525" w:rsidRDefault="00B31525" w:rsidP="00B234E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16,049</w:t>
            </w:r>
          </w:p>
        </w:tc>
        <w:tc>
          <w:tcPr>
            <w:tcW w:w="130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B31525" w:rsidRDefault="00B31525" w:rsidP="00B2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15,013</w:t>
            </w:r>
          </w:p>
        </w:tc>
        <w:tc>
          <w:tcPr>
            <w:tcW w:w="130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69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:rsidR="00B31525" w:rsidRDefault="00B31525" w:rsidP="00B234E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16,049</w:t>
            </w:r>
          </w:p>
        </w:tc>
        <w:tc>
          <w:tcPr>
            <w:tcW w:w="130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69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:rsidR="00B31525" w:rsidRPr="00B234E2" w:rsidRDefault="00B31525" w:rsidP="00B234E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34E2">
              <w:rPr>
                <w:rFonts w:ascii="Angsana New" w:hAnsi="Angsana New"/>
                <w:sz w:val="30"/>
                <w:szCs w:val="30"/>
                <w:lang w:val="en-US"/>
              </w:rPr>
              <w:t>15,013</w:t>
            </w:r>
          </w:p>
        </w:tc>
      </w:tr>
      <w:tr w:rsidR="00B234E2" w:rsidTr="00B234E2">
        <w:tc>
          <w:tcPr>
            <w:tcW w:w="2136" w:type="pct"/>
          </w:tcPr>
          <w:p w:rsidR="00B31525" w:rsidRDefault="00B31525" w:rsidP="00B234E2">
            <w:pPr>
              <w:tabs>
                <w:tab w:val="left" w:pos="720"/>
              </w:tabs>
              <w:spacing w:line="240" w:lineRule="auto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3" w:type="pct"/>
            <w:vAlign w:val="bottom"/>
          </w:tcPr>
          <w:p w:rsidR="00B31525" w:rsidRDefault="00B31525" w:rsidP="00B234E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130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B31525" w:rsidRDefault="00B31525" w:rsidP="00B2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30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:rsidR="00B31525" w:rsidRDefault="00B31525" w:rsidP="00B234E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130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:rsidR="00B31525" w:rsidRPr="00B234E2" w:rsidRDefault="00B31525" w:rsidP="00B234E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34E2">
              <w:rPr>
                <w:rFonts w:ascii="Angsana New" w:hAnsi="Angsana New"/>
                <w:sz w:val="30"/>
                <w:szCs w:val="30"/>
                <w:lang w:val="en-US"/>
              </w:rPr>
              <w:t>429</w:t>
            </w:r>
          </w:p>
        </w:tc>
      </w:tr>
      <w:tr w:rsidR="00B234E2" w:rsidTr="00B234E2">
        <w:tc>
          <w:tcPr>
            <w:tcW w:w="2136" w:type="pct"/>
          </w:tcPr>
          <w:p w:rsidR="00B31525" w:rsidRDefault="00B31525" w:rsidP="00B234E2">
            <w:pPr>
              <w:tabs>
                <w:tab w:val="left" w:pos="720"/>
              </w:tabs>
              <w:spacing w:line="240" w:lineRule="auto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13" w:type="pct"/>
            <w:vAlign w:val="bottom"/>
          </w:tcPr>
          <w:p w:rsidR="00B31525" w:rsidRDefault="00B31525" w:rsidP="00B234E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B31525" w:rsidRDefault="00B31525" w:rsidP="00B2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:rsidR="00B31525" w:rsidRDefault="00B31525" w:rsidP="00B234E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:rsidR="00B31525" w:rsidRPr="00B234E2" w:rsidRDefault="00B31525" w:rsidP="00B234E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34E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B234E2" w:rsidTr="00B234E2">
        <w:tc>
          <w:tcPr>
            <w:tcW w:w="2136" w:type="pct"/>
            <w:vAlign w:val="bottom"/>
          </w:tcPr>
          <w:p w:rsidR="00B31525" w:rsidRDefault="00B31525" w:rsidP="00B234E2">
            <w:pPr>
              <w:tabs>
                <w:tab w:val="left" w:pos="720"/>
              </w:tabs>
              <w:spacing w:line="240" w:lineRule="auto"/>
              <w:ind w:left="54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B234E2" w:rsidRDefault="00B31525" w:rsidP="00B234E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4E2">
              <w:rPr>
                <w:rFonts w:ascii="Angsana New" w:hAnsi="Angsana New"/>
                <w:b/>
                <w:bCs/>
                <w:sz w:val="30"/>
                <w:szCs w:val="30"/>
              </w:rPr>
              <w:t>16,504</w:t>
            </w:r>
          </w:p>
        </w:tc>
        <w:tc>
          <w:tcPr>
            <w:tcW w:w="130" w:type="pct"/>
          </w:tcPr>
          <w:p w:rsidR="00B31525" w:rsidRPr="00B234E2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B234E2" w:rsidRDefault="00B31525" w:rsidP="00B2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4E2">
              <w:rPr>
                <w:rFonts w:ascii="Angsana New" w:hAnsi="Angsana New"/>
                <w:b/>
                <w:bCs/>
                <w:sz w:val="30"/>
                <w:szCs w:val="30"/>
              </w:rPr>
              <w:t>15,444</w:t>
            </w:r>
          </w:p>
        </w:tc>
        <w:tc>
          <w:tcPr>
            <w:tcW w:w="130" w:type="pct"/>
          </w:tcPr>
          <w:p w:rsidR="00B31525" w:rsidRPr="00B234E2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B234E2" w:rsidRDefault="00B31525" w:rsidP="00B234E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4E2">
              <w:rPr>
                <w:rFonts w:ascii="Angsana New" w:hAnsi="Angsana New"/>
                <w:b/>
                <w:bCs/>
                <w:sz w:val="30"/>
                <w:szCs w:val="30"/>
              </w:rPr>
              <w:t>16,504</w:t>
            </w:r>
          </w:p>
        </w:tc>
        <w:tc>
          <w:tcPr>
            <w:tcW w:w="130" w:type="pct"/>
          </w:tcPr>
          <w:p w:rsidR="00B31525" w:rsidRPr="00B234E2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525" w:rsidRPr="00B234E2" w:rsidRDefault="00B31525" w:rsidP="00B234E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34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15,444</w:t>
            </w:r>
          </w:p>
        </w:tc>
      </w:tr>
    </w:tbl>
    <w:p w:rsidR="00B31525" w:rsidRDefault="00B31525" w:rsidP="003C1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"/>
        </w:tabs>
        <w:ind w:left="540" w:right="144"/>
        <w:jc w:val="thaiDistribute"/>
        <w:rPr>
          <w:rFonts w:ascii="Angsana New" w:hAnsi="Angsana New"/>
          <w:sz w:val="30"/>
          <w:szCs w:val="30"/>
        </w:rPr>
      </w:pPr>
      <w:r w:rsidRPr="00B234E2">
        <w:rPr>
          <w:rFonts w:ascii="Angsana New" w:hAnsi="Angsana New"/>
          <w:sz w:val="30"/>
          <w:szCs w:val="30"/>
          <w:cs/>
        </w:rPr>
        <w:lastRenderedPageBreak/>
        <w:t>ค่าตอบแทนผู้บริหาร ประกอบด้วย ค่าตอบแทนที่จ่ายให้แก่คณะกรรมการ</w:t>
      </w:r>
      <w:proofErr w:type="spellStart"/>
      <w:r w:rsidRPr="00B234E2">
        <w:rPr>
          <w:rFonts w:ascii="Angsana New" w:hAnsi="Angsana New"/>
          <w:sz w:val="30"/>
          <w:szCs w:val="30"/>
          <w:cs/>
        </w:rPr>
        <w:t>บริษัทค</w:t>
      </w:r>
      <w:proofErr w:type="spellEnd"/>
      <w:r w:rsidRPr="00B234E2">
        <w:rPr>
          <w:rFonts w:ascii="Angsana New" w:hAnsi="Angsana New"/>
          <w:sz w:val="30"/>
          <w:szCs w:val="30"/>
          <w:cs/>
        </w:rPr>
        <w:t>วอ</w:t>
      </w:r>
      <w:proofErr w:type="spellStart"/>
      <w:r w:rsidRPr="00B234E2">
        <w:rPr>
          <w:rFonts w:ascii="Angsana New" w:hAnsi="Angsana New"/>
          <w:sz w:val="30"/>
          <w:szCs w:val="30"/>
          <w:cs/>
        </w:rPr>
        <w:t>ลิตี้</w:t>
      </w:r>
      <w:proofErr w:type="spellEnd"/>
      <w:r w:rsidRPr="00B234E2">
        <w:rPr>
          <w:rFonts w:ascii="Angsana New" w:hAnsi="Angsana New"/>
          <w:sz w:val="30"/>
          <w:szCs w:val="30"/>
          <w:cs/>
        </w:rPr>
        <w:t>คอน</w:t>
      </w:r>
      <w:proofErr w:type="spellStart"/>
      <w:r w:rsidRPr="00B234E2">
        <w:rPr>
          <w:rFonts w:ascii="Angsana New" w:hAnsi="Angsana New"/>
          <w:sz w:val="30"/>
          <w:szCs w:val="30"/>
          <w:cs/>
        </w:rPr>
        <w:t>สตรัคชั่นโปรดัคส์</w:t>
      </w:r>
      <w:proofErr w:type="spellEnd"/>
      <w:r w:rsidRPr="00B234E2">
        <w:rPr>
          <w:rFonts w:ascii="Angsana New" w:hAnsi="Angsana New"/>
          <w:sz w:val="30"/>
          <w:szCs w:val="30"/>
          <w:cs/>
        </w:rPr>
        <w:t xml:space="preserve"> จำกัด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B234E2">
        <w:rPr>
          <w:rFonts w:ascii="Angsana New" w:hAnsi="Angsana New"/>
          <w:sz w:val="30"/>
          <w:szCs w:val="30"/>
          <w:cs/>
        </w:rPr>
        <w:t>(มหาชน) และบริษัทย่อย ตามข้อบังคับของกลุ่มบริษัท และค่าตอบแทนที่จ่ายให้แก่ผู้บริหารของกลุ่มบริษัท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ซึ่งได้แก่ เงินเดือน โบนัส เงินตอบแทนพิเศษและอื่นๆ รวมทั้ง เงินสมทบกองทุนสำรองเลี้ยงชีพที่กลุ่มบริษัท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จ่ายสมทบให้ผู้บริหารในฐานะพนักงานของกลุ่มบริษัท</w:t>
      </w:r>
    </w:p>
    <w:p w:rsidR="00535196" w:rsidRDefault="00535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31525" w:rsidRDefault="00B31525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>
        <w:rPr>
          <w:rFonts w:ascii="Angsana New" w:hAnsi="Angsana New"/>
          <w:b/>
          <w:bCs/>
          <w:sz w:val="30"/>
          <w:szCs w:val="30"/>
          <w:cs/>
        </w:rPr>
        <w:tab/>
      </w:r>
    </w:p>
    <w:p w:rsidR="00B234E2" w:rsidRDefault="00B234E2" w:rsidP="00B23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4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031"/>
        <w:gridCol w:w="1170"/>
        <w:gridCol w:w="1089"/>
        <w:gridCol w:w="236"/>
        <w:gridCol w:w="1112"/>
        <w:gridCol w:w="273"/>
        <w:gridCol w:w="1078"/>
        <w:gridCol w:w="273"/>
        <w:gridCol w:w="1080"/>
      </w:tblGrid>
      <w:tr w:rsidR="00B31525" w:rsidTr="003C13BC">
        <w:tc>
          <w:tcPr>
            <w:tcW w:w="1623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1525" w:rsidTr="003C13BC">
        <w:tc>
          <w:tcPr>
            <w:tcW w:w="1623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31525" w:rsidTr="003C13BC">
        <w:tc>
          <w:tcPr>
            <w:tcW w:w="1623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3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31525" w:rsidTr="003C13BC">
        <w:tc>
          <w:tcPr>
            <w:tcW w:w="1623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1" w:type="pct"/>
            <w:gridSpan w:val="7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1525" w:rsidTr="003C13BC">
        <w:tc>
          <w:tcPr>
            <w:tcW w:w="1623" w:type="pct"/>
          </w:tcPr>
          <w:p w:rsidR="00B31525" w:rsidRDefault="00B31525" w:rsidP="002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6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83" w:type="pct"/>
          </w:tcPr>
          <w:p w:rsidR="00B31525" w:rsidRDefault="00B31525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89,774</w:t>
            </w:r>
          </w:p>
        </w:tc>
        <w:tc>
          <w:tcPr>
            <w:tcW w:w="126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:rsidR="00B31525" w:rsidRDefault="00B31525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68,814</w:t>
            </w:r>
          </w:p>
        </w:tc>
        <w:tc>
          <w:tcPr>
            <w:tcW w:w="146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71,609</w:t>
            </w:r>
          </w:p>
        </w:tc>
        <w:tc>
          <w:tcPr>
            <w:tcW w:w="146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B31525" w:rsidRDefault="00B31525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57,106</w:t>
            </w:r>
          </w:p>
        </w:tc>
      </w:tr>
      <w:tr w:rsidR="00B31525" w:rsidTr="003C13BC">
        <w:tc>
          <w:tcPr>
            <w:tcW w:w="1623" w:type="pct"/>
          </w:tcPr>
          <w:p w:rsidR="00B31525" w:rsidRDefault="00B31525" w:rsidP="002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26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B31525" w:rsidRDefault="00B31525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90,516</w:t>
            </w:r>
          </w:p>
        </w:tc>
        <w:tc>
          <w:tcPr>
            <w:tcW w:w="126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B31525" w:rsidRDefault="00B31525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61,53</w:t>
            </w:r>
            <w:r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87,205</w:t>
            </w:r>
          </w:p>
        </w:tc>
        <w:tc>
          <w:tcPr>
            <w:tcW w:w="146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B31525" w:rsidRDefault="00B31525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57,767</w:t>
            </w:r>
          </w:p>
        </w:tc>
      </w:tr>
      <w:tr w:rsidR="00B31525" w:rsidTr="003C13BC">
        <w:tc>
          <w:tcPr>
            <w:tcW w:w="1623" w:type="pct"/>
          </w:tcPr>
          <w:p w:rsidR="00B31525" w:rsidRPr="00252AEA" w:rsidRDefault="00B31525" w:rsidP="002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A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B31525" w:rsidRDefault="00B31525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180,290</w:t>
            </w:r>
          </w:p>
        </w:tc>
        <w:tc>
          <w:tcPr>
            <w:tcW w:w="126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B31525" w:rsidRDefault="00B31525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130,34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158,814</w:t>
            </w:r>
          </w:p>
        </w:tc>
        <w:tc>
          <w:tcPr>
            <w:tcW w:w="146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B31525" w:rsidRDefault="00B31525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114,873</w:t>
            </w:r>
          </w:p>
        </w:tc>
      </w:tr>
      <w:tr w:rsidR="00B31525" w:rsidTr="003C13BC">
        <w:tc>
          <w:tcPr>
            <w:tcW w:w="1623" w:type="pct"/>
          </w:tcPr>
          <w:p w:rsidR="00B31525" w:rsidRDefault="00B31525" w:rsidP="002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2A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 </w:t>
            </w:r>
          </w:p>
        </w:tc>
        <w:tc>
          <w:tcPr>
            <w:tcW w:w="626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B31525" w:rsidRDefault="00B31525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(4,852)</w:t>
            </w:r>
          </w:p>
        </w:tc>
        <w:tc>
          <w:tcPr>
            <w:tcW w:w="126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</w:tcPr>
          <w:p w:rsidR="00B31525" w:rsidRDefault="00B31525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(5,416)</w:t>
            </w:r>
          </w:p>
        </w:tc>
        <w:tc>
          <w:tcPr>
            <w:tcW w:w="146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(3,400)</w:t>
            </w:r>
          </w:p>
        </w:tc>
        <w:tc>
          <w:tcPr>
            <w:tcW w:w="146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B31525" w:rsidRDefault="00B31525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(3,687)</w:t>
            </w:r>
          </w:p>
        </w:tc>
      </w:tr>
      <w:tr w:rsidR="00B31525" w:rsidTr="003C13BC">
        <w:tc>
          <w:tcPr>
            <w:tcW w:w="1623" w:type="pct"/>
          </w:tcPr>
          <w:p w:rsidR="00B31525" w:rsidRPr="00173E9D" w:rsidRDefault="00B31525" w:rsidP="002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E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6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B31525" w:rsidRDefault="00B31525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175,438</w:t>
            </w:r>
          </w:p>
        </w:tc>
        <w:tc>
          <w:tcPr>
            <w:tcW w:w="126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B31525" w:rsidRDefault="00B31525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124,93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155,414</w:t>
            </w:r>
          </w:p>
        </w:tc>
        <w:tc>
          <w:tcPr>
            <w:tcW w:w="146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B31525" w:rsidRDefault="00B31525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111,186</w:t>
            </w:r>
          </w:p>
        </w:tc>
      </w:tr>
    </w:tbl>
    <w:p w:rsidR="00930032" w:rsidRPr="003C13BC" w:rsidRDefault="00930032">
      <w:pPr>
        <w:rPr>
          <w:sz w:val="30"/>
          <w:szCs w:val="30"/>
        </w:rPr>
      </w:pPr>
    </w:p>
    <w:tbl>
      <w:tblPr>
        <w:tblW w:w="9360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032"/>
        <w:gridCol w:w="1176"/>
        <w:gridCol w:w="1084"/>
        <w:gridCol w:w="251"/>
        <w:gridCol w:w="1103"/>
        <w:gridCol w:w="273"/>
        <w:gridCol w:w="1080"/>
        <w:gridCol w:w="273"/>
        <w:gridCol w:w="1088"/>
      </w:tblGrid>
      <w:tr w:rsidR="00B31525" w:rsidTr="003C13BC">
        <w:tc>
          <w:tcPr>
            <w:tcW w:w="162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1525" w:rsidTr="003C13BC">
        <w:tc>
          <w:tcPr>
            <w:tcW w:w="162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4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31525" w:rsidTr="003C13BC">
        <w:tc>
          <w:tcPr>
            <w:tcW w:w="162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2" w:type="pct"/>
            <w:gridSpan w:val="7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1525" w:rsidTr="003C13BC">
        <w:tc>
          <w:tcPr>
            <w:tcW w:w="2248" w:type="pct"/>
            <w:gridSpan w:val="2"/>
            <w:vAlign w:val="bottom"/>
          </w:tcPr>
          <w:p w:rsidR="00B31525" w:rsidRDefault="00B31525" w:rsidP="002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กลับรายการค่าเผื่อหนี้สงสัยจะสูญ</w:t>
            </w:r>
          </w:p>
        </w:tc>
        <w:tc>
          <w:tcPr>
            <w:tcW w:w="579" w:type="pct"/>
            <w:vAlign w:val="bottom"/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B31525" w:rsidRDefault="00B31525" w:rsidP="003C13BC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B31525" w:rsidTr="003C13BC">
        <w:tc>
          <w:tcPr>
            <w:tcW w:w="2248" w:type="pct"/>
            <w:gridSpan w:val="2"/>
            <w:vAlign w:val="bottom"/>
          </w:tcPr>
          <w:p w:rsidR="00B31525" w:rsidRPr="00D27AD4" w:rsidRDefault="00B31525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D27AD4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งวดสามเดือนสิ้นสุดวันที่</w:t>
            </w:r>
            <w:r w:rsidRPr="00D27A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63B0" w:rsidRPr="00C663B0">
              <w:rPr>
                <w:rFonts w:ascii="Angsana New" w:hAnsi="Angsana New"/>
                <w:sz w:val="30"/>
                <w:szCs w:val="30"/>
              </w:rPr>
              <w:t>30</w:t>
            </w:r>
            <w:r w:rsidRPr="00D27A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7AD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vAlign w:val="bottom"/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  <w:vAlign w:val="bottom"/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1525" w:rsidTr="003C13BC">
        <w:tc>
          <w:tcPr>
            <w:tcW w:w="2248" w:type="pct"/>
            <w:gridSpan w:val="2"/>
            <w:vAlign w:val="bottom"/>
          </w:tcPr>
          <w:p w:rsidR="00B31525" w:rsidRPr="00D27AD4" w:rsidRDefault="00D2691C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งวดเก้า</w:t>
            </w:r>
            <w:r w:rsidR="00B31525" w:rsidRPr="00D27AD4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="00B31525" w:rsidRPr="00D27A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63B0" w:rsidRPr="00C663B0">
              <w:rPr>
                <w:rFonts w:ascii="Angsana New" w:hAnsi="Angsana New"/>
                <w:sz w:val="30"/>
                <w:szCs w:val="30"/>
              </w:rPr>
              <w:t>30</w:t>
            </w:r>
            <w:r w:rsidR="00B31525" w:rsidRPr="00D27A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31525" w:rsidRPr="00D27AD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vAlign w:val="bottom"/>
          </w:tcPr>
          <w:p w:rsidR="00B31525" w:rsidRDefault="00D27AD4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34" w:type="pct"/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146" w:type="pct"/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  <w:vAlign w:val="bottom"/>
          </w:tcPr>
          <w:p w:rsidR="00B31525" w:rsidRDefault="00D27AD4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146" w:type="pct"/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B31525" w:rsidRPr="003C13BC" w:rsidTr="003C13BC">
        <w:tc>
          <w:tcPr>
            <w:tcW w:w="2248" w:type="pct"/>
            <w:gridSpan w:val="2"/>
            <w:vAlign w:val="bottom"/>
          </w:tcPr>
          <w:p w:rsidR="00B31525" w:rsidRPr="003C13BC" w:rsidRDefault="00B31525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vAlign w:val="bottom"/>
          </w:tcPr>
          <w:p w:rsidR="00B31525" w:rsidRPr="003C13BC" w:rsidRDefault="00B31525" w:rsidP="003C13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vAlign w:val="bottom"/>
          </w:tcPr>
          <w:p w:rsidR="00B31525" w:rsidRPr="003C13BC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:rsidR="00B31525" w:rsidRPr="003C13BC" w:rsidRDefault="00B31525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B31525" w:rsidRPr="003C13BC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vAlign w:val="bottom"/>
          </w:tcPr>
          <w:p w:rsidR="00B31525" w:rsidRPr="003C13BC" w:rsidRDefault="00B31525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B31525" w:rsidRPr="003C13BC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:rsidR="00B31525" w:rsidRPr="003C13BC" w:rsidRDefault="00B31525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1525" w:rsidTr="003C13BC">
        <w:tc>
          <w:tcPr>
            <w:tcW w:w="2248" w:type="pct"/>
            <w:gridSpan w:val="2"/>
            <w:vAlign w:val="bottom"/>
          </w:tcPr>
          <w:p w:rsidR="00B31525" w:rsidRDefault="00B31525" w:rsidP="002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หนี้สูญสำหรับ</w:t>
            </w:r>
          </w:p>
        </w:tc>
        <w:tc>
          <w:tcPr>
            <w:tcW w:w="579" w:type="pct"/>
            <w:vAlign w:val="bottom"/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B31525" w:rsidRDefault="00B31525" w:rsidP="003C13BC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B31525" w:rsidTr="003C13BC">
        <w:tc>
          <w:tcPr>
            <w:tcW w:w="2248" w:type="pct"/>
            <w:gridSpan w:val="2"/>
            <w:vAlign w:val="bottom"/>
          </w:tcPr>
          <w:p w:rsidR="00B31525" w:rsidRPr="00D27AD4" w:rsidRDefault="00B31525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D27AD4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งวดสามเดือนสิ้นสุดวันที่</w:t>
            </w:r>
            <w:r w:rsidRPr="00D27A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63B0" w:rsidRPr="00C663B0">
              <w:rPr>
                <w:rFonts w:ascii="Angsana New" w:hAnsi="Angsana New"/>
                <w:sz w:val="30"/>
                <w:szCs w:val="30"/>
              </w:rPr>
              <w:t>30</w:t>
            </w:r>
            <w:r w:rsidRPr="00D27A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7AD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vAlign w:val="bottom"/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  <w:vAlign w:val="bottom"/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:rsidR="00B31525" w:rsidRDefault="00B31525" w:rsidP="003C13BC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1525" w:rsidTr="003C13BC">
        <w:tc>
          <w:tcPr>
            <w:tcW w:w="2248" w:type="pct"/>
            <w:gridSpan w:val="2"/>
            <w:vAlign w:val="bottom"/>
          </w:tcPr>
          <w:p w:rsidR="00B31525" w:rsidRPr="00D27AD4" w:rsidRDefault="00D2691C" w:rsidP="003C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งวดเก้า</w:t>
            </w:r>
            <w:r w:rsidR="00B31525" w:rsidRPr="00D27AD4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="00B31525" w:rsidRPr="00D27A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63B0" w:rsidRPr="00C663B0">
              <w:rPr>
                <w:rFonts w:ascii="Angsana New" w:hAnsi="Angsana New"/>
                <w:sz w:val="30"/>
                <w:szCs w:val="30"/>
              </w:rPr>
              <w:t>30</w:t>
            </w:r>
            <w:r w:rsidR="00B31525" w:rsidRPr="00D27A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31525" w:rsidRPr="00D27AD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vAlign w:val="bottom"/>
          </w:tcPr>
          <w:p w:rsidR="00B31525" w:rsidRDefault="00D27AD4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34" w:type="pct"/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146" w:type="pct"/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  <w:vAlign w:val="bottom"/>
          </w:tcPr>
          <w:p w:rsidR="00B31525" w:rsidRDefault="00D27AD4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146" w:type="pct"/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:rsidR="00B31525" w:rsidRDefault="00B31525" w:rsidP="003C13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</w:tbl>
    <w:p w:rsidR="003C13BC" w:rsidRDefault="003C1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252AEA" w:rsidRDefault="00252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252AEA" w:rsidRDefault="00252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252AEA" w:rsidRDefault="00252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252AEA" w:rsidRDefault="00252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B31525" w:rsidRDefault="00B31525" w:rsidP="00252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08"/>
        <w:jc w:val="both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210"/>
        <w:gridCol w:w="1082"/>
        <w:gridCol w:w="262"/>
        <w:gridCol w:w="1099"/>
        <w:gridCol w:w="264"/>
        <w:gridCol w:w="1095"/>
        <w:gridCol w:w="270"/>
        <w:gridCol w:w="1078"/>
      </w:tblGrid>
      <w:tr w:rsidR="00B31525" w:rsidTr="00252AEA">
        <w:trPr>
          <w:trHeight w:val="434"/>
        </w:trPr>
        <w:tc>
          <w:tcPr>
            <w:tcW w:w="224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5EBB" w:rsidTr="00252AEA">
        <w:tc>
          <w:tcPr>
            <w:tcW w:w="224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95EBB" w:rsidTr="00252AEA">
        <w:tc>
          <w:tcPr>
            <w:tcW w:w="224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1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31525" w:rsidTr="00252AEA">
        <w:tc>
          <w:tcPr>
            <w:tcW w:w="224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1" w:type="pct"/>
            <w:gridSpan w:val="7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5EBB" w:rsidTr="00252AEA">
        <w:tc>
          <w:tcPr>
            <w:tcW w:w="2249" w:type="pct"/>
          </w:tcPr>
          <w:p w:rsidR="00B31525" w:rsidRDefault="00B31525" w:rsidP="002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ภายในวันที่ครบ</w:t>
            </w:r>
            <w:r w:rsidRPr="00252AEA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578" w:type="pct"/>
          </w:tcPr>
          <w:p w:rsidR="00B31525" w:rsidRDefault="006334E6" w:rsidP="00252AE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174,995</w:t>
            </w:r>
          </w:p>
        </w:tc>
        <w:tc>
          <w:tcPr>
            <w:tcW w:w="140" w:type="pct"/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31525" w:rsidRDefault="00B31525" w:rsidP="00252AE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122,48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B31525" w:rsidRDefault="009A2DF2" w:rsidP="00252AE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154,971</w:t>
            </w:r>
          </w:p>
        </w:tc>
        <w:tc>
          <w:tcPr>
            <w:tcW w:w="144" w:type="pct"/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31525" w:rsidRDefault="00B31525" w:rsidP="00252AE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108,777</w:t>
            </w:r>
          </w:p>
        </w:tc>
      </w:tr>
      <w:tr w:rsidR="00895EBB" w:rsidTr="00252AEA">
        <w:tc>
          <w:tcPr>
            <w:tcW w:w="2249" w:type="pct"/>
          </w:tcPr>
          <w:p w:rsidR="00B31525" w:rsidRDefault="00B31525" w:rsidP="002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AEA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578" w:type="pct"/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5EBB" w:rsidTr="00252AEA">
        <w:tc>
          <w:tcPr>
            <w:tcW w:w="2249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8" w:type="pct"/>
          </w:tcPr>
          <w:p w:rsidR="00B31525" w:rsidRDefault="006334E6" w:rsidP="00895E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40" w:type="pct"/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2,449</w:t>
            </w:r>
          </w:p>
        </w:tc>
        <w:tc>
          <w:tcPr>
            <w:tcW w:w="141" w:type="pct"/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B31525" w:rsidRDefault="009A2DF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44" w:type="pct"/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2,411</w:t>
            </w:r>
          </w:p>
        </w:tc>
      </w:tr>
      <w:tr w:rsidR="00895EBB" w:rsidTr="00252AEA">
        <w:tc>
          <w:tcPr>
            <w:tcW w:w="2249" w:type="pct"/>
          </w:tcPr>
          <w:p w:rsidR="00930032" w:rsidRDefault="009A2DF2" w:rsidP="009A2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93003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930032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93003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78" w:type="pct"/>
          </w:tcPr>
          <w:p w:rsidR="00930032" w:rsidRPr="00895EBB" w:rsidRDefault="00895EBB" w:rsidP="00895EBB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95EBB">
              <w:rPr>
                <w:rFonts w:ascii="Angsana New" w:hAnsi="Angsana New"/>
                <w:sz w:val="30"/>
                <w:szCs w:val="30"/>
              </w:rPr>
              <w:t>-</w:t>
            </w:r>
            <w:r w:rsidR="00930032" w:rsidRPr="00895EB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0" w:type="pct"/>
          </w:tcPr>
          <w:p w:rsidR="00930032" w:rsidRDefault="00930032" w:rsidP="0093003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30032" w:rsidRDefault="00930032" w:rsidP="0093003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930032" w:rsidRDefault="00930032" w:rsidP="0093003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930032" w:rsidRDefault="00930032" w:rsidP="00930032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:rsidR="00930032" w:rsidRDefault="00930032" w:rsidP="0093003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930032" w:rsidRDefault="00930032" w:rsidP="00930032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895EBB" w:rsidTr="00252AEA">
        <w:tc>
          <w:tcPr>
            <w:tcW w:w="2249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78" w:type="pct"/>
          </w:tcPr>
          <w:p w:rsidR="00B31525" w:rsidRPr="00895EBB" w:rsidRDefault="00930032" w:rsidP="00895EBB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95EBB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B31525" w:rsidRPr="00895EBB">
              <w:rPr>
                <w:rFonts w:ascii="Angsana New" w:hAnsi="Angsana New"/>
                <w:sz w:val="30"/>
                <w:szCs w:val="30"/>
              </w:rPr>
              <w:t>-</w:t>
            </w:r>
            <w:r w:rsidRPr="00895EB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0" w:type="pct"/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5EBB" w:rsidTr="00252AEA">
        <w:tc>
          <w:tcPr>
            <w:tcW w:w="2249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4,851</w:t>
            </w:r>
          </w:p>
        </w:tc>
        <w:tc>
          <w:tcPr>
            <w:tcW w:w="140" w:type="pct"/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5,414</w:t>
            </w:r>
          </w:p>
        </w:tc>
        <w:tc>
          <w:tcPr>
            <w:tcW w:w="141" w:type="pct"/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3,399</w:t>
            </w:r>
          </w:p>
        </w:tc>
        <w:tc>
          <w:tcPr>
            <w:tcW w:w="144" w:type="pct"/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B31525" w:rsidRDefault="00B31525" w:rsidP="00895E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3,685</w:t>
            </w:r>
          </w:p>
        </w:tc>
      </w:tr>
      <w:tr w:rsidR="00895EBB" w:rsidTr="00252AEA">
        <w:tc>
          <w:tcPr>
            <w:tcW w:w="2249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180,290</w:t>
            </w:r>
          </w:p>
        </w:tc>
        <w:tc>
          <w:tcPr>
            <w:tcW w:w="140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130,34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158,814</w:t>
            </w:r>
          </w:p>
        </w:tc>
        <w:tc>
          <w:tcPr>
            <w:tcW w:w="144" w:type="pct"/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114,873</w:t>
            </w:r>
          </w:p>
        </w:tc>
      </w:tr>
      <w:tr w:rsidR="00895EBB" w:rsidTr="00252AEA">
        <w:tc>
          <w:tcPr>
            <w:tcW w:w="2249" w:type="pct"/>
          </w:tcPr>
          <w:p w:rsidR="00B31525" w:rsidRDefault="00B31525" w:rsidP="002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A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52AE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(4,852)</w:t>
            </w:r>
          </w:p>
        </w:tc>
        <w:tc>
          <w:tcPr>
            <w:tcW w:w="140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(5,416)</w:t>
            </w:r>
          </w:p>
        </w:tc>
        <w:tc>
          <w:tcPr>
            <w:tcW w:w="141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(3,400)</w:t>
            </w:r>
          </w:p>
        </w:tc>
        <w:tc>
          <w:tcPr>
            <w:tcW w:w="144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B31525" w:rsidRDefault="00B31525" w:rsidP="00895E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(3,687)</w:t>
            </w:r>
          </w:p>
        </w:tc>
      </w:tr>
      <w:tr w:rsidR="00895EBB" w:rsidTr="00252AEA">
        <w:tc>
          <w:tcPr>
            <w:tcW w:w="2249" w:type="pct"/>
          </w:tcPr>
          <w:p w:rsidR="00B31525" w:rsidRPr="00252AEA" w:rsidRDefault="00B31525" w:rsidP="0025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2A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175,438</w:t>
            </w:r>
          </w:p>
        </w:tc>
        <w:tc>
          <w:tcPr>
            <w:tcW w:w="140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B31525" w:rsidRDefault="00B315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124,93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:rsidR="00B31525" w:rsidRDefault="00B31525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155,414</w:t>
            </w:r>
          </w:p>
        </w:tc>
        <w:tc>
          <w:tcPr>
            <w:tcW w:w="144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:rsidR="00B31525" w:rsidRDefault="00B31525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111,186</w:t>
            </w:r>
          </w:p>
        </w:tc>
      </w:tr>
    </w:tbl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B31525" w:rsidRDefault="00B31525" w:rsidP="00252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0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933F55">
        <w:rPr>
          <w:rFonts w:ascii="Angsana New" w:hAnsi="Angsana New"/>
          <w:sz w:val="30"/>
          <w:szCs w:val="30"/>
        </w:rPr>
        <w:t xml:space="preserve"> </w:t>
      </w:r>
      <w:r w:rsidR="00933F55">
        <w:rPr>
          <w:rFonts w:ascii="Angsana New" w:hAnsi="Angsana New" w:hint="cs"/>
          <w:sz w:val="30"/>
          <w:szCs w:val="30"/>
          <w:cs/>
        </w:rPr>
        <w:t>คือ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/>
          <w:sz w:val="30"/>
          <w:szCs w:val="30"/>
          <w:cs/>
        </w:rPr>
        <w:t xml:space="preserve">ถึง </w:t>
      </w:r>
      <w:r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/>
          <w:sz w:val="30"/>
          <w:szCs w:val="30"/>
          <w:cs/>
        </w:rPr>
        <w:t xml:space="preserve"> วัน</w:t>
      </w:r>
    </w:p>
    <w:p w:rsidR="00B31525" w:rsidRPr="00252AEA" w:rsidRDefault="00B31525" w:rsidP="00252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sz w:val="30"/>
          <w:szCs w:val="30"/>
          <w:cs/>
        </w:rPr>
        <w:sectPr w:rsidR="00B31525" w:rsidRPr="00252AEA">
          <w:headerReference w:type="default" r:id="rId8"/>
          <w:footerReference w:type="default" r:id="rId9"/>
          <w:pgSz w:w="11907" w:h="16840" w:code="9"/>
          <w:pgMar w:top="648" w:right="1152" w:bottom="576" w:left="1152" w:header="720" w:footer="720" w:gutter="0"/>
          <w:pgNumType w:start="17"/>
          <w:cols w:space="708"/>
          <w:docGrid w:linePitch="360"/>
        </w:sectPr>
      </w:pPr>
    </w:p>
    <w:p w:rsidR="00B31525" w:rsidRDefault="00B31525" w:rsidP="00687E4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B31525" w:rsidRDefault="00B31525">
      <w:pPr>
        <w:pStyle w:val="BodyText"/>
        <w:spacing w:after="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B31525" w:rsidRDefault="00B31525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B31525" w:rsidRDefault="00B31525">
      <w:pPr>
        <w:pStyle w:val="BodyText"/>
        <w:spacing w:after="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53" w:type="dxa"/>
        <w:tblInd w:w="32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25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B31525" w:rsidTr="00252AEA">
        <w:trPr>
          <w:cantSplit/>
          <w:tblHeader/>
        </w:trPr>
        <w:tc>
          <w:tcPr>
            <w:tcW w:w="4525" w:type="dxa"/>
          </w:tcPr>
          <w:p w:rsidR="00B31525" w:rsidRDefault="00B315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31525" w:rsidTr="00252AEA">
        <w:trPr>
          <w:cantSplit/>
          <w:tblHeader/>
        </w:trPr>
        <w:tc>
          <w:tcPr>
            <w:tcW w:w="4525" w:type="dxa"/>
          </w:tcPr>
          <w:p w:rsidR="00B31525" w:rsidRDefault="00B315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:rsidR="00B31525" w:rsidRDefault="00B31525">
            <w:pPr>
              <w:pStyle w:val="acctfourfigures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:rsidR="00B31525" w:rsidRDefault="00B3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โดยตรง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อ้อม</w:t>
            </w: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center"/>
          </w:tcPr>
          <w:p w:rsidR="00B31525" w:rsidRDefault="00B3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31525" w:rsidRDefault="00B3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:rsidR="00B31525" w:rsidRDefault="00B31525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31525" w:rsidRDefault="00B31525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B31525" w:rsidRDefault="00B31525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31525" w:rsidRDefault="00B31525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B31525" w:rsidTr="00252AEA">
        <w:trPr>
          <w:cantSplit/>
          <w:tblHeader/>
        </w:trPr>
        <w:tc>
          <w:tcPr>
            <w:tcW w:w="4525" w:type="dxa"/>
          </w:tcPr>
          <w:p w:rsidR="00B31525" w:rsidRDefault="00B315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8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B31525" w:rsidTr="00252AEA">
        <w:trPr>
          <w:cantSplit/>
          <w:tblHeader/>
        </w:trPr>
        <w:tc>
          <w:tcPr>
            <w:tcW w:w="4525" w:type="dxa"/>
          </w:tcPr>
          <w:p w:rsidR="00B31525" w:rsidRDefault="00B315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8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31525" w:rsidTr="00252AEA">
        <w:trPr>
          <w:cantSplit/>
        </w:trPr>
        <w:tc>
          <w:tcPr>
            <w:tcW w:w="4525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B31525" w:rsidRDefault="00B3152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:rsidR="00B31525" w:rsidRDefault="00B315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1525" w:rsidTr="00252AEA">
        <w:trPr>
          <w:cantSplit/>
        </w:trPr>
        <w:tc>
          <w:tcPr>
            <w:tcW w:w="4525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B31525" w:rsidRDefault="00B3152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</w:tcPr>
          <w:p w:rsidR="00B31525" w:rsidRDefault="00B3152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31525" w:rsidTr="00252AEA">
        <w:trPr>
          <w:cantSplit/>
        </w:trPr>
        <w:tc>
          <w:tcPr>
            <w:tcW w:w="4525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คอน อีส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เทอร์น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B31525" w:rsidRDefault="00B3152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:rsidR="00B31525" w:rsidRDefault="00B3152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1525" w:rsidTr="00252AEA">
        <w:trPr>
          <w:cantSplit/>
        </w:trPr>
        <w:tc>
          <w:tcPr>
            <w:tcW w:w="4525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Default="00B3152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Default="00B3152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B31525" w:rsidRDefault="00B3152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Default="00B3152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B31525" w:rsidRDefault="00B3152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Default="00B3152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B31525" w:rsidRDefault="00B31525">
      <w:pPr>
        <w:pStyle w:val="BodyText"/>
        <w:spacing w:after="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B31525" w:rsidRDefault="00B31525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31525" w:rsidRDefault="00B31525">
      <w:pPr>
        <w:rPr>
          <w:rFonts w:ascii="Angsana New" w:hAnsi="Angsana New"/>
          <w:b/>
          <w:bCs/>
          <w:sz w:val="30"/>
          <w:szCs w:val="30"/>
        </w:rPr>
        <w:sectPr w:rsidR="00B31525">
          <w:headerReference w:type="default" r:id="rId10"/>
          <w:footerReference w:type="default" r:id="rId11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:rsidR="00B31525" w:rsidRDefault="00B31525" w:rsidP="00687E4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 </w:t>
      </w:r>
    </w:p>
    <w:p w:rsidR="00B31525" w:rsidRDefault="00B315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</w:rPr>
      </w:pPr>
    </w:p>
    <w:p w:rsidR="00B31525" w:rsidRDefault="00B315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ab/>
      </w:r>
      <w:r>
        <w:rPr>
          <w:rFonts w:ascii="Angsana New" w:hAnsi="Angsana New"/>
          <w:i/>
          <w:iCs/>
          <w:sz w:val="30"/>
          <w:szCs w:val="30"/>
          <w:cs/>
        </w:rPr>
        <w:t>ที่ดิน อาคารและอุปกรณ์ระหว่างก่อสร้าง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:rsidR="00B31525" w:rsidRDefault="00B31525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บริษัทเริ่มก่อสร้างโรงงานแห่งใหม่</w:t>
      </w:r>
      <w:r>
        <w:rPr>
          <w:rFonts w:ascii="Angsana New" w:hAnsi="Angsana New" w:hint="cs"/>
          <w:spacing w:val="-4"/>
          <w:sz w:val="30"/>
          <w:szCs w:val="30"/>
          <w:cs/>
        </w:rPr>
        <w:t>ในจังหวัดลำพูน</w:t>
      </w:r>
      <w:r>
        <w:rPr>
          <w:rFonts w:ascii="Angsana New" w:hAnsi="Angsana New"/>
          <w:spacing w:val="-4"/>
          <w:sz w:val="30"/>
          <w:szCs w:val="30"/>
          <w:cs/>
        </w:rPr>
        <w:t>และได้ดำเนินงานก่อสร้างไปแล้วบางส่วนในระหว่างปี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  <w:lang w:val="en-GB"/>
        </w:rPr>
        <w:t>2558 - 2559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ทั้งนี้ต้นทุนที่เกิดขึ้นจนถึง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ณ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วันที่รายงานมีจำนวนเงินทั้งสิ้น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30777">
        <w:rPr>
          <w:rFonts w:ascii="Angsana New" w:hAnsi="Angsana New"/>
          <w:sz w:val="30"/>
          <w:szCs w:val="30"/>
        </w:rPr>
        <w:t>240.4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 xml:space="preserve">(31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i/>
          <w:iCs/>
          <w:sz w:val="30"/>
          <w:szCs w:val="30"/>
        </w:rPr>
        <w:t xml:space="preserve">2560: 240.9 </w:t>
      </w:r>
      <w:r>
        <w:rPr>
          <w:rFonts w:ascii="Angsana New" w:hAnsi="Angsana New"/>
          <w:i/>
          <w:iCs/>
          <w:sz w:val="30"/>
          <w:szCs w:val="30"/>
          <w:cs/>
        </w:rPr>
        <w:t>ล้านบาท</w:t>
      </w:r>
      <w:r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="Angsana New" w:hAnsi="Angsana New"/>
          <w:i/>
          <w:iCs/>
          <w:sz w:val="30"/>
          <w:szCs w:val="30"/>
        </w:rPr>
      </w:pPr>
    </w:p>
    <w:p w:rsidR="00B31525" w:rsidRDefault="00B31525" w:rsidP="00687E48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/>
          <w:sz w:val="30"/>
          <w:szCs w:val="30"/>
          <w:cs/>
        </w:rPr>
        <w:t xml:space="preserve"> ตุลาคม </w:t>
      </w:r>
      <w:r>
        <w:rPr>
          <w:rFonts w:ascii="Angsana New" w:hAnsi="Angsana New"/>
          <w:sz w:val="30"/>
          <w:szCs w:val="30"/>
        </w:rPr>
        <w:t>2558</w:t>
      </w:r>
      <w:r>
        <w:rPr>
          <w:rFonts w:ascii="Angsana New" w:hAnsi="Angsana New"/>
          <w:sz w:val="30"/>
          <w:szCs w:val="30"/>
          <w:cs/>
        </w:rPr>
        <w:t xml:space="preserve"> คณะกรรมการได้พิจารณาถึงสถานการณ์การตลาดในประเทศในปัจจุบัน จึงได้มีมติอนุมัติให้ชะลอโครงการที่อยู่ในระหว่างก่อสร้างเป็นการชั่วคราวเพื่อให้สอดคล้องกับ</w:t>
      </w:r>
      <w:r>
        <w:rPr>
          <w:rFonts w:ascii="Angsana New" w:hAnsi="Angsana New"/>
          <w:spacing w:val="2"/>
          <w:sz w:val="30"/>
          <w:szCs w:val="30"/>
          <w:cs/>
        </w:rPr>
        <w:t>สถานการณ์การตลาด โดยฝ่ายจัดการและคณะกรรมการบริหารได้พิจารณาปัจจัยและผลกระทบที่อาจเกิดขึ้นใน</w:t>
      </w:r>
      <w:r>
        <w:rPr>
          <w:rFonts w:ascii="Angsana New" w:hAnsi="Angsana New"/>
          <w:sz w:val="30"/>
          <w:szCs w:val="30"/>
          <w:cs/>
        </w:rPr>
        <w:t>ทุก</w:t>
      </w:r>
      <w:r>
        <w:rPr>
          <w:rFonts w:ascii="Angsana New" w:hAnsi="Angsana New"/>
          <w:spacing w:val="-4"/>
          <w:sz w:val="30"/>
          <w:szCs w:val="30"/>
          <w:cs/>
        </w:rPr>
        <w:t>ด้าน</w:t>
      </w:r>
      <w:r>
        <w:rPr>
          <w:rFonts w:ascii="Angsana New" w:hAnsi="Angsana New"/>
          <w:sz w:val="30"/>
          <w:szCs w:val="30"/>
          <w:cs/>
        </w:rPr>
        <w:t xml:space="preserve">โดยละเอียดรอบคอบแล้วเห็นว่าการดำเนินการดังกล่าวจะไม่ส่งผลกระทบอย่างมีนัยสำคัญต่อการดำเนินธุรกิจของบริษัทรวมทั้งผู้มีส่วนได้เสียรายอื่นๆ ทั้งนี้ฝ่ายจัดการจะติดตามสถานการณ์การตลาดอย่างใกล้ชิดและสม่ำเสมอเพื่อพิจารณาระยะเวลาที่เหมาะสมที่สุดในการเริ่มดำเนินโครงการอีกครั้งหนึ่ง </w:t>
      </w:r>
    </w:p>
    <w:p w:rsidR="00B31525" w:rsidRDefault="00B31525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33F55" w:rsidRDefault="00252AEA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12EC0">
        <w:rPr>
          <w:rFonts w:ascii="Angsana New" w:hAnsi="Angsana New" w:hint="cs"/>
          <w:spacing w:val="2"/>
          <w:sz w:val="30"/>
          <w:szCs w:val="30"/>
          <w:cs/>
        </w:rPr>
        <w:t>ในไตรมาส</w:t>
      </w:r>
      <w:r w:rsidRPr="00112EC0">
        <w:rPr>
          <w:rFonts w:ascii="Angsana New" w:hAnsi="Angsana New"/>
          <w:spacing w:val="2"/>
          <w:sz w:val="30"/>
          <w:szCs w:val="30"/>
          <w:cs/>
        </w:rPr>
        <w:t xml:space="preserve"> 3 </w:t>
      </w:r>
      <w:r w:rsidRPr="00112EC0">
        <w:rPr>
          <w:rFonts w:ascii="Angsana New" w:hAnsi="Angsana New" w:hint="cs"/>
          <w:spacing w:val="2"/>
          <w:sz w:val="30"/>
          <w:szCs w:val="30"/>
          <w:cs/>
        </w:rPr>
        <w:t>ปี</w:t>
      </w:r>
      <w:r w:rsidRPr="00112EC0">
        <w:rPr>
          <w:rFonts w:ascii="Angsana New" w:hAnsi="Angsana New"/>
          <w:spacing w:val="2"/>
          <w:sz w:val="30"/>
          <w:szCs w:val="30"/>
          <w:cs/>
        </w:rPr>
        <w:t xml:space="preserve"> 2561 </w:t>
      </w:r>
      <w:r w:rsidRPr="00112EC0">
        <w:rPr>
          <w:rFonts w:ascii="Angsana New" w:hAnsi="Angsana New" w:hint="cs"/>
          <w:spacing w:val="2"/>
          <w:sz w:val="30"/>
          <w:szCs w:val="30"/>
          <w:cs/>
        </w:rPr>
        <w:t>บริษัทแต่งตั้งผู้ประเมินราคาอิสระเพื่อทำการทบทวนและทำการทดสอบการด้อยค่าของที่ดิน</w:t>
      </w:r>
      <w:r w:rsidRPr="00112EC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12EC0">
        <w:rPr>
          <w:rFonts w:ascii="Angsana New" w:hAnsi="Angsana New" w:hint="cs"/>
          <w:spacing w:val="2"/>
          <w:sz w:val="30"/>
          <w:szCs w:val="30"/>
          <w:cs/>
        </w:rPr>
        <w:t>อาคารและอุปกรณ์ระหว่างก่อสร้างในจังหวัดลำพูน</w:t>
      </w:r>
      <w:r w:rsidRPr="00112EC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12EC0">
        <w:rPr>
          <w:rFonts w:ascii="Angsana New" w:hAnsi="Angsana New" w:hint="cs"/>
          <w:spacing w:val="2"/>
          <w:sz w:val="30"/>
          <w:szCs w:val="30"/>
          <w:cs/>
        </w:rPr>
        <w:t>ผู้ประเมินราคาอิสระประเมินมูลค่ายุติธรรมของที่ดิน</w:t>
      </w:r>
      <w:r w:rsidRPr="00112EC0">
        <w:rPr>
          <w:rFonts w:ascii="Angsana New" w:hAnsi="Angsana New" w:hint="cs"/>
          <w:spacing w:val="6"/>
          <w:sz w:val="30"/>
          <w:szCs w:val="30"/>
          <w:cs/>
        </w:rPr>
        <w:t>โดยใช้วิธีราคาตลาด</w:t>
      </w:r>
      <w:r w:rsidRPr="00112EC0">
        <w:rPr>
          <w:rFonts w:ascii="Angsana New" w:hAnsi="Angsana New"/>
          <w:spacing w:val="6"/>
          <w:sz w:val="30"/>
          <w:szCs w:val="30"/>
          <w:cs/>
        </w:rPr>
        <w:t xml:space="preserve"> (</w:t>
      </w:r>
      <w:r w:rsidRPr="00112EC0">
        <w:rPr>
          <w:rFonts w:ascii="Angsana New" w:hAnsi="Angsana New"/>
          <w:spacing w:val="6"/>
          <w:sz w:val="30"/>
          <w:szCs w:val="30"/>
        </w:rPr>
        <w:t xml:space="preserve">Market Data Approach) </w:t>
      </w:r>
      <w:r w:rsidRPr="00112EC0">
        <w:rPr>
          <w:rFonts w:ascii="Angsana New" w:hAnsi="Angsana New" w:hint="cs"/>
          <w:spacing w:val="6"/>
          <w:sz w:val="30"/>
          <w:szCs w:val="30"/>
          <w:cs/>
        </w:rPr>
        <w:t>และประเมินมูลค่าของอาคารและอุปกรณ์ระหว่างก่อสร้างโดย</w:t>
      </w:r>
      <w:r w:rsidRPr="00717255">
        <w:rPr>
          <w:rFonts w:ascii="Angsana New" w:hAnsi="Angsana New" w:hint="cs"/>
          <w:spacing w:val="4"/>
          <w:sz w:val="30"/>
          <w:szCs w:val="30"/>
          <w:cs/>
        </w:rPr>
        <w:t>ใช้วิธีราคาทุน</w:t>
      </w:r>
      <w:r w:rsidR="003D296C" w:rsidRPr="00717255">
        <w:rPr>
          <w:rFonts w:ascii="Angsana New" w:hAnsi="Angsana New" w:hint="cs"/>
          <w:spacing w:val="4"/>
          <w:sz w:val="30"/>
          <w:szCs w:val="30"/>
          <w:cs/>
        </w:rPr>
        <w:t>การเปลี่ยนแทน</w:t>
      </w:r>
      <w:r w:rsidRPr="00717255">
        <w:rPr>
          <w:rFonts w:ascii="Angsana New" w:hAnsi="Angsana New"/>
          <w:spacing w:val="4"/>
          <w:sz w:val="30"/>
          <w:szCs w:val="30"/>
          <w:cs/>
        </w:rPr>
        <w:t xml:space="preserve"> (</w:t>
      </w:r>
      <w:r w:rsidR="003D296C" w:rsidRPr="00717255">
        <w:rPr>
          <w:rFonts w:ascii="Angsana New" w:hAnsi="Angsana New"/>
          <w:spacing w:val="4"/>
          <w:sz w:val="30"/>
          <w:szCs w:val="30"/>
        </w:rPr>
        <w:t xml:space="preserve">Cost Approach) </w:t>
      </w:r>
      <w:r w:rsidRPr="00717255">
        <w:rPr>
          <w:rFonts w:ascii="Angsana New" w:hAnsi="Angsana New" w:hint="cs"/>
          <w:spacing w:val="4"/>
          <w:sz w:val="30"/>
          <w:szCs w:val="30"/>
          <w:cs/>
        </w:rPr>
        <w:t>เป็นผลให้บริษัทรับรู้</w:t>
      </w:r>
      <w:r w:rsidR="00845F6C" w:rsidRPr="00717255">
        <w:rPr>
          <w:rFonts w:ascii="Angsana New" w:hAnsi="Angsana New" w:hint="cs"/>
          <w:spacing w:val="4"/>
          <w:sz w:val="30"/>
          <w:szCs w:val="30"/>
          <w:cs/>
        </w:rPr>
        <w:t>ผล</w:t>
      </w:r>
      <w:r w:rsidRPr="00717255">
        <w:rPr>
          <w:rFonts w:ascii="Angsana New" w:hAnsi="Angsana New" w:hint="cs"/>
          <w:spacing w:val="4"/>
          <w:sz w:val="30"/>
          <w:szCs w:val="30"/>
          <w:cs/>
        </w:rPr>
        <w:t>ขาดทุนจากการด้อยค่าเป็นจำนวนเงิน</w:t>
      </w:r>
      <w:r w:rsidR="0003789C" w:rsidRPr="00717255">
        <w:rPr>
          <w:rFonts w:ascii="Angsana New" w:hAnsi="Angsana New"/>
          <w:sz w:val="30"/>
          <w:szCs w:val="30"/>
          <w:cs/>
        </w:rPr>
        <w:t xml:space="preserve"> 2</w:t>
      </w:r>
      <w:r w:rsidR="0003789C" w:rsidRPr="00717255">
        <w:rPr>
          <w:rFonts w:ascii="Angsana New" w:hAnsi="Angsana New"/>
          <w:sz w:val="30"/>
          <w:szCs w:val="30"/>
        </w:rPr>
        <w:t>1</w:t>
      </w:r>
      <w:r w:rsidR="00D760BE" w:rsidRPr="00717255">
        <w:rPr>
          <w:rFonts w:ascii="Angsana New" w:hAnsi="Angsana New"/>
          <w:sz w:val="30"/>
          <w:szCs w:val="30"/>
        </w:rPr>
        <w:t>.0</w:t>
      </w:r>
      <w:r w:rsidRPr="00717255">
        <w:rPr>
          <w:rFonts w:ascii="Angsana New" w:hAnsi="Angsana New"/>
          <w:sz w:val="30"/>
          <w:szCs w:val="30"/>
          <w:cs/>
        </w:rPr>
        <w:t xml:space="preserve"> </w:t>
      </w:r>
      <w:r w:rsidRPr="00717255">
        <w:rPr>
          <w:rFonts w:ascii="Angsana New" w:hAnsi="Angsana New" w:hint="cs"/>
          <w:sz w:val="30"/>
          <w:szCs w:val="30"/>
          <w:cs/>
        </w:rPr>
        <w:t>ล้านบาท</w:t>
      </w:r>
      <w:r w:rsidR="003D296C" w:rsidRPr="00717255">
        <w:rPr>
          <w:rFonts w:ascii="Angsana New" w:hAnsi="Angsana New"/>
          <w:spacing w:val="-8"/>
          <w:sz w:val="30"/>
          <w:szCs w:val="30"/>
        </w:rPr>
        <w:t xml:space="preserve"> </w:t>
      </w:r>
      <w:r w:rsidR="003D296C" w:rsidRPr="00112EC0">
        <w:rPr>
          <w:rFonts w:ascii="Angsana New" w:hAnsi="Angsana New" w:hint="cs"/>
          <w:spacing w:val="6"/>
          <w:sz w:val="30"/>
          <w:szCs w:val="30"/>
          <w:cs/>
        </w:rPr>
        <w:t xml:space="preserve">ซึ่งแสดงภายใต้รายการ </w:t>
      </w:r>
      <w:r w:rsidR="003D296C" w:rsidRPr="00112EC0">
        <w:rPr>
          <w:rFonts w:ascii="Angsana New" w:hAnsi="Angsana New"/>
          <w:spacing w:val="6"/>
          <w:sz w:val="30"/>
          <w:szCs w:val="30"/>
        </w:rPr>
        <w:t>“</w:t>
      </w:r>
      <w:r w:rsidR="003D296C" w:rsidRPr="00112EC0">
        <w:rPr>
          <w:rFonts w:ascii="Angsana New" w:hAnsi="Angsana New" w:hint="cs"/>
          <w:spacing w:val="6"/>
          <w:sz w:val="30"/>
          <w:szCs w:val="30"/>
          <w:cs/>
        </w:rPr>
        <w:t>ค่าใช้จ่ายในการบริหาร</w:t>
      </w:r>
      <w:r w:rsidR="003D296C" w:rsidRPr="00112EC0">
        <w:rPr>
          <w:rFonts w:ascii="Angsana New" w:hAnsi="Angsana New"/>
          <w:spacing w:val="6"/>
          <w:sz w:val="30"/>
          <w:szCs w:val="30"/>
        </w:rPr>
        <w:t>”</w:t>
      </w:r>
      <w:r w:rsidR="003D296C" w:rsidRPr="00112EC0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112EC0">
        <w:rPr>
          <w:rFonts w:ascii="Angsana New" w:hAnsi="Angsana New" w:hint="cs"/>
          <w:spacing w:val="6"/>
          <w:sz w:val="30"/>
          <w:szCs w:val="30"/>
          <w:cs/>
        </w:rPr>
        <w:t>ในงบกำไรขาดทุนรวมและงบกำไรขาดทุนเฉพาะกิจการ</w:t>
      </w:r>
      <w:r w:rsidRPr="00112EC0">
        <w:rPr>
          <w:rFonts w:ascii="Angsana New" w:hAnsi="Angsana New"/>
          <w:sz w:val="30"/>
          <w:szCs w:val="30"/>
          <w:cs/>
        </w:rPr>
        <w:t xml:space="preserve"> </w:t>
      </w:r>
      <w:r w:rsidRPr="00112EC0">
        <w:rPr>
          <w:rFonts w:ascii="Angsana New" w:hAnsi="Angsana New" w:hint="cs"/>
          <w:sz w:val="30"/>
          <w:szCs w:val="30"/>
          <w:cs/>
        </w:rPr>
        <w:t>การวัดมูลค่ายุติธรรมดังกล่าว</w:t>
      </w:r>
      <w:r w:rsidRPr="00112EC0">
        <w:rPr>
          <w:rFonts w:ascii="Angsana New" w:hAnsi="Angsana New"/>
          <w:sz w:val="30"/>
          <w:szCs w:val="30"/>
          <w:cs/>
        </w:rPr>
        <w:t xml:space="preserve"> </w:t>
      </w:r>
      <w:r w:rsidRPr="00112EC0">
        <w:rPr>
          <w:rFonts w:ascii="Angsana New" w:hAnsi="Angsana New" w:hint="cs"/>
          <w:sz w:val="30"/>
          <w:szCs w:val="30"/>
          <w:cs/>
        </w:rPr>
        <w:t>ถูกจัดลำดับชั้นการวัดมูลค่ายุติธรรมอยู่ในระดับที่</w:t>
      </w:r>
      <w:r w:rsidRPr="00112EC0">
        <w:rPr>
          <w:rFonts w:ascii="Angsana New" w:hAnsi="Angsana New"/>
          <w:sz w:val="30"/>
          <w:szCs w:val="30"/>
          <w:cs/>
        </w:rPr>
        <w:t xml:space="preserve"> 3</w:t>
      </w:r>
    </w:p>
    <w:p w:rsidR="00933F55" w:rsidRDefault="00933F55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31525" w:rsidRDefault="00B31525" w:rsidP="00687E4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:rsidR="00B31525" w:rsidRDefault="00B31525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 มีดังนี้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4"/>
        <w:gridCol w:w="1080"/>
        <w:gridCol w:w="272"/>
        <w:gridCol w:w="1084"/>
        <w:gridCol w:w="272"/>
        <w:gridCol w:w="1080"/>
        <w:gridCol w:w="270"/>
        <w:gridCol w:w="1076"/>
      </w:tblGrid>
      <w:tr w:rsidR="00B31525" w:rsidTr="00252AEA">
        <w:trPr>
          <w:trHeight w:val="434"/>
        </w:trPr>
        <w:tc>
          <w:tcPr>
            <w:tcW w:w="220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2D64" w:rsidTr="00252AEA">
        <w:tc>
          <w:tcPr>
            <w:tcW w:w="220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B31525" w:rsidRDefault="00B31525" w:rsidP="007C2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2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C2D64" w:rsidTr="00252AEA">
        <w:tc>
          <w:tcPr>
            <w:tcW w:w="220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31525" w:rsidTr="00252AEA">
        <w:tc>
          <w:tcPr>
            <w:tcW w:w="2209" w:type="pct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1" w:type="pct"/>
            <w:gridSpan w:val="7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2D64" w:rsidTr="00252AEA">
        <w:tc>
          <w:tcPr>
            <w:tcW w:w="2209" w:type="pct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:rsidR="00B31525" w:rsidRDefault="00C90B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5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25,</w:t>
            </w:r>
            <w:r w:rsidR="00F31D03">
              <w:rPr>
                <w:b/>
                <w:bCs/>
                <w:lang w:val="en-US"/>
              </w:rPr>
              <w:t>301</w:t>
            </w:r>
          </w:p>
        </w:tc>
        <w:tc>
          <w:tcPr>
            <w:tcW w:w="148" w:type="pct"/>
            <w:vAlign w:val="bottom"/>
          </w:tcPr>
          <w:p w:rsidR="00B31525" w:rsidRDefault="00B31525">
            <w:pPr>
              <w:pStyle w:val="NoSpacing"/>
              <w:tabs>
                <w:tab w:val="decimal" w:pos="955"/>
              </w:tabs>
              <w:ind w:left="-102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:rsidR="00B31525" w:rsidRDefault="00B3152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5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lang w:val="en-US"/>
              </w:rPr>
              <w:t>30</w:t>
            </w:r>
            <w:r>
              <w:rPr>
                <w:rFonts w:hint="cs"/>
                <w:b/>
                <w:bCs/>
                <w:cs/>
              </w:rPr>
              <w:t>,</w:t>
            </w:r>
            <w:r>
              <w:rPr>
                <w:rFonts w:hint="cs"/>
                <w:b/>
                <w:bCs/>
                <w:lang w:val="en-US"/>
              </w:rPr>
              <w:t>98</w:t>
            </w:r>
            <w:r>
              <w:rPr>
                <w:b/>
                <w:bCs/>
                <w:lang w:val="en-US"/>
              </w:rPr>
              <w:t>8</w:t>
            </w:r>
          </w:p>
        </w:tc>
        <w:tc>
          <w:tcPr>
            <w:tcW w:w="148" w:type="pct"/>
          </w:tcPr>
          <w:p w:rsidR="00B31525" w:rsidRDefault="00B31525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2" w:right="-11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:rsidR="00B31525" w:rsidRDefault="00F31D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6"/>
              </w:tabs>
              <w:spacing w:line="380" w:lineRule="exact"/>
              <w:ind w:left="-108" w:right="-108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23,761</w:t>
            </w:r>
          </w:p>
        </w:tc>
        <w:tc>
          <w:tcPr>
            <w:tcW w:w="147" w:type="pct"/>
            <w:vAlign w:val="bottom"/>
          </w:tcPr>
          <w:p w:rsidR="00B31525" w:rsidRDefault="00B31525">
            <w:pPr>
              <w:pStyle w:val="NoSpacing"/>
              <w:tabs>
                <w:tab w:val="decimal" w:pos="955"/>
              </w:tabs>
              <w:ind w:left="-102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:rsidR="00B31525" w:rsidRDefault="00B31525" w:rsidP="007C2D6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6"/>
              </w:tabs>
              <w:spacing w:line="380" w:lineRule="exact"/>
              <w:ind w:left="-108" w:right="-108"/>
              <w:rPr>
                <w:b/>
                <w:bCs/>
                <w:color w:val="000000"/>
                <w:cs/>
              </w:rPr>
            </w:pPr>
            <w:r>
              <w:rPr>
                <w:rFonts w:hint="cs"/>
                <w:b/>
                <w:bCs/>
                <w:color w:val="000000"/>
                <w:lang w:val="en-US"/>
              </w:rPr>
              <w:t>23</w:t>
            </w:r>
            <w:r>
              <w:rPr>
                <w:rFonts w:hint="cs"/>
                <w:b/>
                <w:bCs/>
                <w:color w:val="000000"/>
                <w:cs/>
              </w:rPr>
              <w:t>,</w:t>
            </w:r>
            <w:r>
              <w:rPr>
                <w:rFonts w:hint="cs"/>
                <w:b/>
                <w:bCs/>
                <w:color w:val="000000"/>
                <w:lang w:val="en-US"/>
              </w:rPr>
              <w:t>939</w:t>
            </w:r>
          </w:p>
        </w:tc>
      </w:tr>
    </w:tbl>
    <w:p w:rsidR="00933F55" w:rsidRDefault="00933F55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:rsidR="00252AEA" w:rsidRDefault="00252AEA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:rsidR="00B31525" w:rsidRDefault="00B31525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รายการเคลื่อนไหวของสินทรัพย์ภาษีเงินได้รอการตัดบัญชีที่เกิดขึ้นในระหว่างงวดเก้าเดือนสิ้นสุด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30 </w:t>
      </w:r>
      <w:r>
        <w:rPr>
          <w:rFonts w:ascii="Angsana New" w:hAnsi="Angsana New"/>
          <w:sz w:val="30"/>
          <w:szCs w:val="30"/>
          <w:cs/>
          <w:lang w:val="en-US" w:bidi="th-TH"/>
        </w:rPr>
        <w:t xml:space="preserve">กันยายน </w:t>
      </w:r>
      <w:r>
        <w:rPr>
          <w:rFonts w:ascii="Angsana New" w:hAnsi="Angsana New"/>
          <w:sz w:val="30"/>
          <w:szCs w:val="30"/>
          <w:lang w:val="en-US" w:bidi="th-TH"/>
        </w:rPr>
        <w:t>256</w:t>
      </w:r>
      <w:r w:rsidR="00C663B0" w:rsidRPr="00C663B0">
        <w:rPr>
          <w:rFonts w:ascii="Angsana New" w:hAnsi="Angsana New" w:hint="cs"/>
          <w:sz w:val="30"/>
          <w:szCs w:val="30"/>
          <w:lang w:val="en-US" w:bidi="th-TH"/>
        </w:rPr>
        <w:t>1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en-US" w:bidi="th-TH"/>
        </w:rPr>
        <w:t xml:space="preserve">และ </w:t>
      </w:r>
      <w:r>
        <w:rPr>
          <w:rFonts w:ascii="Angsana New" w:hAnsi="Angsana New"/>
          <w:sz w:val="30"/>
          <w:szCs w:val="30"/>
          <w:lang w:val="en-US" w:bidi="th-TH"/>
        </w:rPr>
        <w:t>25</w:t>
      </w:r>
      <w:r w:rsidR="00C663B0" w:rsidRPr="00C663B0">
        <w:rPr>
          <w:rFonts w:ascii="Angsana New" w:hAnsi="Angsana New" w:hint="cs"/>
          <w:sz w:val="30"/>
          <w:szCs w:val="30"/>
          <w:lang w:val="en-US" w:bidi="th-TH"/>
        </w:rPr>
        <w:t>60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en-US" w:bidi="th-TH"/>
        </w:rPr>
        <w:t>มีดังนี้</w:t>
      </w:r>
    </w:p>
    <w:p w:rsidR="00B31525" w:rsidRDefault="00B31525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00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85"/>
        <w:gridCol w:w="1494"/>
        <w:gridCol w:w="236"/>
        <w:gridCol w:w="1447"/>
        <w:gridCol w:w="297"/>
        <w:gridCol w:w="1350"/>
      </w:tblGrid>
      <w:tr w:rsidR="000E26C2" w:rsidTr="008D3423">
        <w:trPr>
          <w:trHeight w:val="139"/>
        </w:trPr>
        <w:tc>
          <w:tcPr>
            <w:tcW w:w="4185" w:type="dxa"/>
          </w:tcPr>
          <w:p w:rsidR="000E26C2" w:rsidRDefault="000E26C2" w:rsidP="00B31525">
            <w:pPr>
              <w:pStyle w:val="NoSpacing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24" w:type="dxa"/>
            <w:gridSpan w:val="5"/>
            <w:vAlign w:val="bottom"/>
          </w:tcPr>
          <w:p w:rsidR="000E26C2" w:rsidRDefault="000E26C2" w:rsidP="00B31525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26C2" w:rsidTr="008D3423">
        <w:trPr>
          <w:trHeight w:val="139"/>
        </w:trPr>
        <w:tc>
          <w:tcPr>
            <w:tcW w:w="4185" w:type="dxa"/>
          </w:tcPr>
          <w:p w:rsidR="000E26C2" w:rsidRDefault="000E26C2" w:rsidP="00B31525">
            <w:pPr>
              <w:pStyle w:val="NoSpacing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  <w:vAlign w:val="bottom"/>
          </w:tcPr>
          <w:p w:rsidR="000E26C2" w:rsidRDefault="000E26C2" w:rsidP="00B31525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vAlign w:val="bottom"/>
          </w:tcPr>
          <w:p w:rsidR="000E26C2" w:rsidRDefault="000E26C2" w:rsidP="00B31525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  <w:t>รายได้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47" w:type="dxa"/>
            <w:gridSpan w:val="2"/>
            <w:vAlign w:val="bottom"/>
          </w:tcPr>
          <w:p w:rsidR="000E26C2" w:rsidRDefault="000E26C2" w:rsidP="00B31525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E26C2" w:rsidTr="008D3423">
        <w:trPr>
          <w:trHeight w:val="139"/>
        </w:trPr>
        <w:tc>
          <w:tcPr>
            <w:tcW w:w="4185" w:type="dxa"/>
          </w:tcPr>
          <w:p w:rsidR="000E26C2" w:rsidRDefault="000E26C2" w:rsidP="00B31525">
            <w:pPr>
              <w:pStyle w:val="NoSpacing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  <w:vAlign w:val="bottom"/>
          </w:tcPr>
          <w:p w:rsidR="000E26C2" w:rsidRDefault="008D3423" w:rsidP="00B31525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0E26C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="000E26C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0E26C2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C663B0" w:rsidRPr="00C663B0">
              <w:rPr>
                <w:rFonts w:ascii="Angsana New" w:hAnsi="Angsana New" w:cs="Angsana New" w:hint="cs"/>
                <w:sz w:val="30"/>
                <w:szCs w:val="30"/>
              </w:rPr>
              <w:t>60</w:t>
            </w:r>
          </w:p>
        </w:tc>
        <w:tc>
          <w:tcPr>
            <w:tcW w:w="1683" w:type="dxa"/>
            <w:gridSpan w:val="2"/>
          </w:tcPr>
          <w:p w:rsidR="000E26C2" w:rsidRDefault="000E26C2" w:rsidP="008D3423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1647" w:type="dxa"/>
            <w:gridSpan w:val="2"/>
            <w:vAlign w:val="bottom"/>
          </w:tcPr>
          <w:p w:rsidR="000E26C2" w:rsidRDefault="008D3423" w:rsidP="00B31525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0E26C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0E26C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0E26C2">
              <w:rPr>
                <w:rFonts w:ascii="Angsana New" w:hAnsi="Angsana New" w:cs="Angsana New"/>
                <w:sz w:val="30"/>
                <w:szCs w:val="30"/>
              </w:rPr>
              <w:t xml:space="preserve"> 25</w:t>
            </w:r>
            <w:r w:rsidR="00C663B0" w:rsidRPr="00C663B0">
              <w:rPr>
                <w:rFonts w:ascii="Angsana New" w:hAnsi="Angsana New" w:cs="Angsana New" w:hint="cs"/>
                <w:sz w:val="30"/>
                <w:szCs w:val="30"/>
              </w:rPr>
              <w:t>60</w:t>
            </w:r>
          </w:p>
        </w:tc>
      </w:tr>
      <w:tr w:rsidR="000E26C2" w:rsidTr="008D3423">
        <w:trPr>
          <w:trHeight w:val="139"/>
        </w:trPr>
        <w:tc>
          <w:tcPr>
            <w:tcW w:w="4185" w:type="dxa"/>
          </w:tcPr>
          <w:p w:rsidR="000E26C2" w:rsidRDefault="000E26C2" w:rsidP="00B31525">
            <w:pPr>
              <w:pStyle w:val="NoSpacing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4" w:type="dxa"/>
            <w:gridSpan w:val="5"/>
          </w:tcPr>
          <w:p w:rsidR="000E26C2" w:rsidRDefault="000E26C2" w:rsidP="00B31525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26C2" w:rsidTr="008D3423">
        <w:trPr>
          <w:trHeight w:val="139"/>
        </w:trPr>
        <w:tc>
          <w:tcPr>
            <w:tcW w:w="4185" w:type="dxa"/>
          </w:tcPr>
          <w:p w:rsidR="000E26C2" w:rsidRDefault="000E26C2" w:rsidP="00252AEA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94" w:type="dxa"/>
          </w:tcPr>
          <w:p w:rsidR="000E26C2" w:rsidRDefault="000E26C2" w:rsidP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0E26C2" w:rsidRDefault="000E26C2" w:rsidP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7" w:type="dxa"/>
          </w:tcPr>
          <w:p w:rsidR="000E26C2" w:rsidRDefault="000E26C2" w:rsidP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7" w:type="dxa"/>
          </w:tcPr>
          <w:p w:rsidR="000E26C2" w:rsidRDefault="000E26C2" w:rsidP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:rsidR="000E26C2" w:rsidRDefault="000E26C2" w:rsidP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E26C2" w:rsidTr="008D3423">
        <w:trPr>
          <w:trHeight w:val="139"/>
        </w:trPr>
        <w:tc>
          <w:tcPr>
            <w:tcW w:w="4185" w:type="dxa"/>
          </w:tcPr>
          <w:p w:rsidR="000E26C2" w:rsidRPr="00252AEA" w:rsidRDefault="000E26C2" w:rsidP="00252AEA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52AE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(ค่าเผื่อหนี้สงสัยจะสูญ)</w:t>
            </w:r>
          </w:p>
        </w:tc>
        <w:tc>
          <w:tcPr>
            <w:tcW w:w="1494" w:type="dxa"/>
          </w:tcPr>
          <w:p w:rsidR="000E26C2" w:rsidRDefault="000E26C2" w:rsidP="008D3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1,302</w:t>
            </w:r>
          </w:p>
        </w:tc>
        <w:tc>
          <w:tcPr>
            <w:tcW w:w="236" w:type="dxa"/>
          </w:tcPr>
          <w:p w:rsidR="000E26C2" w:rsidRDefault="000E26C2" w:rsidP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0E26C2" w:rsidRPr="007911A8" w:rsidRDefault="000E26C2" w:rsidP="00895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(99)</w:t>
            </w:r>
          </w:p>
        </w:tc>
        <w:tc>
          <w:tcPr>
            <w:tcW w:w="297" w:type="dxa"/>
          </w:tcPr>
          <w:p w:rsidR="000E26C2" w:rsidRPr="007911A8" w:rsidRDefault="000E26C2" w:rsidP="00B31525">
            <w:pPr>
              <w:pStyle w:val="NoSpacin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E26C2" w:rsidRPr="007911A8" w:rsidRDefault="000E26C2" w:rsidP="007C2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1,203</w:t>
            </w:r>
          </w:p>
        </w:tc>
      </w:tr>
      <w:tr w:rsidR="000E26C2" w:rsidTr="008D3423">
        <w:trPr>
          <w:trHeight w:val="139"/>
        </w:trPr>
        <w:tc>
          <w:tcPr>
            <w:tcW w:w="4185" w:type="dxa"/>
          </w:tcPr>
          <w:p w:rsidR="000E26C2" w:rsidRPr="00252AEA" w:rsidRDefault="000E26C2" w:rsidP="00252AEA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52AEA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1494" w:type="dxa"/>
          </w:tcPr>
          <w:p w:rsidR="000E26C2" w:rsidRDefault="000E26C2" w:rsidP="008D3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3,685</w:t>
            </w:r>
          </w:p>
        </w:tc>
        <w:tc>
          <w:tcPr>
            <w:tcW w:w="236" w:type="dxa"/>
          </w:tcPr>
          <w:p w:rsidR="000E26C2" w:rsidRDefault="000E26C2" w:rsidP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0E26C2" w:rsidRPr="007911A8" w:rsidRDefault="000E26C2" w:rsidP="008D3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(2,664)</w:t>
            </w:r>
          </w:p>
        </w:tc>
        <w:tc>
          <w:tcPr>
            <w:tcW w:w="297" w:type="dxa"/>
          </w:tcPr>
          <w:p w:rsidR="000E26C2" w:rsidRPr="007911A8" w:rsidRDefault="000E26C2" w:rsidP="00B31525">
            <w:pPr>
              <w:pStyle w:val="NoSpacin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E26C2" w:rsidRPr="007911A8" w:rsidRDefault="000E26C2" w:rsidP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1,021</w:t>
            </w:r>
          </w:p>
        </w:tc>
      </w:tr>
      <w:tr w:rsidR="000E26C2" w:rsidTr="008D3423">
        <w:trPr>
          <w:trHeight w:val="348"/>
        </w:trPr>
        <w:tc>
          <w:tcPr>
            <w:tcW w:w="4185" w:type="dxa"/>
          </w:tcPr>
          <w:p w:rsidR="000E26C2" w:rsidRPr="00252AEA" w:rsidRDefault="000E26C2" w:rsidP="00252AEA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2AEA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 (ค่าเผื่อมูลค่าเงินลงทุน)</w:t>
            </w:r>
          </w:p>
        </w:tc>
        <w:tc>
          <w:tcPr>
            <w:tcW w:w="1494" w:type="dxa"/>
          </w:tcPr>
          <w:p w:rsidR="000E26C2" w:rsidRDefault="000E26C2" w:rsidP="008D3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36" w:type="dxa"/>
          </w:tcPr>
          <w:p w:rsidR="000E26C2" w:rsidRDefault="000E26C2" w:rsidP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0E26C2" w:rsidRPr="007911A8" w:rsidRDefault="000E26C2" w:rsidP="008D3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</w:tcPr>
          <w:p w:rsidR="000E26C2" w:rsidRPr="007911A8" w:rsidRDefault="000E26C2" w:rsidP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E26C2" w:rsidRPr="007911A8" w:rsidRDefault="000E26C2" w:rsidP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  <w:tr w:rsidR="000E26C2" w:rsidTr="008D3423">
        <w:trPr>
          <w:trHeight w:val="348"/>
        </w:trPr>
        <w:tc>
          <w:tcPr>
            <w:tcW w:w="4185" w:type="dxa"/>
          </w:tcPr>
          <w:p w:rsidR="000E26C2" w:rsidRPr="00252AEA" w:rsidRDefault="000E26C2" w:rsidP="00252AEA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52AEA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1494" w:type="dxa"/>
          </w:tcPr>
          <w:p w:rsidR="000E26C2" w:rsidRDefault="000E26C2" w:rsidP="008D3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1,731</w:t>
            </w:r>
          </w:p>
        </w:tc>
        <w:tc>
          <w:tcPr>
            <w:tcW w:w="236" w:type="dxa"/>
          </w:tcPr>
          <w:p w:rsidR="000E26C2" w:rsidRDefault="000E26C2" w:rsidP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0E26C2" w:rsidRPr="007911A8" w:rsidRDefault="000E26C2" w:rsidP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(1,731)</w:t>
            </w:r>
          </w:p>
        </w:tc>
        <w:tc>
          <w:tcPr>
            <w:tcW w:w="297" w:type="dxa"/>
          </w:tcPr>
          <w:p w:rsidR="000E26C2" w:rsidRPr="007911A8" w:rsidRDefault="000E26C2" w:rsidP="00B31525">
            <w:pPr>
              <w:pStyle w:val="NoSpacin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E26C2" w:rsidRPr="007911A8" w:rsidRDefault="00030777" w:rsidP="000307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1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26C2" w:rsidTr="008D3423">
        <w:trPr>
          <w:trHeight w:val="334"/>
        </w:trPr>
        <w:tc>
          <w:tcPr>
            <w:tcW w:w="4185" w:type="dxa"/>
          </w:tcPr>
          <w:p w:rsidR="000E26C2" w:rsidRPr="00252AEA" w:rsidRDefault="000E26C2" w:rsidP="00252AEA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2AEA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94" w:type="dxa"/>
          </w:tcPr>
          <w:p w:rsidR="000E26C2" w:rsidRDefault="000E26C2" w:rsidP="008D3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8,866</w:t>
            </w:r>
          </w:p>
        </w:tc>
        <w:tc>
          <w:tcPr>
            <w:tcW w:w="236" w:type="dxa"/>
          </w:tcPr>
          <w:p w:rsidR="000E26C2" w:rsidRDefault="000E26C2" w:rsidP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0E26C2" w:rsidRPr="007911A8" w:rsidRDefault="000E26C2" w:rsidP="008D3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297" w:type="dxa"/>
          </w:tcPr>
          <w:p w:rsidR="000E26C2" w:rsidRPr="007911A8" w:rsidRDefault="000E26C2" w:rsidP="00B31525">
            <w:pPr>
              <w:pStyle w:val="NoSpacin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E26C2" w:rsidRPr="007911A8" w:rsidRDefault="00030777" w:rsidP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9,789</w:t>
            </w:r>
          </w:p>
        </w:tc>
      </w:tr>
      <w:tr w:rsidR="000E26C2" w:rsidTr="008D3423">
        <w:trPr>
          <w:trHeight w:val="334"/>
        </w:trPr>
        <w:tc>
          <w:tcPr>
            <w:tcW w:w="4185" w:type="dxa"/>
          </w:tcPr>
          <w:p w:rsidR="000E26C2" w:rsidRPr="00252AEA" w:rsidRDefault="000E26C2" w:rsidP="00252AEA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52AEA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0E26C2" w:rsidRDefault="000E26C2" w:rsidP="008D3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12,578</w:t>
            </w:r>
          </w:p>
        </w:tc>
        <w:tc>
          <w:tcPr>
            <w:tcW w:w="236" w:type="dxa"/>
          </w:tcPr>
          <w:p w:rsidR="000E26C2" w:rsidRDefault="000E26C2" w:rsidP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0E26C2" w:rsidRPr="007911A8" w:rsidRDefault="000E26C2" w:rsidP="008D3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(3,622)</w:t>
            </w:r>
          </w:p>
        </w:tc>
        <w:tc>
          <w:tcPr>
            <w:tcW w:w="297" w:type="dxa"/>
          </w:tcPr>
          <w:p w:rsidR="000E26C2" w:rsidRPr="007911A8" w:rsidRDefault="000E26C2" w:rsidP="00B31525">
            <w:pPr>
              <w:pStyle w:val="NoSpacin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E26C2" w:rsidRPr="007911A8" w:rsidRDefault="000E26C2" w:rsidP="000B3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8,956</w:t>
            </w:r>
          </w:p>
        </w:tc>
      </w:tr>
      <w:tr w:rsidR="000E26C2" w:rsidTr="008D3423">
        <w:trPr>
          <w:trHeight w:val="334"/>
        </w:trPr>
        <w:tc>
          <w:tcPr>
            <w:tcW w:w="4185" w:type="dxa"/>
          </w:tcPr>
          <w:p w:rsidR="000E26C2" w:rsidRPr="00252AEA" w:rsidRDefault="000E26C2" w:rsidP="00252AEA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2A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0E26C2" w:rsidRPr="008D3423" w:rsidRDefault="000E26C2" w:rsidP="000B3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3423">
              <w:rPr>
                <w:rFonts w:ascii="Angsana New" w:hAnsi="Angsana New"/>
                <w:b/>
                <w:bCs/>
                <w:sz w:val="30"/>
                <w:szCs w:val="30"/>
              </w:rPr>
              <w:t>28,337</w:t>
            </w:r>
          </w:p>
        </w:tc>
        <w:tc>
          <w:tcPr>
            <w:tcW w:w="236" w:type="dxa"/>
          </w:tcPr>
          <w:p w:rsidR="000E26C2" w:rsidRDefault="000E26C2" w:rsidP="00B31525">
            <w:pPr>
              <w:pStyle w:val="NoSpacing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0E26C2" w:rsidRPr="008D3423" w:rsidRDefault="000E26C2" w:rsidP="000B3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3423">
              <w:rPr>
                <w:rFonts w:ascii="Angsana New" w:hAnsi="Angsana New"/>
                <w:b/>
                <w:bCs/>
                <w:sz w:val="30"/>
                <w:szCs w:val="30"/>
              </w:rPr>
              <w:t>(7,193)</w:t>
            </w:r>
          </w:p>
        </w:tc>
        <w:tc>
          <w:tcPr>
            <w:tcW w:w="297" w:type="dxa"/>
          </w:tcPr>
          <w:p w:rsidR="000E26C2" w:rsidRPr="007911A8" w:rsidRDefault="000E26C2" w:rsidP="00B31525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E26C2" w:rsidRPr="007911A8" w:rsidRDefault="000E26C2" w:rsidP="008D3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911A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21,144</w:t>
            </w:r>
          </w:p>
        </w:tc>
      </w:tr>
    </w:tbl>
    <w:p w:rsidR="00933F55" w:rsidRPr="008D3423" w:rsidRDefault="00933F55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/>
          <w:szCs w:val="22"/>
          <w:cs/>
          <w:lang w:val="en-US" w:bidi="th-TH"/>
        </w:rPr>
      </w:pPr>
    </w:p>
    <w:tbl>
      <w:tblPr>
        <w:tblW w:w="9009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5"/>
        <w:gridCol w:w="1494"/>
        <w:gridCol w:w="236"/>
        <w:gridCol w:w="1447"/>
        <w:gridCol w:w="297"/>
        <w:gridCol w:w="1350"/>
      </w:tblGrid>
      <w:tr w:rsidR="00B31525" w:rsidTr="008D3423">
        <w:trPr>
          <w:trHeight w:val="139"/>
        </w:trPr>
        <w:tc>
          <w:tcPr>
            <w:tcW w:w="4185" w:type="dxa"/>
            <w:tcBorders>
              <w:top w:val="nil"/>
              <w:bottom w:val="nil"/>
            </w:tcBorders>
          </w:tcPr>
          <w:p w:rsidR="00B31525" w:rsidRDefault="00B31525">
            <w:pPr>
              <w:pStyle w:val="NoSpacing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24" w:type="dxa"/>
            <w:gridSpan w:val="5"/>
            <w:tcBorders>
              <w:top w:val="nil"/>
              <w:bottom w:val="nil"/>
            </w:tcBorders>
            <w:vAlign w:val="bottom"/>
          </w:tcPr>
          <w:p w:rsidR="00B31525" w:rsidRDefault="00B31525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1525" w:rsidTr="008D3423">
        <w:trPr>
          <w:trHeight w:val="139"/>
        </w:trPr>
        <w:tc>
          <w:tcPr>
            <w:tcW w:w="4185" w:type="dxa"/>
            <w:tcBorders>
              <w:top w:val="nil"/>
            </w:tcBorders>
          </w:tcPr>
          <w:p w:rsidR="00B31525" w:rsidRDefault="00B31525">
            <w:pPr>
              <w:pStyle w:val="NoSpacing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</w:tcBorders>
            <w:vAlign w:val="bottom"/>
          </w:tcPr>
          <w:p w:rsidR="00B31525" w:rsidRDefault="00B31525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3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B31525" w:rsidRDefault="00B31525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  <w:t>รายได้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47" w:type="dxa"/>
            <w:gridSpan w:val="2"/>
            <w:tcBorders>
              <w:top w:val="nil"/>
            </w:tcBorders>
            <w:vAlign w:val="bottom"/>
          </w:tcPr>
          <w:p w:rsidR="00B31525" w:rsidRDefault="00B31525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1525" w:rsidTr="008D3423">
        <w:trPr>
          <w:trHeight w:val="139"/>
        </w:trPr>
        <w:tc>
          <w:tcPr>
            <w:tcW w:w="4185" w:type="dxa"/>
          </w:tcPr>
          <w:p w:rsidR="00B31525" w:rsidRDefault="00B31525">
            <w:pPr>
              <w:pStyle w:val="NoSpacing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  <w:vAlign w:val="bottom"/>
          </w:tcPr>
          <w:p w:rsidR="0036453F" w:rsidRDefault="0036453F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:rsidR="00B31525" w:rsidRDefault="00B31525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663B0" w:rsidRPr="00C663B0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683" w:type="dxa"/>
            <w:gridSpan w:val="2"/>
            <w:vAlign w:val="bottom"/>
          </w:tcPr>
          <w:p w:rsidR="00B31525" w:rsidRDefault="00B31525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1647" w:type="dxa"/>
            <w:gridSpan w:val="2"/>
            <w:vAlign w:val="bottom"/>
          </w:tcPr>
          <w:p w:rsidR="0036453F" w:rsidRDefault="0036453F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:rsidR="00B31525" w:rsidRDefault="00B31525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C663B0" w:rsidRPr="00C663B0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</w:tr>
      <w:tr w:rsidR="00B31525" w:rsidTr="008D3423">
        <w:trPr>
          <w:trHeight w:val="139"/>
        </w:trPr>
        <w:tc>
          <w:tcPr>
            <w:tcW w:w="4185" w:type="dxa"/>
          </w:tcPr>
          <w:p w:rsidR="00B31525" w:rsidRDefault="00B31525">
            <w:pPr>
              <w:pStyle w:val="NoSpacing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4" w:type="dxa"/>
            <w:gridSpan w:val="5"/>
          </w:tcPr>
          <w:p w:rsidR="00B31525" w:rsidRDefault="00B31525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1525" w:rsidTr="000B3F78">
        <w:trPr>
          <w:trHeight w:val="139"/>
        </w:trPr>
        <w:tc>
          <w:tcPr>
            <w:tcW w:w="4185" w:type="dxa"/>
          </w:tcPr>
          <w:p w:rsidR="00B31525" w:rsidRDefault="00B31525" w:rsidP="008D3423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94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1525" w:rsidTr="000B3F78">
        <w:trPr>
          <w:trHeight w:val="139"/>
        </w:trPr>
        <w:tc>
          <w:tcPr>
            <w:tcW w:w="4185" w:type="dxa"/>
          </w:tcPr>
          <w:p w:rsidR="00B31525" w:rsidRDefault="00B31525" w:rsidP="008D3423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(ค่าเผื่อหนี้สงสัยจะสูญ)</w:t>
            </w:r>
          </w:p>
        </w:tc>
        <w:tc>
          <w:tcPr>
            <w:tcW w:w="1494" w:type="dxa"/>
          </w:tcPr>
          <w:p w:rsidR="00B31525" w:rsidRPr="00933F55" w:rsidRDefault="00B31525" w:rsidP="000B3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33F55"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  <w:tc>
          <w:tcPr>
            <w:tcW w:w="236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B31525" w:rsidRDefault="00030777" w:rsidP="000B3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</w:t>
            </w:r>
            <w:r w:rsidR="00B3152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7" w:type="dxa"/>
          </w:tcPr>
          <w:p w:rsidR="00B31525" w:rsidRDefault="00B31525">
            <w:pPr>
              <w:pStyle w:val="NoSpacin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31525" w:rsidRDefault="00030777" w:rsidP="000B3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969</w:t>
            </w:r>
          </w:p>
        </w:tc>
      </w:tr>
      <w:tr w:rsidR="00B31525" w:rsidTr="000B3F78">
        <w:trPr>
          <w:trHeight w:val="139"/>
        </w:trPr>
        <w:tc>
          <w:tcPr>
            <w:tcW w:w="4185" w:type="dxa"/>
          </w:tcPr>
          <w:p w:rsidR="00B31525" w:rsidRDefault="00B31525" w:rsidP="008D3423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1494" w:type="dxa"/>
          </w:tcPr>
          <w:p w:rsidR="00B31525" w:rsidRPr="00933F55" w:rsidRDefault="00B31525" w:rsidP="000B3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33F55"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236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B31525" w:rsidRDefault="00030777" w:rsidP="000B3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97" w:type="dxa"/>
          </w:tcPr>
          <w:p w:rsidR="00B31525" w:rsidRDefault="00B31525">
            <w:pPr>
              <w:pStyle w:val="NoSpacin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31525" w:rsidRDefault="00B31525" w:rsidP="000B3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</w:t>
            </w:r>
            <w:r w:rsidR="0003077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31525" w:rsidTr="000B3F78">
        <w:trPr>
          <w:trHeight w:val="348"/>
        </w:trPr>
        <w:tc>
          <w:tcPr>
            <w:tcW w:w="4185" w:type="dxa"/>
          </w:tcPr>
          <w:p w:rsidR="00B31525" w:rsidRDefault="00B31525" w:rsidP="008D3423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 (ค่าเผื่อมูลค่าเงินลงทุน)</w:t>
            </w:r>
          </w:p>
        </w:tc>
        <w:tc>
          <w:tcPr>
            <w:tcW w:w="1494" w:type="dxa"/>
          </w:tcPr>
          <w:p w:rsidR="00B31525" w:rsidRPr="00933F55" w:rsidRDefault="00B31525" w:rsidP="000B3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33F55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36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B31525" w:rsidRDefault="00B31525" w:rsidP="000B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5"/>
              </w:tabs>
              <w:spacing w:line="360" w:lineRule="exact"/>
              <w:ind w:left="1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31525" w:rsidRDefault="00B31525" w:rsidP="000B3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  <w:tr w:rsidR="008D3423" w:rsidTr="000B3F78">
        <w:trPr>
          <w:trHeight w:val="348"/>
        </w:trPr>
        <w:tc>
          <w:tcPr>
            <w:tcW w:w="4185" w:type="dxa"/>
          </w:tcPr>
          <w:p w:rsidR="008D3423" w:rsidRDefault="008D3423" w:rsidP="008D3423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3423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  <w:r w:rsidRPr="008D342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D3423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  <w:r w:rsidRPr="008D342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D3423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494" w:type="dxa"/>
          </w:tcPr>
          <w:p w:rsidR="008D3423" w:rsidRPr="00933F55" w:rsidRDefault="008D3423" w:rsidP="000B3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D3423" w:rsidRDefault="008D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8D3423" w:rsidRDefault="00FF26ED" w:rsidP="000B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5"/>
              </w:tabs>
              <w:spacing w:line="360" w:lineRule="exact"/>
              <w:ind w:left="1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4,193</w:t>
            </w:r>
          </w:p>
        </w:tc>
        <w:tc>
          <w:tcPr>
            <w:tcW w:w="297" w:type="dxa"/>
          </w:tcPr>
          <w:p w:rsidR="008D3423" w:rsidRDefault="008D3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D3423" w:rsidRDefault="00F31D03" w:rsidP="000B3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4,193</w:t>
            </w:r>
          </w:p>
        </w:tc>
      </w:tr>
      <w:tr w:rsidR="00B31525" w:rsidTr="000B3F78">
        <w:trPr>
          <w:trHeight w:val="348"/>
        </w:trPr>
        <w:tc>
          <w:tcPr>
            <w:tcW w:w="4185" w:type="dxa"/>
          </w:tcPr>
          <w:p w:rsidR="00B31525" w:rsidRDefault="00B31525" w:rsidP="008D3423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1494" w:type="dxa"/>
          </w:tcPr>
          <w:p w:rsidR="00B31525" w:rsidRDefault="00B31525" w:rsidP="000B3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B31525" w:rsidRDefault="00B31525" w:rsidP="000B3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6,59</w:t>
            </w:r>
            <w:r w:rsidR="00FF26E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97" w:type="dxa"/>
          </w:tcPr>
          <w:p w:rsidR="00B31525" w:rsidRDefault="00B31525">
            <w:pPr>
              <w:pStyle w:val="NoSpacin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31525" w:rsidRDefault="00B31525" w:rsidP="000B3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6,59</w:t>
            </w:r>
            <w:r w:rsidR="00F31D0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31525" w:rsidTr="000B3F78">
        <w:trPr>
          <w:trHeight w:val="334"/>
        </w:trPr>
        <w:tc>
          <w:tcPr>
            <w:tcW w:w="4185" w:type="dxa"/>
          </w:tcPr>
          <w:p w:rsidR="00B31525" w:rsidRDefault="00B31525" w:rsidP="008D3423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  <w:r w:rsidR="000E26C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94" w:type="dxa"/>
          </w:tcPr>
          <w:p w:rsidR="00B31525" w:rsidRPr="00933F55" w:rsidRDefault="00B31525" w:rsidP="000B3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33F55">
              <w:rPr>
                <w:rFonts w:ascii="Angsana New" w:hAnsi="Angsana New"/>
                <w:sz w:val="30"/>
                <w:szCs w:val="30"/>
              </w:rPr>
              <w:t>10,056</w:t>
            </w:r>
          </w:p>
        </w:tc>
        <w:tc>
          <w:tcPr>
            <w:tcW w:w="236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B31525" w:rsidRDefault="00B31525" w:rsidP="000B3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  <w:r w:rsidR="0003077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7" w:type="dxa"/>
          </w:tcPr>
          <w:p w:rsidR="00B31525" w:rsidRDefault="00B31525">
            <w:pPr>
              <w:pStyle w:val="NoSpacin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31525" w:rsidRDefault="00B31525" w:rsidP="000B3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11,02</w:t>
            </w:r>
            <w:r w:rsidR="0003077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31525" w:rsidTr="000B3F78">
        <w:trPr>
          <w:trHeight w:val="334"/>
        </w:trPr>
        <w:tc>
          <w:tcPr>
            <w:tcW w:w="4185" w:type="dxa"/>
            <w:tcBorders>
              <w:bottom w:val="nil"/>
            </w:tcBorders>
          </w:tcPr>
          <w:p w:rsidR="00B31525" w:rsidRDefault="00B31525" w:rsidP="008D3423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494" w:type="dxa"/>
            <w:tcBorders>
              <w:bottom w:val="nil"/>
            </w:tcBorders>
          </w:tcPr>
          <w:p w:rsidR="00B31525" w:rsidRPr="00933F55" w:rsidRDefault="00B31525" w:rsidP="000B3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33F55">
              <w:rPr>
                <w:rFonts w:ascii="Angsana New" w:hAnsi="Angsana New"/>
                <w:sz w:val="30"/>
                <w:szCs w:val="30"/>
              </w:rPr>
              <w:t>18,741</w:t>
            </w:r>
          </w:p>
        </w:tc>
        <w:tc>
          <w:tcPr>
            <w:tcW w:w="236" w:type="dxa"/>
            <w:tcBorders>
              <w:bottom w:val="nil"/>
            </w:tcBorders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nil"/>
            </w:tcBorders>
          </w:tcPr>
          <w:p w:rsidR="00B31525" w:rsidRDefault="00B31525" w:rsidP="000B3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(18,051)</w:t>
            </w:r>
          </w:p>
        </w:tc>
        <w:tc>
          <w:tcPr>
            <w:tcW w:w="297" w:type="dxa"/>
            <w:tcBorders>
              <w:bottom w:val="nil"/>
            </w:tcBorders>
          </w:tcPr>
          <w:p w:rsidR="00B31525" w:rsidRDefault="00B31525">
            <w:pPr>
              <w:pStyle w:val="NoSpacin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B31525" w:rsidRDefault="00B31525" w:rsidP="000B3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690</w:t>
            </w:r>
          </w:p>
        </w:tc>
      </w:tr>
      <w:tr w:rsidR="00B31525" w:rsidRPr="008D3423" w:rsidTr="000B3F78">
        <w:trPr>
          <w:trHeight w:val="334"/>
        </w:trPr>
        <w:tc>
          <w:tcPr>
            <w:tcW w:w="4185" w:type="dxa"/>
            <w:tcBorders>
              <w:top w:val="nil"/>
              <w:bottom w:val="nil"/>
            </w:tcBorders>
          </w:tcPr>
          <w:p w:rsidR="00B31525" w:rsidRPr="008D3423" w:rsidRDefault="00B31525" w:rsidP="008D3423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D34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Pr="005B07A7" w:rsidRDefault="00B31525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7A7">
              <w:rPr>
                <w:rFonts w:ascii="Angsana New" w:hAnsi="Angsana New"/>
                <w:b/>
                <w:bCs/>
                <w:sz w:val="30"/>
                <w:szCs w:val="30"/>
              </w:rPr>
              <w:t>30,988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31525" w:rsidRPr="008D3423" w:rsidRDefault="00B31525" w:rsidP="005B07A7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Pr="008D3423" w:rsidRDefault="00B31525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6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342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F26ED">
              <w:rPr>
                <w:rFonts w:ascii="Angsana New" w:hAnsi="Angsana New"/>
                <w:b/>
                <w:bCs/>
                <w:sz w:val="30"/>
                <w:szCs w:val="30"/>
              </w:rPr>
              <w:t>5,687</w:t>
            </w:r>
            <w:r w:rsidRPr="008D342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97" w:type="dxa"/>
            <w:tcBorders>
              <w:top w:val="nil"/>
              <w:bottom w:val="nil"/>
            </w:tcBorders>
          </w:tcPr>
          <w:p w:rsidR="00B31525" w:rsidRPr="008D3423" w:rsidRDefault="00B31525" w:rsidP="005B07A7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Pr="005B07A7" w:rsidRDefault="00F31D03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25,301</w:t>
            </w:r>
          </w:p>
        </w:tc>
      </w:tr>
    </w:tbl>
    <w:p w:rsidR="00B31525" w:rsidRDefault="00B31525">
      <w:pPr>
        <w:rPr>
          <w:rFonts w:ascii="Angsana New" w:hAnsi="Angsana New"/>
          <w:sz w:val="30"/>
          <w:szCs w:val="30"/>
        </w:rPr>
      </w:pPr>
    </w:p>
    <w:p w:rsidR="008D3423" w:rsidRPr="00933F55" w:rsidRDefault="008D3423">
      <w:pPr>
        <w:rPr>
          <w:rFonts w:ascii="Angsana New" w:hAnsi="Angsana New"/>
          <w:sz w:val="30"/>
          <w:szCs w:val="30"/>
        </w:rPr>
      </w:pPr>
    </w:p>
    <w:tbl>
      <w:tblPr>
        <w:tblW w:w="900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85"/>
        <w:gridCol w:w="1494"/>
        <w:gridCol w:w="236"/>
        <w:gridCol w:w="1447"/>
        <w:gridCol w:w="297"/>
        <w:gridCol w:w="1350"/>
      </w:tblGrid>
      <w:tr w:rsidR="000E26C2" w:rsidTr="005B07A7">
        <w:trPr>
          <w:trHeight w:val="139"/>
        </w:trPr>
        <w:tc>
          <w:tcPr>
            <w:tcW w:w="4185" w:type="dxa"/>
          </w:tcPr>
          <w:p w:rsidR="000E26C2" w:rsidRDefault="000E26C2" w:rsidP="00B31525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24" w:type="dxa"/>
            <w:gridSpan w:val="5"/>
            <w:vAlign w:val="bottom"/>
          </w:tcPr>
          <w:p w:rsidR="000E26C2" w:rsidRDefault="000E26C2" w:rsidP="00B3152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0E26C2" w:rsidTr="005B07A7">
        <w:trPr>
          <w:trHeight w:val="139"/>
        </w:trPr>
        <w:tc>
          <w:tcPr>
            <w:tcW w:w="4185" w:type="dxa"/>
          </w:tcPr>
          <w:p w:rsidR="000E26C2" w:rsidRDefault="000E26C2" w:rsidP="00B31525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  <w:vAlign w:val="bottom"/>
          </w:tcPr>
          <w:p w:rsidR="000E26C2" w:rsidRDefault="000E26C2" w:rsidP="00B3152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vAlign w:val="bottom"/>
          </w:tcPr>
          <w:p w:rsidR="000E26C2" w:rsidRDefault="000E26C2" w:rsidP="00B3152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  <w:t>รายได้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47" w:type="dxa"/>
            <w:gridSpan w:val="2"/>
            <w:vAlign w:val="bottom"/>
          </w:tcPr>
          <w:p w:rsidR="000E26C2" w:rsidRDefault="000E26C2" w:rsidP="00B3152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26C2" w:rsidTr="005B07A7">
        <w:trPr>
          <w:trHeight w:val="139"/>
        </w:trPr>
        <w:tc>
          <w:tcPr>
            <w:tcW w:w="4185" w:type="dxa"/>
          </w:tcPr>
          <w:p w:rsidR="000E26C2" w:rsidRDefault="000E26C2" w:rsidP="00B31525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  <w:vAlign w:val="bottom"/>
          </w:tcPr>
          <w:p w:rsidR="0036453F" w:rsidRDefault="0036453F" w:rsidP="00B3152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:rsidR="000E26C2" w:rsidRDefault="000E26C2" w:rsidP="00B3152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C663B0" w:rsidRPr="00C663B0">
              <w:rPr>
                <w:rFonts w:ascii="Angsana New" w:hAnsi="Angsana New" w:cs="Angsana New" w:hint="cs"/>
                <w:sz w:val="30"/>
                <w:szCs w:val="30"/>
              </w:rPr>
              <w:t>60</w:t>
            </w:r>
          </w:p>
        </w:tc>
        <w:tc>
          <w:tcPr>
            <w:tcW w:w="1683" w:type="dxa"/>
            <w:gridSpan w:val="2"/>
            <w:vAlign w:val="bottom"/>
          </w:tcPr>
          <w:p w:rsidR="000E26C2" w:rsidRDefault="000E26C2" w:rsidP="00B3152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1647" w:type="dxa"/>
            <w:gridSpan w:val="2"/>
            <w:vAlign w:val="bottom"/>
          </w:tcPr>
          <w:p w:rsidR="0036453F" w:rsidRDefault="0036453F" w:rsidP="00B3152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:rsidR="000E26C2" w:rsidRDefault="000E26C2" w:rsidP="00B3152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C663B0" w:rsidRPr="00C663B0">
              <w:rPr>
                <w:rFonts w:ascii="Angsana New" w:hAnsi="Angsana New" w:cs="Angsana New" w:hint="cs"/>
                <w:sz w:val="30"/>
                <w:szCs w:val="30"/>
              </w:rPr>
              <w:t>60</w:t>
            </w:r>
          </w:p>
        </w:tc>
      </w:tr>
      <w:tr w:rsidR="000E26C2" w:rsidTr="005B07A7">
        <w:trPr>
          <w:trHeight w:val="139"/>
        </w:trPr>
        <w:tc>
          <w:tcPr>
            <w:tcW w:w="4185" w:type="dxa"/>
          </w:tcPr>
          <w:p w:rsidR="000E26C2" w:rsidRDefault="000E26C2" w:rsidP="00B31525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4" w:type="dxa"/>
            <w:gridSpan w:val="5"/>
          </w:tcPr>
          <w:p w:rsidR="000E26C2" w:rsidRDefault="000E26C2" w:rsidP="00B3152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26C2" w:rsidTr="005B07A7">
        <w:trPr>
          <w:trHeight w:val="139"/>
        </w:trPr>
        <w:tc>
          <w:tcPr>
            <w:tcW w:w="4185" w:type="dxa"/>
          </w:tcPr>
          <w:p w:rsidR="000E26C2" w:rsidRPr="005B07A7" w:rsidRDefault="000E26C2" w:rsidP="005B07A7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B07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94" w:type="dxa"/>
          </w:tcPr>
          <w:p w:rsidR="000E26C2" w:rsidRDefault="000E26C2" w:rsidP="00B31525">
            <w:pPr>
              <w:pStyle w:val="NoSpacing"/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E26C2" w:rsidRDefault="000E26C2" w:rsidP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0E26C2" w:rsidRDefault="000E26C2" w:rsidP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" w:type="dxa"/>
          </w:tcPr>
          <w:p w:rsidR="000E26C2" w:rsidRDefault="000E26C2" w:rsidP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E26C2" w:rsidRDefault="000E26C2" w:rsidP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26C2" w:rsidTr="005B07A7">
        <w:trPr>
          <w:trHeight w:val="139"/>
        </w:trPr>
        <w:tc>
          <w:tcPr>
            <w:tcW w:w="4185" w:type="dxa"/>
          </w:tcPr>
          <w:p w:rsidR="000E26C2" w:rsidRDefault="000E26C2" w:rsidP="005B07A7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(ค่าเผื่อหนี้สงสัยจะสูญ)</w:t>
            </w:r>
          </w:p>
        </w:tc>
        <w:tc>
          <w:tcPr>
            <w:tcW w:w="1494" w:type="dxa"/>
          </w:tcPr>
          <w:p w:rsidR="000E26C2" w:rsidRDefault="000E26C2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956</w:t>
            </w:r>
          </w:p>
        </w:tc>
        <w:tc>
          <w:tcPr>
            <w:tcW w:w="236" w:type="dxa"/>
          </w:tcPr>
          <w:p w:rsidR="000E26C2" w:rsidRDefault="000E26C2" w:rsidP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0E26C2" w:rsidRPr="007911A8" w:rsidRDefault="000E26C2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(99)</w:t>
            </w:r>
          </w:p>
        </w:tc>
        <w:tc>
          <w:tcPr>
            <w:tcW w:w="297" w:type="dxa"/>
          </w:tcPr>
          <w:p w:rsidR="000E26C2" w:rsidRPr="007911A8" w:rsidRDefault="000E26C2" w:rsidP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E26C2" w:rsidRPr="007911A8" w:rsidRDefault="000E26C2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857</w:t>
            </w:r>
          </w:p>
        </w:tc>
      </w:tr>
      <w:tr w:rsidR="000E26C2" w:rsidTr="005B07A7">
        <w:trPr>
          <w:trHeight w:val="139"/>
        </w:trPr>
        <w:tc>
          <w:tcPr>
            <w:tcW w:w="4185" w:type="dxa"/>
          </w:tcPr>
          <w:p w:rsidR="000E26C2" w:rsidRDefault="000E26C2" w:rsidP="005B07A7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1494" w:type="dxa"/>
          </w:tcPr>
          <w:p w:rsidR="000E26C2" w:rsidRDefault="000E26C2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2,799</w:t>
            </w:r>
          </w:p>
        </w:tc>
        <w:tc>
          <w:tcPr>
            <w:tcW w:w="236" w:type="dxa"/>
          </w:tcPr>
          <w:p w:rsidR="000E26C2" w:rsidRDefault="000E26C2" w:rsidP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0E26C2" w:rsidRPr="007911A8" w:rsidRDefault="000E26C2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(1,920)</w:t>
            </w:r>
          </w:p>
        </w:tc>
        <w:tc>
          <w:tcPr>
            <w:tcW w:w="297" w:type="dxa"/>
          </w:tcPr>
          <w:p w:rsidR="000E26C2" w:rsidRPr="007911A8" w:rsidRDefault="000E26C2" w:rsidP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E26C2" w:rsidRPr="007911A8" w:rsidRDefault="000E26C2" w:rsidP="00933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879</w:t>
            </w:r>
          </w:p>
        </w:tc>
      </w:tr>
      <w:tr w:rsidR="000E26C2" w:rsidTr="005B07A7">
        <w:trPr>
          <w:trHeight w:val="348"/>
        </w:trPr>
        <w:tc>
          <w:tcPr>
            <w:tcW w:w="4185" w:type="dxa"/>
          </w:tcPr>
          <w:p w:rsidR="000E26C2" w:rsidRDefault="000E26C2" w:rsidP="005B07A7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 (ค่าเผื่อมูลค่าเงินลงทุน)</w:t>
            </w:r>
          </w:p>
        </w:tc>
        <w:tc>
          <w:tcPr>
            <w:tcW w:w="1494" w:type="dxa"/>
          </w:tcPr>
          <w:p w:rsidR="000E26C2" w:rsidRDefault="000E26C2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36" w:type="dxa"/>
          </w:tcPr>
          <w:p w:rsidR="000E26C2" w:rsidRDefault="000E26C2" w:rsidP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0E26C2" w:rsidRPr="007911A8" w:rsidRDefault="000E26C2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</w:tcPr>
          <w:p w:rsidR="000E26C2" w:rsidRPr="007911A8" w:rsidRDefault="000E26C2" w:rsidP="00B31525">
            <w:pPr>
              <w:pStyle w:val="NoSpacing"/>
              <w:spacing w:line="380" w:lineRule="exact"/>
              <w:ind w:right="3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E26C2" w:rsidRPr="007911A8" w:rsidRDefault="000E26C2" w:rsidP="00933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0E26C2" w:rsidTr="005B07A7">
        <w:trPr>
          <w:trHeight w:val="348"/>
        </w:trPr>
        <w:tc>
          <w:tcPr>
            <w:tcW w:w="4185" w:type="dxa"/>
          </w:tcPr>
          <w:p w:rsidR="000E26C2" w:rsidRDefault="000E26C2" w:rsidP="005B07A7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494" w:type="dxa"/>
          </w:tcPr>
          <w:p w:rsidR="000E26C2" w:rsidRDefault="000E26C2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1,507</w:t>
            </w:r>
          </w:p>
        </w:tc>
        <w:tc>
          <w:tcPr>
            <w:tcW w:w="236" w:type="dxa"/>
          </w:tcPr>
          <w:p w:rsidR="000E26C2" w:rsidRDefault="000E26C2" w:rsidP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0E26C2" w:rsidRPr="007911A8" w:rsidRDefault="000E26C2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(1,507)</w:t>
            </w:r>
          </w:p>
        </w:tc>
        <w:tc>
          <w:tcPr>
            <w:tcW w:w="297" w:type="dxa"/>
          </w:tcPr>
          <w:p w:rsidR="000E26C2" w:rsidRPr="007911A8" w:rsidRDefault="000E26C2" w:rsidP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E26C2" w:rsidRPr="007911A8" w:rsidRDefault="00030777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26C2" w:rsidTr="005B07A7">
        <w:trPr>
          <w:trHeight w:val="335"/>
        </w:trPr>
        <w:tc>
          <w:tcPr>
            <w:tcW w:w="4185" w:type="dxa"/>
          </w:tcPr>
          <w:p w:rsidR="000E26C2" w:rsidRDefault="000E26C2" w:rsidP="005B07A7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94" w:type="dxa"/>
          </w:tcPr>
          <w:p w:rsidR="000E26C2" w:rsidRDefault="000E26C2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8,066</w:t>
            </w:r>
          </w:p>
        </w:tc>
        <w:tc>
          <w:tcPr>
            <w:tcW w:w="236" w:type="dxa"/>
          </w:tcPr>
          <w:p w:rsidR="000E26C2" w:rsidRDefault="000E26C2" w:rsidP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0E26C2" w:rsidRPr="007911A8" w:rsidRDefault="000E26C2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297" w:type="dxa"/>
          </w:tcPr>
          <w:p w:rsidR="000E26C2" w:rsidRPr="007911A8" w:rsidRDefault="000E26C2" w:rsidP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E26C2" w:rsidRPr="007911A8" w:rsidRDefault="000E26C2" w:rsidP="00933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30777" w:rsidRPr="007911A8">
              <w:rPr>
                <w:rFonts w:ascii="Angsana New" w:hAnsi="Angsana New"/>
                <w:sz w:val="30"/>
                <w:szCs w:val="30"/>
              </w:rPr>
              <w:t xml:space="preserve"> 8,894</w:t>
            </w:r>
          </w:p>
        </w:tc>
      </w:tr>
      <w:tr w:rsidR="000E26C2" w:rsidTr="005B07A7">
        <w:trPr>
          <w:trHeight w:val="334"/>
        </w:trPr>
        <w:tc>
          <w:tcPr>
            <w:tcW w:w="4185" w:type="dxa"/>
          </w:tcPr>
          <w:p w:rsidR="000E26C2" w:rsidRDefault="000E26C2" w:rsidP="005B07A7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494" w:type="dxa"/>
          </w:tcPr>
          <w:p w:rsidR="000E26C2" w:rsidRDefault="000E26C2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3,392</w:t>
            </w:r>
          </w:p>
        </w:tc>
        <w:tc>
          <w:tcPr>
            <w:tcW w:w="236" w:type="dxa"/>
          </w:tcPr>
          <w:p w:rsidR="000E26C2" w:rsidRDefault="000E26C2" w:rsidP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0E26C2" w:rsidRPr="007911A8" w:rsidRDefault="000E26C2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</w:tcPr>
          <w:p w:rsidR="000E26C2" w:rsidRPr="007911A8" w:rsidRDefault="000E26C2" w:rsidP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E26C2" w:rsidRPr="007911A8" w:rsidRDefault="000E26C2" w:rsidP="00933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11A8">
              <w:rPr>
                <w:rFonts w:ascii="Angsana New" w:hAnsi="Angsana New"/>
                <w:sz w:val="30"/>
                <w:szCs w:val="30"/>
              </w:rPr>
              <w:t>3,392</w:t>
            </w:r>
          </w:p>
        </w:tc>
      </w:tr>
      <w:tr w:rsidR="000E26C2" w:rsidTr="005B07A7">
        <w:trPr>
          <w:trHeight w:val="334"/>
        </w:trPr>
        <w:tc>
          <w:tcPr>
            <w:tcW w:w="4185" w:type="dxa"/>
          </w:tcPr>
          <w:p w:rsidR="000E26C2" w:rsidRPr="005B07A7" w:rsidRDefault="000E26C2" w:rsidP="005B07A7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07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0E26C2" w:rsidRPr="005B07A7" w:rsidRDefault="000E26C2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7A7">
              <w:rPr>
                <w:rFonts w:ascii="Angsana New" w:hAnsi="Angsana New"/>
                <w:b/>
                <w:bCs/>
                <w:sz w:val="30"/>
                <w:szCs w:val="30"/>
              </w:rPr>
              <w:t>16,808</w:t>
            </w:r>
          </w:p>
        </w:tc>
        <w:tc>
          <w:tcPr>
            <w:tcW w:w="236" w:type="dxa"/>
          </w:tcPr>
          <w:p w:rsidR="000E26C2" w:rsidRPr="005B07A7" w:rsidRDefault="000E26C2" w:rsidP="00B31525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0E26C2" w:rsidRPr="005B07A7" w:rsidRDefault="000E26C2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6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7A7">
              <w:rPr>
                <w:rFonts w:ascii="Angsana New" w:hAnsi="Angsana New"/>
                <w:b/>
                <w:bCs/>
                <w:sz w:val="30"/>
                <w:szCs w:val="30"/>
              </w:rPr>
              <w:t>(2,698)</w:t>
            </w:r>
          </w:p>
        </w:tc>
        <w:tc>
          <w:tcPr>
            <w:tcW w:w="297" w:type="dxa"/>
          </w:tcPr>
          <w:p w:rsidR="000E26C2" w:rsidRPr="005B07A7" w:rsidRDefault="000E26C2" w:rsidP="00B31525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E26C2" w:rsidRPr="005B07A7" w:rsidRDefault="000E26C2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7A7">
              <w:rPr>
                <w:rFonts w:ascii="Angsana New" w:hAnsi="Angsana New"/>
                <w:b/>
                <w:bCs/>
                <w:sz w:val="30"/>
                <w:szCs w:val="30"/>
              </w:rPr>
              <w:t>14,110</w:t>
            </w:r>
          </w:p>
        </w:tc>
      </w:tr>
    </w:tbl>
    <w:p w:rsidR="00933F55" w:rsidRPr="00384EC7" w:rsidRDefault="00933F55">
      <w:pPr>
        <w:rPr>
          <w:rFonts w:ascii="Angsana New" w:hAnsi="Angsana New"/>
          <w:sz w:val="30"/>
          <w:szCs w:val="30"/>
        </w:rPr>
      </w:pPr>
    </w:p>
    <w:tbl>
      <w:tblPr>
        <w:tblW w:w="900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85"/>
        <w:gridCol w:w="1494"/>
        <w:gridCol w:w="236"/>
        <w:gridCol w:w="1447"/>
        <w:gridCol w:w="297"/>
        <w:gridCol w:w="18"/>
        <w:gridCol w:w="1332"/>
      </w:tblGrid>
      <w:tr w:rsidR="00B31525" w:rsidTr="005B07A7">
        <w:trPr>
          <w:trHeight w:val="139"/>
        </w:trPr>
        <w:tc>
          <w:tcPr>
            <w:tcW w:w="4185" w:type="dxa"/>
          </w:tcPr>
          <w:p w:rsidR="00B31525" w:rsidRDefault="00B31525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24" w:type="dxa"/>
            <w:gridSpan w:val="6"/>
            <w:vAlign w:val="bottom"/>
          </w:tcPr>
          <w:p w:rsidR="00B31525" w:rsidRDefault="00B3152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B31525" w:rsidTr="005B07A7">
        <w:trPr>
          <w:trHeight w:val="139"/>
        </w:trPr>
        <w:tc>
          <w:tcPr>
            <w:tcW w:w="4185" w:type="dxa"/>
          </w:tcPr>
          <w:p w:rsidR="00B31525" w:rsidRDefault="00B31525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  <w:vAlign w:val="bottom"/>
          </w:tcPr>
          <w:p w:rsidR="00B31525" w:rsidRDefault="00B3152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vAlign w:val="bottom"/>
          </w:tcPr>
          <w:p w:rsidR="00B31525" w:rsidRDefault="00B3152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  <w:t>รายได้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47" w:type="dxa"/>
            <w:gridSpan w:val="3"/>
            <w:vAlign w:val="bottom"/>
          </w:tcPr>
          <w:p w:rsidR="00B31525" w:rsidRDefault="00B3152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1525" w:rsidTr="005B07A7">
        <w:trPr>
          <w:trHeight w:val="139"/>
        </w:trPr>
        <w:tc>
          <w:tcPr>
            <w:tcW w:w="4185" w:type="dxa"/>
          </w:tcPr>
          <w:p w:rsidR="00B31525" w:rsidRDefault="00B31525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  <w:vAlign w:val="bottom"/>
          </w:tcPr>
          <w:p w:rsidR="0036453F" w:rsidRDefault="0036453F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:rsidR="00B31525" w:rsidRDefault="00B3152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663B0" w:rsidRPr="00C663B0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683" w:type="dxa"/>
            <w:gridSpan w:val="2"/>
            <w:vAlign w:val="bottom"/>
          </w:tcPr>
          <w:p w:rsidR="00B31525" w:rsidRDefault="00B3152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1647" w:type="dxa"/>
            <w:gridSpan w:val="3"/>
            <w:vAlign w:val="bottom"/>
          </w:tcPr>
          <w:p w:rsidR="0036453F" w:rsidRDefault="0036453F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:rsidR="00B31525" w:rsidRDefault="00B3152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663B0" w:rsidRPr="00C663B0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</w:tr>
      <w:tr w:rsidR="00B31525" w:rsidTr="005B07A7">
        <w:trPr>
          <w:trHeight w:val="139"/>
        </w:trPr>
        <w:tc>
          <w:tcPr>
            <w:tcW w:w="4185" w:type="dxa"/>
          </w:tcPr>
          <w:p w:rsidR="00B31525" w:rsidRDefault="00B31525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4" w:type="dxa"/>
            <w:gridSpan w:val="6"/>
          </w:tcPr>
          <w:p w:rsidR="00B31525" w:rsidRDefault="00B3152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1525" w:rsidTr="005B07A7">
        <w:trPr>
          <w:trHeight w:val="139"/>
        </w:trPr>
        <w:tc>
          <w:tcPr>
            <w:tcW w:w="4185" w:type="dxa"/>
          </w:tcPr>
          <w:p w:rsidR="00B31525" w:rsidRPr="005B07A7" w:rsidRDefault="00B31525" w:rsidP="005B07A7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B07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94" w:type="dxa"/>
          </w:tcPr>
          <w:p w:rsidR="00B31525" w:rsidRDefault="00B31525">
            <w:pPr>
              <w:pStyle w:val="NoSpacing"/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B31525" w:rsidRDefault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" w:type="dxa"/>
            <w:gridSpan w:val="2"/>
          </w:tcPr>
          <w:p w:rsidR="00B31525" w:rsidRDefault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B31525" w:rsidRDefault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1525" w:rsidTr="005B07A7">
        <w:trPr>
          <w:trHeight w:val="139"/>
        </w:trPr>
        <w:tc>
          <w:tcPr>
            <w:tcW w:w="4185" w:type="dxa"/>
          </w:tcPr>
          <w:p w:rsidR="00B31525" w:rsidRDefault="00B31525" w:rsidP="005B07A7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(ค่าเผื่อหนี้สงสัยจะสูญ)</w:t>
            </w:r>
          </w:p>
        </w:tc>
        <w:tc>
          <w:tcPr>
            <w:tcW w:w="1494" w:type="dxa"/>
          </w:tcPr>
          <w:p w:rsidR="00B31525" w:rsidRDefault="00B31525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236" w:type="dxa"/>
          </w:tcPr>
          <w:p w:rsidR="00B31525" w:rsidRDefault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B31525" w:rsidRDefault="00B31525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(57)</w:t>
            </w:r>
          </w:p>
        </w:tc>
        <w:tc>
          <w:tcPr>
            <w:tcW w:w="315" w:type="dxa"/>
            <w:gridSpan w:val="2"/>
          </w:tcPr>
          <w:p w:rsidR="00B31525" w:rsidRDefault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B31525" w:rsidRDefault="00B31525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</w:t>
            </w:r>
          </w:p>
        </w:tc>
      </w:tr>
      <w:tr w:rsidR="00B31525" w:rsidTr="005B07A7">
        <w:trPr>
          <w:trHeight w:val="139"/>
        </w:trPr>
        <w:tc>
          <w:tcPr>
            <w:tcW w:w="4185" w:type="dxa"/>
          </w:tcPr>
          <w:p w:rsidR="00B31525" w:rsidRDefault="00B31525" w:rsidP="005B07A7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1494" w:type="dxa"/>
          </w:tcPr>
          <w:p w:rsidR="00B31525" w:rsidRDefault="00B31525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236" w:type="dxa"/>
          </w:tcPr>
          <w:p w:rsidR="00B31525" w:rsidRDefault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B31525" w:rsidRDefault="00B31525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315" w:type="dxa"/>
            <w:gridSpan w:val="2"/>
          </w:tcPr>
          <w:p w:rsidR="00B31525" w:rsidRDefault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B31525" w:rsidRDefault="00B31525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1,502</w:t>
            </w:r>
          </w:p>
        </w:tc>
      </w:tr>
      <w:tr w:rsidR="00B31525" w:rsidTr="005B07A7">
        <w:trPr>
          <w:trHeight w:val="348"/>
        </w:trPr>
        <w:tc>
          <w:tcPr>
            <w:tcW w:w="4185" w:type="dxa"/>
          </w:tcPr>
          <w:p w:rsidR="00B31525" w:rsidRDefault="00B31525" w:rsidP="005B07A7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 (ค่าเผื่อมูลค่าเงินลงทุน)</w:t>
            </w:r>
          </w:p>
        </w:tc>
        <w:tc>
          <w:tcPr>
            <w:tcW w:w="1494" w:type="dxa"/>
          </w:tcPr>
          <w:p w:rsidR="00B31525" w:rsidRDefault="00B31525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36" w:type="dxa"/>
          </w:tcPr>
          <w:p w:rsidR="00B31525" w:rsidRDefault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B31525" w:rsidRDefault="00B31525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5" w:type="dxa"/>
            <w:gridSpan w:val="2"/>
          </w:tcPr>
          <w:p w:rsidR="00B31525" w:rsidRDefault="00B31525">
            <w:pPr>
              <w:pStyle w:val="NoSpacing"/>
              <w:spacing w:line="380" w:lineRule="exact"/>
              <w:ind w:right="3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B31525" w:rsidRDefault="00B31525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5B07A7" w:rsidTr="00845F6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348"/>
        </w:trPr>
        <w:tc>
          <w:tcPr>
            <w:tcW w:w="4185" w:type="dxa"/>
          </w:tcPr>
          <w:p w:rsidR="005B07A7" w:rsidRDefault="005B07A7" w:rsidP="00845F6C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3423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  <w:r w:rsidRPr="008D342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D3423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  <w:r w:rsidRPr="008D342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D3423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494" w:type="dxa"/>
          </w:tcPr>
          <w:p w:rsidR="005B07A7" w:rsidRPr="00933F55" w:rsidRDefault="005B07A7" w:rsidP="0084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B07A7" w:rsidRDefault="005B07A7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96"/>
              </w:tabs>
              <w:spacing w:line="360" w:lineRule="exact"/>
              <w:ind w:left="156" w:right="-3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5B07A7" w:rsidRDefault="00FF26ED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5"/>
              </w:tabs>
              <w:spacing w:line="360" w:lineRule="exact"/>
              <w:ind w:left="1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4,193</w:t>
            </w:r>
          </w:p>
        </w:tc>
        <w:tc>
          <w:tcPr>
            <w:tcW w:w="297" w:type="dxa"/>
          </w:tcPr>
          <w:p w:rsidR="005B07A7" w:rsidRDefault="005B07A7" w:rsidP="0084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5B07A7" w:rsidRDefault="00F31D03" w:rsidP="0084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4,193</w:t>
            </w:r>
          </w:p>
        </w:tc>
      </w:tr>
      <w:tr w:rsidR="00B31525" w:rsidTr="005B07A7">
        <w:trPr>
          <w:trHeight w:val="348"/>
        </w:trPr>
        <w:tc>
          <w:tcPr>
            <w:tcW w:w="4185" w:type="dxa"/>
          </w:tcPr>
          <w:p w:rsidR="00B31525" w:rsidRDefault="00B31525" w:rsidP="005B07A7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494" w:type="dxa"/>
          </w:tcPr>
          <w:p w:rsidR="00B31525" w:rsidRDefault="00B31525" w:rsidP="005E1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31525" w:rsidRDefault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B31525" w:rsidRDefault="00B31525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6,59</w:t>
            </w:r>
            <w:r w:rsidR="00FF26E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15" w:type="dxa"/>
            <w:gridSpan w:val="2"/>
          </w:tcPr>
          <w:p w:rsidR="00B31525" w:rsidRDefault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B31525" w:rsidRDefault="00B31525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6,59</w:t>
            </w:r>
            <w:r w:rsidR="00F31D0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31525" w:rsidTr="005B07A7">
        <w:trPr>
          <w:trHeight w:val="335"/>
        </w:trPr>
        <w:tc>
          <w:tcPr>
            <w:tcW w:w="4185" w:type="dxa"/>
          </w:tcPr>
          <w:p w:rsidR="00B31525" w:rsidRDefault="00B31525" w:rsidP="005B07A7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  <w:r w:rsidR="000E26C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94" w:type="dxa"/>
          </w:tcPr>
          <w:p w:rsidR="00B31525" w:rsidRDefault="00B31525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9,142</w:t>
            </w:r>
          </w:p>
        </w:tc>
        <w:tc>
          <w:tcPr>
            <w:tcW w:w="236" w:type="dxa"/>
          </w:tcPr>
          <w:p w:rsidR="00B31525" w:rsidRDefault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B31525" w:rsidRDefault="00B31525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="0003077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15" w:type="dxa"/>
            <w:gridSpan w:val="2"/>
          </w:tcPr>
          <w:p w:rsidR="00B31525" w:rsidRDefault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B31525" w:rsidRDefault="00B31525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10,01</w:t>
            </w:r>
            <w:r w:rsidR="0003077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31525" w:rsidTr="005B07A7">
        <w:trPr>
          <w:trHeight w:val="334"/>
        </w:trPr>
        <w:tc>
          <w:tcPr>
            <w:tcW w:w="4185" w:type="dxa"/>
          </w:tcPr>
          <w:p w:rsidR="00B31525" w:rsidRDefault="00B31525" w:rsidP="005B07A7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494" w:type="dxa"/>
          </w:tcPr>
          <w:p w:rsidR="00B31525" w:rsidRDefault="00B31525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13,177</w:t>
            </w:r>
          </w:p>
        </w:tc>
        <w:tc>
          <w:tcPr>
            <w:tcW w:w="236" w:type="dxa"/>
          </w:tcPr>
          <w:p w:rsidR="00B31525" w:rsidRDefault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B31525" w:rsidRDefault="00B31525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(12,487)</w:t>
            </w:r>
          </w:p>
        </w:tc>
        <w:tc>
          <w:tcPr>
            <w:tcW w:w="315" w:type="dxa"/>
            <w:gridSpan w:val="2"/>
          </w:tcPr>
          <w:p w:rsidR="00B31525" w:rsidRDefault="00B31525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B31525" w:rsidRDefault="00B31525" w:rsidP="005B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690</w:t>
            </w:r>
          </w:p>
        </w:tc>
      </w:tr>
      <w:tr w:rsidR="00B31525" w:rsidRPr="00722A7E" w:rsidTr="005B07A7">
        <w:trPr>
          <w:trHeight w:val="334"/>
        </w:trPr>
        <w:tc>
          <w:tcPr>
            <w:tcW w:w="4185" w:type="dxa"/>
          </w:tcPr>
          <w:p w:rsidR="00B31525" w:rsidRPr="005B07A7" w:rsidRDefault="00B31525" w:rsidP="005B07A7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07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Pr="00722A7E" w:rsidRDefault="00B31525" w:rsidP="0072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2A7E">
              <w:rPr>
                <w:rFonts w:ascii="Angsana New" w:hAnsi="Angsana New"/>
                <w:b/>
                <w:bCs/>
                <w:sz w:val="30"/>
                <w:szCs w:val="30"/>
              </w:rPr>
              <w:t>23,939</w:t>
            </w:r>
          </w:p>
        </w:tc>
        <w:tc>
          <w:tcPr>
            <w:tcW w:w="236" w:type="dxa"/>
          </w:tcPr>
          <w:p w:rsidR="00B31525" w:rsidRPr="005B07A7" w:rsidRDefault="00B31525" w:rsidP="00722A7E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Pr="00722A7E" w:rsidRDefault="00FF26ED" w:rsidP="0072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6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(178</w:t>
            </w:r>
            <w:r w:rsidR="00B31525" w:rsidRPr="00722A7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15" w:type="dxa"/>
            <w:gridSpan w:val="2"/>
          </w:tcPr>
          <w:p w:rsidR="00B31525" w:rsidRPr="005B07A7" w:rsidRDefault="00B31525" w:rsidP="00722A7E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Pr="00722A7E" w:rsidRDefault="00F31D03" w:rsidP="00722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23,761</w:t>
            </w:r>
          </w:p>
        </w:tc>
      </w:tr>
    </w:tbl>
    <w:p w:rsidR="00933F55" w:rsidRDefault="00933F55" w:rsidP="00933F55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36453F" w:rsidRDefault="0036453F" w:rsidP="00933F55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36453F" w:rsidRDefault="0036453F" w:rsidP="00933F55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36453F" w:rsidRDefault="0036453F" w:rsidP="00933F55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933F55" w:rsidRDefault="00933F55" w:rsidP="00933F55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</w:t>
      </w:r>
    </w:p>
    <w:p w:rsidR="00933F55" w:rsidRDefault="00933F55" w:rsidP="00933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43" w:type="dxa"/>
        <w:tblInd w:w="405" w:type="dxa"/>
        <w:tblLook w:val="01E0" w:firstRow="1" w:lastRow="1" w:firstColumn="1" w:lastColumn="1" w:noHBand="0" w:noVBand="0"/>
      </w:tblPr>
      <w:tblGrid>
        <w:gridCol w:w="2864"/>
        <w:gridCol w:w="887"/>
        <w:gridCol w:w="1168"/>
        <w:gridCol w:w="249"/>
        <w:gridCol w:w="1186"/>
        <w:gridCol w:w="249"/>
        <w:gridCol w:w="1156"/>
        <w:gridCol w:w="299"/>
        <w:gridCol w:w="1185"/>
      </w:tblGrid>
      <w:tr w:rsidR="00933F55" w:rsidTr="0036453F">
        <w:tc>
          <w:tcPr>
            <w:tcW w:w="2864" w:type="dxa"/>
          </w:tcPr>
          <w:p w:rsidR="00933F55" w:rsidRDefault="00933F55" w:rsidP="00631899">
            <w:pPr>
              <w:ind w:right="-108" w:hanging="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7" w:type="dxa"/>
          </w:tcPr>
          <w:p w:rsidR="00933F55" w:rsidRDefault="00933F55" w:rsidP="00631899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03" w:type="dxa"/>
            <w:gridSpan w:val="3"/>
          </w:tcPr>
          <w:p w:rsidR="00933F55" w:rsidRDefault="00933F55" w:rsidP="0063189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:rsidR="00933F55" w:rsidRDefault="00933F55" w:rsidP="0063189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0" w:type="dxa"/>
            <w:gridSpan w:val="3"/>
          </w:tcPr>
          <w:p w:rsidR="00933F55" w:rsidRDefault="00933F55" w:rsidP="00631899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3F55" w:rsidTr="0036453F">
        <w:tc>
          <w:tcPr>
            <w:tcW w:w="2864" w:type="dxa"/>
          </w:tcPr>
          <w:p w:rsidR="00933F55" w:rsidRDefault="00933F55" w:rsidP="00631899">
            <w:pPr>
              <w:ind w:right="-108" w:hanging="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7" w:type="dxa"/>
          </w:tcPr>
          <w:p w:rsidR="00933F55" w:rsidRDefault="00933F55" w:rsidP="00631899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:rsidR="00933F55" w:rsidRDefault="00933F55" w:rsidP="0063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9" w:type="dxa"/>
          </w:tcPr>
          <w:p w:rsidR="00933F55" w:rsidRDefault="00933F55" w:rsidP="0063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933F55" w:rsidRDefault="00933F55" w:rsidP="0063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9" w:type="dxa"/>
          </w:tcPr>
          <w:p w:rsidR="00933F55" w:rsidRDefault="00933F55" w:rsidP="0063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933F55" w:rsidRDefault="00933F55" w:rsidP="0063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9" w:type="dxa"/>
          </w:tcPr>
          <w:p w:rsidR="00933F55" w:rsidRDefault="00933F55" w:rsidP="0063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933F55" w:rsidRDefault="00933F55" w:rsidP="0063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33F55" w:rsidTr="0036453F">
        <w:tc>
          <w:tcPr>
            <w:tcW w:w="2864" w:type="dxa"/>
          </w:tcPr>
          <w:p w:rsidR="00933F55" w:rsidRDefault="00933F55" w:rsidP="00631899">
            <w:pPr>
              <w:ind w:right="-108" w:hanging="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7" w:type="dxa"/>
          </w:tcPr>
          <w:p w:rsidR="00933F55" w:rsidRDefault="00933F55" w:rsidP="00631899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:rsidR="00933F55" w:rsidRDefault="00933F55" w:rsidP="0063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9" w:type="dxa"/>
          </w:tcPr>
          <w:p w:rsidR="00933F55" w:rsidRDefault="00933F55" w:rsidP="0063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933F55" w:rsidRDefault="00933F55" w:rsidP="0063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9" w:type="dxa"/>
          </w:tcPr>
          <w:p w:rsidR="00933F55" w:rsidRDefault="00933F55" w:rsidP="0063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933F55" w:rsidRDefault="00933F55" w:rsidP="0063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9" w:type="dxa"/>
          </w:tcPr>
          <w:p w:rsidR="00933F55" w:rsidRDefault="00933F55" w:rsidP="0063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933F55" w:rsidRDefault="00933F55" w:rsidP="0063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33F55" w:rsidTr="0036453F">
        <w:tc>
          <w:tcPr>
            <w:tcW w:w="2864" w:type="dxa"/>
          </w:tcPr>
          <w:p w:rsidR="00933F55" w:rsidRDefault="00933F55" w:rsidP="00631899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:rsidR="00933F55" w:rsidRDefault="00933F55" w:rsidP="0063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2" w:type="dxa"/>
            <w:gridSpan w:val="7"/>
          </w:tcPr>
          <w:p w:rsidR="00933F55" w:rsidRDefault="00933F55" w:rsidP="00631899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3F55" w:rsidTr="0036453F">
        <w:tc>
          <w:tcPr>
            <w:tcW w:w="2864" w:type="dxa"/>
          </w:tcPr>
          <w:p w:rsidR="00933F55" w:rsidRDefault="00933F55" w:rsidP="0036453F">
            <w:pPr>
              <w:tabs>
                <w:tab w:val="clear" w:pos="227"/>
                <w:tab w:val="left" w:pos="45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7" w:type="dxa"/>
          </w:tcPr>
          <w:p w:rsidR="00933F55" w:rsidRDefault="00933F55" w:rsidP="0063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68" w:type="dxa"/>
          </w:tcPr>
          <w:p w:rsidR="00933F55" w:rsidRDefault="00933F55" w:rsidP="007C2D6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19,279</w:t>
            </w:r>
          </w:p>
        </w:tc>
        <w:tc>
          <w:tcPr>
            <w:tcW w:w="249" w:type="dxa"/>
          </w:tcPr>
          <w:p w:rsidR="00933F55" w:rsidRDefault="00933F55" w:rsidP="0063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86" w:type="dxa"/>
          </w:tcPr>
          <w:p w:rsidR="00933F55" w:rsidRDefault="00933F55" w:rsidP="007C2D6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10,732</w:t>
            </w:r>
          </w:p>
        </w:tc>
        <w:tc>
          <w:tcPr>
            <w:tcW w:w="249" w:type="dxa"/>
          </w:tcPr>
          <w:p w:rsidR="00933F55" w:rsidRDefault="00933F55" w:rsidP="0063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6" w:type="dxa"/>
          </w:tcPr>
          <w:p w:rsidR="00933F55" w:rsidRPr="007911A8" w:rsidRDefault="00933F55" w:rsidP="007C2D6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11A8">
              <w:rPr>
                <w:rFonts w:ascii="Angsana New" w:hAnsi="Angsana New"/>
                <w:sz w:val="30"/>
                <w:szCs w:val="30"/>
                <w:lang w:val="en-US" w:bidi="th-TH"/>
              </w:rPr>
              <w:t>17,829</w:t>
            </w:r>
          </w:p>
        </w:tc>
        <w:tc>
          <w:tcPr>
            <w:tcW w:w="299" w:type="dxa"/>
          </w:tcPr>
          <w:p w:rsidR="00933F55" w:rsidRDefault="00933F55" w:rsidP="0063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5" w:type="dxa"/>
          </w:tcPr>
          <w:p w:rsidR="00933F55" w:rsidRDefault="00933F55" w:rsidP="007C2D6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10,332</w:t>
            </w:r>
          </w:p>
        </w:tc>
      </w:tr>
      <w:tr w:rsidR="00933F55" w:rsidTr="0036453F">
        <w:tc>
          <w:tcPr>
            <w:tcW w:w="2864" w:type="dxa"/>
          </w:tcPr>
          <w:p w:rsidR="00933F55" w:rsidRDefault="00933F55" w:rsidP="00631899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87" w:type="dxa"/>
          </w:tcPr>
          <w:p w:rsidR="00933F55" w:rsidRDefault="00933F55" w:rsidP="0063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:rsidR="00933F55" w:rsidRDefault="00933F55" w:rsidP="0063189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100,446</w:t>
            </w:r>
          </w:p>
        </w:tc>
        <w:tc>
          <w:tcPr>
            <w:tcW w:w="249" w:type="dxa"/>
          </w:tcPr>
          <w:p w:rsidR="00933F55" w:rsidRDefault="00933F55" w:rsidP="0063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86" w:type="dxa"/>
          </w:tcPr>
          <w:p w:rsidR="00933F55" w:rsidRDefault="00933F55" w:rsidP="0063189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75,172</w:t>
            </w:r>
          </w:p>
        </w:tc>
        <w:tc>
          <w:tcPr>
            <w:tcW w:w="249" w:type="dxa"/>
          </w:tcPr>
          <w:p w:rsidR="00933F55" w:rsidRDefault="00933F55" w:rsidP="0063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6" w:type="dxa"/>
          </w:tcPr>
          <w:p w:rsidR="00933F55" w:rsidRPr="007911A8" w:rsidRDefault="00933F55" w:rsidP="0063189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11A8">
              <w:rPr>
                <w:rFonts w:ascii="Angsana New" w:hAnsi="Angsana New"/>
                <w:sz w:val="30"/>
                <w:szCs w:val="30"/>
                <w:lang w:bidi="th-TH"/>
              </w:rPr>
              <w:t>84,008</w:t>
            </w:r>
          </w:p>
        </w:tc>
        <w:tc>
          <w:tcPr>
            <w:tcW w:w="299" w:type="dxa"/>
          </w:tcPr>
          <w:p w:rsidR="00933F55" w:rsidRDefault="00933F55" w:rsidP="0063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5" w:type="dxa"/>
          </w:tcPr>
          <w:p w:rsidR="00933F55" w:rsidRDefault="00933F55" w:rsidP="0063189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68,691</w:t>
            </w:r>
          </w:p>
        </w:tc>
      </w:tr>
      <w:tr w:rsidR="00933F55" w:rsidRPr="0036453F" w:rsidTr="0036453F">
        <w:tc>
          <w:tcPr>
            <w:tcW w:w="2864" w:type="dxa"/>
          </w:tcPr>
          <w:p w:rsidR="00933F55" w:rsidRDefault="00933F55" w:rsidP="0036453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7" w:type="dxa"/>
          </w:tcPr>
          <w:p w:rsidR="00933F55" w:rsidRPr="0036453F" w:rsidRDefault="00933F55" w:rsidP="0036453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:rsidR="00933F55" w:rsidRPr="0036453F" w:rsidRDefault="00933F55" w:rsidP="0036453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453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119</w:t>
            </w:r>
            <w:r w:rsidRPr="003645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,725</w:t>
            </w:r>
          </w:p>
        </w:tc>
        <w:tc>
          <w:tcPr>
            <w:tcW w:w="249" w:type="dxa"/>
          </w:tcPr>
          <w:p w:rsidR="00933F55" w:rsidRPr="0036453F" w:rsidRDefault="00933F55" w:rsidP="003645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933F55" w:rsidRPr="0036453F" w:rsidRDefault="00933F55" w:rsidP="0036453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453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85</w:t>
            </w:r>
            <w:r w:rsidRPr="003645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,904</w:t>
            </w:r>
          </w:p>
        </w:tc>
        <w:tc>
          <w:tcPr>
            <w:tcW w:w="249" w:type="dxa"/>
          </w:tcPr>
          <w:p w:rsidR="00933F55" w:rsidRPr="0036453F" w:rsidRDefault="00933F55" w:rsidP="003645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933F55" w:rsidRPr="0036453F" w:rsidRDefault="00933F55" w:rsidP="0036453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453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101,837</w:t>
            </w:r>
          </w:p>
        </w:tc>
        <w:tc>
          <w:tcPr>
            <w:tcW w:w="299" w:type="dxa"/>
          </w:tcPr>
          <w:p w:rsidR="00933F55" w:rsidRPr="0036453F" w:rsidRDefault="00933F55" w:rsidP="003645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:rsidR="00933F55" w:rsidRPr="0036453F" w:rsidRDefault="00933F55" w:rsidP="0036453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453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79,023</w:t>
            </w:r>
          </w:p>
        </w:tc>
      </w:tr>
    </w:tbl>
    <w:p w:rsidR="00F04699" w:rsidRDefault="00F04699" w:rsidP="00933F55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B31525" w:rsidRDefault="00B31525" w:rsidP="00687E4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B31525" w:rsidRPr="00F04699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8"/>
          <w:szCs w:val="28"/>
          <w:lang w:bidi="ar-SA"/>
        </w:rPr>
      </w:pPr>
    </w:p>
    <w:p w:rsidR="00B31525" w:rsidRDefault="00B31525" w:rsidP="006A3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A34A3">
        <w:rPr>
          <w:rFonts w:ascii="Angsana New" w:hAnsi="Angsana New"/>
          <w:spacing w:val="2"/>
          <w:sz w:val="30"/>
          <w:szCs w:val="30"/>
          <w:cs/>
        </w:rPr>
        <w:t>กลุ่มบริษัทจ่ายค่าชดเชยผลประโยชน์</w:t>
      </w:r>
      <w:r w:rsidRPr="006A34A3">
        <w:rPr>
          <w:rFonts w:ascii="Angsana New" w:hAnsi="Angsana New" w:hint="cs"/>
          <w:spacing w:val="2"/>
          <w:sz w:val="30"/>
          <w:szCs w:val="30"/>
          <w:cs/>
        </w:rPr>
        <w:t>ที่กำหนดไว้</w:t>
      </w:r>
      <w:r w:rsidRPr="006A34A3">
        <w:rPr>
          <w:rFonts w:ascii="Angsana New" w:hAnsi="Angsana New"/>
          <w:spacing w:val="2"/>
          <w:sz w:val="30"/>
          <w:szCs w:val="30"/>
          <w:cs/>
        </w:rPr>
        <w:t>ตามข้อกำหนดของพระราชบัญญัติคุ้มครองแรงงาน</w:t>
      </w:r>
      <w:r w:rsidRPr="006A34A3">
        <w:rPr>
          <w:rFonts w:ascii="Angsana New" w:hAnsi="Angsana New"/>
          <w:spacing w:val="2"/>
          <w:sz w:val="30"/>
          <w:szCs w:val="30"/>
        </w:rPr>
        <w:t xml:space="preserve"> </w:t>
      </w:r>
      <w:r w:rsidRPr="006A34A3">
        <w:rPr>
          <w:rFonts w:ascii="Angsana New" w:hAnsi="Angsana New"/>
          <w:spacing w:val="2"/>
          <w:sz w:val="30"/>
          <w:szCs w:val="30"/>
          <w:cs/>
        </w:rPr>
        <w:t xml:space="preserve">พ.ศ. </w:t>
      </w:r>
      <w:r w:rsidRPr="006A34A3">
        <w:rPr>
          <w:rFonts w:ascii="Angsana New" w:hAnsi="Angsana New"/>
          <w:spacing w:val="2"/>
          <w:sz w:val="30"/>
          <w:szCs w:val="30"/>
        </w:rPr>
        <w:t>2541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:rsidR="00B31525" w:rsidRPr="00F04699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:rsidR="00B31525" w:rsidRPr="0036453F" w:rsidRDefault="00B31525" w:rsidP="00364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36453F">
        <w:rPr>
          <w:rFonts w:ascii="Angsana New" w:hAnsi="Angsana New"/>
          <w:spacing w:val="-4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Pr="0036453F">
        <w:rPr>
          <w:rFonts w:ascii="Angsana New" w:hAnsi="Angsana New"/>
          <w:spacing w:val="2"/>
          <w:sz w:val="30"/>
          <w:szCs w:val="30"/>
          <w:cs/>
        </w:rPr>
        <w:t xml:space="preserve">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:rsidR="00B31525" w:rsidRPr="0036453F" w:rsidRDefault="00B31525" w:rsidP="00364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36453F">
        <w:rPr>
          <w:rFonts w:ascii="Angsana New" w:hAnsi="Angsana New"/>
          <w:spacing w:val="2"/>
          <w:sz w:val="30"/>
          <w:szCs w:val="30"/>
        </w:rPr>
        <w:tab/>
      </w:r>
      <w:r w:rsidRPr="0036453F">
        <w:rPr>
          <w:rFonts w:ascii="Angsana New" w:hAnsi="Angsana New"/>
          <w:i/>
          <w:iCs/>
          <w:spacing w:val="2"/>
          <w:sz w:val="30"/>
          <w:szCs w:val="30"/>
          <w:cs/>
        </w:rPr>
        <w:t>ประมาณการหนี้สินไม่หมุนเวียนสำหรับผลประโยชน์พนักงานในงบแสดงฐานะการเงิน</w:t>
      </w:r>
    </w:p>
    <w:p w:rsidR="00B31525" w:rsidRPr="00F04699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i/>
          <w:iCs/>
          <w:sz w:val="28"/>
          <w:szCs w:val="28"/>
        </w:rPr>
      </w:pPr>
    </w:p>
    <w:tbl>
      <w:tblPr>
        <w:tblW w:w="9225" w:type="dxa"/>
        <w:tblInd w:w="423" w:type="dxa"/>
        <w:tblLook w:val="01E0" w:firstRow="1" w:lastRow="1" w:firstColumn="1" w:lastColumn="1" w:noHBand="0" w:noVBand="0"/>
      </w:tblPr>
      <w:tblGrid>
        <w:gridCol w:w="3735"/>
        <w:gridCol w:w="1170"/>
        <w:gridCol w:w="243"/>
        <w:gridCol w:w="1197"/>
        <w:gridCol w:w="243"/>
        <w:gridCol w:w="1152"/>
        <w:gridCol w:w="297"/>
        <w:gridCol w:w="1188"/>
      </w:tblGrid>
      <w:tr w:rsidR="00B31525" w:rsidTr="0036453F">
        <w:tc>
          <w:tcPr>
            <w:tcW w:w="3735" w:type="dxa"/>
          </w:tcPr>
          <w:p w:rsidR="00B31525" w:rsidRDefault="00B31525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B31525" w:rsidRDefault="00B3152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B31525" w:rsidRDefault="00B3152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:rsidR="00B31525" w:rsidRDefault="00B31525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1525" w:rsidTr="0036453F">
        <w:tc>
          <w:tcPr>
            <w:tcW w:w="3735" w:type="dxa"/>
          </w:tcPr>
          <w:p w:rsidR="00B31525" w:rsidRDefault="00B31525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7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31525" w:rsidTr="0036453F">
        <w:tc>
          <w:tcPr>
            <w:tcW w:w="3735" w:type="dxa"/>
          </w:tcPr>
          <w:p w:rsidR="00B31525" w:rsidRDefault="00B31525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7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31525" w:rsidTr="0036453F">
        <w:tc>
          <w:tcPr>
            <w:tcW w:w="3735" w:type="dxa"/>
          </w:tcPr>
          <w:p w:rsidR="00B31525" w:rsidRDefault="00B31525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B31525" w:rsidRDefault="00B31525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1525" w:rsidTr="0036453F">
        <w:tc>
          <w:tcPr>
            <w:tcW w:w="3735" w:type="dxa"/>
          </w:tcPr>
          <w:p w:rsidR="00B31525" w:rsidRDefault="00B3152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7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7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31525" w:rsidTr="0036453F">
        <w:tc>
          <w:tcPr>
            <w:tcW w:w="3735" w:type="dxa"/>
          </w:tcPr>
          <w:p w:rsidR="00B31525" w:rsidRDefault="00B31525">
            <w:pPr>
              <w:tabs>
                <w:tab w:val="clear" w:pos="227"/>
              </w:tabs>
              <w:ind w:left="207" w:hanging="9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70" w:type="dxa"/>
          </w:tcPr>
          <w:p w:rsidR="00B31525" w:rsidRDefault="00B31525" w:rsidP="0036453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50,624</w:t>
            </w:r>
          </w:p>
        </w:tc>
        <w:tc>
          <w:tcPr>
            <w:tcW w:w="243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:rsidR="00B31525" w:rsidRPr="00C744C2" w:rsidRDefault="00B31525" w:rsidP="0036453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C744C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46,089</w:t>
            </w:r>
          </w:p>
        </w:tc>
        <w:tc>
          <w:tcPr>
            <w:tcW w:w="243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:rsidR="00B31525" w:rsidRDefault="00B31525" w:rsidP="0036453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46,120</w:t>
            </w:r>
          </w:p>
        </w:tc>
        <w:tc>
          <w:tcPr>
            <w:tcW w:w="297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B31525" w:rsidRPr="0036453F" w:rsidRDefault="00B31525" w:rsidP="0036453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453F">
              <w:rPr>
                <w:rFonts w:ascii="Angsana New" w:hAnsi="Angsana New"/>
                <w:sz w:val="30"/>
                <w:szCs w:val="30"/>
                <w:lang w:val="en-US" w:bidi="th-TH"/>
              </w:rPr>
              <w:t>42,023</w:t>
            </w:r>
          </w:p>
        </w:tc>
      </w:tr>
      <w:tr w:rsidR="00B31525" w:rsidTr="0036453F">
        <w:tc>
          <w:tcPr>
            <w:tcW w:w="3735" w:type="dxa"/>
          </w:tcPr>
          <w:p w:rsidR="00B31525" w:rsidRDefault="00B31525">
            <w:pPr>
              <w:ind w:left="-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</w:tcPr>
          <w:p w:rsidR="00B31525" w:rsidRDefault="00B31525" w:rsidP="0036453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2,629</w:t>
            </w:r>
          </w:p>
        </w:tc>
        <w:tc>
          <w:tcPr>
            <w:tcW w:w="243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:rsidR="00B31525" w:rsidRPr="00C744C2" w:rsidRDefault="00B31525" w:rsidP="0036453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C744C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2,298</w:t>
            </w:r>
          </w:p>
        </w:tc>
        <w:tc>
          <w:tcPr>
            <w:tcW w:w="243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:rsidR="00B31525" w:rsidRPr="00B37F11" w:rsidRDefault="00B31525" w:rsidP="0036453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7F11">
              <w:rPr>
                <w:rFonts w:ascii="Angsana New" w:hAnsi="Angsana New"/>
                <w:sz w:val="30"/>
                <w:szCs w:val="30"/>
                <w:lang w:val="en-US" w:bidi="th-TH"/>
              </w:rPr>
              <w:t>2,213</w:t>
            </w:r>
          </w:p>
        </w:tc>
        <w:tc>
          <w:tcPr>
            <w:tcW w:w="297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B31525" w:rsidRPr="0036453F" w:rsidRDefault="00B31525" w:rsidP="0036453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453F">
              <w:rPr>
                <w:rFonts w:ascii="Angsana New" w:hAnsi="Angsana New"/>
                <w:sz w:val="30"/>
                <w:szCs w:val="30"/>
                <w:lang w:val="en-US" w:bidi="th-TH"/>
              </w:rPr>
              <w:t>1,936</w:t>
            </w:r>
          </w:p>
        </w:tc>
      </w:tr>
      <w:tr w:rsidR="00B31525" w:rsidTr="0036453F">
        <w:tc>
          <w:tcPr>
            <w:tcW w:w="3735" w:type="dxa"/>
          </w:tcPr>
          <w:p w:rsidR="00B31525" w:rsidRDefault="00B3152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Pr="0036453F" w:rsidRDefault="00B31525" w:rsidP="0036453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6453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53,253</w:t>
            </w:r>
          </w:p>
        </w:tc>
        <w:tc>
          <w:tcPr>
            <w:tcW w:w="243" w:type="dxa"/>
          </w:tcPr>
          <w:p w:rsidR="00B31525" w:rsidRPr="0036453F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31525" w:rsidRPr="0036453F" w:rsidRDefault="00B31525" w:rsidP="0036453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6453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48,387</w:t>
            </w:r>
          </w:p>
        </w:tc>
        <w:tc>
          <w:tcPr>
            <w:tcW w:w="243" w:type="dxa"/>
          </w:tcPr>
          <w:p w:rsidR="00B31525" w:rsidRPr="0036453F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Pr="0036453F" w:rsidRDefault="00B31525" w:rsidP="0036453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45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48,333</w:t>
            </w:r>
          </w:p>
        </w:tc>
        <w:tc>
          <w:tcPr>
            <w:tcW w:w="297" w:type="dxa"/>
          </w:tcPr>
          <w:p w:rsidR="00B31525" w:rsidRPr="0036453F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31525" w:rsidRPr="0036453F" w:rsidRDefault="00B31525" w:rsidP="0036453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45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43,959</w:t>
            </w:r>
          </w:p>
        </w:tc>
      </w:tr>
    </w:tbl>
    <w:p w:rsidR="00B31525" w:rsidRDefault="00B31525" w:rsidP="001B3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28"/>
          <w:szCs w:val="28"/>
        </w:rPr>
      </w:pPr>
    </w:p>
    <w:p w:rsidR="0036453F" w:rsidRDefault="0036453F" w:rsidP="001B3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28"/>
          <w:szCs w:val="28"/>
        </w:rPr>
      </w:pPr>
    </w:p>
    <w:p w:rsidR="0036453F" w:rsidRDefault="0036453F" w:rsidP="001B3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28"/>
          <w:szCs w:val="28"/>
        </w:rPr>
      </w:pPr>
    </w:p>
    <w:p w:rsidR="0036453F" w:rsidRPr="00F04699" w:rsidRDefault="0036453F" w:rsidP="001B3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28"/>
          <w:szCs w:val="28"/>
        </w:rPr>
      </w:pP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</w:t>
      </w:r>
      <w:r>
        <w:rPr>
          <w:rFonts w:ascii="Angsana New" w:hAnsi="Angsana New"/>
          <w:i/>
          <w:iCs/>
          <w:sz w:val="30"/>
          <w:szCs w:val="30"/>
          <w:cs/>
        </w:rPr>
        <w:t>ของโครงการผลประโยชน์</w:t>
      </w:r>
    </w:p>
    <w:p w:rsidR="00B31525" w:rsidRPr="00F04699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tbl>
      <w:tblPr>
        <w:tblW w:w="9225" w:type="dxa"/>
        <w:tblInd w:w="423" w:type="dxa"/>
        <w:tblLook w:val="01E0" w:firstRow="1" w:lastRow="1" w:firstColumn="1" w:lastColumn="1" w:noHBand="0" w:noVBand="0"/>
      </w:tblPr>
      <w:tblGrid>
        <w:gridCol w:w="3920"/>
        <w:gridCol w:w="1146"/>
        <w:gridCol w:w="6"/>
        <w:gridCol w:w="244"/>
        <w:gridCol w:w="6"/>
        <w:gridCol w:w="1113"/>
        <w:gridCol w:w="236"/>
        <w:gridCol w:w="1123"/>
        <w:gridCol w:w="297"/>
        <w:gridCol w:w="1134"/>
      </w:tblGrid>
      <w:tr w:rsidR="00B31525" w:rsidTr="0036453F">
        <w:tc>
          <w:tcPr>
            <w:tcW w:w="3920" w:type="dxa"/>
          </w:tcPr>
          <w:p w:rsidR="00B31525" w:rsidRDefault="00B31525">
            <w:pPr>
              <w:ind w:left="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15" w:type="dxa"/>
            <w:gridSpan w:val="5"/>
          </w:tcPr>
          <w:p w:rsidR="00B31525" w:rsidRDefault="00B3152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31525" w:rsidRDefault="00B3152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3"/>
          </w:tcPr>
          <w:p w:rsidR="00B31525" w:rsidRDefault="00B31525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1525" w:rsidTr="0036453F">
        <w:tc>
          <w:tcPr>
            <w:tcW w:w="3920" w:type="dxa"/>
          </w:tcPr>
          <w:p w:rsidR="00B31525" w:rsidRDefault="00B31525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0" w:type="dxa"/>
            <w:gridSpan w:val="2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7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31525" w:rsidTr="0036453F">
        <w:tc>
          <w:tcPr>
            <w:tcW w:w="3920" w:type="dxa"/>
          </w:tcPr>
          <w:p w:rsidR="00B31525" w:rsidRDefault="00B31525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05" w:type="dxa"/>
            <w:gridSpan w:val="9"/>
          </w:tcPr>
          <w:p w:rsidR="00B31525" w:rsidRDefault="00B31525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1525" w:rsidTr="0036453F">
        <w:tc>
          <w:tcPr>
            <w:tcW w:w="392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4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" w:type="dxa"/>
            <w:gridSpan w:val="2"/>
            <w:vAlign w:val="bottom"/>
          </w:tcPr>
          <w:p w:rsidR="00B31525" w:rsidRDefault="00B31525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vAlign w:val="bottom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</w:tcPr>
          <w:p w:rsidR="00B31525" w:rsidRDefault="00B3152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7" w:type="dxa"/>
            <w:vAlign w:val="bottom"/>
          </w:tcPr>
          <w:p w:rsidR="00B31525" w:rsidRDefault="00B31525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B31525" w:rsidRDefault="00B3152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1525" w:rsidTr="0036453F">
        <w:tc>
          <w:tcPr>
            <w:tcW w:w="3920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ณ วั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46" w:type="dxa"/>
            <w:vAlign w:val="bottom"/>
          </w:tcPr>
          <w:p w:rsidR="00B31525" w:rsidRPr="006A34A3" w:rsidRDefault="00B31525" w:rsidP="006A34A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6A34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48,387</w:t>
            </w:r>
          </w:p>
        </w:tc>
        <w:tc>
          <w:tcPr>
            <w:tcW w:w="250" w:type="dxa"/>
            <w:gridSpan w:val="2"/>
            <w:vAlign w:val="bottom"/>
          </w:tcPr>
          <w:p w:rsidR="00B31525" w:rsidRDefault="00B31525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vAlign w:val="bottom"/>
          </w:tcPr>
          <w:p w:rsidR="00B31525" w:rsidRPr="006A34A3" w:rsidRDefault="00B31525" w:rsidP="0036453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6A34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42,745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</w:tcPr>
          <w:p w:rsidR="00B31525" w:rsidRPr="006A34A3" w:rsidRDefault="00B31525" w:rsidP="0036453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34A3">
              <w:rPr>
                <w:rFonts w:ascii="Angsana New" w:hAnsi="Angsana New"/>
                <w:sz w:val="30"/>
                <w:szCs w:val="30"/>
                <w:lang w:val="en-US" w:bidi="th-TH"/>
              </w:rPr>
              <w:t>43,959</w:t>
            </w:r>
          </w:p>
        </w:tc>
        <w:tc>
          <w:tcPr>
            <w:tcW w:w="297" w:type="dxa"/>
            <w:vAlign w:val="bottom"/>
          </w:tcPr>
          <w:p w:rsidR="00B31525" w:rsidRDefault="00B31525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B31525" w:rsidRDefault="00B31525" w:rsidP="006A3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38,844</w:t>
            </w:r>
          </w:p>
        </w:tc>
      </w:tr>
      <w:tr w:rsidR="00B31525" w:rsidTr="0036453F">
        <w:tc>
          <w:tcPr>
            <w:tcW w:w="3920" w:type="dxa"/>
          </w:tcPr>
          <w:p w:rsidR="00B31525" w:rsidRDefault="00B31525">
            <w:pPr>
              <w:pStyle w:val="acctmergecolhdg"/>
              <w:spacing w:line="240" w:lineRule="atLeast"/>
              <w:ind w:left="162" w:hanging="162"/>
              <w:jc w:val="lef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รับรู้ในกำไรขาดทุน</w:t>
            </w:r>
          </w:p>
        </w:tc>
        <w:tc>
          <w:tcPr>
            <w:tcW w:w="1146" w:type="dxa"/>
            <w:vAlign w:val="bottom"/>
          </w:tcPr>
          <w:p w:rsidR="00B31525" w:rsidRPr="006A34A3" w:rsidRDefault="00B31525" w:rsidP="006A34A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  <w:vAlign w:val="bottom"/>
          </w:tcPr>
          <w:p w:rsidR="00B31525" w:rsidRDefault="00B31525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vAlign w:val="bottom"/>
          </w:tcPr>
          <w:p w:rsidR="00B31525" w:rsidRPr="006A34A3" w:rsidRDefault="00B31525" w:rsidP="0036453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</w:tcPr>
          <w:p w:rsidR="00B31525" w:rsidRPr="006A34A3" w:rsidRDefault="00B31525" w:rsidP="0036453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7" w:type="dxa"/>
            <w:vAlign w:val="bottom"/>
          </w:tcPr>
          <w:p w:rsidR="00B31525" w:rsidRDefault="00B31525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1525" w:rsidTr="0036453F">
        <w:tc>
          <w:tcPr>
            <w:tcW w:w="3920" w:type="dxa"/>
          </w:tcPr>
          <w:p w:rsidR="00B31525" w:rsidRDefault="00B31525">
            <w:pPr>
              <w:pStyle w:val="acctmergecolhdg"/>
              <w:spacing w:line="240" w:lineRule="atLeast"/>
              <w:ind w:left="162" w:hanging="162"/>
              <w:jc w:val="lef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146" w:type="dxa"/>
            <w:vAlign w:val="bottom"/>
          </w:tcPr>
          <w:p w:rsidR="00B31525" w:rsidRPr="006A34A3" w:rsidRDefault="00B31525" w:rsidP="006A34A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6A34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3,561</w:t>
            </w:r>
          </w:p>
        </w:tc>
        <w:tc>
          <w:tcPr>
            <w:tcW w:w="250" w:type="dxa"/>
            <w:gridSpan w:val="2"/>
            <w:vAlign w:val="bottom"/>
          </w:tcPr>
          <w:p w:rsidR="00B31525" w:rsidRDefault="00B31525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vAlign w:val="bottom"/>
          </w:tcPr>
          <w:p w:rsidR="00B31525" w:rsidRPr="006A34A3" w:rsidRDefault="00B31525" w:rsidP="0036453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6A34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3,470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</w:tcPr>
          <w:p w:rsidR="00B31525" w:rsidRPr="006A34A3" w:rsidRDefault="00B31525" w:rsidP="0036453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34A3">
              <w:rPr>
                <w:rFonts w:ascii="Angsana New" w:hAnsi="Angsana New"/>
                <w:sz w:val="30"/>
                <w:szCs w:val="30"/>
                <w:lang w:val="en-US" w:bidi="th-TH"/>
              </w:rPr>
              <w:t>3,192</w:t>
            </w:r>
          </w:p>
        </w:tc>
        <w:tc>
          <w:tcPr>
            <w:tcW w:w="297" w:type="dxa"/>
            <w:vAlign w:val="bottom"/>
          </w:tcPr>
          <w:p w:rsidR="00B31525" w:rsidRDefault="00B31525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3,105</w:t>
            </w:r>
          </w:p>
        </w:tc>
      </w:tr>
      <w:tr w:rsidR="00B31525" w:rsidTr="0036453F">
        <w:tc>
          <w:tcPr>
            <w:tcW w:w="3920" w:type="dxa"/>
          </w:tcPr>
          <w:p w:rsidR="00B31525" w:rsidRDefault="00B31525">
            <w:pPr>
              <w:pStyle w:val="acctmergecolhdg"/>
              <w:spacing w:line="240" w:lineRule="atLeast"/>
              <w:ind w:left="162" w:hanging="16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ดอกเบี้ยจากภาระผูกพัน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:rsidR="00B31525" w:rsidRPr="006A34A3" w:rsidRDefault="00B31525" w:rsidP="006A34A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6A34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1,305</w:t>
            </w:r>
          </w:p>
        </w:tc>
        <w:tc>
          <w:tcPr>
            <w:tcW w:w="250" w:type="dxa"/>
            <w:gridSpan w:val="2"/>
            <w:vAlign w:val="bottom"/>
          </w:tcPr>
          <w:p w:rsidR="00B31525" w:rsidRDefault="00B31525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  <w:vAlign w:val="bottom"/>
          </w:tcPr>
          <w:p w:rsidR="00B31525" w:rsidRPr="006A34A3" w:rsidRDefault="00B31525" w:rsidP="0036453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6A34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1,142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:rsidR="00B31525" w:rsidRPr="006A34A3" w:rsidRDefault="00B31525" w:rsidP="0036453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34A3">
              <w:rPr>
                <w:rFonts w:ascii="Angsana New" w:hAnsi="Angsana New"/>
                <w:sz w:val="30"/>
                <w:szCs w:val="30"/>
                <w:lang w:val="en-US" w:bidi="th-TH"/>
              </w:rPr>
              <w:t>1,182</w:t>
            </w:r>
          </w:p>
        </w:tc>
        <w:tc>
          <w:tcPr>
            <w:tcW w:w="297" w:type="dxa"/>
            <w:vAlign w:val="bottom"/>
          </w:tcPr>
          <w:p w:rsidR="00B31525" w:rsidRDefault="00B31525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1,035</w:t>
            </w:r>
          </w:p>
        </w:tc>
      </w:tr>
      <w:tr w:rsidR="0036453F" w:rsidTr="00C45B31">
        <w:tc>
          <w:tcPr>
            <w:tcW w:w="3920" w:type="dxa"/>
          </w:tcPr>
          <w:p w:rsidR="0036453F" w:rsidRPr="0036453F" w:rsidRDefault="0036453F" w:rsidP="0036453F">
            <w:pPr>
              <w:pStyle w:val="acctmergecolhdg"/>
              <w:spacing w:line="240" w:lineRule="atLeast"/>
              <w:ind w:left="189" w:hanging="189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36453F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ประมาณการหนี้สินไม่หมุนเวียนของโครงการผลประโยชน์ ณ วั</w:t>
            </w:r>
            <w:r w:rsidRPr="0036453F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นที่ </w:t>
            </w:r>
            <w:r w:rsidRPr="0036453F">
              <w:rPr>
                <w:rFonts w:ascii="Angsana New" w:hAnsi="Angsana New"/>
                <w:sz w:val="30"/>
                <w:szCs w:val="30"/>
              </w:rPr>
              <w:t>30</w:t>
            </w:r>
            <w:r w:rsidRPr="0036453F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  <w:r w:rsidRPr="0036453F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36453F" w:rsidRPr="00C75059" w:rsidRDefault="0036453F" w:rsidP="003645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6453F" w:rsidRPr="00C75059" w:rsidRDefault="0036453F" w:rsidP="0036453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505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53</w:t>
            </w:r>
            <w:r w:rsidRPr="00C75059">
              <w:rPr>
                <w:rFonts w:ascii="Angsana New" w:hAnsi="Angsana New"/>
                <w:b/>
                <w:bCs/>
                <w:sz w:val="30"/>
                <w:szCs w:val="30"/>
              </w:rPr>
              <w:t>,253</w:t>
            </w:r>
          </w:p>
        </w:tc>
        <w:tc>
          <w:tcPr>
            <w:tcW w:w="250" w:type="dxa"/>
            <w:gridSpan w:val="2"/>
            <w:vAlign w:val="bottom"/>
          </w:tcPr>
          <w:p w:rsidR="0036453F" w:rsidRPr="00C75059" w:rsidRDefault="0036453F" w:rsidP="0036453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bottom w:val="double" w:sz="4" w:space="0" w:color="auto"/>
            </w:tcBorders>
            <w:vAlign w:val="bottom"/>
          </w:tcPr>
          <w:p w:rsidR="0036453F" w:rsidRPr="00C75059" w:rsidRDefault="0036453F" w:rsidP="0036453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75059">
              <w:rPr>
                <w:rFonts w:ascii="Angsana New" w:hAnsi="Angsana New"/>
                <w:b/>
                <w:bCs/>
                <w:sz w:val="30"/>
                <w:szCs w:val="30"/>
              </w:rPr>
              <w:t>47,357</w:t>
            </w:r>
          </w:p>
        </w:tc>
        <w:tc>
          <w:tcPr>
            <w:tcW w:w="236" w:type="dxa"/>
          </w:tcPr>
          <w:p w:rsidR="0036453F" w:rsidRPr="00C75059" w:rsidRDefault="0036453F" w:rsidP="0036453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453F" w:rsidRPr="00C75059" w:rsidRDefault="0036453F" w:rsidP="0036453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75059">
              <w:rPr>
                <w:rFonts w:ascii="Angsana New" w:hAnsi="Angsana New"/>
                <w:b/>
                <w:bCs/>
                <w:sz w:val="30"/>
                <w:szCs w:val="30"/>
              </w:rPr>
              <w:t>48,333</w:t>
            </w:r>
          </w:p>
        </w:tc>
        <w:tc>
          <w:tcPr>
            <w:tcW w:w="297" w:type="dxa"/>
            <w:vAlign w:val="bottom"/>
          </w:tcPr>
          <w:p w:rsidR="0036453F" w:rsidRPr="00C75059" w:rsidRDefault="0036453F" w:rsidP="0036453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36453F" w:rsidRPr="00C75059" w:rsidRDefault="0036453F" w:rsidP="003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5059">
              <w:rPr>
                <w:rFonts w:ascii="Angsana New" w:hAnsi="Angsana New"/>
                <w:b/>
                <w:bCs/>
                <w:sz w:val="30"/>
                <w:szCs w:val="30"/>
              </w:rPr>
              <w:t>42,984</w:t>
            </w:r>
          </w:p>
        </w:tc>
      </w:tr>
    </w:tbl>
    <w:p w:rsidR="0036453F" w:rsidRDefault="0036453F" w:rsidP="00137D0C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:rsidR="00B31525" w:rsidRDefault="00B31525" w:rsidP="00137D0C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>
        <w:rPr>
          <w:rFonts w:ascii="Angsana New" w:hAnsi="Angsana New"/>
          <w:i/>
          <w:iCs/>
          <w:sz w:val="30"/>
          <w:szCs w:val="30"/>
          <w:cs/>
          <w:lang w:bidi="th-TH"/>
        </w:rPr>
        <w:t>ข้อสมมติหลักในการประมาณการตามหลักคณิตศาสตร์ประกันภัย ณ วันสิ้นรอบระยะรายงาน</w:t>
      </w:r>
    </w:p>
    <w:p w:rsidR="00B31525" w:rsidRDefault="00B31525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</w:t>
      </w:r>
      <w:r>
        <w:rPr>
          <w:rFonts w:ascii="Angsana New" w:hAnsi="Angsana New"/>
          <w:i/>
          <w:iCs/>
          <w:sz w:val="30"/>
          <w:szCs w:val="30"/>
          <w:cs/>
        </w:rPr>
        <w:t>ของโครงการผลประโยชน์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207" w:type="dxa"/>
        <w:tblInd w:w="423" w:type="dxa"/>
        <w:tblLook w:val="00A0" w:firstRow="1" w:lastRow="0" w:firstColumn="1" w:lastColumn="0" w:noHBand="0" w:noVBand="0"/>
      </w:tblPr>
      <w:tblGrid>
        <w:gridCol w:w="4455"/>
        <w:gridCol w:w="2097"/>
        <w:gridCol w:w="603"/>
        <w:gridCol w:w="2052"/>
      </w:tblGrid>
      <w:tr w:rsidR="00B31525" w:rsidTr="0049419B">
        <w:tc>
          <w:tcPr>
            <w:tcW w:w="4455" w:type="dxa"/>
          </w:tcPr>
          <w:p w:rsidR="00B31525" w:rsidRDefault="00B31525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4752" w:type="dxa"/>
            <w:gridSpan w:val="3"/>
          </w:tcPr>
          <w:p w:rsidR="00B31525" w:rsidRDefault="00B3152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</w:p>
        </w:tc>
      </w:tr>
      <w:tr w:rsidR="00B31525" w:rsidTr="0049419B">
        <w:tc>
          <w:tcPr>
            <w:tcW w:w="4455" w:type="dxa"/>
          </w:tcPr>
          <w:p w:rsidR="00B31525" w:rsidRDefault="00B31525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4752" w:type="dxa"/>
            <w:gridSpan w:val="3"/>
          </w:tcPr>
          <w:p w:rsidR="00B31525" w:rsidRDefault="00B31525">
            <w:pPr>
              <w:pStyle w:val="acctmergecolhdg"/>
              <w:spacing w:line="240" w:lineRule="atLeast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31525" w:rsidTr="0049419B">
        <w:tc>
          <w:tcPr>
            <w:tcW w:w="4455" w:type="dxa"/>
          </w:tcPr>
          <w:p w:rsidR="00B31525" w:rsidRDefault="00B31525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097" w:type="dxa"/>
          </w:tcPr>
          <w:p w:rsidR="00B31525" w:rsidRDefault="00B31525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603" w:type="dxa"/>
          </w:tcPr>
          <w:p w:rsidR="00B31525" w:rsidRDefault="00B31525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52" w:type="dxa"/>
          </w:tcPr>
          <w:p w:rsidR="00B31525" w:rsidRDefault="00B31525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2560</w:t>
            </w:r>
          </w:p>
        </w:tc>
      </w:tr>
      <w:tr w:rsidR="00B31525" w:rsidTr="0049419B">
        <w:trPr>
          <w:trHeight w:val="74"/>
        </w:trPr>
        <w:tc>
          <w:tcPr>
            <w:tcW w:w="4455" w:type="dxa"/>
          </w:tcPr>
          <w:p w:rsidR="00B31525" w:rsidRDefault="00B31525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52" w:type="dxa"/>
            <w:gridSpan w:val="3"/>
          </w:tcPr>
          <w:p w:rsidR="00B31525" w:rsidRDefault="00B3152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B31525" w:rsidTr="0049419B">
        <w:tc>
          <w:tcPr>
            <w:tcW w:w="4455" w:type="dxa"/>
          </w:tcPr>
          <w:p w:rsidR="00B31525" w:rsidRDefault="00B31525" w:rsidP="0049419B">
            <w:pPr>
              <w:pStyle w:val="acctmergecolhdg"/>
              <w:spacing w:line="240" w:lineRule="atLeast"/>
              <w:ind w:left="9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  <w:r>
              <w:rPr>
                <w:rFonts w:ascii="Angsana New" w:hAnsi="Angsana New" w:hint="cs"/>
                <w:sz w:val="30"/>
                <w:szCs w:val="30"/>
                <w:rtl/>
                <w:cs/>
              </w:rPr>
              <w:t>*</w:t>
            </w:r>
            <w:r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</w:p>
        </w:tc>
        <w:tc>
          <w:tcPr>
            <w:tcW w:w="2097" w:type="dxa"/>
          </w:tcPr>
          <w:p w:rsidR="00B31525" w:rsidRDefault="00B31525">
            <w:pPr>
              <w:pStyle w:val="acctmergecolhdg"/>
              <w:tabs>
                <w:tab w:val="left" w:pos="2232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3.34 - 3.55</w:t>
            </w:r>
          </w:p>
        </w:tc>
        <w:tc>
          <w:tcPr>
            <w:tcW w:w="603" w:type="dxa"/>
          </w:tcPr>
          <w:p w:rsidR="00B31525" w:rsidRDefault="00B31525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052" w:type="dxa"/>
          </w:tcPr>
          <w:p w:rsidR="00B31525" w:rsidRDefault="00B31525">
            <w:pPr>
              <w:pStyle w:val="acctmergecolhdg"/>
              <w:tabs>
                <w:tab w:val="left" w:pos="2232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3.34 - 3.55</w:t>
            </w:r>
          </w:p>
        </w:tc>
      </w:tr>
      <w:tr w:rsidR="00B31525" w:rsidTr="0049419B">
        <w:tc>
          <w:tcPr>
            <w:tcW w:w="4455" w:type="dxa"/>
          </w:tcPr>
          <w:p w:rsidR="00B31525" w:rsidRPr="0049419B" w:rsidRDefault="00B31525" w:rsidP="0049419B">
            <w:pPr>
              <w:pStyle w:val="acctmergecolhdg"/>
              <w:spacing w:line="240" w:lineRule="atLeast"/>
              <w:ind w:left="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2097" w:type="dxa"/>
          </w:tcPr>
          <w:p w:rsidR="00B31525" w:rsidRDefault="00B31525">
            <w:pPr>
              <w:pStyle w:val="acctmergecolhdg"/>
              <w:tabs>
                <w:tab w:val="left" w:pos="2124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    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4.00 - 7.00</w:t>
            </w:r>
          </w:p>
        </w:tc>
        <w:tc>
          <w:tcPr>
            <w:tcW w:w="603" w:type="dxa"/>
          </w:tcPr>
          <w:p w:rsidR="00B31525" w:rsidRDefault="00B31525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052" w:type="dxa"/>
          </w:tcPr>
          <w:p w:rsidR="00B31525" w:rsidRDefault="00B31525">
            <w:pPr>
              <w:pStyle w:val="acctmergecolhdg"/>
              <w:tabs>
                <w:tab w:val="left" w:pos="2124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    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4.00 - 7.00</w:t>
            </w:r>
          </w:p>
        </w:tc>
      </w:tr>
      <w:tr w:rsidR="00B31525" w:rsidTr="0049419B">
        <w:tc>
          <w:tcPr>
            <w:tcW w:w="4455" w:type="dxa"/>
          </w:tcPr>
          <w:p w:rsidR="00B31525" w:rsidRPr="0049419B" w:rsidRDefault="00B31525" w:rsidP="0049419B">
            <w:pPr>
              <w:pStyle w:val="acctmergecolhdg"/>
              <w:spacing w:line="240" w:lineRule="atLeast"/>
              <w:ind w:left="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อัตราการหมุนเวียนพนักงาน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*</w:t>
            </w:r>
            <w:r w:rsidR="001B3504">
              <w:rPr>
                <w:rFonts w:ascii="Angsana New" w:hAnsi="Angsana New"/>
                <w:sz w:val="30"/>
                <w:szCs w:val="30"/>
                <w:lang w:bidi="th-TH"/>
              </w:rPr>
              <w:t>*</w:t>
            </w:r>
          </w:p>
        </w:tc>
        <w:tc>
          <w:tcPr>
            <w:tcW w:w="2097" w:type="dxa"/>
          </w:tcPr>
          <w:p w:rsidR="00B31525" w:rsidRDefault="00B31525">
            <w:pPr>
              <w:pStyle w:val="acctmergecolhdg"/>
              <w:tabs>
                <w:tab w:val="left" w:pos="2124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1.00 - 15.00</w:t>
            </w:r>
          </w:p>
        </w:tc>
        <w:tc>
          <w:tcPr>
            <w:tcW w:w="603" w:type="dxa"/>
          </w:tcPr>
          <w:p w:rsidR="00B31525" w:rsidRDefault="00B31525">
            <w:pPr>
              <w:pStyle w:val="acctmergecolhdg"/>
              <w:spacing w:line="240" w:lineRule="atLeast"/>
              <w:ind w:left="-108"/>
              <w:jc w:val="left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052" w:type="dxa"/>
          </w:tcPr>
          <w:p w:rsidR="00B31525" w:rsidRDefault="00B31525">
            <w:pPr>
              <w:pStyle w:val="acctmergecolhdg"/>
              <w:tabs>
                <w:tab w:val="left" w:pos="2124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1.00 - 15.00</w:t>
            </w:r>
          </w:p>
        </w:tc>
      </w:tr>
      <w:tr w:rsidR="00B31525" w:rsidTr="0049419B">
        <w:tc>
          <w:tcPr>
            <w:tcW w:w="4455" w:type="dxa"/>
          </w:tcPr>
          <w:p w:rsidR="00B31525" w:rsidRPr="0049419B" w:rsidRDefault="00B31525" w:rsidP="0049419B">
            <w:pPr>
              <w:pStyle w:val="acctmergecolhdg"/>
              <w:spacing w:line="240" w:lineRule="atLeast"/>
              <w:ind w:left="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อัตรามรณะ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**</w:t>
            </w:r>
            <w:r w:rsidR="001B3504">
              <w:rPr>
                <w:rFonts w:ascii="Angsana New" w:hAnsi="Angsana New"/>
                <w:sz w:val="30"/>
                <w:szCs w:val="30"/>
                <w:lang w:bidi="th-TH"/>
              </w:rPr>
              <w:t>*</w:t>
            </w:r>
          </w:p>
        </w:tc>
        <w:tc>
          <w:tcPr>
            <w:tcW w:w="2097" w:type="dxa"/>
          </w:tcPr>
          <w:p w:rsidR="00B31525" w:rsidRDefault="00B31525">
            <w:pPr>
              <w:pStyle w:val="acctmergecolhdg"/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25.00 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ของ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TMO2008</w:t>
            </w:r>
          </w:p>
        </w:tc>
        <w:tc>
          <w:tcPr>
            <w:tcW w:w="603" w:type="dxa"/>
          </w:tcPr>
          <w:p w:rsidR="00B31525" w:rsidRDefault="00B31525">
            <w:pPr>
              <w:pStyle w:val="acctmergecolhdg"/>
              <w:spacing w:line="240" w:lineRule="atLeast"/>
              <w:ind w:left="-108"/>
              <w:jc w:val="left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052" w:type="dxa"/>
          </w:tcPr>
          <w:p w:rsidR="00B31525" w:rsidRDefault="00B31525">
            <w:pPr>
              <w:pStyle w:val="acctmergecolhdg"/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25.00 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ของ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TMO2008</w:t>
            </w:r>
          </w:p>
        </w:tc>
      </w:tr>
    </w:tbl>
    <w:p w:rsidR="00B31525" w:rsidRDefault="00B31525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t>*</w:t>
      </w:r>
      <w:r>
        <w:rPr>
          <w:rFonts w:ascii="Angsana New" w:hAnsi="Angsana New"/>
          <w:sz w:val="24"/>
          <w:szCs w:val="24"/>
          <w:cs/>
        </w:rPr>
        <w:t xml:space="preserve"> </w:t>
      </w:r>
      <w:r>
        <w:rPr>
          <w:rFonts w:ascii="Angsana New" w:hAnsi="Angsana New" w:hint="cs"/>
          <w:sz w:val="24"/>
          <w:szCs w:val="24"/>
          <w:cs/>
        </w:rPr>
        <w:t xml:space="preserve">  </w:t>
      </w:r>
      <w:r>
        <w:rPr>
          <w:rFonts w:ascii="Angsana New" w:hAnsi="Angsana New"/>
          <w:sz w:val="24"/>
          <w:szCs w:val="24"/>
          <w:cs/>
        </w:rPr>
        <w:t xml:space="preserve">  </w:t>
      </w:r>
      <w:r>
        <w:rPr>
          <w:rFonts w:ascii="Angsana New" w:hAnsi="Angsana New" w:hint="cs"/>
          <w:sz w:val="24"/>
          <w:szCs w:val="24"/>
          <w:cs/>
        </w:rPr>
        <w:t xml:space="preserve"> </w:t>
      </w:r>
      <w:r>
        <w:rPr>
          <w:rFonts w:ascii="Angsana New" w:hAnsi="Angsana New"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อัตราผลตอบแทนในท้องตลาดของพันธบัตรรัฐบาลสำหรับเงินชดเชยตามกฎหมายแรงงาน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t>*</w:t>
      </w:r>
      <w:r>
        <w:rPr>
          <w:rFonts w:ascii="Angsana New" w:hAnsi="Angsana New" w:hint="cs"/>
          <w:sz w:val="24"/>
          <w:szCs w:val="24"/>
          <w:cs/>
        </w:rPr>
        <w:t>*</w:t>
      </w:r>
      <w:r>
        <w:rPr>
          <w:rFonts w:ascii="Angsana New" w:hAnsi="Angsana New"/>
          <w:sz w:val="24"/>
          <w:szCs w:val="24"/>
          <w:cs/>
        </w:rPr>
        <w:t xml:space="preserve">    ขึ้นอยู่กับระยะเวลาการทำงานของพนักงาน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ind w:left="540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t>**</w:t>
      </w:r>
      <w:proofErr w:type="gramStart"/>
      <w:r>
        <w:rPr>
          <w:rFonts w:ascii="Angsana New" w:hAnsi="Angsana New" w:hint="cs"/>
          <w:sz w:val="24"/>
          <w:szCs w:val="24"/>
          <w:cs/>
        </w:rPr>
        <w:t>*</w:t>
      </w:r>
      <w:r>
        <w:rPr>
          <w:rFonts w:ascii="Angsana New" w:hAnsi="Angsana New"/>
          <w:sz w:val="24"/>
          <w:szCs w:val="24"/>
        </w:rPr>
        <w:t xml:space="preserve">  </w:t>
      </w:r>
      <w:r>
        <w:rPr>
          <w:rFonts w:ascii="Angsana New" w:hAnsi="Angsana New"/>
          <w:sz w:val="24"/>
          <w:szCs w:val="24"/>
          <w:cs/>
        </w:rPr>
        <w:t>อ้างอิงตามตารางมรณะไทย</w:t>
      </w:r>
      <w:proofErr w:type="gramEnd"/>
      <w:r>
        <w:rPr>
          <w:rFonts w:ascii="Angsana New" w:hAnsi="Angsana New"/>
          <w:sz w:val="24"/>
          <w:szCs w:val="24"/>
          <w:cs/>
        </w:rPr>
        <w:t xml:space="preserve"> </w:t>
      </w:r>
      <w:r>
        <w:rPr>
          <w:rFonts w:ascii="Angsana New" w:hAnsi="Angsana New"/>
          <w:sz w:val="24"/>
          <w:szCs w:val="24"/>
        </w:rPr>
        <w:t xml:space="preserve">2551 </w:t>
      </w:r>
      <w:r>
        <w:rPr>
          <w:rFonts w:ascii="Angsana New" w:hAnsi="Angsana New"/>
          <w:sz w:val="24"/>
          <w:szCs w:val="24"/>
          <w:cs/>
        </w:rPr>
        <w:t>ประเภทสามัญ (</w:t>
      </w:r>
      <w:r>
        <w:rPr>
          <w:rFonts w:ascii="Angsana New" w:hAnsi="Angsana New"/>
          <w:sz w:val="24"/>
          <w:szCs w:val="24"/>
        </w:rPr>
        <w:t>TMO2008: Thai Mortality Ordinary Table of 2008)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rPr>
          <w:rFonts w:ascii="Angsana New" w:hAnsi="Angsana New"/>
          <w:b/>
          <w:bCs/>
          <w:sz w:val="30"/>
          <w:szCs w:val="30"/>
          <w:lang w:val="en-GB"/>
        </w:rPr>
      </w:pPr>
    </w:p>
    <w:p w:rsidR="0049419B" w:rsidRDefault="00494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rPr>
          <w:rFonts w:ascii="Angsana New" w:hAnsi="Angsana New"/>
          <w:b/>
          <w:bCs/>
          <w:sz w:val="30"/>
          <w:szCs w:val="30"/>
          <w:lang w:val="en-GB"/>
        </w:rPr>
      </w:pPr>
    </w:p>
    <w:p w:rsidR="00B31525" w:rsidRDefault="00B31525" w:rsidP="00687E4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ข้อมูลตามส่วนงานธุรกิจ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>
        <w:rPr>
          <w:rFonts w:ascii="Angsana New" w:hAnsi="Angsana New"/>
          <w:b/>
          <w:sz w:val="30"/>
          <w:szCs w:val="30"/>
          <w:cs/>
        </w:rPr>
        <w:t xml:space="preserve"> </w:t>
      </w:r>
      <w:r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>
        <w:rPr>
          <w:rFonts w:ascii="Angsana New" w:hAnsi="Angsana New"/>
          <w:b/>
          <w:spacing w:val="4"/>
          <w:sz w:val="30"/>
          <w:szCs w:val="30"/>
        </w:rPr>
        <w:t xml:space="preserve"> </w:t>
      </w:r>
      <w:r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</w:p>
    <w:p w:rsidR="00F04699" w:rsidRDefault="00F04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B31525" w:rsidRDefault="00B31525" w:rsidP="00687E4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) </w:t>
      </w:r>
      <w:r>
        <w:rPr>
          <w:rFonts w:ascii="Angsana New" w:hAnsi="Angsana New" w:hint="cs"/>
          <w:b/>
          <w:bCs/>
          <w:sz w:val="30"/>
          <w:szCs w:val="30"/>
          <w:cs/>
        </w:rPr>
        <w:t>ต่อหุ้นขั้นพื้นฐาน</w:t>
      </w:r>
    </w:p>
    <w:p w:rsidR="00B31525" w:rsidRDefault="00B31525">
      <w:pPr>
        <w:pStyle w:val="index"/>
        <w:tabs>
          <w:tab w:val="clear" w:pos="1134"/>
        </w:tabs>
        <w:spacing w:line="380" w:lineRule="exac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 w:hint="cs"/>
          <w:spacing w:val="8"/>
          <w:sz w:val="30"/>
          <w:szCs w:val="30"/>
          <w:cs/>
        </w:rPr>
        <w:t>กำไร</w:t>
      </w:r>
      <w:r>
        <w:rPr>
          <w:rFonts w:ascii="Angsana New" w:hAnsi="Angsana New"/>
          <w:spacing w:val="8"/>
          <w:sz w:val="30"/>
          <w:szCs w:val="30"/>
          <w:cs/>
        </w:rPr>
        <w:t xml:space="preserve"> (</w:t>
      </w:r>
      <w:r>
        <w:rPr>
          <w:rFonts w:ascii="Angsana New" w:hAnsi="Angsana New" w:hint="cs"/>
          <w:spacing w:val="8"/>
          <w:sz w:val="30"/>
          <w:szCs w:val="30"/>
          <w:cs/>
        </w:rPr>
        <w:t>ขาดทุน</w:t>
      </w:r>
      <w:r>
        <w:rPr>
          <w:rFonts w:ascii="Angsana New" w:hAnsi="Angsana New"/>
          <w:spacing w:val="8"/>
          <w:sz w:val="30"/>
          <w:szCs w:val="30"/>
          <w:cs/>
        </w:rPr>
        <w:t xml:space="preserve">) </w:t>
      </w:r>
      <w:r>
        <w:rPr>
          <w:rFonts w:ascii="Angsana New" w:hAnsi="Angsana New" w:hint="cs"/>
          <w:spacing w:val="8"/>
          <w:sz w:val="30"/>
          <w:szCs w:val="30"/>
          <w:cs/>
        </w:rPr>
        <w:t>ต่อหุ้นขั้นพื้นฐาน</w:t>
      </w:r>
      <w:r>
        <w:rPr>
          <w:rFonts w:ascii="Angsana New" w:hAnsi="Angsana New"/>
          <w:spacing w:val="8"/>
          <w:sz w:val="30"/>
          <w:szCs w:val="30"/>
          <w:cs/>
        </w:rPr>
        <w:t>สำหรับงวดสามเดือน</w:t>
      </w:r>
      <w:r>
        <w:rPr>
          <w:rFonts w:ascii="Angsana New" w:hAnsi="Angsana New" w:hint="cs"/>
          <w:spacing w:val="8"/>
          <w:sz w:val="30"/>
          <w:szCs w:val="30"/>
          <w:cs/>
        </w:rPr>
        <w:t>และเก้าเดือน</w:t>
      </w:r>
      <w:r>
        <w:rPr>
          <w:rFonts w:ascii="Angsana New" w:hAnsi="Angsana New"/>
          <w:spacing w:val="8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8"/>
          <w:sz w:val="30"/>
          <w:szCs w:val="30"/>
        </w:rPr>
        <w:t>30</w:t>
      </w:r>
      <w:r>
        <w:rPr>
          <w:rFonts w:ascii="Angsana New" w:hAnsi="Angsana New"/>
          <w:spacing w:val="8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8"/>
          <w:sz w:val="30"/>
          <w:szCs w:val="30"/>
          <w:cs/>
        </w:rPr>
        <w:t>กันยายน</w:t>
      </w:r>
      <w:r>
        <w:rPr>
          <w:rFonts w:ascii="Angsana New" w:hAnsi="Angsana New"/>
          <w:spacing w:val="8"/>
          <w:sz w:val="30"/>
          <w:szCs w:val="30"/>
          <w:cs/>
        </w:rPr>
        <w:t xml:space="preserve"> คำนวณจาก</w:t>
      </w:r>
      <w:r>
        <w:rPr>
          <w:rFonts w:ascii="Angsana New" w:hAnsi="Angsana New" w:hint="cs"/>
          <w:spacing w:val="6"/>
          <w:sz w:val="30"/>
          <w:szCs w:val="30"/>
          <w:cs/>
        </w:rPr>
        <w:t>กำไร</w:t>
      </w:r>
      <w:r>
        <w:rPr>
          <w:rFonts w:ascii="Angsana New" w:hAnsi="Angsana New"/>
          <w:spacing w:val="6"/>
          <w:sz w:val="30"/>
          <w:szCs w:val="30"/>
          <w:cs/>
        </w:rPr>
        <w:t xml:space="preserve"> (</w:t>
      </w:r>
      <w:r>
        <w:rPr>
          <w:rFonts w:ascii="Angsana New" w:hAnsi="Angsana New" w:hint="cs"/>
          <w:spacing w:val="6"/>
          <w:sz w:val="30"/>
          <w:szCs w:val="30"/>
          <w:cs/>
        </w:rPr>
        <w:t>ขาดทุน</w:t>
      </w:r>
      <w:r>
        <w:rPr>
          <w:rFonts w:ascii="Angsana New" w:hAnsi="Angsana New"/>
          <w:spacing w:val="6"/>
          <w:sz w:val="30"/>
          <w:szCs w:val="30"/>
          <w:cs/>
        </w:rPr>
        <w:t>) สำหรับงวด</w:t>
      </w:r>
      <w:r>
        <w:rPr>
          <w:rFonts w:ascii="Angsana New" w:hAnsi="Angsana New" w:hint="cs"/>
          <w:spacing w:val="6"/>
          <w:sz w:val="30"/>
          <w:szCs w:val="30"/>
          <w:cs/>
        </w:rPr>
        <w:t>ส่วน</w:t>
      </w:r>
      <w:r>
        <w:rPr>
          <w:rFonts w:ascii="Angsana New" w:hAnsi="Angsana New"/>
          <w:spacing w:val="6"/>
          <w:sz w:val="30"/>
          <w:szCs w:val="30"/>
          <w:cs/>
        </w:rPr>
        <w:t>ที่เป็นของผู้ถือหุ้นสามัญบริษัทใหญ่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>
        <w:rPr>
          <w:rFonts w:ascii="Angsana New" w:hAnsi="Angsana New"/>
          <w:spacing w:val="6"/>
          <w:sz w:val="30"/>
          <w:szCs w:val="30"/>
          <w:cs/>
        </w:rPr>
        <w:t>และจำนวนหุ้นสามัญ</w:t>
      </w:r>
      <w:r>
        <w:rPr>
          <w:rFonts w:ascii="Angsana New" w:hAnsi="Angsana New" w:hint="cs"/>
          <w:spacing w:val="6"/>
          <w:sz w:val="30"/>
          <w:szCs w:val="30"/>
          <w:cs/>
        </w:rPr>
        <w:t>ถัวเฉลี่ยถ่วงน้ำหนัก</w:t>
      </w:r>
      <w:r>
        <w:rPr>
          <w:rFonts w:ascii="Angsana New" w:hAnsi="Angsana New"/>
          <w:spacing w:val="4"/>
          <w:sz w:val="30"/>
          <w:szCs w:val="30"/>
          <w:cs/>
        </w:rPr>
        <w:t>ที่ออกจำหน่ายแล้วระหว่างงวด โดยแสดงการคำนวณดังนี้</w:t>
      </w:r>
    </w:p>
    <w:p w:rsidR="00B31525" w:rsidRPr="001B3504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W w:w="930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06"/>
        <w:gridCol w:w="1170"/>
        <w:gridCol w:w="360"/>
        <w:gridCol w:w="1116"/>
        <w:gridCol w:w="236"/>
        <w:gridCol w:w="88"/>
        <w:gridCol w:w="1116"/>
        <w:gridCol w:w="236"/>
        <w:gridCol w:w="1078"/>
      </w:tblGrid>
      <w:tr w:rsidR="00B31525" w:rsidTr="0049419B">
        <w:tc>
          <w:tcPr>
            <w:tcW w:w="3906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6" w:type="dxa"/>
            <w:gridSpan w:val="3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8" w:type="dxa"/>
            <w:gridSpan w:val="4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31525" w:rsidTr="0049419B">
        <w:tc>
          <w:tcPr>
            <w:tcW w:w="3906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663B0" w:rsidRPr="00C663B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360" w:type="dxa"/>
            <w:shd w:val="clear" w:color="auto" w:fill="auto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C663B0" w:rsidRPr="00C663B0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663B0" w:rsidRPr="00C663B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C663B0" w:rsidRPr="00C663B0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B31525" w:rsidTr="0049419B">
        <w:tc>
          <w:tcPr>
            <w:tcW w:w="390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8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31525" w:rsidTr="0049419B">
        <w:tc>
          <w:tcPr>
            <w:tcW w:w="3906" w:type="dxa"/>
          </w:tcPr>
          <w:p w:rsidR="00B31525" w:rsidRDefault="00B31525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00" w:type="dxa"/>
            <w:gridSpan w:val="8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31525" w:rsidTr="0049419B">
        <w:tc>
          <w:tcPr>
            <w:tcW w:w="3906" w:type="dxa"/>
          </w:tcPr>
          <w:p w:rsidR="00B31525" w:rsidRDefault="00B31525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สำหรับงวดส่วนที่เป็นของ</w:t>
            </w:r>
          </w:p>
        </w:tc>
        <w:tc>
          <w:tcPr>
            <w:tcW w:w="117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right="-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1525" w:rsidTr="0049419B">
        <w:tc>
          <w:tcPr>
            <w:tcW w:w="390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31525" w:rsidRPr="00B37F11" w:rsidRDefault="00F31D03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(9,700</w:t>
            </w:r>
            <w:r w:rsidR="0049419B" w:rsidRPr="0049419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:rsidR="00B31525" w:rsidRPr="00B37F11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864"/>
              </w:tabs>
              <w:spacing w:after="0"/>
              <w:ind w:left="-139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:rsidR="00B31525" w:rsidRDefault="0049419B" w:rsidP="0049419B">
            <w:pPr>
              <w:pStyle w:val="Heading5"/>
              <w:tabs>
                <w:tab w:val="decimal" w:pos="855"/>
              </w:tabs>
              <w:ind w:right="-6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419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30,41</w:t>
            </w:r>
            <w:r w:rsidR="00482D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873"/>
              </w:tabs>
              <w:spacing w:after="0"/>
              <w:ind w:left="-126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</w:tcPr>
          <w:p w:rsidR="00B31525" w:rsidRDefault="00F31D03" w:rsidP="0049419B">
            <w:pPr>
              <w:pStyle w:val="Heading5"/>
              <w:tabs>
                <w:tab w:val="decimal" w:pos="873"/>
              </w:tabs>
              <w:ind w:left="-139" w:right="-6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(5,489</w:t>
            </w:r>
            <w:r w:rsidR="0049419B" w:rsidRPr="0049419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864"/>
              </w:tabs>
              <w:spacing w:after="0"/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:rsidR="00B31525" w:rsidRDefault="00B31525" w:rsidP="00EA551A">
            <w:pPr>
              <w:pStyle w:val="Heading5"/>
              <w:tabs>
                <w:tab w:val="decimal" w:pos="750"/>
              </w:tabs>
              <w:ind w:left="-139" w:right="-1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33,184</w:t>
            </w:r>
          </w:p>
        </w:tc>
      </w:tr>
      <w:tr w:rsidR="00B31525" w:rsidTr="0049419B">
        <w:tc>
          <w:tcPr>
            <w:tcW w:w="3906" w:type="dxa"/>
          </w:tcPr>
          <w:p w:rsidR="00B31525" w:rsidRDefault="00B31525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31525" w:rsidRDefault="00B31525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360" w:type="dxa"/>
            <w:vAlign w:val="bottom"/>
          </w:tcPr>
          <w:p w:rsidR="00B31525" w:rsidRDefault="00B31525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31525" w:rsidRDefault="00B31525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31525" w:rsidRDefault="00B31525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236" w:type="dxa"/>
            <w:vAlign w:val="bottom"/>
          </w:tcPr>
          <w:p w:rsidR="00B31525" w:rsidRDefault="00B31525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31525" w:rsidRPr="00B37F11" w:rsidRDefault="00B31525" w:rsidP="00EA551A">
            <w:pPr>
              <w:pStyle w:val="Heading5"/>
              <w:tabs>
                <w:tab w:val="decimal" w:pos="750"/>
              </w:tabs>
              <w:ind w:left="-139" w:right="-1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37F1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400,000</w:t>
            </w:r>
          </w:p>
        </w:tc>
      </w:tr>
      <w:tr w:rsidR="00B31525" w:rsidTr="0049419B">
        <w:tc>
          <w:tcPr>
            <w:tcW w:w="390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:rsidR="00B31525" w:rsidRDefault="00B31525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:rsidR="00B31525" w:rsidRDefault="00B31525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09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vAlign w:val="bottom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vAlign w:val="bottom"/>
          </w:tcPr>
          <w:p w:rsidR="00B31525" w:rsidRDefault="00B31525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50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B31525" w:rsidRPr="0049419B" w:rsidTr="0049419B">
        <w:tc>
          <w:tcPr>
            <w:tcW w:w="3906" w:type="dxa"/>
          </w:tcPr>
          <w:p w:rsidR="00B31525" w:rsidRDefault="00B31525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941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31525" w:rsidRPr="00B37F11" w:rsidRDefault="0049419B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(0.02</w:t>
            </w:r>
            <w:r w:rsidR="00B31525" w:rsidRPr="00B37F1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:rsidR="00B31525" w:rsidRPr="0049419B" w:rsidRDefault="00B31525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:rsidR="00B31525" w:rsidRPr="0049419B" w:rsidRDefault="00B31525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19B">
              <w:rPr>
                <w:rFonts w:ascii="Angsana New" w:hAnsi="Angsana New"/>
                <w:b/>
                <w:bCs/>
                <w:sz w:val="30"/>
                <w:szCs w:val="30"/>
              </w:rPr>
              <w:t>0.08</w:t>
            </w:r>
          </w:p>
        </w:tc>
        <w:tc>
          <w:tcPr>
            <w:tcW w:w="236" w:type="dxa"/>
          </w:tcPr>
          <w:p w:rsidR="00B31525" w:rsidRPr="0049419B" w:rsidRDefault="00B31525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</w:tcPr>
          <w:p w:rsidR="00B31525" w:rsidRPr="0049419B" w:rsidRDefault="0049419B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19B">
              <w:rPr>
                <w:rFonts w:ascii="Angsana New" w:hAnsi="Angsana New"/>
                <w:b/>
                <w:bCs/>
                <w:sz w:val="30"/>
                <w:szCs w:val="30"/>
              </w:rPr>
              <w:t>(0.01</w:t>
            </w:r>
            <w:r w:rsidR="00B31525" w:rsidRPr="0049419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B31525" w:rsidRDefault="00B31525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:rsidR="00B31525" w:rsidRPr="0049419B" w:rsidRDefault="00B31525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19B">
              <w:rPr>
                <w:rFonts w:ascii="Angsana New" w:hAnsi="Angsana New"/>
                <w:b/>
                <w:bCs/>
                <w:sz w:val="30"/>
                <w:szCs w:val="30"/>
              </w:rPr>
              <w:t>0.08</w:t>
            </w:r>
          </w:p>
        </w:tc>
      </w:tr>
      <w:tr w:rsidR="00B31525" w:rsidTr="0049419B">
        <w:tc>
          <w:tcPr>
            <w:tcW w:w="390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"/>
              </w:tabs>
              <w:spacing w:after="0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"/>
              </w:tabs>
              <w:spacing w:after="0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B31525" w:rsidRDefault="00B31525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:rsidR="00B31525" w:rsidRDefault="00B31525">
            <w:pPr>
              <w:pStyle w:val="Heading5"/>
              <w:tabs>
                <w:tab w:val="decimal" w:pos="750"/>
              </w:tabs>
              <w:ind w:left="-13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1525" w:rsidTr="0049419B">
        <w:tc>
          <w:tcPr>
            <w:tcW w:w="3906" w:type="dxa"/>
          </w:tcPr>
          <w:p w:rsidR="00B31525" w:rsidRDefault="00B31525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00" w:type="dxa"/>
            <w:gridSpan w:val="8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750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31525" w:rsidTr="0049419B">
        <w:tc>
          <w:tcPr>
            <w:tcW w:w="3906" w:type="dxa"/>
          </w:tcPr>
          <w:p w:rsidR="00B31525" w:rsidRDefault="00BE6AFE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B31525">
              <w:rPr>
                <w:rFonts w:ascii="Angsana New" w:hAnsi="Angsana New"/>
                <w:sz w:val="30"/>
                <w:szCs w:val="30"/>
                <w:cs/>
              </w:rPr>
              <w:t>สำหรับงวดส่วนที่เป็นของ</w:t>
            </w:r>
          </w:p>
        </w:tc>
        <w:tc>
          <w:tcPr>
            <w:tcW w:w="117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  <w:gridSpan w:val="2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1525" w:rsidTr="0049419B">
        <w:tc>
          <w:tcPr>
            <w:tcW w:w="390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31525" w:rsidRDefault="00F31D03" w:rsidP="0049419B">
            <w:pPr>
              <w:pStyle w:val="Heading5"/>
              <w:tabs>
                <w:tab w:val="decimal" w:pos="882"/>
              </w:tabs>
              <w:ind w:right="-6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7,947</w:t>
            </w:r>
          </w:p>
        </w:tc>
        <w:tc>
          <w:tcPr>
            <w:tcW w:w="360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:rsidR="00B31525" w:rsidRDefault="00B31525" w:rsidP="0049419B">
            <w:pPr>
              <w:pStyle w:val="Heading5"/>
              <w:tabs>
                <w:tab w:val="decimal" w:pos="873"/>
              </w:tabs>
              <w:ind w:right="-6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9,359</w:t>
            </w:r>
          </w:p>
        </w:tc>
        <w:tc>
          <w:tcPr>
            <w:tcW w:w="324" w:type="dxa"/>
            <w:gridSpan w:val="2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:rsidR="00B31525" w:rsidRDefault="00F31D03" w:rsidP="0049419B">
            <w:pPr>
              <w:pStyle w:val="Heading5"/>
              <w:tabs>
                <w:tab w:val="decimal" w:pos="792"/>
              </w:tabs>
              <w:ind w:left="-139" w:right="-6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20,889</w:t>
            </w:r>
          </w:p>
        </w:tc>
        <w:tc>
          <w:tcPr>
            <w:tcW w:w="23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:rsidR="00B31525" w:rsidRDefault="00B31525" w:rsidP="0049419B">
            <w:pPr>
              <w:pStyle w:val="Heading5"/>
              <w:tabs>
                <w:tab w:val="decimal" w:pos="826"/>
              </w:tabs>
              <w:ind w:left="-139" w:right="-1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25,733</w:t>
            </w:r>
          </w:p>
        </w:tc>
      </w:tr>
      <w:tr w:rsidR="00B31525" w:rsidTr="0049419B">
        <w:tc>
          <w:tcPr>
            <w:tcW w:w="3906" w:type="dxa"/>
          </w:tcPr>
          <w:p w:rsidR="00B31525" w:rsidRDefault="00B31525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31525" w:rsidRDefault="00B31525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360" w:type="dxa"/>
            <w:vAlign w:val="bottom"/>
          </w:tcPr>
          <w:p w:rsidR="00B31525" w:rsidRDefault="00B31525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31525" w:rsidRDefault="00B31525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324" w:type="dxa"/>
            <w:gridSpan w:val="2"/>
          </w:tcPr>
          <w:p w:rsidR="00B31525" w:rsidRDefault="00B31525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31525" w:rsidRDefault="00B31525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236" w:type="dxa"/>
            <w:vAlign w:val="bottom"/>
          </w:tcPr>
          <w:p w:rsidR="00B31525" w:rsidRDefault="00B31525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31525" w:rsidRPr="00B37F11" w:rsidRDefault="00B31525" w:rsidP="0049419B">
            <w:pPr>
              <w:pStyle w:val="Heading5"/>
              <w:tabs>
                <w:tab w:val="decimal" w:pos="808"/>
              </w:tabs>
              <w:ind w:left="-139" w:right="-1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37F1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400,000</w:t>
            </w:r>
          </w:p>
        </w:tc>
      </w:tr>
      <w:tr w:rsidR="00B31525" w:rsidTr="0049419B">
        <w:tc>
          <w:tcPr>
            <w:tcW w:w="390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:rsidR="00B31525" w:rsidRDefault="00B31525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324" w:type="dxa"/>
            <w:gridSpan w:val="2"/>
          </w:tcPr>
          <w:p w:rsidR="00B31525" w:rsidRDefault="00B31525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vAlign w:val="bottom"/>
          </w:tcPr>
          <w:p w:rsidR="00B31525" w:rsidRDefault="00B31525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50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B31525" w:rsidTr="0049419B">
        <w:tc>
          <w:tcPr>
            <w:tcW w:w="3906" w:type="dxa"/>
          </w:tcPr>
          <w:p w:rsidR="00B31525" w:rsidRDefault="00BE6AFE" w:rsidP="0049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B315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="00B315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="00B315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315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31525" w:rsidRDefault="00B31525" w:rsidP="0049419B">
            <w:pPr>
              <w:pStyle w:val="Heading5"/>
              <w:tabs>
                <w:tab w:val="decimal" w:pos="792"/>
              </w:tabs>
              <w:ind w:left="-139" w:right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</w:t>
            </w:r>
            <w:r w:rsidR="0049419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:rsidR="00B31525" w:rsidRDefault="00B31525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:rsidR="00B31525" w:rsidRDefault="00B31525" w:rsidP="0049419B">
            <w:pPr>
              <w:pStyle w:val="Heading5"/>
              <w:tabs>
                <w:tab w:val="decimal" w:pos="792"/>
              </w:tabs>
              <w:ind w:left="-139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0.02</w:t>
            </w:r>
          </w:p>
        </w:tc>
        <w:tc>
          <w:tcPr>
            <w:tcW w:w="324" w:type="dxa"/>
            <w:gridSpan w:val="2"/>
          </w:tcPr>
          <w:p w:rsidR="00B31525" w:rsidRDefault="00B31525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:rsidR="00B31525" w:rsidRDefault="00B31525" w:rsidP="0049419B">
            <w:pPr>
              <w:pStyle w:val="Heading5"/>
              <w:tabs>
                <w:tab w:val="decimal" w:pos="414"/>
                <w:tab w:val="left" w:pos="765"/>
              </w:tabs>
              <w:ind w:left="-139" w:right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</w:t>
            </w:r>
            <w:r w:rsidR="0049419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:rsidR="00B31525" w:rsidRDefault="00B31525" w:rsidP="00EA551A">
            <w:pPr>
              <w:pStyle w:val="Heading5"/>
              <w:tabs>
                <w:tab w:val="decimal" w:pos="522"/>
              </w:tabs>
              <w:ind w:left="-139" w:righ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0.06</w:t>
            </w:r>
          </w:p>
        </w:tc>
      </w:tr>
    </w:tbl>
    <w:p w:rsidR="001B3504" w:rsidRDefault="001B3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9419B" w:rsidRDefault="00494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31525" w:rsidRDefault="00B31525" w:rsidP="00687E4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B31525" w:rsidRDefault="00B3152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8"/>
          <w:sz w:val="30"/>
          <w:szCs w:val="30"/>
          <w:cs/>
        </w:rPr>
        <w:t xml:space="preserve">ที่ประชุมสามัญผู้ถือหุ้นของบริษัทเมื่อวันที่ </w:t>
      </w:r>
      <w:r>
        <w:rPr>
          <w:rFonts w:ascii="Angsana New" w:hAnsi="Angsana New"/>
          <w:spacing w:val="-8"/>
          <w:sz w:val="30"/>
          <w:szCs w:val="30"/>
        </w:rPr>
        <w:t xml:space="preserve">26 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8"/>
          <w:sz w:val="30"/>
          <w:szCs w:val="30"/>
        </w:rPr>
        <w:t xml:space="preserve">2561 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มีมติอนุมัติการจ่ายเงินปันผลประจำปี </w:t>
      </w:r>
      <w:r>
        <w:rPr>
          <w:rFonts w:ascii="Angsana New" w:hAnsi="Angsana New"/>
          <w:spacing w:val="-8"/>
          <w:sz w:val="30"/>
          <w:szCs w:val="30"/>
        </w:rPr>
        <w:t xml:space="preserve">2560 </w:t>
      </w:r>
      <w:r>
        <w:rPr>
          <w:rFonts w:ascii="Angsana New" w:hAnsi="Angsana New" w:hint="cs"/>
          <w:spacing w:val="-8"/>
          <w:sz w:val="30"/>
          <w:szCs w:val="30"/>
          <w:cs/>
        </w:rPr>
        <w:t>ในอัตราหุ้นละ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2"/>
          <w:sz w:val="30"/>
          <w:szCs w:val="30"/>
        </w:rPr>
        <w:t>0.03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บาท เป็นจำนวนเงิน </w:t>
      </w:r>
      <w:r>
        <w:rPr>
          <w:rFonts w:ascii="Angsana New" w:hAnsi="Angsana New"/>
          <w:spacing w:val="2"/>
          <w:sz w:val="30"/>
          <w:szCs w:val="30"/>
        </w:rPr>
        <w:t xml:space="preserve">12 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ให้แก่ผู้ถือหุ้นเฉพาะผู้ที่มีสิทธิรับเงินปันผลคิดเป็นจำนวนเงิน </w:t>
      </w:r>
      <w:r>
        <w:rPr>
          <w:rFonts w:ascii="Angsana New" w:hAnsi="Angsana New"/>
          <w:spacing w:val="2"/>
          <w:sz w:val="30"/>
          <w:szCs w:val="30"/>
        </w:rPr>
        <w:t xml:space="preserve">12 </w:t>
      </w:r>
      <w:r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>
        <w:rPr>
          <w:rFonts w:ascii="Angsana New" w:hAnsi="Angsana New"/>
          <w:spacing w:val="-4"/>
          <w:sz w:val="30"/>
          <w:szCs w:val="30"/>
          <w:cs/>
        </w:rPr>
        <w:t xml:space="preserve"> ซึ่งจ่ายแล้วเมื่อวันที่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25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pacing w:val="-4"/>
          <w:sz w:val="30"/>
          <w:szCs w:val="30"/>
        </w:rPr>
        <w:t xml:space="preserve">2561 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B31525" w:rsidRDefault="00B31525" w:rsidP="00687E4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31525" w:rsidRDefault="00B31525" w:rsidP="006C6B3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1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t>ภาระผูกพัน</w:t>
      </w:r>
    </w:p>
    <w:p w:rsidR="00B31525" w:rsidRDefault="00B315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1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72"/>
        <w:gridCol w:w="1179"/>
        <w:gridCol w:w="236"/>
        <w:gridCol w:w="1159"/>
        <w:gridCol w:w="236"/>
        <w:gridCol w:w="1069"/>
        <w:gridCol w:w="236"/>
        <w:gridCol w:w="1042"/>
      </w:tblGrid>
      <w:tr w:rsidR="00B31525" w:rsidTr="00BB2D2E">
        <w:tc>
          <w:tcPr>
            <w:tcW w:w="3672" w:type="dxa"/>
          </w:tcPr>
          <w:p w:rsidR="00B31525" w:rsidRDefault="00B31525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:rsidR="00B31525" w:rsidRDefault="00B3152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1525" w:rsidTr="00BB2D2E">
        <w:tc>
          <w:tcPr>
            <w:tcW w:w="3672" w:type="dxa"/>
          </w:tcPr>
          <w:p w:rsidR="00B31525" w:rsidRDefault="00B31525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31525" w:rsidTr="00BB2D2E">
        <w:tc>
          <w:tcPr>
            <w:tcW w:w="3672" w:type="dxa"/>
          </w:tcPr>
          <w:p w:rsidR="00B31525" w:rsidRDefault="00B31525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:rsidR="00B31525" w:rsidRDefault="00B31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31525" w:rsidTr="00BB2D2E">
        <w:trPr>
          <w:trHeight w:val="247"/>
        </w:trPr>
        <w:tc>
          <w:tcPr>
            <w:tcW w:w="3672" w:type="dxa"/>
          </w:tcPr>
          <w:p w:rsidR="00B31525" w:rsidRDefault="00B31525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7" w:type="dxa"/>
            <w:gridSpan w:val="7"/>
          </w:tcPr>
          <w:p w:rsidR="00B31525" w:rsidRDefault="00B315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31525" w:rsidTr="00BB2D2E">
        <w:trPr>
          <w:trHeight w:hRule="exact" w:val="420"/>
        </w:trPr>
        <w:tc>
          <w:tcPr>
            <w:tcW w:w="3672" w:type="dxa"/>
          </w:tcPr>
          <w:p w:rsidR="00B31525" w:rsidRDefault="00B31525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9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2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1525" w:rsidTr="00BB2D2E">
        <w:trPr>
          <w:trHeight w:hRule="exact" w:val="420"/>
        </w:trPr>
        <w:tc>
          <w:tcPr>
            <w:tcW w:w="3672" w:type="dxa"/>
          </w:tcPr>
          <w:p w:rsidR="00B31525" w:rsidRDefault="00B31525">
            <w:pPr>
              <w:tabs>
                <w:tab w:val="left" w:pos="61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9" w:type="dxa"/>
          </w:tcPr>
          <w:p w:rsidR="00B31525" w:rsidRDefault="00B31525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B31525" w:rsidRDefault="00B31525">
            <w:pPr>
              <w:pStyle w:val="Heading5"/>
              <w:tabs>
                <w:tab w:val="decimal" w:pos="81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1525" w:rsidTr="00BB2D2E">
        <w:trPr>
          <w:trHeight w:hRule="exact" w:val="420"/>
        </w:trPr>
        <w:tc>
          <w:tcPr>
            <w:tcW w:w="3672" w:type="dxa"/>
          </w:tcPr>
          <w:p w:rsidR="00B31525" w:rsidRDefault="00B3152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 อาคารและสิ่งปลูกสร้างอื่น</w:t>
            </w:r>
          </w:p>
        </w:tc>
        <w:tc>
          <w:tcPr>
            <w:tcW w:w="1179" w:type="dxa"/>
          </w:tcPr>
          <w:p w:rsidR="00B31525" w:rsidRDefault="00B31525" w:rsidP="00BB2D2E">
            <w:pPr>
              <w:pStyle w:val="Heading5"/>
              <w:tabs>
                <w:tab w:val="decimal" w:pos="891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134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:rsidR="00B31525" w:rsidRDefault="00C744C2" w:rsidP="00BB2D2E">
            <w:pPr>
              <w:pStyle w:val="Heading5"/>
              <w:tabs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1,1</w:t>
            </w:r>
            <w:r w:rsidR="00B3152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:rsidR="00B31525" w:rsidRDefault="00B31525" w:rsidP="00BB2D2E">
            <w:pPr>
              <w:pStyle w:val="Heading5"/>
              <w:tabs>
                <w:tab w:val="decimal" w:pos="844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</w:tcPr>
          <w:p w:rsidR="00B31525" w:rsidRDefault="00C744C2" w:rsidP="00E95A5F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1,048</w:t>
            </w:r>
          </w:p>
        </w:tc>
      </w:tr>
      <w:tr w:rsidR="00B31525" w:rsidTr="00BB2D2E">
        <w:trPr>
          <w:trHeight w:hRule="exact" w:val="420"/>
        </w:trPr>
        <w:tc>
          <w:tcPr>
            <w:tcW w:w="3672" w:type="dxa"/>
          </w:tcPr>
          <w:p w:rsidR="00B31525" w:rsidRDefault="00B31525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9" w:type="dxa"/>
          </w:tcPr>
          <w:p w:rsidR="00B31525" w:rsidRDefault="00B31525" w:rsidP="00BB2D2E">
            <w:pPr>
              <w:pStyle w:val="Heading5"/>
              <w:tabs>
                <w:tab w:val="decimal" w:pos="891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1,312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:rsidR="00B31525" w:rsidRDefault="00B31525" w:rsidP="00BB2D2E">
            <w:pPr>
              <w:pStyle w:val="Heading5"/>
              <w:tabs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1,760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:rsidR="00B31525" w:rsidRDefault="00B31525" w:rsidP="00BB2D2E">
            <w:pPr>
              <w:pStyle w:val="Heading5"/>
              <w:tabs>
                <w:tab w:val="decimal" w:pos="844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1,312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</w:tcPr>
          <w:p w:rsidR="00B31525" w:rsidRDefault="00B31525" w:rsidP="00E95A5F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1,312</w:t>
            </w:r>
          </w:p>
        </w:tc>
      </w:tr>
      <w:tr w:rsidR="00B31525" w:rsidTr="00BB2D2E">
        <w:trPr>
          <w:trHeight w:hRule="exact" w:val="420"/>
        </w:trPr>
        <w:tc>
          <w:tcPr>
            <w:tcW w:w="3672" w:type="dxa"/>
          </w:tcPr>
          <w:p w:rsidR="00B31525" w:rsidRDefault="00B3152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Default="00B31525" w:rsidP="00BB2D2E">
            <w:pPr>
              <w:pStyle w:val="Heading5"/>
              <w:tabs>
                <w:tab w:val="decimal" w:pos="891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1,446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Default="00C744C2" w:rsidP="00BB2D2E">
            <w:pPr>
              <w:pStyle w:val="Heading5"/>
              <w:tabs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2,910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Default="00B31525" w:rsidP="00BB2D2E">
            <w:pPr>
              <w:pStyle w:val="Heading5"/>
              <w:tabs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1,372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Default="00C744C2" w:rsidP="00E95A5F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2,360</w:t>
            </w:r>
          </w:p>
        </w:tc>
      </w:tr>
      <w:tr w:rsidR="00B31525" w:rsidTr="00BB2D2E">
        <w:trPr>
          <w:trHeight w:hRule="exact" w:val="420"/>
        </w:trPr>
        <w:tc>
          <w:tcPr>
            <w:tcW w:w="3672" w:type="dxa"/>
          </w:tcPr>
          <w:p w:rsidR="00B31525" w:rsidRDefault="00B31525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B31525" w:rsidRDefault="00B31525" w:rsidP="00BB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B31525" w:rsidRDefault="00B31525" w:rsidP="00BB2D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1525" w:rsidTr="00BB2D2E">
        <w:trPr>
          <w:trHeight w:hRule="exact" w:val="420"/>
        </w:trPr>
        <w:tc>
          <w:tcPr>
            <w:tcW w:w="4851" w:type="dxa"/>
            <w:gridSpan w:val="2"/>
          </w:tcPr>
          <w:p w:rsidR="00B31525" w:rsidRDefault="00B31525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</w:t>
            </w:r>
          </w:p>
        </w:tc>
        <w:tc>
          <w:tcPr>
            <w:tcW w:w="236" w:type="dxa"/>
          </w:tcPr>
          <w:p w:rsidR="00B31525" w:rsidRDefault="00B31525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:rsidR="00B31525" w:rsidRDefault="00B31525" w:rsidP="00BB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:rsidR="00B31525" w:rsidRDefault="00B31525" w:rsidP="00BB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2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31525" w:rsidTr="00BB2D2E">
        <w:trPr>
          <w:trHeight w:hRule="exact" w:val="420"/>
        </w:trPr>
        <w:tc>
          <w:tcPr>
            <w:tcW w:w="3672" w:type="dxa"/>
          </w:tcPr>
          <w:p w:rsidR="00B31525" w:rsidRDefault="00B31525" w:rsidP="00E95A5F">
            <w:pPr>
              <w:tabs>
                <w:tab w:val="left" w:pos="326"/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ยกเลิกไม่ได้</w:t>
            </w:r>
          </w:p>
        </w:tc>
        <w:tc>
          <w:tcPr>
            <w:tcW w:w="1179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:rsidR="00B31525" w:rsidRDefault="00B31525" w:rsidP="00BB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:rsidR="00B31525" w:rsidRDefault="00B31525" w:rsidP="00BB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2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31525" w:rsidTr="00BB2D2E">
        <w:trPr>
          <w:trHeight w:hRule="exact" w:val="420"/>
        </w:trPr>
        <w:tc>
          <w:tcPr>
            <w:tcW w:w="3672" w:type="dxa"/>
          </w:tcPr>
          <w:p w:rsidR="00B31525" w:rsidRDefault="00B3152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9" w:type="dxa"/>
          </w:tcPr>
          <w:p w:rsidR="00B31525" w:rsidRDefault="00C744C2" w:rsidP="00BB2D2E">
            <w:pPr>
              <w:pStyle w:val="Heading5"/>
              <w:tabs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25,218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:rsidR="00B31525" w:rsidRDefault="00B31525" w:rsidP="00BB2D2E">
            <w:pPr>
              <w:pStyle w:val="Heading5"/>
              <w:tabs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24,450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:rsidR="00B31525" w:rsidRDefault="00C744C2" w:rsidP="00BB2D2E">
            <w:pPr>
              <w:pStyle w:val="Heading5"/>
              <w:tabs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21,501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</w:tcPr>
          <w:p w:rsidR="00B31525" w:rsidRDefault="00B31525" w:rsidP="00E95A5F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19,546</w:t>
            </w:r>
          </w:p>
        </w:tc>
      </w:tr>
      <w:tr w:rsidR="00B31525" w:rsidTr="00BB2D2E">
        <w:trPr>
          <w:trHeight w:hRule="exact" w:val="420"/>
        </w:trPr>
        <w:tc>
          <w:tcPr>
            <w:tcW w:w="3672" w:type="dxa"/>
          </w:tcPr>
          <w:p w:rsidR="00B31525" w:rsidRDefault="00B31525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9" w:type="dxa"/>
          </w:tcPr>
          <w:p w:rsidR="00B31525" w:rsidRDefault="00C744C2" w:rsidP="00BB2D2E">
            <w:pPr>
              <w:pStyle w:val="Heading5"/>
              <w:tabs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34,623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:rsidR="00B31525" w:rsidRDefault="00B31525" w:rsidP="00BB2D2E">
            <w:pPr>
              <w:pStyle w:val="Heading5"/>
              <w:tabs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30,279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:rsidR="00B31525" w:rsidRDefault="00C744C2" w:rsidP="00BB2D2E">
            <w:pPr>
              <w:pStyle w:val="Heading5"/>
              <w:tabs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27,582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</w:tcPr>
          <w:p w:rsidR="00B31525" w:rsidRDefault="00B31525" w:rsidP="00E95A5F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26,882</w:t>
            </w:r>
          </w:p>
        </w:tc>
      </w:tr>
      <w:tr w:rsidR="00B31525" w:rsidTr="00BB2D2E">
        <w:trPr>
          <w:trHeight w:hRule="exact" w:val="420"/>
        </w:trPr>
        <w:tc>
          <w:tcPr>
            <w:tcW w:w="3672" w:type="dxa"/>
          </w:tcPr>
          <w:p w:rsidR="00B31525" w:rsidRDefault="00B3152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Default="00C744C2" w:rsidP="00BB2D2E">
            <w:pPr>
              <w:pStyle w:val="Heading5"/>
              <w:tabs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59,841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Default="00B31525" w:rsidP="00BB2D2E">
            <w:pPr>
              <w:pStyle w:val="Heading5"/>
              <w:tabs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54,729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Default="00C744C2" w:rsidP="00BB2D2E">
            <w:pPr>
              <w:pStyle w:val="Heading5"/>
              <w:tabs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49,083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Default="00B31525" w:rsidP="00E95A5F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46,428</w:t>
            </w:r>
          </w:p>
        </w:tc>
      </w:tr>
      <w:tr w:rsidR="00B31525" w:rsidTr="00BB2D2E">
        <w:trPr>
          <w:trHeight w:hRule="exact" w:val="420"/>
        </w:trPr>
        <w:tc>
          <w:tcPr>
            <w:tcW w:w="3672" w:type="dxa"/>
          </w:tcPr>
          <w:p w:rsidR="00B31525" w:rsidRDefault="00B31525">
            <w:pPr>
              <w:tabs>
                <w:tab w:val="left" w:pos="540"/>
                <w:tab w:val="center" w:pos="5580"/>
                <w:tab w:val="center" w:pos="6660"/>
                <w:tab w:val="center" w:pos="7522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1525" w:rsidTr="00BB2D2E">
        <w:trPr>
          <w:trHeight w:hRule="exact" w:val="420"/>
        </w:trPr>
        <w:tc>
          <w:tcPr>
            <w:tcW w:w="3672" w:type="dxa"/>
          </w:tcPr>
          <w:p w:rsidR="00B31525" w:rsidRDefault="00B31525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9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1525" w:rsidTr="00BB2D2E">
        <w:trPr>
          <w:trHeight w:hRule="exact" w:val="420"/>
        </w:trPr>
        <w:tc>
          <w:tcPr>
            <w:tcW w:w="3672" w:type="dxa"/>
          </w:tcPr>
          <w:p w:rsidR="00B31525" w:rsidRDefault="00B31525">
            <w:pPr>
              <w:tabs>
                <w:tab w:val="left" w:pos="61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เลต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เตอร์ออฟ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เครดิต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ที่เปิดแล้ว</w:t>
            </w:r>
          </w:p>
        </w:tc>
        <w:tc>
          <w:tcPr>
            <w:tcW w:w="1179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:rsidR="00B31525" w:rsidRDefault="00B3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1525" w:rsidTr="00BB2D2E">
        <w:trPr>
          <w:trHeight w:hRule="exact" w:val="420"/>
        </w:trPr>
        <w:tc>
          <w:tcPr>
            <w:tcW w:w="3672" w:type="dxa"/>
          </w:tcPr>
          <w:p w:rsidR="00B31525" w:rsidRDefault="00B31525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แต่ยังไม่เข้าเงื่อนไขการเป็นหนี้สิน</w:t>
            </w:r>
          </w:p>
        </w:tc>
        <w:tc>
          <w:tcPr>
            <w:tcW w:w="1179" w:type="dxa"/>
          </w:tcPr>
          <w:p w:rsidR="00B31525" w:rsidRDefault="00B31525" w:rsidP="00BB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6,018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B31525" w:rsidRDefault="00B31525" w:rsidP="00BB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8,176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B31525" w:rsidRDefault="00B31525" w:rsidP="00BB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6,018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:rsidR="00B31525" w:rsidRPr="00E95A5F" w:rsidRDefault="00B31525" w:rsidP="00BB2D2E">
            <w:pPr>
              <w:pStyle w:val="Heading5"/>
              <w:tabs>
                <w:tab w:val="decimal" w:pos="790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95A5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8,176</w:t>
            </w:r>
          </w:p>
        </w:tc>
      </w:tr>
      <w:tr w:rsidR="00B31525" w:rsidTr="00BB2D2E">
        <w:trPr>
          <w:trHeight w:hRule="exact" w:val="420"/>
        </w:trPr>
        <w:tc>
          <w:tcPr>
            <w:tcW w:w="3672" w:type="dxa"/>
          </w:tcPr>
          <w:p w:rsidR="00B31525" w:rsidRDefault="00B31525">
            <w:pPr>
              <w:tabs>
                <w:tab w:val="left" w:pos="61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31525" w:rsidRDefault="00B31525" w:rsidP="00BB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14,614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B31525" w:rsidRDefault="00B31525" w:rsidP="00BB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14,614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31525" w:rsidRDefault="00B31525" w:rsidP="00BB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6,969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B31525" w:rsidRPr="00E95A5F" w:rsidRDefault="00B31525" w:rsidP="00BB2D2E">
            <w:pPr>
              <w:pStyle w:val="Heading5"/>
              <w:tabs>
                <w:tab w:val="decimal" w:pos="790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95A5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6,969</w:t>
            </w:r>
          </w:p>
        </w:tc>
      </w:tr>
      <w:tr w:rsidR="00B31525" w:rsidTr="00BB2D2E">
        <w:trPr>
          <w:trHeight w:hRule="exact" w:val="420"/>
        </w:trPr>
        <w:tc>
          <w:tcPr>
            <w:tcW w:w="3672" w:type="dxa"/>
          </w:tcPr>
          <w:p w:rsidR="00B31525" w:rsidRDefault="00B31525">
            <w:pPr>
              <w:tabs>
                <w:tab w:val="left" w:pos="61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Default="00B31525" w:rsidP="00BB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20,632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Default="00B31525" w:rsidP="00BB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22,790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Default="00B31525" w:rsidP="00BB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12,987</w:t>
            </w:r>
          </w:p>
        </w:tc>
        <w:tc>
          <w:tcPr>
            <w:tcW w:w="236" w:type="dxa"/>
          </w:tcPr>
          <w:p w:rsidR="00B31525" w:rsidRDefault="00B31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:rsidR="00B31525" w:rsidRPr="00E95A5F" w:rsidRDefault="00B31525" w:rsidP="00BB2D2E">
            <w:pPr>
              <w:pStyle w:val="Heading5"/>
              <w:tabs>
                <w:tab w:val="decimal" w:pos="79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95A5F">
              <w:rPr>
                <w:rFonts w:ascii="Angsana New" w:hAnsi="Angsana New"/>
                <w:sz w:val="30"/>
                <w:szCs w:val="30"/>
              </w:rPr>
              <w:t>15,145</w:t>
            </w:r>
          </w:p>
        </w:tc>
      </w:tr>
    </w:tbl>
    <w:p w:rsidR="00B31525" w:rsidRDefault="00F04699" w:rsidP="006C6B3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360"/>
          <w:tab w:val="decimal" w:pos="450"/>
        </w:tabs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8"/>
          <w:sz w:val="30"/>
          <w:szCs w:val="30"/>
          <w:cs/>
        </w:rPr>
        <w:br w:type="page"/>
      </w:r>
      <w:r w:rsidR="00B31525">
        <w:rPr>
          <w:rFonts w:ascii="Angsana New" w:hAnsi="Angsana New"/>
          <w:spacing w:val="8"/>
          <w:sz w:val="30"/>
          <w:szCs w:val="30"/>
          <w:cs/>
        </w:rPr>
        <w:lastRenderedPageBreak/>
        <w:t xml:space="preserve">ในเดือนมีนาคม </w:t>
      </w:r>
      <w:r w:rsidR="00B31525">
        <w:rPr>
          <w:rFonts w:ascii="Angsana New" w:hAnsi="Angsana New"/>
          <w:spacing w:val="8"/>
          <w:sz w:val="30"/>
          <w:szCs w:val="30"/>
        </w:rPr>
        <w:t>2557</w:t>
      </w:r>
      <w:r w:rsidR="00B31525">
        <w:rPr>
          <w:rFonts w:ascii="Angsana New" w:hAnsi="Angsana New" w:hint="cs"/>
          <w:spacing w:val="8"/>
          <w:sz w:val="30"/>
          <w:szCs w:val="30"/>
          <w:cs/>
        </w:rPr>
        <w:t xml:space="preserve"> บริษัทได้ทำสัญญาซื้อไอน้ำกับบริษัทในประเทศแห่งหนึ่งสำหรับโรงงานใน</w:t>
      </w:r>
      <w:r w:rsidR="00B31525">
        <w:rPr>
          <w:rFonts w:ascii="Angsana New" w:hAnsi="Angsana New"/>
          <w:spacing w:val="-2"/>
          <w:sz w:val="30"/>
          <w:szCs w:val="30"/>
          <w:cs/>
        </w:rPr>
        <w:t xml:space="preserve">จังหวัดลำพูน บริษัทมีภาระที่จะต้องซื้อไอน้ำในปริมาณตามที่กำหนดในสัญญา โดยมีระยะเวลาของสัญญา </w:t>
      </w:r>
      <w:r w:rsidR="00B31525">
        <w:rPr>
          <w:rFonts w:ascii="Angsana New" w:hAnsi="Angsana New"/>
          <w:spacing w:val="-2"/>
          <w:sz w:val="30"/>
          <w:szCs w:val="30"/>
        </w:rPr>
        <w:t>10</w:t>
      </w:r>
      <w:r w:rsidR="00B31525">
        <w:rPr>
          <w:rFonts w:ascii="Angsana New" w:hAnsi="Angsana New" w:hint="cs"/>
          <w:spacing w:val="-2"/>
          <w:sz w:val="30"/>
          <w:szCs w:val="30"/>
          <w:cs/>
        </w:rPr>
        <w:t xml:space="preserve"> ปี</w:t>
      </w:r>
      <w:r w:rsidR="00B31525">
        <w:rPr>
          <w:rFonts w:ascii="Angsana New" w:hAnsi="Angsana New"/>
          <w:sz w:val="30"/>
          <w:szCs w:val="30"/>
          <w:cs/>
        </w:rPr>
        <w:t xml:space="preserve"> นับจากวันเริ่มต้นอายุสัญญา ซึ่งวันเริ่มต้นอายุสัญญาจะต้องไม่เกินวันที่ </w:t>
      </w:r>
      <w:r w:rsidR="00B31525">
        <w:rPr>
          <w:rFonts w:ascii="Angsana New" w:hAnsi="Angsana New"/>
          <w:sz w:val="30"/>
          <w:szCs w:val="30"/>
        </w:rPr>
        <w:t>1</w:t>
      </w:r>
      <w:r w:rsidR="00B31525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B31525">
        <w:rPr>
          <w:rFonts w:ascii="Angsana New" w:hAnsi="Angsana New"/>
          <w:sz w:val="30"/>
          <w:szCs w:val="30"/>
        </w:rPr>
        <w:t>2562</w:t>
      </w:r>
    </w:p>
    <w:p w:rsidR="00B31525" w:rsidRDefault="00B31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7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B31525" w:rsidRDefault="00B31525" w:rsidP="006C6B3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360"/>
          <w:tab w:val="decimal" w:pos="45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18"/>
          <w:sz w:val="30"/>
          <w:szCs w:val="30"/>
          <w:cs/>
        </w:rPr>
        <w:t>บริษัทได้ทำบันทึกข้อตกลงเกี่ยวกับการชำระค่าใช้จ่ายสำหรับการก่อสร้างเขื่อนป้องกันน้ำท่วม</w:t>
      </w:r>
      <w:r>
        <w:rPr>
          <w:rFonts w:ascii="Angsana New" w:hAnsi="Angsana New"/>
          <w:sz w:val="30"/>
          <w:szCs w:val="30"/>
          <w:cs/>
        </w:rPr>
        <w:t>นิคมอุตสาหกรรมบางปะอินกับบริษัทแห่งหนึ่ง มีมูลค่าประมาณ</w:t>
      </w:r>
      <w:r>
        <w:rPr>
          <w:rFonts w:ascii="Angsana New" w:hAnsi="Angsana New"/>
          <w:sz w:val="30"/>
          <w:szCs w:val="30"/>
        </w:rPr>
        <w:t xml:space="preserve"> 13 </w:t>
      </w:r>
      <w:r>
        <w:rPr>
          <w:rFonts w:ascii="Angsana New" w:hAnsi="Angsana New" w:hint="cs"/>
          <w:sz w:val="30"/>
          <w:szCs w:val="30"/>
          <w:cs/>
        </w:rPr>
        <w:t>ล้านบาท โดยบริษัทผูกพันที่จะต้องจ่าย</w:t>
      </w:r>
      <w:r>
        <w:rPr>
          <w:rFonts w:ascii="Angsana New" w:hAnsi="Angsana New" w:hint="cs"/>
          <w:spacing w:val="12"/>
          <w:sz w:val="30"/>
          <w:szCs w:val="30"/>
          <w:cs/>
        </w:rPr>
        <w:t xml:space="preserve">ค่าใช้จ่ายปีละประมาณ </w:t>
      </w:r>
      <w:r>
        <w:rPr>
          <w:rFonts w:ascii="Angsana New" w:hAnsi="Angsana New"/>
          <w:spacing w:val="12"/>
          <w:sz w:val="30"/>
          <w:szCs w:val="30"/>
        </w:rPr>
        <w:t xml:space="preserve">1.3 </w:t>
      </w:r>
      <w:r>
        <w:rPr>
          <w:rFonts w:ascii="Angsana New" w:hAnsi="Angsana New" w:hint="cs"/>
          <w:spacing w:val="12"/>
          <w:sz w:val="30"/>
          <w:szCs w:val="30"/>
          <w:cs/>
        </w:rPr>
        <w:t xml:space="preserve">ล้านบาท ซึ่งบันทึกข้อตกลงดังกล่าวมีระยะเวลา </w:t>
      </w:r>
      <w:r>
        <w:rPr>
          <w:rFonts w:ascii="Angsana New" w:hAnsi="Angsana New"/>
          <w:spacing w:val="12"/>
          <w:sz w:val="30"/>
          <w:szCs w:val="30"/>
        </w:rPr>
        <w:t>10</w:t>
      </w:r>
      <w:r>
        <w:rPr>
          <w:rFonts w:ascii="Angsana New" w:hAnsi="Angsana New" w:hint="cs"/>
          <w:spacing w:val="12"/>
          <w:sz w:val="30"/>
          <w:szCs w:val="30"/>
          <w:cs/>
        </w:rPr>
        <w:t xml:space="preserve"> ปีและเริ่มมีผลตั้งแต่</w:t>
      </w:r>
      <w:r>
        <w:rPr>
          <w:rFonts w:ascii="Angsana New" w:hAnsi="Angsana New" w:hint="cs"/>
          <w:sz w:val="30"/>
          <w:szCs w:val="30"/>
          <w:cs/>
        </w:rPr>
        <w:t xml:space="preserve">เดือนเมษายน </w:t>
      </w:r>
      <w:r>
        <w:rPr>
          <w:rFonts w:ascii="Angsana New" w:hAnsi="Angsana New"/>
          <w:sz w:val="30"/>
          <w:szCs w:val="30"/>
        </w:rPr>
        <w:t>2561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B31525" w:rsidRDefault="00B31525" w:rsidP="00687E4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0C50AE" w:rsidRPr="000C50AE" w:rsidRDefault="000C50AE" w:rsidP="000C50A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0C50AE">
        <w:rPr>
          <w:rFonts w:ascii="Angsana New" w:hAnsi="Angsana New"/>
          <w:spacing w:val="6"/>
          <w:sz w:val="30"/>
          <w:szCs w:val="30"/>
          <w:cs/>
        </w:rPr>
        <w:t>สภาวิชาชีพบัญชีได้ออกมาตรฐานการรายงานทางการเงิน</w:t>
      </w:r>
      <w:r w:rsidRPr="000C50AE">
        <w:rPr>
          <w:rFonts w:ascii="Angsana New" w:hAnsi="Angsana New" w:hint="cs"/>
          <w:spacing w:val="6"/>
          <w:sz w:val="30"/>
          <w:szCs w:val="30"/>
          <w:cs/>
        </w:rPr>
        <w:t>หลายฉบับ</w:t>
      </w:r>
      <w:r w:rsidRPr="000C50AE">
        <w:rPr>
          <w:rFonts w:ascii="Angsana New" w:hAnsi="Angsana New"/>
          <w:spacing w:val="6"/>
          <w:sz w:val="30"/>
          <w:szCs w:val="30"/>
          <w:cs/>
        </w:rPr>
        <w:t xml:space="preserve"> ซึ่งมีผลบังคับใช้สำหรับรอบระยะเวลาบัญชีที่เริ่มในหรือหลังวันที่</w:t>
      </w:r>
      <w:r w:rsidRPr="000C50AE">
        <w:rPr>
          <w:rFonts w:ascii="Angsana New" w:hAnsi="Angsana New"/>
          <w:spacing w:val="6"/>
          <w:sz w:val="30"/>
          <w:szCs w:val="30"/>
        </w:rPr>
        <w:t xml:space="preserve"> 1</w:t>
      </w:r>
      <w:r w:rsidRPr="000C50AE">
        <w:rPr>
          <w:rFonts w:ascii="Angsana New" w:hAnsi="Angsana New"/>
          <w:spacing w:val="6"/>
          <w:sz w:val="30"/>
          <w:szCs w:val="30"/>
          <w:cs/>
        </w:rPr>
        <w:t xml:space="preserve"> มกราคม </w:t>
      </w:r>
      <w:r w:rsidRPr="000C50AE">
        <w:rPr>
          <w:rFonts w:ascii="Angsana New" w:hAnsi="Angsana New" w:hint="cs"/>
          <w:spacing w:val="6"/>
          <w:sz w:val="30"/>
          <w:szCs w:val="30"/>
          <w:cs/>
        </w:rPr>
        <w:t>ในปีดังต่อไปนี้</w:t>
      </w:r>
      <w:r w:rsidRPr="000C50AE">
        <w:rPr>
          <w:rFonts w:ascii="Angsana New" w:hAnsi="Angsana New"/>
          <w:spacing w:val="6"/>
          <w:sz w:val="30"/>
          <w:szCs w:val="30"/>
        </w:rPr>
        <w:t xml:space="preserve"> </w:t>
      </w:r>
      <w:r w:rsidRPr="000C50AE">
        <w:rPr>
          <w:rFonts w:ascii="Angsana New" w:hAnsi="Angsana New"/>
          <w:spacing w:val="6"/>
          <w:sz w:val="30"/>
          <w:szCs w:val="30"/>
          <w:cs/>
        </w:rPr>
        <w:t>กลุ่มบริษัทไม่ได้นำมาตรฐาน</w:t>
      </w:r>
      <w:r w:rsidRPr="000C50AE">
        <w:rPr>
          <w:rFonts w:ascii="Angsana New" w:hAnsi="Angsana New" w:hint="cs"/>
          <w:spacing w:val="6"/>
          <w:sz w:val="30"/>
          <w:szCs w:val="30"/>
          <w:cs/>
        </w:rPr>
        <w:t>การรายงานทางการเงินดังกล่าวมาใช้ก่อนวันถือปฏิบัติ</w:t>
      </w:r>
      <w:r w:rsidRPr="000C50AE">
        <w:rPr>
          <w:rFonts w:ascii="Angsana New" w:hAnsi="Angsana New"/>
          <w:spacing w:val="6"/>
          <w:sz w:val="30"/>
          <w:szCs w:val="30"/>
          <w:cs/>
        </w:rPr>
        <w:t xml:space="preserve"> </w:t>
      </w:r>
    </w:p>
    <w:p w:rsidR="000C50AE" w:rsidRPr="000C50AE" w:rsidRDefault="000C50AE" w:rsidP="000C50AE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0AE">
        <w:rPr>
          <w:rFonts w:ascii="Angsana New" w:hAnsi="Angsana New"/>
          <w:sz w:val="30"/>
          <w:szCs w:val="30"/>
        </w:rPr>
        <w:t xml:space="preserve"> 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1"/>
        <w:gridCol w:w="5079"/>
        <w:gridCol w:w="963"/>
      </w:tblGrid>
      <w:tr w:rsidR="000C50AE" w:rsidRPr="000C50AE" w:rsidTr="00845F6C">
        <w:trPr>
          <w:tblHeader/>
        </w:trPr>
        <w:tc>
          <w:tcPr>
            <w:tcW w:w="3021" w:type="dxa"/>
            <w:vAlign w:val="bottom"/>
          </w:tcPr>
          <w:p w:rsidR="000C50AE" w:rsidRPr="000C50AE" w:rsidRDefault="000C50A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0C50A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079" w:type="dxa"/>
            <w:vAlign w:val="bottom"/>
          </w:tcPr>
          <w:p w:rsidR="000C50AE" w:rsidRPr="000C50AE" w:rsidRDefault="000C50A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0C50A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63" w:type="dxa"/>
          </w:tcPr>
          <w:p w:rsidR="000C50AE" w:rsidRPr="000C50AE" w:rsidRDefault="000C50A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0C50A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0C50AE" w:rsidRPr="000C50AE" w:rsidTr="00845F6C">
        <w:tc>
          <w:tcPr>
            <w:tcW w:w="3021" w:type="dxa"/>
          </w:tcPr>
          <w:p w:rsidR="000C50AE" w:rsidRPr="000C50AE" w:rsidRDefault="000C50A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C50A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C50AE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5079" w:type="dxa"/>
          </w:tcPr>
          <w:p w:rsidR="000C50AE" w:rsidRPr="000C50AE" w:rsidRDefault="000C50A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C50AE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963" w:type="dxa"/>
          </w:tcPr>
          <w:p w:rsidR="000C50AE" w:rsidRPr="000C50AE" w:rsidRDefault="000C50A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C50A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0C50AE" w:rsidRPr="000C50AE" w:rsidTr="00845F6C">
        <w:tc>
          <w:tcPr>
            <w:tcW w:w="3021" w:type="dxa"/>
          </w:tcPr>
          <w:p w:rsidR="000C50AE" w:rsidRPr="000C50AE" w:rsidRDefault="000C50A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C50AE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C50AE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079" w:type="dxa"/>
          </w:tcPr>
          <w:p w:rsidR="000C50AE" w:rsidRPr="000C50AE" w:rsidRDefault="000C50A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C50AE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63" w:type="dxa"/>
          </w:tcPr>
          <w:p w:rsidR="000C50AE" w:rsidRPr="000C50AE" w:rsidRDefault="000C50A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C50A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0C50AE" w:rsidRPr="000C50AE" w:rsidTr="00845F6C">
        <w:tc>
          <w:tcPr>
            <w:tcW w:w="3021" w:type="dxa"/>
          </w:tcPr>
          <w:p w:rsidR="000C50AE" w:rsidRPr="000C50AE" w:rsidRDefault="000C50A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C50A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C50AE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5079" w:type="dxa"/>
          </w:tcPr>
          <w:p w:rsidR="000C50AE" w:rsidRPr="000C50AE" w:rsidRDefault="000C50A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0C50AE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63" w:type="dxa"/>
          </w:tcPr>
          <w:p w:rsidR="000C50AE" w:rsidRPr="000C50AE" w:rsidRDefault="000C50A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C50AE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0C50AE" w:rsidRPr="000C50AE" w:rsidTr="00845F6C">
        <w:tc>
          <w:tcPr>
            <w:tcW w:w="3021" w:type="dxa"/>
          </w:tcPr>
          <w:p w:rsidR="000C50AE" w:rsidRPr="000C50AE" w:rsidRDefault="000C50A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0C50AE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0C50AE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0C50AE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0C50AE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079" w:type="dxa"/>
          </w:tcPr>
          <w:p w:rsidR="000C50AE" w:rsidRPr="000C50AE" w:rsidRDefault="000C50A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0C50AE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963" w:type="dxa"/>
          </w:tcPr>
          <w:p w:rsidR="000C50AE" w:rsidRPr="000C50AE" w:rsidRDefault="000C50A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C50A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0C50AE" w:rsidRPr="000C50AE" w:rsidTr="00845F6C">
        <w:tc>
          <w:tcPr>
            <w:tcW w:w="3021" w:type="dxa"/>
          </w:tcPr>
          <w:p w:rsidR="000C50AE" w:rsidRPr="000C50AE" w:rsidRDefault="000C50A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50AE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0C50AE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5079" w:type="dxa"/>
          </w:tcPr>
          <w:p w:rsidR="000C50AE" w:rsidRPr="000C50AE" w:rsidRDefault="000C50A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50AE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63" w:type="dxa"/>
          </w:tcPr>
          <w:p w:rsidR="000C50AE" w:rsidRPr="000C50AE" w:rsidRDefault="000C50A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C50A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0C50AE" w:rsidRPr="000C50AE" w:rsidTr="00845F6C">
        <w:tc>
          <w:tcPr>
            <w:tcW w:w="3021" w:type="dxa"/>
          </w:tcPr>
          <w:p w:rsidR="000C50AE" w:rsidRPr="000C50AE" w:rsidRDefault="000C50A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50AE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0C50AE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5079" w:type="dxa"/>
          </w:tcPr>
          <w:p w:rsidR="000C50AE" w:rsidRPr="000C50AE" w:rsidRDefault="000C50A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50AE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963" w:type="dxa"/>
          </w:tcPr>
          <w:p w:rsidR="000C50AE" w:rsidRPr="000C50AE" w:rsidRDefault="000C50AE" w:rsidP="0084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C50A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:rsidR="000C50AE" w:rsidRPr="000C50AE" w:rsidRDefault="000C50AE" w:rsidP="000C50AE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C50AE" w:rsidRPr="000C50AE" w:rsidRDefault="000C50AE" w:rsidP="000C5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C50AE">
        <w:rPr>
          <w:rFonts w:ascii="Angsana New" w:hAnsi="Angsana New"/>
          <w:sz w:val="30"/>
          <w:szCs w:val="30"/>
        </w:rPr>
        <w:t xml:space="preserve">* </w:t>
      </w:r>
      <w:r w:rsidRPr="000C50AE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0C50AE" w:rsidRPr="000C50AE" w:rsidRDefault="000C50AE" w:rsidP="000C50AE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C50AE" w:rsidRPr="000C50AE" w:rsidRDefault="000C50AE" w:rsidP="000C50A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C50AE" w:rsidRPr="000C50AE" w:rsidRDefault="000C50AE" w:rsidP="000C50A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C50A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0C50A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0C50A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0C50AE" w:rsidRPr="000C50AE" w:rsidRDefault="000C50AE" w:rsidP="000C50A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C50AE" w:rsidRPr="000C50AE" w:rsidRDefault="000C50AE" w:rsidP="000C50A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C50AE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0C50AE">
        <w:rPr>
          <w:rFonts w:ascii="Angsana New" w:hAnsi="Angsana New"/>
          <w:color w:val="000000"/>
          <w:sz w:val="30"/>
          <w:szCs w:val="30"/>
        </w:rPr>
        <w:t xml:space="preserve">15 </w:t>
      </w:r>
      <w:r w:rsidRPr="000C50AE">
        <w:rPr>
          <w:rFonts w:ascii="Angsana New" w:hAnsi="Angsana New"/>
          <w:color w:val="000000"/>
          <w:sz w:val="30"/>
          <w:szCs w:val="30"/>
          <w:cs/>
        </w:rPr>
        <w:t>ให้หลักการโดยรวม</w:t>
      </w:r>
      <w:r w:rsidRPr="000C50AE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Pr="000C50AE">
        <w:rPr>
          <w:rFonts w:ascii="Angsana New" w:hAnsi="Angsana New"/>
          <w:color w:val="000000"/>
          <w:sz w:val="30"/>
          <w:szCs w:val="30"/>
          <w:cs/>
        </w:rPr>
        <w:t>การรับรู้รายได้ ทั้ง</w:t>
      </w:r>
      <w:r w:rsidRPr="000C50AE">
        <w:rPr>
          <w:rFonts w:ascii="Angsana New" w:hAnsi="Angsana New" w:hint="cs"/>
          <w:color w:val="000000"/>
          <w:sz w:val="30"/>
          <w:szCs w:val="30"/>
          <w:cs/>
        </w:rPr>
        <w:t>มูลค่า</w:t>
      </w:r>
      <w:r w:rsidRPr="000C50AE">
        <w:rPr>
          <w:rFonts w:ascii="Angsana New" w:hAnsi="Angsana New"/>
          <w:color w:val="000000"/>
          <w:sz w:val="30"/>
          <w:szCs w:val="30"/>
          <w:cs/>
        </w:rPr>
        <w:t xml:space="preserve">และช่วงเวลาที่รับรู้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รายได้ที่กิจการคาดว่ามีสิทธิจะได้รับ </w:t>
      </w:r>
      <w:r w:rsidRPr="000C50AE">
        <w:rPr>
          <w:rFonts w:ascii="Angsana New" w:hAnsi="Angsana New"/>
          <w:color w:val="000000"/>
          <w:sz w:val="30"/>
          <w:szCs w:val="30"/>
        </w:rPr>
        <w:t xml:space="preserve"> </w:t>
      </w:r>
      <w:r w:rsidRPr="000C50AE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 </w:t>
      </w:r>
    </w:p>
    <w:p w:rsidR="000C50AE" w:rsidRPr="000C50AE" w:rsidRDefault="000C50AE" w:rsidP="000C50A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0C50AE">
        <w:rPr>
          <w:rFonts w:ascii="Angsana New" w:hAnsi="Angsana New"/>
          <w:color w:val="000000"/>
          <w:sz w:val="30"/>
          <w:szCs w:val="30"/>
        </w:rPr>
        <w:t>-</w:t>
      </w:r>
      <w:r w:rsidRPr="000C50AE">
        <w:rPr>
          <w:rFonts w:ascii="Angsana New" w:hAnsi="Angsana New"/>
          <w:color w:val="000000"/>
          <w:sz w:val="30"/>
          <w:szCs w:val="30"/>
        </w:rPr>
        <w:tab/>
      </w:r>
      <w:r w:rsidRPr="000C50AE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0C50AE">
        <w:rPr>
          <w:rFonts w:ascii="Angsana New" w:hAnsi="Angsana New"/>
          <w:color w:val="000000"/>
          <w:sz w:val="30"/>
          <w:szCs w:val="30"/>
        </w:rPr>
        <w:t xml:space="preserve"> </w:t>
      </w:r>
      <w:r w:rsidRPr="000C50AE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0C50AE">
        <w:rPr>
          <w:rFonts w:ascii="Angsana New" w:hAnsi="Angsana New"/>
          <w:color w:val="000000"/>
          <w:sz w:val="30"/>
          <w:szCs w:val="30"/>
        </w:rPr>
        <w:t xml:space="preserve"> 11</w:t>
      </w:r>
      <w:r w:rsidRPr="000C50AE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0C50AE">
        <w:rPr>
          <w:rFonts w:ascii="Angsana New" w:hAnsi="Angsana New"/>
          <w:color w:val="000000"/>
          <w:sz w:val="30"/>
          <w:szCs w:val="30"/>
        </w:rPr>
        <w:t>2560</w:t>
      </w:r>
      <w:r w:rsidRPr="000C50AE">
        <w:rPr>
          <w:rFonts w:ascii="Angsana New" w:hAnsi="Angsana New"/>
          <w:color w:val="000000"/>
          <w:sz w:val="30"/>
          <w:szCs w:val="30"/>
          <w:cs/>
        </w:rPr>
        <w:t>)</w:t>
      </w:r>
      <w:r w:rsidRPr="000C50AE">
        <w:rPr>
          <w:rFonts w:ascii="Angsana New" w:hAnsi="Angsana New"/>
          <w:color w:val="000000"/>
          <w:sz w:val="30"/>
          <w:szCs w:val="30"/>
        </w:rPr>
        <w:t xml:space="preserve"> </w:t>
      </w:r>
      <w:r w:rsidRPr="000C50AE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0C50AE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0C50AE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0C50AE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0C50AE" w:rsidRPr="000C50AE" w:rsidRDefault="000C50AE" w:rsidP="000C50A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0C50AE">
        <w:rPr>
          <w:rFonts w:ascii="Angsana New" w:hAnsi="Angsana New"/>
          <w:color w:val="000000"/>
          <w:sz w:val="30"/>
          <w:szCs w:val="30"/>
        </w:rPr>
        <w:t>-</w:t>
      </w:r>
      <w:r w:rsidRPr="000C50AE">
        <w:rPr>
          <w:rFonts w:ascii="Angsana New" w:hAnsi="Angsana New"/>
          <w:color w:val="000000"/>
          <w:sz w:val="30"/>
          <w:szCs w:val="30"/>
        </w:rPr>
        <w:tab/>
      </w:r>
      <w:r w:rsidRPr="000C50AE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0C50AE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0C50AE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0C50AE">
        <w:rPr>
          <w:rFonts w:ascii="Angsana New" w:hAnsi="Angsana New"/>
          <w:color w:val="000000"/>
          <w:sz w:val="30"/>
          <w:szCs w:val="30"/>
        </w:rPr>
        <w:t>2560)</w:t>
      </w:r>
      <w:r w:rsidRPr="000C50AE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0C50AE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0C50AE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0C50AE" w:rsidRPr="000C50AE" w:rsidRDefault="000C50AE" w:rsidP="000C50A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0C50AE">
        <w:rPr>
          <w:rFonts w:ascii="Angsana New" w:hAnsi="Angsana New"/>
          <w:color w:val="000000"/>
          <w:sz w:val="30"/>
          <w:szCs w:val="30"/>
        </w:rPr>
        <w:t>-</w:t>
      </w:r>
      <w:r w:rsidRPr="000C50AE">
        <w:rPr>
          <w:rFonts w:ascii="Angsana New" w:hAnsi="Angsana New"/>
          <w:color w:val="000000"/>
          <w:sz w:val="30"/>
          <w:szCs w:val="30"/>
        </w:rPr>
        <w:tab/>
      </w:r>
      <w:r w:rsidRPr="000C50AE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0C50AE">
        <w:rPr>
          <w:rFonts w:ascii="Angsana New" w:hAnsi="Angsana New"/>
          <w:color w:val="000000"/>
          <w:sz w:val="30"/>
          <w:szCs w:val="30"/>
        </w:rPr>
        <w:t>31</w:t>
      </w:r>
      <w:r w:rsidRPr="000C50AE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0C50AE">
        <w:rPr>
          <w:rFonts w:ascii="Angsana New" w:hAnsi="Angsana New"/>
          <w:color w:val="000000"/>
          <w:sz w:val="30"/>
          <w:szCs w:val="30"/>
        </w:rPr>
        <w:t>2560</w:t>
      </w:r>
      <w:r w:rsidRPr="000C50AE">
        <w:rPr>
          <w:rFonts w:ascii="Angsana New" w:hAnsi="Angsana New"/>
          <w:color w:val="000000"/>
          <w:sz w:val="30"/>
          <w:szCs w:val="30"/>
          <w:cs/>
        </w:rPr>
        <w:t xml:space="preserve">) เรื่อง </w:t>
      </w:r>
      <w:r w:rsidRPr="000C50A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รายได้ </w:t>
      </w:r>
      <w:r w:rsidRPr="000C50AE">
        <w:rPr>
          <w:rFonts w:ascii="Angsana New" w:hAnsi="Angsana New"/>
          <w:i/>
          <w:iCs/>
          <w:color w:val="000000"/>
          <w:sz w:val="30"/>
          <w:szCs w:val="30"/>
        </w:rPr>
        <w:t>-</w:t>
      </w:r>
      <w:r w:rsidRPr="000C50A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 </w:t>
      </w:r>
      <w:r w:rsidRPr="000C50AE">
        <w:rPr>
          <w:rFonts w:ascii="Angsana New" w:hAnsi="Angsana New"/>
          <w:i/>
          <w:iCs/>
          <w:color w:val="000000"/>
          <w:sz w:val="30"/>
          <w:szCs w:val="30"/>
        </w:rPr>
        <w:t xml:space="preserve">            </w:t>
      </w:r>
      <w:r w:rsidRPr="000C50AE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0C50AE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0C50AE" w:rsidRPr="000C50AE" w:rsidRDefault="000C50AE" w:rsidP="000C50A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0C50AE">
        <w:rPr>
          <w:rFonts w:ascii="Angsana New" w:hAnsi="Angsana New"/>
          <w:color w:val="000000"/>
          <w:sz w:val="30"/>
          <w:szCs w:val="30"/>
        </w:rPr>
        <w:t>-</w:t>
      </w:r>
      <w:r w:rsidRPr="000C50AE">
        <w:rPr>
          <w:rFonts w:ascii="Angsana New" w:hAnsi="Angsana New"/>
          <w:color w:val="000000"/>
          <w:sz w:val="30"/>
          <w:szCs w:val="30"/>
        </w:rPr>
        <w:tab/>
      </w:r>
      <w:r w:rsidRPr="000C50AE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0C50AE">
        <w:rPr>
          <w:rFonts w:ascii="Angsana New" w:hAnsi="Angsana New"/>
          <w:color w:val="000000"/>
          <w:sz w:val="30"/>
          <w:szCs w:val="30"/>
        </w:rPr>
        <w:t xml:space="preserve"> </w:t>
      </w:r>
      <w:r w:rsidRPr="000C50AE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0C50AE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0C50AE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0C50AE">
        <w:rPr>
          <w:rFonts w:ascii="Angsana New" w:hAnsi="Angsana New"/>
          <w:color w:val="000000"/>
          <w:sz w:val="30"/>
          <w:szCs w:val="30"/>
        </w:rPr>
        <w:t>2560)</w:t>
      </w:r>
      <w:r w:rsidRPr="000C50AE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0C50A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0C50AE" w:rsidRPr="000C50AE" w:rsidRDefault="000C50AE" w:rsidP="000C50A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0C50AE">
        <w:rPr>
          <w:rFonts w:ascii="Angsana New" w:hAnsi="Angsana New"/>
          <w:color w:val="000000"/>
          <w:sz w:val="30"/>
          <w:szCs w:val="30"/>
        </w:rPr>
        <w:t>-</w:t>
      </w:r>
      <w:r w:rsidRPr="000C50AE">
        <w:rPr>
          <w:rFonts w:ascii="Angsana New" w:hAnsi="Angsana New"/>
          <w:color w:val="000000"/>
          <w:sz w:val="30"/>
          <w:szCs w:val="30"/>
        </w:rPr>
        <w:tab/>
      </w:r>
      <w:r w:rsidRPr="000C50AE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0C50AE">
        <w:rPr>
          <w:rFonts w:ascii="Angsana New" w:hAnsi="Angsana New"/>
          <w:color w:val="000000"/>
          <w:sz w:val="30"/>
          <w:szCs w:val="30"/>
        </w:rPr>
        <w:t>15</w:t>
      </w:r>
      <w:r w:rsidRPr="000C50AE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0C50AE">
        <w:rPr>
          <w:rFonts w:ascii="Angsana New" w:hAnsi="Angsana New"/>
          <w:color w:val="000000"/>
          <w:sz w:val="30"/>
          <w:szCs w:val="30"/>
        </w:rPr>
        <w:t>2560</w:t>
      </w:r>
      <w:r w:rsidRPr="000C50AE">
        <w:rPr>
          <w:rFonts w:ascii="Angsana New" w:hAnsi="Angsana New"/>
          <w:color w:val="000000"/>
          <w:sz w:val="30"/>
          <w:szCs w:val="30"/>
          <w:cs/>
        </w:rPr>
        <w:t xml:space="preserve">) เรื่อง </w:t>
      </w:r>
      <w:r w:rsidRPr="000C50AE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 อสังหาริมทรัพย์</w:t>
      </w:r>
      <w:r w:rsidRPr="000C50AE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0C50AE" w:rsidRPr="000C50AE" w:rsidRDefault="000C50AE" w:rsidP="000C50A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0C50AE">
        <w:rPr>
          <w:rFonts w:ascii="Angsana New" w:hAnsi="Angsana New"/>
          <w:color w:val="000000"/>
          <w:sz w:val="30"/>
          <w:szCs w:val="30"/>
        </w:rPr>
        <w:t>-</w:t>
      </w:r>
      <w:r w:rsidRPr="000C50AE">
        <w:rPr>
          <w:rFonts w:ascii="Angsana New" w:hAnsi="Angsana New"/>
          <w:color w:val="000000"/>
          <w:sz w:val="30"/>
          <w:szCs w:val="30"/>
        </w:rPr>
        <w:tab/>
      </w:r>
      <w:r w:rsidRPr="000C50AE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0C50AE">
        <w:rPr>
          <w:rFonts w:ascii="Angsana New" w:hAnsi="Angsana New"/>
          <w:color w:val="000000"/>
          <w:sz w:val="30"/>
          <w:szCs w:val="30"/>
        </w:rPr>
        <w:t>18</w:t>
      </w:r>
      <w:r w:rsidRPr="000C50AE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0C50AE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0C50AE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0C50AE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0C50AE" w:rsidRDefault="000C50AE" w:rsidP="000C5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937A97" w:rsidRDefault="00937A97" w:rsidP="000C5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937A97">
        <w:rPr>
          <w:rFonts w:ascii="Angsana New" w:hAnsi="Angsana New" w:hint="cs"/>
          <w:spacing w:val="2"/>
          <w:sz w:val="30"/>
          <w:szCs w:val="30"/>
          <w:cs/>
        </w:rPr>
        <w:t>ผู้บริหารได้ประเมินเบื้องต้นถึงผลกระทบที่อาจเกิดขึ้นต่องบการเงินรวมและงบการเงินเฉพาะกิจการจากการถือปฏิบัติมาตรฐานการรายงานทางการเงินที่ออกและปรับปรุงใหม่ดังกล่าว</w:t>
      </w:r>
      <w:r w:rsidRPr="00937A9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937A97">
        <w:rPr>
          <w:rFonts w:ascii="Angsana New" w:hAnsi="Angsana New" w:hint="cs"/>
          <w:spacing w:val="2"/>
          <w:sz w:val="30"/>
          <w:szCs w:val="30"/>
          <w:cs/>
        </w:rPr>
        <w:t>ซึ่งคาดว่าไม่มีผลกระทบที่มีสาระสำคัญต่องบการเงินรวมและงบการเงินเฉพาะกิจการในงวดที่ถือปฏิบัติ</w:t>
      </w:r>
    </w:p>
    <w:p w:rsidR="00937A97" w:rsidRPr="000C50AE" w:rsidRDefault="00937A97" w:rsidP="000C5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0C50AE" w:rsidRPr="000C50AE" w:rsidRDefault="000C50AE" w:rsidP="000C50A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C50A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0C50AE" w:rsidRPr="000C50AE" w:rsidRDefault="000C50AE" w:rsidP="000C50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0C50AE" w:rsidRPr="00381155" w:rsidRDefault="000C50AE" w:rsidP="00381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1155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0C50AE" w:rsidRPr="00937A97" w:rsidRDefault="000C50AE" w:rsidP="000C5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pacing w:val="2"/>
          <w:sz w:val="30"/>
          <w:szCs w:val="30"/>
        </w:rPr>
      </w:pPr>
    </w:p>
    <w:p w:rsidR="000C50AE" w:rsidRPr="00DF498D" w:rsidRDefault="000C50AE" w:rsidP="000C50AE">
      <w:pPr>
        <w:tabs>
          <w:tab w:val="clear" w:pos="907"/>
        </w:tabs>
        <w:ind w:left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0C50AE">
        <w:rPr>
          <w:rFonts w:ascii="Angsana New" w:hAnsi="Angsana New"/>
          <w:spacing w:val="12"/>
          <w:sz w:val="30"/>
          <w:szCs w:val="30"/>
          <w:cs/>
        </w:rPr>
        <w:t>ขณะนี้ผู้บริหารกำลังพิจารณาถึงผลกระทบต่องบการเงินรวม</w:t>
      </w:r>
      <w:r w:rsidRPr="000C50AE">
        <w:rPr>
          <w:rFonts w:ascii="Angsana New" w:hAnsi="Angsana New" w:hint="cs"/>
          <w:spacing w:val="12"/>
          <w:sz w:val="30"/>
          <w:szCs w:val="30"/>
          <w:cs/>
        </w:rPr>
        <w:t>และงบการเงินเฉพาะกิจการ</w:t>
      </w:r>
      <w:r w:rsidRPr="000C50AE">
        <w:rPr>
          <w:rFonts w:ascii="Angsana New" w:hAnsi="Angsana New"/>
          <w:spacing w:val="12"/>
          <w:sz w:val="30"/>
          <w:szCs w:val="30"/>
          <w:cs/>
        </w:rPr>
        <w:t>ที่อาจเกิดขึ้น</w:t>
      </w:r>
      <w:r w:rsidRPr="000C50AE">
        <w:rPr>
          <w:rFonts w:ascii="Angsana New" w:hAnsi="Angsana New"/>
          <w:spacing w:val="4"/>
          <w:sz w:val="30"/>
          <w:szCs w:val="30"/>
          <w:cs/>
        </w:rPr>
        <w:t>จากการถือปฏิบัติตามมาตรฐานการรายงานทางการเงิน</w:t>
      </w:r>
      <w:r w:rsidRPr="000C50AE">
        <w:rPr>
          <w:rFonts w:ascii="Angsana New" w:hAnsi="Angsana New" w:hint="cs"/>
          <w:spacing w:val="4"/>
          <w:sz w:val="30"/>
          <w:szCs w:val="30"/>
          <w:cs/>
        </w:rPr>
        <w:t>ดังกล่าว</w:t>
      </w:r>
      <w:r w:rsidRPr="000C50AE">
        <w:rPr>
          <w:rFonts w:ascii="Angsana New" w:hAnsi="Angsana New"/>
          <w:spacing w:val="4"/>
          <w:sz w:val="30"/>
          <w:szCs w:val="30"/>
          <w:cs/>
        </w:rPr>
        <w:t>เป็นครั้งแรก</w:t>
      </w:r>
    </w:p>
    <w:p w:rsidR="000C50AE" w:rsidRDefault="000C50AE" w:rsidP="000C50A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B31525" w:rsidRDefault="00B31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pacing w:val="4"/>
          <w:sz w:val="30"/>
          <w:szCs w:val="30"/>
        </w:rPr>
      </w:pP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pacing w:val="4"/>
          <w:sz w:val="30"/>
          <w:szCs w:val="30"/>
        </w:rPr>
      </w:pPr>
    </w:p>
    <w:sectPr w:rsidR="00B31525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6B6" w:rsidRDefault="00A246B6">
      <w:r>
        <w:separator/>
      </w:r>
    </w:p>
  </w:endnote>
  <w:endnote w:type="continuationSeparator" w:id="0">
    <w:p w:rsidR="00A246B6" w:rsidRDefault="00A24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F6C" w:rsidRDefault="00845F6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PAGE   \* MERGEFORMAT </w:instrText>
    </w:r>
    <w:r>
      <w:rPr>
        <w:rFonts w:ascii="Angsana New" w:hAnsi="Angsana New"/>
        <w:sz w:val="30"/>
        <w:szCs w:val="30"/>
      </w:rPr>
      <w:fldChar w:fldCharType="separate"/>
    </w:r>
    <w:r w:rsidR="00056DF2">
      <w:rPr>
        <w:rFonts w:ascii="Angsana New" w:hAnsi="Angsana New"/>
        <w:noProof/>
        <w:sz w:val="30"/>
        <w:szCs w:val="30"/>
      </w:rPr>
      <w:t>30</w:t>
    </w:r>
    <w:r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F6C" w:rsidRDefault="00845F6C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56DF2">
      <w:rPr>
        <w:rStyle w:val="PageNumber"/>
        <w:rFonts w:ascii="Angsana New" w:hAnsi="Angsana New"/>
        <w:noProof/>
        <w:sz w:val="30"/>
        <w:szCs w:val="30"/>
        <w:cs/>
      </w:rPr>
      <w:t>31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845F6C" w:rsidRDefault="00845F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F6C" w:rsidRDefault="00845F6C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56DF2">
      <w:rPr>
        <w:rStyle w:val="PageNumber"/>
        <w:rFonts w:ascii="Angsana New" w:hAnsi="Angsana New"/>
        <w:noProof/>
        <w:sz w:val="30"/>
        <w:szCs w:val="30"/>
        <w:cs/>
      </w:rPr>
      <w:t>37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845F6C" w:rsidRDefault="00845F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F6C" w:rsidRDefault="00845F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>
      <w:rPr>
        <w:rFonts w:ascii="Angsana New" w:hAnsi="Angsana New"/>
        <w:i/>
        <w:iCs/>
        <w:sz w:val="30"/>
        <w:szCs w:val="30"/>
      </w:rPr>
      <w:fldChar w:fldCharType="begin"/>
    </w:r>
    <w:r>
      <w:rPr>
        <w:rFonts w:ascii="Angsana New" w:hAnsi="Angsana New"/>
        <w:i/>
        <w:iCs/>
        <w:sz w:val="30"/>
        <w:szCs w:val="30"/>
      </w:rPr>
      <w:instrText xml:space="preserve"> FILENAME </w:instrText>
    </w:r>
    <w:r>
      <w:rPr>
        <w:rFonts w:ascii="Angsana New" w:hAnsi="Angsana New"/>
        <w:i/>
        <w:iCs/>
        <w:sz w:val="30"/>
        <w:szCs w:val="30"/>
      </w:rPr>
      <w:fldChar w:fldCharType="separate"/>
    </w:r>
    <w:r w:rsidR="00056DF2">
      <w:rPr>
        <w:rFonts w:ascii="Angsana New" w:hAnsi="Angsana New"/>
        <w:i/>
        <w:iCs/>
        <w:noProof/>
        <w:sz w:val="30"/>
        <w:szCs w:val="30"/>
      </w:rPr>
      <w:t>Q-CONt3</w:t>
    </w:r>
    <w:r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6B6" w:rsidRDefault="00A246B6">
      <w:r>
        <w:separator/>
      </w:r>
    </w:p>
  </w:footnote>
  <w:footnote w:type="continuationSeparator" w:id="0">
    <w:p w:rsidR="00A246B6" w:rsidRDefault="00A246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F6C" w:rsidRDefault="00845F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proofErr w:type="spellStart"/>
    <w:r>
      <w:rPr>
        <w:rFonts w:ascii="Angsana New" w:hAnsi="Angsana New" w:hint="cs"/>
        <w:b/>
        <w:bCs/>
        <w:sz w:val="32"/>
        <w:szCs w:val="32"/>
        <w:cs/>
      </w:rPr>
      <w:t>บริษัทค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>วอ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ลิตี้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>คอน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สตรัคชั่นโปรดัคส์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:rsidR="00845F6C" w:rsidRDefault="00845F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845F6C" w:rsidRDefault="00845F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845F6C" w:rsidRDefault="00845F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F6C" w:rsidRDefault="00845F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proofErr w:type="spellStart"/>
    <w:r>
      <w:rPr>
        <w:rFonts w:ascii="Angsana New" w:hAnsi="Angsana New" w:hint="cs"/>
        <w:b/>
        <w:bCs/>
        <w:sz w:val="32"/>
        <w:szCs w:val="32"/>
        <w:cs/>
      </w:rPr>
      <w:t>บริษัทค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>วอ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ลิตี้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>คอน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สตรัคชั่นโปรดัคส์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:rsidR="00845F6C" w:rsidRDefault="00845F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845F6C" w:rsidRDefault="00845F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845F6C" w:rsidRDefault="00845F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F6C" w:rsidRDefault="00845F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proofErr w:type="spellStart"/>
    <w:r>
      <w:rPr>
        <w:rFonts w:ascii="Angsana New" w:hAnsi="Angsana New" w:hint="cs"/>
        <w:b/>
        <w:bCs/>
        <w:sz w:val="32"/>
        <w:szCs w:val="32"/>
        <w:cs/>
      </w:rPr>
      <w:t>บริษัทค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>วอ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ลิตี้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>คอน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สตรัคชั่นโปรดัคส์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:rsidR="00845F6C" w:rsidRDefault="00845F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845F6C" w:rsidRDefault="00845F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845F6C" w:rsidRDefault="00845F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F6C" w:rsidRDefault="00845F6C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และบริษัทย่อย</w:t>
    </w:r>
  </w:p>
  <w:p w:rsidR="00845F6C" w:rsidRDefault="00845F6C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845F6C" w:rsidRDefault="00845F6C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 w:hint="cs"/>
        <w:b/>
        <w:bCs/>
        <w:sz w:val="32"/>
        <w:szCs w:val="32"/>
      </w:rPr>
      <w:t>2548</w:t>
    </w:r>
  </w:p>
  <w:p w:rsidR="00845F6C" w:rsidRDefault="00845F6C">
    <w:pPr>
      <w:pStyle w:val="Header"/>
      <w:rPr>
        <w:sz w:val="16"/>
        <w:szCs w:val="16"/>
      </w:rPr>
    </w:pPr>
  </w:p>
  <w:p w:rsidR="00845F6C" w:rsidRDefault="00845F6C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88438B1"/>
    <w:multiLevelType w:val="multilevel"/>
    <w:tmpl w:val="F4E0F0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5E2014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7"/>
  </w:num>
  <w:num w:numId="14">
    <w:abstractNumId w:val="13"/>
  </w:num>
  <w:num w:numId="15">
    <w:abstractNumId w:val="15"/>
  </w:num>
  <w:num w:numId="16">
    <w:abstractNumId w:val="18"/>
  </w:num>
  <w:num w:numId="17">
    <w:abstractNumId w:val="19"/>
  </w:num>
  <w:num w:numId="18">
    <w:abstractNumId w:val="11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1"/>
  </w:docVars>
  <w:rsids>
    <w:rsidRoot w:val="00E316A8"/>
    <w:rsid w:val="000204E0"/>
    <w:rsid w:val="00030777"/>
    <w:rsid w:val="0003789C"/>
    <w:rsid w:val="00056DF2"/>
    <w:rsid w:val="000607CC"/>
    <w:rsid w:val="000B3F78"/>
    <w:rsid w:val="000C50AE"/>
    <w:rsid w:val="000E26C2"/>
    <w:rsid w:val="00104472"/>
    <w:rsid w:val="00112EC0"/>
    <w:rsid w:val="00137600"/>
    <w:rsid w:val="00137D0C"/>
    <w:rsid w:val="00173E9D"/>
    <w:rsid w:val="001B3504"/>
    <w:rsid w:val="001C580B"/>
    <w:rsid w:val="001F0916"/>
    <w:rsid w:val="00240E2D"/>
    <w:rsid w:val="00252AEA"/>
    <w:rsid w:val="002C48EE"/>
    <w:rsid w:val="002C64FB"/>
    <w:rsid w:val="00316B7B"/>
    <w:rsid w:val="0036453F"/>
    <w:rsid w:val="00381155"/>
    <w:rsid w:val="00384EC7"/>
    <w:rsid w:val="0038649A"/>
    <w:rsid w:val="003B271B"/>
    <w:rsid w:val="003C13BC"/>
    <w:rsid w:val="003D296C"/>
    <w:rsid w:val="003E3238"/>
    <w:rsid w:val="00461D4D"/>
    <w:rsid w:val="00465E9E"/>
    <w:rsid w:val="00482DDC"/>
    <w:rsid w:val="0049419B"/>
    <w:rsid w:val="00495959"/>
    <w:rsid w:val="004A49BF"/>
    <w:rsid w:val="004B20D4"/>
    <w:rsid w:val="004E1DA5"/>
    <w:rsid w:val="00526A22"/>
    <w:rsid w:val="00535196"/>
    <w:rsid w:val="00536B04"/>
    <w:rsid w:val="00567632"/>
    <w:rsid w:val="005B07A7"/>
    <w:rsid w:val="005B1492"/>
    <w:rsid w:val="005D4D16"/>
    <w:rsid w:val="005E1B9E"/>
    <w:rsid w:val="005F4559"/>
    <w:rsid w:val="00617966"/>
    <w:rsid w:val="00631899"/>
    <w:rsid w:val="006334E6"/>
    <w:rsid w:val="006726B7"/>
    <w:rsid w:val="00680C0A"/>
    <w:rsid w:val="00687E48"/>
    <w:rsid w:val="006A01CC"/>
    <w:rsid w:val="006A34A3"/>
    <w:rsid w:val="006B316D"/>
    <w:rsid w:val="006C6B33"/>
    <w:rsid w:val="006D4753"/>
    <w:rsid w:val="00707BE5"/>
    <w:rsid w:val="00714103"/>
    <w:rsid w:val="00717255"/>
    <w:rsid w:val="00722A7E"/>
    <w:rsid w:val="007430A9"/>
    <w:rsid w:val="007877C1"/>
    <w:rsid w:val="007911A8"/>
    <w:rsid w:val="007B21A0"/>
    <w:rsid w:val="007B42A8"/>
    <w:rsid w:val="007C2D64"/>
    <w:rsid w:val="007E533E"/>
    <w:rsid w:val="007F06C3"/>
    <w:rsid w:val="00801DEC"/>
    <w:rsid w:val="008134EC"/>
    <w:rsid w:val="00845F6C"/>
    <w:rsid w:val="00895EBB"/>
    <w:rsid w:val="008B2516"/>
    <w:rsid w:val="008C3511"/>
    <w:rsid w:val="008D3423"/>
    <w:rsid w:val="00921591"/>
    <w:rsid w:val="00930032"/>
    <w:rsid w:val="00933F55"/>
    <w:rsid w:val="00937A97"/>
    <w:rsid w:val="00943884"/>
    <w:rsid w:val="00950A0E"/>
    <w:rsid w:val="0097650F"/>
    <w:rsid w:val="009A2DF2"/>
    <w:rsid w:val="00A108B7"/>
    <w:rsid w:val="00A13335"/>
    <w:rsid w:val="00A246B6"/>
    <w:rsid w:val="00A37674"/>
    <w:rsid w:val="00A52352"/>
    <w:rsid w:val="00A64FFD"/>
    <w:rsid w:val="00AD430F"/>
    <w:rsid w:val="00AE154C"/>
    <w:rsid w:val="00B234E2"/>
    <w:rsid w:val="00B31525"/>
    <w:rsid w:val="00B37F11"/>
    <w:rsid w:val="00B43EB0"/>
    <w:rsid w:val="00B4662A"/>
    <w:rsid w:val="00BB2D2E"/>
    <w:rsid w:val="00BC606D"/>
    <w:rsid w:val="00BC7BA1"/>
    <w:rsid w:val="00BE6AFE"/>
    <w:rsid w:val="00C1528D"/>
    <w:rsid w:val="00C35ECD"/>
    <w:rsid w:val="00C45B31"/>
    <w:rsid w:val="00C663B0"/>
    <w:rsid w:val="00C744C2"/>
    <w:rsid w:val="00C75059"/>
    <w:rsid w:val="00C90BEB"/>
    <w:rsid w:val="00CF18CB"/>
    <w:rsid w:val="00D1686A"/>
    <w:rsid w:val="00D239AD"/>
    <w:rsid w:val="00D2691C"/>
    <w:rsid w:val="00D27AD4"/>
    <w:rsid w:val="00D34E78"/>
    <w:rsid w:val="00D507D6"/>
    <w:rsid w:val="00D66AEF"/>
    <w:rsid w:val="00D760BE"/>
    <w:rsid w:val="00D90635"/>
    <w:rsid w:val="00DA4263"/>
    <w:rsid w:val="00DB4CE0"/>
    <w:rsid w:val="00DD7483"/>
    <w:rsid w:val="00DF498D"/>
    <w:rsid w:val="00E208B8"/>
    <w:rsid w:val="00E271DA"/>
    <w:rsid w:val="00E316A8"/>
    <w:rsid w:val="00E4342D"/>
    <w:rsid w:val="00E87AF8"/>
    <w:rsid w:val="00E95A5F"/>
    <w:rsid w:val="00E961DA"/>
    <w:rsid w:val="00EA551A"/>
    <w:rsid w:val="00EC3AA0"/>
    <w:rsid w:val="00ED3B5D"/>
    <w:rsid w:val="00F00514"/>
    <w:rsid w:val="00F02313"/>
    <w:rsid w:val="00F04699"/>
    <w:rsid w:val="00F24DAC"/>
    <w:rsid w:val="00F31D03"/>
    <w:rsid w:val="00F55999"/>
    <w:rsid w:val="00FB2610"/>
    <w:rsid w:val="00FF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996D2702-B91D-4EDD-8907-B69F53D3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acctfourfigures">
    <w:name w:val="acct four figures"/>
    <w:aliases w:val="a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pPr>
      <w:ind w:left="1134"/>
    </w:pPr>
  </w:style>
  <w:style w:type="character" w:customStyle="1" w:styleId="AccPolicyalternativeChar">
    <w:name w:val="Acc Policy alternative Char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Pr>
      <w:rFonts w:ascii="Arial" w:hAnsi="Arial"/>
      <w:sz w:val="18"/>
      <w:szCs w:val="18"/>
    </w:rPr>
  </w:style>
  <w:style w:type="paragraph" w:customStyle="1" w:styleId="NormalAngsanaNew">
    <w:name w:val="Normal + Angsana New"/>
    <w:aliases w:val="15 pt"/>
    <w:basedOn w:val="a1"/>
    <w:rPr>
      <w:rFonts w:ascii="Angsana New" w:hAnsi="Angsana New"/>
      <w:sz w:val="30"/>
      <w:szCs w:val="30"/>
    </w:rPr>
  </w:style>
  <w:style w:type="character" w:customStyle="1" w:styleId="Heading5Char">
    <w:name w:val="Heading 5 Char"/>
    <w:link w:val="Heading5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2"/>
    <w:link w:val="BodyText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DF8F81-675B-4A54-BCB2-B68283B82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24</Pages>
  <Words>5396</Words>
  <Characters>22877</Characters>
  <Application>Microsoft Office Word</Application>
  <DocSecurity>0</DocSecurity>
  <Lines>190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Kanisorn, Ratanabunterng</dc:creator>
  <cp:keywords/>
  <dc:description/>
  <cp:lastModifiedBy>Somjai, Nigonyanont</cp:lastModifiedBy>
  <cp:revision>3</cp:revision>
  <cp:lastPrinted>2018-10-31T03:18:00Z</cp:lastPrinted>
  <dcterms:created xsi:type="dcterms:W3CDTF">2018-10-31T11:34:00Z</dcterms:created>
  <dcterms:modified xsi:type="dcterms:W3CDTF">2018-10-31T11:40:00Z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