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617" w:rsidRPr="00B847D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:rsidR="00FB1617" w:rsidRPr="00044C14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trike/>
          <w:sz w:val="30"/>
          <w:szCs w:val="30"/>
        </w:rPr>
      </w:pPr>
    </w:p>
    <w:p w:rsidR="00AE3212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AE3212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62551B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62551B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ลูกหนี้การค้า</w:t>
      </w:r>
    </w:p>
    <w:p w:rsidR="00ED60D2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ลูกหนี้ตามสัญญาเช่าการเงิน</w:t>
      </w:r>
    </w:p>
    <w:p w:rsidR="0062551B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เงินลงทุนในบริษัทร่วมและการร่วมค้า</w:t>
      </w:r>
    </w:p>
    <w:p w:rsidR="0039708F" w:rsidRPr="00044C14" w:rsidRDefault="0039708F" w:rsidP="0039708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62551B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62551B" w:rsidRPr="00044C14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</w:p>
    <w:p w:rsidR="0062551B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เจ้าหนี้การค้า</w:t>
      </w:r>
    </w:p>
    <w:p w:rsidR="00297382" w:rsidRDefault="00297382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</w:t>
      </w:r>
    </w:p>
    <w:p w:rsidR="00506DCA" w:rsidRPr="00044C14" w:rsidRDefault="00506DCA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:rsidR="003130B5" w:rsidRDefault="00506DCA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:rsidR="00044C14" w:rsidRPr="00044C14" w:rsidRDefault="00044C14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:rsidR="00A44BD7" w:rsidRDefault="00EB5726" w:rsidP="001A25F7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</w:p>
    <w:p w:rsidR="009D4435" w:rsidRDefault="004464C8" w:rsidP="006473D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  <w:r w:rsidR="006077F3" w:rsidRPr="006473DF">
        <w:rPr>
          <w:rFonts w:ascii="Angsana New" w:hAnsi="Angsana New"/>
          <w:sz w:val="30"/>
          <w:szCs w:val="30"/>
          <w:cs/>
        </w:rPr>
        <w:tab/>
      </w:r>
    </w:p>
    <w:p w:rsidR="00F437D5" w:rsidRPr="006473DF" w:rsidRDefault="009D4435" w:rsidP="006473DF">
      <w:pPr>
        <w:widowControl w:val="0"/>
        <w:numPr>
          <w:ilvl w:val="0"/>
          <w:numId w:val="1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  <w:r w:rsidR="006077F3" w:rsidRPr="006473DF">
        <w:rPr>
          <w:rFonts w:ascii="Angsana New" w:hAnsi="Angsana New"/>
          <w:sz w:val="30"/>
          <w:szCs w:val="30"/>
          <w:cs/>
        </w:rPr>
        <w:tab/>
      </w:r>
    </w:p>
    <w:p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:rsidR="00477138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B847D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D574B5" w:rsidRPr="00225C73" w:rsidRDefault="00D574B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905CF4" w:rsidRPr="00505D8A" w:rsidRDefault="00EB5726" w:rsidP="006473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225C73">
        <w:rPr>
          <w:rFonts w:ascii="Angsana New" w:hAnsi="Angsana New"/>
          <w:sz w:val="30"/>
          <w:szCs w:val="30"/>
        </w:rPr>
        <w:tab/>
      </w:r>
      <w:r w:rsidRPr="00225C73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>
        <w:rPr>
          <w:rFonts w:ascii="Angsana New" w:hAnsi="Angsana New"/>
          <w:sz w:val="30"/>
          <w:szCs w:val="30"/>
          <w:cs/>
        </w:rPr>
        <w:t>การเงินจากคณะกรรมการ</w:t>
      </w:r>
      <w:r w:rsidR="006473DF">
        <w:rPr>
          <w:rFonts w:ascii="Angsana New" w:hAnsi="Angsana New" w:hint="cs"/>
          <w:sz w:val="30"/>
          <w:szCs w:val="30"/>
          <w:cs/>
        </w:rPr>
        <w:t>ตรวจสอบตามการมอบหมายจากคณะกรรมการบริษัท</w:t>
      </w:r>
      <w:r w:rsidR="00EF0F62">
        <w:rPr>
          <w:rFonts w:ascii="Angsana New" w:hAnsi="Angsana New"/>
          <w:sz w:val="30"/>
          <w:szCs w:val="30"/>
          <w:cs/>
        </w:rPr>
        <w:t>เมื่อวันที่</w:t>
      </w:r>
      <w:r w:rsidR="00EF0F62">
        <w:rPr>
          <w:rFonts w:ascii="Angsana New" w:hAnsi="Angsana New" w:hint="cs"/>
          <w:sz w:val="30"/>
          <w:szCs w:val="30"/>
          <w:cs/>
        </w:rPr>
        <w:t xml:space="preserve"> </w:t>
      </w:r>
      <w:r w:rsidR="00D71B72">
        <w:rPr>
          <w:rFonts w:ascii="Angsana New" w:hAnsi="Angsana New"/>
          <w:sz w:val="30"/>
          <w:szCs w:val="30"/>
        </w:rPr>
        <w:t>5</w:t>
      </w:r>
      <w:r w:rsidR="00505D8A">
        <w:rPr>
          <w:rFonts w:ascii="Angsana New" w:hAnsi="Angsana New"/>
          <w:sz w:val="30"/>
          <w:szCs w:val="30"/>
        </w:rPr>
        <w:t xml:space="preserve"> </w:t>
      </w:r>
      <w:r w:rsidR="009D75E7">
        <w:rPr>
          <w:rFonts w:ascii="Angsana New" w:hAnsi="Angsana New" w:hint="cs"/>
          <w:sz w:val="30"/>
          <w:szCs w:val="30"/>
          <w:cs/>
        </w:rPr>
        <w:t>พฤศจิกายน</w:t>
      </w:r>
      <w:r w:rsidR="00505D8A">
        <w:rPr>
          <w:rFonts w:ascii="Angsana New" w:hAnsi="Angsana New" w:hint="cs"/>
          <w:sz w:val="30"/>
          <w:szCs w:val="30"/>
          <w:cs/>
        </w:rPr>
        <w:t xml:space="preserve"> </w:t>
      </w:r>
      <w:r w:rsidR="00505D8A">
        <w:rPr>
          <w:rFonts w:ascii="Angsana New" w:hAnsi="Angsana New"/>
          <w:sz w:val="30"/>
          <w:szCs w:val="30"/>
        </w:rPr>
        <w:t>2561</w:t>
      </w:r>
    </w:p>
    <w:p w:rsidR="00FB1617" w:rsidRPr="00225C73" w:rsidRDefault="00EB5726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tab/>
      </w:r>
    </w:p>
    <w:p w:rsidR="00DE1932" w:rsidRPr="00225C73" w:rsidRDefault="00EB5726" w:rsidP="00B521FA">
      <w:pPr>
        <w:pStyle w:val="Heading9"/>
        <w:keepNext w:val="0"/>
        <w:widowControl w:val="0"/>
        <w:numPr>
          <w:ilvl w:val="0"/>
          <w:numId w:val="7"/>
        </w:numPr>
        <w:tabs>
          <w:tab w:val="clear" w:pos="36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5C73">
        <w:rPr>
          <w:rFonts w:ascii="Angsana New" w:hAnsi="Angsana New"/>
          <w:b/>
          <w:bCs/>
          <w:sz w:val="30"/>
          <w:szCs w:val="30"/>
          <w:cs/>
        </w:rPr>
        <w:t xml:space="preserve">ข้อมูลทั่วไป </w:t>
      </w:r>
    </w:p>
    <w:p w:rsidR="00FB1617" w:rsidRPr="00225C73" w:rsidRDefault="00FB1617" w:rsidP="002D7B29">
      <w:pPr>
        <w:widowControl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20A24" w:rsidRPr="00225C73" w:rsidRDefault="00EB5726" w:rsidP="00620A24">
      <w:pPr>
        <w:pStyle w:val="Heading9"/>
        <w:keepNext w:val="0"/>
        <w:widowControl w:val="0"/>
        <w:ind w:left="540"/>
        <w:jc w:val="thaiDistribute"/>
        <w:rPr>
          <w:rStyle w:val="PageNumber"/>
          <w:rFonts w:ascii="Angsana New" w:hAnsi="Angsana New" w:cs="Angsana New"/>
          <w:sz w:val="30"/>
          <w:szCs w:val="30"/>
        </w:rPr>
      </w:pPr>
      <w:r w:rsidRPr="00225C73">
        <w:rPr>
          <w:rFonts w:ascii="Angsana New" w:hAnsi="Angsana New"/>
          <w:sz w:val="30"/>
          <w:szCs w:val="30"/>
          <w:cs/>
        </w:rPr>
        <w:t xml:space="preserve">บริษัท โกลบอล เพาเวอร์ ซินเนอร์ยี่ จำกัด (มหาชน) </w:t>
      </w:r>
      <w:r w:rsidRPr="00225C73">
        <w:rPr>
          <w:rFonts w:ascii="Angsana New" w:hAnsi="Angsana New"/>
          <w:sz w:val="30"/>
          <w:szCs w:val="30"/>
        </w:rPr>
        <w:t xml:space="preserve"> “GPSC”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>เกิดขึ้นจากการควบบริษัท (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>Amalgamation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) ระหว่างบริษัท พีทีที ยูทิลิตี้ จำกัด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 xml:space="preserve">“PTTUT”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และบริษัท ผลิตไฟฟ้าอิสระ (ประเทศไทย) จำกัด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 xml:space="preserve">“IPT”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โดยได้จดทะเบียนจัดตั้งบริษัทขึ้นเมื่อวันที่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 xml:space="preserve">10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มกราคม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 xml:space="preserve">2556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ภายใต้ประมวลกฎหมายแพ่งและพาณิชย์ ที่บริษัทได้กำหนดให้มีอัตราการแลกหุ้นของการควบบริษัทให้แก่ผู้ถือหุ้นของ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 xml:space="preserve">PTTUT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และ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>IPT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 ที่มีชื่อปรากฏในสมุดทะเบียนผู้ถือหุ้นของ</w:t>
      </w:r>
      <w:r w:rsidR="005B3E46">
        <w:rPr>
          <w:rStyle w:val="PageNumber"/>
          <w:rFonts w:ascii="Angsana New" w:hAnsi="Angsana New" w:cs="Angsana New"/>
          <w:sz w:val="30"/>
          <w:szCs w:val="30"/>
        </w:rPr>
        <w:br/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แต่ละบริษัท โดยบริษัทได้มาซึ่งทรัพย์สิน หนี้สิน สิทธิ หน้าที่ และภาระผูกพันทั้งหมดของทั้งสองบริษัท ตลอดรวมสัญญาต่างๆ ที่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 xml:space="preserve">PTTUT 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และ </w:t>
      </w:r>
      <w:r w:rsidRPr="00225C73">
        <w:rPr>
          <w:rStyle w:val="PageNumber"/>
          <w:rFonts w:ascii="Angsana New" w:hAnsi="Angsana New" w:cs="Angsana New"/>
          <w:sz w:val="30"/>
          <w:szCs w:val="30"/>
        </w:rPr>
        <w:t>IPT</w:t>
      </w:r>
      <w:r w:rsidRPr="00225C73">
        <w:rPr>
          <w:rStyle w:val="PageNumber"/>
          <w:rFonts w:ascii="Angsana New" w:hAnsi="Angsana New" w:cs="Angsana New"/>
          <w:sz w:val="30"/>
          <w:szCs w:val="30"/>
          <w:cs/>
        </w:rPr>
        <w:t xml:space="preserve"> ได้ทำไว้ก่อนหน้าการควบรวม</w:t>
      </w:r>
    </w:p>
    <w:p w:rsidR="00083927" w:rsidRPr="00225C73" w:rsidRDefault="00083927" w:rsidP="002D7B29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215B36" w:rsidRPr="00225C73" w:rsidRDefault="00EB5726" w:rsidP="002D7B29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225C73">
        <w:rPr>
          <w:rFonts w:ascii="Angsana New" w:hAnsi="Angsana New"/>
          <w:sz w:val="30"/>
          <w:szCs w:val="30"/>
          <w:cs/>
        </w:rPr>
        <w:t>บริษัท โกลบอล เพาเวอร์ ซินเนอร์ยี่ จำกัด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 xml:space="preserve">(มหาชน) </w:t>
      </w:r>
      <w:r w:rsidRPr="00225C73">
        <w:rPr>
          <w:rFonts w:ascii="Angsana New" w:hAnsi="Angsana New"/>
          <w:sz w:val="30"/>
          <w:szCs w:val="30"/>
        </w:rPr>
        <w:t>“</w:t>
      </w:r>
      <w:r w:rsidRPr="00225C73">
        <w:rPr>
          <w:rFonts w:ascii="Angsana New" w:hAnsi="Angsana New"/>
          <w:sz w:val="30"/>
          <w:szCs w:val="30"/>
          <w:cs/>
        </w:rPr>
        <w:t>บริษัท</w:t>
      </w:r>
      <w:r w:rsidRPr="00225C73">
        <w:rPr>
          <w:rFonts w:ascii="Angsana New" w:hAnsi="Angsana New"/>
          <w:sz w:val="30"/>
          <w:szCs w:val="30"/>
        </w:rPr>
        <w:t xml:space="preserve">” </w:t>
      </w:r>
      <w:r w:rsidRPr="00225C73">
        <w:rPr>
          <w:rFonts w:ascii="Angsana New" w:hAnsi="Angsana New"/>
          <w:sz w:val="30"/>
          <w:szCs w:val="30"/>
          <w:cs/>
        </w:rPr>
        <w:t>เป็นนิติบุคคลที่จัดตั้งขึ้นและจดทะเบียนในประเทศไทย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>และมีที่อยู่จดทะเบียนดังนี้</w:t>
      </w:r>
    </w:p>
    <w:p w:rsidR="00FB1617" w:rsidRPr="00225C73" w:rsidRDefault="00EB5726" w:rsidP="002D7B29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  <w:r w:rsidRPr="00225C73">
        <w:rPr>
          <w:rFonts w:ascii="Angsana New" w:hAnsi="Angsana New"/>
          <w:color w:val="FF0000"/>
          <w:sz w:val="30"/>
          <w:szCs w:val="30"/>
          <w:cs/>
        </w:rPr>
        <w:t xml:space="preserve"> </w:t>
      </w: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2610"/>
        <w:gridCol w:w="6601"/>
      </w:tblGrid>
      <w:tr w:rsidR="009A22F3" w:rsidRPr="00287CE6" w:rsidTr="006473DF">
        <w:tc>
          <w:tcPr>
            <w:tcW w:w="2610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660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555/2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ศูนย์เอนเนอร์ยี่คอมเพล็กซ์ อาคารบี ชั้น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 xml:space="preserve">ถนนวิภาวดีรังสิต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7396">
              <w:rPr>
                <w:rFonts w:ascii="Angsana New" w:hAnsi="Angsana New"/>
                <w:sz w:val="30"/>
                <w:szCs w:val="30"/>
              </w:rPr>
              <w:br/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แขวงจตุจักร  เขตจตุจักร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 xml:space="preserve"> กรุงเทพมหานคร</w:t>
            </w:r>
            <w:r w:rsidRPr="000B6070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 </w:t>
            </w:r>
          </w:p>
        </w:tc>
      </w:tr>
      <w:tr w:rsidR="009A22F3" w:rsidRPr="00EE1623" w:rsidTr="00EE1623">
        <w:trPr>
          <w:trHeight w:val="299"/>
        </w:trPr>
        <w:tc>
          <w:tcPr>
            <w:tcW w:w="2610" w:type="dxa"/>
          </w:tcPr>
          <w:p w:rsidR="009A22F3" w:rsidRPr="00EE162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01" w:type="dxa"/>
          </w:tcPr>
          <w:p w:rsidR="009A22F3" w:rsidRPr="00EE162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22F3" w:rsidRPr="00287CE6" w:rsidTr="006473DF">
        <w:tc>
          <w:tcPr>
            <w:tcW w:w="2610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Pr="00B847D1">
              <w:rPr>
                <w:rFonts w:ascii="Angsana New" w:hAnsi="Angsana New"/>
                <w:sz w:val="30"/>
                <w:szCs w:val="30"/>
              </w:rPr>
              <w:t>1</w:t>
            </w:r>
          </w:p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ถนนปกรณ์สงเคราะห์ราษฎร์ ตำบลห้วยโป่ง อำเภอเมืองระยอง  จังหวัดระยอง</w:t>
            </w:r>
          </w:p>
        </w:tc>
      </w:tr>
      <w:tr w:rsidR="009A22F3" w:rsidRPr="00EE1623" w:rsidTr="006473DF">
        <w:tc>
          <w:tcPr>
            <w:tcW w:w="2610" w:type="dxa"/>
          </w:tcPr>
          <w:p w:rsidR="009A22F3" w:rsidRPr="00EE162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01" w:type="dxa"/>
          </w:tcPr>
          <w:p w:rsidR="009A22F3" w:rsidRPr="00EE162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22F3" w:rsidRPr="00287CE6" w:rsidTr="006473DF">
        <w:tc>
          <w:tcPr>
            <w:tcW w:w="2610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Pr="00B847D1">
              <w:rPr>
                <w:rFonts w:ascii="Angsana New" w:hAnsi="Angsana New"/>
                <w:sz w:val="30"/>
                <w:szCs w:val="30"/>
              </w:rPr>
              <w:t>2</w:t>
            </w:r>
          </w:p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92/9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 xml:space="preserve">ถนนทางหลวงระยอง-สาย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3191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ตำบลมาบตาพุด อำเภอเมืองระยอง จังหวัดระยอง</w:t>
            </w:r>
          </w:p>
        </w:tc>
      </w:tr>
      <w:tr w:rsidR="009A22F3" w:rsidRPr="00EE1623" w:rsidTr="006473DF">
        <w:tc>
          <w:tcPr>
            <w:tcW w:w="2610" w:type="dxa"/>
          </w:tcPr>
          <w:p w:rsidR="009A22F3" w:rsidRPr="00EE162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01" w:type="dxa"/>
          </w:tcPr>
          <w:p w:rsidR="009A22F3" w:rsidRPr="00EE162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22F3" w:rsidRPr="00287CE6" w:rsidTr="006473DF">
        <w:tc>
          <w:tcPr>
            <w:tcW w:w="2610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Pr="00B847D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60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5/11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ถนนปกรณ์สงเคราะห์ราษฎร์ ตำบลมาบตาพุด อำเภอเมืองระยอง จังหวัดระยอง</w:t>
            </w:r>
          </w:p>
        </w:tc>
      </w:tr>
      <w:tr w:rsidR="009A22F3" w:rsidRPr="00EE1623" w:rsidTr="006473DF">
        <w:tc>
          <w:tcPr>
            <w:tcW w:w="2610" w:type="dxa"/>
          </w:tcPr>
          <w:p w:rsidR="009A22F3" w:rsidRPr="00EE162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01" w:type="dxa"/>
          </w:tcPr>
          <w:p w:rsidR="009A22F3" w:rsidRPr="00EE162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22F3" w:rsidRPr="00287CE6" w:rsidTr="006473DF">
        <w:tc>
          <w:tcPr>
            <w:tcW w:w="2610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Pr="00B847D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601" w:type="dxa"/>
          </w:tcPr>
          <w:p w:rsidR="009A22F3" w:rsidRPr="00225C73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42/3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หมู่ที่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ถนนสุขุมวิท ตำบลทุ่งสุขลา อำเภอศรีราชา จังหวัดชลบุรี</w:t>
            </w:r>
          </w:p>
        </w:tc>
      </w:tr>
      <w:tr w:rsidR="009A22F3" w:rsidRPr="00EE1623" w:rsidTr="006473DF">
        <w:tc>
          <w:tcPr>
            <w:tcW w:w="2610" w:type="dxa"/>
          </w:tcPr>
          <w:p w:rsidR="009A22F3" w:rsidRPr="00EE1623" w:rsidRDefault="009A22F3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01" w:type="dxa"/>
          </w:tcPr>
          <w:p w:rsidR="009A22F3" w:rsidRPr="00EE1623" w:rsidRDefault="009A22F3" w:rsidP="002D7B2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22F3" w:rsidRPr="00287CE6" w:rsidTr="006473DF">
        <w:tc>
          <w:tcPr>
            <w:tcW w:w="2610" w:type="dxa"/>
          </w:tcPr>
          <w:p w:rsidR="009A22F3" w:rsidRPr="00B847D1" w:rsidRDefault="009A22F3" w:rsidP="009A22F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601" w:type="dxa"/>
          </w:tcPr>
          <w:p w:rsidR="009A22F3" w:rsidRPr="00225C73" w:rsidRDefault="009A22F3" w:rsidP="00BA567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 w:rsidRPr="000B6070">
              <w:rPr>
                <w:rFonts w:ascii="Angsana New" w:hAnsi="Angsana New"/>
                <w:sz w:val="30"/>
                <w:szCs w:val="30"/>
              </w:rPr>
              <w:t>98/1</w:t>
            </w:r>
            <w:r w:rsidR="00450A9D">
              <w:rPr>
                <w:rFonts w:ascii="Angsana New" w:hAnsi="Angsana New"/>
                <w:sz w:val="30"/>
                <w:szCs w:val="30"/>
              </w:rPr>
              <w:t>9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 xml:space="preserve">ถนนทางหลวงระยอง-สาย 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3191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>ตำบลมาบตาพุด อำเภอเมืองระยอง จังหวัดระยอง</w:t>
            </w:r>
          </w:p>
        </w:tc>
      </w:tr>
      <w:tr w:rsidR="00A1696F" w:rsidRPr="00287CE6" w:rsidTr="006473DF">
        <w:tc>
          <w:tcPr>
            <w:tcW w:w="2610" w:type="dxa"/>
          </w:tcPr>
          <w:p w:rsidR="00A1696F" w:rsidRPr="00B847D1" w:rsidRDefault="00A1696F" w:rsidP="00A169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B6070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601" w:type="dxa"/>
          </w:tcPr>
          <w:p w:rsidR="00A1696F" w:rsidRPr="00225C73" w:rsidRDefault="00A1696F" w:rsidP="00A1696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B6070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เลขที่ </w:t>
            </w:r>
            <w:r>
              <w:rPr>
                <w:rFonts w:ascii="Angsana New" w:hAnsi="Angsana New"/>
                <w:sz w:val="30"/>
                <w:szCs w:val="30"/>
              </w:rPr>
              <w:t>94/4</w:t>
            </w:r>
            <w:r w:rsidRPr="000B607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หมู่ที่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ตำบลน้ำคอก</w:t>
            </w:r>
            <w:r w:rsidR="00B41A6C">
              <w:rPr>
                <w:rFonts w:ascii="Angsana New" w:hAnsi="Angsana New" w:hint="cs"/>
                <w:sz w:val="30"/>
                <w:szCs w:val="30"/>
                <w:cs/>
              </w:rPr>
              <w:t xml:space="preserve"> อำเภอเมือง</w:t>
            </w:r>
            <w:r w:rsidR="003A3263">
              <w:rPr>
                <w:rFonts w:ascii="Angsana New" w:hAnsi="Angsana New" w:hint="cs"/>
                <w:sz w:val="30"/>
                <w:szCs w:val="30"/>
                <w:cs/>
              </w:rPr>
              <w:t>ระยอง</w:t>
            </w:r>
            <w:r w:rsidR="00B41A6C">
              <w:rPr>
                <w:rFonts w:ascii="Angsana New" w:hAnsi="Angsana New" w:hint="cs"/>
                <w:sz w:val="30"/>
                <w:szCs w:val="30"/>
                <w:cs/>
              </w:rPr>
              <w:t xml:space="preserve"> จังหวัดระยอง</w:t>
            </w:r>
          </w:p>
        </w:tc>
      </w:tr>
    </w:tbl>
    <w:p w:rsidR="00B41A6C" w:rsidRDefault="00B41A6C" w:rsidP="00331D1E">
      <w:pPr>
        <w:pStyle w:val="Heading9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11FB1" w:rsidRPr="00225C73" w:rsidRDefault="007F1B2C" w:rsidP="00331D1E">
      <w:pPr>
        <w:pStyle w:val="Heading9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F1B2C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EB5726" w:rsidRPr="00225C73">
        <w:rPr>
          <w:rFonts w:ascii="Angsana New" w:hAnsi="Angsana New"/>
          <w:sz w:val="30"/>
          <w:szCs w:val="30"/>
        </w:rPr>
        <w:t>14</w:t>
      </w:r>
      <w:r w:rsidR="00873F61" w:rsidRPr="00873F61">
        <w:rPr>
          <w:rFonts w:ascii="Angsana New" w:hAnsi="Angsana New"/>
          <w:sz w:val="30"/>
          <w:szCs w:val="30"/>
          <w:cs/>
        </w:rPr>
        <w:t xml:space="preserve"> พฤษภาคม </w:t>
      </w:r>
      <w:r w:rsidR="00EB5726" w:rsidRPr="00225C73">
        <w:rPr>
          <w:rFonts w:ascii="Angsana New" w:hAnsi="Angsana New"/>
          <w:sz w:val="30"/>
          <w:szCs w:val="30"/>
        </w:rPr>
        <w:t>2558</w:t>
      </w:r>
    </w:p>
    <w:p w:rsidR="00111FB1" w:rsidRPr="00225C73" w:rsidRDefault="00111FB1" w:rsidP="00331D1E">
      <w:pPr>
        <w:pStyle w:val="Heading9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331D1E" w:rsidRPr="00225C73" w:rsidRDefault="00EB5726" w:rsidP="00331D1E">
      <w:pPr>
        <w:pStyle w:val="Heading9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25C73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ผู้ถือหุ้นรายใหญ่ในระหว่างงวดได้แก่ บริษัท  </w:t>
      </w:r>
      <w:r w:rsidRPr="00225C73">
        <w:rPr>
          <w:rFonts w:ascii="Angsana New" w:hAnsi="Angsana New"/>
          <w:sz w:val="30"/>
          <w:szCs w:val="30"/>
          <w:cs/>
          <w:lang w:val="th-TH"/>
        </w:rPr>
        <w:t>พีทีที โกลบอล เคมิคอล</w:t>
      </w:r>
      <w:r w:rsidRPr="00225C73">
        <w:rPr>
          <w:rFonts w:ascii="Angsana New" w:hAnsi="Angsana New"/>
          <w:sz w:val="30"/>
          <w:szCs w:val="30"/>
          <w:cs/>
        </w:rPr>
        <w:t xml:space="preserve">  จำกัด (มหาชน)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Pr="00225C73">
        <w:rPr>
          <w:rFonts w:ascii="Angsana New" w:hAnsi="Angsana New"/>
          <w:sz w:val="30"/>
          <w:szCs w:val="30"/>
        </w:rPr>
        <w:t>22.73</w:t>
      </w:r>
      <w:r w:rsidRPr="00225C73">
        <w:rPr>
          <w:rFonts w:ascii="Angsana New" w:hAnsi="Angsana New"/>
          <w:sz w:val="30"/>
          <w:szCs w:val="30"/>
          <w:cs/>
        </w:rPr>
        <w:t>)</w:t>
      </w:r>
      <w:r w:rsidR="00FE403C">
        <w:rPr>
          <w:rFonts w:ascii="Angsana New" w:hAnsi="Angsana New"/>
          <w:sz w:val="30"/>
          <w:szCs w:val="30"/>
        </w:rPr>
        <w:br/>
      </w:r>
      <w:r w:rsidRPr="00225C73">
        <w:rPr>
          <w:rFonts w:ascii="Angsana New" w:hAnsi="Angsana New"/>
          <w:sz w:val="30"/>
          <w:szCs w:val="30"/>
          <w:cs/>
        </w:rPr>
        <w:t>บริษัท ปตท. จำกัด (มหาชน)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 xml:space="preserve">(ถือหุ้นร้อยละ </w:t>
      </w:r>
      <w:r w:rsidRPr="00225C73">
        <w:rPr>
          <w:rFonts w:ascii="Angsana New" w:hAnsi="Angsana New"/>
          <w:sz w:val="30"/>
          <w:szCs w:val="30"/>
        </w:rPr>
        <w:t>22.58</w:t>
      </w:r>
      <w:r w:rsidRPr="00225C73">
        <w:rPr>
          <w:rFonts w:ascii="Angsana New" w:hAnsi="Angsana New"/>
          <w:sz w:val="30"/>
          <w:szCs w:val="30"/>
          <w:cs/>
        </w:rPr>
        <w:t>) บริษัท ไทยออยล์เพาเวอร์ จำกัด</w:t>
      </w:r>
      <w:r w:rsidRPr="00225C73">
        <w:rPr>
          <w:rFonts w:ascii="Angsana New" w:hAnsi="Angsana New"/>
          <w:sz w:val="30"/>
          <w:szCs w:val="30"/>
        </w:rPr>
        <w:t xml:space="preserve"> (</w:t>
      </w:r>
      <w:r w:rsidRPr="00225C73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Pr="00225C73">
        <w:rPr>
          <w:rFonts w:ascii="Angsana New" w:hAnsi="Angsana New"/>
          <w:sz w:val="30"/>
          <w:szCs w:val="30"/>
        </w:rPr>
        <w:t xml:space="preserve">20.79) </w:t>
      </w:r>
      <w:r w:rsidR="00FE403C">
        <w:rPr>
          <w:rFonts w:ascii="Angsana New" w:hAnsi="Angsana New"/>
          <w:sz w:val="30"/>
          <w:szCs w:val="30"/>
          <w:cs/>
        </w:rPr>
        <w:t>และ</w:t>
      </w:r>
      <w:r w:rsidR="00FE403C">
        <w:rPr>
          <w:rFonts w:ascii="Angsana New" w:hAnsi="Angsana New"/>
          <w:sz w:val="30"/>
          <w:szCs w:val="30"/>
        </w:rPr>
        <w:br/>
      </w:r>
      <w:r w:rsidRPr="00225C73">
        <w:rPr>
          <w:rFonts w:ascii="Angsana New" w:hAnsi="Angsana New"/>
          <w:sz w:val="30"/>
          <w:szCs w:val="30"/>
          <w:cs/>
        </w:rPr>
        <w:t xml:space="preserve">บริษัท ไทยออยล์ จำกัด (มหาชน) (ถือหุ้นร้อยละ </w:t>
      </w:r>
      <w:r w:rsidRPr="00225C73">
        <w:rPr>
          <w:rFonts w:ascii="Angsana New" w:hAnsi="Angsana New"/>
          <w:sz w:val="30"/>
          <w:szCs w:val="30"/>
        </w:rPr>
        <w:t>8.91</w:t>
      </w:r>
      <w:r w:rsidRPr="00225C73">
        <w:rPr>
          <w:rFonts w:ascii="Angsana New" w:hAnsi="Angsana New"/>
          <w:sz w:val="30"/>
          <w:szCs w:val="30"/>
          <w:cs/>
        </w:rPr>
        <w:t>) ซึ่งบริษัททั้งสี่แห่งเป็นนิติบุคคลที่จัดตั้งขึ้นในประเทศไทย</w:t>
      </w:r>
      <w:r w:rsidR="00FE403C">
        <w:rPr>
          <w:rFonts w:ascii="Angsana New" w:hAnsi="Angsana New"/>
          <w:sz w:val="30"/>
          <w:szCs w:val="30"/>
        </w:rPr>
        <w:br/>
      </w:r>
      <w:r w:rsidRPr="00225C73">
        <w:rPr>
          <w:rFonts w:ascii="Angsana New" w:hAnsi="Angsana New"/>
          <w:sz w:val="30"/>
          <w:szCs w:val="30"/>
          <w:cs/>
        </w:rPr>
        <w:t>และมีบริษัท ปตท. จำกัด (มหาชน) เป็นบริษัทใหญ่ในลำดับสูงสุด</w:t>
      </w:r>
    </w:p>
    <w:p w:rsidR="00F437D5" w:rsidRPr="00225C73" w:rsidRDefault="00F437D5" w:rsidP="00B93B6B">
      <w:pPr>
        <w:rPr>
          <w:rFonts w:ascii="Angsana New" w:hAnsi="Angsana New"/>
          <w:sz w:val="30"/>
          <w:szCs w:val="30"/>
        </w:rPr>
      </w:pPr>
    </w:p>
    <w:p w:rsidR="00031441" w:rsidRPr="00B847D1" w:rsidRDefault="00EB5726" w:rsidP="00031441">
      <w:pPr>
        <w:pStyle w:val="Heading9"/>
        <w:keepNext w:val="0"/>
        <w:widowControl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225C73">
        <w:rPr>
          <w:rFonts w:ascii="Angsana New" w:hAnsi="Angsana New"/>
          <w:sz w:val="30"/>
          <w:szCs w:val="30"/>
          <w:cs/>
        </w:rPr>
        <w:t>บริษัท</w:t>
      </w:r>
      <w:r w:rsidRPr="00225C73">
        <w:rPr>
          <w:rFonts w:ascii="Angsana New" w:hAnsi="Angsana New"/>
          <w:sz w:val="30"/>
          <w:szCs w:val="30"/>
          <w:cs/>
          <w:lang w:val="th-TH"/>
        </w:rPr>
        <w:t>ดำเนินธุรกิจหลักเกี่ยวกับการผลิตและจำหน่ายไฟฟ้า ไอน้ำ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sz w:val="30"/>
          <w:szCs w:val="30"/>
          <w:cs/>
          <w:lang w:val="th-TH"/>
        </w:rPr>
        <w:t>และ</w:t>
      </w:r>
      <w:r w:rsidRPr="00225C73">
        <w:rPr>
          <w:rFonts w:ascii="Angsana New" w:hAnsi="Angsana New"/>
          <w:sz w:val="30"/>
          <w:szCs w:val="30"/>
          <w:cs/>
        </w:rPr>
        <w:t>น้ำ</w:t>
      </w:r>
      <w:r w:rsidRPr="00225C73">
        <w:rPr>
          <w:rFonts w:ascii="Angsana New" w:hAnsi="Angsana New"/>
          <w:sz w:val="30"/>
          <w:szCs w:val="30"/>
          <w:cs/>
          <w:lang w:val="th-TH"/>
        </w:rPr>
        <w:t>เพื่อการอุตสาหกรรม</w:t>
      </w:r>
      <w:r w:rsidRPr="00225C73">
        <w:rPr>
          <w:rFonts w:ascii="Angsana New" w:hAnsi="Angsana New"/>
          <w:sz w:val="30"/>
          <w:szCs w:val="30"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รายละเอียดของบริษัทย่อยและการร่วมค้า ณ วันที่ </w:t>
      </w:r>
      <w:r w:rsidR="00FF2BB4" w:rsidRPr="00FF2BB4">
        <w:rPr>
          <w:rFonts w:ascii="Angsana New" w:hAnsi="Angsana New"/>
          <w:sz w:val="30"/>
          <w:szCs w:val="30"/>
          <w:cs/>
        </w:rPr>
        <w:t xml:space="preserve">30 </w:t>
      </w:r>
      <w:r w:rsidR="009D75E7">
        <w:rPr>
          <w:rFonts w:ascii="Angsana New" w:hAnsi="Angsana New" w:hint="cs"/>
          <w:sz w:val="30"/>
          <w:szCs w:val="30"/>
          <w:cs/>
        </w:rPr>
        <w:t>กันย</w:t>
      </w:r>
      <w:r w:rsidR="00FF2BB4" w:rsidRPr="00FF2BB4">
        <w:rPr>
          <w:rFonts w:ascii="Angsana New" w:hAnsi="Angsana New"/>
          <w:sz w:val="30"/>
          <w:szCs w:val="30"/>
          <w:cs/>
        </w:rPr>
        <w:t xml:space="preserve">ายน </w:t>
      </w:r>
      <w:r w:rsidR="00B847D1">
        <w:rPr>
          <w:rFonts w:ascii="Angsana New" w:hAnsi="Angsana New" w:hint="cs"/>
          <w:sz w:val="30"/>
          <w:szCs w:val="30"/>
          <w:cs/>
        </w:rPr>
        <w:t>25</w:t>
      </w:r>
      <w:r w:rsidR="00D32B08">
        <w:rPr>
          <w:rFonts w:ascii="Angsana New" w:hAnsi="Angsana New"/>
          <w:sz w:val="30"/>
          <w:szCs w:val="30"/>
          <w:lang w:val="en-US"/>
        </w:rPr>
        <w:t>61</w:t>
      </w:r>
      <w:r w:rsidR="00B847D1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และ </w:t>
      </w:r>
      <w:r w:rsidRPr="00B847D1">
        <w:rPr>
          <w:rFonts w:ascii="Angsana New" w:hAnsi="Angsana New"/>
          <w:sz w:val="30"/>
          <w:szCs w:val="30"/>
        </w:rPr>
        <w:t xml:space="preserve">31 </w:t>
      </w:r>
      <w:r w:rsidRPr="00225C73">
        <w:rPr>
          <w:rFonts w:ascii="Angsana New" w:hAnsi="Angsana New"/>
          <w:sz w:val="30"/>
          <w:szCs w:val="30"/>
          <w:cs/>
        </w:rPr>
        <w:t xml:space="preserve">ธันวาคม </w:t>
      </w:r>
      <w:r w:rsidR="00D32B08">
        <w:rPr>
          <w:rFonts w:ascii="Angsana New" w:hAnsi="Angsana New"/>
          <w:sz w:val="30"/>
          <w:szCs w:val="30"/>
        </w:rPr>
        <w:t>25</w:t>
      </w:r>
      <w:r w:rsidR="00D32B08">
        <w:rPr>
          <w:rFonts w:ascii="Angsana New" w:hAnsi="Angsana New"/>
          <w:sz w:val="30"/>
          <w:szCs w:val="30"/>
          <w:lang w:val="en-US"/>
        </w:rPr>
        <w:t>60</w:t>
      </w:r>
      <w:r w:rsidR="00B847D1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มีดังนี้</w:t>
      </w:r>
    </w:p>
    <w:p w:rsidR="00031441" w:rsidRPr="00B847D1" w:rsidRDefault="00031441" w:rsidP="00031441">
      <w:pPr>
        <w:widowControl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30"/>
        <w:gridCol w:w="2700"/>
        <w:gridCol w:w="1170"/>
        <w:gridCol w:w="1170"/>
        <w:gridCol w:w="1170"/>
      </w:tblGrid>
      <w:tr w:rsidR="000C0955" w:rsidRPr="0060717F" w:rsidTr="006429D3">
        <w:trPr>
          <w:trHeight w:val="413"/>
          <w:tblHeader/>
        </w:trPr>
        <w:tc>
          <w:tcPr>
            <w:tcW w:w="3330" w:type="dxa"/>
            <w:vMerge w:val="restart"/>
          </w:tcPr>
          <w:p w:rsidR="000C0955" w:rsidRPr="00B847D1" w:rsidRDefault="000C0955" w:rsidP="00620A24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00" w:type="dxa"/>
            <w:vMerge w:val="restart"/>
          </w:tcPr>
          <w:p w:rsidR="000C0955" w:rsidRPr="002A51E2" w:rsidRDefault="000C0955" w:rsidP="00620A24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  <w:t>ลักษณะธุรกิจ</w:t>
            </w:r>
          </w:p>
        </w:tc>
        <w:tc>
          <w:tcPr>
            <w:tcW w:w="1170" w:type="dxa"/>
            <w:vMerge w:val="restart"/>
          </w:tcPr>
          <w:p w:rsidR="000C0955" w:rsidRPr="002A51E2" w:rsidRDefault="000C0955" w:rsidP="00620A24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  <w:t>ประเทศที่กิจการจัดตั้ง</w:t>
            </w:r>
          </w:p>
        </w:tc>
        <w:tc>
          <w:tcPr>
            <w:tcW w:w="2340" w:type="dxa"/>
            <w:gridSpan w:val="2"/>
          </w:tcPr>
          <w:p w:rsidR="000C0955" w:rsidRPr="002A51E2" w:rsidRDefault="000C0955" w:rsidP="00620A24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  <w:t>บริษัทถือหุ้นร้อยละ</w:t>
            </w:r>
          </w:p>
        </w:tc>
      </w:tr>
      <w:tr w:rsidR="000C0955" w:rsidRPr="0060717F" w:rsidTr="006429D3">
        <w:trPr>
          <w:trHeight w:val="749"/>
          <w:tblHeader/>
        </w:trPr>
        <w:tc>
          <w:tcPr>
            <w:tcW w:w="3330" w:type="dxa"/>
            <w:vMerge/>
          </w:tcPr>
          <w:p w:rsidR="000C0955" w:rsidRPr="00B847D1" w:rsidRDefault="000C0955" w:rsidP="00620A24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vMerge/>
          </w:tcPr>
          <w:p w:rsidR="000C0955" w:rsidRPr="002A51E2" w:rsidRDefault="000C0955" w:rsidP="00620A24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  <w:vMerge/>
          </w:tcPr>
          <w:p w:rsidR="000C0955" w:rsidRPr="002A51E2" w:rsidRDefault="000C0955" w:rsidP="00620A24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170" w:type="dxa"/>
          </w:tcPr>
          <w:p w:rsidR="000C0955" w:rsidRPr="002A51E2" w:rsidRDefault="00FF2BB4" w:rsidP="009D75E7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3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 w:rsidR="009D75E7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กันย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ายน</w:t>
            </w:r>
          </w:p>
          <w:p w:rsidR="000C0955" w:rsidRPr="002A51E2" w:rsidRDefault="000C0955" w:rsidP="009D75E7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  <w:t>61</w:t>
            </w:r>
          </w:p>
        </w:tc>
        <w:tc>
          <w:tcPr>
            <w:tcW w:w="1170" w:type="dxa"/>
          </w:tcPr>
          <w:p w:rsidR="000C0955" w:rsidRPr="002A51E2" w:rsidRDefault="000C0955" w:rsidP="00F023DA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2A51E2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</w:p>
          <w:p w:rsidR="000C0955" w:rsidRPr="002A51E2" w:rsidRDefault="000C0955" w:rsidP="00F023DA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15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val="en-US" w:eastAsia="en-US"/>
              </w:rPr>
              <w:t>2560</w:t>
            </w:r>
          </w:p>
        </w:tc>
      </w:tr>
      <w:tr w:rsidR="00620A24" w:rsidRPr="0060717F" w:rsidTr="006429D3">
        <w:trPr>
          <w:trHeight w:val="110"/>
        </w:trPr>
        <w:tc>
          <w:tcPr>
            <w:tcW w:w="3330" w:type="dxa"/>
            <w:shd w:val="clear" w:color="auto" w:fill="auto"/>
          </w:tcPr>
          <w:p w:rsidR="00620A24" w:rsidRPr="00B847D1" w:rsidRDefault="00620A24" w:rsidP="00620A24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47D1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00" w:type="dxa"/>
          </w:tcPr>
          <w:p w:rsidR="00620A24" w:rsidRPr="00B847D1" w:rsidRDefault="00620A24" w:rsidP="00620A24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620A24" w:rsidRPr="00B847D1" w:rsidRDefault="00620A24" w:rsidP="00620A24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20A24" w:rsidRPr="00B847D1" w:rsidRDefault="00620A24" w:rsidP="00620A24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20A24" w:rsidRPr="00B847D1" w:rsidRDefault="00620A24" w:rsidP="00620A24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637C2" w:rsidRPr="0060717F" w:rsidTr="006429D3">
        <w:tc>
          <w:tcPr>
            <w:tcW w:w="3330" w:type="dxa"/>
            <w:shd w:val="clear" w:color="auto" w:fill="auto"/>
          </w:tcPr>
          <w:p w:rsidR="000637C2" w:rsidRPr="00F91244" w:rsidRDefault="000637C2" w:rsidP="000637C2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91244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2700" w:type="dxa"/>
          </w:tcPr>
          <w:p w:rsidR="000637C2" w:rsidRPr="00B847D1" w:rsidRDefault="000637C2" w:rsidP="000637C2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ผลิตและจำหน่ายไฟฟ้า </w:t>
            </w:r>
          </w:p>
          <w:p w:rsidR="000637C2" w:rsidRPr="00B847D1" w:rsidRDefault="000637C2" w:rsidP="000637C2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   และน้ำเย็น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รับเหมาก่อสร้างและติดตั้งระบบผลิตไฟฟ้า</w:t>
            </w:r>
          </w:p>
        </w:tc>
        <w:tc>
          <w:tcPr>
            <w:tcW w:w="1170" w:type="dxa"/>
            <w:shd w:val="clear" w:color="auto" w:fill="auto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  <w:tc>
          <w:tcPr>
            <w:tcW w:w="1170" w:type="dxa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</w:tr>
      <w:tr w:rsidR="000637C2" w:rsidRPr="0060717F" w:rsidTr="006429D3">
        <w:tc>
          <w:tcPr>
            <w:tcW w:w="3330" w:type="dxa"/>
            <w:shd w:val="clear" w:color="auto" w:fill="auto"/>
          </w:tcPr>
          <w:p w:rsidR="000637C2" w:rsidRPr="00B847D1" w:rsidRDefault="000637C2" w:rsidP="000637C2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นที ซินเนอร์ยี่ จำกัด</w:t>
            </w:r>
          </w:p>
        </w:tc>
        <w:tc>
          <w:tcPr>
            <w:tcW w:w="2700" w:type="dxa"/>
          </w:tcPr>
          <w:p w:rsidR="000637C2" w:rsidRPr="00B847D1" w:rsidRDefault="000637C2" w:rsidP="000637C2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170" w:type="dxa"/>
            <w:shd w:val="clear" w:color="auto" w:fill="auto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  <w:tc>
          <w:tcPr>
            <w:tcW w:w="1170" w:type="dxa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100</w:t>
            </w:r>
          </w:p>
        </w:tc>
      </w:tr>
      <w:tr w:rsidR="000637C2" w:rsidRPr="0060717F" w:rsidTr="006429D3">
        <w:tc>
          <w:tcPr>
            <w:tcW w:w="3330" w:type="dxa"/>
            <w:shd w:val="clear" w:color="auto" w:fill="auto"/>
          </w:tcPr>
          <w:p w:rsidR="000637C2" w:rsidRPr="00B847D1" w:rsidRDefault="000637C2" w:rsidP="000637C2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847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ไออาร์พีซี คลีน พาวเวอร์</w:t>
            </w:r>
            <w:r w:rsidRPr="00B847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700" w:type="dxa"/>
          </w:tcPr>
          <w:p w:rsidR="000637C2" w:rsidRPr="00B847D1" w:rsidRDefault="000637C2" w:rsidP="000637C2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170" w:type="dxa"/>
            <w:shd w:val="clear" w:color="auto" w:fill="auto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51</w:t>
            </w:r>
          </w:p>
        </w:tc>
        <w:tc>
          <w:tcPr>
            <w:tcW w:w="1170" w:type="dxa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51</w:t>
            </w:r>
          </w:p>
        </w:tc>
      </w:tr>
      <w:tr w:rsidR="000637C2" w:rsidRPr="0060717F" w:rsidTr="006429D3">
        <w:tc>
          <w:tcPr>
            <w:tcW w:w="3330" w:type="dxa"/>
            <w:shd w:val="clear" w:color="auto" w:fill="auto"/>
          </w:tcPr>
          <w:p w:rsidR="000637C2" w:rsidRPr="00B847D1" w:rsidRDefault="000637C2" w:rsidP="000637C2">
            <w:pPr>
              <w:widowControl w:val="0"/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847D1">
              <w:rPr>
                <w:rFonts w:ascii="Angsana New" w:eastAsia="Calibri" w:hAnsi="Angsana New"/>
                <w:sz w:val="30"/>
                <w:szCs w:val="30"/>
              </w:rPr>
              <w:t>Ichinoseki Solar Power 1 GK</w:t>
            </w:r>
          </w:p>
        </w:tc>
        <w:tc>
          <w:tcPr>
            <w:tcW w:w="2700" w:type="dxa"/>
          </w:tcPr>
          <w:p w:rsidR="000637C2" w:rsidRPr="00B847D1" w:rsidRDefault="000637C2" w:rsidP="000637C2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ไฟฟ้า</w:t>
            </w:r>
          </w:p>
        </w:tc>
        <w:tc>
          <w:tcPr>
            <w:tcW w:w="1170" w:type="dxa"/>
            <w:shd w:val="clear" w:color="auto" w:fill="auto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70" w:type="dxa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170" w:type="dxa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0637C2" w:rsidRPr="0060717F" w:rsidTr="006429D3">
        <w:tc>
          <w:tcPr>
            <w:tcW w:w="3330" w:type="dxa"/>
            <w:shd w:val="clear" w:color="auto" w:fill="auto"/>
          </w:tcPr>
          <w:p w:rsidR="000637C2" w:rsidRPr="00B847D1" w:rsidRDefault="000637C2" w:rsidP="000637C2">
            <w:pPr>
              <w:widowControl w:val="0"/>
              <w:tabs>
                <w:tab w:val="clear" w:pos="227"/>
                <w:tab w:val="left" w:pos="335"/>
              </w:tabs>
              <w:spacing w:line="240" w:lineRule="auto"/>
              <w:ind w:left="245" w:hanging="245"/>
              <w:rPr>
                <w:rFonts w:ascii="Angsana New" w:eastAsia="Calibri" w:hAnsi="Angsana New"/>
                <w:sz w:val="30"/>
                <w:szCs w:val="30"/>
              </w:rPr>
            </w:pPr>
            <w:r w:rsidRPr="00AC112B">
              <w:rPr>
                <w:rFonts w:ascii="Angsana New" w:eastAsia="Calibri" w:hAnsi="Angsana New"/>
                <w:sz w:val="30"/>
                <w:szCs w:val="30"/>
              </w:rPr>
              <w:t>GPSC International Holdings Limited</w:t>
            </w:r>
          </w:p>
        </w:tc>
        <w:tc>
          <w:tcPr>
            <w:tcW w:w="2700" w:type="dxa"/>
          </w:tcPr>
          <w:p w:rsidR="000637C2" w:rsidRPr="00B847D1" w:rsidRDefault="000637C2" w:rsidP="000637C2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170" w:type="dxa"/>
            <w:shd w:val="clear" w:color="auto" w:fill="auto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6070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1170" w:type="dxa"/>
          </w:tcPr>
          <w:p w:rsidR="000637C2" w:rsidRPr="001739EE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170" w:type="dxa"/>
          </w:tcPr>
          <w:p w:rsidR="000637C2" w:rsidRPr="001739EE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6070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0637C2" w:rsidRPr="0060717F" w:rsidTr="006429D3">
        <w:tc>
          <w:tcPr>
            <w:tcW w:w="3330" w:type="dxa"/>
            <w:shd w:val="clear" w:color="auto" w:fill="auto"/>
          </w:tcPr>
          <w:p w:rsidR="000637C2" w:rsidRDefault="000637C2" w:rsidP="000637C2">
            <w:pPr>
              <w:widowControl w:val="0"/>
              <w:tabs>
                <w:tab w:val="clear" w:pos="227"/>
                <w:tab w:val="left" w:pos="335"/>
              </w:tabs>
              <w:spacing w:line="240" w:lineRule="auto"/>
              <w:ind w:left="245" w:right="-205" w:hanging="245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0637C2" w:rsidRDefault="000637C2" w:rsidP="000637C2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637C2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637C2" w:rsidRDefault="000637C2" w:rsidP="000637C2">
            <w:pPr>
              <w:widowControl w:val="0"/>
              <w:tabs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637C2" w:rsidRDefault="000637C2" w:rsidP="000637C2">
            <w:pPr>
              <w:widowControl w:val="0"/>
              <w:tabs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37C2" w:rsidRPr="0060717F" w:rsidTr="006429D3">
        <w:tc>
          <w:tcPr>
            <w:tcW w:w="3330" w:type="dxa"/>
            <w:shd w:val="clear" w:color="auto" w:fill="auto"/>
          </w:tcPr>
          <w:p w:rsidR="000637C2" w:rsidRPr="00B847D1" w:rsidRDefault="000637C2" w:rsidP="000637C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47D1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0" w:type="dxa"/>
          </w:tcPr>
          <w:p w:rsidR="000637C2" w:rsidRPr="00B847D1" w:rsidRDefault="000637C2" w:rsidP="000637C2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637C2" w:rsidRPr="0060717F" w:rsidTr="006429D3">
        <w:tc>
          <w:tcPr>
            <w:tcW w:w="3330" w:type="dxa"/>
            <w:shd w:val="clear" w:color="auto" w:fill="auto"/>
          </w:tcPr>
          <w:p w:rsidR="000637C2" w:rsidRPr="00B847D1" w:rsidRDefault="000637C2" w:rsidP="000637C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2700" w:type="dxa"/>
          </w:tcPr>
          <w:p w:rsidR="000637C2" w:rsidRPr="00B847D1" w:rsidRDefault="000637C2" w:rsidP="000637C2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ธุรกิจลงทุน</w:t>
            </w:r>
          </w:p>
        </w:tc>
        <w:tc>
          <w:tcPr>
            <w:tcW w:w="1170" w:type="dxa"/>
            <w:shd w:val="clear" w:color="auto" w:fill="auto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  <w:tc>
          <w:tcPr>
            <w:tcW w:w="1170" w:type="dxa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</w:tr>
      <w:tr w:rsidR="000637C2" w:rsidRPr="0060717F" w:rsidTr="006429D3">
        <w:tc>
          <w:tcPr>
            <w:tcW w:w="3330" w:type="dxa"/>
            <w:shd w:val="clear" w:color="auto" w:fill="auto"/>
          </w:tcPr>
          <w:p w:rsidR="000637C2" w:rsidRPr="00B847D1" w:rsidRDefault="000637C2" w:rsidP="000637C2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2700" w:type="dxa"/>
          </w:tcPr>
          <w:p w:rsidR="000637C2" w:rsidRPr="00B847D1" w:rsidRDefault="000637C2" w:rsidP="000637C2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ไฟฟ้า</w:t>
            </w:r>
          </w:p>
        </w:tc>
        <w:tc>
          <w:tcPr>
            <w:tcW w:w="1170" w:type="dxa"/>
            <w:shd w:val="clear" w:color="auto" w:fill="auto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170" w:type="dxa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0637C2" w:rsidRPr="0060717F" w:rsidTr="006429D3">
        <w:tc>
          <w:tcPr>
            <w:tcW w:w="3330" w:type="dxa"/>
            <w:shd w:val="clear" w:color="auto" w:fill="auto"/>
          </w:tcPr>
          <w:p w:rsidR="000637C2" w:rsidRPr="00B847D1" w:rsidRDefault="000637C2" w:rsidP="000637C2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847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ไฟฟ้า น้ำลิก 1 จำกัด</w:t>
            </w:r>
          </w:p>
        </w:tc>
        <w:tc>
          <w:tcPr>
            <w:tcW w:w="2700" w:type="dxa"/>
          </w:tcPr>
          <w:p w:rsidR="000637C2" w:rsidRPr="00B847D1" w:rsidRDefault="000637C2" w:rsidP="000637C2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ไฟฟ้า</w:t>
            </w:r>
          </w:p>
        </w:tc>
        <w:tc>
          <w:tcPr>
            <w:tcW w:w="1170" w:type="dxa"/>
            <w:shd w:val="clear" w:color="auto" w:fill="auto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1170" w:type="dxa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170" w:type="dxa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0637C2" w:rsidRPr="0060717F" w:rsidTr="006429D3">
        <w:tc>
          <w:tcPr>
            <w:tcW w:w="3330" w:type="dxa"/>
            <w:shd w:val="clear" w:color="auto" w:fill="auto"/>
          </w:tcPr>
          <w:p w:rsidR="000637C2" w:rsidRPr="00B847D1" w:rsidRDefault="000637C2" w:rsidP="000637C2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</w:tcPr>
          <w:p w:rsidR="000637C2" w:rsidRDefault="000637C2" w:rsidP="000637C2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0637C2" w:rsidRPr="001739EE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637C2" w:rsidRPr="001739EE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37C2" w:rsidRPr="0060717F" w:rsidTr="006429D3">
        <w:tc>
          <w:tcPr>
            <w:tcW w:w="3330" w:type="dxa"/>
            <w:shd w:val="clear" w:color="auto" w:fill="auto"/>
          </w:tcPr>
          <w:p w:rsidR="000637C2" w:rsidRPr="00B847D1" w:rsidRDefault="000637C2" w:rsidP="000637C2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47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700" w:type="dxa"/>
          </w:tcPr>
          <w:p w:rsidR="000637C2" w:rsidRPr="00B847D1" w:rsidRDefault="000637C2" w:rsidP="000637C2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37C2" w:rsidRPr="0060717F" w:rsidTr="006429D3">
        <w:tc>
          <w:tcPr>
            <w:tcW w:w="3330" w:type="dxa"/>
            <w:shd w:val="clear" w:color="auto" w:fill="auto"/>
          </w:tcPr>
          <w:p w:rsidR="000637C2" w:rsidRPr="00B847D1" w:rsidRDefault="000637C2" w:rsidP="000637C2">
            <w:pPr>
              <w:widowControl w:val="0"/>
              <w:spacing w:line="240" w:lineRule="auto"/>
              <w:ind w:left="155" w:hanging="1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สยาม โซล่าร์ เอ็นเนอร์ยี่ 1 จำกัด</w:t>
            </w:r>
          </w:p>
        </w:tc>
        <w:tc>
          <w:tcPr>
            <w:tcW w:w="2700" w:type="dxa"/>
          </w:tcPr>
          <w:p w:rsidR="000637C2" w:rsidRPr="00B847D1" w:rsidRDefault="000637C2" w:rsidP="000637C2">
            <w:pPr>
              <w:widowControl w:val="0"/>
              <w:tabs>
                <w:tab w:val="clear" w:pos="1871"/>
                <w:tab w:val="left" w:pos="2045"/>
              </w:tabs>
              <w:spacing w:line="240" w:lineRule="auto"/>
              <w:ind w:left="155" w:right="65" w:hanging="1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ไฟฟ้า</w:t>
            </w:r>
          </w:p>
        </w:tc>
        <w:tc>
          <w:tcPr>
            <w:tcW w:w="1170" w:type="dxa"/>
            <w:shd w:val="clear" w:color="auto" w:fill="auto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  <w:tc>
          <w:tcPr>
            <w:tcW w:w="1170" w:type="dxa"/>
          </w:tcPr>
          <w:p w:rsidR="000637C2" w:rsidRPr="00B847D1" w:rsidRDefault="000637C2" w:rsidP="000637C2">
            <w:pPr>
              <w:widowControl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9EE">
              <w:rPr>
                <w:rFonts w:ascii="Angsana New" w:hAnsi="Angsana New"/>
                <w:sz w:val="30"/>
                <w:szCs w:val="30"/>
                <w:cs/>
              </w:rPr>
              <w:t>40</w:t>
            </w:r>
          </w:p>
        </w:tc>
      </w:tr>
    </w:tbl>
    <w:p w:rsidR="00DE1932" w:rsidRPr="00B847D1" w:rsidRDefault="00331D1E" w:rsidP="00B521FA">
      <w:pPr>
        <w:pStyle w:val="Heading9"/>
        <w:numPr>
          <w:ilvl w:val="0"/>
          <w:numId w:val="7"/>
        </w:numPr>
        <w:tabs>
          <w:tab w:val="clear" w:pos="360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:rsidR="00CB087A" w:rsidRPr="00B847D1" w:rsidRDefault="00CB087A" w:rsidP="002D7B29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930FDB" w:rsidRPr="00B847D1" w:rsidRDefault="00930FDB" w:rsidP="00C93ADE">
      <w:pPr>
        <w:pStyle w:val="ListParagraph"/>
        <w:widowControl w:val="0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930FDB" w:rsidRPr="00B847D1" w:rsidRDefault="00930FDB" w:rsidP="002D7B29">
      <w:pPr>
        <w:widowControl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31D1E" w:rsidRPr="00B847D1" w:rsidRDefault="00331D1E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Pr="00B847D1">
        <w:rPr>
          <w:rFonts w:ascii="Angsana New" w:hAnsi="Angsana New"/>
          <w:sz w:val="30"/>
          <w:szCs w:val="30"/>
        </w:rPr>
        <w:t xml:space="preserve">34 </w:t>
      </w:r>
      <w:r w:rsidRPr="00B847D1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25035E">
        <w:rPr>
          <w:rFonts w:ascii="Angsana New" w:hAnsi="Angsana New"/>
          <w:sz w:val="30"/>
          <w:szCs w:val="30"/>
        </w:rPr>
        <w:t>2560</w:t>
      </w:r>
      <w:r w:rsidRPr="00B847D1">
        <w:rPr>
          <w:rFonts w:ascii="Angsana New" w:hAnsi="Angsana New"/>
          <w:sz w:val="30"/>
          <w:szCs w:val="30"/>
        </w:rPr>
        <w:t xml:space="preserve">) </w:t>
      </w:r>
      <w:r w:rsidRPr="00B847D1">
        <w:rPr>
          <w:rFonts w:ascii="Angsana New" w:hAnsi="Angsana New"/>
          <w:sz w:val="30"/>
          <w:szCs w:val="30"/>
          <w:cs/>
        </w:rPr>
        <w:t>เรื่อง</w:t>
      </w:r>
      <w:r w:rsidR="00EF0F62">
        <w:rPr>
          <w:rFonts w:ascii="Angsana New" w:hAnsi="Angsana New"/>
          <w:sz w:val="30"/>
          <w:szCs w:val="30"/>
          <w:cs/>
        </w:rPr>
        <w:t xml:space="preserve"> </w:t>
      </w:r>
      <w:r w:rsidR="00092725">
        <w:rPr>
          <w:rFonts w:ascii="Angsana New" w:hAnsi="Angsana New"/>
          <w:sz w:val="30"/>
          <w:szCs w:val="30"/>
        </w:rPr>
        <w:br/>
      </w:r>
      <w:r w:rsidR="00D25E4E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="00D25E4E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(“สภาวิชาชีพบัญชี”) </w:t>
      </w:r>
      <w:r w:rsidR="00F13228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3E5DBB" w:rsidRPr="00B847D1" w:rsidRDefault="003E5DBB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rPr>
          <w:rFonts w:ascii="Angsana New" w:hAnsi="Angsana New"/>
          <w:sz w:val="30"/>
          <w:szCs w:val="30"/>
          <w:cs/>
        </w:rPr>
      </w:pPr>
    </w:p>
    <w:p w:rsidR="00331D1E" w:rsidRPr="00B847D1" w:rsidRDefault="00331D1E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</w:t>
      </w:r>
      <w:r w:rsidR="00852DA2" w:rsidRPr="00B847D1">
        <w:rPr>
          <w:rFonts w:ascii="Angsana New" w:hAnsi="Angsana New"/>
          <w:sz w:val="30"/>
          <w:szCs w:val="30"/>
          <w:cs/>
        </w:rPr>
        <w:t>งบการเงิน</w:t>
      </w:r>
      <w:r w:rsidR="001D1B46" w:rsidRPr="00B847D1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1D1B46" w:rsidRPr="0039124D">
        <w:rPr>
          <w:rFonts w:ascii="Angsana New" w:hAnsi="Angsana New"/>
          <w:sz w:val="30"/>
          <w:szCs w:val="30"/>
          <w:cs/>
        </w:rPr>
        <w:t>31 ธันวาคม 25</w:t>
      </w:r>
      <w:r w:rsidR="00D32B08" w:rsidRPr="0039124D">
        <w:rPr>
          <w:rFonts w:ascii="Angsana New" w:hAnsi="Angsana New"/>
          <w:sz w:val="30"/>
          <w:szCs w:val="30"/>
        </w:rPr>
        <w:t>60</w:t>
      </w:r>
      <w:r w:rsidR="009A22F3">
        <w:rPr>
          <w:rFonts w:ascii="Angsana New" w:hAnsi="Angsana New"/>
          <w:sz w:val="30"/>
          <w:szCs w:val="30"/>
        </w:rPr>
        <w:br/>
      </w:r>
      <w:r w:rsidR="001D1B46" w:rsidRPr="00B847D1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FB6C94">
        <w:rPr>
          <w:rFonts w:ascii="Angsana New" w:hAnsi="Angsana New"/>
          <w:sz w:val="30"/>
          <w:szCs w:val="30"/>
          <w:cs/>
        </w:rPr>
        <w:br/>
      </w:r>
      <w:r w:rsidR="001D1B46" w:rsidRPr="00B847D1">
        <w:rPr>
          <w:rFonts w:ascii="Angsana New" w:hAnsi="Angsana New"/>
          <w:sz w:val="30"/>
          <w:szCs w:val="30"/>
          <w:cs/>
        </w:rPr>
        <w:t>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 w:rsidR="00D32B08">
        <w:rPr>
          <w:rFonts w:ascii="Angsana New" w:hAnsi="Angsana New"/>
          <w:sz w:val="30"/>
          <w:szCs w:val="30"/>
          <w:cs/>
        </w:rPr>
        <w:t>ับปีสิ้นสุดวันที่ 31 ธันวาคม 25</w:t>
      </w:r>
      <w:r w:rsidR="00D32B08">
        <w:rPr>
          <w:rFonts w:ascii="Angsana New" w:hAnsi="Angsana New"/>
          <w:sz w:val="30"/>
          <w:szCs w:val="30"/>
        </w:rPr>
        <w:t>60</w:t>
      </w:r>
    </w:p>
    <w:p w:rsidR="00620A24" w:rsidRPr="00B847D1" w:rsidRDefault="00620A24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:rsidR="00852DA2" w:rsidRDefault="001D1B46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นโยบาย</w:t>
      </w:r>
      <w:r w:rsidR="00852DA2" w:rsidRPr="00B847D1">
        <w:rPr>
          <w:rFonts w:ascii="Angsana New" w:hAnsi="Angsana New"/>
          <w:sz w:val="30"/>
          <w:szCs w:val="30"/>
          <w:cs/>
        </w:rPr>
        <w:t>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FB6C94">
        <w:rPr>
          <w:rFonts w:ascii="Angsana New" w:hAnsi="Angsana New"/>
          <w:sz w:val="30"/>
          <w:szCs w:val="30"/>
          <w:cs/>
        </w:rPr>
        <w:br/>
      </w:r>
      <w:r w:rsidR="00852DA2" w:rsidRPr="00B847D1">
        <w:rPr>
          <w:rFonts w:ascii="Angsana New" w:hAnsi="Angsana New"/>
          <w:sz w:val="30"/>
          <w:szCs w:val="30"/>
          <w:cs/>
        </w:rPr>
        <w:t>งบการเงินสำหรับ</w:t>
      </w:r>
      <w:r w:rsidR="004A4DA6" w:rsidRPr="00B847D1">
        <w:rPr>
          <w:rFonts w:ascii="Angsana New" w:hAnsi="Angsana New"/>
          <w:sz w:val="30"/>
          <w:szCs w:val="30"/>
          <w:cs/>
        </w:rPr>
        <w:t>ปีสิ้นสุด</w:t>
      </w:r>
      <w:r w:rsidR="00852DA2" w:rsidRPr="00B847D1">
        <w:rPr>
          <w:rFonts w:ascii="Angsana New" w:hAnsi="Angsana New"/>
          <w:sz w:val="30"/>
          <w:szCs w:val="30"/>
          <w:cs/>
        </w:rPr>
        <w:t>วันที่</w:t>
      </w:r>
      <w:r w:rsidR="00852DA2" w:rsidRPr="00B847D1">
        <w:rPr>
          <w:rFonts w:ascii="Angsana New" w:hAnsi="Angsana New"/>
          <w:sz w:val="30"/>
          <w:szCs w:val="30"/>
        </w:rPr>
        <w:t xml:space="preserve"> </w:t>
      </w:r>
      <w:r w:rsidR="00D32B08">
        <w:rPr>
          <w:rFonts w:ascii="Angsana New" w:hAnsi="Angsana New"/>
          <w:sz w:val="30"/>
          <w:szCs w:val="30"/>
          <w:cs/>
        </w:rPr>
        <w:t>31 ธันวาคม 25</w:t>
      </w:r>
      <w:r w:rsidR="00D32B08">
        <w:rPr>
          <w:rFonts w:ascii="Angsana New" w:hAnsi="Angsana New"/>
          <w:sz w:val="30"/>
          <w:szCs w:val="30"/>
        </w:rPr>
        <w:t>60</w:t>
      </w:r>
      <w:r w:rsidR="00852DA2" w:rsidRPr="00B847D1">
        <w:rPr>
          <w:rFonts w:ascii="Angsana New" w:hAnsi="Angsana New"/>
          <w:sz w:val="30"/>
          <w:szCs w:val="30"/>
          <w:cs/>
        </w:rPr>
        <w:t xml:space="preserve"> </w:t>
      </w:r>
      <w:r w:rsidR="00FB6C94">
        <w:rPr>
          <w:rFonts w:ascii="Angsana New" w:hAnsi="Angsana New" w:hint="cs"/>
          <w:sz w:val="30"/>
          <w:szCs w:val="30"/>
          <w:cs/>
        </w:rPr>
        <w:t>ยกเว้น</w:t>
      </w:r>
      <w:r w:rsidR="00852DA2" w:rsidRPr="00B847D1">
        <w:rPr>
          <w:rFonts w:ascii="Angsana New" w:hAnsi="Angsana New"/>
          <w:sz w:val="30"/>
          <w:szCs w:val="30"/>
          <w:cs/>
        </w:rPr>
        <w:t>กรณีที่กลุ่มบริษัทได้นำมาตรฐานการรายงานทางการเงิน</w:t>
      </w:r>
      <w:r w:rsidR="00FB6C94">
        <w:rPr>
          <w:rFonts w:ascii="Angsana New" w:hAnsi="Angsana New"/>
          <w:sz w:val="30"/>
          <w:szCs w:val="30"/>
          <w:cs/>
        </w:rPr>
        <w:br/>
      </w:r>
      <w:r w:rsidR="00852DA2" w:rsidRPr="00B847D1">
        <w:rPr>
          <w:rFonts w:ascii="Angsana New" w:hAnsi="Angsana New"/>
          <w:sz w:val="30"/>
          <w:szCs w:val="30"/>
          <w:cs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852DA2" w:rsidRPr="00B847D1">
        <w:rPr>
          <w:rFonts w:ascii="Angsana New" w:hAnsi="Angsana New"/>
          <w:sz w:val="30"/>
          <w:szCs w:val="30"/>
        </w:rPr>
        <w:t xml:space="preserve">1 </w:t>
      </w:r>
      <w:r w:rsidR="00852DA2" w:rsidRPr="00B847D1">
        <w:rPr>
          <w:rFonts w:ascii="Angsana New" w:hAnsi="Angsana New"/>
          <w:sz w:val="30"/>
          <w:szCs w:val="30"/>
          <w:cs/>
        </w:rPr>
        <w:t xml:space="preserve">มกราคม </w:t>
      </w:r>
      <w:r w:rsidR="00852DA2" w:rsidRPr="00B847D1">
        <w:rPr>
          <w:rFonts w:ascii="Angsana New" w:hAnsi="Angsana New"/>
          <w:sz w:val="30"/>
          <w:szCs w:val="30"/>
        </w:rPr>
        <w:t>2</w:t>
      </w:r>
      <w:r w:rsidR="00D32B08">
        <w:rPr>
          <w:rFonts w:ascii="Angsana New" w:hAnsi="Angsana New"/>
          <w:sz w:val="30"/>
          <w:szCs w:val="30"/>
        </w:rPr>
        <w:t>561</w:t>
      </w:r>
      <w:r w:rsidR="00852DA2" w:rsidRPr="00B847D1">
        <w:rPr>
          <w:rFonts w:ascii="Angsana New" w:hAnsi="Angsana New"/>
          <w:sz w:val="30"/>
          <w:szCs w:val="30"/>
        </w:rPr>
        <w:t xml:space="preserve"> </w:t>
      </w:r>
      <w:r w:rsidR="00852DA2" w:rsidRPr="00B847D1">
        <w:rPr>
          <w:rFonts w:ascii="Angsana New" w:hAnsi="Angsana New"/>
          <w:sz w:val="30"/>
          <w:szCs w:val="30"/>
          <w:cs/>
        </w:rPr>
        <w:t>ทุกฉบับ</w:t>
      </w:r>
      <w:r w:rsidR="00EF0F62">
        <w:rPr>
          <w:rFonts w:ascii="Angsana New" w:hAnsi="Angsana New"/>
          <w:sz w:val="30"/>
          <w:szCs w:val="30"/>
          <w:cs/>
        </w:rPr>
        <w:br/>
      </w:r>
      <w:r w:rsidR="00852DA2" w:rsidRPr="00B847D1">
        <w:rPr>
          <w:rFonts w:ascii="Angsana New" w:hAnsi="Angsana New"/>
          <w:sz w:val="30"/>
          <w:szCs w:val="30"/>
          <w:cs/>
        </w:rPr>
        <w:t>มาถือปฏิบัติ</w:t>
      </w:r>
      <w:r w:rsidR="00852DA2" w:rsidRPr="00B847D1">
        <w:rPr>
          <w:rFonts w:ascii="Angsana New" w:hAnsi="Angsana New"/>
          <w:sz w:val="30"/>
          <w:szCs w:val="30"/>
        </w:rPr>
        <w:t xml:space="preserve"> </w:t>
      </w:r>
      <w:r w:rsidR="00852DA2" w:rsidRPr="00B847D1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FB6C94" w:rsidRDefault="00FB6C94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:rsidR="001273F8" w:rsidRDefault="00127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E4B88" w:rsidRDefault="009E4B88" w:rsidP="00084B2C">
      <w:pPr>
        <w:tabs>
          <w:tab w:val="clear" w:pos="454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4B88"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มาตรฐานการรายงานทางการเงินซึ่งมีผลบังคับสำหรับรอบระยะเวลาบัญชีที่เริ่มในหรือหลังวันที่ 1 มกราคม ดังต่อไปนี้</w:t>
      </w:r>
    </w:p>
    <w:p w:rsidR="008A3626" w:rsidRDefault="008A3626" w:rsidP="009E4B8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960"/>
        <w:gridCol w:w="4050"/>
        <w:gridCol w:w="1260"/>
      </w:tblGrid>
      <w:tr w:rsidR="001273F8" w:rsidRPr="00EA6008" w:rsidTr="0067521C">
        <w:trPr>
          <w:tblHeader/>
        </w:trPr>
        <w:tc>
          <w:tcPr>
            <w:tcW w:w="3960" w:type="dxa"/>
            <w:vAlign w:val="bottom"/>
          </w:tcPr>
          <w:p w:rsidR="001273F8" w:rsidRPr="00EA6008" w:rsidRDefault="001273F8" w:rsidP="00574B9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A60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4050" w:type="dxa"/>
            <w:vAlign w:val="bottom"/>
          </w:tcPr>
          <w:p w:rsidR="001273F8" w:rsidRPr="00EA6008" w:rsidRDefault="001273F8" w:rsidP="00574B9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A600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เรื่อง</w:t>
            </w:r>
          </w:p>
        </w:tc>
        <w:tc>
          <w:tcPr>
            <w:tcW w:w="1260" w:type="dxa"/>
          </w:tcPr>
          <w:p w:rsidR="001273F8" w:rsidRPr="00EA6008" w:rsidRDefault="001273F8" w:rsidP="00574B9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273F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มีผลบังคับใช้</w:t>
            </w:r>
          </w:p>
        </w:tc>
      </w:tr>
      <w:tr w:rsidR="001273F8" w:rsidRPr="00EA6008" w:rsidTr="0067521C">
        <w:tc>
          <w:tcPr>
            <w:tcW w:w="3960" w:type="dxa"/>
          </w:tcPr>
          <w:p w:rsidR="001273F8" w:rsidRPr="00212602" w:rsidRDefault="001273F8" w:rsidP="00574B98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3F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มาตรฐานการรายงานทางการเงิน ฉบับที่ 7*</w:t>
            </w:r>
          </w:p>
        </w:tc>
        <w:tc>
          <w:tcPr>
            <w:tcW w:w="4050" w:type="dxa"/>
          </w:tcPr>
          <w:p w:rsidR="001273F8" w:rsidRPr="00212602" w:rsidRDefault="001273F8" w:rsidP="00574B98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3F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260" w:type="dxa"/>
          </w:tcPr>
          <w:p w:rsidR="001273F8" w:rsidRPr="001273F8" w:rsidRDefault="001273F8" w:rsidP="001273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1273F8" w:rsidRPr="00EA6008" w:rsidTr="0067521C">
        <w:tc>
          <w:tcPr>
            <w:tcW w:w="3960" w:type="dxa"/>
          </w:tcPr>
          <w:p w:rsidR="001273F8" w:rsidRPr="00212602" w:rsidRDefault="001273F8" w:rsidP="00574B98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3F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มาตรฐานการรายงานทางการเงิน ฉบับที่ 9*</w:t>
            </w:r>
          </w:p>
        </w:tc>
        <w:tc>
          <w:tcPr>
            <w:tcW w:w="4050" w:type="dxa"/>
          </w:tcPr>
          <w:p w:rsidR="001273F8" w:rsidRPr="00212602" w:rsidRDefault="001273F8" w:rsidP="00574B98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3F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</w:t>
            </w:r>
          </w:p>
        </w:tc>
        <w:tc>
          <w:tcPr>
            <w:tcW w:w="1260" w:type="dxa"/>
          </w:tcPr>
          <w:p w:rsidR="001273F8" w:rsidRPr="001273F8" w:rsidRDefault="001273F8" w:rsidP="001273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1273F8" w:rsidRPr="00EA6008" w:rsidTr="0067521C">
        <w:tc>
          <w:tcPr>
            <w:tcW w:w="3960" w:type="dxa"/>
          </w:tcPr>
          <w:p w:rsidR="001273F8" w:rsidRPr="001273F8" w:rsidRDefault="001273F8" w:rsidP="00574B98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3F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มาตรฐานการรายงานทางการเงิน ฉบับที่ 15</w:t>
            </w:r>
          </w:p>
        </w:tc>
        <w:tc>
          <w:tcPr>
            <w:tcW w:w="4050" w:type="dxa"/>
          </w:tcPr>
          <w:p w:rsidR="001273F8" w:rsidRPr="001273F8" w:rsidRDefault="001273F8" w:rsidP="00574B98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3F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รายได้จากสัญญาที่ทำกับลูกค้า</w:t>
            </w:r>
          </w:p>
        </w:tc>
        <w:tc>
          <w:tcPr>
            <w:tcW w:w="1260" w:type="dxa"/>
          </w:tcPr>
          <w:p w:rsidR="001273F8" w:rsidRPr="001273F8" w:rsidRDefault="001273F8" w:rsidP="001273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1273F8" w:rsidRPr="00EA6008" w:rsidTr="0067521C">
        <w:tc>
          <w:tcPr>
            <w:tcW w:w="3960" w:type="dxa"/>
          </w:tcPr>
          <w:p w:rsidR="001273F8" w:rsidRPr="001273F8" w:rsidRDefault="001273F8" w:rsidP="00574B98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3F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มาตรฐานการบัญชี ฉบับที่ 32*</w:t>
            </w:r>
          </w:p>
        </w:tc>
        <w:tc>
          <w:tcPr>
            <w:tcW w:w="4050" w:type="dxa"/>
          </w:tcPr>
          <w:p w:rsidR="001273F8" w:rsidRPr="001273F8" w:rsidRDefault="001273F8" w:rsidP="00574B98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3F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260" w:type="dxa"/>
          </w:tcPr>
          <w:p w:rsidR="001273F8" w:rsidRPr="001273F8" w:rsidRDefault="001273F8" w:rsidP="001273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1273F8" w:rsidRPr="00EA6008" w:rsidTr="0067521C">
        <w:tc>
          <w:tcPr>
            <w:tcW w:w="3960" w:type="dxa"/>
          </w:tcPr>
          <w:p w:rsidR="001273F8" w:rsidRPr="001273F8" w:rsidRDefault="001273F8" w:rsidP="00084B2C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3F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</w:t>
            </w:r>
            <w:r w:rsidR="006752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1273F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ฉบับที่ 16*</w:t>
            </w:r>
          </w:p>
        </w:tc>
        <w:tc>
          <w:tcPr>
            <w:tcW w:w="4050" w:type="dxa"/>
          </w:tcPr>
          <w:p w:rsidR="001273F8" w:rsidRPr="001273F8" w:rsidRDefault="001273F8" w:rsidP="00084B2C">
            <w:pPr>
              <w:pStyle w:val="block"/>
              <w:spacing w:after="0" w:line="240" w:lineRule="atLeast"/>
              <w:ind w:left="162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3F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การป้องกันความเสี่ยงของเงินลงทุนสุทธิ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1273F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ในหน่วยงานต่างประเทศ</w:t>
            </w:r>
          </w:p>
        </w:tc>
        <w:tc>
          <w:tcPr>
            <w:tcW w:w="1260" w:type="dxa"/>
          </w:tcPr>
          <w:p w:rsidR="001273F8" w:rsidRPr="001273F8" w:rsidRDefault="001273F8" w:rsidP="001273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1273F8" w:rsidRPr="00EA6008" w:rsidTr="0067521C">
        <w:tc>
          <w:tcPr>
            <w:tcW w:w="3960" w:type="dxa"/>
          </w:tcPr>
          <w:p w:rsidR="001273F8" w:rsidRPr="001273F8" w:rsidRDefault="001273F8" w:rsidP="00084B2C">
            <w:pPr>
              <w:pStyle w:val="block"/>
              <w:spacing w:after="0" w:line="240" w:lineRule="atLeast"/>
              <w:ind w:left="162" w:right="-198" w:hanging="162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3F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การตีความมาตรฐานการรายงานทางการเงิน </w:t>
            </w:r>
            <w:r w:rsidR="0067521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1273F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ฉบับที่ 19*</w:t>
            </w:r>
          </w:p>
        </w:tc>
        <w:tc>
          <w:tcPr>
            <w:tcW w:w="4050" w:type="dxa"/>
          </w:tcPr>
          <w:p w:rsidR="001273F8" w:rsidRPr="001273F8" w:rsidRDefault="001273F8" w:rsidP="00574B98">
            <w:pPr>
              <w:pStyle w:val="block"/>
              <w:spacing w:after="0" w:line="240" w:lineRule="atLeast"/>
              <w:ind w:left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273F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การชำระหนี้สินทางการเงินด้วยตราสารทุน</w:t>
            </w:r>
          </w:p>
        </w:tc>
        <w:tc>
          <w:tcPr>
            <w:tcW w:w="1260" w:type="dxa"/>
          </w:tcPr>
          <w:p w:rsidR="001273F8" w:rsidRPr="001273F8" w:rsidRDefault="001273F8" w:rsidP="001273F8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</w:tr>
    </w:tbl>
    <w:p w:rsidR="0052515A" w:rsidRDefault="0052515A" w:rsidP="001273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8A3626" w:rsidRPr="00D177A9" w:rsidRDefault="008A3626" w:rsidP="001273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177A9">
        <w:rPr>
          <w:rFonts w:ascii="Angsana New" w:hAnsi="Angsana New"/>
          <w:sz w:val="30"/>
          <w:szCs w:val="30"/>
        </w:rPr>
        <w:t xml:space="preserve">* </w:t>
      </w:r>
      <w:r w:rsidRPr="00D177A9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8A3626" w:rsidRDefault="008A3626" w:rsidP="009E4B8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273F8" w:rsidRDefault="001273F8" w:rsidP="009E4B8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273F8">
        <w:rPr>
          <w:rFonts w:ascii="Angsana New" w:hAnsi="Angsana New"/>
          <w:sz w:val="30"/>
          <w:szCs w:val="30"/>
          <w:cs/>
        </w:rPr>
        <w:t>กลุ่มบริษัทไม่ได้ใช้มาตรฐานการรายงานทางการเงินดังกล่าวในการจัดทำงบการเงินระหว่างกาลก่อนวันที่มี</w:t>
      </w:r>
      <w:r>
        <w:rPr>
          <w:rFonts w:ascii="Angsana New" w:hAnsi="Angsana New"/>
          <w:sz w:val="30"/>
          <w:szCs w:val="30"/>
        </w:rPr>
        <w:br/>
      </w:r>
      <w:r w:rsidRPr="001273F8">
        <w:rPr>
          <w:rFonts w:ascii="Angsana New" w:hAnsi="Angsana New"/>
          <w:sz w:val="30"/>
          <w:szCs w:val="30"/>
          <w:cs/>
        </w:rPr>
        <w:t>ผลบังคับใช้</w:t>
      </w:r>
    </w:p>
    <w:p w:rsidR="001273F8" w:rsidRDefault="001273F8" w:rsidP="009E4B8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273F8" w:rsidRPr="001273F8" w:rsidRDefault="001273F8" w:rsidP="001273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273F8">
        <w:rPr>
          <w:rFonts w:ascii="Angsana New" w:hAnsi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1273F8">
        <w:rPr>
          <w:rFonts w:ascii="Angsana New" w:hAnsi="Angsana New"/>
          <w:b/>
          <w:bCs/>
          <w:sz w:val="30"/>
          <w:szCs w:val="30"/>
        </w:rPr>
        <w:t>15</w:t>
      </w:r>
    </w:p>
    <w:p w:rsidR="001273F8" w:rsidRPr="001273F8" w:rsidRDefault="001273F8" w:rsidP="001273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273F8" w:rsidRDefault="001273F8" w:rsidP="001273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273F8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1273F8">
        <w:rPr>
          <w:rFonts w:ascii="Angsana New" w:hAnsi="Angsana New"/>
          <w:sz w:val="30"/>
          <w:szCs w:val="30"/>
        </w:rPr>
        <w:t>15</w:t>
      </w:r>
      <w:r w:rsidRPr="001273F8">
        <w:rPr>
          <w:rFonts w:ascii="Angsana New" w:hAnsi="Angsana New"/>
          <w:sz w:val="30"/>
          <w:szCs w:val="30"/>
          <w:cs/>
        </w:rPr>
        <w:t xml:space="preserve"> ให้หลักการโดยรวมในการรับรู้รายได้ ทั้งจำนวนที่รับรู้และช่วงเวลาที่ 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 รายได้ที่กิจการคาดว่าจะได้รับ มาตรฐานการรายงานทางการเงินฉบับนี้นำมาใช้แทนมาตรฐานการรายงาน</w:t>
      </w:r>
      <w:r w:rsidR="005A2F4D">
        <w:rPr>
          <w:rFonts w:ascii="Angsana New" w:hAnsi="Angsana New"/>
          <w:sz w:val="30"/>
          <w:szCs w:val="30"/>
          <w:cs/>
        </w:rPr>
        <w:br/>
        <w:t>ทาง</w:t>
      </w:r>
      <w:r w:rsidRPr="001273F8">
        <w:rPr>
          <w:rFonts w:ascii="Angsana New" w:hAnsi="Angsana New"/>
          <w:sz w:val="30"/>
          <w:szCs w:val="30"/>
          <w:cs/>
        </w:rPr>
        <w:t xml:space="preserve">การเงินเกี่ยวกับการรับรู้รายได้ ดังต่อไปนี้ </w:t>
      </w:r>
    </w:p>
    <w:p w:rsidR="0067521C" w:rsidRPr="001273F8" w:rsidRDefault="0067521C" w:rsidP="001273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273F8" w:rsidRPr="001273F8" w:rsidRDefault="001273F8" w:rsidP="001273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273F8">
        <w:rPr>
          <w:rFonts w:ascii="Angsana New" w:hAnsi="Angsana New"/>
          <w:sz w:val="30"/>
          <w:szCs w:val="30"/>
        </w:rPr>
        <w:t>-</w:t>
      </w:r>
      <w:r w:rsidRPr="001273F8">
        <w:rPr>
          <w:rFonts w:ascii="Angsana New" w:hAnsi="Angsana New"/>
          <w:sz w:val="30"/>
          <w:szCs w:val="30"/>
        </w:rPr>
        <w:tab/>
      </w:r>
      <w:r w:rsidRPr="001273F8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 w:rsidRPr="001273F8">
        <w:rPr>
          <w:rFonts w:ascii="Angsana New" w:hAnsi="Angsana New"/>
          <w:sz w:val="30"/>
          <w:szCs w:val="30"/>
        </w:rPr>
        <w:t>11 (</w:t>
      </w:r>
      <w:r w:rsidRPr="001273F8">
        <w:rPr>
          <w:rFonts w:ascii="Angsana New" w:hAnsi="Angsana New"/>
          <w:sz w:val="30"/>
          <w:szCs w:val="30"/>
          <w:cs/>
        </w:rPr>
        <w:t xml:space="preserve">ปรับปรุง </w:t>
      </w:r>
      <w:r w:rsidRPr="001273F8">
        <w:rPr>
          <w:rFonts w:ascii="Angsana New" w:hAnsi="Angsana New"/>
          <w:sz w:val="30"/>
          <w:szCs w:val="30"/>
        </w:rPr>
        <w:t xml:space="preserve">2560) </w:t>
      </w:r>
      <w:r w:rsidRPr="001273F8">
        <w:rPr>
          <w:rFonts w:ascii="Angsana New" w:hAnsi="Angsana New"/>
          <w:sz w:val="30"/>
          <w:szCs w:val="30"/>
          <w:cs/>
        </w:rPr>
        <w:t xml:space="preserve">เรื่อง </w:t>
      </w:r>
      <w:r w:rsidRPr="001273F8">
        <w:rPr>
          <w:rFonts w:ascii="Angsana New" w:hAnsi="Angsana New"/>
          <w:i/>
          <w:iCs/>
          <w:sz w:val="30"/>
          <w:szCs w:val="30"/>
          <w:cs/>
        </w:rPr>
        <w:t>สัญญาก่อสร้าง</w:t>
      </w:r>
      <w:r w:rsidRPr="001273F8">
        <w:rPr>
          <w:rFonts w:ascii="Angsana New" w:hAnsi="Angsana New"/>
          <w:sz w:val="30"/>
          <w:szCs w:val="30"/>
          <w:cs/>
        </w:rPr>
        <w:t xml:space="preserve"> </w:t>
      </w:r>
    </w:p>
    <w:p w:rsidR="001273F8" w:rsidRPr="001273F8" w:rsidRDefault="001273F8" w:rsidP="001273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273F8">
        <w:rPr>
          <w:rFonts w:ascii="Angsana New" w:hAnsi="Angsana New"/>
          <w:sz w:val="30"/>
          <w:szCs w:val="30"/>
        </w:rPr>
        <w:t>-</w:t>
      </w:r>
      <w:r w:rsidRPr="001273F8">
        <w:rPr>
          <w:rFonts w:ascii="Angsana New" w:hAnsi="Angsana New"/>
          <w:sz w:val="30"/>
          <w:szCs w:val="30"/>
        </w:rPr>
        <w:tab/>
      </w:r>
      <w:r w:rsidRPr="001273F8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 w:rsidRPr="001273F8">
        <w:rPr>
          <w:rFonts w:ascii="Angsana New" w:hAnsi="Angsana New"/>
          <w:sz w:val="30"/>
          <w:szCs w:val="30"/>
        </w:rPr>
        <w:t>18 (</w:t>
      </w:r>
      <w:r w:rsidRPr="001273F8">
        <w:rPr>
          <w:rFonts w:ascii="Angsana New" w:hAnsi="Angsana New"/>
          <w:sz w:val="30"/>
          <w:szCs w:val="30"/>
          <w:cs/>
        </w:rPr>
        <w:t xml:space="preserve">ปรับปรุง </w:t>
      </w:r>
      <w:r w:rsidRPr="001273F8">
        <w:rPr>
          <w:rFonts w:ascii="Angsana New" w:hAnsi="Angsana New"/>
          <w:sz w:val="30"/>
          <w:szCs w:val="30"/>
        </w:rPr>
        <w:t xml:space="preserve">2560) </w:t>
      </w:r>
      <w:r w:rsidRPr="001273F8">
        <w:rPr>
          <w:rFonts w:ascii="Angsana New" w:hAnsi="Angsana New"/>
          <w:sz w:val="30"/>
          <w:szCs w:val="30"/>
          <w:cs/>
        </w:rPr>
        <w:t xml:space="preserve">เรื่อง </w:t>
      </w:r>
      <w:r w:rsidRPr="001273F8">
        <w:rPr>
          <w:rFonts w:ascii="Angsana New" w:hAnsi="Angsana New"/>
          <w:i/>
          <w:iCs/>
          <w:sz w:val="30"/>
          <w:szCs w:val="30"/>
          <w:cs/>
        </w:rPr>
        <w:t xml:space="preserve">รายได้ </w:t>
      </w:r>
    </w:p>
    <w:p w:rsidR="001273F8" w:rsidRPr="001273F8" w:rsidRDefault="001273F8" w:rsidP="001273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273F8" w:rsidRPr="001273F8" w:rsidRDefault="001273F8" w:rsidP="001273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273F8">
        <w:rPr>
          <w:rFonts w:ascii="Angsana New" w:hAnsi="Angsana New"/>
          <w:spacing w:val="-2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ฉบับ</w:t>
      </w:r>
      <w:r w:rsidRPr="001273F8">
        <w:rPr>
          <w:rFonts w:ascii="Angsana New" w:hAnsi="Angsana New"/>
          <w:sz w:val="30"/>
          <w:szCs w:val="30"/>
          <w:cs/>
        </w:rPr>
        <w:t xml:space="preserve">ที่ </w:t>
      </w:r>
      <w:r w:rsidRPr="001273F8">
        <w:rPr>
          <w:rFonts w:ascii="Angsana New" w:hAnsi="Angsana New"/>
          <w:sz w:val="30"/>
          <w:szCs w:val="30"/>
        </w:rPr>
        <w:t>15</w:t>
      </w:r>
      <w:r w:rsidRPr="001273F8">
        <w:rPr>
          <w:rFonts w:ascii="Angsana New" w:hAnsi="Angsana New"/>
          <w:sz w:val="30"/>
          <w:szCs w:val="30"/>
          <w:cs/>
        </w:rPr>
        <w:t xml:space="preserve"> เป็นครั้งแรกต่องบการเงินรวมและงบการเงินเฉพาะกิจการ</w:t>
      </w:r>
    </w:p>
    <w:p w:rsidR="001273F8" w:rsidRPr="001273F8" w:rsidRDefault="001273F8" w:rsidP="001273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273F8" w:rsidRDefault="00127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273F8" w:rsidRPr="001273F8" w:rsidRDefault="001273F8" w:rsidP="001273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273F8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1273F8" w:rsidRPr="001273F8" w:rsidRDefault="001273F8" w:rsidP="001273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273F8" w:rsidRPr="001273F8" w:rsidRDefault="001273F8" w:rsidP="001273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273F8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</w:p>
    <w:p w:rsidR="001273F8" w:rsidRPr="001273F8" w:rsidRDefault="001273F8" w:rsidP="001273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273F8" w:rsidRDefault="001273F8" w:rsidP="001273F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273F8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="009D09D5">
        <w:rPr>
          <w:rFonts w:ascii="Angsana New" w:hAnsi="Angsana New"/>
          <w:sz w:val="30"/>
          <w:szCs w:val="30"/>
        </w:rPr>
        <w:br/>
      </w:r>
      <w:r w:rsidRPr="001273F8">
        <w:rPr>
          <w:rFonts w:ascii="Angsana New" w:hAnsi="Angsana New"/>
          <w:sz w:val="30"/>
          <w:szCs w:val="30"/>
          <w:cs/>
        </w:rPr>
        <w:t>กลุ่มเครื่องมือทางการเงินเป็นครั้งแรกต่องบการเงินรวมและงบการเงินเฉพาะกิจการ</w:t>
      </w:r>
    </w:p>
    <w:p w:rsidR="008A3626" w:rsidRPr="009E4B88" w:rsidRDefault="008A3626" w:rsidP="009E4B8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52DA2" w:rsidRPr="00B847D1" w:rsidRDefault="00852DA2" w:rsidP="008C07CF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852DA2" w:rsidRPr="00B847D1" w:rsidRDefault="00852DA2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</w:p>
    <w:p w:rsidR="00852DA2" w:rsidRPr="00B847D1" w:rsidRDefault="00852DA2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tab/>
      </w:r>
      <w:r w:rsidRPr="00B847D1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ข้อมูลทางการเงินทั้งหมด</w:t>
      </w:r>
      <w:r w:rsidR="0025035E">
        <w:rPr>
          <w:rFonts w:ascii="Angsana New" w:hAnsi="Angsana New"/>
          <w:sz w:val="30"/>
          <w:szCs w:val="30"/>
          <w:cs/>
        </w:rPr>
        <w:t>มีการปัดเศษในงบการเงินและ</w:t>
      </w:r>
      <w:r w:rsidRPr="00B847D1">
        <w:rPr>
          <w:rFonts w:ascii="Angsana New" w:hAnsi="Angsana New"/>
          <w:sz w:val="30"/>
          <w:szCs w:val="30"/>
          <w:cs/>
        </w:rPr>
        <w:t>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852DA2" w:rsidRPr="00B847D1" w:rsidRDefault="00852DA2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</w:p>
    <w:p w:rsidR="00852DA2" w:rsidRPr="00B847D1" w:rsidRDefault="00852DA2" w:rsidP="008C07CF">
      <w:pPr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="001E2DC5"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ใช้วิจารณญาณ</w:t>
      </w:r>
      <w:r w:rsidR="00575A8F"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และการ</w:t>
      </w: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</w:t>
      </w:r>
    </w:p>
    <w:p w:rsidR="00852DA2" w:rsidRPr="00B847D1" w:rsidRDefault="00852DA2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852DA2" w:rsidRDefault="00852DA2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tab/>
      </w:r>
      <w:r w:rsidR="00575A8F" w:rsidRPr="00B847D1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ในการจัดทำงบการเงินระหว่างกาลนี้เป็นไปตามมาตรฐานการรายงานทางการเงิน ผู้บริหารต้องใช้วิจารณญาณ </w:t>
      </w:r>
      <w:r w:rsidR="00EF0F62">
        <w:rPr>
          <w:rFonts w:ascii="Angsana New" w:hAnsi="Angsana New"/>
          <w:sz w:val="30"/>
          <w:szCs w:val="30"/>
          <w:cs/>
        </w:rPr>
        <w:br/>
      </w:r>
      <w:r w:rsidR="00575A8F" w:rsidRPr="00B847D1">
        <w:rPr>
          <w:rFonts w:ascii="Angsana New" w:hAnsi="Angsana New"/>
          <w:sz w:val="30"/>
          <w:szCs w:val="30"/>
          <w:cs/>
        </w:rPr>
        <w:t>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E847C7" w:rsidRDefault="00E847C7" w:rsidP="00852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E847C7" w:rsidRDefault="00E847C7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F31F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Pr="00CE4666">
        <w:rPr>
          <w:rFonts w:ascii="Angsana New" w:hAnsi="Angsana New"/>
          <w:sz w:val="30"/>
          <w:szCs w:val="30"/>
          <w:cs/>
        </w:rPr>
        <w:t>วิจารณญาณ</w:t>
      </w:r>
      <w:r w:rsidRPr="003F31F5">
        <w:rPr>
          <w:rFonts w:ascii="Angsana New" w:hAnsi="Angsana New"/>
          <w:sz w:val="30"/>
          <w:szCs w:val="30"/>
          <w:cs/>
        </w:rPr>
        <w:t>อย่างมีนัยสำคัญในการถือปฏิบัติตามนโยบายการบัญชีของ</w:t>
      </w:r>
      <w:r w:rsidRPr="00606A75">
        <w:rPr>
          <w:rFonts w:ascii="Angsana New" w:hAnsi="Angsana New"/>
          <w:sz w:val="30"/>
          <w:szCs w:val="30"/>
          <w:cs/>
        </w:rPr>
        <w:t>กลุ่มบริษัท</w:t>
      </w:r>
      <w:r w:rsidRPr="003F31F5">
        <w:rPr>
          <w:rFonts w:ascii="Angsana New" w:hAnsi="Angsana New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3F31F5">
        <w:rPr>
          <w:rFonts w:ascii="Angsana New" w:hAnsi="Angsana New"/>
          <w:sz w:val="30"/>
          <w:szCs w:val="30"/>
        </w:rPr>
        <w:t xml:space="preserve">31 </w:t>
      </w:r>
      <w:r w:rsidRPr="003F31F5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</w:t>
      </w:r>
      <w:r w:rsidR="00D32B08">
        <w:rPr>
          <w:rFonts w:ascii="Angsana New" w:hAnsi="Angsana New"/>
          <w:sz w:val="30"/>
          <w:szCs w:val="30"/>
        </w:rPr>
        <w:t>560</w:t>
      </w:r>
    </w:p>
    <w:p w:rsidR="00AB3794" w:rsidRPr="00B847D1" w:rsidRDefault="00AB3794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:rsidR="00EF3FE4" w:rsidRPr="00B847D1" w:rsidRDefault="00560375" w:rsidP="008C07CF">
      <w:pPr>
        <w:pStyle w:val="Heading1"/>
        <w:keepNext w:val="0"/>
        <w:widowControl w:val="0"/>
        <w:numPr>
          <w:ilvl w:val="0"/>
          <w:numId w:val="7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847D1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:rsidR="009F3A9A" w:rsidRPr="00B847D1" w:rsidRDefault="009F3A9A" w:rsidP="008C07CF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</w:p>
    <w:p w:rsidR="00A14524" w:rsidRDefault="00184B2B" w:rsidP="008C07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B847D1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</w:t>
      </w:r>
      <w:r w:rsidRPr="00B847D1">
        <w:rPr>
          <w:rFonts w:ascii="Angsana New" w:hAnsi="Angsana New"/>
          <w:b/>
          <w:sz w:val="30"/>
          <w:szCs w:val="30"/>
        </w:rPr>
        <w:t xml:space="preserve"> </w:t>
      </w:r>
      <w:r w:rsidRPr="00B847D1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Pr="00B847D1">
        <w:rPr>
          <w:rFonts w:ascii="Angsana New" w:hAnsi="Angsana New"/>
          <w:b/>
          <w:sz w:val="30"/>
          <w:szCs w:val="30"/>
        </w:rPr>
        <w:t xml:space="preserve"> </w:t>
      </w:r>
      <w:r w:rsidR="00626724">
        <w:rPr>
          <w:rFonts w:ascii="Angsana New" w:hAnsi="Angsana New"/>
          <w:b/>
          <w:sz w:val="30"/>
          <w:szCs w:val="30"/>
        </w:rPr>
        <w:br/>
      </w:r>
      <w:r w:rsidRPr="00B847D1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</w:t>
      </w:r>
      <w:r w:rsidRPr="00B847D1">
        <w:rPr>
          <w:rFonts w:ascii="Angsana New" w:hAnsi="Angsana New"/>
          <w:b/>
          <w:sz w:val="30"/>
          <w:szCs w:val="30"/>
        </w:rPr>
        <w:t xml:space="preserve"> </w:t>
      </w:r>
      <w:r w:rsidRPr="00B847D1">
        <w:rPr>
          <w:rFonts w:ascii="Angsana New" w:hAnsi="Angsana New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A14524" w:rsidRDefault="00A14524" w:rsidP="008C0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rPr>
          <w:rFonts w:ascii="Angsana New" w:hAnsi="Angsana New"/>
          <w:b/>
          <w:sz w:val="30"/>
          <w:szCs w:val="30"/>
        </w:rPr>
      </w:pPr>
      <w:r w:rsidRPr="00B847D1">
        <w:rPr>
          <w:rFonts w:ascii="Angsana New" w:hAnsi="Angsana New"/>
          <w:b/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Pr="00B847D1">
        <w:rPr>
          <w:rFonts w:ascii="Angsana New" w:hAnsi="Angsana New"/>
          <w:i/>
          <w:iCs/>
          <w:sz w:val="30"/>
          <w:szCs w:val="30"/>
        </w:rPr>
        <w:t xml:space="preserve"> </w:t>
      </w:r>
      <w:r w:rsidRPr="00B847D1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A36D02" w:rsidRPr="00B847D1" w:rsidRDefault="00A36D02" w:rsidP="00A1452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026"/>
        <w:gridCol w:w="1306"/>
        <w:gridCol w:w="3938"/>
      </w:tblGrid>
      <w:tr w:rsidR="00A36D02" w:rsidRPr="00225C73" w:rsidTr="00421D46">
        <w:trPr>
          <w:tblHeader/>
        </w:trPr>
        <w:tc>
          <w:tcPr>
            <w:tcW w:w="4026" w:type="dxa"/>
          </w:tcPr>
          <w:p w:rsidR="00A36D02" w:rsidRPr="00A36D02" w:rsidRDefault="00A36D02" w:rsidP="00225C73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ind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1242"/>
              </w:tabs>
              <w:ind w:right="-651"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38" w:type="dxa"/>
          </w:tcPr>
          <w:p w:rsidR="00A36D02" w:rsidRPr="00225C73" w:rsidRDefault="00A36D02" w:rsidP="00225C73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ind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6D02" w:rsidRPr="009664BA" w:rsidTr="00421D46">
        <w:trPr>
          <w:tblHeader/>
        </w:trPr>
        <w:tc>
          <w:tcPr>
            <w:tcW w:w="4026" w:type="dxa"/>
          </w:tcPr>
          <w:p w:rsidR="00A36D02" w:rsidRPr="00A36D02" w:rsidRDefault="00A36D02" w:rsidP="000209B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6" w:type="dxa"/>
          </w:tcPr>
          <w:p w:rsidR="00A36D02" w:rsidRPr="00A36D02" w:rsidRDefault="00A36D02" w:rsidP="00AC4304">
            <w:pPr>
              <w:tabs>
                <w:tab w:val="clear" w:pos="907"/>
                <w:tab w:val="left" w:pos="882"/>
              </w:tabs>
              <w:ind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D0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36D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38" w:type="dxa"/>
          </w:tcPr>
          <w:p w:rsidR="00A36D02" w:rsidRPr="00A36D02" w:rsidRDefault="00A36D02" w:rsidP="000209B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6D02" w:rsidRPr="00225C73" w:rsidTr="00421D46">
        <w:tc>
          <w:tcPr>
            <w:tcW w:w="4026" w:type="dxa"/>
            <w:shd w:val="clear" w:color="auto" w:fill="auto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บริษัทใหญ่ลำดับสูงสุด</w:t>
            </w:r>
          </w:p>
        </w:tc>
      </w:tr>
      <w:tr w:rsidR="00A36D02" w:rsidRPr="00225C73" w:rsidTr="00421D46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โกลบอล เคมิคอล จำกัด (มหาชน)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ผู้ถือหุ้นและมีกรรมการร่วมกัน</w:t>
            </w:r>
          </w:p>
        </w:tc>
      </w:tr>
      <w:tr w:rsidR="00A36D02" w:rsidRPr="00225C73" w:rsidTr="00421D46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ผู้ถือหุ้นและมีกรรมการร่วมกัน</w:t>
            </w:r>
          </w:p>
        </w:tc>
      </w:tr>
      <w:tr w:rsidR="00A36D02" w:rsidRPr="00225C73" w:rsidTr="00421D46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ไทยออยล์เพาเวอร์ จำกัด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ผู้ถือหุ้นและมีกรรมการร่วมกัน</w:t>
            </w:r>
          </w:p>
        </w:tc>
      </w:tr>
      <w:tr w:rsidR="00A36D02" w:rsidRPr="00225C73" w:rsidTr="00421D46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A36D02" w:rsidRPr="00225C73" w:rsidTr="00421D46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นที ซินเนอร์ยี่ จำกัด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A36D02" w:rsidRPr="00225C73" w:rsidTr="00421D46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Ichinoseki Solar Power 1 GK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AF1663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</w:p>
        </w:tc>
      </w:tr>
      <w:tr w:rsidR="00A36D02" w:rsidRPr="00225C73" w:rsidTr="00421D46">
        <w:tc>
          <w:tcPr>
            <w:tcW w:w="4026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1306" w:type="dxa"/>
          </w:tcPr>
          <w:p w:rsidR="00A36D02" w:rsidRPr="00225C73" w:rsidRDefault="00A36D02" w:rsidP="00AC430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36D02" w:rsidRPr="00225C73" w:rsidRDefault="00A36D02" w:rsidP="00AC43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51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A86518" w:rsidRDefault="00AD39E9" w:rsidP="00AD39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86518">
              <w:rPr>
                <w:rFonts w:ascii="Angsana New" w:hAnsi="Angsana New"/>
                <w:sz w:val="30"/>
                <w:szCs w:val="30"/>
              </w:rPr>
              <w:t>GPSC International Holdings Limited</w:t>
            </w:r>
          </w:p>
        </w:tc>
        <w:tc>
          <w:tcPr>
            <w:tcW w:w="1306" w:type="dxa"/>
          </w:tcPr>
          <w:p w:rsidR="00AD39E9" w:rsidRPr="00A86518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D39E9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3938" w:type="dxa"/>
          </w:tcPr>
          <w:p w:rsidR="00AD39E9" w:rsidRPr="00A86518" w:rsidRDefault="00AD39E9" w:rsidP="00AD39E9">
            <w:pPr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A86518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เป็นการร่วมค้า บริษัทถือหุ้นร้อยละ 40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ไฟฟ้า น้ำลิก 1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เป็นการร่วมค้า บริษัทถือหุ้นร้อยละ 40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45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เป็นการร่วมค้า บริษัทถือหุ้นร้อยละ </w:t>
            </w:r>
            <w:r w:rsidR="00AF1663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เป็นบริษัทร่วม บริษัทถือหุ้นร้อยละ 25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สยาม โซล่าร์ เอ็นเนอร์ยี่ 1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เป็นการร่วมค้าทางอ้อม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ไซยะบุรี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พาวเวอร์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เป็นบริษัทร่วมทางอ้อม 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ไออาร์พีซี จำกัด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  <w:r w:rsidR="00D26F5F">
              <w:rPr>
                <w:rFonts w:ascii="Angsana New" w:hAnsi="Angsana New"/>
                <w:sz w:val="30"/>
                <w:szCs w:val="30"/>
              </w:rPr>
              <w:br/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ผู้ถือหุ้นรายใหญ่และเป็นผู้ถือหุ้นของ</w:t>
            </w:r>
            <w:r w:rsidR="00865F97">
              <w:rPr>
                <w:rFonts w:ascii="Angsana New" w:hAnsi="Angsana New"/>
                <w:sz w:val="30"/>
                <w:szCs w:val="30"/>
              </w:rPr>
              <w:br/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เอ็นเนอร์ยี่ รีซอร์สเซส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  <w:r w:rsidR="00D26F5F">
              <w:rPr>
                <w:rFonts w:ascii="Angsana New" w:hAnsi="Angsana New"/>
                <w:sz w:val="30"/>
                <w:szCs w:val="30"/>
              </w:rPr>
              <w:br/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เอ็ชเอ็มซี โปลีเมอส์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B30691" w:rsidP="00B4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การร่วมค้าของ</w:t>
            </w:r>
            <w:r w:rsidR="00B41A6C"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ผู้ถือหุ้นของบริษัท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อาซาฮี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เคมิคอล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455A9B" w:rsidRPr="00225C73" w:rsidRDefault="00AD39E9" w:rsidP="00AF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การร่วมค้าของ</w:t>
            </w:r>
            <w:r w:rsidR="00B41A6C"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ผู้ถือหุ้นของบริษัท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แทงค์ เทอร์มินัล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  <w:r w:rsidR="00F023DA">
              <w:rPr>
                <w:rFonts w:ascii="Angsana New" w:hAnsi="Angsana New"/>
                <w:sz w:val="30"/>
                <w:szCs w:val="30"/>
              </w:rPr>
              <w:br/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เอนเนอร์ยี่ คอมเพล็กซ์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  <w:r w:rsidR="00F023DA">
              <w:rPr>
                <w:rFonts w:ascii="Angsana New" w:hAnsi="Angsana New"/>
                <w:sz w:val="30"/>
                <w:szCs w:val="30"/>
              </w:rPr>
              <w:br/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C50418" w:rsidRDefault="00AD39E9" w:rsidP="009D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32" w:hanging="162"/>
              <w:rPr>
                <w:rFonts w:ascii="Angsana New" w:hAnsi="Angsana New"/>
                <w:spacing w:val="-12"/>
                <w:position w:val="-6"/>
                <w:sz w:val="30"/>
                <w:szCs w:val="30"/>
                <w:cs/>
              </w:rPr>
            </w:pPr>
            <w:r w:rsidRPr="00C50418">
              <w:rPr>
                <w:rFonts w:ascii="Angsana New" w:hAnsi="Angsana New"/>
                <w:spacing w:val="-12"/>
                <w:sz w:val="30"/>
                <w:szCs w:val="30"/>
                <w:cs/>
              </w:rPr>
              <w:t>บริษัท พีทีที เมนเทนแนนซ์ แอนด์</w:t>
            </w:r>
            <w:r w:rsidR="00D26F5F" w:rsidRPr="00C50418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</w:t>
            </w:r>
            <w:r w:rsidRPr="00C50418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เอนจิเนียริ่ง </w:t>
            </w:r>
            <w:r w:rsidRPr="00C50418">
              <w:rPr>
                <w:rFonts w:ascii="Angsana New" w:hAnsi="Angsana New"/>
                <w:spacing w:val="-12"/>
                <w:sz w:val="30"/>
                <w:szCs w:val="30"/>
              </w:rPr>
              <w:t xml:space="preserve"> </w:t>
            </w:r>
            <w:r w:rsidRPr="00C50418">
              <w:rPr>
                <w:rFonts w:ascii="Angsana New" w:hAnsi="Angsana New"/>
                <w:spacing w:val="-12"/>
                <w:sz w:val="30"/>
                <w:szCs w:val="30"/>
                <w:cs/>
              </w:rPr>
              <w:t>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455A9B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AD39E9"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ผู้ถือหุ้นของบริษัทเป็นผู้ถือหุ้นรายใหญ่</w:t>
            </w:r>
          </w:p>
        </w:tc>
      </w:tr>
      <w:tr w:rsidR="00C34983" w:rsidRPr="00225C73" w:rsidTr="00421D46">
        <w:tc>
          <w:tcPr>
            <w:tcW w:w="4026" w:type="dxa"/>
          </w:tcPr>
          <w:p w:rsidR="00C34983" w:rsidRPr="00C50418" w:rsidRDefault="00C34983" w:rsidP="009D36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32" w:hanging="162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</w:p>
        </w:tc>
        <w:tc>
          <w:tcPr>
            <w:tcW w:w="1306" w:type="dxa"/>
          </w:tcPr>
          <w:p w:rsidR="00C34983" w:rsidRPr="00225C73" w:rsidRDefault="00C34983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38" w:type="dxa"/>
          </w:tcPr>
          <w:p w:rsidR="00C34983" w:rsidRDefault="00C34983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4983" w:rsidRPr="009664BA" w:rsidTr="004818EF">
        <w:trPr>
          <w:trHeight w:val="187"/>
        </w:trPr>
        <w:tc>
          <w:tcPr>
            <w:tcW w:w="4026" w:type="dxa"/>
          </w:tcPr>
          <w:p w:rsidR="00C34983" w:rsidRDefault="00C34983" w:rsidP="004818E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จีซี เอสเตท จำกัด</w:t>
            </w:r>
          </w:p>
        </w:tc>
        <w:tc>
          <w:tcPr>
            <w:tcW w:w="1306" w:type="dxa"/>
          </w:tcPr>
          <w:p w:rsidR="00C34983" w:rsidRDefault="00C34983" w:rsidP="004818E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C34983" w:rsidRPr="00AF1663" w:rsidRDefault="00C34983" w:rsidP="004818EF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sz w:val="30"/>
                <w:szCs w:val="30"/>
              </w:rPr>
            </w:pPr>
            <w:r w:rsidRPr="001F50D2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</w:t>
            </w:r>
            <w:r w:rsidRPr="001F50D2">
              <w:rPr>
                <w:rFonts w:ascii="Angsana New" w:hAnsi="Angsana New"/>
                <w:sz w:val="30"/>
                <w:szCs w:val="30"/>
                <w:cs/>
              </w:rPr>
              <w:t>บริษัทเป็นผู้ถือหุ้นรายใหญ่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โพลีเมอร์ โลจิสติกส์ จำกัด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45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ผู้ถือหุ้นของบริษัทเป็น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บิซิเนส เซอร์วิสเซส อัลไลแอนซ์ จำกัด  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C57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C5786C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บริษัทใหญ่ลำดับสูงสุดและผู้ถือหุ้นของ</w:t>
            </w:r>
            <w:r w:rsidR="00F023DA" w:rsidRPr="00C5786C">
              <w:rPr>
                <w:rFonts w:ascii="Angsana New" w:hAnsi="Angsana New"/>
                <w:spacing w:val="-6"/>
                <w:sz w:val="30"/>
                <w:szCs w:val="30"/>
              </w:rPr>
              <w:br/>
            </w:r>
            <w:r w:rsidRPr="00C5786C">
              <w:rPr>
                <w:rFonts w:ascii="Angsana New" w:hAnsi="Angsana New"/>
                <w:spacing w:val="-6"/>
                <w:sz w:val="30"/>
                <w:szCs w:val="30"/>
                <w:cs/>
              </w:rPr>
              <w:t>บ</w:t>
            </w:r>
            <w:r w:rsidR="00C5786C" w:rsidRPr="00C5786C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ริษัทเป็นผู้ถือหุ้น และบริษัทถื</w:t>
            </w:r>
            <w:r w:rsidR="00C5786C" w:rsidRPr="00C5786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</w:t>
            </w:r>
            <w:r w:rsidRPr="00C5786C">
              <w:rPr>
                <w:rFonts w:ascii="Angsana New" w:hAnsi="Angsana New"/>
                <w:spacing w:val="-6"/>
                <w:sz w:val="30"/>
                <w:szCs w:val="30"/>
                <w:cs/>
              </w:rPr>
              <w:t>หุ้นบุริมสิทธิ์ ร้อยละ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AD39E9" w:rsidRPr="00225C73" w:rsidTr="00421D46">
        <w:trPr>
          <w:trHeight w:val="1190"/>
        </w:trPr>
        <w:tc>
          <w:tcPr>
            <w:tcW w:w="4026" w:type="dxa"/>
          </w:tcPr>
          <w:p w:rsidR="00AD39E9" w:rsidRPr="00225C73" w:rsidRDefault="00AD39E9" w:rsidP="00B4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</w:t>
            </w:r>
            <w:r w:rsidR="00B41A6C">
              <w:rPr>
                <w:rFonts w:ascii="Angsana New" w:hAnsi="Angsana New" w:hint="cs"/>
                <w:sz w:val="30"/>
                <w:szCs w:val="30"/>
                <w:cs/>
              </w:rPr>
              <w:t>ดิจิตอล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 โซลูชั่นส์ 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F0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</w:t>
            </w:r>
            <w:r w:rsidR="00F023D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ผู้ถือหุ้นของ</w:t>
            </w:r>
            <w:r w:rsidR="00F023D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บริษัทเป็นผู้ถือหุ้น</w:t>
            </w:r>
            <w:r w:rsidR="00F023DA">
              <w:rPr>
                <w:rFonts w:ascii="Angsana New" w:hAnsi="Angsana New" w:hint="cs"/>
                <w:sz w:val="30"/>
                <w:szCs w:val="30"/>
                <w:cs/>
              </w:rPr>
              <w:t>รายใหญ่</w:t>
            </w:r>
            <w:r w:rsidR="00F023D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55A9B" w:rsidRPr="00455A9B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AD39E9" w:rsidRPr="00225C73" w:rsidTr="00421D46">
        <w:trPr>
          <w:trHeight w:val="695"/>
        </w:trPr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ไทยแฟตตี้แอลกอฮอลส์ จำกัด 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มีผู้ถือหุ้นของบริษัทเป็นผู้ถือหุ้นรายใหญ่ทางอ้อม</w:t>
            </w:r>
          </w:p>
        </w:tc>
      </w:tr>
      <w:tr w:rsidR="00AD39E9" w:rsidRPr="00225C73" w:rsidTr="00421D46">
        <w:trPr>
          <w:trHeight w:val="695"/>
        </w:trPr>
        <w:tc>
          <w:tcPr>
            <w:tcW w:w="4026" w:type="dxa"/>
          </w:tcPr>
          <w:p w:rsidR="00AD39E9" w:rsidRPr="00225C73" w:rsidRDefault="00AD39E9" w:rsidP="00C06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โกลบอลกรีนเคมิคอล จำกัด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  <w:r w:rsidR="00F023D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พีทีที ฟีนอล 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45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ทิพยประกันภัย  จ</w:t>
            </w:r>
            <w:r w:rsidRPr="00225C73">
              <w:rPr>
                <w:rStyle w:val="PageNumber"/>
                <w:rFonts w:ascii="Angsana New" w:hAnsi="Angsana New" w:cs="Angsana New"/>
                <w:sz w:val="30"/>
                <w:szCs w:val="30"/>
                <w:cs/>
              </w:rPr>
              <w:t>ำกัด (มหาชน)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มีบริษัทใหญ่ลำดับสูงสุดของบริษัทเป็นผู้ถือหุ้น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วีนิไทย จำกัด (มหาชน)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45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เอ็นพีซี เซฟตี้ แอนด์ เอ็นไวรอนเมนทอล 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   เซอร์วิส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ทีโอซี ไกลคอล 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45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โซลูชั่น ครีเอชั่น จำกัด 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455A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มีผู้ถือหุ้นของบริษัทเป็นผู้ถือหุ้นรายใหญ่ทางอ้อม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8374B1" w:rsidRDefault="00AD39E9" w:rsidP="00837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32" w:hanging="162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8374B1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 แอดวานซ์ ไบโอเคมิคอล (ประเทศไทย)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มีผู้ถือหุ้นของบริษัทเป็นผู้ถือหุ้นทางอ้อม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ไทย อีทอกซีเลท 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="00B30691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ของผู้ถือหุ้นของบริษัท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อีสเทิร์น ฟลูอิด ทรานสปอร์ต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</w:t>
            </w:r>
          </w:p>
        </w:tc>
      </w:tr>
      <w:tr w:rsidR="00AD39E9" w:rsidRPr="00225C73" w:rsidTr="00421D46">
        <w:tc>
          <w:tcPr>
            <w:tcW w:w="4026" w:type="dxa"/>
          </w:tcPr>
          <w:p w:rsidR="00AD39E9" w:rsidRPr="00225C73" w:rsidRDefault="00AD39E9" w:rsidP="00AD3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1306" w:type="dxa"/>
          </w:tcPr>
          <w:p w:rsidR="00AD39E9" w:rsidRPr="00225C73" w:rsidRDefault="00AD39E9" w:rsidP="00AD39E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AD39E9" w:rsidRPr="00225C73" w:rsidRDefault="00C0684C" w:rsidP="003B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C0684C">
              <w:rPr>
                <w:rFonts w:ascii="Angsana New" w:hAnsi="Angsana New"/>
                <w:sz w:val="30"/>
                <w:szCs w:val="30"/>
                <w:cs/>
              </w:rPr>
              <w:t xml:space="preserve">บริษัทถือหุ้นร้อยละ </w:t>
            </w:r>
            <w:r w:rsidRPr="00C0684C">
              <w:rPr>
                <w:rFonts w:ascii="Angsana New" w:hAnsi="Angsana New"/>
                <w:sz w:val="30"/>
                <w:szCs w:val="30"/>
              </w:rPr>
              <w:t>15</w:t>
            </w:r>
            <w:r w:rsidRPr="00C0684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3B03DC" w:rsidRPr="00225C73" w:rsidTr="00421D46">
        <w:trPr>
          <w:trHeight w:val="402"/>
        </w:trPr>
        <w:tc>
          <w:tcPr>
            <w:tcW w:w="4026" w:type="dxa"/>
          </w:tcPr>
          <w:p w:rsidR="003B03DC" w:rsidRPr="00B904FA" w:rsidRDefault="003B03DC" w:rsidP="003B03D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บริษัท สานพลัง วิสาหกิจเพื่อสังคม จำกัด</w:t>
            </w:r>
          </w:p>
        </w:tc>
        <w:tc>
          <w:tcPr>
            <w:tcW w:w="1306" w:type="dxa"/>
          </w:tcPr>
          <w:p w:rsidR="003B03DC" w:rsidRPr="00B904FA" w:rsidRDefault="003B03DC" w:rsidP="003B03D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B03DC" w:rsidRPr="00B904FA" w:rsidRDefault="003B03DC" w:rsidP="003B03DC">
            <w:pPr>
              <w:ind w:left="230" w:hanging="230"/>
              <w:rPr>
                <w:rFonts w:ascii="Angsana New" w:hAnsi="Angsana New"/>
                <w:sz w:val="30"/>
                <w:szCs w:val="30"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มีบริษัทใหญ่ลำดับสูงสุดเป็นผู้ถือหุ้นรายใหญ่ และผู้ถือหุ้นของบริษัทเป็นผู้ถือหุ้น</w:t>
            </w:r>
            <w:r w:rsidRPr="00B904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04FA">
              <w:rPr>
                <w:rFonts w:ascii="Angsana New" w:hAnsi="Angsana New"/>
                <w:sz w:val="30"/>
                <w:szCs w:val="30"/>
              </w:rPr>
              <w:br/>
            </w:r>
            <w:r w:rsidRPr="00B904FA">
              <w:rPr>
                <w:rFonts w:ascii="Angsana New" w:hAnsi="Angsana New"/>
                <w:sz w:val="30"/>
                <w:szCs w:val="30"/>
                <w:cs/>
              </w:rPr>
              <w:t xml:space="preserve">และบริษัทถือหุ้นร้อยละ </w:t>
            </w:r>
            <w:r w:rsidRPr="00B904FA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3B03DC" w:rsidRPr="00225C73" w:rsidTr="00421D46">
        <w:trPr>
          <w:trHeight w:val="820"/>
        </w:trPr>
        <w:tc>
          <w:tcPr>
            <w:tcW w:w="4026" w:type="dxa"/>
          </w:tcPr>
          <w:p w:rsidR="003B03DC" w:rsidRDefault="003B03DC" w:rsidP="003B03D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1306" w:type="dxa"/>
          </w:tcPr>
          <w:p w:rsidR="003B03DC" w:rsidRDefault="003B03DC" w:rsidP="003B03D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B03DC" w:rsidRDefault="003B03DC" w:rsidP="00382939">
            <w:pPr>
              <w:ind w:left="230" w:right="-108" w:hanging="230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รายใหญ่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ทางอ้อม</w:t>
            </w:r>
          </w:p>
        </w:tc>
      </w:tr>
      <w:tr w:rsidR="003B03DC" w:rsidRPr="00225C73" w:rsidTr="00421D46">
        <w:tc>
          <w:tcPr>
            <w:tcW w:w="4026" w:type="dxa"/>
          </w:tcPr>
          <w:p w:rsidR="003B03DC" w:rsidRPr="00C50418" w:rsidRDefault="003B03DC" w:rsidP="003B03DC">
            <w:pPr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5041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 ปตท กรีน เอ็นเนอร์ยี่ (ประเทศไทย) จำกัด</w:t>
            </w:r>
          </w:p>
        </w:tc>
        <w:tc>
          <w:tcPr>
            <w:tcW w:w="1306" w:type="dxa"/>
          </w:tcPr>
          <w:p w:rsidR="003B03DC" w:rsidRPr="005C3064" w:rsidRDefault="003B03DC" w:rsidP="003B03D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3064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B03DC" w:rsidRPr="005C3064" w:rsidRDefault="003B03DC" w:rsidP="003B03DC">
            <w:pPr>
              <w:tabs>
                <w:tab w:val="clear" w:pos="4451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5C3064">
              <w:rPr>
                <w:rFonts w:ascii="Angsana New" w:hAnsi="Angsana New" w:hint="cs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</w:p>
          <w:p w:rsidR="003B03DC" w:rsidRPr="005C3064" w:rsidRDefault="003B03DC" w:rsidP="003B03DC">
            <w:pPr>
              <w:tabs>
                <w:tab w:val="clear" w:pos="4451"/>
              </w:tabs>
              <w:ind w:right="-180" w:firstLine="228"/>
              <w:rPr>
                <w:rFonts w:ascii="Angsana New" w:hAnsi="Angsana New"/>
                <w:sz w:val="30"/>
                <w:szCs w:val="30"/>
                <w:cs/>
              </w:rPr>
            </w:pPr>
            <w:r w:rsidRPr="005C3064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967065" w:rsidRPr="009664BA" w:rsidTr="004818EF">
        <w:trPr>
          <w:trHeight w:val="187"/>
        </w:trPr>
        <w:tc>
          <w:tcPr>
            <w:tcW w:w="4026" w:type="dxa"/>
          </w:tcPr>
          <w:p w:rsidR="00967065" w:rsidRDefault="00967065" w:rsidP="004818E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ปตท. น้ำมันและการค้าปลีก จำกัด</w:t>
            </w:r>
          </w:p>
        </w:tc>
        <w:tc>
          <w:tcPr>
            <w:tcW w:w="1306" w:type="dxa"/>
          </w:tcPr>
          <w:p w:rsidR="00967065" w:rsidRDefault="00967065" w:rsidP="004818E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967065" w:rsidRPr="00AF1663" w:rsidRDefault="00967065" w:rsidP="004818EF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sz w:val="30"/>
                <w:szCs w:val="30"/>
              </w:rPr>
            </w:pPr>
            <w:r w:rsidRPr="00AF1663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</w:p>
          <w:p w:rsidR="00967065" w:rsidRDefault="00967065" w:rsidP="004818EF">
            <w:pPr>
              <w:tabs>
                <w:tab w:val="clear" w:pos="227"/>
                <w:tab w:val="clear" w:pos="4451"/>
                <w:tab w:val="left" w:pos="495"/>
              </w:tabs>
              <w:ind w:left="230" w:right="-180"/>
              <w:rPr>
                <w:rFonts w:ascii="Angsana New" w:hAnsi="Angsana New"/>
                <w:sz w:val="30"/>
                <w:szCs w:val="30"/>
                <w:cs/>
              </w:rPr>
            </w:pPr>
            <w:r w:rsidRPr="00AF166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3B03DC" w:rsidRPr="009664BA" w:rsidTr="00421D46">
        <w:trPr>
          <w:trHeight w:val="187"/>
        </w:trPr>
        <w:tc>
          <w:tcPr>
            <w:tcW w:w="4026" w:type="dxa"/>
          </w:tcPr>
          <w:p w:rsidR="003B03DC" w:rsidRPr="00B904FA" w:rsidRDefault="003B03DC" w:rsidP="003B03D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904FA">
              <w:rPr>
                <w:rFonts w:ascii="Angsana New" w:hAnsi="Angsana New"/>
                <w:sz w:val="30"/>
                <w:szCs w:val="30"/>
              </w:rPr>
              <w:t>24M Technologies, Inc.</w:t>
            </w:r>
          </w:p>
        </w:tc>
        <w:tc>
          <w:tcPr>
            <w:tcW w:w="1306" w:type="dxa"/>
          </w:tcPr>
          <w:p w:rsidR="003B03DC" w:rsidRPr="00B904FA" w:rsidRDefault="003B03DC" w:rsidP="003B03D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938" w:type="dxa"/>
          </w:tcPr>
          <w:p w:rsidR="003B03DC" w:rsidRPr="00B41A6C" w:rsidRDefault="003B03DC" w:rsidP="00B41A6C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sz w:val="30"/>
                <w:szCs w:val="30"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บริษัทถือหุ้นบุริมสิทธิ์</w:t>
            </w:r>
            <w:r w:rsidRPr="00B904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04FA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B904FA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="00872B3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72B3F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3B03DC" w:rsidRPr="009664BA" w:rsidTr="00421D46">
        <w:trPr>
          <w:trHeight w:val="201"/>
        </w:trPr>
        <w:tc>
          <w:tcPr>
            <w:tcW w:w="4026" w:type="dxa"/>
          </w:tcPr>
          <w:p w:rsidR="003B03DC" w:rsidRPr="00B904FA" w:rsidRDefault="003B03DC" w:rsidP="003B03D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1306" w:type="dxa"/>
          </w:tcPr>
          <w:p w:rsidR="003B03DC" w:rsidRPr="00B904FA" w:rsidRDefault="003B03DC" w:rsidP="003B03D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B03DC" w:rsidRPr="00B904FA" w:rsidRDefault="003B03DC" w:rsidP="003B03DC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  <w:r w:rsidRPr="00B904F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904F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904FA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967065" w:rsidRPr="009664BA" w:rsidTr="004818EF">
        <w:trPr>
          <w:trHeight w:val="187"/>
        </w:trPr>
        <w:tc>
          <w:tcPr>
            <w:tcW w:w="4026" w:type="dxa"/>
          </w:tcPr>
          <w:p w:rsidR="00967065" w:rsidRDefault="00967065" w:rsidP="004818EF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พีทีทีอีพี เซอร์วิสเซส จำกัด</w:t>
            </w:r>
          </w:p>
        </w:tc>
        <w:tc>
          <w:tcPr>
            <w:tcW w:w="1306" w:type="dxa"/>
          </w:tcPr>
          <w:p w:rsidR="00967065" w:rsidRDefault="00967065" w:rsidP="004818E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967065" w:rsidRPr="001F50D2" w:rsidRDefault="00967065" w:rsidP="004818EF">
            <w:pPr>
              <w:tabs>
                <w:tab w:val="clear" w:pos="227"/>
                <w:tab w:val="clear" w:pos="4451"/>
              </w:tabs>
              <w:ind w:left="230" w:right="-180" w:hanging="2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ผู้ถือหุ้นรายใหญ่ทางอ้อม</w:t>
            </w:r>
          </w:p>
        </w:tc>
      </w:tr>
      <w:tr w:rsidR="003B03DC" w:rsidRPr="009664BA" w:rsidTr="00421D46">
        <w:trPr>
          <w:trHeight w:val="234"/>
        </w:trPr>
        <w:tc>
          <w:tcPr>
            <w:tcW w:w="4026" w:type="dxa"/>
          </w:tcPr>
          <w:p w:rsidR="003B03DC" w:rsidRPr="00B904FA" w:rsidRDefault="003B03DC" w:rsidP="003B03DC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บริษัท ปตท.บริหารธุรกิจค้าปลีก</w:t>
            </w:r>
          </w:p>
        </w:tc>
        <w:tc>
          <w:tcPr>
            <w:tcW w:w="1306" w:type="dxa"/>
          </w:tcPr>
          <w:p w:rsidR="003B03DC" w:rsidRPr="00B904FA" w:rsidRDefault="003B03DC" w:rsidP="003B03D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B03DC" w:rsidRPr="00B904FA" w:rsidRDefault="003B03DC" w:rsidP="003B03DC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มีบริษัทใหญ่ลำดับสูงสุดของบริษัทเป็น</w:t>
            </w:r>
          </w:p>
          <w:p w:rsidR="003B03DC" w:rsidRPr="00B904FA" w:rsidRDefault="003B03DC" w:rsidP="003B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6" w:right="-180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="00872B3F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</w:p>
        </w:tc>
      </w:tr>
      <w:tr w:rsidR="003B03DC" w:rsidRPr="009664BA" w:rsidTr="00421D46">
        <w:trPr>
          <w:trHeight w:val="187"/>
        </w:trPr>
        <w:tc>
          <w:tcPr>
            <w:tcW w:w="4026" w:type="dxa"/>
          </w:tcPr>
          <w:p w:rsidR="003B03DC" w:rsidRPr="00B904FA" w:rsidRDefault="003B03DC" w:rsidP="003B03D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 w:hint="cs"/>
                <w:sz w:val="30"/>
                <w:szCs w:val="30"/>
                <w:cs/>
              </w:rPr>
              <w:t>บริษัท พีทีที โพลีเมอร์ มาร์เก็ตติ้ง จำกัด</w:t>
            </w:r>
          </w:p>
        </w:tc>
        <w:tc>
          <w:tcPr>
            <w:tcW w:w="1306" w:type="dxa"/>
          </w:tcPr>
          <w:p w:rsidR="003B03DC" w:rsidRPr="00B904FA" w:rsidRDefault="003B03DC" w:rsidP="003B03D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B03DC" w:rsidRPr="00B904FA" w:rsidRDefault="003B03DC" w:rsidP="00AF1663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มีผู้ถือหุ้นของบริษัทเป็นผู้ถือหุ้นรายใหญ่</w:t>
            </w:r>
          </w:p>
        </w:tc>
      </w:tr>
      <w:tr w:rsidR="00205A52" w:rsidRPr="009664BA" w:rsidTr="00421D46">
        <w:trPr>
          <w:trHeight w:val="187"/>
        </w:trPr>
        <w:tc>
          <w:tcPr>
            <w:tcW w:w="4026" w:type="dxa"/>
          </w:tcPr>
          <w:p w:rsidR="00974A66" w:rsidRPr="00205A52" w:rsidRDefault="00205A52" w:rsidP="006D5DE6">
            <w:pPr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05A52">
              <w:rPr>
                <w:rFonts w:ascii="Angsana New" w:hAnsi="Angsana New" w:hint="cs"/>
                <w:sz w:val="30"/>
                <w:szCs w:val="30"/>
                <w:cs/>
              </w:rPr>
              <w:t>บริษัท ปตท</w:t>
            </w:r>
            <w:r w:rsidRPr="00205A52">
              <w:rPr>
                <w:rFonts w:ascii="Angsana New" w:hAnsi="Angsana New"/>
                <w:sz w:val="30"/>
                <w:szCs w:val="30"/>
              </w:rPr>
              <w:t>.</w:t>
            </w:r>
            <w:r w:rsidR="00974A66">
              <w:rPr>
                <w:rFonts w:ascii="Angsana New" w:hAnsi="Angsana New" w:hint="cs"/>
                <w:sz w:val="30"/>
                <w:szCs w:val="30"/>
                <w:cs/>
              </w:rPr>
              <w:t>สผ</w:t>
            </w:r>
            <w:r w:rsidR="00974A66">
              <w:rPr>
                <w:rFonts w:ascii="Angsana New" w:hAnsi="Angsana New"/>
                <w:sz w:val="30"/>
                <w:szCs w:val="30"/>
              </w:rPr>
              <w:t>.</w:t>
            </w:r>
            <w:r w:rsidR="00974A66">
              <w:rPr>
                <w:rFonts w:ascii="Angsana New" w:hAnsi="Angsana New" w:hint="cs"/>
                <w:sz w:val="30"/>
                <w:szCs w:val="30"/>
                <w:cs/>
              </w:rPr>
              <w:t xml:space="preserve"> อินเตอร์เนชั่นแนล จำกัด</w:t>
            </w:r>
          </w:p>
        </w:tc>
        <w:tc>
          <w:tcPr>
            <w:tcW w:w="1306" w:type="dxa"/>
          </w:tcPr>
          <w:p w:rsidR="00205A52" w:rsidRPr="00B904FA" w:rsidRDefault="00205A52" w:rsidP="003B03D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205A52" w:rsidRPr="00B904FA" w:rsidRDefault="00A60953" w:rsidP="00F4442A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sz w:val="30"/>
                <w:szCs w:val="30"/>
                <w:cs/>
              </w:rPr>
            </w:pPr>
            <w:r w:rsidRPr="00B904FA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="00F4442A" w:rsidRPr="00F4442A">
              <w:rPr>
                <w:rFonts w:ascii="Angsana New" w:hAnsi="Angsana New"/>
                <w:sz w:val="30"/>
                <w:szCs w:val="30"/>
                <w:cs/>
              </w:rPr>
              <w:t>บริษัทใหญ่ลำดับสูงสุดของบริษัทเป็น</w:t>
            </w:r>
            <w:r w:rsidR="00F4442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4442A" w:rsidRPr="00F4442A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="0083077D">
              <w:rPr>
                <w:rFonts w:ascii="Angsana New" w:hAnsi="Angsana New" w:hint="cs"/>
                <w:sz w:val="30"/>
                <w:szCs w:val="30"/>
                <w:cs/>
              </w:rPr>
              <w:t>รายใหญ่</w:t>
            </w:r>
            <w:r w:rsidR="00F4442A" w:rsidRPr="00F4442A">
              <w:rPr>
                <w:rFonts w:ascii="Angsana New" w:hAnsi="Angsana New"/>
                <w:sz w:val="30"/>
                <w:szCs w:val="30"/>
                <w:cs/>
              </w:rPr>
              <w:t>ทางอ้อม</w:t>
            </w:r>
          </w:p>
        </w:tc>
      </w:tr>
      <w:tr w:rsidR="00205A52" w:rsidRPr="009664BA" w:rsidTr="00421D46">
        <w:trPr>
          <w:trHeight w:val="187"/>
        </w:trPr>
        <w:tc>
          <w:tcPr>
            <w:tcW w:w="4026" w:type="dxa"/>
          </w:tcPr>
          <w:p w:rsidR="00205A52" w:rsidRPr="00205A52" w:rsidRDefault="00205A52" w:rsidP="00205A5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สปอร์ต เซอร์วิสเซส อัลไลแอนซ์ จำกัด</w:t>
            </w:r>
          </w:p>
        </w:tc>
        <w:tc>
          <w:tcPr>
            <w:tcW w:w="1306" w:type="dxa"/>
          </w:tcPr>
          <w:p w:rsidR="00205A52" w:rsidRDefault="00205A52" w:rsidP="003B03D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205A52" w:rsidRPr="00B904FA" w:rsidRDefault="00A60953" w:rsidP="00205A52">
            <w:pPr>
              <w:tabs>
                <w:tab w:val="clear" w:pos="4451"/>
              </w:tabs>
              <w:ind w:left="230" w:right="-180" w:hanging="2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มีผู้ถือหุ้นของบริษัทและบริษัทเป็นผู้ถือหุ้นทางอ้อม</w:t>
            </w:r>
          </w:p>
        </w:tc>
      </w:tr>
      <w:tr w:rsidR="003B03DC" w:rsidRPr="009664BA" w:rsidTr="00834DC0">
        <w:trPr>
          <w:trHeight w:val="1955"/>
        </w:trPr>
        <w:tc>
          <w:tcPr>
            <w:tcW w:w="4026" w:type="dxa"/>
          </w:tcPr>
          <w:p w:rsidR="003B03DC" w:rsidRDefault="003B03DC" w:rsidP="003B03D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06" w:type="dxa"/>
          </w:tcPr>
          <w:p w:rsidR="003B03DC" w:rsidRDefault="003B03DC" w:rsidP="003B03D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38" w:type="dxa"/>
          </w:tcPr>
          <w:p w:rsidR="003B03DC" w:rsidRPr="00382939" w:rsidRDefault="003B03DC" w:rsidP="00B41A6C">
            <w:pPr>
              <w:tabs>
                <w:tab w:val="clear" w:pos="227"/>
                <w:tab w:val="clear" w:pos="3742"/>
                <w:tab w:val="left" w:pos="0"/>
              </w:tabs>
              <w:jc w:val="thaiDistribute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8293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</w:t>
            </w:r>
            <w:r w:rsidR="00B41A6C">
              <w:rPr>
                <w:rFonts w:ascii="Angsana New" w:hAnsi="Angsana New"/>
                <w:spacing w:val="-6"/>
                <w:sz w:val="30"/>
                <w:szCs w:val="30"/>
                <w:cs/>
              </w:rPr>
              <w:br/>
            </w:r>
            <w:r w:rsidRPr="00382939">
              <w:rPr>
                <w:rFonts w:ascii="Angsana New" w:hAnsi="Angsana New"/>
                <w:spacing w:val="-6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4111FE" w:rsidRDefault="004111FE" w:rsidP="003B0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6C1FFA" w:rsidRDefault="006C1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C0684C" w:rsidRPr="003B03DC" w:rsidRDefault="00C0684C" w:rsidP="003B0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  <w:cs/>
        </w:rPr>
      </w:pPr>
      <w:r w:rsidRPr="003B03DC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A14524" w:rsidRPr="00B847D1" w:rsidRDefault="00A14524" w:rsidP="002D7B29">
      <w:pPr>
        <w:pStyle w:val="block"/>
        <w:widowControl w:val="0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30"/>
          <w:szCs w:val="30"/>
          <w:lang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790"/>
        <w:gridCol w:w="6480"/>
      </w:tblGrid>
      <w:tr w:rsidR="00AA4DCA" w:rsidRPr="0060717F" w:rsidTr="006C1FFA">
        <w:tc>
          <w:tcPr>
            <w:tcW w:w="2790" w:type="dxa"/>
          </w:tcPr>
          <w:p w:rsidR="00AA4DCA" w:rsidRPr="00B847D1" w:rsidRDefault="00AA4DCA" w:rsidP="002D7B29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eastAsia="en-US" w:bidi="th-TH"/>
              </w:rPr>
            </w:pPr>
            <w:r w:rsidRPr="00B847D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6480" w:type="dxa"/>
          </w:tcPr>
          <w:p w:rsidR="00AA4DCA" w:rsidRPr="00B847D1" w:rsidRDefault="00AA4DCA" w:rsidP="002D7B29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B847D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502724" w:rsidRPr="0060717F" w:rsidTr="006C1FFA">
        <w:tc>
          <w:tcPr>
            <w:tcW w:w="2790" w:type="dxa"/>
          </w:tcPr>
          <w:p w:rsidR="00502724" w:rsidRPr="00B847D1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ขายสินค้า</w:t>
            </w:r>
          </w:p>
        </w:tc>
        <w:tc>
          <w:tcPr>
            <w:tcW w:w="6480" w:type="dxa"/>
          </w:tcPr>
          <w:p w:rsidR="00502724" w:rsidRPr="009E2BF4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E2B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</w:t>
            </w:r>
            <w:r w:rsidRPr="009E2BF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502724" w:rsidRPr="0060717F" w:rsidTr="006C1FFA">
        <w:tc>
          <w:tcPr>
            <w:tcW w:w="2790" w:type="dxa"/>
          </w:tcPr>
          <w:p w:rsidR="00502724" w:rsidRPr="00B847D1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การให้บริการ</w:t>
            </w:r>
          </w:p>
        </w:tc>
        <w:tc>
          <w:tcPr>
            <w:tcW w:w="6480" w:type="dxa"/>
          </w:tcPr>
          <w:p w:rsidR="00502724" w:rsidRPr="009E2BF4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E2B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</w:t>
            </w:r>
            <w:r w:rsidRPr="009E2BF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502724" w:rsidRPr="0060717F" w:rsidTr="006C1FFA">
        <w:tc>
          <w:tcPr>
            <w:tcW w:w="2790" w:type="dxa"/>
          </w:tcPr>
          <w:p w:rsidR="00502724" w:rsidRPr="00B847D1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 xml:space="preserve">ซื้อสินค้า </w:t>
            </w:r>
            <w:r w:rsidRPr="00B847D1"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  <w:t>/</w:t>
            </w:r>
            <w:r w:rsidRPr="00B847D1"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  <w:t xml:space="preserve"> วัตถุดิบ</w:t>
            </w:r>
          </w:p>
        </w:tc>
        <w:tc>
          <w:tcPr>
            <w:tcW w:w="6480" w:type="dxa"/>
          </w:tcPr>
          <w:p w:rsidR="00502724" w:rsidRPr="009E2BF4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E2B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</w:t>
            </w:r>
            <w:r w:rsidRPr="009E2BF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</w:t>
            </w:r>
            <w:r w:rsidR="00404AC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ซื้อขายอ้างอิงจากตลาด</w:t>
            </w:r>
          </w:p>
        </w:tc>
      </w:tr>
      <w:tr w:rsidR="00502724" w:rsidRPr="0060717F" w:rsidTr="006C1FFA">
        <w:tc>
          <w:tcPr>
            <w:tcW w:w="2790" w:type="dxa"/>
          </w:tcPr>
          <w:p w:rsidR="00502724" w:rsidRPr="00B847D1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ค่าเช่า</w:t>
            </w:r>
          </w:p>
        </w:tc>
        <w:tc>
          <w:tcPr>
            <w:tcW w:w="6480" w:type="dxa"/>
          </w:tcPr>
          <w:p w:rsidR="00502724" w:rsidRPr="009E2BF4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E2B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502724" w:rsidRPr="0060717F" w:rsidTr="006C1FFA">
        <w:tc>
          <w:tcPr>
            <w:tcW w:w="2790" w:type="dxa"/>
          </w:tcPr>
          <w:p w:rsidR="00502724" w:rsidRPr="00B847D1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รับบริการ</w:t>
            </w:r>
          </w:p>
        </w:tc>
        <w:tc>
          <w:tcPr>
            <w:tcW w:w="6480" w:type="dxa"/>
          </w:tcPr>
          <w:p w:rsidR="00502724" w:rsidRPr="009E2BF4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E2B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</w:t>
            </w:r>
            <w:r w:rsidRPr="009E2BF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502724" w:rsidRPr="0060717F" w:rsidTr="006C1FFA">
        <w:tc>
          <w:tcPr>
            <w:tcW w:w="2790" w:type="dxa"/>
          </w:tcPr>
          <w:p w:rsidR="00502724" w:rsidRPr="00B847D1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ค่าความช่วยเหลือทางเทคนิค</w:t>
            </w:r>
          </w:p>
        </w:tc>
        <w:tc>
          <w:tcPr>
            <w:tcW w:w="6480" w:type="dxa"/>
          </w:tcPr>
          <w:p w:rsidR="00502724" w:rsidRPr="009E2BF4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E2B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</w:t>
            </w:r>
            <w:r w:rsidRPr="009E2BF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</w:t>
            </w:r>
          </w:p>
        </w:tc>
      </w:tr>
      <w:tr w:rsidR="00502724" w:rsidRPr="0060717F" w:rsidTr="006C1FFA">
        <w:tc>
          <w:tcPr>
            <w:tcW w:w="2790" w:type="dxa"/>
          </w:tcPr>
          <w:p w:rsidR="00502724" w:rsidRPr="00B847D1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 w:rsidRPr="00B847D1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ดอกเบี้ยรับ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 xml:space="preserve"> </w:t>
            </w:r>
            <w:r w:rsidRPr="00B847D1"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 xml:space="preserve"> </w:t>
            </w:r>
            <w:r w:rsidRPr="00B847D1"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  <w:t>ดอกเบี้ยจ่าย</w:t>
            </w:r>
          </w:p>
        </w:tc>
        <w:tc>
          <w:tcPr>
            <w:tcW w:w="6480" w:type="dxa"/>
          </w:tcPr>
          <w:p w:rsidR="00502724" w:rsidRPr="009E2BF4" w:rsidRDefault="00502724" w:rsidP="00502724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E2BF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</w:tbl>
    <w:p w:rsidR="006C1FFA" w:rsidRDefault="006C1FFA" w:rsidP="00A1049F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p w:rsidR="00A1049F" w:rsidRPr="00FF0DF5" w:rsidRDefault="00A1049F" w:rsidP="00A1049F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FF0DF5">
        <w:rPr>
          <w:rFonts w:ascii="Angsana New" w:hAnsi="Angsana New" w:cs="Angsana New"/>
          <w:cs/>
        </w:rPr>
        <w:t>รายการที่สำคัญกับบุคคลหรือกิจการที่เกี่ยวข้องกัน</w:t>
      </w:r>
      <w:r w:rsidRPr="00F8282A">
        <w:rPr>
          <w:rFonts w:ascii="Angsana New" w:hAnsi="Angsana New" w:cs="Angsana New"/>
          <w:cs/>
        </w:rPr>
        <w:t>สำหรับ</w:t>
      </w:r>
      <w:r>
        <w:rPr>
          <w:rFonts w:ascii="Angsana New" w:hAnsi="Angsana New" w:cs="Angsana New"/>
          <w:cs/>
        </w:rPr>
        <w:t>งวดสามเดือน</w:t>
      </w:r>
      <w:r w:rsidR="00176803">
        <w:rPr>
          <w:rFonts w:ascii="Angsana New" w:hAnsi="Angsana New" w:cs="Angsana New"/>
          <w:cs/>
        </w:rPr>
        <w:t>และ</w:t>
      </w:r>
      <w:r w:rsidR="009D75E7">
        <w:rPr>
          <w:rFonts w:ascii="Angsana New" w:hAnsi="Angsana New" w:cs="Angsana New" w:hint="cs"/>
          <w:cs/>
        </w:rPr>
        <w:t>เก้า</w:t>
      </w:r>
      <w:r w:rsidR="00176803">
        <w:rPr>
          <w:rFonts w:ascii="Angsana New" w:hAnsi="Angsana New" w:cs="Angsana New"/>
          <w:cs/>
        </w:rPr>
        <w:t xml:space="preserve">เดือนสิ้นสุดวันที่ </w:t>
      </w:r>
      <w:r w:rsidR="00176803">
        <w:rPr>
          <w:rFonts w:ascii="Angsana New" w:hAnsi="Angsana New" w:cs="Angsana New"/>
          <w:lang w:val="en-US"/>
        </w:rPr>
        <w:t>30</w:t>
      </w:r>
      <w:r w:rsidR="00FF2BB4" w:rsidRPr="00FF2BB4">
        <w:rPr>
          <w:rFonts w:ascii="Angsana New" w:hAnsi="Angsana New" w:cs="Angsana New"/>
          <w:cs/>
        </w:rPr>
        <w:t xml:space="preserve"> </w:t>
      </w:r>
      <w:r w:rsidR="009D75E7">
        <w:rPr>
          <w:rFonts w:ascii="Angsana New" w:hAnsi="Angsana New" w:cs="Angsana New" w:hint="cs"/>
          <w:cs/>
        </w:rPr>
        <w:t>กันย</w:t>
      </w:r>
      <w:r w:rsidR="00FF2BB4" w:rsidRPr="00FF2BB4">
        <w:rPr>
          <w:rFonts w:ascii="Angsana New" w:hAnsi="Angsana New" w:cs="Angsana New"/>
          <w:cs/>
        </w:rPr>
        <w:t>ายน</w:t>
      </w:r>
      <w:r w:rsidR="00FF2BB4">
        <w:rPr>
          <w:rFonts w:ascii="Angsana New" w:hAnsi="Angsana New" w:cs="Angsana New"/>
          <w:cs/>
        </w:rPr>
        <w:br/>
      </w:r>
      <w:r w:rsidRPr="00FF0DF5">
        <w:rPr>
          <w:rFonts w:ascii="Angsana New" w:hAnsi="Angsana New" w:cs="Angsana New"/>
          <w:cs/>
        </w:rPr>
        <w:t xml:space="preserve">สรุปได้ดังนี้   </w:t>
      </w:r>
    </w:p>
    <w:p w:rsidR="00FF2BB4" w:rsidRPr="004F704E" w:rsidRDefault="00FF2BB4" w:rsidP="00FF2BB4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lang w:val="en-US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0"/>
        <w:gridCol w:w="273"/>
        <w:gridCol w:w="1170"/>
        <w:gridCol w:w="273"/>
        <w:gridCol w:w="1246"/>
        <w:gridCol w:w="252"/>
        <w:gridCol w:w="1109"/>
      </w:tblGrid>
      <w:tr w:rsidR="007B5C18" w:rsidRPr="009850C1" w:rsidTr="00154AAC">
        <w:trPr>
          <w:tblHeader/>
        </w:trPr>
        <w:tc>
          <w:tcPr>
            <w:tcW w:w="2038" w:type="pct"/>
          </w:tcPr>
          <w:p w:rsidR="00A1049F" w:rsidRPr="00F679E5" w:rsidRDefault="00A1049F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A1049F" w:rsidRPr="00624E9E" w:rsidRDefault="00A1049F" w:rsidP="0038293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E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A1049F" w:rsidRPr="00624E9E" w:rsidRDefault="00A1049F" w:rsidP="0038293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A1049F" w:rsidRPr="00624E9E" w:rsidRDefault="00A1049F" w:rsidP="0038293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E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5C18" w:rsidRPr="009850C1" w:rsidTr="00154AAC">
        <w:tc>
          <w:tcPr>
            <w:tcW w:w="2038" w:type="pct"/>
          </w:tcPr>
          <w:p w:rsidR="008D2C41" w:rsidRPr="00F679E5" w:rsidRDefault="004F704E" w:rsidP="009D75E7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4F704E">
              <w:rPr>
                <w:rFonts w:ascii="Angsana New" w:hAnsi="Angsana New" w:cs="Angsana New"/>
                <w:b/>
                <w:bCs/>
                <w:i/>
                <w:iCs/>
                <w:spacing w:val="-6"/>
                <w:cs/>
              </w:rPr>
              <w:t>สำหร</w:t>
            </w:r>
            <w:r w:rsidR="009D75E7">
              <w:rPr>
                <w:rFonts w:ascii="Angsana New" w:hAnsi="Angsana New" w:cs="Angsana New"/>
                <w:b/>
                <w:bCs/>
                <w:i/>
                <w:iCs/>
                <w:spacing w:val="-6"/>
                <w:cs/>
              </w:rPr>
              <w:t>ับงวดสามเดือนสิ้นสุดวันที่ 30 กันย</w:t>
            </w:r>
            <w:r w:rsidRPr="004F704E">
              <w:rPr>
                <w:rFonts w:ascii="Angsana New" w:hAnsi="Angsana New" w:cs="Angsana New"/>
                <w:b/>
                <w:bCs/>
                <w:i/>
                <w:iCs/>
                <w:spacing w:val="-6"/>
                <w:cs/>
              </w:rPr>
              <w:t>ายน</w:t>
            </w:r>
          </w:p>
        </w:tc>
        <w:tc>
          <w:tcPr>
            <w:tcW w:w="631" w:type="pct"/>
            <w:vAlign w:val="bottom"/>
          </w:tcPr>
          <w:p w:rsidR="008D2C41" w:rsidRPr="00F679E5" w:rsidRDefault="008D2C41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</w:t>
            </w:r>
            <w:r w:rsidR="00F679E5" w:rsidRPr="00F679E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8D2C41" w:rsidRPr="00F679E5" w:rsidRDefault="008D2C41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8D2C41" w:rsidRPr="00F679E5" w:rsidRDefault="00F679E5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8D2C41" w:rsidRPr="00F679E5" w:rsidRDefault="008D2C41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:rsidR="008D2C41" w:rsidRPr="00F679E5" w:rsidRDefault="008D2C41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</w:t>
            </w:r>
            <w:r w:rsidR="00F679E5" w:rsidRPr="00F679E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6" w:type="pct"/>
          </w:tcPr>
          <w:p w:rsidR="008D2C41" w:rsidRPr="00F679E5" w:rsidRDefault="008D2C41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8D2C41" w:rsidRPr="00F679E5" w:rsidRDefault="00F679E5" w:rsidP="0038293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B5C18" w:rsidRPr="009850C1" w:rsidTr="00154AAC">
        <w:trPr>
          <w:trHeight w:val="353"/>
        </w:trPr>
        <w:tc>
          <w:tcPr>
            <w:tcW w:w="2038" w:type="pct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2A51E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7B5C18" w:rsidRPr="009850C1" w:rsidTr="00154AAC">
        <w:tc>
          <w:tcPr>
            <w:tcW w:w="2038" w:type="pct"/>
          </w:tcPr>
          <w:p w:rsidR="008D2C41" w:rsidRPr="00A1049F" w:rsidRDefault="008D2C41" w:rsidP="00382939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1049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บริษัทใหญ่ลำดับสูงสุด</w:t>
            </w:r>
          </w:p>
        </w:tc>
        <w:tc>
          <w:tcPr>
            <w:tcW w:w="631" w:type="pct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8D2C41" w:rsidRPr="002A51E2" w:rsidRDefault="008D2C41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B5C18" w:rsidRPr="009850C1" w:rsidTr="00154AAC">
        <w:tc>
          <w:tcPr>
            <w:tcW w:w="2038" w:type="pct"/>
          </w:tcPr>
          <w:p w:rsidR="00370702" w:rsidRPr="00196C18" w:rsidRDefault="00370702" w:rsidP="00382939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1049F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631" w:type="pct"/>
          </w:tcPr>
          <w:p w:rsidR="00370702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D06DA">
              <w:rPr>
                <w:rFonts w:ascii="Angsana New" w:hAnsi="Angsana New"/>
                <w:sz w:val="30"/>
                <w:szCs w:val="30"/>
                <w:lang w:val="en-US" w:eastAsia="en-US"/>
              </w:rPr>
              <w:t>4,460,23</w:t>
            </w:r>
            <w:r w:rsidR="007372D7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Pr="002A51E2" w:rsidRDefault="000619EA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619E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</w:t>
            </w: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0619E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587</w:t>
            </w: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0619E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750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Pr="002A51E2" w:rsidRDefault="0009381F" w:rsidP="0009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381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</w:t>
            </w:r>
            <w:r w:rsidRPr="0009381F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09381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426</w:t>
            </w:r>
            <w:r w:rsidRPr="0009381F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09381F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145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Pr="002A51E2" w:rsidRDefault="000619EA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619E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</w:t>
            </w: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0619E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416</w:t>
            </w: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0619E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293</w:t>
            </w:r>
          </w:p>
        </w:tc>
      </w:tr>
      <w:tr w:rsidR="007B5C18" w:rsidRPr="009850C1" w:rsidTr="00154AAC">
        <w:tc>
          <w:tcPr>
            <w:tcW w:w="2038" w:type="pct"/>
          </w:tcPr>
          <w:p w:rsidR="00370702" w:rsidRPr="007372D7" w:rsidRDefault="00370702" w:rsidP="007372D7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spacing w:val="-4"/>
                <w:cs/>
                <w:lang w:val="en-US"/>
              </w:rPr>
            </w:pPr>
            <w:r w:rsidRPr="007372D7">
              <w:rPr>
                <w:rFonts w:ascii="Angsana New" w:hAnsi="Angsana New" w:cs="Angsana New"/>
                <w:spacing w:val="-4"/>
                <w:cs/>
                <w:lang w:val="en-US"/>
              </w:rPr>
              <w:t>ค่า</w:t>
            </w:r>
            <w:r w:rsidR="00FF2BB4" w:rsidRPr="007372D7">
              <w:rPr>
                <w:rFonts w:ascii="Angsana New" w:hAnsi="Angsana New" w:cs="Angsana New"/>
                <w:spacing w:val="-4"/>
                <w:cs/>
                <w:lang w:val="en-US"/>
              </w:rPr>
              <w:t>ใช้จ่ายในกา</w:t>
            </w:r>
            <w:r w:rsidR="007372D7" w:rsidRPr="007372D7">
              <w:rPr>
                <w:rFonts w:ascii="Angsana New" w:hAnsi="Angsana New" w:cs="Angsana New" w:hint="cs"/>
                <w:spacing w:val="-4"/>
                <w:cs/>
                <w:lang w:val="en-US"/>
              </w:rPr>
              <w:t>รขาย จัดจำหน่ายและบริหาร</w:t>
            </w:r>
          </w:p>
        </w:tc>
        <w:tc>
          <w:tcPr>
            <w:tcW w:w="631" w:type="pct"/>
          </w:tcPr>
          <w:p w:rsidR="00370702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10,931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Pr="002A51E2" w:rsidRDefault="000619EA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619E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14</w:t>
            </w: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0619E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320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Pr="002A51E2" w:rsidRDefault="0009381F" w:rsidP="000938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10,92</w:t>
            </w:r>
            <w:r w:rsidR="007372D7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Pr="002A51E2" w:rsidRDefault="000619EA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619E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14</w:t>
            </w: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0619E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291</w:t>
            </w:r>
          </w:p>
        </w:tc>
      </w:tr>
      <w:tr w:rsidR="000619EA" w:rsidRPr="009850C1" w:rsidTr="00154AAC">
        <w:tc>
          <w:tcPr>
            <w:tcW w:w="2038" w:type="pct"/>
          </w:tcPr>
          <w:p w:rsidR="000619EA" w:rsidRPr="007372D7" w:rsidRDefault="000619EA" w:rsidP="00FF2BB4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372D7">
              <w:rPr>
                <w:rFonts w:ascii="Angsana New" w:hAnsi="Angsana New" w:cs="Angsana New" w:hint="cs"/>
                <w:spacing w:val="-4"/>
                <w:cs/>
                <w:lang w:val="en-US"/>
              </w:rPr>
              <w:t>ต้นทุนทางการเงิน</w:t>
            </w:r>
          </w:p>
        </w:tc>
        <w:tc>
          <w:tcPr>
            <w:tcW w:w="631" w:type="pct"/>
          </w:tcPr>
          <w:p w:rsidR="000619EA" w:rsidRPr="002A51E2" w:rsidRDefault="004D06DA" w:rsidP="00EE1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0619EA" w:rsidRPr="002A51E2" w:rsidRDefault="000619EA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0619EA" w:rsidRPr="000619EA" w:rsidRDefault="000619EA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619E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</w:t>
            </w: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0619E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639</w:t>
            </w:r>
          </w:p>
        </w:tc>
        <w:tc>
          <w:tcPr>
            <w:tcW w:w="147" w:type="pct"/>
          </w:tcPr>
          <w:p w:rsidR="000619EA" w:rsidRPr="002A51E2" w:rsidRDefault="000619EA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0619EA" w:rsidRPr="002A51E2" w:rsidRDefault="0009381F" w:rsidP="007C6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:rsidR="000619EA" w:rsidRPr="002A51E2" w:rsidRDefault="000619EA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0619EA" w:rsidRPr="000619EA" w:rsidRDefault="000619EA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619E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</w:t>
            </w: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0619E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639</w:t>
            </w:r>
          </w:p>
        </w:tc>
      </w:tr>
      <w:tr w:rsidR="007B5C18" w:rsidRPr="009850C1" w:rsidTr="00154AAC">
        <w:tc>
          <w:tcPr>
            <w:tcW w:w="2038" w:type="pct"/>
          </w:tcPr>
          <w:p w:rsidR="00370702" w:rsidRPr="007372D7" w:rsidRDefault="00370702" w:rsidP="00780F98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372D7">
              <w:rPr>
                <w:rFonts w:ascii="Angsana New" w:hAnsi="Angsana New" w:cs="Angsana New"/>
                <w:cs/>
                <w:lang w:val="en-US"/>
              </w:rPr>
              <w:t>ต้นทุน</w:t>
            </w:r>
            <w:r w:rsidR="00E43391" w:rsidRPr="007372D7">
              <w:rPr>
                <w:rFonts w:ascii="Angsana New" w:hAnsi="Angsana New" w:cs="Angsana New" w:hint="cs"/>
                <w:cs/>
                <w:lang w:val="en-US"/>
              </w:rPr>
              <w:t>ที่ดิน อาคาร</w:t>
            </w:r>
            <w:r w:rsidR="00780F98" w:rsidRPr="007372D7">
              <w:rPr>
                <w:rFonts w:ascii="Angsana New" w:hAnsi="Angsana New" w:cs="Angsana New" w:hint="cs"/>
                <w:cs/>
                <w:lang w:val="en-US"/>
              </w:rPr>
              <w:t>และอุปกรณ์</w:t>
            </w:r>
          </w:p>
        </w:tc>
        <w:tc>
          <w:tcPr>
            <w:tcW w:w="631" w:type="pct"/>
          </w:tcPr>
          <w:p w:rsidR="00370702" w:rsidRDefault="004D06DA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70702" w:rsidRDefault="000619EA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619E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60</w:t>
            </w: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0619E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737</w:t>
            </w:r>
          </w:p>
        </w:tc>
        <w:tc>
          <w:tcPr>
            <w:tcW w:w="147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70702" w:rsidRDefault="0009381F" w:rsidP="00176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:rsidR="00370702" w:rsidRPr="002A51E2" w:rsidRDefault="00370702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70702" w:rsidRDefault="000619EA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B5C18" w:rsidRPr="009850C1" w:rsidTr="00154AAC">
        <w:tc>
          <w:tcPr>
            <w:tcW w:w="2038" w:type="pct"/>
          </w:tcPr>
          <w:p w:rsidR="00382939" w:rsidRPr="007372D7" w:rsidRDefault="00382939" w:rsidP="00382939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382939" w:rsidRPr="00C61848" w:rsidRDefault="00382939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7" w:type="pct"/>
          </w:tcPr>
          <w:p w:rsidR="00382939" w:rsidRPr="002A51E2" w:rsidRDefault="00382939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382939" w:rsidRDefault="00382939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382939" w:rsidRPr="002A51E2" w:rsidRDefault="00382939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382939" w:rsidRPr="00C61848" w:rsidRDefault="00382939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6" w:type="pct"/>
          </w:tcPr>
          <w:p w:rsidR="00382939" w:rsidRPr="002A51E2" w:rsidRDefault="00382939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382939" w:rsidRDefault="00382939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B5C18" w:rsidRPr="009850C1" w:rsidTr="00154AAC">
        <w:trPr>
          <w:trHeight w:val="412"/>
        </w:trPr>
        <w:tc>
          <w:tcPr>
            <w:tcW w:w="2038" w:type="pct"/>
          </w:tcPr>
          <w:p w:rsidR="00502724" w:rsidRPr="007372D7" w:rsidRDefault="00502724" w:rsidP="00382939">
            <w:pPr>
              <w:pStyle w:val="a"/>
              <w:widowControl w:val="0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372D7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ผู้ถือหุ้น</w:t>
            </w:r>
          </w:p>
        </w:tc>
        <w:tc>
          <w:tcPr>
            <w:tcW w:w="631" w:type="pct"/>
          </w:tcPr>
          <w:p w:rsidR="00502724" w:rsidRPr="002A51E2" w:rsidRDefault="00502724" w:rsidP="001861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502724" w:rsidRPr="002A51E2" w:rsidRDefault="00502724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502724" w:rsidRPr="002A51E2" w:rsidRDefault="00502724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502724" w:rsidRPr="002A51E2" w:rsidRDefault="00502724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502724" w:rsidRPr="002A51E2" w:rsidRDefault="00502724" w:rsidP="007B5C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502724" w:rsidRPr="002A51E2" w:rsidRDefault="00502724" w:rsidP="003829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502724" w:rsidRPr="002A51E2" w:rsidRDefault="00502724" w:rsidP="00566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B10ACA" w:rsidRPr="009850C1" w:rsidTr="00154AAC">
        <w:tc>
          <w:tcPr>
            <w:tcW w:w="2038" w:type="pct"/>
          </w:tcPr>
          <w:p w:rsidR="00B10ACA" w:rsidRPr="007372D7" w:rsidDel="00382FBC" w:rsidRDefault="00B10ACA" w:rsidP="00B10AC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372D7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:rsidR="00B10ACA" w:rsidRPr="002A51E2" w:rsidRDefault="007372D7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1,154,177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10ACA" w:rsidRPr="002A51E2" w:rsidRDefault="000619E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1,034,423</w:t>
            </w:r>
          </w:p>
        </w:tc>
        <w:tc>
          <w:tcPr>
            <w:tcW w:w="147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10ACA" w:rsidRPr="002A51E2" w:rsidRDefault="0009381F" w:rsidP="00737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381F">
              <w:rPr>
                <w:rFonts w:ascii="Angsana New" w:hAnsi="Angsana New"/>
                <w:sz w:val="30"/>
                <w:szCs w:val="30"/>
                <w:lang w:val="en-US" w:eastAsia="en-US"/>
              </w:rPr>
              <w:t>1,154,17</w:t>
            </w:r>
            <w:r w:rsidR="007372D7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6" w:type="pct"/>
          </w:tcPr>
          <w:p w:rsidR="00B10ACA" w:rsidRPr="002A51E2" w:rsidRDefault="00B10AC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10ACA" w:rsidRPr="002A51E2" w:rsidRDefault="000619EA" w:rsidP="00B10A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1,034,423</w:t>
            </w:r>
          </w:p>
        </w:tc>
      </w:tr>
      <w:tr w:rsidR="004D06DA" w:rsidRPr="009850C1" w:rsidTr="00154AAC">
        <w:tc>
          <w:tcPr>
            <w:tcW w:w="2038" w:type="pct"/>
          </w:tcPr>
          <w:p w:rsidR="004D06DA" w:rsidRPr="007372D7" w:rsidDel="00382FBC" w:rsidRDefault="004D06DA" w:rsidP="004D06D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372D7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631" w:type="pct"/>
          </w:tcPr>
          <w:p w:rsidR="004D06DA" w:rsidRPr="002A51E2" w:rsidRDefault="00C13C47" w:rsidP="00737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9,803</w:t>
            </w:r>
          </w:p>
        </w:tc>
        <w:tc>
          <w:tcPr>
            <w:tcW w:w="147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10,091</w:t>
            </w:r>
          </w:p>
        </w:tc>
        <w:tc>
          <w:tcPr>
            <w:tcW w:w="147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D06DA" w:rsidRPr="002A51E2" w:rsidRDefault="00C13C47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9,803</w:t>
            </w:r>
          </w:p>
        </w:tc>
        <w:tc>
          <w:tcPr>
            <w:tcW w:w="136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10,091</w:t>
            </w:r>
          </w:p>
        </w:tc>
      </w:tr>
      <w:tr w:rsidR="004D06DA" w:rsidRPr="009850C1" w:rsidTr="00154AAC">
        <w:tc>
          <w:tcPr>
            <w:tcW w:w="2038" w:type="pct"/>
          </w:tcPr>
          <w:p w:rsidR="004D06DA" w:rsidRPr="007372D7" w:rsidDel="00382FBC" w:rsidRDefault="004D06DA" w:rsidP="004D06D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372D7">
              <w:rPr>
                <w:rFonts w:ascii="Angsana New" w:hAnsi="Angsana New" w:cs="Angsana New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631" w:type="pct"/>
          </w:tcPr>
          <w:p w:rsidR="004D06DA" w:rsidRPr="002A51E2" w:rsidRDefault="004D06DA" w:rsidP="00737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137</w:t>
            </w:r>
          </w:p>
        </w:tc>
        <w:tc>
          <w:tcPr>
            <w:tcW w:w="147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4,432</w:t>
            </w:r>
          </w:p>
        </w:tc>
        <w:tc>
          <w:tcPr>
            <w:tcW w:w="147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137</w:t>
            </w:r>
          </w:p>
        </w:tc>
        <w:tc>
          <w:tcPr>
            <w:tcW w:w="136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4,432</w:t>
            </w:r>
          </w:p>
        </w:tc>
      </w:tr>
      <w:tr w:rsidR="004D06DA" w:rsidRPr="009850C1" w:rsidTr="00154AAC">
        <w:tc>
          <w:tcPr>
            <w:tcW w:w="2038" w:type="pct"/>
          </w:tcPr>
          <w:p w:rsidR="004D06DA" w:rsidRPr="007372D7" w:rsidRDefault="004D06DA" w:rsidP="004D06D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4D06DA" w:rsidDel="008D2C41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D06DA" w:rsidRDefault="004D06DA" w:rsidP="004D06DA">
            <w:pPr>
              <w:pStyle w:val="a"/>
              <w:widowControl w:val="0"/>
              <w:tabs>
                <w:tab w:val="clear" w:pos="1080"/>
                <w:tab w:val="decimal" w:pos="954"/>
              </w:tabs>
              <w:ind w:left="-108" w:right="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7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D06DA" w:rsidDel="008D2C41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D06DA" w:rsidRDefault="004D06DA" w:rsidP="004D06D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14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06DA" w:rsidRPr="009850C1" w:rsidTr="00154AAC">
        <w:tc>
          <w:tcPr>
            <w:tcW w:w="2038" w:type="pct"/>
          </w:tcPr>
          <w:p w:rsidR="004D06DA" w:rsidRPr="007372D7" w:rsidDel="00382FBC" w:rsidRDefault="004D06DA" w:rsidP="004D06D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372D7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631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D06DA" w:rsidRPr="00A1049F" w:rsidRDefault="004D06DA" w:rsidP="004D06DA">
            <w:pPr>
              <w:pStyle w:val="a"/>
              <w:widowControl w:val="0"/>
              <w:tabs>
                <w:tab w:val="clear" w:pos="1080"/>
                <w:tab w:val="decimal" w:pos="954"/>
                <w:tab w:val="decimal" w:pos="980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D06DA" w:rsidRPr="00A1049F" w:rsidRDefault="004D06DA" w:rsidP="004D06D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06DA" w:rsidRPr="009850C1" w:rsidTr="00154AAC">
        <w:tc>
          <w:tcPr>
            <w:tcW w:w="2038" w:type="pct"/>
          </w:tcPr>
          <w:p w:rsidR="004D06DA" w:rsidRPr="007372D7" w:rsidDel="00382FBC" w:rsidRDefault="004D06DA" w:rsidP="004D06D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372D7">
              <w:rPr>
                <w:rFonts w:ascii="Angsana New" w:hAnsi="Angsana New" w:cs="Angsana New" w:hint="cs"/>
                <w:cs/>
              </w:rPr>
              <w:t>รายได้</w:t>
            </w:r>
            <w:r w:rsidRPr="007372D7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631" w:type="pct"/>
          </w:tcPr>
          <w:p w:rsidR="004D06DA" w:rsidRPr="002A51E2" w:rsidRDefault="007372D7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381F">
              <w:rPr>
                <w:rFonts w:ascii="Angsana New" w:hAnsi="Angsana New"/>
                <w:sz w:val="30"/>
                <w:szCs w:val="30"/>
                <w:lang w:val="en-US" w:eastAsia="en-US"/>
              </w:rPr>
              <w:t>3,478</w:t>
            </w:r>
          </w:p>
        </w:tc>
        <w:tc>
          <w:tcPr>
            <w:tcW w:w="136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3,591</w:t>
            </w:r>
          </w:p>
        </w:tc>
      </w:tr>
      <w:tr w:rsidR="004D06DA" w:rsidRPr="009850C1" w:rsidTr="00154AAC">
        <w:tc>
          <w:tcPr>
            <w:tcW w:w="2038" w:type="pct"/>
          </w:tcPr>
          <w:p w:rsidR="004D06DA" w:rsidRPr="007372D7" w:rsidRDefault="004D06DA" w:rsidP="004D06D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7372D7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631" w:type="pct"/>
          </w:tcPr>
          <w:p w:rsidR="004D06DA" w:rsidRDefault="007372D7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D06DA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D06DA" w:rsidRPr="003076CD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381F">
              <w:rPr>
                <w:rFonts w:ascii="Angsana New" w:hAnsi="Angsana New"/>
                <w:sz w:val="30"/>
                <w:szCs w:val="30"/>
                <w:lang w:val="en-US" w:eastAsia="en-US"/>
              </w:rPr>
              <w:t>4,44</w:t>
            </w:r>
            <w:r w:rsidR="007372D7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6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D06DA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4,056</w:t>
            </w:r>
          </w:p>
        </w:tc>
      </w:tr>
      <w:tr w:rsidR="004D06DA" w:rsidRPr="009850C1" w:rsidTr="00154AAC">
        <w:tc>
          <w:tcPr>
            <w:tcW w:w="2038" w:type="pct"/>
          </w:tcPr>
          <w:p w:rsidR="004D06DA" w:rsidRPr="007372D7" w:rsidDel="00382FBC" w:rsidRDefault="004D06DA" w:rsidP="004D06DA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7372D7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631" w:type="pct"/>
          </w:tcPr>
          <w:p w:rsidR="004D06DA" w:rsidRPr="002A51E2" w:rsidRDefault="007372D7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381F">
              <w:rPr>
                <w:rFonts w:ascii="Angsana New" w:hAnsi="Angsana New"/>
                <w:sz w:val="30"/>
                <w:szCs w:val="30"/>
                <w:lang w:val="en-US" w:eastAsia="en-US"/>
              </w:rPr>
              <w:t>3,395</w:t>
            </w:r>
          </w:p>
        </w:tc>
        <w:tc>
          <w:tcPr>
            <w:tcW w:w="136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D06DA" w:rsidRPr="002A51E2" w:rsidRDefault="004D06DA" w:rsidP="004D0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154AAC" w:rsidRPr="009850C1" w:rsidTr="00154AAC">
        <w:tc>
          <w:tcPr>
            <w:tcW w:w="2038" w:type="pct"/>
          </w:tcPr>
          <w:p w:rsidR="00154AAC" w:rsidRPr="00F679E5" w:rsidRDefault="00154AAC" w:rsidP="00154AAC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631" w:type="pct"/>
            <w:vAlign w:val="bottom"/>
          </w:tcPr>
          <w:p w:rsidR="00154AAC" w:rsidRPr="00F679E5" w:rsidRDefault="00154AAC" w:rsidP="00154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:rsidR="00154AAC" w:rsidRPr="00F679E5" w:rsidRDefault="00154AAC" w:rsidP="00154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154AAC" w:rsidRPr="00F679E5" w:rsidRDefault="00154AAC" w:rsidP="00154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154AAC" w:rsidRPr="00F679E5" w:rsidRDefault="00154AAC" w:rsidP="00154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:rsidR="00154AAC" w:rsidRPr="00F679E5" w:rsidRDefault="00154AAC" w:rsidP="00154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6" w:type="pct"/>
          </w:tcPr>
          <w:p w:rsidR="00154AAC" w:rsidRPr="00F679E5" w:rsidRDefault="00154AAC" w:rsidP="00154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154AAC" w:rsidRPr="00F679E5" w:rsidRDefault="00154AAC" w:rsidP="00154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154AAC" w:rsidRPr="009850C1" w:rsidTr="00154AAC">
        <w:tc>
          <w:tcPr>
            <w:tcW w:w="2038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:rsidR="00154AAC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2A51E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154AAC" w:rsidRPr="009850C1" w:rsidTr="00154AAC">
        <w:tc>
          <w:tcPr>
            <w:tcW w:w="2038" w:type="pct"/>
          </w:tcPr>
          <w:p w:rsidR="00154AAC" w:rsidRPr="0009381F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9381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บริษัทร่วม</w:t>
            </w:r>
          </w:p>
        </w:tc>
        <w:tc>
          <w:tcPr>
            <w:tcW w:w="631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54AAC" w:rsidRPr="009850C1" w:rsidTr="00154AAC">
        <w:tc>
          <w:tcPr>
            <w:tcW w:w="2038" w:type="pct"/>
          </w:tcPr>
          <w:p w:rsidR="00154AAC" w:rsidRPr="0009381F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1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381F">
              <w:rPr>
                <w:rFonts w:ascii="Angsana New" w:hAnsi="Angsana New"/>
                <w:sz w:val="30"/>
                <w:szCs w:val="30"/>
                <w:lang w:val="en-US" w:eastAsia="en-US"/>
              </w:rPr>
              <w:t>67,625</w:t>
            </w:r>
          </w:p>
        </w:tc>
        <w:tc>
          <w:tcPr>
            <w:tcW w:w="136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154AAC" w:rsidRPr="009850C1" w:rsidTr="00154AAC">
        <w:tc>
          <w:tcPr>
            <w:tcW w:w="2038" w:type="pct"/>
          </w:tcPr>
          <w:p w:rsidR="00154AAC" w:rsidRPr="00A1049F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54AAC" w:rsidRPr="009850C1" w:rsidTr="00154AAC">
        <w:tc>
          <w:tcPr>
            <w:tcW w:w="2038" w:type="pct"/>
          </w:tcPr>
          <w:p w:rsidR="00154AAC" w:rsidRPr="00A1049F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1049F">
              <w:rPr>
                <w:rFonts w:ascii="Angsana New" w:hAnsi="Angsana New" w:cs="Angsana New"/>
                <w:b/>
                <w:bCs/>
                <w:cs/>
              </w:rPr>
              <w:t>การร่วมค้า</w:t>
            </w:r>
          </w:p>
        </w:tc>
        <w:tc>
          <w:tcPr>
            <w:tcW w:w="631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54AAC" w:rsidRPr="009850C1" w:rsidTr="00154AAC">
        <w:tc>
          <w:tcPr>
            <w:tcW w:w="2038" w:type="pct"/>
          </w:tcPr>
          <w:p w:rsidR="00154AAC" w:rsidRPr="00A1049F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A1049F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1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381F">
              <w:rPr>
                <w:rFonts w:ascii="Angsana New" w:hAnsi="Angsana New"/>
                <w:sz w:val="30"/>
                <w:szCs w:val="30"/>
                <w:lang w:val="en-US" w:eastAsia="en-US"/>
              </w:rPr>
              <w:t>145,600</w:t>
            </w:r>
          </w:p>
        </w:tc>
        <w:tc>
          <w:tcPr>
            <w:tcW w:w="136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60,667</w:t>
            </w:r>
          </w:p>
        </w:tc>
      </w:tr>
      <w:tr w:rsidR="00154AAC" w:rsidRPr="009850C1" w:rsidTr="00154AAC">
        <w:tc>
          <w:tcPr>
            <w:tcW w:w="2038" w:type="pct"/>
          </w:tcPr>
          <w:p w:rsidR="00154AAC" w:rsidRPr="00A1049F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>
              <w:rPr>
                <w:rFonts w:ascii="Angsana New" w:hAnsi="Angsana New" w:cs="Angsana New"/>
                <w:cs/>
                <w:lang w:val="en-US"/>
              </w:rPr>
              <w:t>ดอกเบี้ย</w:t>
            </w:r>
          </w:p>
        </w:tc>
        <w:tc>
          <w:tcPr>
            <w:tcW w:w="631" w:type="pct"/>
          </w:tcPr>
          <w:p w:rsidR="00154AAC" w:rsidRPr="00962E88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1,793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880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RPr="00962E88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1,793</w:t>
            </w:r>
          </w:p>
        </w:tc>
        <w:tc>
          <w:tcPr>
            <w:tcW w:w="136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880</w:t>
            </w:r>
          </w:p>
        </w:tc>
      </w:tr>
      <w:tr w:rsidR="00154AAC" w:rsidRPr="009850C1" w:rsidTr="00154AAC">
        <w:tc>
          <w:tcPr>
            <w:tcW w:w="2038" w:type="pct"/>
          </w:tcPr>
          <w:p w:rsidR="00154AAC" w:rsidRPr="00A1049F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1049F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631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761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1,311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761</w:t>
            </w:r>
          </w:p>
        </w:tc>
        <w:tc>
          <w:tcPr>
            <w:tcW w:w="136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1,311</w:t>
            </w:r>
          </w:p>
        </w:tc>
      </w:tr>
      <w:tr w:rsidR="00154AAC" w:rsidRPr="009850C1" w:rsidTr="00154AAC">
        <w:tc>
          <w:tcPr>
            <w:tcW w:w="2038" w:type="pct"/>
          </w:tcPr>
          <w:p w:rsidR="00154AAC" w:rsidRPr="0009381F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54AAC" w:rsidRPr="009850C1" w:rsidTr="00154AAC">
        <w:tc>
          <w:tcPr>
            <w:tcW w:w="2038" w:type="pct"/>
          </w:tcPr>
          <w:p w:rsidR="00154AAC" w:rsidRPr="00A1049F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บริษัทร่วมทางอ้อม</w:t>
            </w:r>
          </w:p>
        </w:tc>
        <w:tc>
          <w:tcPr>
            <w:tcW w:w="631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54AAC" w:rsidRPr="009850C1" w:rsidTr="00154AAC">
        <w:tc>
          <w:tcPr>
            <w:tcW w:w="2038" w:type="pct"/>
          </w:tcPr>
          <w:p w:rsidR="00154AAC" w:rsidRPr="00A1049F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Pr="000B6070">
              <w:rPr>
                <w:rFonts w:ascii="Angsana New" w:hAnsi="Angsana New" w:cs="Angsana New"/>
                <w:cs/>
                <w:lang w:val="en-US"/>
              </w:rPr>
              <w:t>ดอกเบี้ย</w:t>
            </w: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A769C">
              <w:rPr>
                <w:rFonts w:ascii="Angsana New" w:hAnsi="Angsana New"/>
                <w:sz w:val="30"/>
                <w:szCs w:val="30"/>
                <w:lang w:val="en-US" w:eastAsia="en-US"/>
              </w:rPr>
              <w:t>40,355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40,355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1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A769C">
              <w:rPr>
                <w:rFonts w:ascii="Angsana New" w:hAnsi="Angsana New"/>
                <w:sz w:val="30"/>
                <w:szCs w:val="30"/>
                <w:lang w:val="en-US" w:eastAsia="en-US"/>
              </w:rPr>
              <w:t>40,355</w:t>
            </w:r>
          </w:p>
        </w:tc>
        <w:tc>
          <w:tcPr>
            <w:tcW w:w="136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40,355</w:t>
            </w:r>
          </w:p>
        </w:tc>
      </w:tr>
      <w:tr w:rsidR="00154AAC" w:rsidRPr="009850C1" w:rsidTr="00154AAC">
        <w:tc>
          <w:tcPr>
            <w:tcW w:w="2038" w:type="pct"/>
          </w:tcPr>
          <w:p w:rsidR="00154AAC" w:rsidRPr="00A1049F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B6070">
              <w:rPr>
                <w:rFonts w:ascii="Angsana New" w:hAnsi="Angsana New" w:cs="Angsana New"/>
                <w:cs/>
                <w:lang w:val="en-US"/>
              </w:rPr>
              <w:t>รายได้อื่น</w:t>
            </w: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A769C">
              <w:rPr>
                <w:rFonts w:ascii="Angsana New" w:hAnsi="Angsana New"/>
                <w:sz w:val="30"/>
                <w:szCs w:val="30"/>
                <w:lang w:val="en-US" w:eastAsia="en-US"/>
              </w:rPr>
              <w:t>2,10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1,980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1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A769C">
              <w:rPr>
                <w:rFonts w:ascii="Angsana New" w:hAnsi="Angsana New"/>
                <w:sz w:val="30"/>
                <w:szCs w:val="30"/>
                <w:lang w:val="en-US" w:eastAsia="en-US"/>
              </w:rPr>
              <w:t>2,10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6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619EA">
              <w:rPr>
                <w:rFonts w:ascii="Angsana New" w:hAnsi="Angsana New"/>
                <w:sz w:val="30"/>
                <w:szCs w:val="30"/>
                <w:lang w:val="en-US" w:eastAsia="en-US"/>
              </w:rPr>
              <w:t>1,980</w:t>
            </w:r>
          </w:p>
        </w:tc>
      </w:tr>
      <w:tr w:rsidR="00154AAC" w:rsidRPr="009850C1" w:rsidTr="00154AAC">
        <w:tc>
          <w:tcPr>
            <w:tcW w:w="2038" w:type="pct"/>
          </w:tcPr>
          <w:p w:rsidR="00154AAC" w:rsidRPr="000B6070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54AAC" w:rsidRPr="009850C1" w:rsidTr="00154AAC">
        <w:tc>
          <w:tcPr>
            <w:tcW w:w="2038" w:type="pct"/>
          </w:tcPr>
          <w:p w:rsidR="00154AAC" w:rsidRPr="00A1049F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54AAC" w:rsidRPr="009850C1" w:rsidTr="00154AAC">
        <w:trPr>
          <w:trHeight w:val="435"/>
        </w:trPr>
        <w:tc>
          <w:tcPr>
            <w:tcW w:w="2038" w:type="pct"/>
          </w:tcPr>
          <w:p w:rsidR="00154AAC" w:rsidRPr="00A1049F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D06DA">
              <w:rPr>
                <w:rFonts w:ascii="Angsana New" w:hAnsi="Angsana New"/>
                <w:sz w:val="30"/>
                <w:szCs w:val="30"/>
                <w:lang w:val="en-US" w:eastAsia="en-US"/>
              </w:rPr>
              <w:t>2,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151,535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1,793,732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A769C">
              <w:rPr>
                <w:rFonts w:ascii="Angsana New" w:hAnsi="Angsana New"/>
                <w:sz w:val="30"/>
                <w:szCs w:val="30"/>
                <w:lang w:val="en-US" w:eastAsia="en-US"/>
              </w:rPr>
              <w:t>1,558,596</w:t>
            </w:r>
          </w:p>
        </w:tc>
        <w:tc>
          <w:tcPr>
            <w:tcW w:w="136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1,553,271</w:t>
            </w:r>
          </w:p>
        </w:tc>
      </w:tr>
      <w:tr w:rsidR="00154AAC" w:rsidRPr="009850C1" w:rsidTr="00154AAC">
        <w:trPr>
          <w:trHeight w:val="435"/>
        </w:trPr>
        <w:tc>
          <w:tcPr>
            <w:tcW w:w="2038" w:type="pct"/>
          </w:tcPr>
          <w:p w:rsidR="00154AAC" w:rsidRPr="00A1049F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รายได้จากการขายไนโตรเจน</w:t>
            </w:r>
          </w:p>
        </w:tc>
        <w:tc>
          <w:tcPr>
            <w:tcW w:w="631" w:type="pct"/>
          </w:tcPr>
          <w:p w:rsidR="00154AAC" w:rsidRPr="00DF43AE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D06DA">
              <w:rPr>
                <w:rFonts w:ascii="Angsana New" w:hAnsi="Angsana New"/>
                <w:sz w:val="30"/>
                <w:szCs w:val="30"/>
                <w:lang w:val="en-US" w:eastAsia="en-US"/>
              </w:rPr>
              <w:t>26,375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RPr="00DF43AE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33,336</w:t>
            </w:r>
          </w:p>
        </w:tc>
        <w:tc>
          <w:tcPr>
            <w:tcW w:w="147" w:type="pct"/>
          </w:tcPr>
          <w:p w:rsidR="00154AAC" w:rsidRPr="00DF43AE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RPr="00DF43AE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A769C">
              <w:rPr>
                <w:rFonts w:ascii="Angsana New" w:hAnsi="Angsana New"/>
                <w:sz w:val="30"/>
                <w:szCs w:val="30"/>
                <w:lang w:val="en-US" w:eastAsia="en-US"/>
              </w:rPr>
              <w:t>26,37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6" w:type="pct"/>
          </w:tcPr>
          <w:p w:rsidR="00154AAC" w:rsidRPr="00DF43AE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RPr="00DF43AE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33,336</w:t>
            </w:r>
          </w:p>
        </w:tc>
      </w:tr>
      <w:tr w:rsidR="00154AAC" w:rsidRPr="009850C1" w:rsidTr="00154AAC">
        <w:trPr>
          <w:trHeight w:val="435"/>
        </w:trPr>
        <w:tc>
          <w:tcPr>
            <w:tcW w:w="2038" w:type="pct"/>
          </w:tcPr>
          <w:p w:rsidR="00154AAC" w:rsidRPr="00A1049F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D06DA">
              <w:rPr>
                <w:rFonts w:ascii="Angsana New" w:hAnsi="Angsana New"/>
                <w:sz w:val="30"/>
                <w:szCs w:val="30"/>
                <w:lang w:val="en-US" w:eastAsia="en-US"/>
              </w:rPr>
              <w:t>135,000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150,000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A769C">
              <w:rPr>
                <w:rFonts w:ascii="Angsana New" w:hAnsi="Angsana New"/>
                <w:sz w:val="30"/>
                <w:szCs w:val="30"/>
                <w:lang w:val="en-US" w:eastAsia="en-US"/>
              </w:rPr>
              <w:t>135,000</w:t>
            </w:r>
          </w:p>
        </w:tc>
        <w:tc>
          <w:tcPr>
            <w:tcW w:w="136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150,000</w:t>
            </w:r>
          </w:p>
        </w:tc>
      </w:tr>
      <w:tr w:rsidR="00154AAC" w:rsidRPr="009850C1" w:rsidTr="00154AAC">
        <w:trPr>
          <w:trHeight w:val="435"/>
        </w:trPr>
        <w:tc>
          <w:tcPr>
            <w:tcW w:w="2038" w:type="pct"/>
          </w:tcPr>
          <w:p w:rsidR="00154AAC" w:rsidRPr="00A1049F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Pr="006D0901">
              <w:rPr>
                <w:rFonts w:ascii="Angsana New" w:hAnsi="Angsana New" w:cs="Angsana New"/>
                <w:cs/>
                <w:lang w:val="en-US"/>
              </w:rPr>
              <w:t>ดอกเบี้ย</w:t>
            </w: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4,192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2,986</w:t>
            </w:r>
          </w:p>
        </w:tc>
        <w:tc>
          <w:tcPr>
            <w:tcW w:w="147" w:type="pct"/>
          </w:tcPr>
          <w:p w:rsidR="00154AAC" w:rsidRPr="00DF43AE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4,192</w:t>
            </w:r>
          </w:p>
        </w:tc>
        <w:tc>
          <w:tcPr>
            <w:tcW w:w="136" w:type="pct"/>
          </w:tcPr>
          <w:p w:rsidR="00154AAC" w:rsidRPr="00DF43AE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2,986</w:t>
            </w:r>
          </w:p>
        </w:tc>
      </w:tr>
      <w:tr w:rsidR="00154AAC" w:rsidRPr="009850C1" w:rsidTr="00154AAC">
        <w:trPr>
          <w:trHeight w:val="435"/>
        </w:trPr>
        <w:tc>
          <w:tcPr>
            <w:tcW w:w="2038" w:type="pct"/>
          </w:tcPr>
          <w:p w:rsidR="00154AAC" w:rsidRPr="00A1049F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รายได้อื่น</w:t>
            </w: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D06DA">
              <w:rPr>
                <w:rFonts w:ascii="Angsana New" w:hAnsi="Angsana New"/>
                <w:sz w:val="30"/>
                <w:szCs w:val="30"/>
                <w:lang w:val="en-US" w:eastAsia="en-US"/>
              </w:rPr>
              <w:t>1,947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2,768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A769C">
              <w:rPr>
                <w:rFonts w:ascii="Angsana New" w:hAnsi="Angsana New"/>
                <w:sz w:val="30"/>
                <w:szCs w:val="30"/>
                <w:lang w:val="en-US" w:eastAsia="en-US"/>
              </w:rPr>
              <w:t>1,947</w:t>
            </w:r>
          </w:p>
        </w:tc>
        <w:tc>
          <w:tcPr>
            <w:tcW w:w="136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2,768</w:t>
            </w:r>
          </w:p>
        </w:tc>
      </w:tr>
      <w:tr w:rsidR="00154AAC" w:rsidRPr="009850C1" w:rsidTr="00154AAC">
        <w:tc>
          <w:tcPr>
            <w:tcW w:w="2038" w:type="pct"/>
          </w:tcPr>
          <w:p w:rsidR="00154AAC" w:rsidRPr="00A1049F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ต้นทุนขาย</w:t>
            </w: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154,894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127,760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A769C">
              <w:rPr>
                <w:rFonts w:ascii="Angsana New" w:hAnsi="Angsana New"/>
                <w:sz w:val="30"/>
                <w:szCs w:val="30"/>
                <w:lang w:val="en-US" w:eastAsia="en-US"/>
              </w:rPr>
              <w:t>95,41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6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115,703</w:t>
            </w:r>
          </w:p>
        </w:tc>
      </w:tr>
      <w:tr w:rsidR="00154AAC" w:rsidRPr="009850C1" w:rsidTr="00154AAC">
        <w:tc>
          <w:tcPr>
            <w:tcW w:w="2038" w:type="pct"/>
          </w:tcPr>
          <w:p w:rsidR="00154AAC" w:rsidRPr="007372D7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ค่าใช้จ่ายในการขาย จัดจำหน่าย</w:t>
            </w:r>
            <w:r w:rsidRPr="007372D7">
              <w:rPr>
                <w:rFonts w:ascii="Angsana New" w:hAnsi="Angsana New" w:cs="Angsana New" w:hint="cs"/>
                <w:spacing w:val="-4"/>
                <w:cs/>
              </w:rPr>
              <w:t>และบริหาร</w:t>
            </w: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22,558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24,362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21,176</w:t>
            </w:r>
          </w:p>
        </w:tc>
        <w:tc>
          <w:tcPr>
            <w:tcW w:w="136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23,484</w:t>
            </w:r>
          </w:p>
        </w:tc>
      </w:tr>
      <w:tr w:rsidR="00154AAC" w:rsidRPr="009850C1" w:rsidTr="00154AAC">
        <w:tc>
          <w:tcPr>
            <w:tcW w:w="2038" w:type="pct"/>
          </w:tcPr>
          <w:p w:rsidR="00154AAC" w:rsidRPr="007372D7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7372D7">
              <w:rPr>
                <w:rFonts w:ascii="Angsana New" w:hAnsi="Angsana New" w:cs="Angsana New" w:hint="cs"/>
                <w:cs/>
                <w:lang w:val="en-US"/>
              </w:rPr>
              <w:t>ต้นทุนที่ดิน อาคารและอุปกรณ์</w:t>
            </w: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54AAC" w:rsidRPr="009850C1" w:rsidTr="00154AAC">
        <w:tc>
          <w:tcPr>
            <w:tcW w:w="2038" w:type="pct"/>
          </w:tcPr>
          <w:p w:rsidR="00154AAC" w:rsidRPr="007372D7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7372D7">
              <w:rPr>
                <w:rFonts w:ascii="Angsana New" w:hAnsi="Angsana New" w:cs="Angsana New" w:hint="cs"/>
                <w:cs/>
              </w:rPr>
              <w:t xml:space="preserve">   และสินทรัพย์ไม่มีตัวตน</w:t>
            </w: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15,247</w:t>
            </w: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4,922</w:t>
            </w:r>
          </w:p>
        </w:tc>
      </w:tr>
      <w:tr w:rsidR="00154AAC" w:rsidRPr="009850C1" w:rsidTr="00154AAC">
        <w:tc>
          <w:tcPr>
            <w:tcW w:w="2038" w:type="pct"/>
          </w:tcPr>
          <w:p w:rsidR="00154AAC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54AAC" w:rsidRPr="009850C1" w:rsidTr="00154AAC">
        <w:tc>
          <w:tcPr>
            <w:tcW w:w="2038" w:type="pct"/>
          </w:tcPr>
          <w:p w:rsidR="00154AAC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54AAC" w:rsidRPr="009850C1" w:rsidTr="00154AAC">
        <w:tc>
          <w:tcPr>
            <w:tcW w:w="2038" w:type="pct"/>
          </w:tcPr>
          <w:p w:rsidR="00154AAC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631" w:type="pct"/>
          </w:tcPr>
          <w:p w:rsidR="00154AAC" w:rsidRPr="00500D4B" w:rsidDel="008D2C41" w:rsidRDefault="00154AAC" w:rsidP="00F03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19,</w:t>
            </w:r>
            <w:r w:rsidR="00F037B9">
              <w:rPr>
                <w:rFonts w:ascii="Angsana New" w:hAnsi="Angsana New"/>
                <w:sz w:val="30"/>
                <w:szCs w:val="30"/>
                <w:lang w:val="en-US" w:eastAsia="en-US"/>
              </w:rPr>
              <w:t>510</w:t>
            </w:r>
          </w:p>
        </w:tc>
        <w:tc>
          <w:tcPr>
            <w:tcW w:w="147" w:type="pct"/>
          </w:tcPr>
          <w:p w:rsidR="00154AAC" w:rsidRPr="00500D4B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154AAC" w:rsidRPr="00500D4B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15,085</w:t>
            </w:r>
          </w:p>
        </w:tc>
        <w:tc>
          <w:tcPr>
            <w:tcW w:w="147" w:type="pct"/>
          </w:tcPr>
          <w:p w:rsidR="00154AAC" w:rsidRPr="00500D4B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154AAC" w:rsidRPr="00500D4B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19,055</w:t>
            </w:r>
          </w:p>
        </w:tc>
        <w:tc>
          <w:tcPr>
            <w:tcW w:w="136" w:type="pct"/>
          </w:tcPr>
          <w:p w:rsidR="00154AAC" w:rsidRPr="00500D4B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154AAC" w:rsidRPr="008971F4" w:rsidDel="008D2C41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14,608</w:t>
            </w:r>
          </w:p>
        </w:tc>
      </w:tr>
    </w:tbl>
    <w:p w:rsidR="00892426" w:rsidRDefault="00892426" w:rsidP="00E22A6D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p w:rsidR="00892426" w:rsidRPr="009C7598" w:rsidRDefault="00892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s/>
        </w:rPr>
        <w:br w:type="page"/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0"/>
        <w:gridCol w:w="273"/>
        <w:gridCol w:w="1170"/>
        <w:gridCol w:w="273"/>
        <w:gridCol w:w="1246"/>
        <w:gridCol w:w="252"/>
        <w:gridCol w:w="1109"/>
      </w:tblGrid>
      <w:tr w:rsidR="00BD489B" w:rsidRPr="009850C1" w:rsidTr="00543736">
        <w:trPr>
          <w:tblHeader/>
        </w:trPr>
        <w:tc>
          <w:tcPr>
            <w:tcW w:w="2038" w:type="pct"/>
          </w:tcPr>
          <w:p w:rsidR="00BD489B" w:rsidRPr="00F679E5" w:rsidRDefault="00BD489B" w:rsidP="005437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BD489B" w:rsidRPr="00624E9E" w:rsidRDefault="00BD489B" w:rsidP="0054373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E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BD489B" w:rsidRPr="00624E9E" w:rsidRDefault="00BD489B" w:rsidP="0054373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BD489B" w:rsidRPr="00624E9E" w:rsidRDefault="00BD489B" w:rsidP="00543736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E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489B" w:rsidRPr="009850C1" w:rsidTr="00154AAC">
        <w:tc>
          <w:tcPr>
            <w:tcW w:w="2038" w:type="pct"/>
          </w:tcPr>
          <w:p w:rsidR="00BD489B" w:rsidRPr="00F679E5" w:rsidRDefault="009D75E7" w:rsidP="009D75E7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สำหรับงวดเก้า</w:t>
            </w:r>
            <w:r w:rsidR="004F704E" w:rsidRPr="00B93B6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30 กันย</w:t>
            </w:r>
            <w:r w:rsidR="004F704E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ายน</w:t>
            </w:r>
          </w:p>
        </w:tc>
        <w:tc>
          <w:tcPr>
            <w:tcW w:w="631" w:type="pct"/>
            <w:vAlign w:val="bottom"/>
          </w:tcPr>
          <w:p w:rsidR="00BD489B" w:rsidRPr="00F679E5" w:rsidRDefault="00BD489B" w:rsidP="005437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:rsidR="00BD489B" w:rsidRPr="00F679E5" w:rsidRDefault="00BD489B" w:rsidP="005437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BD489B" w:rsidRPr="00F679E5" w:rsidRDefault="00BD489B" w:rsidP="005437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BD489B" w:rsidRPr="00F679E5" w:rsidRDefault="00BD489B" w:rsidP="005437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:rsidR="00BD489B" w:rsidRPr="00F679E5" w:rsidRDefault="00BD489B" w:rsidP="005437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6" w:type="pct"/>
          </w:tcPr>
          <w:p w:rsidR="00BD489B" w:rsidRPr="00F679E5" w:rsidRDefault="00BD489B" w:rsidP="005437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BD489B" w:rsidRPr="00F679E5" w:rsidRDefault="00BD489B" w:rsidP="0054373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D489B" w:rsidRPr="009850C1" w:rsidTr="00154AAC">
        <w:trPr>
          <w:trHeight w:val="353"/>
        </w:trPr>
        <w:tc>
          <w:tcPr>
            <w:tcW w:w="2038" w:type="pct"/>
          </w:tcPr>
          <w:p w:rsidR="00BD489B" w:rsidRPr="002A51E2" w:rsidRDefault="00BD489B" w:rsidP="0054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:rsidR="00BD489B" w:rsidRPr="002A51E2" w:rsidRDefault="00BD489B" w:rsidP="0054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2A51E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BD489B" w:rsidRPr="009850C1" w:rsidTr="00154AAC">
        <w:tc>
          <w:tcPr>
            <w:tcW w:w="2038" w:type="pct"/>
          </w:tcPr>
          <w:p w:rsidR="00BD489B" w:rsidRPr="00A1049F" w:rsidRDefault="00BD489B" w:rsidP="00543736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1049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บริษัทใหญ่ลำดับสูงสุด</w:t>
            </w:r>
          </w:p>
        </w:tc>
        <w:tc>
          <w:tcPr>
            <w:tcW w:w="631" w:type="pct"/>
          </w:tcPr>
          <w:p w:rsidR="00BD489B" w:rsidRPr="002A51E2" w:rsidRDefault="00BD489B" w:rsidP="0054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BD489B" w:rsidRPr="002A51E2" w:rsidRDefault="00BD489B" w:rsidP="0054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D489B" w:rsidRPr="002A51E2" w:rsidRDefault="00BD489B" w:rsidP="0054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BD489B" w:rsidRPr="002A51E2" w:rsidRDefault="00BD489B" w:rsidP="0054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BD489B" w:rsidRPr="002A51E2" w:rsidRDefault="00BD489B" w:rsidP="0054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BD489B" w:rsidRPr="002A51E2" w:rsidRDefault="00BD489B" w:rsidP="0054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BD489B" w:rsidRPr="002A51E2" w:rsidRDefault="00BD489B" w:rsidP="00543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66E8F" w:rsidRPr="009850C1" w:rsidTr="00154AAC">
        <w:tc>
          <w:tcPr>
            <w:tcW w:w="2038" w:type="pct"/>
          </w:tcPr>
          <w:p w:rsidR="00466E8F" w:rsidRPr="00A1049F" w:rsidRDefault="00466E8F" w:rsidP="00466E8F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cs/>
              </w:rPr>
            </w:pPr>
            <w:r w:rsidRPr="00A1049F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631" w:type="pct"/>
          </w:tcPr>
          <w:p w:rsidR="00466E8F" w:rsidRPr="002A51E2" w:rsidRDefault="005E3DC2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3DC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50</w:t>
            </w:r>
          </w:p>
        </w:tc>
        <w:tc>
          <w:tcPr>
            <w:tcW w:w="147" w:type="pct"/>
          </w:tcPr>
          <w:p w:rsidR="00466E8F" w:rsidRPr="00A1049F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cs/>
                <w:lang w:val="th-TH" w:eastAsia="en-US"/>
              </w:rPr>
            </w:pPr>
          </w:p>
        </w:tc>
        <w:tc>
          <w:tcPr>
            <w:tcW w:w="631" w:type="pct"/>
          </w:tcPr>
          <w:p w:rsidR="00466E8F" w:rsidRPr="006D10B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</w:p>
        </w:tc>
        <w:tc>
          <w:tcPr>
            <w:tcW w:w="147" w:type="pct"/>
          </w:tcPr>
          <w:p w:rsidR="00466E8F" w:rsidRPr="00A1049F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cs/>
                <w:lang w:val="th-TH" w:eastAsia="en-US"/>
              </w:rPr>
            </w:pPr>
          </w:p>
        </w:tc>
        <w:tc>
          <w:tcPr>
            <w:tcW w:w="672" w:type="pct"/>
          </w:tcPr>
          <w:p w:rsidR="00466E8F" w:rsidRPr="002A51E2" w:rsidRDefault="00466E8F" w:rsidP="00737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98" w:type="pct"/>
          </w:tcPr>
          <w:p w:rsidR="00466E8F" w:rsidRPr="006D10B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</w:p>
        </w:tc>
      </w:tr>
      <w:tr w:rsidR="00466E8F" w:rsidRPr="009850C1" w:rsidTr="00154AAC">
        <w:tc>
          <w:tcPr>
            <w:tcW w:w="2038" w:type="pct"/>
          </w:tcPr>
          <w:p w:rsidR="00466E8F" w:rsidRPr="00196C18" w:rsidRDefault="00466E8F" w:rsidP="00466E8F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1049F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631" w:type="pct"/>
          </w:tcPr>
          <w:p w:rsidR="00466E8F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3DC2">
              <w:rPr>
                <w:rFonts w:ascii="Angsana New" w:hAnsi="Angsana New"/>
                <w:sz w:val="30"/>
                <w:szCs w:val="30"/>
                <w:lang w:val="en-US" w:eastAsia="en-US"/>
              </w:rPr>
              <w:t>12,183,54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66E8F" w:rsidRPr="006D10B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9,939,764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66E8F" w:rsidRPr="002A51E2" w:rsidRDefault="00466E8F" w:rsidP="00737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4BD0">
              <w:rPr>
                <w:rFonts w:ascii="Angsana New" w:hAnsi="Angsana New"/>
                <w:sz w:val="30"/>
                <w:szCs w:val="30"/>
                <w:lang w:val="en-US" w:eastAsia="en-US"/>
              </w:rPr>
              <w:t>9,255,431</w:t>
            </w: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66E8F" w:rsidRPr="006D10B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9,178,874</w:t>
            </w:r>
          </w:p>
        </w:tc>
      </w:tr>
      <w:tr w:rsidR="00466E8F" w:rsidRPr="009850C1" w:rsidTr="00154AAC">
        <w:tc>
          <w:tcPr>
            <w:tcW w:w="2038" w:type="pct"/>
          </w:tcPr>
          <w:p w:rsidR="00466E8F" w:rsidRPr="007372D7" w:rsidRDefault="00466E8F" w:rsidP="007372D7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b/>
                <w:bCs/>
                <w:spacing w:val="-4"/>
                <w:cs/>
                <w:lang w:val="en-US"/>
              </w:rPr>
            </w:pPr>
            <w:r w:rsidRPr="007372D7">
              <w:rPr>
                <w:rFonts w:ascii="Angsana New" w:hAnsi="Angsana New" w:cs="Angsana New"/>
                <w:spacing w:val="-4"/>
                <w:cs/>
                <w:lang w:val="en-US"/>
              </w:rPr>
              <w:t>ค่าใช้จ่ายในการ</w:t>
            </w:r>
            <w:r w:rsidR="007372D7" w:rsidRPr="007372D7">
              <w:rPr>
                <w:rFonts w:ascii="Angsana New" w:hAnsi="Angsana New" w:cs="Angsana New" w:hint="cs"/>
                <w:spacing w:val="-4"/>
                <w:cs/>
                <w:lang w:val="en-US"/>
              </w:rPr>
              <w:t>ขาย จัดจำหน่ายและบริหาร</w:t>
            </w:r>
          </w:p>
        </w:tc>
        <w:tc>
          <w:tcPr>
            <w:tcW w:w="631" w:type="pct"/>
          </w:tcPr>
          <w:p w:rsidR="00466E8F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3DC2">
              <w:rPr>
                <w:rFonts w:ascii="Angsana New" w:hAnsi="Angsana New"/>
                <w:sz w:val="30"/>
                <w:szCs w:val="30"/>
                <w:lang w:val="en-US" w:eastAsia="en-US"/>
              </w:rPr>
              <w:t>39,425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66E8F" w:rsidRPr="00BD489B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42,289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66E8F" w:rsidRPr="002A51E2" w:rsidRDefault="00466E8F" w:rsidP="00737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4BD0">
              <w:rPr>
                <w:rFonts w:ascii="Angsana New" w:hAnsi="Angsana New"/>
                <w:sz w:val="30"/>
                <w:szCs w:val="30"/>
                <w:lang w:val="en-US" w:eastAsia="en-US"/>
              </w:rPr>
              <w:t>39,406</w:t>
            </w: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66E8F" w:rsidRPr="00BD489B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42,250</w:t>
            </w:r>
          </w:p>
        </w:tc>
      </w:tr>
      <w:tr w:rsidR="00466E8F" w:rsidRPr="009850C1" w:rsidTr="00154AAC">
        <w:tc>
          <w:tcPr>
            <w:tcW w:w="2038" w:type="pct"/>
          </w:tcPr>
          <w:p w:rsidR="00466E8F" w:rsidRPr="007372D7" w:rsidRDefault="00466E8F" w:rsidP="00466E8F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 w:rsidRPr="007372D7">
              <w:rPr>
                <w:rFonts w:ascii="Angsana New" w:hAnsi="Angsana New" w:cs="Angsana New"/>
                <w:spacing w:val="-4"/>
                <w:cs/>
                <w:lang w:val="en-US"/>
              </w:rPr>
              <w:t>ต้นทุนทางการเงิน</w:t>
            </w:r>
          </w:p>
        </w:tc>
        <w:tc>
          <w:tcPr>
            <w:tcW w:w="631" w:type="pct"/>
          </w:tcPr>
          <w:p w:rsidR="00466E8F" w:rsidRPr="002A51E2" w:rsidRDefault="005E3DC2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66E8F" w:rsidRPr="00AA47E3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1,639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66E8F" w:rsidRPr="002A51E2" w:rsidRDefault="00466E8F" w:rsidP="00737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66E8F" w:rsidRPr="00AA47E3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1,639</w:t>
            </w:r>
          </w:p>
        </w:tc>
      </w:tr>
      <w:tr w:rsidR="00466E8F" w:rsidRPr="009850C1" w:rsidTr="00154AAC">
        <w:tc>
          <w:tcPr>
            <w:tcW w:w="2038" w:type="pct"/>
          </w:tcPr>
          <w:p w:rsidR="00466E8F" w:rsidRPr="007372D7" w:rsidRDefault="00466E8F" w:rsidP="00466E8F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372D7">
              <w:rPr>
                <w:rFonts w:ascii="Angsana New" w:hAnsi="Angsana New" w:cs="Angsana New"/>
                <w:cs/>
                <w:lang w:val="en-US"/>
              </w:rPr>
              <w:t>ต้นทุน</w:t>
            </w:r>
            <w:r w:rsidRPr="007372D7">
              <w:rPr>
                <w:rFonts w:ascii="Angsana New" w:hAnsi="Angsana New" w:cs="Angsana New" w:hint="cs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631" w:type="pct"/>
          </w:tcPr>
          <w:p w:rsidR="00466E8F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274,271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66E8F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60,833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66E8F" w:rsidRDefault="00466E8F" w:rsidP="00737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274,271</w:t>
            </w: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66E8F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466E8F" w:rsidRPr="009850C1" w:rsidTr="00154AAC">
        <w:tc>
          <w:tcPr>
            <w:tcW w:w="2038" w:type="pct"/>
          </w:tcPr>
          <w:p w:rsidR="00466E8F" w:rsidRPr="00C61848" w:rsidRDefault="00466E8F" w:rsidP="00466E8F">
            <w:pPr>
              <w:pStyle w:val="a"/>
              <w:widowControl w:val="0"/>
              <w:tabs>
                <w:tab w:val="clear" w:pos="1080"/>
              </w:tabs>
              <w:ind w:left="-18" w:firstLine="18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466E8F" w:rsidRPr="00C61848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66E8F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66E8F" w:rsidRPr="00C61848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66E8F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66E8F" w:rsidRPr="009850C1" w:rsidTr="00154AAC">
        <w:trPr>
          <w:trHeight w:val="412"/>
        </w:trPr>
        <w:tc>
          <w:tcPr>
            <w:tcW w:w="2038" w:type="pct"/>
          </w:tcPr>
          <w:p w:rsidR="00466E8F" w:rsidRDefault="00466E8F" w:rsidP="00466E8F">
            <w:pPr>
              <w:pStyle w:val="a"/>
              <w:widowControl w:val="0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1049F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ผู้ถือหุ้น</w:t>
            </w:r>
          </w:p>
        </w:tc>
        <w:tc>
          <w:tcPr>
            <w:tcW w:w="631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66E8F" w:rsidRPr="009850C1" w:rsidTr="00154AAC">
        <w:tc>
          <w:tcPr>
            <w:tcW w:w="2038" w:type="pct"/>
          </w:tcPr>
          <w:p w:rsidR="00466E8F" w:rsidRPr="00A1049F" w:rsidDel="00382FBC" w:rsidRDefault="00466E8F" w:rsidP="00466E8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:rsidR="00466E8F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3,423,200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66E8F" w:rsidRPr="006D10B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2,917,659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3,423,200</w:t>
            </w: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66E8F" w:rsidRPr="006D10B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2,917,659</w:t>
            </w:r>
          </w:p>
        </w:tc>
      </w:tr>
      <w:tr w:rsidR="00466E8F" w:rsidRPr="009850C1" w:rsidTr="00154AAC">
        <w:tc>
          <w:tcPr>
            <w:tcW w:w="2038" w:type="pct"/>
          </w:tcPr>
          <w:p w:rsidR="00466E8F" w:rsidRPr="00A1049F" w:rsidRDefault="00466E8F" w:rsidP="00466E8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631" w:type="pct"/>
          </w:tcPr>
          <w:p w:rsidR="00466E8F" w:rsidRPr="002A51E2" w:rsidRDefault="005E3DC2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66E8F" w:rsidRPr="006D10B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124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66E8F" w:rsidRPr="006D10B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124</w:t>
            </w:r>
          </w:p>
        </w:tc>
      </w:tr>
      <w:tr w:rsidR="00466E8F" w:rsidRPr="009850C1" w:rsidTr="00154AAC">
        <w:tc>
          <w:tcPr>
            <w:tcW w:w="2038" w:type="pct"/>
          </w:tcPr>
          <w:p w:rsidR="00466E8F" w:rsidRPr="00A1049F" w:rsidDel="00382FBC" w:rsidRDefault="00466E8F" w:rsidP="00466E8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A1049F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631" w:type="pct"/>
          </w:tcPr>
          <w:p w:rsidR="00466E8F" w:rsidRPr="002A51E2" w:rsidRDefault="00AC0E5F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28,972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66E8F" w:rsidRPr="006D10B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24,929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66E8F" w:rsidRPr="002A51E2" w:rsidRDefault="00AC0E5F" w:rsidP="004C3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28,972</w:t>
            </w: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66E8F" w:rsidRPr="006D10B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24,929</w:t>
            </w:r>
          </w:p>
        </w:tc>
      </w:tr>
      <w:tr w:rsidR="00466E8F" w:rsidRPr="009850C1" w:rsidTr="00154AAC">
        <w:tc>
          <w:tcPr>
            <w:tcW w:w="2038" w:type="pct"/>
          </w:tcPr>
          <w:p w:rsidR="00466E8F" w:rsidRPr="00A1049F" w:rsidDel="00382FBC" w:rsidRDefault="00466E8F" w:rsidP="00466E8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7372D7">
              <w:rPr>
                <w:rFonts w:ascii="Angsana New" w:hAnsi="Angsana New" w:cs="Angsana New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631" w:type="pct"/>
          </w:tcPr>
          <w:p w:rsidR="00466E8F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388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66E8F" w:rsidRPr="006D10B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13,372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388</w:t>
            </w: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66E8F" w:rsidRPr="006D10B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13,372</w:t>
            </w:r>
          </w:p>
        </w:tc>
      </w:tr>
      <w:tr w:rsidR="00466E8F" w:rsidRPr="009850C1" w:rsidTr="00154AAC">
        <w:tc>
          <w:tcPr>
            <w:tcW w:w="2038" w:type="pct"/>
          </w:tcPr>
          <w:p w:rsidR="00466E8F" w:rsidRPr="00A1049F" w:rsidRDefault="00466E8F" w:rsidP="00466E8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466E8F" w:rsidDel="008D2C41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66E8F" w:rsidRDefault="00466E8F" w:rsidP="00466E8F">
            <w:pPr>
              <w:pStyle w:val="a"/>
              <w:widowControl w:val="0"/>
              <w:tabs>
                <w:tab w:val="clear" w:pos="1080"/>
                <w:tab w:val="decimal" w:pos="954"/>
              </w:tabs>
              <w:ind w:left="-108" w:right="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66E8F" w:rsidDel="008D2C41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66E8F" w:rsidRDefault="00466E8F" w:rsidP="00466E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14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6E8F" w:rsidRPr="009850C1" w:rsidTr="00154AAC">
        <w:tc>
          <w:tcPr>
            <w:tcW w:w="2038" w:type="pct"/>
          </w:tcPr>
          <w:p w:rsidR="00466E8F" w:rsidRPr="00A1049F" w:rsidDel="00382FBC" w:rsidRDefault="00466E8F" w:rsidP="00466E8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A1049F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631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66E8F" w:rsidRPr="00A1049F" w:rsidRDefault="00466E8F" w:rsidP="00466E8F">
            <w:pPr>
              <w:pStyle w:val="a"/>
              <w:widowControl w:val="0"/>
              <w:tabs>
                <w:tab w:val="clear" w:pos="1080"/>
                <w:tab w:val="decimal" w:pos="954"/>
                <w:tab w:val="decimal" w:pos="980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66E8F" w:rsidRPr="00A1049F" w:rsidRDefault="00466E8F" w:rsidP="00466E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6E8F" w:rsidRPr="009850C1" w:rsidTr="00154AAC">
        <w:tc>
          <w:tcPr>
            <w:tcW w:w="2038" w:type="pct"/>
          </w:tcPr>
          <w:p w:rsidR="00466E8F" w:rsidRPr="00A1049F" w:rsidDel="00382FBC" w:rsidRDefault="00466E8F" w:rsidP="00466E8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รายได้</w:t>
            </w:r>
            <w:r w:rsidRPr="00A1049F">
              <w:rPr>
                <w:rFonts w:ascii="Angsana New" w:hAnsi="Angsana New" w:cs="Angsana New"/>
                <w:cs/>
              </w:rPr>
              <w:t>ดอกเบี้ย</w:t>
            </w:r>
          </w:p>
        </w:tc>
        <w:tc>
          <w:tcPr>
            <w:tcW w:w="631" w:type="pct"/>
          </w:tcPr>
          <w:p w:rsidR="00466E8F" w:rsidRPr="002A51E2" w:rsidRDefault="005E3DC2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66E8F" w:rsidRPr="009A658D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10,910</w:t>
            </w: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66E8F" w:rsidRPr="006D10B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10,403</w:t>
            </w:r>
          </w:p>
        </w:tc>
      </w:tr>
      <w:tr w:rsidR="00466E8F" w:rsidRPr="009850C1" w:rsidTr="00154AAC">
        <w:tc>
          <w:tcPr>
            <w:tcW w:w="2038" w:type="pct"/>
          </w:tcPr>
          <w:p w:rsidR="00466E8F" w:rsidRPr="00AA47E3" w:rsidRDefault="00466E8F" w:rsidP="00466E8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  <w:r w:rsidRPr="00A1049F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631" w:type="pct"/>
          </w:tcPr>
          <w:p w:rsidR="00466E8F" w:rsidRPr="002A51E2" w:rsidRDefault="005E3DC2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66E8F" w:rsidRPr="009A658D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14,615</w:t>
            </w: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66E8F" w:rsidRPr="006D10B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9,316</w:t>
            </w:r>
          </w:p>
        </w:tc>
      </w:tr>
      <w:tr w:rsidR="00466E8F" w:rsidRPr="009850C1" w:rsidTr="00154AAC">
        <w:tc>
          <w:tcPr>
            <w:tcW w:w="2038" w:type="pct"/>
          </w:tcPr>
          <w:p w:rsidR="00466E8F" w:rsidRPr="003574CE" w:rsidDel="00382FBC" w:rsidRDefault="00466E8F" w:rsidP="00466E8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highlight w:val="yellow"/>
                <w:cs/>
              </w:rPr>
            </w:pPr>
            <w:r w:rsidRPr="007372D7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631" w:type="pct"/>
          </w:tcPr>
          <w:p w:rsidR="00466E8F" w:rsidRPr="002A51E2" w:rsidRDefault="005E3DC2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66E8F" w:rsidRPr="009A658D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4,614</w:t>
            </w: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66E8F" w:rsidRPr="006D10B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466E8F" w:rsidRPr="009850C1" w:rsidTr="00154AAC">
        <w:tc>
          <w:tcPr>
            <w:tcW w:w="2038" w:type="pct"/>
          </w:tcPr>
          <w:p w:rsidR="00466E8F" w:rsidRPr="00A1049F" w:rsidRDefault="00466E8F" w:rsidP="00466E8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31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66E8F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66E8F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66E8F" w:rsidRPr="009850C1" w:rsidTr="00154AAC">
        <w:tc>
          <w:tcPr>
            <w:tcW w:w="2038" w:type="pct"/>
          </w:tcPr>
          <w:p w:rsidR="00466E8F" w:rsidRPr="00A1049F" w:rsidRDefault="00466E8F" w:rsidP="00466E8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1049F">
              <w:rPr>
                <w:rFonts w:ascii="Angsana New" w:hAnsi="Angsana New" w:cs="Angsana New" w:hint="cs"/>
                <w:b/>
                <w:bCs/>
                <w:cs/>
              </w:rPr>
              <w:t>บริษัทร่วม</w:t>
            </w:r>
          </w:p>
        </w:tc>
        <w:tc>
          <w:tcPr>
            <w:tcW w:w="631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66E8F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66E8F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66E8F" w:rsidRPr="009850C1" w:rsidTr="00154AAC">
        <w:tc>
          <w:tcPr>
            <w:tcW w:w="2038" w:type="pct"/>
          </w:tcPr>
          <w:p w:rsidR="00466E8F" w:rsidRPr="00A1049F" w:rsidRDefault="00466E8F" w:rsidP="00466E8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1049F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1" w:type="pct"/>
          </w:tcPr>
          <w:p w:rsidR="00466E8F" w:rsidRPr="002A51E2" w:rsidRDefault="005E3DC2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66E8F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66E8F" w:rsidRPr="002A51E2" w:rsidRDefault="004C34CB" w:rsidP="004C3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C34CB">
              <w:rPr>
                <w:rFonts w:ascii="Angsana New" w:hAnsi="Angsana New"/>
                <w:sz w:val="30"/>
                <w:szCs w:val="30"/>
                <w:lang w:val="en-US" w:eastAsia="en-US"/>
              </w:rPr>
              <w:t>81,150</w:t>
            </w: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66E8F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20,288</w:t>
            </w:r>
          </w:p>
        </w:tc>
      </w:tr>
      <w:tr w:rsidR="00466E8F" w:rsidRPr="009850C1" w:rsidTr="00154AAC">
        <w:tc>
          <w:tcPr>
            <w:tcW w:w="2038" w:type="pct"/>
          </w:tcPr>
          <w:p w:rsidR="00466E8F" w:rsidRPr="00A1049F" w:rsidDel="00382FBC" w:rsidRDefault="00466E8F" w:rsidP="00466E8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631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66E8F" w:rsidRPr="009850C1" w:rsidTr="00154AAC">
        <w:tc>
          <w:tcPr>
            <w:tcW w:w="2038" w:type="pct"/>
          </w:tcPr>
          <w:p w:rsidR="00466E8F" w:rsidRPr="00A1049F" w:rsidRDefault="00466E8F" w:rsidP="00466E8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1049F">
              <w:rPr>
                <w:rFonts w:ascii="Angsana New" w:hAnsi="Angsana New" w:cs="Angsana New"/>
                <w:b/>
                <w:bCs/>
                <w:cs/>
              </w:rPr>
              <w:t>การร่วมค้า</w:t>
            </w:r>
          </w:p>
        </w:tc>
        <w:tc>
          <w:tcPr>
            <w:tcW w:w="631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623B8" w:rsidRPr="009850C1" w:rsidTr="00154AAC">
        <w:tc>
          <w:tcPr>
            <w:tcW w:w="2038" w:type="pct"/>
          </w:tcPr>
          <w:p w:rsidR="00C623B8" w:rsidRPr="00A1049F" w:rsidRDefault="00C623B8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A1049F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1" w:type="pct"/>
          </w:tcPr>
          <w:p w:rsidR="00C623B8" w:rsidRPr="002A51E2" w:rsidRDefault="00C623B8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C623B8" w:rsidRPr="002A51E2" w:rsidRDefault="00C623B8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623B8" w:rsidRPr="009A658D" w:rsidRDefault="00C623B8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C623B8" w:rsidRPr="002A51E2" w:rsidRDefault="00C623B8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C623B8" w:rsidRDefault="00C623B8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C34CB">
              <w:rPr>
                <w:rFonts w:ascii="Angsana New" w:hAnsi="Angsana New"/>
                <w:sz w:val="30"/>
                <w:szCs w:val="30"/>
                <w:lang w:val="en-US" w:eastAsia="en-US"/>
              </w:rPr>
              <w:t>400,600</w:t>
            </w:r>
          </w:p>
        </w:tc>
        <w:tc>
          <w:tcPr>
            <w:tcW w:w="136" w:type="pct"/>
          </w:tcPr>
          <w:p w:rsidR="00C623B8" w:rsidRPr="002A51E2" w:rsidRDefault="00C623B8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C623B8" w:rsidRPr="006D10B2" w:rsidRDefault="00C623B8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221,667</w:t>
            </w:r>
          </w:p>
        </w:tc>
      </w:tr>
      <w:tr w:rsidR="00466E8F" w:rsidRPr="009850C1" w:rsidTr="00154AAC">
        <w:tc>
          <w:tcPr>
            <w:tcW w:w="2038" w:type="pct"/>
          </w:tcPr>
          <w:p w:rsidR="00466E8F" w:rsidRPr="00A1049F" w:rsidRDefault="00466E8F" w:rsidP="00466E8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>
              <w:rPr>
                <w:rFonts w:ascii="Angsana New" w:hAnsi="Angsana New" w:cs="Angsana New"/>
                <w:cs/>
                <w:lang w:val="en-US"/>
              </w:rPr>
              <w:t>ดอกเบี้ย</w:t>
            </w:r>
          </w:p>
        </w:tc>
        <w:tc>
          <w:tcPr>
            <w:tcW w:w="631" w:type="pct"/>
          </w:tcPr>
          <w:p w:rsidR="00466E8F" w:rsidRPr="00962E88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E3DC2">
              <w:rPr>
                <w:rFonts w:ascii="Angsana New" w:hAnsi="Angsana New"/>
                <w:sz w:val="30"/>
                <w:szCs w:val="30"/>
                <w:lang w:val="en-US" w:eastAsia="en-US"/>
              </w:rPr>
              <w:t>5,02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66E8F" w:rsidRPr="00E321D7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1,068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66E8F" w:rsidRPr="00962E88" w:rsidRDefault="004C34CB" w:rsidP="004C3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C34CB">
              <w:rPr>
                <w:rFonts w:ascii="Angsana New" w:hAnsi="Angsana New"/>
                <w:sz w:val="30"/>
                <w:szCs w:val="30"/>
                <w:lang w:val="en-US" w:eastAsia="en-US"/>
              </w:rPr>
              <w:t>5,02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66E8F" w:rsidRPr="00E321D7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1,068</w:t>
            </w:r>
          </w:p>
        </w:tc>
      </w:tr>
      <w:tr w:rsidR="00466E8F" w:rsidRPr="009850C1" w:rsidTr="00154AAC">
        <w:tc>
          <w:tcPr>
            <w:tcW w:w="2038" w:type="pct"/>
          </w:tcPr>
          <w:p w:rsidR="00466E8F" w:rsidRPr="00A1049F" w:rsidRDefault="00466E8F" w:rsidP="00466E8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1049F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631" w:type="pct"/>
          </w:tcPr>
          <w:p w:rsidR="00466E8F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2,590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66E8F" w:rsidRPr="009A658D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3,933</w:t>
            </w: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66E8F" w:rsidRPr="002A51E2" w:rsidRDefault="004C34CB" w:rsidP="004C34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2,590</w:t>
            </w: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66E8F" w:rsidRPr="006D10B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A47E3">
              <w:rPr>
                <w:rFonts w:ascii="Angsana New" w:hAnsi="Angsana New"/>
                <w:sz w:val="30"/>
                <w:szCs w:val="30"/>
                <w:lang w:val="en-US" w:eastAsia="en-US"/>
              </w:rPr>
              <w:t>3,933</w:t>
            </w:r>
          </w:p>
        </w:tc>
      </w:tr>
      <w:tr w:rsidR="00466E8F" w:rsidRPr="009850C1" w:rsidTr="00154AAC">
        <w:tc>
          <w:tcPr>
            <w:tcW w:w="2038" w:type="pct"/>
          </w:tcPr>
          <w:p w:rsidR="00466E8F" w:rsidRPr="00A1049F" w:rsidRDefault="00466E8F" w:rsidP="00466E8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1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66E8F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66E8F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66E8F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466E8F" w:rsidRPr="009850C1" w:rsidTr="00154AAC">
        <w:tc>
          <w:tcPr>
            <w:tcW w:w="2038" w:type="pct"/>
          </w:tcPr>
          <w:p w:rsidR="00466E8F" w:rsidRPr="00A1049F" w:rsidRDefault="00466E8F" w:rsidP="00466E8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บริษัทร่วมทางอ้อม</w:t>
            </w:r>
          </w:p>
        </w:tc>
        <w:tc>
          <w:tcPr>
            <w:tcW w:w="631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66E8F" w:rsidDel="008D2C41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466E8F" w:rsidDel="008D2C41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466E8F" w:rsidRPr="002A51E2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466E8F" w:rsidDel="008D2C41" w:rsidRDefault="00466E8F" w:rsidP="00466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E3DC2" w:rsidRPr="009850C1" w:rsidTr="00154AAC">
        <w:tc>
          <w:tcPr>
            <w:tcW w:w="2038" w:type="pct"/>
          </w:tcPr>
          <w:p w:rsidR="005E3DC2" w:rsidRPr="00A1049F" w:rsidRDefault="005E3DC2" w:rsidP="005E3DC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Pr="000B6070">
              <w:rPr>
                <w:rFonts w:ascii="Angsana New" w:hAnsi="Angsana New" w:cs="Angsana New"/>
                <w:cs/>
                <w:lang w:val="en-US"/>
              </w:rPr>
              <w:t>ดอกเบี้ย</w:t>
            </w:r>
          </w:p>
        </w:tc>
        <w:tc>
          <w:tcPr>
            <w:tcW w:w="631" w:type="pct"/>
          </w:tcPr>
          <w:p w:rsidR="005E3DC2" w:rsidDel="008D2C41" w:rsidRDefault="005E3DC2" w:rsidP="00737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C34CB">
              <w:rPr>
                <w:rFonts w:ascii="Angsana New" w:hAnsi="Angsana New"/>
                <w:sz w:val="30"/>
                <w:szCs w:val="30"/>
                <w:lang w:val="en-US" w:eastAsia="en-US"/>
              </w:rPr>
              <w:t>119,750</w:t>
            </w:r>
          </w:p>
        </w:tc>
        <w:tc>
          <w:tcPr>
            <w:tcW w:w="147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5E3DC2" w:rsidRPr="006D10B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120</w:t>
            </w:r>
            <w:r w:rsidRPr="006C4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387</w:t>
            </w:r>
          </w:p>
        </w:tc>
        <w:tc>
          <w:tcPr>
            <w:tcW w:w="147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C34CB">
              <w:rPr>
                <w:rFonts w:ascii="Angsana New" w:hAnsi="Angsana New"/>
                <w:sz w:val="30"/>
                <w:szCs w:val="30"/>
                <w:lang w:val="en-US" w:eastAsia="en-US"/>
              </w:rPr>
              <w:t>119,750</w:t>
            </w:r>
          </w:p>
        </w:tc>
        <w:tc>
          <w:tcPr>
            <w:tcW w:w="136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5E3DC2" w:rsidRPr="006D10B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120</w:t>
            </w:r>
            <w:r w:rsidRPr="006C4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387</w:t>
            </w:r>
          </w:p>
        </w:tc>
      </w:tr>
      <w:tr w:rsidR="005E3DC2" w:rsidRPr="009850C1" w:rsidTr="00154AAC">
        <w:tc>
          <w:tcPr>
            <w:tcW w:w="2038" w:type="pct"/>
          </w:tcPr>
          <w:p w:rsidR="005E3DC2" w:rsidRPr="00A1049F" w:rsidRDefault="005E3DC2" w:rsidP="005E3DC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B6070">
              <w:rPr>
                <w:rFonts w:ascii="Angsana New" w:hAnsi="Angsana New" w:cs="Angsana New"/>
                <w:cs/>
                <w:lang w:val="en-US"/>
              </w:rPr>
              <w:t>รายได้อื่น</w:t>
            </w:r>
          </w:p>
        </w:tc>
        <w:tc>
          <w:tcPr>
            <w:tcW w:w="631" w:type="pct"/>
          </w:tcPr>
          <w:p w:rsidR="005E3DC2" w:rsidDel="008D2C41" w:rsidRDefault="005E3DC2" w:rsidP="00737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C34CB">
              <w:rPr>
                <w:rFonts w:ascii="Angsana New" w:hAnsi="Angsana New"/>
                <w:sz w:val="30"/>
                <w:szCs w:val="30"/>
                <w:lang w:val="en-US" w:eastAsia="en-US"/>
              </w:rPr>
              <w:t>6,326</w:t>
            </w:r>
          </w:p>
        </w:tc>
        <w:tc>
          <w:tcPr>
            <w:tcW w:w="147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5E3DC2" w:rsidRPr="006D10B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</w:t>
            </w:r>
            <w:r w:rsidRPr="006C4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940</w:t>
            </w:r>
          </w:p>
        </w:tc>
        <w:tc>
          <w:tcPr>
            <w:tcW w:w="147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C34CB">
              <w:rPr>
                <w:rFonts w:ascii="Angsana New" w:hAnsi="Angsana New"/>
                <w:sz w:val="30"/>
                <w:szCs w:val="30"/>
                <w:lang w:val="en-US" w:eastAsia="en-US"/>
              </w:rPr>
              <w:t>6,326</w:t>
            </w:r>
          </w:p>
        </w:tc>
        <w:tc>
          <w:tcPr>
            <w:tcW w:w="136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5E3DC2" w:rsidRPr="006D10B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</w:t>
            </w:r>
            <w:r w:rsidRPr="006C4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940</w:t>
            </w:r>
          </w:p>
        </w:tc>
      </w:tr>
      <w:tr w:rsidR="00154AAC" w:rsidRPr="009850C1" w:rsidTr="00154AAC">
        <w:tc>
          <w:tcPr>
            <w:tcW w:w="2038" w:type="pct"/>
          </w:tcPr>
          <w:p w:rsidR="00154AAC" w:rsidRPr="00F679E5" w:rsidRDefault="00154AAC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31" w:type="pct"/>
            <w:vAlign w:val="bottom"/>
          </w:tcPr>
          <w:p w:rsidR="00154AAC" w:rsidRPr="00F679E5" w:rsidRDefault="00154AAC" w:rsidP="00154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:rsidR="00154AAC" w:rsidRPr="00F679E5" w:rsidRDefault="00154AAC" w:rsidP="00154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154AAC" w:rsidRPr="00F679E5" w:rsidRDefault="00154AAC" w:rsidP="00154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154AAC" w:rsidRPr="00F679E5" w:rsidRDefault="00154AAC" w:rsidP="00154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vAlign w:val="bottom"/>
          </w:tcPr>
          <w:p w:rsidR="00154AAC" w:rsidRPr="00F679E5" w:rsidRDefault="00154AAC" w:rsidP="00154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6" w:type="pct"/>
          </w:tcPr>
          <w:p w:rsidR="00154AAC" w:rsidRPr="00F679E5" w:rsidRDefault="00154AAC" w:rsidP="00154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154AAC" w:rsidRPr="00F679E5" w:rsidRDefault="00154AAC" w:rsidP="00154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79E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F679E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154AAC" w:rsidRPr="009850C1" w:rsidTr="00154AAC">
        <w:trPr>
          <w:trHeight w:val="353"/>
        </w:trPr>
        <w:tc>
          <w:tcPr>
            <w:tcW w:w="2038" w:type="pct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:rsidR="00154AAC" w:rsidRPr="002A51E2" w:rsidRDefault="00154AAC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2A51E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5E3DC2" w:rsidRPr="009850C1" w:rsidTr="00154AAC">
        <w:tc>
          <w:tcPr>
            <w:tcW w:w="2038" w:type="pct"/>
          </w:tcPr>
          <w:p w:rsidR="005E3DC2" w:rsidRPr="00A1049F" w:rsidRDefault="005E3DC2" w:rsidP="005E3DC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E3DC2" w:rsidRPr="009850C1" w:rsidTr="00154AAC">
        <w:trPr>
          <w:trHeight w:val="435"/>
        </w:trPr>
        <w:tc>
          <w:tcPr>
            <w:tcW w:w="2038" w:type="pct"/>
          </w:tcPr>
          <w:p w:rsidR="005E3DC2" w:rsidRPr="00A1049F" w:rsidRDefault="005E3DC2" w:rsidP="005E3DC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31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3DC2">
              <w:rPr>
                <w:rFonts w:ascii="Angsana New" w:hAnsi="Angsana New"/>
                <w:sz w:val="30"/>
                <w:szCs w:val="30"/>
                <w:lang w:val="en-US" w:eastAsia="en-US"/>
              </w:rPr>
              <w:t>6,446,790</w:t>
            </w:r>
          </w:p>
        </w:tc>
        <w:tc>
          <w:tcPr>
            <w:tcW w:w="147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5E3DC2" w:rsidRPr="009A658D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</w:t>
            </w:r>
            <w:r w:rsidRPr="006C4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568</w:t>
            </w:r>
            <w:r w:rsidRPr="006C4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690</w:t>
            </w:r>
          </w:p>
        </w:tc>
        <w:tc>
          <w:tcPr>
            <w:tcW w:w="147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1803">
              <w:rPr>
                <w:rFonts w:ascii="Angsana New" w:hAnsi="Angsana New"/>
                <w:sz w:val="30"/>
                <w:szCs w:val="30"/>
                <w:lang w:val="en-US" w:eastAsia="en-US"/>
              </w:rPr>
              <w:t>4,692,399</w:t>
            </w:r>
          </w:p>
        </w:tc>
        <w:tc>
          <w:tcPr>
            <w:tcW w:w="136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5E3DC2" w:rsidRPr="006D10B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</w:t>
            </w:r>
            <w:r w:rsidRPr="006C4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424</w:t>
            </w:r>
            <w:r w:rsidRPr="006C4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187</w:t>
            </w:r>
          </w:p>
        </w:tc>
      </w:tr>
      <w:tr w:rsidR="005E3DC2" w:rsidRPr="009850C1" w:rsidTr="00154AAC">
        <w:trPr>
          <w:trHeight w:val="435"/>
        </w:trPr>
        <w:tc>
          <w:tcPr>
            <w:tcW w:w="2038" w:type="pct"/>
          </w:tcPr>
          <w:p w:rsidR="005E3DC2" w:rsidRPr="00A1049F" w:rsidRDefault="005E3DC2" w:rsidP="005E3DC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รายได้จากการขายไนโตรเจน</w:t>
            </w:r>
          </w:p>
        </w:tc>
        <w:tc>
          <w:tcPr>
            <w:tcW w:w="631" w:type="pct"/>
          </w:tcPr>
          <w:p w:rsidR="005E3DC2" w:rsidRPr="00DF43AE" w:rsidDel="008D2C41" w:rsidRDefault="005E3DC2" w:rsidP="00F16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3DC2">
              <w:rPr>
                <w:rFonts w:ascii="Angsana New" w:hAnsi="Angsana New"/>
                <w:sz w:val="30"/>
                <w:szCs w:val="30"/>
                <w:lang w:val="en-US" w:eastAsia="en-US"/>
              </w:rPr>
              <w:t>77,18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7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5E3DC2" w:rsidRPr="009A658D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80</w:t>
            </w:r>
            <w:r w:rsidRPr="006C4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119</w:t>
            </w:r>
          </w:p>
        </w:tc>
        <w:tc>
          <w:tcPr>
            <w:tcW w:w="147" w:type="pct"/>
          </w:tcPr>
          <w:p w:rsidR="005E3DC2" w:rsidRPr="00DF43AE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5E3DC2" w:rsidRPr="00DF43AE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77,185</w:t>
            </w:r>
          </w:p>
        </w:tc>
        <w:tc>
          <w:tcPr>
            <w:tcW w:w="136" w:type="pct"/>
          </w:tcPr>
          <w:p w:rsidR="005E3DC2" w:rsidRPr="00DF43AE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5E3DC2" w:rsidRPr="006D10B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80</w:t>
            </w:r>
            <w:r w:rsidRPr="006C4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119</w:t>
            </w:r>
          </w:p>
        </w:tc>
      </w:tr>
      <w:tr w:rsidR="00C623B8" w:rsidRPr="009850C1" w:rsidTr="00154AAC">
        <w:trPr>
          <w:trHeight w:val="435"/>
        </w:trPr>
        <w:tc>
          <w:tcPr>
            <w:tcW w:w="2038" w:type="pct"/>
          </w:tcPr>
          <w:p w:rsidR="00C623B8" w:rsidRPr="00A1049F" w:rsidRDefault="00C623B8" w:rsidP="00154AAC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1" w:type="pct"/>
          </w:tcPr>
          <w:p w:rsidR="00C623B8" w:rsidDel="008D2C41" w:rsidRDefault="00C623B8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3DC2">
              <w:rPr>
                <w:rFonts w:ascii="Angsana New" w:hAnsi="Angsana New"/>
                <w:sz w:val="30"/>
                <w:szCs w:val="30"/>
                <w:lang w:val="en-US" w:eastAsia="en-US"/>
              </w:rPr>
              <w:t>135,005</w:t>
            </w:r>
          </w:p>
        </w:tc>
        <w:tc>
          <w:tcPr>
            <w:tcW w:w="147" w:type="pct"/>
          </w:tcPr>
          <w:p w:rsidR="00C623B8" w:rsidRPr="002A51E2" w:rsidRDefault="00C623B8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623B8" w:rsidRPr="009A658D" w:rsidRDefault="00C623B8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270</w:t>
            </w:r>
            <w:r w:rsidRPr="006C4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005</w:t>
            </w:r>
          </w:p>
        </w:tc>
        <w:tc>
          <w:tcPr>
            <w:tcW w:w="147" w:type="pct"/>
          </w:tcPr>
          <w:p w:rsidR="00C623B8" w:rsidRPr="002A51E2" w:rsidRDefault="00C623B8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C623B8" w:rsidDel="008D2C41" w:rsidRDefault="00C623B8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1803">
              <w:rPr>
                <w:rFonts w:ascii="Angsana New" w:hAnsi="Angsana New"/>
                <w:sz w:val="30"/>
                <w:szCs w:val="30"/>
                <w:lang w:val="en-US" w:eastAsia="en-US"/>
              </w:rPr>
              <w:t>135,005</w:t>
            </w:r>
          </w:p>
        </w:tc>
        <w:tc>
          <w:tcPr>
            <w:tcW w:w="136" w:type="pct"/>
          </w:tcPr>
          <w:p w:rsidR="00C623B8" w:rsidRPr="002A51E2" w:rsidRDefault="00C623B8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C623B8" w:rsidRPr="006D10B2" w:rsidRDefault="00C623B8" w:rsidP="00154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270</w:t>
            </w:r>
            <w:r w:rsidRPr="006C4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005</w:t>
            </w:r>
          </w:p>
        </w:tc>
      </w:tr>
      <w:tr w:rsidR="005E3DC2" w:rsidRPr="009850C1" w:rsidTr="00154AAC">
        <w:trPr>
          <w:trHeight w:val="435"/>
        </w:trPr>
        <w:tc>
          <w:tcPr>
            <w:tcW w:w="2038" w:type="pct"/>
          </w:tcPr>
          <w:p w:rsidR="005E3DC2" w:rsidRPr="00A1049F" w:rsidRDefault="005E3DC2" w:rsidP="005E3DC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Pr="006D0901">
              <w:rPr>
                <w:rFonts w:ascii="Angsana New" w:hAnsi="Angsana New" w:cs="Angsana New"/>
                <w:cs/>
                <w:lang w:val="en-US"/>
              </w:rPr>
              <w:t>ดอกเบี้ย</w:t>
            </w:r>
          </w:p>
        </w:tc>
        <w:tc>
          <w:tcPr>
            <w:tcW w:w="631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3DC2">
              <w:rPr>
                <w:rFonts w:ascii="Angsana New" w:hAnsi="Angsana New"/>
                <w:sz w:val="30"/>
                <w:szCs w:val="30"/>
                <w:lang w:val="en-US" w:eastAsia="en-US"/>
              </w:rPr>
              <w:t>11,220</w:t>
            </w:r>
          </w:p>
        </w:tc>
        <w:tc>
          <w:tcPr>
            <w:tcW w:w="147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5E3DC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</w:t>
            </w:r>
            <w:r w:rsidRPr="006C4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820</w:t>
            </w:r>
          </w:p>
        </w:tc>
        <w:tc>
          <w:tcPr>
            <w:tcW w:w="147" w:type="pct"/>
          </w:tcPr>
          <w:p w:rsidR="005E3DC2" w:rsidRPr="00DF43AE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1803">
              <w:rPr>
                <w:rFonts w:ascii="Angsana New" w:hAnsi="Angsana New"/>
                <w:sz w:val="30"/>
                <w:szCs w:val="30"/>
                <w:lang w:val="en-US" w:eastAsia="en-US"/>
              </w:rPr>
              <w:t>11,220</w:t>
            </w:r>
          </w:p>
        </w:tc>
        <w:tc>
          <w:tcPr>
            <w:tcW w:w="136" w:type="pct"/>
          </w:tcPr>
          <w:p w:rsidR="005E3DC2" w:rsidRPr="00DF43AE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5E3DC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</w:t>
            </w:r>
            <w:r w:rsidRPr="006C4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820</w:t>
            </w:r>
          </w:p>
        </w:tc>
      </w:tr>
      <w:tr w:rsidR="005E3DC2" w:rsidRPr="009850C1" w:rsidTr="00154AAC">
        <w:trPr>
          <w:trHeight w:val="435"/>
        </w:trPr>
        <w:tc>
          <w:tcPr>
            <w:tcW w:w="2038" w:type="pct"/>
          </w:tcPr>
          <w:p w:rsidR="005E3DC2" w:rsidRPr="00A1049F" w:rsidRDefault="005E3DC2" w:rsidP="005E3DC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A1049F">
              <w:rPr>
                <w:rFonts w:ascii="Angsana New" w:hAnsi="Angsana New" w:cs="Angsana New"/>
                <w:cs/>
                <w:lang w:val="en-US"/>
              </w:rPr>
              <w:t>รายได้อื่น</w:t>
            </w:r>
          </w:p>
        </w:tc>
        <w:tc>
          <w:tcPr>
            <w:tcW w:w="631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3DC2">
              <w:rPr>
                <w:rFonts w:ascii="Angsana New" w:hAnsi="Angsana New"/>
                <w:sz w:val="30"/>
                <w:szCs w:val="30"/>
                <w:lang w:val="en-US" w:eastAsia="en-US"/>
              </w:rPr>
              <w:t>6,924</w:t>
            </w:r>
          </w:p>
        </w:tc>
        <w:tc>
          <w:tcPr>
            <w:tcW w:w="147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5E3DC2" w:rsidRPr="008F7CF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72</w:t>
            </w:r>
            <w:r w:rsidRPr="006C4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386</w:t>
            </w:r>
          </w:p>
        </w:tc>
        <w:tc>
          <w:tcPr>
            <w:tcW w:w="147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1803">
              <w:rPr>
                <w:rFonts w:ascii="Angsana New" w:hAnsi="Angsana New"/>
                <w:sz w:val="30"/>
                <w:szCs w:val="30"/>
                <w:lang w:val="en-US" w:eastAsia="en-US"/>
              </w:rPr>
              <w:t>6,924</w:t>
            </w:r>
          </w:p>
        </w:tc>
        <w:tc>
          <w:tcPr>
            <w:tcW w:w="136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5E3DC2" w:rsidRPr="006D10B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72</w:t>
            </w:r>
            <w:r w:rsidRPr="006C4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386</w:t>
            </w:r>
          </w:p>
        </w:tc>
      </w:tr>
      <w:tr w:rsidR="005E3DC2" w:rsidRPr="009850C1" w:rsidTr="00154AAC">
        <w:tc>
          <w:tcPr>
            <w:tcW w:w="2038" w:type="pct"/>
          </w:tcPr>
          <w:p w:rsidR="005E3DC2" w:rsidRPr="00A1049F" w:rsidRDefault="005E3DC2" w:rsidP="005E3DC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ต้นทุนขาย</w:t>
            </w:r>
          </w:p>
        </w:tc>
        <w:tc>
          <w:tcPr>
            <w:tcW w:w="631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452,348</w:t>
            </w:r>
          </w:p>
        </w:tc>
        <w:tc>
          <w:tcPr>
            <w:tcW w:w="147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5E3DC2" w:rsidRPr="009A658D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424</w:t>
            </w:r>
            <w:r w:rsidRPr="006C4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918</w:t>
            </w:r>
          </w:p>
        </w:tc>
        <w:tc>
          <w:tcPr>
            <w:tcW w:w="147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1803">
              <w:rPr>
                <w:rFonts w:ascii="Angsana New" w:hAnsi="Angsana New"/>
                <w:sz w:val="30"/>
                <w:szCs w:val="30"/>
                <w:lang w:val="en-US" w:eastAsia="en-US"/>
              </w:rPr>
              <w:t>332,194</w:t>
            </w:r>
          </w:p>
        </w:tc>
        <w:tc>
          <w:tcPr>
            <w:tcW w:w="136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5E3DC2" w:rsidRPr="006D10B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381</w:t>
            </w:r>
            <w:r w:rsidRPr="006C4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322</w:t>
            </w:r>
          </w:p>
        </w:tc>
      </w:tr>
      <w:tr w:rsidR="005E3DC2" w:rsidRPr="009850C1" w:rsidTr="00154AAC">
        <w:tc>
          <w:tcPr>
            <w:tcW w:w="2038" w:type="pct"/>
          </w:tcPr>
          <w:p w:rsidR="005E3DC2" w:rsidRPr="007372D7" w:rsidRDefault="00E11E32" w:rsidP="005E3DC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ค่าใช้จ่ายในการขาย จัดจำหน่าย</w:t>
            </w:r>
            <w:r w:rsidR="005E3DC2" w:rsidRPr="007372D7">
              <w:rPr>
                <w:rFonts w:ascii="Angsana New" w:hAnsi="Angsana New" w:cs="Angsana New" w:hint="cs"/>
                <w:spacing w:val="-4"/>
                <w:cs/>
              </w:rPr>
              <w:t>และบริหาร</w:t>
            </w:r>
          </w:p>
        </w:tc>
        <w:tc>
          <w:tcPr>
            <w:tcW w:w="631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E3DC2">
              <w:rPr>
                <w:rFonts w:ascii="Angsana New" w:hAnsi="Angsana New"/>
                <w:sz w:val="30"/>
                <w:szCs w:val="30"/>
                <w:lang w:val="en-US" w:eastAsia="en-US"/>
              </w:rPr>
              <w:t>68,299</w:t>
            </w:r>
          </w:p>
        </w:tc>
        <w:tc>
          <w:tcPr>
            <w:tcW w:w="147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61</w:t>
            </w:r>
            <w:r w:rsidRPr="006C4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269</w:t>
            </w:r>
          </w:p>
        </w:tc>
        <w:tc>
          <w:tcPr>
            <w:tcW w:w="147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1803">
              <w:rPr>
                <w:rFonts w:ascii="Angsana New" w:hAnsi="Angsana New"/>
                <w:sz w:val="30"/>
                <w:szCs w:val="30"/>
                <w:lang w:val="en-US" w:eastAsia="en-US"/>
              </w:rPr>
              <w:t>65,35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6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58</w:t>
            </w:r>
            <w:r w:rsidRPr="006C4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987</w:t>
            </w:r>
          </w:p>
        </w:tc>
      </w:tr>
      <w:tr w:rsidR="005E3DC2" w:rsidRPr="009850C1" w:rsidTr="00154AAC">
        <w:tc>
          <w:tcPr>
            <w:tcW w:w="2038" w:type="pct"/>
          </w:tcPr>
          <w:p w:rsidR="005E3DC2" w:rsidRPr="007372D7" w:rsidRDefault="005E3DC2" w:rsidP="005E3DC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7372D7">
              <w:rPr>
                <w:rFonts w:ascii="Angsana New" w:hAnsi="Angsana New" w:cs="Angsana New" w:hint="cs"/>
                <w:cs/>
                <w:lang w:val="en-US"/>
              </w:rPr>
              <w:t>ต้นทุนที่ดิน อาคารและอุปกรณ์</w:t>
            </w:r>
          </w:p>
        </w:tc>
        <w:tc>
          <w:tcPr>
            <w:tcW w:w="631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5E3DC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5E3DC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E3DC2" w:rsidRPr="009850C1" w:rsidTr="00154AAC">
        <w:tc>
          <w:tcPr>
            <w:tcW w:w="2038" w:type="pct"/>
          </w:tcPr>
          <w:p w:rsidR="005E3DC2" w:rsidRPr="007372D7" w:rsidRDefault="005E3DC2" w:rsidP="005E3DC2">
            <w:pPr>
              <w:pStyle w:val="a"/>
              <w:widowControl w:val="0"/>
              <w:tabs>
                <w:tab w:val="clear" w:pos="1080"/>
              </w:tabs>
              <w:ind w:left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372D7">
              <w:rPr>
                <w:rFonts w:ascii="Angsana New" w:hAnsi="Angsana New" w:cs="Angsana New" w:hint="cs"/>
                <w:cs/>
              </w:rPr>
              <w:t>และสินทรัพย์ไม่มีตัวตน</w:t>
            </w:r>
          </w:p>
        </w:tc>
        <w:tc>
          <w:tcPr>
            <w:tcW w:w="631" w:type="pct"/>
          </w:tcPr>
          <w:p w:rsidR="005E3DC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6,553</w:t>
            </w:r>
          </w:p>
        </w:tc>
        <w:tc>
          <w:tcPr>
            <w:tcW w:w="147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5E3DC2" w:rsidRPr="008F7CF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38</w:t>
            </w:r>
            <w:r w:rsidRPr="006C4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549</w:t>
            </w:r>
          </w:p>
        </w:tc>
        <w:tc>
          <w:tcPr>
            <w:tcW w:w="147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5E3DC2" w:rsidRPr="0068373E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1803">
              <w:rPr>
                <w:rFonts w:ascii="Angsana New" w:hAnsi="Angsana New"/>
                <w:sz w:val="30"/>
                <w:szCs w:val="30"/>
                <w:lang w:val="en-US" w:eastAsia="en-US"/>
              </w:rPr>
              <w:t>6,270</w:t>
            </w:r>
          </w:p>
        </w:tc>
        <w:tc>
          <w:tcPr>
            <w:tcW w:w="136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5E3DC2" w:rsidRPr="008F7CF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7</w:t>
            </w:r>
            <w:r w:rsidRPr="006C4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081</w:t>
            </w:r>
          </w:p>
        </w:tc>
      </w:tr>
      <w:tr w:rsidR="005E3DC2" w:rsidRPr="009850C1" w:rsidTr="00154AAC">
        <w:tc>
          <w:tcPr>
            <w:tcW w:w="2038" w:type="pct"/>
          </w:tcPr>
          <w:p w:rsidR="005E3DC2" w:rsidRDefault="005E3DC2" w:rsidP="005E3DC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631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E3DC2" w:rsidRPr="009850C1" w:rsidTr="00154AAC">
        <w:tc>
          <w:tcPr>
            <w:tcW w:w="2038" w:type="pct"/>
          </w:tcPr>
          <w:p w:rsidR="005E3DC2" w:rsidRDefault="005E3DC2" w:rsidP="005E3DC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631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5E3DC2" w:rsidRPr="002A51E2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5E3DC2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E3DC2" w:rsidRPr="009850C1" w:rsidTr="00154AAC">
        <w:tc>
          <w:tcPr>
            <w:tcW w:w="2038" w:type="pct"/>
          </w:tcPr>
          <w:p w:rsidR="005E3DC2" w:rsidRDefault="005E3DC2" w:rsidP="005E3DC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631" w:type="pct"/>
          </w:tcPr>
          <w:p w:rsidR="005E3DC2" w:rsidRPr="008971F4" w:rsidDel="008D2C41" w:rsidRDefault="005E3DC2" w:rsidP="00F03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F037B9">
              <w:rPr>
                <w:rFonts w:ascii="Angsana New" w:hAnsi="Angsana New"/>
                <w:sz w:val="30"/>
                <w:szCs w:val="30"/>
                <w:lang w:val="en-US" w:eastAsia="en-US"/>
              </w:rPr>
              <w:t>1,166</w:t>
            </w:r>
          </w:p>
        </w:tc>
        <w:tc>
          <w:tcPr>
            <w:tcW w:w="147" w:type="pct"/>
          </w:tcPr>
          <w:p w:rsidR="005E3DC2" w:rsidRPr="008971F4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5E3DC2" w:rsidRPr="008971F4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42</w:t>
            </w:r>
            <w:r w:rsidRPr="006C4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677</w:t>
            </w:r>
          </w:p>
        </w:tc>
        <w:tc>
          <w:tcPr>
            <w:tcW w:w="147" w:type="pct"/>
          </w:tcPr>
          <w:p w:rsidR="005E3DC2" w:rsidRPr="008971F4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72" w:type="pct"/>
          </w:tcPr>
          <w:p w:rsidR="005E3DC2" w:rsidRPr="008971F4" w:rsidDel="008D2C41" w:rsidRDefault="005E3DC2" w:rsidP="00737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59,</w:t>
            </w:r>
            <w:r w:rsidR="007372D7">
              <w:rPr>
                <w:rFonts w:ascii="Angsana New" w:hAnsi="Angsana New"/>
                <w:sz w:val="30"/>
                <w:szCs w:val="30"/>
                <w:lang w:val="en-US" w:eastAsia="en-US"/>
              </w:rPr>
              <w:t>819</w:t>
            </w:r>
          </w:p>
        </w:tc>
        <w:tc>
          <w:tcPr>
            <w:tcW w:w="136" w:type="pct"/>
          </w:tcPr>
          <w:p w:rsidR="005E3DC2" w:rsidRPr="008971F4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8" w:type="pct"/>
          </w:tcPr>
          <w:p w:rsidR="005E3DC2" w:rsidRPr="008971F4" w:rsidDel="008D2C41" w:rsidRDefault="005E3DC2" w:rsidP="005E3D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41</w:t>
            </w:r>
            <w:r w:rsidRPr="006C4D11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6C4D1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376</w:t>
            </w:r>
          </w:p>
        </w:tc>
      </w:tr>
    </w:tbl>
    <w:p w:rsidR="00892426" w:rsidRDefault="00892426" w:rsidP="00E22A6D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p w:rsidR="00892426" w:rsidRPr="00884A45" w:rsidRDefault="00892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s/>
        </w:rPr>
        <w:br w:type="page"/>
      </w:r>
    </w:p>
    <w:p w:rsidR="00AA4DCA" w:rsidRPr="00AC112B" w:rsidRDefault="00FB72DA" w:rsidP="00421D46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cs/>
        </w:rPr>
      </w:pPr>
      <w:r w:rsidRPr="00021F6C">
        <w:rPr>
          <w:rFonts w:ascii="Angsana New" w:hAnsi="Angsana New" w:cs="Angsana New"/>
          <w:cs/>
        </w:rPr>
        <w:t>ยอดคงเหลือกับบุคคลหรือกิจการที่เกี่ยวข้องกัน ณ วันที่</w:t>
      </w:r>
      <w:r w:rsidRPr="00AC112B">
        <w:rPr>
          <w:rFonts w:ascii="Angsana New" w:hAnsi="Angsana New" w:cs="Angsana New"/>
          <w:cs/>
        </w:rPr>
        <w:t xml:space="preserve"> </w:t>
      </w:r>
      <w:r w:rsidR="00096847" w:rsidRPr="00096847">
        <w:rPr>
          <w:rFonts w:ascii="Angsana New" w:hAnsi="Angsana New" w:cs="Angsana New"/>
          <w:cs/>
        </w:rPr>
        <w:t xml:space="preserve">30 </w:t>
      </w:r>
      <w:r w:rsidR="009D75E7">
        <w:rPr>
          <w:rFonts w:ascii="Angsana New" w:hAnsi="Angsana New" w:cs="Angsana New" w:hint="cs"/>
          <w:cs/>
        </w:rPr>
        <w:t>กันย</w:t>
      </w:r>
      <w:r w:rsidR="00096847" w:rsidRPr="00096847">
        <w:rPr>
          <w:rFonts w:ascii="Angsana New" w:hAnsi="Angsana New" w:cs="Angsana New"/>
          <w:cs/>
        </w:rPr>
        <w:t xml:space="preserve">ายน </w:t>
      </w:r>
      <w:r w:rsidR="008D2C41" w:rsidRPr="00AC112B">
        <w:rPr>
          <w:rFonts w:ascii="Angsana New" w:hAnsi="Angsana New" w:cs="Angsana New"/>
          <w:cs/>
        </w:rPr>
        <w:t>2</w:t>
      </w:r>
      <w:r w:rsidR="00AB6C30">
        <w:rPr>
          <w:rFonts w:ascii="Angsana New" w:hAnsi="Angsana New" w:cs="Angsana New"/>
          <w:cs/>
        </w:rPr>
        <w:t>56</w:t>
      </w:r>
      <w:r w:rsidR="00AB6C30">
        <w:rPr>
          <w:rFonts w:ascii="Angsana New" w:hAnsi="Angsana New" w:cs="Angsana New" w:hint="cs"/>
          <w:cs/>
        </w:rPr>
        <w:t>1</w:t>
      </w:r>
      <w:r w:rsidR="008D2C41" w:rsidRPr="00AC112B">
        <w:rPr>
          <w:rFonts w:ascii="Angsana New" w:hAnsi="Angsana New" w:cs="Angsana New"/>
          <w:cs/>
        </w:rPr>
        <w:t xml:space="preserve"> </w:t>
      </w:r>
      <w:r w:rsidRPr="00021F6C">
        <w:rPr>
          <w:rFonts w:ascii="Angsana New" w:hAnsi="Angsana New" w:cs="Angsana New"/>
          <w:cs/>
        </w:rPr>
        <w:t>และ</w:t>
      </w:r>
      <w:r w:rsidRPr="00AC112B">
        <w:rPr>
          <w:rFonts w:ascii="Angsana New" w:hAnsi="Angsana New" w:cs="Angsana New"/>
          <w:cs/>
        </w:rPr>
        <w:t xml:space="preserve"> 31 </w:t>
      </w:r>
      <w:r w:rsidRPr="00021F6C">
        <w:rPr>
          <w:rFonts w:ascii="Angsana New" w:hAnsi="Angsana New" w:cs="Angsana New"/>
          <w:cs/>
        </w:rPr>
        <w:t xml:space="preserve">ธันวาคม </w:t>
      </w:r>
      <w:r w:rsidR="00AB6C30">
        <w:rPr>
          <w:rFonts w:ascii="Angsana New" w:hAnsi="Angsana New" w:cs="Angsana New"/>
          <w:cs/>
        </w:rPr>
        <w:t>25</w:t>
      </w:r>
      <w:r w:rsidR="00AB6C30">
        <w:rPr>
          <w:rFonts w:ascii="Angsana New" w:hAnsi="Angsana New" w:cs="Angsana New" w:hint="cs"/>
          <w:cs/>
        </w:rPr>
        <w:t>60</w:t>
      </w:r>
      <w:r w:rsidR="008D2C41" w:rsidRPr="00AC112B">
        <w:rPr>
          <w:rFonts w:ascii="Angsana New" w:hAnsi="Angsana New" w:cs="Angsana New"/>
          <w:cs/>
        </w:rPr>
        <w:t xml:space="preserve"> </w:t>
      </w:r>
      <w:r w:rsidRPr="00021F6C">
        <w:rPr>
          <w:rFonts w:ascii="Angsana New" w:hAnsi="Angsana New" w:cs="Angsana New"/>
          <w:cs/>
        </w:rPr>
        <w:t>มีดังนี้</w:t>
      </w:r>
    </w:p>
    <w:p w:rsidR="00C255A9" w:rsidRPr="006B5F16" w:rsidRDefault="00C255A9" w:rsidP="00021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:rsidR="00717940" w:rsidRDefault="00184B2B" w:rsidP="00021F6C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21F6C">
        <w:rPr>
          <w:rFonts w:ascii="Angsana New" w:hAnsi="Angsana New" w:cs="Angsana New"/>
          <w:b/>
          <w:bCs/>
          <w:i/>
          <w:iCs/>
          <w:cs/>
        </w:rPr>
        <w:t>ลูกหนี้การค้า</w:t>
      </w:r>
      <w:r w:rsidR="0028210B" w:rsidRPr="00021F6C">
        <w:rPr>
          <w:rFonts w:ascii="Angsana New" w:hAnsi="Angsana New" w:cs="Angsana New"/>
          <w:b/>
          <w:bCs/>
          <w:i/>
          <w:iCs/>
          <w:lang w:val="en-US"/>
        </w:rPr>
        <w:t xml:space="preserve"> </w:t>
      </w:r>
      <w:r w:rsidR="00F23536">
        <w:rPr>
          <w:rFonts w:ascii="Angsana New" w:hAnsi="Angsana New" w:cs="Angsana New"/>
          <w:b/>
          <w:bCs/>
          <w:i/>
          <w:iCs/>
          <w:lang w:val="en-US"/>
        </w:rPr>
        <w:t>-</w:t>
      </w:r>
      <w:r w:rsidR="0028210B" w:rsidRPr="00021F6C">
        <w:rPr>
          <w:rFonts w:ascii="Angsana New" w:hAnsi="Angsana New" w:cs="Angsana New"/>
          <w:b/>
          <w:bCs/>
          <w:i/>
          <w:iCs/>
          <w:lang w:val="en-US"/>
        </w:rPr>
        <w:t xml:space="preserve"> </w:t>
      </w:r>
      <w:r w:rsidRPr="00021F6C">
        <w:rPr>
          <w:rFonts w:ascii="Angsana New" w:hAnsi="Angsana New" w:cs="Angsana New"/>
          <w:b/>
          <w:bCs/>
          <w:i/>
          <w:iCs/>
          <w:cs/>
        </w:rPr>
        <w:t>กิจการที่เกี่ยวข้องกัน</w:t>
      </w:r>
    </w:p>
    <w:p w:rsidR="008D2C41" w:rsidRPr="006B5F16" w:rsidRDefault="008D2C41" w:rsidP="008D2C41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170"/>
        <w:gridCol w:w="269"/>
        <w:gridCol w:w="1167"/>
        <w:gridCol w:w="274"/>
        <w:gridCol w:w="1194"/>
        <w:gridCol w:w="261"/>
        <w:gridCol w:w="1154"/>
      </w:tblGrid>
      <w:tr w:rsidR="007B5C18" w:rsidRPr="009664BA" w:rsidTr="00421D46">
        <w:trPr>
          <w:trHeight w:val="427"/>
          <w:tblHeader/>
        </w:trPr>
        <w:tc>
          <w:tcPr>
            <w:tcW w:w="2040" w:type="pct"/>
          </w:tcPr>
          <w:p w:rsidR="008D2C41" w:rsidRPr="0061377C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B5C18" w:rsidRPr="009664BA" w:rsidTr="00421D46">
        <w:trPr>
          <w:trHeight w:val="427"/>
          <w:tblHeader/>
        </w:trPr>
        <w:tc>
          <w:tcPr>
            <w:tcW w:w="2040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8D2C41" w:rsidRPr="00AC112B" w:rsidRDefault="00096847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9684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9D75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 w:rsidRPr="00096847">
              <w:rPr>
                <w:rFonts w:ascii="Angsana New" w:hAnsi="Angsana New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45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8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8D2C41" w:rsidRPr="0061377C" w:rsidRDefault="00096847" w:rsidP="009D7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6847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9D75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 w:rsidRPr="00096847">
              <w:rPr>
                <w:rFonts w:ascii="Angsana New" w:hAnsi="Angsana New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41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7B5C18" w:rsidRPr="009664BA" w:rsidTr="00421D46">
        <w:trPr>
          <w:trHeight w:val="427"/>
          <w:tblHeader/>
        </w:trPr>
        <w:tc>
          <w:tcPr>
            <w:tcW w:w="2040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8D2C41" w:rsidRPr="00AF34E6" w:rsidRDefault="008D2C41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F34E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8D2C41" w:rsidRPr="0061377C" w:rsidRDefault="008D2C41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 w:rsidR="00AF34E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8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8D2C41" w:rsidRPr="00AF34E6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F34E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1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 w:rsidR="00AF34E6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66503" w:rsidRPr="009664BA" w:rsidTr="00421D46">
        <w:trPr>
          <w:trHeight w:val="427"/>
          <w:tblHeader/>
        </w:trPr>
        <w:tc>
          <w:tcPr>
            <w:tcW w:w="2040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0" w:type="pct"/>
            <w:gridSpan w:val="7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5C18" w:rsidRPr="009664BA" w:rsidTr="00421D46">
        <w:trPr>
          <w:trHeight w:val="414"/>
        </w:trPr>
        <w:tc>
          <w:tcPr>
            <w:tcW w:w="2040" w:type="pct"/>
          </w:tcPr>
          <w:p w:rsidR="008D2C41" w:rsidRPr="0061377C" w:rsidRDefault="008D2C41" w:rsidP="008D2C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31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8D2C41" w:rsidRPr="0061377C" w:rsidRDefault="008D2C41" w:rsidP="008D2C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8D2C41" w:rsidRPr="0061377C" w:rsidRDefault="008D2C41" w:rsidP="008D2C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210" w:rsidRPr="009664BA" w:rsidTr="00421D46">
        <w:trPr>
          <w:trHeight w:val="414"/>
        </w:trPr>
        <w:tc>
          <w:tcPr>
            <w:tcW w:w="2040" w:type="pct"/>
          </w:tcPr>
          <w:p w:rsidR="00DC7210" w:rsidRPr="00566503" w:rsidRDefault="00DC7210" w:rsidP="00DC72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566503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พีทีที โกลบอล เคมิคอล จำกัด</w:t>
            </w:r>
            <w:r w:rsidRPr="0056650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566503">
              <w:rPr>
                <w:rFonts w:ascii="Angsana New" w:hAnsi="Angsana New"/>
                <w:spacing w:val="-4"/>
                <w:sz w:val="30"/>
                <w:szCs w:val="30"/>
                <w:cs/>
              </w:rPr>
              <w:t>(มหาชน)</w:t>
            </w:r>
          </w:p>
        </w:tc>
        <w:tc>
          <w:tcPr>
            <w:tcW w:w="631" w:type="pct"/>
          </w:tcPr>
          <w:p w:rsidR="00DC7210" w:rsidRPr="00005C53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821,984</w:t>
            </w:r>
          </w:p>
        </w:tc>
        <w:tc>
          <w:tcPr>
            <w:tcW w:w="145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DC7210" w:rsidRPr="0061377C" w:rsidRDefault="00DC7210" w:rsidP="00DC72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756,492</w:t>
            </w:r>
          </w:p>
        </w:tc>
        <w:tc>
          <w:tcPr>
            <w:tcW w:w="148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DC7210" w:rsidRPr="00005C53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821,984</w:t>
            </w:r>
          </w:p>
        </w:tc>
        <w:tc>
          <w:tcPr>
            <w:tcW w:w="141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DC7210" w:rsidRPr="0061377C" w:rsidRDefault="00DC7210" w:rsidP="00DC72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756,492</w:t>
            </w:r>
          </w:p>
        </w:tc>
      </w:tr>
      <w:tr w:rsidR="00DC7210" w:rsidRPr="009664BA" w:rsidTr="00421D46">
        <w:trPr>
          <w:trHeight w:val="344"/>
        </w:trPr>
        <w:tc>
          <w:tcPr>
            <w:tcW w:w="2040" w:type="pct"/>
          </w:tcPr>
          <w:p w:rsidR="00DC7210" w:rsidRPr="0061377C" w:rsidRDefault="00DC7210" w:rsidP="00DC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DC7210" w:rsidRPr="00005C53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DC7210" w:rsidRDefault="00DC7210" w:rsidP="00DC72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DC7210" w:rsidRPr="00005C53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DC7210" w:rsidRDefault="00DC7210" w:rsidP="00DC72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7210" w:rsidRPr="009664BA" w:rsidTr="00421D46">
        <w:trPr>
          <w:trHeight w:val="258"/>
        </w:trPr>
        <w:tc>
          <w:tcPr>
            <w:tcW w:w="2040" w:type="pct"/>
          </w:tcPr>
          <w:p w:rsidR="00DC7210" w:rsidRPr="0061377C" w:rsidRDefault="00DC7210" w:rsidP="00DC72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DC7210" w:rsidRPr="0061377C" w:rsidRDefault="00DC7210" w:rsidP="00DC72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DC7210" w:rsidRPr="0061377C" w:rsidRDefault="00DC7210" w:rsidP="00DC72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210" w:rsidRPr="009664BA" w:rsidTr="00421D46">
        <w:trPr>
          <w:trHeight w:val="258"/>
        </w:trPr>
        <w:tc>
          <w:tcPr>
            <w:tcW w:w="2040" w:type="pct"/>
          </w:tcPr>
          <w:p w:rsidR="00DC7210" w:rsidRPr="0061377C" w:rsidRDefault="00DC7210" w:rsidP="00DC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ทีโอซี ไกลคอล  จำกัด</w:t>
            </w:r>
          </w:p>
        </w:tc>
        <w:tc>
          <w:tcPr>
            <w:tcW w:w="631" w:type="pct"/>
          </w:tcPr>
          <w:p w:rsidR="00DC7210" w:rsidRPr="00005C53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114,300</w:t>
            </w:r>
          </w:p>
        </w:tc>
        <w:tc>
          <w:tcPr>
            <w:tcW w:w="145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DC7210" w:rsidRPr="0061377C" w:rsidRDefault="00DC7210" w:rsidP="00DC72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171,568</w:t>
            </w:r>
          </w:p>
        </w:tc>
        <w:tc>
          <w:tcPr>
            <w:tcW w:w="148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DC7210" w:rsidRPr="00005C53" w:rsidRDefault="00DC7210" w:rsidP="00924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114,300</w:t>
            </w:r>
          </w:p>
        </w:tc>
        <w:tc>
          <w:tcPr>
            <w:tcW w:w="141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DC7210" w:rsidRPr="0061377C" w:rsidRDefault="00DC7210" w:rsidP="00DC72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171,568</w:t>
            </w:r>
          </w:p>
        </w:tc>
      </w:tr>
      <w:tr w:rsidR="00DC7210" w:rsidRPr="009664BA" w:rsidTr="00421D46">
        <w:trPr>
          <w:trHeight w:val="258"/>
        </w:trPr>
        <w:tc>
          <w:tcPr>
            <w:tcW w:w="2040" w:type="pct"/>
          </w:tcPr>
          <w:p w:rsidR="00DC7210" w:rsidRPr="0061377C" w:rsidRDefault="00DC7210" w:rsidP="00DC72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876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 w:hint="cs"/>
                <w:sz w:val="30"/>
                <w:szCs w:val="30"/>
                <w:cs/>
              </w:rPr>
              <w:t>บริษัท โกลบอลกรีนเคมิคอล จำกัด (มหาชน)</w:t>
            </w:r>
          </w:p>
        </w:tc>
        <w:tc>
          <w:tcPr>
            <w:tcW w:w="631" w:type="pct"/>
          </w:tcPr>
          <w:p w:rsidR="00DC7210" w:rsidRPr="00005C53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69,468</w:t>
            </w:r>
          </w:p>
        </w:tc>
        <w:tc>
          <w:tcPr>
            <w:tcW w:w="145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DC7210" w:rsidRPr="0061377C" w:rsidRDefault="00DC7210" w:rsidP="00DC72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69,607</w:t>
            </w:r>
          </w:p>
        </w:tc>
        <w:tc>
          <w:tcPr>
            <w:tcW w:w="148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DC7210" w:rsidRPr="00005C53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69,468</w:t>
            </w:r>
          </w:p>
        </w:tc>
        <w:tc>
          <w:tcPr>
            <w:tcW w:w="141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DC7210" w:rsidRPr="0061377C" w:rsidRDefault="00DC7210" w:rsidP="00DC72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69,607</w:t>
            </w:r>
          </w:p>
        </w:tc>
      </w:tr>
      <w:tr w:rsidR="00DC7210" w:rsidRPr="009664BA" w:rsidTr="009D75E7">
        <w:trPr>
          <w:trHeight w:val="80"/>
        </w:trPr>
        <w:tc>
          <w:tcPr>
            <w:tcW w:w="2040" w:type="pct"/>
          </w:tcPr>
          <w:p w:rsidR="00DC7210" w:rsidRPr="0061377C" w:rsidRDefault="00DC7210" w:rsidP="00DC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พีทีที ฟีนอล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:rsidR="00DC7210" w:rsidRPr="00005C53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609,349</w:t>
            </w:r>
          </w:p>
        </w:tc>
        <w:tc>
          <w:tcPr>
            <w:tcW w:w="145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DC7210" w:rsidRPr="0061377C" w:rsidRDefault="00DC7210" w:rsidP="00DC72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557,490</w:t>
            </w:r>
          </w:p>
        </w:tc>
        <w:tc>
          <w:tcPr>
            <w:tcW w:w="148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DC7210" w:rsidRPr="00005C53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609,349</w:t>
            </w:r>
          </w:p>
        </w:tc>
        <w:tc>
          <w:tcPr>
            <w:tcW w:w="141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DC7210" w:rsidRPr="0061377C" w:rsidRDefault="00DC7210" w:rsidP="00DC72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557,490</w:t>
            </w:r>
          </w:p>
        </w:tc>
      </w:tr>
      <w:tr w:rsidR="00DC7210" w:rsidRPr="009664BA" w:rsidTr="00421D46">
        <w:trPr>
          <w:trHeight w:val="258"/>
        </w:trPr>
        <w:tc>
          <w:tcPr>
            <w:tcW w:w="2040" w:type="pct"/>
          </w:tcPr>
          <w:p w:rsidR="00DC7210" w:rsidRPr="0061377C" w:rsidRDefault="00DC7210" w:rsidP="00DC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อีทอกซีเลท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:rsidR="00DC7210" w:rsidRPr="00005C53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4,935</w:t>
            </w:r>
          </w:p>
        </w:tc>
        <w:tc>
          <w:tcPr>
            <w:tcW w:w="145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DC7210" w:rsidRPr="0061377C" w:rsidRDefault="00DC7210" w:rsidP="00DC72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2,337</w:t>
            </w:r>
          </w:p>
        </w:tc>
        <w:tc>
          <w:tcPr>
            <w:tcW w:w="148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DC7210" w:rsidRPr="00005C53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4,935</w:t>
            </w:r>
          </w:p>
        </w:tc>
        <w:tc>
          <w:tcPr>
            <w:tcW w:w="141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DC7210" w:rsidRPr="0061377C" w:rsidRDefault="00DC7210" w:rsidP="00DC72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2,337</w:t>
            </w:r>
          </w:p>
        </w:tc>
      </w:tr>
      <w:tr w:rsidR="00DC7210" w:rsidRPr="009664BA" w:rsidTr="00421D46">
        <w:trPr>
          <w:trHeight w:val="258"/>
        </w:trPr>
        <w:tc>
          <w:tcPr>
            <w:tcW w:w="2040" w:type="pct"/>
          </w:tcPr>
          <w:p w:rsidR="00DC7210" w:rsidRPr="0061377C" w:rsidRDefault="00DC7210" w:rsidP="00DC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ไทยแฟตตี้แอลก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อฮอลส์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:rsidR="00DC7210" w:rsidRPr="00005C53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18,944</w:t>
            </w:r>
          </w:p>
        </w:tc>
        <w:tc>
          <w:tcPr>
            <w:tcW w:w="145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DC7210" w:rsidRPr="0061377C" w:rsidRDefault="00DC7210" w:rsidP="00DC72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18,895</w:t>
            </w:r>
          </w:p>
        </w:tc>
        <w:tc>
          <w:tcPr>
            <w:tcW w:w="148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DC7210" w:rsidRPr="00005C53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18,944</w:t>
            </w:r>
          </w:p>
        </w:tc>
        <w:tc>
          <w:tcPr>
            <w:tcW w:w="141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DC7210" w:rsidRPr="0061377C" w:rsidRDefault="00DC7210" w:rsidP="00DC72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18,895</w:t>
            </w:r>
          </w:p>
        </w:tc>
      </w:tr>
      <w:tr w:rsidR="00DC7210" w:rsidRPr="009664BA" w:rsidTr="00421D46">
        <w:trPr>
          <w:trHeight w:val="258"/>
        </w:trPr>
        <w:tc>
          <w:tcPr>
            <w:tcW w:w="2040" w:type="pct"/>
          </w:tcPr>
          <w:p w:rsidR="00DC7210" w:rsidRPr="0061377C" w:rsidRDefault="00DC7210" w:rsidP="00DC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บริษัท 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เอ็ชเอ็มซี โปลีเมอส์ 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จำกัด</w:t>
            </w:r>
          </w:p>
        </w:tc>
        <w:tc>
          <w:tcPr>
            <w:tcW w:w="631" w:type="pct"/>
          </w:tcPr>
          <w:p w:rsidR="00DC7210" w:rsidRPr="00005C53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249,000</w:t>
            </w:r>
          </w:p>
        </w:tc>
        <w:tc>
          <w:tcPr>
            <w:tcW w:w="145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DC7210" w:rsidRPr="0061377C" w:rsidRDefault="00DC7210" w:rsidP="00DC72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266,394</w:t>
            </w:r>
          </w:p>
        </w:tc>
        <w:tc>
          <w:tcPr>
            <w:tcW w:w="148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DC7210" w:rsidRPr="00005C53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249,000</w:t>
            </w:r>
          </w:p>
        </w:tc>
        <w:tc>
          <w:tcPr>
            <w:tcW w:w="141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DC7210" w:rsidRPr="0061377C" w:rsidRDefault="00DC7210" w:rsidP="00DC72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266,394</w:t>
            </w:r>
          </w:p>
        </w:tc>
      </w:tr>
      <w:tr w:rsidR="00DC7210" w:rsidRPr="009664BA" w:rsidTr="00421D46">
        <w:trPr>
          <w:trHeight w:val="258"/>
        </w:trPr>
        <w:tc>
          <w:tcPr>
            <w:tcW w:w="2040" w:type="pct"/>
          </w:tcPr>
          <w:p w:rsidR="00DC7210" w:rsidRPr="0061377C" w:rsidRDefault="00DC7210" w:rsidP="00DC7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</w:rPr>
              <w:t xml:space="preserve">  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พีทีที อาซาฮี เคมิคอล จำกัด       </w:t>
            </w:r>
          </w:p>
        </w:tc>
        <w:tc>
          <w:tcPr>
            <w:tcW w:w="631" w:type="pct"/>
          </w:tcPr>
          <w:p w:rsidR="00DC7210" w:rsidRPr="00005C53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47,247</w:t>
            </w:r>
          </w:p>
        </w:tc>
        <w:tc>
          <w:tcPr>
            <w:tcW w:w="145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DC7210" w:rsidRPr="0061377C" w:rsidRDefault="00DC7210" w:rsidP="00DC72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46,582</w:t>
            </w:r>
          </w:p>
        </w:tc>
        <w:tc>
          <w:tcPr>
            <w:tcW w:w="148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DC7210" w:rsidRPr="00005C53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47,247</w:t>
            </w:r>
          </w:p>
        </w:tc>
        <w:tc>
          <w:tcPr>
            <w:tcW w:w="141" w:type="pct"/>
          </w:tcPr>
          <w:p w:rsidR="00DC7210" w:rsidRPr="0061377C" w:rsidRDefault="00DC7210" w:rsidP="00DC72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DC7210" w:rsidRPr="0061377C" w:rsidRDefault="00DC7210" w:rsidP="00DC72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46,582</w:t>
            </w:r>
          </w:p>
        </w:tc>
      </w:tr>
      <w:tr w:rsidR="009C7598" w:rsidRPr="009664BA" w:rsidTr="00421D46">
        <w:trPr>
          <w:trHeight w:val="258"/>
        </w:trPr>
        <w:tc>
          <w:tcPr>
            <w:tcW w:w="2040" w:type="pct"/>
          </w:tcPr>
          <w:p w:rsidR="009C7598" w:rsidRPr="0061377C" w:rsidRDefault="009C7598" w:rsidP="009C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</w:rPr>
              <w:t xml:space="preserve">  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พีทีที โพลีเมอร์ โลจิสติกส์ จำกัด                              </w:t>
            </w:r>
          </w:p>
        </w:tc>
        <w:tc>
          <w:tcPr>
            <w:tcW w:w="631" w:type="pct"/>
          </w:tcPr>
          <w:p w:rsidR="009C7598" w:rsidRPr="00005C53" w:rsidRDefault="00DC7210" w:rsidP="00924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24,518</w:t>
            </w:r>
          </w:p>
        </w:tc>
        <w:tc>
          <w:tcPr>
            <w:tcW w:w="145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9,033</w:t>
            </w:r>
          </w:p>
        </w:tc>
        <w:tc>
          <w:tcPr>
            <w:tcW w:w="148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9C7598" w:rsidRPr="00005C53" w:rsidRDefault="00DC7210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10,97</w:t>
            </w:r>
            <w:r w:rsidR="0092437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1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9,033</w:t>
            </w:r>
          </w:p>
        </w:tc>
      </w:tr>
      <w:tr w:rsidR="009C7598" w:rsidRPr="009664BA" w:rsidTr="00421D46">
        <w:trPr>
          <w:trHeight w:val="258"/>
        </w:trPr>
        <w:tc>
          <w:tcPr>
            <w:tcW w:w="2040" w:type="pct"/>
          </w:tcPr>
          <w:p w:rsidR="009C7598" w:rsidRPr="0061377C" w:rsidRDefault="009C7598" w:rsidP="009C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631" w:type="pct"/>
          </w:tcPr>
          <w:p w:rsidR="009C7598" w:rsidRPr="00005C53" w:rsidRDefault="00DC7210" w:rsidP="00924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390,85</w:t>
            </w:r>
            <w:r w:rsidR="0092437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300,256</w:t>
            </w:r>
          </w:p>
        </w:tc>
        <w:tc>
          <w:tcPr>
            <w:tcW w:w="148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9C7598" w:rsidRPr="00005C53" w:rsidRDefault="00DC7210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9C7598" w:rsidRPr="0061377C" w:rsidRDefault="009C7598" w:rsidP="009C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9C7598" w:rsidRPr="0061377C" w:rsidRDefault="009C7598" w:rsidP="009C759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75D4" w:rsidRPr="009664BA" w:rsidTr="00DC7210">
        <w:trPr>
          <w:trHeight w:val="258"/>
        </w:trPr>
        <w:tc>
          <w:tcPr>
            <w:tcW w:w="2040" w:type="pct"/>
          </w:tcPr>
          <w:p w:rsidR="006E75D4" w:rsidRPr="0061377C" w:rsidRDefault="006E75D4" w:rsidP="006E7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631" w:type="pct"/>
          </w:tcPr>
          <w:p w:rsidR="006E75D4" w:rsidRPr="00005C53" w:rsidRDefault="00DC7210" w:rsidP="00924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8,528</w:t>
            </w:r>
          </w:p>
        </w:tc>
        <w:tc>
          <w:tcPr>
            <w:tcW w:w="145" w:type="pct"/>
          </w:tcPr>
          <w:p w:rsidR="006E75D4" w:rsidRPr="0061377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6E75D4" w:rsidRPr="0061377C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9,506</w:t>
            </w:r>
          </w:p>
        </w:tc>
        <w:tc>
          <w:tcPr>
            <w:tcW w:w="148" w:type="pct"/>
          </w:tcPr>
          <w:p w:rsidR="006E75D4" w:rsidRPr="0061377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6E75D4" w:rsidRPr="00005C53" w:rsidRDefault="00DC7210" w:rsidP="00924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8,528</w:t>
            </w:r>
          </w:p>
        </w:tc>
        <w:tc>
          <w:tcPr>
            <w:tcW w:w="141" w:type="pct"/>
          </w:tcPr>
          <w:p w:rsidR="006E75D4" w:rsidRPr="0061377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6E75D4" w:rsidRPr="0061377C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9,506</w:t>
            </w:r>
          </w:p>
        </w:tc>
      </w:tr>
      <w:tr w:rsidR="006E75D4" w:rsidRPr="009664BA" w:rsidTr="00DC7210">
        <w:trPr>
          <w:trHeight w:val="258"/>
        </w:trPr>
        <w:tc>
          <w:tcPr>
            <w:tcW w:w="2040" w:type="pct"/>
          </w:tcPr>
          <w:p w:rsidR="006E75D4" w:rsidRPr="0061377C" w:rsidRDefault="006E75D4" w:rsidP="006E7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39124D">
              <w:rPr>
                <w:rFonts w:ascii="Angsana New" w:hAnsi="Angsana New"/>
                <w:sz w:val="30"/>
                <w:szCs w:val="30"/>
                <w:cs/>
              </w:rPr>
              <w:t>บริษัท ปตท.บริหารธุรกิจค้าปลีก จำกัด</w:t>
            </w:r>
          </w:p>
        </w:tc>
        <w:tc>
          <w:tcPr>
            <w:tcW w:w="631" w:type="pct"/>
          </w:tcPr>
          <w:p w:rsidR="006E75D4" w:rsidRPr="00005C53" w:rsidRDefault="00DC7210" w:rsidP="00924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743</w:t>
            </w:r>
          </w:p>
        </w:tc>
        <w:tc>
          <w:tcPr>
            <w:tcW w:w="145" w:type="pct"/>
          </w:tcPr>
          <w:p w:rsidR="006E75D4" w:rsidRPr="0061377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6E75D4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3,191</w:t>
            </w:r>
          </w:p>
        </w:tc>
        <w:tc>
          <w:tcPr>
            <w:tcW w:w="148" w:type="pct"/>
          </w:tcPr>
          <w:p w:rsidR="006E75D4" w:rsidRPr="0061377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6E75D4" w:rsidRPr="00005C53" w:rsidRDefault="00DC7210" w:rsidP="00924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6E75D4" w:rsidRPr="0061377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6E75D4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7210" w:rsidRPr="009664BA" w:rsidTr="00DC7210">
        <w:trPr>
          <w:trHeight w:val="258"/>
        </w:trPr>
        <w:tc>
          <w:tcPr>
            <w:tcW w:w="2040" w:type="pct"/>
          </w:tcPr>
          <w:p w:rsidR="00DC7210" w:rsidRPr="0039124D" w:rsidRDefault="00F448FE" w:rsidP="006E7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DC7210" w:rsidRPr="00933D40">
              <w:rPr>
                <w:rFonts w:ascii="Angsana New" w:hAnsi="Angsana New"/>
                <w:sz w:val="30"/>
                <w:szCs w:val="30"/>
                <w:cs/>
              </w:rPr>
              <w:t xml:space="preserve"> เอนเนอร์ยี่ คอมเพล็กซ์ จำกัด       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DC7210" w:rsidRDefault="00DC7210" w:rsidP="00924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4,899</w:t>
            </w:r>
          </w:p>
        </w:tc>
        <w:tc>
          <w:tcPr>
            <w:tcW w:w="145" w:type="pct"/>
          </w:tcPr>
          <w:p w:rsidR="00DC7210" w:rsidRPr="0061377C" w:rsidRDefault="00DC7210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DC7210" w:rsidRDefault="00DC7210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DC7210" w:rsidRPr="0061377C" w:rsidRDefault="00DC7210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DC7210" w:rsidRDefault="00DC7210" w:rsidP="00924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DC7210" w:rsidRPr="0061377C" w:rsidRDefault="00DC7210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DC7210" w:rsidRDefault="00DC7210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75D4" w:rsidRPr="009664BA" w:rsidTr="00421D46">
        <w:trPr>
          <w:trHeight w:val="307"/>
        </w:trPr>
        <w:tc>
          <w:tcPr>
            <w:tcW w:w="2040" w:type="pct"/>
          </w:tcPr>
          <w:p w:rsidR="006E75D4" w:rsidRPr="0061377C" w:rsidRDefault="006E75D4" w:rsidP="006E7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6E75D4" w:rsidRPr="00005C53" w:rsidRDefault="00DC7210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2,364,76</w:t>
            </w:r>
            <w:r w:rsidR="0094426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:rsidR="006E75D4" w:rsidRPr="0061377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6E75D4" w:rsidRPr="0061377C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2,211,351</w:t>
            </w:r>
          </w:p>
        </w:tc>
        <w:tc>
          <w:tcPr>
            <w:tcW w:w="148" w:type="pct"/>
          </w:tcPr>
          <w:p w:rsidR="006E75D4" w:rsidRPr="0061377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:rsidR="006E75D4" w:rsidRPr="00005C53" w:rsidRDefault="00DC7210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1,954,73</w:t>
            </w:r>
            <w:r w:rsidR="0094426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1" w:type="pct"/>
          </w:tcPr>
          <w:p w:rsidR="006E75D4" w:rsidRPr="0061377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:rsidR="006E75D4" w:rsidRPr="0061377C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1,907,904</w:t>
            </w:r>
          </w:p>
        </w:tc>
      </w:tr>
      <w:tr w:rsidR="006E75D4" w:rsidRPr="009664BA" w:rsidTr="00421D46">
        <w:trPr>
          <w:trHeight w:val="258"/>
        </w:trPr>
        <w:tc>
          <w:tcPr>
            <w:tcW w:w="2040" w:type="pct"/>
          </w:tcPr>
          <w:p w:rsidR="006E75D4" w:rsidRPr="0061377C" w:rsidRDefault="006E75D4" w:rsidP="006E7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6E75D4" w:rsidRDefault="00DC7210" w:rsidP="00924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6E75D4" w:rsidRPr="0061377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E75D4" w:rsidRPr="0061377C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6E75D4" w:rsidRPr="0061377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6E75D4" w:rsidRDefault="00DC7210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6E75D4" w:rsidRPr="0061377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:rsidR="006E75D4" w:rsidRPr="0061377C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75D4" w:rsidRPr="009664BA" w:rsidTr="00421D46">
        <w:trPr>
          <w:trHeight w:val="258"/>
        </w:trPr>
        <w:tc>
          <w:tcPr>
            <w:tcW w:w="2040" w:type="pct"/>
          </w:tcPr>
          <w:p w:rsidR="006E75D4" w:rsidRPr="0061377C" w:rsidRDefault="006E75D4" w:rsidP="006E7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6E75D4" w:rsidRPr="00000CD1" w:rsidRDefault="00DC7210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2,364,76</w:t>
            </w:r>
            <w:r w:rsidR="009442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5" w:type="pct"/>
          </w:tcPr>
          <w:p w:rsidR="006E75D4" w:rsidRPr="00000CD1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6E75D4" w:rsidRPr="00000CD1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0CD1">
              <w:rPr>
                <w:rFonts w:ascii="Angsana New" w:hAnsi="Angsana New"/>
                <w:b/>
                <w:bCs/>
                <w:sz w:val="30"/>
                <w:szCs w:val="30"/>
              </w:rPr>
              <w:t>2,211,351</w:t>
            </w:r>
          </w:p>
        </w:tc>
        <w:tc>
          <w:tcPr>
            <w:tcW w:w="148" w:type="pct"/>
          </w:tcPr>
          <w:p w:rsidR="006E75D4" w:rsidRPr="00000CD1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:rsidR="006E75D4" w:rsidRPr="00000CD1" w:rsidRDefault="00DC7210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1,954,73</w:t>
            </w:r>
            <w:r w:rsidR="009442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41" w:type="pct"/>
          </w:tcPr>
          <w:p w:rsidR="006E75D4" w:rsidRPr="00000CD1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6E75D4" w:rsidRPr="00000CD1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0CD1">
              <w:rPr>
                <w:rFonts w:ascii="Angsana New" w:hAnsi="Angsana New"/>
                <w:b/>
                <w:bCs/>
                <w:sz w:val="30"/>
                <w:szCs w:val="30"/>
              </w:rPr>
              <w:t>1,907,904</w:t>
            </w:r>
          </w:p>
        </w:tc>
      </w:tr>
      <w:tr w:rsidR="006E75D4" w:rsidRPr="009664BA" w:rsidTr="00421D46">
        <w:trPr>
          <w:trHeight w:val="258"/>
        </w:trPr>
        <w:tc>
          <w:tcPr>
            <w:tcW w:w="2040" w:type="pct"/>
          </w:tcPr>
          <w:p w:rsidR="006E75D4" w:rsidRPr="0061377C" w:rsidRDefault="006E75D4" w:rsidP="006E7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:rsidR="006E75D4" w:rsidRPr="00477DB3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6E75D4" w:rsidRPr="00000CD1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</w:tcPr>
          <w:p w:rsidR="006E75D4" w:rsidRPr="00000CD1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6E75D4" w:rsidRPr="00000CD1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:rsidR="006E75D4" w:rsidRPr="005D48B1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:rsidR="006E75D4" w:rsidRPr="00000CD1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:rsidR="006E75D4" w:rsidRPr="00000CD1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75D4" w:rsidRPr="009664BA" w:rsidTr="00421D46">
        <w:trPr>
          <w:trHeight w:val="258"/>
        </w:trPr>
        <w:tc>
          <w:tcPr>
            <w:tcW w:w="2040" w:type="pct"/>
          </w:tcPr>
          <w:p w:rsidR="006E75D4" w:rsidRPr="0061377C" w:rsidRDefault="006E75D4" w:rsidP="006E7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66D4">
              <w:rPr>
                <w:rFonts w:ascii="Angsana New" w:hAnsi="Angsana New"/>
                <w:b/>
                <w:sz w:val="30"/>
                <w:szCs w:val="30"/>
                <w:cs/>
              </w:rPr>
              <w:t>หนี้สูญ</w:t>
            </w:r>
            <w:r w:rsidRPr="002C66D4"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และค่าเผื่อหนี้สงสัยจะสูญสำหรับ</w:t>
            </w:r>
          </w:p>
        </w:tc>
        <w:tc>
          <w:tcPr>
            <w:tcW w:w="631" w:type="pct"/>
          </w:tcPr>
          <w:p w:rsidR="006E75D4" w:rsidRPr="00477DB3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6E75D4" w:rsidRPr="00000CD1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:rsidR="006E75D4" w:rsidRPr="00000CD1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6E75D4" w:rsidRPr="00000CD1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:rsidR="006E75D4" w:rsidRPr="005D48B1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:rsidR="006E75D4" w:rsidRPr="00000CD1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</w:tcPr>
          <w:p w:rsidR="006E75D4" w:rsidRPr="00000CD1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75D4" w:rsidRPr="009664BA" w:rsidTr="00421D46">
        <w:trPr>
          <w:trHeight w:val="258"/>
        </w:trPr>
        <w:tc>
          <w:tcPr>
            <w:tcW w:w="2040" w:type="pct"/>
          </w:tcPr>
          <w:p w:rsidR="006E75D4" w:rsidRPr="002C66D4" w:rsidRDefault="006E75D4" w:rsidP="009D7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C66D4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="009D75E7">
              <w:rPr>
                <w:rFonts w:ascii="Angsana New" w:hAnsi="Angsana New" w:hint="cs"/>
                <w:b/>
                <w:sz w:val="30"/>
                <w:szCs w:val="30"/>
                <w:cs/>
              </w:rPr>
              <w:t>งวดเก้า</w:t>
            </w:r>
            <w:r w:rsidR="00E74F37">
              <w:rPr>
                <w:rFonts w:ascii="Angsana New" w:hAnsi="Angsana New" w:hint="cs"/>
                <w:b/>
                <w:sz w:val="30"/>
                <w:szCs w:val="30"/>
                <w:cs/>
              </w:rPr>
              <w:t>เ</w:t>
            </w:r>
            <w:r w:rsidRPr="002C66D4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ดือนสิ้นสุดวันที่ </w:t>
            </w:r>
            <w:r w:rsidRPr="002C66D4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2C66D4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9D75E7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</w:t>
            </w:r>
            <w:r w:rsidRPr="00892426">
              <w:rPr>
                <w:rFonts w:ascii="Angsana New" w:hAnsi="Angsana New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6E75D4" w:rsidRPr="00586CB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86CB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:rsidR="006E75D4" w:rsidRPr="00586CB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bottom"/>
          </w:tcPr>
          <w:p w:rsidR="006E75D4" w:rsidRPr="00586CBC" w:rsidRDefault="006E75D4" w:rsidP="006E75D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38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6CB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6E75D4" w:rsidRPr="00586CB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:rsidR="006E75D4" w:rsidRPr="00586CB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86C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6E75D4" w:rsidRPr="00586CBC" w:rsidRDefault="006E75D4" w:rsidP="006E7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vAlign w:val="bottom"/>
          </w:tcPr>
          <w:p w:rsidR="006E75D4" w:rsidRPr="00586CBC" w:rsidRDefault="006E75D4" w:rsidP="008C442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380" w:lineRule="exact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6CB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92426" w:rsidRDefault="00892426" w:rsidP="00657129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</w:p>
    <w:p w:rsidR="00892426" w:rsidRDefault="00892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i/>
          <w:iCs/>
          <w:cs/>
        </w:rPr>
        <w:br w:type="page"/>
      </w:r>
    </w:p>
    <w:p w:rsidR="00657129" w:rsidRDefault="00657129" w:rsidP="00657129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B847D1">
        <w:rPr>
          <w:rFonts w:ascii="Angsana New" w:hAnsi="Angsana New" w:cs="Angsana New"/>
          <w:b/>
          <w:bCs/>
          <w:i/>
          <w:iCs/>
          <w:cs/>
        </w:rPr>
        <w:t xml:space="preserve">ลูกหนี้อื่น </w:t>
      </w:r>
      <w:r w:rsidRPr="00B847D1">
        <w:rPr>
          <w:rFonts w:ascii="Angsana New" w:hAnsi="Angsana New" w:cs="Angsana New" w:hint="cs"/>
          <w:b/>
          <w:bCs/>
          <w:i/>
          <w:iCs/>
          <w:cs/>
        </w:rPr>
        <w:t xml:space="preserve">- </w:t>
      </w:r>
      <w:r w:rsidRPr="00B847D1">
        <w:rPr>
          <w:rFonts w:ascii="Angsana New" w:hAnsi="Angsana New" w:cs="Angsana New"/>
          <w:b/>
          <w:bCs/>
          <w:i/>
          <w:iCs/>
          <w:cs/>
        </w:rPr>
        <w:t xml:space="preserve">กิจการที่เกี่ยวข้องกัน  </w:t>
      </w:r>
    </w:p>
    <w:p w:rsidR="00966ED5" w:rsidRDefault="00966ED5" w:rsidP="00657129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0"/>
        <w:gridCol w:w="276"/>
        <w:gridCol w:w="1172"/>
        <w:gridCol w:w="267"/>
        <w:gridCol w:w="1169"/>
        <w:gridCol w:w="267"/>
        <w:gridCol w:w="1172"/>
      </w:tblGrid>
      <w:tr w:rsidR="00566503" w:rsidRPr="009664BA" w:rsidTr="00586CBC">
        <w:trPr>
          <w:trHeight w:val="387"/>
          <w:tblHeader/>
        </w:trPr>
        <w:tc>
          <w:tcPr>
            <w:tcW w:w="2038" w:type="pct"/>
          </w:tcPr>
          <w:p w:rsidR="008D2C41" w:rsidRPr="0061377C" w:rsidRDefault="008D2C41" w:rsidP="008D2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66503" w:rsidRPr="009664BA" w:rsidTr="00586CBC">
        <w:trPr>
          <w:trHeight w:val="387"/>
          <w:tblHeader/>
        </w:trPr>
        <w:tc>
          <w:tcPr>
            <w:tcW w:w="2038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8D2C41" w:rsidRPr="0061377C" w:rsidRDefault="00B71A5B" w:rsidP="009D7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1A5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9D75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 w:rsidRPr="00B71A5B">
              <w:rPr>
                <w:rFonts w:ascii="Angsana New" w:hAnsi="Angsana New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49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4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D2C41" w:rsidRPr="0061377C" w:rsidRDefault="00B71A5B" w:rsidP="009D75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1A5B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9D75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</w:t>
            </w:r>
            <w:r w:rsidRPr="00B71A5B">
              <w:rPr>
                <w:rFonts w:ascii="Angsana New" w:hAnsi="Angsana New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44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566503" w:rsidRPr="009664BA" w:rsidTr="00586CBC">
        <w:trPr>
          <w:trHeight w:val="387"/>
          <w:tblHeader/>
        </w:trPr>
        <w:tc>
          <w:tcPr>
            <w:tcW w:w="2038" w:type="pct"/>
          </w:tcPr>
          <w:p w:rsidR="00666496" w:rsidRPr="0061377C" w:rsidRDefault="00666496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666496" w:rsidRPr="00AF34E6" w:rsidRDefault="00666496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9" w:type="pct"/>
          </w:tcPr>
          <w:p w:rsidR="00666496" w:rsidRPr="0061377C" w:rsidRDefault="00666496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66496" w:rsidRPr="0061377C" w:rsidRDefault="00666496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4" w:type="pct"/>
          </w:tcPr>
          <w:p w:rsidR="00666496" w:rsidRPr="0061377C" w:rsidRDefault="00666496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666496" w:rsidRPr="00AF34E6" w:rsidRDefault="00666496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4" w:type="pct"/>
          </w:tcPr>
          <w:p w:rsidR="00666496" w:rsidRPr="0061377C" w:rsidRDefault="00666496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66496" w:rsidRPr="0061377C" w:rsidRDefault="00666496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66503" w:rsidRPr="009664BA" w:rsidTr="00586CBC">
        <w:trPr>
          <w:trHeight w:val="387"/>
          <w:tblHeader/>
        </w:trPr>
        <w:tc>
          <w:tcPr>
            <w:tcW w:w="2038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8D2C41" w:rsidRPr="0061377C" w:rsidRDefault="008D2C41" w:rsidP="008D2C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31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8D2C41" w:rsidRPr="0061377C" w:rsidRDefault="008D2C41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8D2C41" w:rsidRPr="0061377C" w:rsidRDefault="008D2C41" w:rsidP="008D2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8D2C41" w:rsidRPr="0061377C" w:rsidRDefault="008D2C41" w:rsidP="008D2C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503" w:rsidRPr="009664BA" w:rsidTr="00586CBC">
        <w:trPr>
          <w:trHeight w:val="375"/>
        </w:trPr>
        <w:tc>
          <w:tcPr>
            <w:tcW w:w="2038" w:type="pct"/>
          </w:tcPr>
          <w:p w:rsidR="00370702" w:rsidRPr="0061377C" w:rsidRDefault="00370702" w:rsidP="003707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61377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ปตท.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631" w:type="pct"/>
          </w:tcPr>
          <w:p w:rsidR="00370702" w:rsidRPr="00E87119" w:rsidRDefault="00E87119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  <w:tc>
          <w:tcPr>
            <w:tcW w:w="149" w:type="pct"/>
          </w:tcPr>
          <w:p w:rsidR="00370702" w:rsidRPr="0061377C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70702" w:rsidRPr="0061377C" w:rsidRDefault="00370702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144" w:type="pct"/>
          </w:tcPr>
          <w:p w:rsidR="00370702" w:rsidRPr="0061377C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370702" w:rsidRPr="008956FD" w:rsidRDefault="008956FD" w:rsidP="00D73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  <w:tc>
          <w:tcPr>
            <w:tcW w:w="144" w:type="pct"/>
          </w:tcPr>
          <w:p w:rsidR="00370702" w:rsidRPr="00AC1EB7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370702" w:rsidRPr="0061377C" w:rsidRDefault="00370702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680</w:t>
            </w:r>
          </w:p>
        </w:tc>
      </w:tr>
      <w:tr w:rsidR="00566503" w:rsidRPr="009664BA" w:rsidTr="00586CBC">
        <w:trPr>
          <w:trHeight w:val="335"/>
        </w:trPr>
        <w:tc>
          <w:tcPr>
            <w:tcW w:w="2038" w:type="pct"/>
          </w:tcPr>
          <w:p w:rsidR="00370702" w:rsidRPr="0061377C" w:rsidRDefault="00370702" w:rsidP="003707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370702" w:rsidRPr="004C0D8D" w:rsidRDefault="00370702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370702" w:rsidRPr="0061377C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70702" w:rsidRPr="0061377C" w:rsidRDefault="00370702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70702" w:rsidRPr="0061377C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370702" w:rsidRDefault="00370702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370702" w:rsidRPr="00AC1EB7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370702" w:rsidRPr="0061377C" w:rsidRDefault="00370702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503" w:rsidRPr="009664BA" w:rsidTr="00586CBC">
        <w:trPr>
          <w:trHeight w:val="387"/>
        </w:trPr>
        <w:tc>
          <w:tcPr>
            <w:tcW w:w="2038" w:type="pct"/>
          </w:tcPr>
          <w:p w:rsidR="00370702" w:rsidRPr="0061377C" w:rsidRDefault="00370702" w:rsidP="003707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31" w:type="pct"/>
          </w:tcPr>
          <w:p w:rsidR="00370702" w:rsidRPr="004C0D8D" w:rsidRDefault="00370702" w:rsidP="00F71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370702" w:rsidRPr="0061377C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70702" w:rsidRPr="0061377C" w:rsidRDefault="00370702" w:rsidP="00F715E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70702" w:rsidRPr="0061377C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370702" w:rsidRPr="0061377C" w:rsidRDefault="00370702" w:rsidP="00782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70702" w:rsidRPr="0061377C" w:rsidRDefault="00370702" w:rsidP="0037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70702" w:rsidRPr="0061377C" w:rsidRDefault="00370702" w:rsidP="005665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566503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566503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พีทีที โกลบอล เคมิคอล จำกัด</w:t>
            </w:r>
            <w:r w:rsidRPr="0056650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566503">
              <w:rPr>
                <w:rFonts w:ascii="Angsana New" w:hAnsi="Angsana New"/>
                <w:spacing w:val="-4"/>
                <w:sz w:val="30"/>
                <w:szCs w:val="30"/>
                <w:cs/>
              </w:rPr>
              <w:t>(มหาชน)</w:t>
            </w:r>
          </w:p>
        </w:tc>
        <w:tc>
          <w:tcPr>
            <w:tcW w:w="631" w:type="pct"/>
          </w:tcPr>
          <w:p w:rsidR="004C0D8D" w:rsidRPr="004C0D8D" w:rsidRDefault="00E87119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8956F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C0D8D" w:rsidRPr="009664BA" w:rsidTr="00586CBC">
        <w:trPr>
          <w:trHeight w:val="363"/>
        </w:trPr>
        <w:tc>
          <w:tcPr>
            <w:tcW w:w="2038" w:type="pct"/>
          </w:tcPr>
          <w:p w:rsidR="004C0D8D" w:rsidRPr="0061377C" w:rsidRDefault="004C0D8D" w:rsidP="004C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631" w:type="pct"/>
          </w:tcPr>
          <w:p w:rsidR="004C0D8D" w:rsidRPr="004C0D8D" w:rsidRDefault="00E87119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6,835</w:t>
            </w: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4,906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8956F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6,835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4,906</w:t>
            </w: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D8D" w:rsidRPr="009664BA" w:rsidTr="00586CBC">
        <w:trPr>
          <w:trHeight w:val="126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7119" w:rsidRPr="009664BA" w:rsidTr="00586CBC">
        <w:trPr>
          <w:trHeight w:val="375"/>
        </w:trPr>
        <w:tc>
          <w:tcPr>
            <w:tcW w:w="2038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631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E87119" w:rsidRPr="0061377C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E87119" w:rsidRPr="0061377C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4,625</w:t>
            </w:r>
          </w:p>
        </w:tc>
        <w:tc>
          <w:tcPr>
            <w:tcW w:w="144" w:type="pct"/>
          </w:tcPr>
          <w:p w:rsidR="00E87119" w:rsidRPr="0061377C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9,638</w:t>
            </w:r>
          </w:p>
        </w:tc>
      </w:tr>
      <w:tr w:rsidR="00E87119" w:rsidRPr="009664BA" w:rsidTr="00586CBC">
        <w:trPr>
          <w:trHeight w:val="363"/>
        </w:trPr>
        <w:tc>
          <w:tcPr>
            <w:tcW w:w="2038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นที ซินเนอร์ยี่ จำกัด</w:t>
            </w:r>
          </w:p>
        </w:tc>
        <w:tc>
          <w:tcPr>
            <w:tcW w:w="631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E87119" w:rsidRPr="0061377C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E87119" w:rsidRPr="0061377C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144" w:type="pct"/>
          </w:tcPr>
          <w:p w:rsidR="00E87119" w:rsidRPr="0061377C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771</w:t>
            </w:r>
          </w:p>
        </w:tc>
      </w:tr>
      <w:tr w:rsidR="00E87119" w:rsidRPr="009664BA" w:rsidTr="00586CBC">
        <w:trPr>
          <w:trHeight w:val="375"/>
        </w:trPr>
        <w:tc>
          <w:tcPr>
            <w:tcW w:w="2038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631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E87119" w:rsidRPr="0061377C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E87119" w:rsidRPr="0061377C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144" w:type="pct"/>
          </w:tcPr>
          <w:p w:rsidR="00E87119" w:rsidRPr="0061377C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870</w:t>
            </w:r>
          </w:p>
        </w:tc>
      </w:tr>
      <w:tr w:rsidR="00E87119" w:rsidRPr="009664BA" w:rsidTr="00586CBC">
        <w:trPr>
          <w:trHeight w:val="375"/>
        </w:trPr>
        <w:tc>
          <w:tcPr>
            <w:tcW w:w="2038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eastAsia="Calibri" w:hAnsi="Angsana New"/>
                <w:sz w:val="30"/>
                <w:szCs w:val="30"/>
              </w:rPr>
              <w:t>Ichinoseki Solar Power 1 GK</w:t>
            </w:r>
          </w:p>
        </w:tc>
        <w:tc>
          <w:tcPr>
            <w:tcW w:w="631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E87119" w:rsidRPr="0061377C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E87119" w:rsidRPr="0061377C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44" w:type="pct"/>
          </w:tcPr>
          <w:p w:rsidR="00E87119" w:rsidRPr="0061377C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</w:tr>
      <w:tr w:rsidR="00E87119" w:rsidRPr="009664BA" w:rsidTr="00586CBC">
        <w:trPr>
          <w:trHeight w:val="375"/>
        </w:trPr>
        <w:tc>
          <w:tcPr>
            <w:tcW w:w="2038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GPSC International Holdings Limited</w:t>
            </w:r>
          </w:p>
        </w:tc>
        <w:tc>
          <w:tcPr>
            <w:tcW w:w="631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E87119" w:rsidRPr="0061377C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E87119" w:rsidRPr="0061377C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144" w:type="pct"/>
          </w:tcPr>
          <w:p w:rsidR="00E87119" w:rsidRPr="0061377C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87119" w:rsidRPr="0061377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499</w:t>
            </w: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4C0D8D" w:rsidRP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868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บ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ริษัท  ไฟฟ้า น้ำลิก 1 จำกัด</w:t>
            </w:r>
          </w:p>
        </w:tc>
        <w:tc>
          <w:tcPr>
            <w:tcW w:w="631" w:type="pct"/>
          </w:tcPr>
          <w:p w:rsidR="004C0D8D" w:rsidRPr="004C0D8D" w:rsidRDefault="00E87119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4,184</w:t>
            </w: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6,249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8956F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4,184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6,249</w:t>
            </w: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631" w:type="pct"/>
          </w:tcPr>
          <w:p w:rsidR="004C0D8D" w:rsidRPr="004C0D8D" w:rsidRDefault="00E87119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225</w:t>
            </w: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8956F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225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631" w:type="pct"/>
          </w:tcPr>
          <w:p w:rsidR="004C0D8D" w:rsidRPr="004C0D8D" w:rsidRDefault="00E87119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145,600</w:t>
            </w: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79,333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8956F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145,600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79,333</w:t>
            </w: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D8D" w:rsidRPr="009664BA" w:rsidTr="00586CBC">
        <w:trPr>
          <w:trHeight w:val="387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868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บริษัท ไซยะบุรี พาวเวอร์ จำกัด</w:t>
            </w:r>
          </w:p>
        </w:tc>
        <w:tc>
          <w:tcPr>
            <w:tcW w:w="631" w:type="pct"/>
          </w:tcPr>
          <w:p w:rsidR="004C0D8D" w:rsidRPr="004C0D8D" w:rsidRDefault="00E87119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703</w:t>
            </w: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8956F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703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31" w:type="pct"/>
          </w:tcPr>
          <w:p w:rsidR="004C0D8D" w:rsidRPr="004C0D8D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00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โซลูชั่น ครีเอชั่น จำกัด </w:t>
            </w:r>
          </w:p>
        </w:tc>
        <w:tc>
          <w:tcPr>
            <w:tcW w:w="631" w:type="pct"/>
          </w:tcPr>
          <w:p w:rsidR="004C0D8D" w:rsidRPr="004C0D8D" w:rsidRDefault="00E87119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7,050</w:t>
            </w: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7,050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1665BA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7,050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84" w:right="-15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7,050</w:t>
            </w:r>
          </w:p>
        </w:tc>
      </w:tr>
      <w:tr w:rsidR="004C0D8D" w:rsidRPr="009664BA" w:rsidTr="00586CBC">
        <w:trPr>
          <w:trHeight w:val="375"/>
        </w:trPr>
        <w:tc>
          <w:tcPr>
            <w:tcW w:w="2038" w:type="pct"/>
          </w:tcPr>
          <w:p w:rsidR="004C0D8D" w:rsidRPr="0061377C" w:rsidRDefault="004C0D8D" w:rsidP="004C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pacing w:val="-14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บ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ริษัท  พีทีที แทงค์ เทอร์มินัล จำกัด</w:t>
            </w:r>
          </w:p>
        </w:tc>
        <w:tc>
          <w:tcPr>
            <w:tcW w:w="631" w:type="pct"/>
          </w:tcPr>
          <w:p w:rsidR="004C0D8D" w:rsidRPr="004C0D8D" w:rsidRDefault="00E87119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1,609</w:t>
            </w:r>
          </w:p>
        </w:tc>
        <w:tc>
          <w:tcPr>
            <w:tcW w:w="149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8956F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1,609</w:t>
            </w:r>
          </w:p>
        </w:tc>
        <w:tc>
          <w:tcPr>
            <w:tcW w:w="144" w:type="pct"/>
          </w:tcPr>
          <w:p w:rsidR="004C0D8D" w:rsidRPr="0061377C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61377C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</w:tr>
      <w:tr w:rsidR="004C0D8D" w:rsidRPr="00F26954" w:rsidTr="00586CBC">
        <w:trPr>
          <w:trHeight w:val="375"/>
        </w:trPr>
        <w:tc>
          <w:tcPr>
            <w:tcW w:w="2038" w:type="pct"/>
          </w:tcPr>
          <w:p w:rsidR="004C0D8D" w:rsidRPr="00F26954" w:rsidRDefault="004C0D8D" w:rsidP="004C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z w:val="30"/>
                <w:szCs w:val="30"/>
                <w:cs/>
              </w:rPr>
              <w:t>บริษัท พีทีที ฟีนอล  จำกัด</w:t>
            </w:r>
          </w:p>
        </w:tc>
        <w:tc>
          <w:tcPr>
            <w:tcW w:w="631" w:type="pct"/>
          </w:tcPr>
          <w:p w:rsidR="004C0D8D" w:rsidRPr="004C0D8D" w:rsidRDefault="00E87119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4,778</w:t>
            </w:r>
          </w:p>
        </w:tc>
        <w:tc>
          <w:tcPr>
            <w:tcW w:w="149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8,667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8956F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4,778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8,667</w:t>
            </w:r>
          </w:p>
        </w:tc>
      </w:tr>
      <w:tr w:rsidR="004C0D8D" w:rsidRPr="00F26954" w:rsidTr="00586CBC">
        <w:trPr>
          <w:trHeight w:val="375"/>
        </w:trPr>
        <w:tc>
          <w:tcPr>
            <w:tcW w:w="2038" w:type="pct"/>
          </w:tcPr>
          <w:p w:rsidR="004C0D8D" w:rsidRPr="00F26954" w:rsidRDefault="004C0D8D" w:rsidP="004C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26954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ดิจิตอล โซลูชั่น จำกัด</w:t>
            </w:r>
          </w:p>
        </w:tc>
        <w:tc>
          <w:tcPr>
            <w:tcW w:w="631" w:type="pct"/>
          </w:tcPr>
          <w:p w:rsidR="004C0D8D" w:rsidRPr="004C0D8D" w:rsidRDefault="00E87119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3,141</w:t>
            </w:r>
          </w:p>
        </w:tc>
        <w:tc>
          <w:tcPr>
            <w:tcW w:w="149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8956F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2,863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</w:tr>
      <w:tr w:rsidR="004C0D8D" w:rsidRPr="00F26954" w:rsidTr="00586CBC">
        <w:trPr>
          <w:trHeight w:val="363"/>
        </w:trPr>
        <w:tc>
          <w:tcPr>
            <w:tcW w:w="2038" w:type="pct"/>
          </w:tcPr>
          <w:p w:rsidR="004C0D8D" w:rsidRPr="00F26954" w:rsidRDefault="004C0D8D" w:rsidP="004C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pacing w:val="-14"/>
                <w:sz w:val="30"/>
                <w:szCs w:val="30"/>
                <w:cs/>
              </w:rPr>
              <w:t xml:space="preserve">บริษัท  พีทีที อาซาฮี เคมิคอล จำกัด    </w:t>
            </w:r>
          </w:p>
        </w:tc>
        <w:tc>
          <w:tcPr>
            <w:tcW w:w="631" w:type="pct"/>
          </w:tcPr>
          <w:p w:rsidR="004C0D8D" w:rsidRPr="004C0D8D" w:rsidRDefault="00E87119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19,881</w:t>
            </w:r>
          </w:p>
        </w:tc>
        <w:tc>
          <w:tcPr>
            <w:tcW w:w="149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21,391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AC1EB7" w:rsidRDefault="008956F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19,881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21,391</w:t>
            </w:r>
          </w:p>
        </w:tc>
      </w:tr>
      <w:tr w:rsidR="004C0D8D" w:rsidRPr="00F26954" w:rsidTr="00586CBC">
        <w:trPr>
          <w:trHeight w:val="375"/>
        </w:trPr>
        <w:tc>
          <w:tcPr>
            <w:tcW w:w="2038" w:type="pct"/>
          </w:tcPr>
          <w:p w:rsidR="004C0D8D" w:rsidRPr="00F26954" w:rsidRDefault="004C0D8D" w:rsidP="004C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868"/>
              </w:tabs>
              <w:spacing w:line="240" w:lineRule="auto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 ทิพยประกันภัย จำกัด (มหาชน)</w:t>
            </w:r>
          </w:p>
        </w:tc>
        <w:tc>
          <w:tcPr>
            <w:tcW w:w="631" w:type="pct"/>
          </w:tcPr>
          <w:p w:rsidR="004C0D8D" w:rsidRPr="004C0D8D" w:rsidRDefault="00E87119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1,162</w:t>
            </w:r>
          </w:p>
        </w:tc>
        <w:tc>
          <w:tcPr>
            <w:tcW w:w="149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71,195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DB75EE" w:rsidRDefault="008956F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57,899</w:t>
            </w:r>
          </w:p>
        </w:tc>
      </w:tr>
      <w:tr w:rsidR="004C0D8D" w:rsidRPr="00F26954" w:rsidTr="00586CBC">
        <w:trPr>
          <w:trHeight w:val="375"/>
        </w:trPr>
        <w:tc>
          <w:tcPr>
            <w:tcW w:w="2038" w:type="pct"/>
          </w:tcPr>
          <w:p w:rsidR="004C0D8D" w:rsidRPr="00F26954" w:rsidRDefault="004C0D8D" w:rsidP="004C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ิษัท สยาม โซล่าร์ เอ็นเนอร์ยี่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F2695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1" w:type="pct"/>
          </w:tcPr>
          <w:p w:rsidR="004C0D8D" w:rsidRPr="004C0D8D" w:rsidRDefault="00E87119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</w:p>
        </w:tc>
        <w:tc>
          <w:tcPr>
            <w:tcW w:w="149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504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8956FD" w:rsidRDefault="008956F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504</w:t>
            </w:r>
          </w:p>
        </w:tc>
      </w:tr>
      <w:tr w:rsidR="004C0D8D" w:rsidRPr="00F26954" w:rsidTr="00586CBC">
        <w:trPr>
          <w:trHeight w:val="375"/>
        </w:trPr>
        <w:tc>
          <w:tcPr>
            <w:tcW w:w="2038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pacing w:val="-14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631" w:type="pct"/>
          </w:tcPr>
          <w:p w:rsidR="004C0D8D" w:rsidRPr="004C0D8D" w:rsidRDefault="00E87119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149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4C0D8D" w:rsidRPr="00DB75EE" w:rsidRDefault="008956F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:rsidR="004C0D8D" w:rsidRPr="00F26954" w:rsidRDefault="004C0D8D" w:rsidP="004C0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C0D8D" w:rsidRPr="00F26954" w:rsidRDefault="004C0D8D" w:rsidP="004C0D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7119" w:rsidRPr="00F26954" w:rsidTr="00586CBC">
        <w:trPr>
          <w:trHeight w:val="405"/>
        </w:trPr>
        <w:tc>
          <w:tcPr>
            <w:tcW w:w="2038" w:type="pct"/>
          </w:tcPr>
          <w:p w:rsidR="00E87119" w:rsidRPr="00F26954" w:rsidRDefault="00E87119" w:rsidP="00E87119">
            <w:pPr>
              <w:widowControl w:val="0"/>
              <w:tabs>
                <w:tab w:val="left" w:pos="51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631" w:type="pct"/>
          </w:tcPr>
          <w:p w:rsidR="00E87119" w:rsidRPr="008956FD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65,771</w:t>
            </w:r>
          </w:p>
        </w:tc>
        <w:tc>
          <w:tcPr>
            <w:tcW w:w="149" w:type="pct"/>
          </w:tcPr>
          <w:p w:rsidR="00E87119" w:rsidRPr="00F26954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87119" w:rsidRPr="00F26954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65,771</w:t>
            </w:r>
          </w:p>
        </w:tc>
        <w:tc>
          <w:tcPr>
            <w:tcW w:w="144" w:type="pct"/>
          </w:tcPr>
          <w:p w:rsidR="00E87119" w:rsidRPr="00F26954" w:rsidRDefault="00E87119" w:rsidP="00E87119">
            <w:pPr>
              <w:pStyle w:val="BodyText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E87119" w:rsidRPr="008956FD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65,771</w:t>
            </w:r>
          </w:p>
        </w:tc>
        <w:tc>
          <w:tcPr>
            <w:tcW w:w="144" w:type="pct"/>
          </w:tcPr>
          <w:p w:rsidR="00E87119" w:rsidRPr="00F26954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87119" w:rsidRPr="00F26954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65,771</w:t>
            </w:r>
          </w:p>
        </w:tc>
      </w:tr>
      <w:tr w:rsidR="00E87119" w:rsidRPr="00F26954" w:rsidTr="00586CBC">
        <w:trPr>
          <w:trHeight w:val="390"/>
        </w:trPr>
        <w:tc>
          <w:tcPr>
            <w:tcW w:w="2038" w:type="pct"/>
          </w:tcPr>
          <w:p w:rsidR="00E87119" w:rsidRPr="00F26954" w:rsidRDefault="00E87119" w:rsidP="00E87119">
            <w:pPr>
              <w:widowControl w:val="0"/>
              <w:tabs>
                <w:tab w:val="left" w:pos="51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ไทย อีทอกซีเลท จำกัด</w:t>
            </w:r>
          </w:p>
        </w:tc>
        <w:tc>
          <w:tcPr>
            <w:tcW w:w="631" w:type="pct"/>
          </w:tcPr>
          <w:p w:rsidR="00E87119" w:rsidRPr="00D73BEE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E87119" w:rsidRPr="00F26954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87119" w:rsidRPr="00F715E9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  1,203</w:t>
            </w:r>
          </w:p>
        </w:tc>
        <w:tc>
          <w:tcPr>
            <w:tcW w:w="144" w:type="pct"/>
          </w:tcPr>
          <w:p w:rsidR="00E87119" w:rsidRPr="00F26954" w:rsidRDefault="00E87119" w:rsidP="00E87119">
            <w:pPr>
              <w:pStyle w:val="BodyText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E87119" w:rsidRPr="00D73BEE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:rsidR="00E87119" w:rsidRPr="005A7645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632" w:type="pct"/>
          </w:tcPr>
          <w:p w:rsidR="00E87119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1,203</w:t>
            </w:r>
          </w:p>
        </w:tc>
      </w:tr>
      <w:tr w:rsidR="00E87119" w:rsidRPr="00F26954" w:rsidTr="00594BD0">
        <w:trPr>
          <w:trHeight w:val="405"/>
        </w:trPr>
        <w:tc>
          <w:tcPr>
            <w:tcW w:w="2038" w:type="pct"/>
          </w:tcPr>
          <w:p w:rsidR="00E87119" w:rsidRPr="00C50418" w:rsidRDefault="00E87119" w:rsidP="00E87119">
            <w:pPr>
              <w:widowControl w:val="0"/>
              <w:tabs>
                <w:tab w:val="left" w:pos="510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C50418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เอ็นพีซี เซฟตี้ แอนด์</w:t>
            </w:r>
            <w:r w:rsidRPr="00C50418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C50418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เอ็นไวรอนเมนทอล</w:t>
            </w:r>
            <w:r w:rsidRPr="00C50418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C50418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631" w:type="pct"/>
            <w:vAlign w:val="bottom"/>
          </w:tcPr>
          <w:p w:rsidR="00E87119" w:rsidRPr="00AC1EB7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E87119" w:rsidRPr="00F26954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87119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E87119" w:rsidRPr="00F26954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:rsidR="00E87119" w:rsidRPr="00F26954" w:rsidRDefault="00E87119" w:rsidP="00E87119">
            <w:pPr>
              <w:pStyle w:val="BodyText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:rsidR="00E87119" w:rsidRPr="00AC1EB7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:rsidR="00E87119" w:rsidRPr="00F26954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87119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E87119" w:rsidRPr="00F26954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87119" w:rsidRPr="00F26954" w:rsidTr="00586CBC">
        <w:trPr>
          <w:trHeight w:val="375"/>
        </w:trPr>
        <w:tc>
          <w:tcPr>
            <w:tcW w:w="2038" w:type="pct"/>
          </w:tcPr>
          <w:p w:rsidR="00E87119" w:rsidRPr="00F26954" w:rsidRDefault="00924B58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E87119" w:rsidRPr="00933D40">
              <w:rPr>
                <w:rFonts w:ascii="Angsana New" w:hAnsi="Angsana New"/>
                <w:sz w:val="30"/>
                <w:szCs w:val="30"/>
                <w:cs/>
              </w:rPr>
              <w:t xml:space="preserve">เอนเนอร์ยี่ คอมเพล็กซ์ จำกัด       </w:t>
            </w:r>
          </w:p>
        </w:tc>
        <w:tc>
          <w:tcPr>
            <w:tcW w:w="631" w:type="pct"/>
          </w:tcPr>
          <w:p w:rsidR="00E87119" w:rsidRPr="004C0D8D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9" w:type="pct"/>
          </w:tcPr>
          <w:p w:rsidR="00E87119" w:rsidRPr="00F26954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87119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:rsidR="00E87119" w:rsidRPr="00F26954" w:rsidRDefault="00E87119" w:rsidP="00E87119">
            <w:pPr>
              <w:pStyle w:val="BodyText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E87119" w:rsidRPr="00AC1EB7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4" w:type="pct"/>
          </w:tcPr>
          <w:p w:rsidR="00E87119" w:rsidRPr="00F26954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87119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87119" w:rsidRPr="00F26954" w:rsidTr="00586CBC">
        <w:trPr>
          <w:trHeight w:val="375"/>
        </w:trPr>
        <w:tc>
          <w:tcPr>
            <w:tcW w:w="2038" w:type="pct"/>
          </w:tcPr>
          <w:p w:rsidR="00E87119" w:rsidRPr="00933D40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56FD">
              <w:rPr>
                <w:rFonts w:ascii="Angsana New" w:hAnsi="Angsana New"/>
                <w:sz w:val="30"/>
                <w:szCs w:val="30"/>
                <w:cs/>
              </w:rPr>
              <w:t>บริษัท อีสเทิร์น ฟลูอิด ทรานสปอร์ต จำกัด</w:t>
            </w:r>
          </w:p>
        </w:tc>
        <w:tc>
          <w:tcPr>
            <w:tcW w:w="631" w:type="pct"/>
          </w:tcPr>
          <w:p w:rsidR="00E87119" w:rsidRPr="004C0D8D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1,089</w:t>
            </w:r>
          </w:p>
        </w:tc>
        <w:tc>
          <w:tcPr>
            <w:tcW w:w="149" w:type="pct"/>
          </w:tcPr>
          <w:p w:rsidR="00E87119" w:rsidRPr="00F26954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87119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E87119" w:rsidRPr="00F26954" w:rsidRDefault="00E87119" w:rsidP="00E87119">
            <w:pPr>
              <w:pStyle w:val="BodyText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E87119" w:rsidRPr="00AC1EB7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1,089</w:t>
            </w:r>
          </w:p>
        </w:tc>
        <w:tc>
          <w:tcPr>
            <w:tcW w:w="144" w:type="pct"/>
          </w:tcPr>
          <w:p w:rsidR="00E87119" w:rsidRPr="00F26954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87119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7119" w:rsidRPr="00F26954" w:rsidTr="00586CBC">
        <w:trPr>
          <w:trHeight w:val="375"/>
        </w:trPr>
        <w:tc>
          <w:tcPr>
            <w:tcW w:w="2038" w:type="pct"/>
          </w:tcPr>
          <w:p w:rsidR="00E87119" w:rsidRPr="009F23EC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F23EC">
              <w:rPr>
                <w:rFonts w:ascii="Angsana New" w:hAnsi="Angsana New"/>
                <w:sz w:val="30"/>
                <w:szCs w:val="30"/>
                <w:cs/>
              </w:rPr>
              <w:t>บริษัท เอ็ชเอ็มซี โปลีเมอส์ จำกัด</w:t>
            </w:r>
          </w:p>
        </w:tc>
        <w:tc>
          <w:tcPr>
            <w:tcW w:w="631" w:type="pct"/>
          </w:tcPr>
          <w:p w:rsidR="00E87119" w:rsidRPr="004C0D8D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9" w:type="pct"/>
          </w:tcPr>
          <w:p w:rsidR="00E87119" w:rsidRPr="00F26954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87119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E87119" w:rsidRPr="00F26954" w:rsidRDefault="00E87119" w:rsidP="00E87119">
            <w:pPr>
              <w:pStyle w:val="BodyText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E87119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</w:tcPr>
          <w:p w:rsidR="00E87119" w:rsidRPr="00F26954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87119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7119" w:rsidRPr="00F26954" w:rsidTr="00586CBC">
        <w:trPr>
          <w:trHeight w:val="375"/>
        </w:trPr>
        <w:tc>
          <w:tcPr>
            <w:tcW w:w="2038" w:type="pct"/>
          </w:tcPr>
          <w:p w:rsidR="00E87119" w:rsidRPr="00F26954" w:rsidRDefault="00E87119" w:rsidP="00E87119">
            <w:pPr>
              <w:widowControl w:val="0"/>
              <w:tabs>
                <w:tab w:val="decimal" w:pos="868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E87119" w:rsidRPr="00AC1EB7" w:rsidDel="00DB5680" w:rsidRDefault="001C0194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262,967</w:t>
            </w:r>
          </w:p>
        </w:tc>
        <w:tc>
          <w:tcPr>
            <w:tcW w:w="149" w:type="pct"/>
          </w:tcPr>
          <w:p w:rsidR="00E87119" w:rsidRPr="00F26954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E87119" w:rsidRPr="00F26954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269,444</w:t>
            </w:r>
          </w:p>
        </w:tc>
        <w:tc>
          <w:tcPr>
            <w:tcW w:w="144" w:type="pct"/>
          </w:tcPr>
          <w:p w:rsidR="00E87119" w:rsidRPr="00F26954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E87119" w:rsidRPr="00AC1EB7" w:rsidDel="00DB5680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267,950</w:t>
            </w:r>
          </w:p>
        </w:tc>
        <w:tc>
          <w:tcPr>
            <w:tcW w:w="144" w:type="pct"/>
          </w:tcPr>
          <w:p w:rsidR="00E87119" w:rsidRPr="00F26954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E87119" w:rsidRPr="00F26954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268,158</w:t>
            </w:r>
          </w:p>
        </w:tc>
      </w:tr>
      <w:tr w:rsidR="00E87119" w:rsidRPr="00F26954" w:rsidTr="00586CBC">
        <w:trPr>
          <w:trHeight w:val="375"/>
        </w:trPr>
        <w:tc>
          <w:tcPr>
            <w:tcW w:w="2038" w:type="pct"/>
          </w:tcPr>
          <w:p w:rsidR="00E87119" w:rsidRPr="00F26954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2695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E87119" w:rsidRPr="00DB75EE" w:rsidRDefault="001C0194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E87119" w:rsidRPr="00F26954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E87119" w:rsidRPr="00F26954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E87119" w:rsidRPr="00F26954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E87119" w:rsidRPr="00DB75EE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:rsidR="00E87119" w:rsidRPr="00F26954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E87119" w:rsidRPr="00F26954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87119" w:rsidRPr="00F26954" w:rsidTr="00586CBC">
        <w:trPr>
          <w:trHeight w:val="387"/>
        </w:trPr>
        <w:tc>
          <w:tcPr>
            <w:tcW w:w="2038" w:type="pct"/>
          </w:tcPr>
          <w:p w:rsidR="00E87119" w:rsidRPr="00F26954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E87119" w:rsidRPr="00871A8B" w:rsidRDefault="001C0194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262,967</w:t>
            </w:r>
          </w:p>
        </w:tc>
        <w:tc>
          <w:tcPr>
            <w:tcW w:w="149" w:type="pct"/>
          </w:tcPr>
          <w:p w:rsidR="00E87119" w:rsidRPr="00871A8B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E87119" w:rsidRPr="00871A8B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A8B">
              <w:rPr>
                <w:rFonts w:ascii="Angsana New" w:hAnsi="Angsana New"/>
                <w:b/>
                <w:bCs/>
                <w:sz w:val="30"/>
                <w:szCs w:val="30"/>
              </w:rPr>
              <w:t>269,444</w:t>
            </w:r>
          </w:p>
        </w:tc>
        <w:tc>
          <w:tcPr>
            <w:tcW w:w="144" w:type="pct"/>
          </w:tcPr>
          <w:p w:rsidR="00E87119" w:rsidRPr="00871A8B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E87119" w:rsidRPr="00871A8B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267,950</w:t>
            </w:r>
          </w:p>
        </w:tc>
        <w:tc>
          <w:tcPr>
            <w:tcW w:w="144" w:type="pct"/>
          </w:tcPr>
          <w:p w:rsidR="00E87119" w:rsidRPr="00871A8B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E87119" w:rsidRPr="00871A8B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A8B">
              <w:rPr>
                <w:rFonts w:ascii="Angsana New" w:hAnsi="Angsana New"/>
                <w:b/>
                <w:bCs/>
                <w:sz w:val="30"/>
                <w:szCs w:val="30"/>
              </w:rPr>
              <w:t>268,158</w:t>
            </w:r>
          </w:p>
        </w:tc>
      </w:tr>
      <w:tr w:rsidR="00E87119" w:rsidRPr="00F26954" w:rsidTr="00586CBC">
        <w:trPr>
          <w:trHeight w:val="387"/>
        </w:trPr>
        <w:tc>
          <w:tcPr>
            <w:tcW w:w="2038" w:type="pct"/>
          </w:tcPr>
          <w:p w:rsidR="00E87119" w:rsidRPr="00F26954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:rsidR="00E87119" w:rsidRPr="00331CBE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E87119" w:rsidRPr="00871A8B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E87119" w:rsidRPr="00871A8B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E87119" w:rsidRPr="00871A8B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:rsidR="00E87119" w:rsidRPr="003C7A77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:rsidR="00E87119" w:rsidRPr="00871A8B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E87119" w:rsidRPr="00871A8B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87119" w:rsidRPr="00F26954" w:rsidTr="00586CBC">
        <w:trPr>
          <w:trHeight w:val="387"/>
        </w:trPr>
        <w:tc>
          <w:tcPr>
            <w:tcW w:w="2038" w:type="pct"/>
          </w:tcPr>
          <w:p w:rsidR="00E87119" w:rsidRPr="00F26954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b/>
                <w:sz w:val="30"/>
                <w:szCs w:val="30"/>
                <w:cs/>
              </w:rPr>
              <w:t>หนี้</w:t>
            </w:r>
            <w:r w:rsidRPr="00892426">
              <w:rPr>
                <w:rFonts w:ascii="Angsana New" w:hAnsi="Angsana New"/>
                <w:b/>
                <w:sz w:val="30"/>
                <w:szCs w:val="30"/>
                <w:cs/>
              </w:rPr>
              <w:t>สูญและค่าเผื่อหนี้สงสัยจะสูญสำหรับ</w:t>
            </w:r>
          </w:p>
        </w:tc>
        <w:tc>
          <w:tcPr>
            <w:tcW w:w="631" w:type="pct"/>
          </w:tcPr>
          <w:p w:rsidR="00E87119" w:rsidRPr="00331CBE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:rsidR="00E87119" w:rsidRPr="00871A8B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E87119" w:rsidRPr="00871A8B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E87119" w:rsidRPr="00871A8B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:rsidR="00E87119" w:rsidRPr="003C7A77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" w:type="pct"/>
          </w:tcPr>
          <w:p w:rsidR="00E87119" w:rsidRPr="00871A8B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E87119" w:rsidRPr="00871A8B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87119" w:rsidRPr="00F26954" w:rsidTr="00586CBC">
        <w:trPr>
          <w:trHeight w:val="387"/>
        </w:trPr>
        <w:tc>
          <w:tcPr>
            <w:tcW w:w="2038" w:type="pct"/>
          </w:tcPr>
          <w:p w:rsidR="00E87119" w:rsidRPr="00F26954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6954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้า</w:t>
            </w:r>
            <w:r w:rsidRPr="00F2695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เดือนสิ้นสุดวันที่ </w:t>
            </w:r>
            <w:r w:rsidRPr="00892426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892426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</w:t>
            </w:r>
            <w:r w:rsidRPr="00892426">
              <w:rPr>
                <w:rFonts w:ascii="Angsana New" w:hAnsi="Angsana New"/>
                <w:b/>
                <w:sz w:val="30"/>
                <w:szCs w:val="30"/>
                <w:cs/>
              </w:rPr>
              <w:t>ายน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E87119" w:rsidRPr="00331CBE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9" w:type="pct"/>
          </w:tcPr>
          <w:p w:rsidR="00E87119" w:rsidRPr="00871A8B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E87119" w:rsidRPr="00871A8B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E87119" w:rsidRPr="00871A8B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E87119" w:rsidRPr="003C7A77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:rsidR="00E87119" w:rsidRPr="00871A8B" w:rsidRDefault="00E87119" w:rsidP="00E871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E87119" w:rsidRPr="00871A8B" w:rsidRDefault="00E87119" w:rsidP="00E871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D2C41" w:rsidRPr="00AC112B" w:rsidRDefault="008D2C41">
      <w:pPr>
        <w:rPr>
          <w:rFonts w:ascii="Angsana New" w:hAnsi="Angsana New"/>
          <w:sz w:val="26"/>
          <w:szCs w:val="26"/>
          <w:highlight w:val="yellow"/>
        </w:rPr>
      </w:pPr>
    </w:p>
    <w:p w:rsidR="00615258" w:rsidRDefault="00615258" w:rsidP="002D7B29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cs/>
        </w:rPr>
      </w:pPr>
    </w:p>
    <w:p w:rsidR="002B3AAA" w:rsidRPr="00E71E6F" w:rsidRDefault="002B3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z w:val="2"/>
          <w:szCs w:val="2"/>
          <w:cs/>
          <w:lang w:val="th-TH"/>
        </w:rPr>
      </w:pPr>
      <w:r>
        <w:rPr>
          <w:rFonts w:ascii="Angsana New" w:hAnsi="Angsana New"/>
          <w:bCs/>
          <w:i/>
          <w:iCs/>
          <w:cs/>
        </w:rPr>
        <w:br w:type="page"/>
      </w:r>
    </w:p>
    <w:p w:rsidR="00BB215A" w:rsidRDefault="0086249C" w:rsidP="002D7B29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cs/>
        </w:rPr>
      </w:pPr>
      <w:r w:rsidRPr="00B847D1">
        <w:rPr>
          <w:rFonts w:ascii="Angsana New" w:hAnsi="Angsana New" w:cs="Angsana New"/>
          <w:bCs/>
          <w:i/>
          <w:iCs/>
          <w:cs/>
        </w:rPr>
        <w:t>เงินให้กู้ยืม</w:t>
      </w:r>
      <w:r w:rsidR="00825B0B">
        <w:rPr>
          <w:rFonts w:ascii="Angsana New" w:hAnsi="Angsana New" w:cs="Angsana New" w:hint="cs"/>
          <w:bCs/>
          <w:i/>
          <w:iCs/>
          <w:cs/>
        </w:rPr>
        <w:t>ระยะยาวและดอกเบี้ยค้างรับ</w:t>
      </w:r>
      <w:r w:rsidR="00825B0B">
        <w:rPr>
          <w:rFonts w:ascii="Angsana New" w:hAnsi="Angsana New" w:cs="Angsana New"/>
          <w:bCs/>
          <w:i/>
          <w:iCs/>
          <w:cs/>
        </w:rPr>
        <w:t>จาก</w:t>
      </w:r>
      <w:r w:rsidRPr="00B847D1">
        <w:rPr>
          <w:rFonts w:ascii="Angsana New" w:hAnsi="Angsana New" w:cs="Angsana New"/>
          <w:bCs/>
          <w:i/>
          <w:iCs/>
          <w:cs/>
        </w:rPr>
        <w:t>กิจการที่เกี่ยวข้องกัน</w:t>
      </w:r>
    </w:p>
    <w:p w:rsidR="006E62D7" w:rsidRPr="005B2107" w:rsidRDefault="006E62D7" w:rsidP="002D7B29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sz w:val="26"/>
          <w:szCs w:val="26"/>
          <w:cs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1"/>
        <w:gridCol w:w="271"/>
        <w:gridCol w:w="1171"/>
        <w:gridCol w:w="271"/>
        <w:gridCol w:w="1167"/>
        <w:gridCol w:w="271"/>
        <w:gridCol w:w="1190"/>
      </w:tblGrid>
      <w:tr w:rsidR="00F715E9" w:rsidRPr="006E62D7" w:rsidTr="002B4198">
        <w:tc>
          <w:tcPr>
            <w:tcW w:w="2034" w:type="pct"/>
          </w:tcPr>
          <w:p w:rsidR="00F715E9" w:rsidRPr="006E62D7" w:rsidRDefault="00F715E9" w:rsidP="006E62D7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6" w:type="pct"/>
            <w:gridSpan w:val="3"/>
          </w:tcPr>
          <w:p w:rsidR="00F715E9" w:rsidRPr="00A6163E" w:rsidRDefault="00F715E9" w:rsidP="006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616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:rsidR="00F715E9" w:rsidRPr="002A51E2" w:rsidRDefault="00F715E9" w:rsidP="006E62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4" w:type="pct"/>
            <w:gridSpan w:val="3"/>
          </w:tcPr>
          <w:p w:rsidR="00F715E9" w:rsidRPr="006E62D7" w:rsidDel="00F26954" w:rsidRDefault="00F715E9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7803" w:rsidRPr="006E62D7" w:rsidTr="002B4198">
        <w:tc>
          <w:tcPr>
            <w:tcW w:w="2034" w:type="pct"/>
          </w:tcPr>
          <w:p w:rsidR="00F715E9" w:rsidRPr="006E62D7" w:rsidRDefault="00F715E9" w:rsidP="00A6163E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F715E9" w:rsidRPr="002A51E2" w:rsidRDefault="003D38EB" w:rsidP="00F93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D38E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30 </w:t>
            </w:r>
            <w:r w:rsidR="00F934D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3D38E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RPr="002A51E2" w:rsidRDefault="003D38EB" w:rsidP="00F934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3D38E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30 </w:t>
            </w:r>
            <w:r w:rsidR="00F934DB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3D38EB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677803" w:rsidRPr="006E62D7" w:rsidTr="002B4198">
        <w:tc>
          <w:tcPr>
            <w:tcW w:w="2034" w:type="pct"/>
          </w:tcPr>
          <w:p w:rsidR="00F715E9" w:rsidRPr="006E62D7" w:rsidRDefault="00F715E9" w:rsidP="00666496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F715E9" w:rsidRPr="00AF34E6" w:rsidRDefault="00F715E9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F715E9" w:rsidRPr="0061377C" w:rsidRDefault="00F715E9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F715E9" w:rsidRPr="0061377C" w:rsidRDefault="00F715E9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F715E9" w:rsidRPr="0061377C" w:rsidRDefault="00F715E9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F715E9" w:rsidRPr="00AF34E6" w:rsidRDefault="00F715E9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F715E9" w:rsidRPr="0061377C" w:rsidRDefault="00F715E9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F715E9" w:rsidRPr="0061377C" w:rsidRDefault="00F715E9" w:rsidP="006664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715E9" w:rsidRPr="006E62D7" w:rsidTr="002B4198">
        <w:tc>
          <w:tcPr>
            <w:tcW w:w="2034" w:type="pct"/>
          </w:tcPr>
          <w:p w:rsidR="00F715E9" w:rsidRPr="006E62D7" w:rsidRDefault="00F715E9" w:rsidP="00A6163E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6" w:type="pct"/>
            <w:gridSpan w:val="7"/>
          </w:tcPr>
          <w:p w:rsidR="00F715E9" w:rsidRPr="006E62D7" w:rsidDel="00F26954" w:rsidRDefault="00F715E9" w:rsidP="00A616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7803" w:rsidRPr="006E62D7" w:rsidTr="002B4198">
        <w:tc>
          <w:tcPr>
            <w:tcW w:w="2034" w:type="pct"/>
          </w:tcPr>
          <w:p w:rsidR="00F715E9" w:rsidRPr="006E62D7" w:rsidRDefault="00F715E9" w:rsidP="00A6163E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15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6E62D7" w:rsidRDefault="00F715E9" w:rsidP="00A6163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803" w:rsidRPr="006E62D7" w:rsidTr="002B4198">
        <w:tc>
          <w:tcPr>
            <w:tcW w:w="2034" w:type="pct"/>
          </w:tcPr>
          <w:p w:rsidR="00F715E9" w:rsidRPr="006E62D7" w:rsidRDefault="00F715E9" w:rsidP="00A6163E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630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158"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F715E9" w:rsidRPr="002A51E2" w:rsidRDefault="00F715E9" w:rsidP="002B3A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F715E9" w:rsidRPr="002A51E2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F715E9" w:rsidRPr="00A86518" w:rsidRDefault="00F715E9" w:rsidP="00A616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15FA" w:rsidRPr="006E62D7" w:rsidTr="002B4198">
        <w:tc>
          <w:tcPr>
            <w:tcW w:w="2034" w:type="pct"/>
          </w:tcPr>
          <w:p w:rsidR="00C115FA" w:rsidRPr="006E62D7" w:rsidRDefault="00C115FA" w:rsidP="00C115FA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E62D7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630" w:type="pct"/>
          </w:tcPr>
          <w:p w:rsidR="00C115FA" w:rsidRPr="002A51E2" w:rsidRDefault="00C115FA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C115FA" w:rsidRPr="002A51E2" w:rsidRDefault="00944268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47,7</w:t>
            </w:r>
            <w:r w:rsidR="00C115FA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C115FA" w:rsidRPr="000170B1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47,760</w:t>
            </w:r>
          </w:p>
        </w:tc>
      </w:tr>
      <w:tr w:rsidR="00C115FA" w:rsidRPr="006E62D7" w:rsidTr="002B4198">
        <w:tc>
          <w:tcPr>
            <w:tcW w:w="2034" w:type="pct"/>
          </w:tcPr>
          <w:p w:rsidR="00C115FA" w:rsidRPr="006E62D7" w:rsidRDefault="00C115FA" w:rsidP="00C115FA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E62D7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630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C115FA" w:rsidRPr="002A51E2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226,860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C115FA" w:rsidRPr="000170B1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250,740</w:t>
            </w:r>
          </w:p>
        </w:tc>
      </w:tr>
      <w:tr w:rsidR="00C115FA" w:rsidRPr="006E62D7" w:rsidTr="002B4198">
        <w:trPr>
          <w:trHeight w:val="450"/>
        </w:trPr>
        <w:tc>
          <w:tcPr>
            <w:tcW w:w="2034" w:type="pct"/>
          </w:tcPr>
          <w:p w:rsidR="00C115FA" w:rsidRPr="006E62D7" w:rsidRDefault="00C115FA" w:rsidP="00C115FA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C115FA" w:rsidDel="00F26954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C115FA" w:rsidRPr="00A86518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-1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15FA" w:rsidRPr="006E62D7" w:rsidTr="002B4198">
        <w:trPr>
          <w:trHeight w:val="346"/>
        </w:trPr>
        <w:tc>
          <w:tcPr>
            <w:tcW w:w="2034" w:type="pct"/>
          </w:tcPr>
          <w:p w:rsidR="00C115FA" w:rsidRPr="00825B0B" w:rsidRDefault="00C115FA" w:rsidP="00C115FA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B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0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C115FA" w:rsidDel="00F26954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C115FA" w:rsidRPr="00A86518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-1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15FA" w:rsidRPr="006E62D7" w:rsidTr="002B4198">
        <w:trPr>
          <w:trHeight w:val="360"/>
        </w:trPr>
        <w:tc>
          <w:tcPr>
            <w:tcW w:w="2034" w:type="pct"/>
          </w:tcPr>
          <w:p w:rsidR="00C115FA" w:rsidRDefault="00C115FA" w:rsidP="00C115FA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ไฟฟ้า น้ำลิก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30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34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9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C115FA" w:rsidDel="00F26954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C115FA" w:rsidRPr="00A86518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-1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15FA" w:rsidRPr="006E62D7" w:rsidTr="002B4198">
        <w:trPr>
          <w:trHeight w:val="390"/>
        </w:trPr>
        <w:tc>
          <w:tcPr>
            <w:tcW w:w="2034" w:type="pct"/>
          </w:tcPr>
          <w:p w:rsidR="00C115FA" w:rsidRPr="006E62D7" w:rsidRDefault="00C115FA" w:rsidP="00C115FA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Pr="006E62D7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630" w:type="pct"/>
          </w:tcPr>
          <w:p w:rsidR="00C115FA" w:rsidDel="00F26954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100,280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101,146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C115FA" w:rsidDel="00F26954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100,280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C115FA" w:rsidRPr="002A51E2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7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101,146</w:t>
            </w:r>
          </w:p>
        </w:tc>
      </w:tr>
      <w:tr w:rsidR="00C115FA" w:rsidRPr="006E62D7" w:rsidTr="00336758">
        <w:trPr>
          <w:trHeight w:val="272"/>
        </w:trPr>
        <w:tc>
          <w:tcPr>
            <w:tcW w:w="2034" w:type="pct"/>
          </w:tcPr>
          <w:p w:rsidR="00C115FA" w:rsidRPr="006E62D7" w:rsidRDefault="00C115FA" w:rsidP="00C115FA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30" w:type="pct"/>
          </w:tcPr>
          <w:p w:rsidR="00C115FA" w:rsidDel="00F26954" w:rsidRDefault="00944268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7,529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2,495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C115FA" w:rsidDel="00F26954" w:rsidRDefault="00944268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7,529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C115FA" w:rsidRPr="002A51E2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-17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2,495</w:t>
            </w:r>
          </w:p>
        </w:tc>
      </w:tr>
      <w:tr w:rsidR="00C115FA" w:rsidRPr="006E62D7" w:rsidTr="002B4198">
        <w:trPr>
          <w:trHeight w:val="390"/>
        </w:trPr>
        <w:tc>
          <w:tcPr>
            <w:tcW w:w="2034" w:type="pct"/>
          </w:tcPr>
          <w:p w:rsidR="00C115FA" w:rsidRDefault="00C115FA" w:rsidP="00C115FA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C115FA" w:rsidDel="00F26954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C115FA" w:rsidDel="00F26954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C115FA" w:rsidRPr="00A86518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-1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15FA" w:rsidRPr="006E62D7" w:rsidTr="002B4198">
        <w:tc>
          <w:tcPr>
            <w:tcW w:w="2034" w:type="pct"/>
          </w:tcPr>
          <w:p w:rsidR="00C115FA" w:rsidRPr="00A6163E" w:rsidRDefault="00C115FA" w:rsidP="00C115FA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16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630" w:type="pct"/>
          </w:tcPr>
          <w:p w:rsidR="00C115FA" w:rsidDel="00F26954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C115FA" w:rsidDel="00F26954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C115FA" w:rsidRPr="00A86518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-1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15FA" w:rsidRPr="006E62D7" w:rsidTr="002B4198">
        <w:tc>
          <w:tcPr>
            <w:tcW w:w="2034" w:type="pct"/>
          </w:tcPr>
          <w:p w:rsidR="00C115FA" w:rsidRPr="00A86518" w:rsidDel="00FE35D8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ไซยะบุรี</w:t>
            </w:r>
            <w:r w:rsidRPr="00225C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25C73">
              <w:rPr>
                <w:rFonts w:ascii="Angsana New" w:hAnsi="Angsana New"/>
                <w:sz w:val="30"/>
                <w:szCs w:val="30"/>
                <w:cs/>
              </w:rPr>
              <w:t>พาวเวอร์ จำกัด</w:t>
            </w:r>
          </w:p>
        </w:tc>
        <w:tc>
          <w:tcPr>
            <w:tcW w:w="630" w:type="pct"/>
          </w:tcPr>
          <w:p w:rsidR="00C115FA" w:rsidDel="00F26954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C115FA" w:rsidDel="00F26954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C115FA" w:rsidRPr="00A86518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-1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15FA" w:rsidRPr="006E62D7" w:rsidTr="002B4198">
        <w:trPr>
          <w:trHeight w:val="450"/>
        </w:trPr>
        <w:tc>
          <w:tcPr>
            <w:tcW w:w="2034" w:type="pct"/>
          </w:tcPr>
          <w:p w:rsidR="00C115FA" w:rsidRPr="00825B0B" w:rsidDel="00FE35D8" w:rsidRDefault="00C115FA" w:rsidP="00C115FA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6E62D7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630" w:type="pct"/>
          </w:tcPr>
          <w:p w:rsidR="00C115FA" w:rsidDel="00F26954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2,463,160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2,463,160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C115FA" w:rsidDel="00F26954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2,463,160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C115FA" w:rsidRPr="000170B1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2,463,160</w:t>
            </w:r>
          </w:p>
        </w:tc>
      </w:tr>
      <w:tr w:rsidR="00C115FA" w:rsidRPr="006E62D7" w:rsidTr="00336758">
        <w:trPr>
          <w:trHeight w:val="254"/>
        </w:trPr>
        <w:tc>
          <w:tcPr>
            <w:tcW w:w="2034" w:type="pct"/>
          </w:tcPr>
          <w:p w:rsidR="00C115FA" w:rsidRPr="006E62D7" w:rsidRDefault="00C115FA" w:rsidP="00C115FA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630" w:type="pct"/>
          </w:tcPr>
          <w:p w:rsidR="00C115FA" w:rsidDel="00F26954" w:rsidRDefault="00944268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346,922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C115FA" w:rsidRDefault="00C115FA" w:rsidP="00C115FA">
            <w:pPr>
              <w:pStyle w:val="BodyText"/>
              <w:tabs>
                <w:tab w:val="decimal" w:pos="969"/>
              </w:tabs>
              <w:spacing w:after="0"/>
              <w:ind w:left="-108" w:right="-19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227,172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C115FA" w:rsidDel="00F26954" w:rsidRDefault="00944268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346,922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C115FA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-17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227,172</w:t>
            </w:r>
          </w:p>
        </w:tc>
      </w:tr>
      <w:tr w:rsidR="00C115FA" w:rsidRPr="006E62D7" w:rsidTr="002B4198">
        <w:trPr>
          <w:trHeight w:val="451"/>
        </w:trPr>
        <w:tc>
          <w:tcPr>
            <w:tcW w:w="2034" w:type="pct"/>
          </w:tcPr>
          <w:p w:rsidR="00C115FA" w:rsidRPr="006E62D7" w:rsidRDefault="00C115FA" w:rsidP="00C115FA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C115FA" w:rsidDel="00F26954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C115FA" w:rsidRDefault="00C115FA" w:rsidP="00C115FA">
            <w:pPr>
              <w:pStyle w:val="BodyText"/>
              <w:tabs>
                <w:tab w:val="decimal" w:pos="969"/>
              </w:tabs>
              <w:spacing w:after="0"/>
              <w:ind w:left="-108" w:right="-199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C115FA" w:rsidDel="00F26954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C115FA" w:rsidRDefault="00C115FA" w:rsidP="00EF30B9">
            <w:pPr>
              <w:pStyle w:val="BodyText"/>
              <w:tabs>
                <w:tab w:val="decimal" w:pos="974"/>
              </w:tabs>
              <w:spacing w:after="0"/>
              <w:ind w:left="-108" w:right="-17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115FA" w:rsidRPr="006E62D7" w:rsidTr="002B4198">
        <w:trPr>
          <w:trHeight w:val="421"/>
        </w:trPr>
        <w:tc>
          <w:tcPr>
            <w:tcW w:w="2034" w:type="pct"/>
          </w:tcPr>
          <w:p w:rsidR="00C115FA" w:rsidRPr="00825B0B" w:rsidRDefault="00C115FA" w:rsidP="00C115FA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:rsidR="00C115FA" w:rsidDel="00F26954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C115FA" w:rsidDel="00F26954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C115FA" w:rsidRPr="00A86518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-1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15FA" w:rsidRPr="006E62D7" w:rsidTr="002B4198">
        <w:trPr>
          <w:trHeight w:val="376"/>
        </w:trPr>
        <w:tc>
          <w:tcPr>
            <w:tcW w:w="2034" w:type="pct"/>
          </w:tcPr>
          <w:p w:rsidR="00C115FA" w:rsidRDefault="00C115FA" w:rsidP="00C115FA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24M Technologies, Inc.</w:t>
            </w:r>
          </w:p>
        </w:tc>
        <w:tc>
          <w:tcPr>
            <w:tcW w:w="630" w:type="pct"/>
          </w:tcPr>
          <w:p w:rsidR="00C115FA" w:rsidDel="00F26954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9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C115FA" w:rsidDel="00F26954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C115FA" w:rsidRPr="00A86518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-1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15FA" w:rsidRPr="006E62D7" w:rsidTr="002B4198">
        <w:trPr>
          <w:trHeight w:val="420"/>
        </w:trPr>
        <w:tc>
          <w:tcPr>
            <w:tcW w:w="2034" w:type="pct"/>
          </w:tcPr>
          <w:p w:rsidR="00C115FA" w:rsidRPr="006E62D7" w:rsidRDefault="00C115FA" w:rsidP="00DB7262">
            <w:pPr>
              <w:widowControl w:val="0"/>
              <w:tabs>
                <w:tab w:val="clear" w:pos="3515"/>
              </w:tabs>
              <w:spacing w:line="240" w:lineRule="auto"/>
              <w:ind w:right="-10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DB7262" w:rsidRPr="00DB726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ตั๋วสัญญาประเภทด้อยสิทธิและแปลงสภาพ</w:t>
            </w:r>
          </w:p>
        </w:tc>
        <w:tc>
          <w:tcPr>
            <w:tcW w:w="630" w:type="pct"/>
          </w:tcPr>
          <w:p w:rsidR="00C115FA" w:rsidDel="00F26954" w:rsidRDefault="00C115FA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257,89</w:t>
            </w:r>
            <w:r w:rsidR="00944268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9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162,573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</w:tcPr>
          <w:p w:rsidR="00C115FA" w:rsidDel="00F26954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257,89</w:t>
            </w:r>
            <w:r w:rsidR="00944268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</w:tcPr>
          <w:p w:rsidR="00C115FA" w:rsidRPr="002A51E2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7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162,573</w:t>
            </w:r>
          </w:p>
        </w:tc>
      </w:tr>
      <w:tr w:rsidR="00C115FA" w:rsidRPr="006E62D7" w:rsidTr="002B4198">
        <w:trPr>
          <w:trHeight w:val="390"/>
        </w:trPr>
        <w:tc>
          <w:tcPr>
            <w:tcW w:w="2034" w:type="pct"/>
          </w:tcPr>
          <w:p w:rsidR="00C115FA" w:rsidRPr="006E62D7" w:rsidRDefault="00C115FA" w:rsidP="00C115FA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E62D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E62D7"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C115FA" w:rsidDel="00F26954" w:rsidRDefault="00944268" w:rsidP="00490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19,7</w:t>
            </w:r>
            <w:r w:rsidR="004903ED">
              <w:rPr>
                <w:rFonts w:ascii="Angsana New" w:hAnsi="Angsana New"/>
                <w:sz w:val="30"/>
                <w:szCs w:val="30"/>
                <w:lang w:val="en-US" w:eastAsia="en-US"/>
              </w:rPr>
              <w:t>07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8,504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C115FA" w:rsidDel="00F26954" w:rsidRDefault="00944268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19,707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C115FA" w:rsidRPr="002A51E2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-17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8,504</w:t>
            </w:r>
          </w:p>
        </w:tc>
      </w:tr>
      <w:tr w:rsidR="00C115FA" w:rsidRPr="006E62D7" w:rsidTr="002B4198">
        <w:tc>
          <w:tcPr>
            <w:tcW w:w="2034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C115FA" w:rsidRPr="007013D3" w:rsidRDefault="00C115FA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</w:t>
            </w:r>
            <w:r w:rsidR="0094426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195,490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/>
              <w:ind w:left="-108" w:right="-22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C115FA" w:rsidRPr="007013D3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9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2,965,050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C115FA" w:rsidRPr="002A51E2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left="-108" w:right="-11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</w:t>
            </w:r>
            <w:r w:rsidR="0094426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470,110</w:t>
            </w:r>
          </w:p>
        </w:tc>
        <w:tc>
          <w:tcPr>
            <w:tcW w:w="146" w:type="pct"/>
          </w:tcPr>
          <w:p w:rsidR="00C115FA" w:rsidRPr="002A51E2" w:rsidRDefault="00C115FA" w:rsidP="00C115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C115FA" w:rsidRPr="007013D3" w:rsidRDefault="00C115FA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left="-108" w:right="-17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3,263,550</w:t>
            </w:r>
          </w:p>
        </w:tc>
      </w:tr>
    </w:tbl>
    <w:p w:rsidR="00983FEC" w:rsidRDefault="00983FEC" w:rsidP="00225C73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C71743" w:rsidRDefault="00C71743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</w:p>
    <w:p w:rsidR="00C71743" w:rsidRDefault="00C71743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</w:p>
    <w:p w:rsidR="00C71743" w:rsidRDefault="00C71743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</w:p>
    <w:p w:rsidR="00C71743" w:rsidRDefault="00C71743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</w:p>
    <w:p w:rsidR="005E7371" w:rsidRPr="00B76504" w:rsidRDefault="005E7371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B76504">
        <w:rPr>
          <w:rFonts w:ascii="Angsana New" w:hAnsi="Angsana New" w:cs="Angsana New"/>
          <w:b/>
          <w:bCs/>
          <w:i/>
          <w:iCs/>
          <w:cs/>
          <w:lang w:val="en-US"/>
        </w:rPr>
        <w:t xml:space="preserve">สัญญาเงินให้กู้ยืมระยะยาว </w:t>
      </w:r>
    </w:p>
    <w:p w:rsidR="005E7371" w:rsidRPr="005E7371" w:rsidRDefault="005E7371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5E7371" w:rsidRPr="005C5727" w:rsidRDefault="005E7371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5C5727">
        <w:rPr>
          <w:rFonts w:ascii="Angsana New" w:hAnsi="Angsana New" w:cs="Angsana New"/>
          <w:i/>
          <w:iCs/>
          <w:cs/>
          <w:lang w:val="en-US"/>
        </w:rPr>
        <w:t>บริษัท ผลิตไฟฟ้าและพลังงานร่วม จำกัด</w:t>
      </w:r>
    </w:p>
    <w:p w:rsidR="005E7371" w:rsidRPr="005E7371" w:rsidRDefault="005E7371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5E7371" w:rsidRPr="006C3679" w:rsidRDefault="00990242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cs/>
        </w:rPr>
        <w:t>วงเงิน</w:t>
      </w:r>
      <w:r w:rsidRPr="00944268">
        <w:rPr>
          <w:rFonts w:ascii="Angsana New" w:hAnsi="Angsana New" w:cs="Angsana New"/>
          <w:cs/>
        </w:rPr>
        <w:t xml:space="preserve">กู้ </w:t>
      </w:r>
      <w:r w:rsidRPr="00944268">
        <w:rPr>
          <w:rFonts w:ascii="Angsana New" w:hAnsi="Angsana New" w:cs="Angsana New"/>
          <w:lang w:val="en-US"/>
        </w:rPr>
        <w:t>313.5</w:t>
      </w:r>
      <w:r w:rsidR="006F6039" w:rsidRPr="00944268">
        <w:rPr>
          <w:rFonts w:ascii="Angsana New" w:hAnsi="Angsana New" w:cs="Angsana New"/>
          <w:cs/>
        </w:rPr>
        <w:t xml:space="preserve"> ล้าน</w:t>
      </w:r>
      <w:r w:rsidR="006F6039" w:rsidRPr="006F6039">
        <w:rPr>
          <w:rFonts w:ascii="Angsana New" w:hAnsi="Angsana New" w:cs="Angsana New"/>
          <w:cs/>
        </w:rPr>
        <w:t>บ</w:t>
      </w:r>
      <w:r>
        <w:rPr>
          <w:rFonts w:ascii="Angsana New" w:hAnsi="Angsana New" w:cs="Angsana New"/>
          <w:cs/>
        </w:rPr>
        <w:t xml:space="preserve">าท ตามสัญญาเงินกู้ยืมลงวันที่ </w:t>
      </w:r>
      <w:r>
        <w:rPr>
          <w:rFonts w:ascii="Angsana New" w:hAnsi="Angsana New" w:cs="Angsana New"/>
          <w:lang w:val="en-US"/>
        </w:rPr>
        <w:t>24</w:t>
      </w:r>
      <w:r>
        <w:rPr>
          <w:rFonts w:ascii="Angsana New" w:hAnsi="Angsana New" w:cs="Angsana New"/>
          <w:cs/>
        </w:rPr>
        <w:t xml:space="preserve"> มิถุนายน </w:t>
      </w:r>
      <w:r>
        <w:rPr>
          <w:rFonts w:ascii="Angsana New" w:hAnsi="Angsana New" w:cs="Angsana New"/>
          <w:lang w:val="en-US"/>
        </w:rPr>
        <w:t>2557</w:t>
      </w:r>
      <w:r>
        <w:rPr>
          <w:rFonts w:ascii="Angsana New" w:hAnsi="Angsana New" w:cs="Angsana New"/>
          <w:cs/>
        </w:rPr>
        <w:t xml:space="preserve"> เงินกู้มีระยะเวลา </w:t>
      </w:r>
      <w:r>
        <w:rPr>
          <w:rFonts w:ascii="Angsana New" w:hAnsi="Angsana New" w:cs="Angsana New"/>
          <w:lang w:val="en-US"/>
        </w:rPr>
        <w:t>10</w:t>
      </w:r>
      <w:r w:rsidR="006F6039" w:rsidRPr="006F6039">
        <w:rPr>
          <w:rFonts w:ascii="Angsana New" w:hAnsi="Angsana New" w:cs="Angsana New"/>
          <w:cs/>
        </w:rPr>
        <w:t xml:space="preserve"> ปี และมีอัตราดอกเบี้ย</w:t>
      </w:r>
      <w:r w:rsidR="006F6039" w:rsidRPr="006F6039">
        <w:rPr>
          <w:rFonts w:ascii="Angsana New" w:hAnsi="Angsana New" w:cs="Angsana New"/>
          <w:cs/>
        </w:rPr>
        <w:br/>
        <w:t>ต่อปีเท่ากับ MLR หักอัตราส่วนลด กำหนดชำระคืนเงินต้นทุกหกเดื</w:t>
      </w:r>
      <w:r>
        <w:rPr>
          <w:rFonts w:ascii="Angsana New" w:hAnsi="Angsana New" w:cs="Angsana New"/>
          <w:cs/>
        </w:rPr>
        <w:t xml:space="preserve">อน งวดแรกชำระในเดือนธันวาคม </w:t>
      </w:r>
      <w:r>
        <w:rPr>
          <w:rFonts w:ascii="Angsana New" w:hAnsi="Angsana New" w:cs="Angsana New"/>
          <w:lang w:val="en-US"/>
        </w:rPr>
        <w:t>2557</w:t>
      </w:r>
      <w:r w:rsidR="006F6039" w:rsidRPr="006F6039">
        <w:rPr>
          <w:rFonts w:ascii="Angsana New" w:hAnsi="Angsana New" w:cs="Angsana New"/>
          <w:cs/>
        </w:rPr>
        <w:br/>
        <w:t>เงินกู้ดังกล่าวมีวัตถุประสงค์เพื่อใช้ในการดำเนินงาน</w:t>
      </w:r>
      <w:r w:rsidR="006C3679">
        <w:rPr>
          <w:rFonts w:ascii="Angsana New" w:hAnsi="Angsana New" w:cs="Angsana New" w:hint="cs"/>
          <w:cs/>
        </w:rPr>
        <w:t xml:space="preserve"> โดย </w:t>
      </w:r>
      <w:r w:rsidR="006C3679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3D38EB">
        <w:rPr>
          <w:rFonts w:ascii="Angsana New" w:hAnsi="Angsana New" w:cs="Angsana New"/>
          <w:lang w:val="en-US"/>
        </w:rPr>
        <w:t>30</w:t>
      </w:r>
      <w:r w:rsidR="00F934DB">
        <w:rPr>
          <w:rFonts w:ascii="Angsana New" w:hAnsi="Angsana New" w:cs="Angsana New" w:hint="cs"/>
          <w:cs/>
          <w:lang w:val="en-US"/>
        </w:rPr>
        <w:t xml:space="preserve"> กันย</w:t>
      </w:r>
      <w:r w:rsidR="003D38EB">
        <w:rPr>
          <w:rFonts w:ascii="Angsana New" w:hAnsi="Angsana New" w:cs="Angsana New" w:hint="cs"/>
          <w:cs/>
          <w:lang w:val="en-US"/>
        </w:rPr>
        <w:t>ายน</w:t>
      </w:r>
      <w:r w:rsidR="006C3679">
        <w:rPr>
          <w:rFonts w:ascii="Angsana New" w:hAnsi="Angsana New" w:cs="Angsana New" w:hint="cs"/>
          <w:cs/>
          <w:lang w:val="en-US"/>
        </w:rPr>
        <w:t xml:space="preserve"> </w:t>
      </w:r>
      <w:r w:rsidR="006C3679">
        <w:rPr>
          <w:rFonts w:ascii="Angsana New" w:hAnsi="Angsana New" w:cs="Angsana New"/>
          <w:lang w:val="en-US"/>
        </w:rPr>
        <w:t xml:space="preserve">2561 </w:t>
      </w:r>
      <w:r w:rsidR="006C3679">
        <w:rPr>
          <w:rFonts w:ascii="Angsana New" w:hAnsi="Angsana New" w:cs="Angsana New" w:hint="cs"/>
          <w:cs/>
          <w:lang w:val="en-US"/>
        </w:rPr>
        <w:t xml:space="preserve">มีเงินกู้ที่ยังไม่ได้เบิกใช้จำนวน </w:t>
      </w:r>
      <w:r w:rsidR="000637C2">
        <w:rPr>
          <w:rFonts w:ascii="Angsana New" w:hAnsi="Angsana New" w:cs="Angsana New"/>
          <w:lang w:val="en-US"/>
        </w:rPr>
        <w:t>38.9</w:t>
      </w:r>
      <w:r w:rsidR="006C3679">
        <w:rPr>
          <w:rFonts w:ascii="Angsana New" w:hAnsi="Angsana New" w:cs="Angsana New"/>
          <w:lang w:val="en-US"/>
        </w:rPr>
        <w:t xml:space="preserve"> </w:t>
      </w:r>
      <w:r w:rsidR="006C3679">
        <w:rPr>
          <w:rFonts w:ascii="Angsana New" w:hAnsi="Angsana New" w:cs="Angsana New" w:hint="cs"/>
          <w:cs/>
          <w:lang w:val="en-US"/>
        </w:rPr>
        <w:t xml:space="preserve">ล้านบาท </w:t>
      </w:r>
    </w:p>
    <w:p w:rsidR="006F6039" w:rsidRPr="005E7371" w:rsidRDefault="006F6039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</w:p>
    <w:p w:rsidR="005E7371" w:rsidRPr="005C5727" w:rsidRDefault="005E7371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  <w:r w:rsidRPr="005C5727">
        <w:rPr>
          <w:rFonts w:ascii="Angsana New" w:hAnsi="Angsana New" w:cs="Angsana New"/>
          <w:i/>
          <w:iCs/>
          <w:cs/>
          <w:lang w:val="en-US"/>
        </w:rPr>
        <w:t>บริษัท ไซยะบุรี พาวเวอร์ จำกัด</w:t>
      </w:r>
    </w:p>
    <w:p w:rsidR="005E7371" w:rsidRPr="005E7371" w:rsidRDefault="005E7371" w:rsidP="005E7371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</w:p>
    <w:p w:rsidR="006F6039" w:rsidRPr="006F6039" w:rsidRDefault="00871A8B" w:rsidP="006F6039">
      <w:pPr>
        <w:pStyle w:val="a"/>
        <w:ind w:left="54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  <w:lang w:val="en-US"/>
        </w:rPr>
        <w:t>วงเงิน</w:t>
      </w:r>
      <w:r w:rsidRPr="00944268">
        <w:rPr>
          <w:rFonts w:ascii="Angsana New" w:hAnsi="Angsana New" w:cs="Angsana New"/>
          <w:cs/>
          <w:lang w:val="en-US"/>
        </w:rPr>
        <w:t xml:space="preserve">กู้ </w:t>
      </w:r>
      <w:r w:rsidR="006F6039" w:rsidRPr="00944268">
        <w:rPr>
          <w:rFonts w:ascii="Angsana New" w:hAnsi="Angsana New" w:cs="Angsana New"/>
          <w:lang w:val="en-US"/>
        </w:rPr>
        <w:t>2,463.2</w:t>
      </w:r>
      <w:r w:rsidR="006F6039" w:rsidRPr="00944268">
        <w:rPr>
          <w:rFonts w:ascii="Angsana New" w:hAnsi="Angsana New" w:cs="Angsana New"/>
          <w:cs/>
          <w:lang w:val="en-US"/>
        </w:rPr>
        <w:t xml:space="preserve"> ล้าน</w:t>
      </w:r>
      <w:r w:rsidR="006F6039" w:rsidRPr="006F6039">
        <w:rPr>
          <w:rFonts w:ascii="Angsana New" w:hAnsi="Angsana New" w:cs="Angsana New"/>
          <w:cs/>
          <w:lang w:val="en-US"/>
        </w:rPr>
        <w:t xml:space="preserve">บาท ตามสัญญาเงินกู้ยืม ลงวันที่ </w:t>
      </w:r>
      <w:r w:rsidR="006F6039" w:rsidRPr="006F6039">
        <w:rPr>
          <w:rFonts w:ascii="Angsana New" w:hAnsi="Angsana New" w:cs="Angsana New"/>
          <w:lang w:val="en-US"/>
        </w:rPr>
        <w:t>2</w:t>
      </w:r>
      <w:r w:rsidR="006F6039" w:rsidRPr="006F6039">
        <w:rPr>
          <w:rFonts w:ascii="Angsana New" w:hAnsi="Angsana New" w:cs="Angsana New"/>
          <w:cs/>
          <w:lang w:val="en-US"/>
        </w:rPr>
        <w:t xml:space="preserve"> สิงหาคม </w:t>
      </w:r>
      <w:r w:rsidR="006F6039" w:rsidRPr="006F6039">
        <w:rPr>
          <w:rFonts w:ascii="Angsana New" w:hAnsi="Angsana New" w:cs="Angsana New"/>
          <w:lang w:val="en-US"/>
        </w:rPr>
        <w:t>2559</w:t>
      </w:r>
      <w:r w:rsidR="006F6039" w:rsidRPr="006F6039">
        <w:rPr>
          <w:rFonts w:ascii="Angsana New" w:hAnsi="Angsana New" w:cs="Angsana New"/>
          <w:cs/>
          <w:lang w:val="en-US"/>
        </w:rPr>
        <w:t xml:space="preserve"> ภายใต้เงื่อนไขสัญญาการให้ความช่วยเหลือทางการเงิน</w:t>
      </w:r>
      <w:r w:rsidR="006F6039" w:rsidRPr="006F6039">
        <w:rPr>
          <w:rFonts w:ascii="Angsana New" w:hAnsi="Angsana New" w:cs="Angsana New"/>
          <w:lang w:val="en-US"/>
        </w:rPr>
        <w:t xml:space="preserve"> </w:t>
      </w:r>
      <w:r w:rsidR="006F6039" w:rsidRPr="006F6039">
        <w:rPr>
          <w:rFonts w:ascii="Angsana New" w:hAnsi="Angsana New" w:cs="Angsana New"/>
          <w:cs/>
          <w:lang w:val="en-US"/>
        </w:rPr>
        <w:t xml:space="preserve">ระหว่าง บริษัท ไซยะบุรี พาวเวอร์ จำกัด กับบริษัทซึ่งเป็นหนึ่งในผู้ให้การสนับสนุนทางการเงิน         โดยเงินกู้มีระยะเวลา </w:t>
      </w:r>
      <w:r w:rsidR="006F6039" w:rsidRPr="006F6039">
        <w:rPr>
          <w:rFonts w:ascii="Angsana New" w:hAnsi="Angsana New" w:cs="Angsana New"/>
          <w:lang w:val="en-US"/>
        </w:rPr>
        <w:t xml:space="preserve">15 </w:t>
      </w:r>
      <w:r w:rsidR="006F6039" w:rsidRPr="006F6039">
        <w:rPr>
          <w:rFonts w:ascii="Angsana New" w:hAnsi="Angsana New" w:cs="Angsana New"/>
          <w:cs/>
          <w:lang w:val="en-US"/>
        </w:rPr>
        <w:t xml:space="preserve">ปี และมีอัตราดอกเบี้ยต่อปีเท่ากับ </w:t>
      </w:r>
      <w:r w:rsidR="006F6039" w:rsidRPr="006F6039">
        <w:rPr>
          <w:rFonts w:ascii="Angsana New" w:hAnsi="Angsana New" w:cs="Angsana New"/>
          <w:lang w:val="en-US"/>
        </w:rPr>
        <w:t xml:space="preserve">MLR </w:t>
      </w:r>
      <w:r w:rsidR="006F6039" w:rsidRPr="006F6039">
        <w:rPr>
          <w:rFonts w:ascii="Angsana New" w:hAnsi="Angsana New" w:cs="Angsana New"/>
          <w:cs/>
          <w:lang w:val="en-US"/>
        </w:rPr>
        <w:t>บวกส่วนเพิ่ม กำหนดชำระคืนเงินต้นทุกครึ่งปี</w:t>
      </w:r>
      <w:r w:rsidR="006F6039" w:rsidRPr="006F6039">
        <w:rPr>
          <w:rFonts w:ascii="Angsana New" w:hAnsi="Angsana New" w:cs="Angsana New"/>
          <w:cs/>
          <w:lang w:val="en-US"/>
        </w:rPr>
        <w:br/>
        <w:t xml:space="preserve">งวดแรกชำระในปี </w:t>
      </w:r>
      <w:r w:rsidR="006F6039" w:rsidRPr="006F6039">
        <w:rPr>
          <w:rFonts w:ascii="Angsana New" w:hAnsi="Angsana New" w:cs="Angsana New"/>
          <w:lang w:val="en-US"/>
        </w:rPr>
        <w:t xml:space="preserve">2564 </w:t>
      </w:r>
      <w:r w:rsidR="006F6039" w:rsidRPr="006F6039">
        <w:rPr>
          <w:rFonts w:ascii="Angsana New" w:hAnsi="Angsana New" w:cs="Angsana New"/>
          <w:cs/>
          <w:lang w:val="en-US"/>
        </w:rPr>
        <w:t xml:space="preserve">โดยแต่ละปีชำระคืนเป็นอัตราร้อยละ </w:t>
      </w:r>
      <w:r w:rsidR="006F6039" w:rsidRPr="006F6039">
        <w:rPr>
          <w:rFonts w:ascii="Angsana New" w:hAnsi="Angsana New" w:cs="Angsana New"/>
          <w:lang w:val="en-US"/>
        </w:rPr>
        <w:t xml:space="preserve">5.6 </w:t>
      </w:r>
      <w:r w:rsidR="006F6039" w:rsidRPr="006F6039">
        <w:rPr>
          <w:rFonts w:ascii="Angsana New" w:hAnsi="Angsana New" w:cs="Angsana New"/>
          <w:cs/>
          <w:lang w:val="en-US"/>
        </w:rPr>
        <w:t xml:space="preserve">ถึง </w:t>
      </w:r>
      <w:r w:rsidR="006F6039" w:rsidRPr="006F6039">
        <w:rPr>
          <w:rFonts w:ascii="Angsana New" w:hAnsi="Angsana New" w:cs="Angsana New"/>
          <w:lang w:val="en-US"/>
        </w:rPr>
        <w:t xml:space="preserve">14.0 </w:t>
      </w:r>
      <w:r w:rsidR="006F6039" w:rsidRPr="006F6039">
        <w:rPr>
          <w:rFonts w:ascii="Angsana New" w:hAnsi="Angsana New" w:cs="Angsana New"/>
          <w:cs/>
          <w:lang w:val="en-US"/>
        </w:rPr>
        <w:t xml:space="preserve">ของเงินต้นตามที่ระบุไว้ในสัญญา  </w:t>
      </w:r>
      <w:r w:rsidR="006F6039" w:rsidRPr="006F6039">
        <w:rPr>
          <w:rFonts w:ascii="Angsana New" w:hAnsi="Angsana New" w:cs="Angsana New"/>
          <w:lang w:val="en-US"/>
        </w:rPr>
        <w:br/>
      </w:r>
      <w:r w:rsidR="006F6039" w:rsidRPr="006F6039">
        <w:rPr>
          <w:rFonts w:ascii="Angsana New" w:hAnsi="Angsana New" w:cs="Angsana New"/>
          <w:cs/>
          <w:lang w:val="en-US"/>
        </w:rPr>
        <w:t>โดยการชำระคืนเงินกู้ยืม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เมื่อผ่านเงื่อนไขในแต่ละงวดจึงจะสามารถจ่ายชำระคืนได้</w:t>
      </w:r>
      <w:r w:rsidR="006F6039" w:rsidRPr="006F6039">
        <w:rPr>
          <w:rFonts w:ascii="Angsana New" w:hAnsi="Angsana New" w:cs="Angsana New"/>
          <w:lang w:val="en-US"/>
        </w:rPr>
        <w:t xml:space="preserve"> </w:t>
      </w:r>
      <w:r w:rsidR="006F6039" w:rsidRPr="006F6039">
        <w:rPr>
          <w:rFonts w:ascii="Angsana New" w:hAnsi="Angsana New" w:cs="Angsana New"/>
          <w:cs/>
          <w:lang w:val="en-US"/>
        </w:rPr>
        <w:t xml:space="preserve">เงินกู้ดังกล่าวมีวัตถุประสงค์เพื่อใช้จ่ายในโครงการก่อสร้าง </w:t>
      </w:r>
      <w:r w:rsidR="006F6039" w:rsidRPr="006F6039">
        <w:rPr>
          <w:rFonts w:ascii="Angsana New" w:hAnsi="Angsana New" w:cs="Angsana New"/>
          <w:cs/>
          <w:lang w:val="en-US"/>
        </w:rPr>
        <w:br/>
      </w:r>
      <w:r>
        <w:rPr>
          <w:rFonts w:ascii="Angsana New" w:hAnsi="Angsana New" w:cs="Angsana New"/>
          <w:cs/>
        </w:rPr>
        <w:t xml:space="preserve">โดย ณ วันที่ </w:t>
      </w:r>
      <w:r w:rsidR="00F934DB">
        <w:rPr>
          <w:rFonts w:ascii="Angsana New" w:hAnsi="Angsana New" w:cs="Angsana New"/>
          <w:cs/>
        </w:rPr>
        <w:t>30 กันย</w:t>
      </w:r>
      <w:r w:rsidR="003D38EB" w:rsidRPr="003D38EB">
        <w:rPr>
          <w:rFonts w:ascii="Angsana New" w:hAnsi="Angsana New" w:cs="Angsana New"/>
          <w:cs/>
        </w:rPr>
        <w:t xml:space="preserve">ายน </w:t>
      </w:r>
      <w:r>
        <w:rPr>
          <w:rFonts w:ascii="Angsana New" w:hAnsi="Angsana New" w:cs="Angsana New"/>
          <w:cs/>
        </w:rPr>
        <w:t>256</w:t>
      </w:r>
      <w:r>
        <w:rPr>
          <w:rFonts w:ascii="Angsana New" w:hAnsi="Angsana New" w:cs="Angsana New"/>
          <w:lang w:val="en-US"/>
        </w:rPr>
        <w:t>1</w:t>
      </w:r>
      <w:r w:rsidR="006F6039" w:rsidRPr="006F6039">
        <w:rPr>
          <w:rFonts w:ascii="Angsana New" w:hAnsi="Angsana New" w:cs="Angsana New"/>
          <w:cs/>
        </w:rPr>
        <w:t xml:space="preserve"> ผู้กู้ได้เบิกใช้เงินกู้เต็มจำนวนแล้ว</w:t>
      </w:r>
    </w:p>
    <w:p w:rsidR="006F6039" w:rsidRDefault="006F6039" w:rsidP="00345B4C">
      <w:pPr>
        <w:pStyle w:val="a"/>
        <w:ind w:left="540"/>
        <w:jc w:val="thaiDistribute"/>
        <w:rPr>
          <w:rFonts w:ascii="Angsana New" w:hAnsi="Angsana New" w:cs="Angsana New"/>
          <w:i/>
          <w:iCs/>
          <w:cs/>
        </w:rPr>
      </w:pPr>
    </w:p>
    <w:p w:rsidR="00345B4C" w:rsidRDefault="00345B4C" w:rsidP="00345B4C">
      <w:pPr>
        <w:pStyle w:val="a"/>
        <w:ind w:left="540"/>
        <w:jc w:val="thaiDistribute"/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/>
          <w:i/>
          <w:iCs/>
          <w:cs/>
        </w:rPr>
        <w:t>บริษัท ไฟฟ้า น้ำลิก 1 จำกัด</w:t>
      </w:r>
    </w:p>
    <w:p w:rsidR="00345B4C" w:rsidRPr="00C918C0" w:rsidRDefault="00345B4C" w:rsidP="00345B4C">
      <w:pPr>
        <w:pStyle w:val="a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6F6039" w:rsidRPr="006F6039" w:rsidRDefault="00871A8B" w:rsidP="006F6039">
      <w:pPr>
        <w:pStyle w:val="a"/>
        <w:ind w:left="540"/>
        <w:jc w:val="thaiDistribute"/>
        <w:rPr>
          <w:rFonts w:ascii="Angsana New" w:hAnsi="Angsana New" w:cs="Angsana New"/>
          <w:cs/>
        </w:rPr>
      </w:pPr>
      <w:r w:rsidRPr="00944268">
        <w:rPr>
          <w:rFonts w:ascii="Angsana New" w:hAnsi="Angsana New" w:cs="Angsana New"/>
          <w:cs/>
        </w:rPr>
        <w:t>วงเงินกู้ </w:t>
      </w:r>
      <w:r w:rsidR="00990242" w:rsidRPr="00944268">
        <w:rPr>
          <w:rFonts w:ascii="Angsana New" w:hAnsi="Angsana New" w:cs="Angsana New"/>
          <w:lang w:val="en-US"/>
        </w:rPr>
        <w:t>3.1</w:t>
      </w:r>
      <w:r w:rsidR="006F6039" w:rsidRPr="00944268">
        <w:rPr>
          <w:rFonts w:ascii="Angsana New" w:hAnsi="Angsana New" w:cs="Angsana New"/>
          <w:cs/>
        </w:rPr>
        <w:t xml:space="preserve"> ล้าน</w:t>
      </w:r>
      <w:r w:rsidR="006F6039" w:rsidRPr="006F6039">
        <w:rPr>
          <w:rFonts w:ascii="Angsana New" w:hAnsi="Angsana New" w:cs="Angsana New"/>
          <w:cs/>
        </w:rPr>
        <w:t>เหรียญสหรัฐอเมริกา ตามสัญญาเง</w:t>
      </w:r>
      <w:r w:rsidR="00990242">
        <w:rPr>
          <w:rFonts w:ascii="Angsana New" w:hAnsi="Angsana New" w:cs="Angsana New"/>
          <w:cs/>
        </w:rPr>
        <w:t xml:space="preserve">ินกู้ยืม ลงวันที่ </w:t>
      </w:r>
      <w:r w:rsidR="00990242">
        <w:rPr>
          <w:rFonts w:ascii="Angsana New" w:hAnsi="Angsana New" w:cs="Angsana New"/>
          <w:lang w:val="en-US"/>
        </w:rPr>
        <w:t>21</w:t>
      </w:r>
      <w:r w:rsidR="00990242">
        <w:rPr>
          <w:rFonts w:ascii="Angsana New" w:hAnsi="Angsana New" w:cs="Angsana New"/>
          <w:cs/>
        </w:rPr>
        <w:t xml:space="preserve"> มีนาคม </w:t>
      </w:r>
      <w:r w:rsidR="00990242">
        <w:rPr>
          <w:rFonts w:ascii="Angsana New" w:hAnsi="Angsana New" w:cs="Angsana New"/>
          <w:lang w:val="en-US"/>
        </w:rPr>
        <w:t>2560</w:t>
      </w:r>
      <w:r w:rsidR="006F6039" w:rsidRPr="006F6039">
        <w:rPr>
          <w:rFonts w:ascii="Angsana New" w:hAnsi="Angsana New" w:cs="Angsana New"/>
          <w:cs/>
        </w:rPr>
        <w:t xml:space="preserve"> ภายใต้เงื่อนไขสัญญาการให้</w:t>
      </w:r>
      <w:r w:rsidR="006F6039" w:rsidRPr="006F6039">
        <w:rPr>
          <w:rFonts w:ascii="Angsana New" w:hAnsi="Angsana New" w:cs="Angsana New"/>
          <w:cs/>
        </w:rPr>
        <w:br/>
        <w:t>ความช่วยเหลือทางการเงินระหว่าง บริษัท ไฟฟ้า น้ำลิก 1 จำกัด กับบริษัทซึ่งเป็นหนึ่งในผู้ให้การสนับสนุน</w:t>
      </w:r>
      <w:r w:rsidR="006F6039" w:rsidRPr="006F6039">
        <w:rPr>
          <w:rFonts w:ascii="Angsana New" w:hAnsi="Angsana New" w:cs="Angsana New"/>
          <w:cs/>
        </w:rPr>
        <w:br/>
        <w:t>ทา</w:t>
      </w:r>
      <w:r w:rsidR="00990242">
        <w:rPr>
          <w:rFonts w:ascii="Angsana New" w:hAnsi="Angsana New" w:cs="Angsana New"/>
          <w:cs/>
        </w:rPr>
        <w:t xml:space="preserve">งการเงิน โดยเงินกู้มีระยะเวลา </w:t>
      </w:r>
      <w:r w:rsidR="00990242">
        <w:rPr>
          <w:rFonts w:ascii="Angsana New" w:hAnsi="Angsana New" w:cs="Angsana New"/>
          <w:lang w:val="en-US"/>
        </w:rPr>
        <w:t>12</w:t>
      </w:r>
      <w:r w:rsidR="006F6039" w:rsidRPr="006F6039">
        <w:rPr>
          <w:rFonts w:ascii="Angsana New" w:hAnsi="Angsana New" w:cs="Angsana New"/>
          <w:cs/>
        </w:rPr>
        <w:t xml:space="preserve"> ปี และมีอั</w:t>
      </w:r>
      <w:r w:rsidR="00586CBC">
        <w:rPr>
          <w:rFonts w:ascii="Angsana New" w:hAnsi="Angsana New" w:cs="Angsana New"/>
          <w:cs/>
        </w:rPr>
        <w:t>ตราดอกเบี้ยต่อปีเท่ากับ LIBOR 3</w:t>
      </w:r>
      <w:r w:rsidR="006F6039" w:rsidRPr="006F6039">
        <w:rPr>
          <w:rFonts w:ascii="Angsana New" w:hAnsi="Angsana New" w:cs="Angsana New"/>
          <w:cs/>
        </w:rPr>
        <w:t>M บวกอัตราส่วนเพิ่ม กำหนด</w:t>
      </w:r>
      <w:r w:rsidR="00D753E6">
        <w:rPr>
          <w:rFonts w:ascii="Angsana New" w:hAnsi="Angsana New" w:cs="Angsana New"/>
          <w:cs/>
        </w:rPr>
        <w:br/>
      </w:r>
      <w:r w:rsidR="006F6039" w:rsidRPr="006F6039">
        <w:rPr>
          <w:rFonts w:ascii="Angsana New" w:hAnsi="Angsana New" w:cs="Angsana New"/>
          <w:cs/>
        </w:rPr>
        <w:t>ชำระคืนเงินต</w:t>
      </w:r>
      <w:r w:rsidR="00990242">
        <w:rPr>
          <w:rFonts w:ascii="Angsana New" w:hAnsi="Angsana New" w:cs="Angsana New"/>
          <w:cs/>
        </w:rPr>
        <w:t xml:space="preserve">้นทุกครึ่งปี งวดแรกชำระในปี </w:t>
      </w:r>
      <w:r w:rsidR="00990242">
        <w:rPr>
          <w:rFonts w:ascii="Angsana New" w:hAnsi="Angsana New" w:cs="Angsana New"/>
          <w:lang w:val="en-US"/>
        </w:rPr>
        <w:t>2562</w:t>
      </w:r>
      <w:r w:rsidR="006F6039" w:rsidRPr="006F6039">
        <w:rPr>
          <w:rFonts w:ascii="Angsana New" w:hAnsi="Angsana New" w:cs="Angsana New"/>
          <w:cs/>
        </w:rPr>
        <w:t xml:space="preserve"> โดยการชำระคืนเงินกู้ยืมจะต้องปฏิบัติตามเงื่อนไขภายใต้สัญญาเงินกู้หลักกับกลุ่มธนาคารผู้ให้กู้ก่อน เมื่อผ่านเงื่อนไขในแต่ละงวดจึงจะสามารถจ่ายชำระคืนได้ เงินกู้ดังกล่าว</w:t>
      </w:r>
      <w:r w:rsidR="006F6039" w:rsidRPr="006F6039">
        <w:rPr>
          <w:rFonts w:ascii="Angsana New" w:hAnsi="Angsana New" w:cs="Angsana New"/>
          <w:cs/>
        </w:rPr>
        <w:br/>
        <w:t xml:space="preserve">มีวัตถุประสงค์เพื่อใช้จ่ายในโครงการก่อสร้าง โดย ณ วันที่ </w:t>
      </w:r>
      <w:r w:rsidR="00990242">
        <w:rPr>
          <w:rFonts w:ascii="Angsana New" w:hAnsi="Angsana New" w:cs="Angsana New"/>
          <w:lang w:val="en-US"/>
        </w:rPr>
        <w:t>30</w:t>
      </w:r>
      <w:r w:rsidR="003D38EB" w:rsidRPr="003D38EB">
        <w:rPr>
          <w:rFonts w:ascii="Angsana New" w:hAnsi="Angsana New" w:cs="Angsana New"/>
          <w:cs/>
        </w:rPr>
        <w:t xml:space="preserve"> </w:t>
      </w:r>
      <w:r w:rsidR="00F934DB">
        <w:rPr>
          <w:rFonts w:ascii="Angsana New" w:hAnsi="Angsana New" w:cs="Angsana New" w:hint="cs"/>
          <w:cs/>
        </w:rPr>
        <w:t>กันย</w:t>
      </w:r>
      <w:r w:rsidR="003D38EB" w:rsidRPr="003D38EB">
        <w:rPr>
          <w:rFonts w:ascii="Angsana New" w:hAnsi="Angsana New" w:cs="Angsana New"/>
          <w:cs/>
        </w:rPr>
        <w:t xml:space="preserve">ายน </w:t>
      </w:r>
      <w:r w:rsidR="00990242">
        <w:rPr>
          <w:rFonts w:ascii="Angsana New" w:hAnsi="Angsana New" w:cs="Angsana New"/>
          <w:lang w:val="en-US"/>
        </w:rPr>
        <w:t>2561</w:t>
      </w:r>
      <w:r>
        <w:rPr>
          <w:rFonts w:ascii="Angsana New" w:hAnsi="Angsana New" w:cs="Angsana New"/>
          <w:lang w:val="en-US"/>
        </w:rPr>
        <w:t xml:space="preserve"> </w:t>
      </w:r>
      <w:r w:rsidR="006F6039" w:rsidRPr="006F6039">
        <w:rPr>
          <w:rFonts w:ascii="Angsana New" w:hAnsi="Angsana New" w:cs="Angsana New"/>
          <w:cs/>
        </w:rPr>
        <w:t>ผู้กู้ได้เบิกใช้เงินกู้เต็มจำนวนแล้ว</w:t>
      </w:r>
    </w:p>
    <w:p w:rsidR="00C918C0" w:rsidRDefault="00C918C0" w:rsidP="009A4A9A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6F6039" w:rsidRDefault="006F6039" w:rsidP="009A4A9A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6F6039" w:rsidRDefault="006F6039" w:rsidP="009A4A9A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6F6039" w:rsidRDefault="006F6039" w:rsidP="009A4A9A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6F6039" w:rsidRDefault="006F6039" w:rsidP="009A4A9A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6F6039" w:rsidRDefault="006F6039" w:rsidP="009A4A9A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:rsidR="006F6039" w:rsidRPr="006F6039" w:rsidRDefault="006F6039" w:rsidP="006F6039">
      <w:pPr>
        <w:pStyle w:val="a"/>
        <w:ind w:left="540"/>
        <w:jc w:val="thaiDistribute"/>
        <w:rPr>
          <w:rFonts w:ascii="Angsana New" w:hAnsi="Angsana New" w:cs="Angsana New"/>
          <w:i/>
          <w:iCs/>
          <w:cs/>
        </w:rPr>
      </w:pPr>
      <w:r w:rsidRPr="006F6039">
        <w:rPr>
          <w:rFonts w:ascii="Angsana New" w:hAnsi="Angsana New" w:cs="Angsana New"/>
          <w:i/>
          <w:iCs/>
          <w:cs/>
        </w:rPr>
        <w:t>24M Technologies, Inc.</w:t>
      </w:r>
    </w:p>
    <w:p w:rsidR="006F6039" w:rsidRPr="006F6039" w:rsidRDefault="006F6039" w:rsidP="006F6039">
      <w:pPr>
        <w:pStyle w:val="a"/>
        <w:ind w:left="540"/>
        <w:jc w:val="thaiDistribute"/>
        <w:rPr>
          <w:rFonts w:ascii="Angsana New" w:hAnsi="Angsana New" w:cs="Angsana New"/>
          <w:cs/>
        </w:rPr>
      </w:pPr>
    </w:p>
    <w:p w:rsidR="006F6039" w:rsidRDefault="006F6039" w:rsidP="00A36F5A">
      <w:pPr>
        <w:pStyle w:val="a"/>
        <w:widowControl w:val="0"/>
        <w:ind w:left="540" w:right="-25"/>
        <w:jc w:val="thaiDistribute"/>
        <w:rPr>
          <w:rFonts w:ascii="Angsana New" w:hAnsi="Angsana New" w:cs="Angsana New"/>
          <w:lang w:val="en-US"/>
        </w:rPr>
      </w:pPr>
      <w:r w:rsidRPr="006F6039">
        <w:rPr>
          <w:rFonts w:ascii="Angsana New" w:hAnsi="Angsana New" w:cs="Angsana New"/>
          <w:cs/>
          <w:lang w:val="en-US"/>
        </w:rPr>
        <w:t xml:space="preserve">ตั๋วสัญญาใช้เงิน </w:t>
      </w:r>
      <w:r w:rsidRPr="006F6039">
        <w:rPr>
          <w:rFonts w:ascii="Angsana New" w:hAnsi="Angsana New" w:cs="Angsana New"/>
          <w:lang w:val="en-US"/>
        </w:rPr>
        <w:t xml:space="preserve">5.0 </w:t>
      </w:r>
      <w:r w:rsidRPr="006F6039">
        <w:rPr>
          <w:rFonts w:ascii="Angsana New" w:hAnsi="Angsana New" w:cs="Angsana New"/>
          <w:cs/>
          <w:lang w:val="en-US"/>
        </w:rPr>
        <w:t>ล้</w:t>
      </w:r>
      <w:r w:rsidRPr="00944268">
        <w:rPr>
          <w:rFonts w:ascii="Angsana New" w:hAnsi="Angsana New" w:cs="Angsana New"/>
          <w:cs/>
          <w:lang w:val="en-US"/>
        </w:rPr>
        <w:t xml:space="preserve">านเหรียญสหรัฐอเมริกา </w:t>
      </w:r>
      <w:r w:rsidR="007C4603" w:rsidRPr="00944268">
        <w:rPr>
          <w:rFonts w:ascii="Angsana New" w:hAnsi="Angsana New" w:cs="Angsana New" w:hint="cs"/>
          <w:cs/>
          <w:lang w:val="en-US"/>
        </w:rPr>
        <w:t xml:space="preserve">และ </w:t>
      </w:r>
      <w:r w:rsidR="00A36F5A" w:rsidRPr="00944268">
        <w:rPr>
          <w:rFonts w:ascii="Angsana New" w:hAnsi="Angsana New" w:cs="Angsana New"/>
          <w:lang w:val="en-US"/>
        </w:rPr>
        <w:t>3</w:t>
      </w:r>
      <w:r w:rsidR="00F934DB" w:rsidRPr="00944268">
        <w:rPr>
          <w:rFonts w:ascii="Angsana New" w:hAnsi="Angsana New" w:cs="Angsana New"/>
          <w:lang w:val="en-US"/>
        </w:rPr>
        <w:t>.0</w:t>
      </w:r>
      <w:r w:rsidR="007C4603" w:rsidRPr="00944268">
        <w:rPr>
          <w:rFonts w:ascii="Angsana New" w:hAnsi="Angsana New" w:cs="Angsana New"/>
          <w:lang w:val="en-US"/>
        </w:rPr>
        <w:t xml:space="preserve"> </w:t>
      </w:r>
      <w:r w:rsidR="007C4603" w:rsidRPr="00944268">
        <w:rPr>
          <w:rFonts w:ascii="Angsana New" w:hAnsi="Angsana New" w:cs="Angsana New" w:hint="cs"/>
          <w:cs/>
          <w:lang w:val="en-US"/>
        </w:rPr>
        <w:t>ล้านเหรียญสหรัฐอเมริกา รวม</w:t>
      </w:r>
      <w:r w:rsidRPr="00944268">
        <w:rPr>
          <w:rFonts w:ascii="Angsana New" w:hAnsi="Angsana New" w:cs="Angsana New"/>
          <w:cs/>
          <w:lang w:val="en-US"/>
        </w:rPr>
        <w:t xml:space="preserve">เทียบเท่า </w:t>
      </w:r>
      <w:r w:rsidR="00C115FA" w:rsidRPr="00944268">
        <w:rPr>
          <w:rFonts w:ascii="Angsana New" w:hAnsi="Angsana New" w:cs="Angsana New"/>
          <w:lang w:val="en-US"/>
        </w:rPr>
        <w:t>257.9</w:t>
      </w:r>
      <w:r w:rsidR="00A36F5A" w:rsidRPr="00944268">
        <w:rPr>
          <w:rFonts w:ascii="Angsana New" w:hAnsi="Angsana New" w:cs="Angsana New"/>
          <w:lang w:val="en-US"/>
        </w:rPr>
        <w:t xml:space="preserve"> </w:t>
      </w:r>
      <w:r w:rsidR="007C4603" w:rsidRPr="00944268">
        <w:rPr>
          <w:rFonts w:ascii="Angsana New" w:hAnsi="Angsana New" w:cs="Angsana New"/>
          <w:cs/>
          <w:lang w:val="en-US"/>
        </w:rPr>
        <w:t>ล้านบาท</w:t>
      </w:r>
      <w:r w:rsidR="00A36F5A" w:rsidRPr="00944268">
        <w:rPr>
          <w:rFonts w:ascii="Angsana New" w:hAnsi="Angsana New" w:cs="Angsana New" w:hint="cs"/>
          <w:cs/>
          <w:lang w:val="en-US"/>
        </w:rPr>
        <w:t xml:space="preserve">            </w:t>
      </w:r>
      <w:r w:rsidR="00A36F5A" w:rsidRPr="00944268">
        <w:rPr>
          <w:rFonts w:ascii="Angsana New" w:hAnsi="Angsana New" w:cs="Angsana New"/>
          <w:cs/>
          <w:lang w:val="en-US"/>
        </w:rPr>
        <w:t xml:space="preserve">หลังการให้กู้ดังกล่าวบริษัทมีสัญญาให้กู้ยืมตั๋วสัญญาใช้เงินคงเหลือเป็นจำนวนเงินไม่เกิน </w:t>
      </w:r>
      <w:r w:rsidR="00A36F5A" w:rsidRPr="00944268">
        <w:rPr>
          <w:rFonts w:ascii="Angsana New" w:hAnsi="Angsana New" w:cs="Angsana New"/>
          <w:lang w:val="en-US"/>
        </w:rPr>
        <w:t>5</w:t>
      </w:r>
      <w:r w:rsidR="002B66ED" w:rsidRPr="00944268">
        <w:rPr>
          <w:rFonts w:ascii="Angsana New" w:hAnsi="Angsana New" w:cs="Angsana New"/>
          <w:lang w:val="en-US"/>
        </w:rPr>
        <w:t>.0</w:t>
      </w:r>
      <w:r w:rsidR="00A36F5A" w:rsidRPr="00944268">
        <w:rPr>
          <w:rFonts w:ascii="Angsana New" w:hAnsi="Angsana New" w:cs="Angsana New"/>
          <w:lang w:val="en-US"/>
        </w:rPr>
        <w:t xml:space="preserve"> </w:t>
      </w:r>
      <w:r w:rsidR="00A36F5A" w:rsidRPr="00944268">
        <w:rPr>
          <w:rFonts w:ascii="Angsana New" w:hAnsi="Angsana New" w:cs="Angsana New"/>
          <w:cs/>
          <w:lang w:val="en-US"/>
        </w:rPr>
        <w:t xml:space="preserve">ล้านเหรียญสหรัฐอเมริกา หรือเทียบเท่า </w:t>
      </w:r>
      <w:r w:rsidR="00C115FA" w:rsidRPr="00944268">
        <w:rPr>
          <w:rFonts w:ascii="Angsana New" w:hAnsi="Angsana New" w:cs="Angsana New"/>
          <w:lang w:val="en-US"/>
        </w:rPr>
        <w:t>161.2</w:t>
      </w:r>
      <w:r w:rsidR="00A36F5A" w:rsidRPr="00944268">
        <w:rPr>
          <w:rFonts w:ascii="Angsana New" w:hAnsi="Angsana New" w:cs="Angsana New"/>
          <w:lang w:val="en-US"/>
        </w:rPr>
        <w:t xml:space="preserve">  </w:t>
      </w:r>
      <w:r w:rsidR="00A36F5A" w:rsidRPr="00944268">
        <w:rPr>
          <w:rFonts w:ascii="Angsana New" w:hAnsi="Angsana New" w:cs="Angsana New"/>
          <w:cs/>
          <w:lang w:val="en-US"/>
        </w:rPr>
        <w:t>ล้าน</w:t>
      </w:r>
      <w:r w:rsidR="00A36F5A" w:rsidRPr="00A36F5A">
        <w:rPr>
          <w:rFonts w:ascii="Angsana New" w:hAnsi="Angsana New" w:cs="Angsana New"/>
          <w:cs/>
          <w:lang w:val="en-US"/>
        </w:rPr>
        <w:t>บาท</w:t>
      </w:r>
      <w:r w:rsidR="00A36F5A">
        <w:rPr>
          <w:rFonts w:ascii="Angsana New" w:hAnsi="Angsana New" w:cs="Angsana New" w:hint="cs"/>
          <w:cs/>
          <w:lang w:val="en-US"/>
        </w:rPr>
        <w:t xml:space="preserve"> </w:t>
      </w:r>
      <w:r w:rsidRPr="006F6039">
        <w:rPr>
          <w:rFonts w:ascii="Angsana New" w:hAnsi="Angsana New" w:cs="Angsana New"/>
          <w:cs/>
          <w:lang w:val="en-US"/>
        </w:rPr>
        <w:t>โดยตั๋วสัญญาเป็นประเภทด้อยสิทธิและสามารถแปลงสภาพเป็น</w:t>
      </w:r>
      <w:r w:rsidR="00EF3FF5">
        <w:rPr>
          <w:rFonts w:ascii="Angsana New" w:hAnsi="Angsana New" w:cs="Angsana New"/>
          <w:lang w:val="en-US"/>
        </w:rPr>
        <w:br/>
      </w:r>
      <w:r w:rsidRPr="002519F4">
        <w:rPr>
          <w:rFonts w:ascii="Angsana New" w:hAnsi="Angsana New" w:cs="Angsana New"/>
          <w:spacing w:val="-4"/>
          <w:cs/>
          <w:lang w:val="en-US"/>
        </w:rPr>
        <w:t>หุ้นทุนได้เมื่อเข้าเงื่อนไขที่กำหนด</w:t>
      </w:r>
      <w:r w:rsidR="0033340E" w:rsidRPr="002519F4">
        <w:rPr>
          <w:rFonts w:ascii="Angsana New" w:hAnsi="Angsana New" w:cs="Angsana New"/>
          <w:spacing w:val="-4"/>
          <w:lang w:val="en-US"/>
        </w:rPr>
        <w:t xml:space="preserve"> </w:t>
      </w:r>
      <w:r w:rsidRPr="002519F4">
        <w:rPr>
          <w:rFonts w:ascii="Angsana New" w:hAnsi="Angsana New" w:cs="Angsana New"/>
          <w:spacing w:val="-4"/>
          <w:cs/>
          <w:lang w:val="en-US"/>
        </w:rPr>
        <w:t>ตั๋วสัญญาดังกล่าวมีอัตราดอกเบี้ยต่อปีเป็นอัต</w:t>
      </w:r>
      <w:r w:rsidR="00A36F5A" w:rsidRPr="002519F4">
        <w:rPr>
          <w:rFonts w:ascii="Angsana New" w:hAnsi="Angsana New" w:cs="Angsana New"/>
          <w:spacing w:val="-4"/>
          <w:cs/>
          <w:lang w:val="en-US"/>
        </w:rPr>
        <w:t>ราคงที่ และมีกำหนดชำระคืนเงินต้น</w:t>
      </w:r>
      <w:r w:rsidRPr="006F6039">
        <w:rPr>
          <w:rFonts w:ascii="Angsana New" w:hAnsi="Angsana New" w:cs="Angsana New"/>
          <w:cs/>
          <w:lang w:val="en-US"/>
        </w:rPr>
        <w:t xml:space="preserve">ภายในวันที่ </w:t>
      </w:r>
      <w:r w:rsidRPr="006F6039">
        <w:rPr>
          <w:rFonts w:ascii="Angsana New" w:hAnsi="Angsana New" w:cs="Angsana New"/>
          <w:lang w:val="en-US"/>
        </w:rPr>
        <w:t xml:space="preserve">31 </w:t>
      </w:r>
      <w:r w:rsidRPr="006F6039">
        <w:rPr>
          <w:rFonts w:ascii="Angsana New" w:hAnsi="Angsana New" w:cs="Angsana New"/>
          <w:cs/>
          <w:lang w:val="en-US"/>
        </w:rPr>
        <w:t xml:space="preserve">ธันวาคม </w:t>
      </w:r>
      <w:r w:rsidRPr="006F6039">
        <w:rPr>
          <w:rFonts w:ascii="Angsana New" w:hAnsi="Angsana New" w:cs="Angsana New"/>
          <w:lang w:val="en-US"/>
        </w:rPr>
        <w:t xml:space="preserve">2561 </w:t>
      </w:r>
      <w:r w:rsidR="007C4603">
        <w:rPr>
          <w:rFonts w:ascii="Angsana New" w:hAnsi="Angsana New" w:cs="Angsana New" w:hint="cs"/>
          <w:cs/>
          <w:lang w:val="en-US"/>
        </w:rPr>
        <w:t xml:space="preserve">และ </w:t>
      </w:r>
      <w:r w:rsidR="007C4603">
        <w:rPr>
          <w:rFonts w:ascii="Angsana New" w:hAnsi="Angsana New" w:cs="Angsana New"/>
          <w:lang w:val="en-US"/>
        </w:rPr>
        <w:t xml:space="preserve">31 </w:t>
      </w:r>
      <w:r w:rsidR="007C4603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7C4603">
        <w:rPr>
          <w:rFonts w:ascii="Angsana New" w:hAnsi="Angsana New" w:cs="Angsana New"/>
          <w:lang w:val="en-US"/>
        </w:rPr>
        <w:t xml:space="preserve">2562 </w:t>
      </w:r>
      <w:r w:rsidR="007C4603">
        <w:rPr>
          <w:rFonts w:ascii="Angsana New" w:hAnsi="Angsana New" w:cs="Angsana New" w:hint="cs"/>
          <w:cs/>
          <w:lang w:val="en-US"/>
        </w:rPr>
        <w:t xml:space="preserve">ตามลำดับ </w:t>
      </w:r>
      <w:r w:rsidRPr="006F6039">
        <w:rPr>
          <w:rFonts w:ascii="Angsana New" w:hAnsi="Angsana New" w:cs="Angsana New"/>
          <w:cs/>
          <w:lang w:val="en-US"/>
        </w:rPr>
        <w:t>หรือเมื่อเกิดการแปลงสภาพแล้วแต่เหตุการณ์ใด</w:t>
      </w:r>
      <w:r w:rsidR="00B53371">
        <w:rPr>
          <w:rFonts w:ascii="Angsana New" w:hAnsi="Angsana New" w:cs="Angsana New"/>
          <w:lang w:val="en-US"/>
        </w:rPr>
        <w:br/>
      </w:r>
      <w:r w:rsidRPr="006F6039">
        <w:rPr>
          <w:rFonts w:ascii="Angsana New" w:hAnsi="Angsana New" w:cs="Angsana New"/>
          <w:cs/>
          <w:lang w:val="en-US"/>
        </w:rPr>
        <w:t>จะ</w:t>
      </w:r>
      <w:r w:rsidR="00A36F5A">
        <w:rPr>
          <w:rFonts w:ascii="Angsana New" w:hAnsi="Angsana New" w:cs="Angsana New"/>
          <w:cs/>
          <w:lang w:val="en-US"/>
        </w:rPr>
        <w:t>เกิดก่อ</w:t>
      </w:r>
      <w:r w:rsidR="00A36F5A">
        <w:rPr>
          <w:rFonts w:ascii="Angsana New" w:hAnsi="Angsana New" w:cs="Angsana New" w:hint="cs"/>
          <w:cs/>
          <w:lang w:val="en-US"/>
        </w:rPr>
        <w:t>น</w:t>
      </w:r>
      <w:r w:rsidR="00B76504">
        <w:rPr>
          <w:rFonts w:ascii="Angsana New" w:hAnsi="Angsana New" w:cs="Angsana New"/>
          <w:lang w:val="en-US"/>
        </w:rPr>
        <w:t xml:space="preserve"> </w:t>
      </w:r>
      <w:r w:rsidRPr="006F6039">
        <w:rPr>
          <w:rFonts w:ascii="Angsana New" w:hAnsi="Angsana New" w:cs="Angsana New"/>
          <w:cs/>
          <w:lang w:val="en-US"/>
        </w:rPr>
        <w:t>โดย</w:t>
      </w:r>
      <w:r w:rsidR="00D80D1C">
        <w:rPr>
          <w:rFonts w:ascii="Angsana New" w:hAnsi="Angsana New" w:cs="Angsana New" w:hint="cs"/>
          <w:cs/>
          <w:lang w:val="en-US"/>
        </w:rPr>
        <w:t>บริษัท</w:t>
      </w:r>
      <w:r w:rsidRPr="006F6039">
        <w:rPr>
          <w:rFonts w:ascii="Angsana New" w:hAnsi="Angsana New" w:cs="Angsana New"/>
          <w:cs/>
          <w:lang w:val="en-US"/>
        </w:rPr>
        <w:t>คาดว่ามีความเป็นไปได้ที่จะใช้สิทธิแปลงสภาพเป็นหุ้นทุน จึงจัดประเภทสินทรัพย์ดังกล่าว</w:t>
      </w:r>
      <w:r w:rsidR="002519F4">
        <w:rPr>
          <w:rFonts w:ascii="Angsana New" w:hAnsi="Angsana New" w:cs="Angsana New"/>
          <w:lang w:val="en-US"/>
        </w:rPr>
        <w:br/>
      </w:r>
      <w:r w:rsidRPr="006F6039">
        <w:rPr>
          <w:rFonts w:ascii="Angsana New" w:hAnsi="Angsana New" w:cs="Angsana New"/>
          <w:cs/>
          <w:lang w:val="en-US"/>
        </w:rPr>
        <w:t>เป็นสินทรัพย์ระยะยาว</w:t>
      </w:r>
    </w:p>
    <w:p w:rsidR="006F6039" w:rsidRPr="006F6039" w:rsidRDefault="006F6039" w:rsidP="00A36F5A">
      <w:pPr>
        <w:pStyle w:val="a"/>
        <w:widowControl w:val="0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:rsidR="006F7167" w:rsidRPr="00B847D1" w:rsidRDefault="006F7167" w:rsidP="006F7167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B847D1">
        <w:rPr>
          <w:rFonts w:ascii="Angsana New" w:hAnsi="Angsana New" w:cs="Angsana New"/>
          <w:cs/>
          <w:lang w:val="en-US"/>
        </w:rPr>
        <w:t>รายการเคลื่อนไหวของเงินให้กู้ยืม</w:t>
      </w:r>
      <w:r w:rsidR="00387859">
        <w:rPr>
          <w:rFonts w:ascii="Angsana New" w:hAnsi="Angsana New" w:cs="Angsana New" w:hint="cs"/>
          <w:cs/>
          <w:lang w:val="en-US"/>
        </w:rPr>
        <w:t>ระยะยาว</w:t>
      </w:r>
      <w:r w:rsidRPr="00B847D1">
        <w:rPr>
          <w:rFonts w:ascii="Angsana New" w:hAnsi="Angsana New" w:cs="Angsana New"/>
          <w:cs/>
          <w:lang w:val="en-US"/>
        </w:rPr>
        <w:t>แก่กิจการที่เกี่ยวข้องกันในระหว่างงวด</w:t>
      </w:r>
      <w:r w:rsidR="00EF3FF5">
        <w:rPr>
          <w:rFonts w:ascii="Angsana New" w:hAnsi="Angsana New" w:cs="Angsana New" w:hint="cs"/>
          <w:cs/>
          <w:lang w:val="en-US"/>
        </w:rPr>
        <w:t>เก้า</w:t>
      </w:r>
      <w:r w:rsidRPr="00B847D1">
        <w:rPr>
          <w:rFonts w:ascii="Angsana New" w:hAnsi="Angsana New" w:cs="Angsana New"/>
          <w:cs/>
          <w:lang w:val="en-US"/>
        </w:rPr>
        <w:t xml:space="preserve">เดือนสิ้นสุดวันที่ </w:t>
      </w:r>
      <w:r w:rsidR="00D05252" w:rsidRPr="00D05252">
        <w:rPr>
          <w:rFonts w:ascii="Angsana New" w:hAnsi="Angsana New" w:cs="Angsana New"/>
          <w:cs/>
          <w:lang w:val="en-US"/>
        </w:rPr>
        <w:t xml:space="preserve">30 </w:t>
      </w:r>
      <w:r w:rsidR="001314D8">
        <w:rPr>
          <w:rFonts w:ascii="Angsana New" w:hAnsi="Angsana New" w:cs="Angsana New" w:hint="cs"/>
          <w:cs/>
          <w:lang w:val="en-US"/>
        </w:rPr>
        <w:t>กันย</w:t>
      </w:r>
      <w:r w:rsidR="00D05252" w:rsidRPr="00D05252">
        <w:rPr>
          <w:rFonts w:ascii="Angsana New" w:hAnsi="Angsana New" w:cs="Angsana New"/>
          <w:cs/>
          <w:lang w:val="en-US"/>
        </w:rPr>
        <w:t xml:space="preserve">ายน </w:t>
      </w:r>
      <w:r w:rsidRPr="00B847D1">
        <w:rPr>
          <w:rFonts w:ascii="Angsana New" w:hAnsi="Angsana New" w:cs="Angsana New"/>
          <w:cs/>
          <w:lang w:val="en-US"/>
        </w:rPr>
        <w:t>มีดังนี้</w:t>
      </w:r>
    </w:p>
    <w:p w:rsidR="006F7167" w:rsidRDefault="006F7167" w:rsidP="006F7167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</w:p>
    <w:p w:rsidR="006F6039" w:rsidRDefault="006F6039" w:rsidP="006F7167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  <w:r>
        <w:rPr>
          <w:rFonts w:ascii="Angsana New" w:hAnsi="Angsana New" w:cs="Angsana New" w:hint="cs"/>
          <w:b/>
          <w:bCs/>
          <w:i/>
          <w:iCs/>
          <w:sz w:val="28"/>
          <w:szCs w:val="28"/>
          <w:cs/>
          <w:lang w:val="en-US"/>
        </w:rPr>
        <w:t>เงินให้กู้ยืมระยะยาวแก่กิจการที่เกี่ยวข้องกัน</w:t>
      </w:r>
    </w:p>
    <w:p w:rsidR="008343E7" w:rsidRPr="00C918C0" w:rsidRDefault="008343E7" w:rsidP="006F7167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70"/>
        <w:gridCol w:w="269"/>
        <w:gridCol w:w="1175"/>
        <w:gridCol w:w="269"/>
        <w:gridCol w:w="1172"/>
        <w:gridCol w:w="258"/>
        <w:gridCol w:w="1179"/>
      </w:tblGrid>
      <w:tr w:rsidR="009147FA" w:rsidRPr="002A51E2" w:rsidTr="002B4198">
        <w:trPr>
          <w:trHeight w:val="427"/>
          <w:tblHeader/>
        </w:trPr>
        <w:tc>
          <w:tcPr>
            <w:tcW w:w="2038" w:type="pct"/>
          </w:tcPr>
          <w:p w:rsidR="009147FA" w:rsidRPr="009664BA" w:rsidRDefault="009147FA" w:rsidP="00A63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:rsidR="009147FA" w:rsidRPr="002A51E2" w:rsidRDefault="009147FA" w:rsidP="00A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:rsidR="009147FA" w:rsidRPr="002A51E2" w:rsidRDefault="009147FA" w:rsidP="00A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:rsidR="009147FA" w:rsidRPr="002A51E2" w:rsidRDefault="009147FA" w:rsidP="00A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715E9" w:rsidRPr="002A51E2" w:rsidTr="002B4198">
        <w:trPr>
          <w:trHeight w:val="427"/>
          <w:tblHeader/>
        </w:trPr>
        <w:tc>
          <w:tcPr>
            <w:tcW w:w="2038" w:type="pct"/>
          </w:tcPr>
          <w:p w:rsidR="00181A6B" w:rsidRPr="002A51E2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5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9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147FA" w:rsidRPr="002A51E2" w:rsidTr="002B4198">
        <w:trPr>
          <w:trHeight w:val="414"/>
          <w:tblHeader/>
        </w:trPr>
        <w:tc>
          <w:tcPr>
            <w:tcW w:w="2038" w:type="pct"/>
          </w:tcPr>
          <w:p w:rsidR="009147FA" w:rsidRPr="002A51E2" w:rsidRDefault="009147FA" w:rsidP="00A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:rsidR="009147FA" w:rsidRPr="002A51E2" w:rsidRDefault="009147FA" w:rsidP="00A631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15E9" w:rsidRPr="009664BA" w:rsidTr="002B4198">
        <w:trPr>
          <w:trHeight w:val="414"/>
        </w:trPr>
        <w:tc>
          <w:tcPr>
            <w:tcW w:w="2038" w:type="pct"/>
          </w:tcPr>
          <w:p w:rsidR="009662C2" w:rsidRPr="006E4896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="Angsana New" w:hAnsi="Angsana New"/>
                <w:sz w:val="30"/>
                <w:szCs w:val="30"/>
              </w:rPr>
            </w:pPr>
            <w:r w:rsidRPr="006E489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E489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E489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1" w:type="pct"/>
          </w:tcPr>
          <w:p w:rsidR="009662C2" w:rsidRPr="000157E9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D3844">
              <w:rPr>
                <w:rFonts w:ascii="Angsana New" w:hAnsi="Angsana New"/>
                <w:sz w:val="30"/>
                <w:szCs w:val="30"/>
                <w:lang w:val="en-US"/>
              </w:rPr>
              <w:t>2,726,879</w:t>
            </w:r>
          </w:p>
        </w:tc>
        <w:tc>
          <w:tcPr>
            <w:tcW w:w="145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9662C2" w:rsidRPr="000157E9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2,463,160</w:t>
            </w:r>
          </w:p>
        </w:tc>
        <w:tc>
          <w:tcPr>
            <w:tcW w:w="145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9662C2" w:rsidRPr="006E4896" w:rsidRDefault="009662C2" w:rsidP="00DD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35"/>
              <w:rPr>
                <w:rFonts w:ascii="Angsana New" w:hAnsi="Angsana New"/>
                <w:sz w:val="30"/>
                <w:szCs w:val="30"/>
              </w:rPr>
            </w:pPr>
            <w:r w:rsidRPr="00331CBE">
              <w:rPr>
                <w:rFonts w:ascii="Angsana New" w:hAnsi="Angsana New"/>
                <w:sz w:val="30"/>
                <w:szCs w:val="30"/>
              </w:rPr>
              <w:t>3,025,379</w:t>
            </w:r>
          </w:p>
        </w:tc>
        <w:tc>
          <w:tcPr>
            <w:tcW w:w="139" w:type="pct"/>
          </w:tcPr>
          <w:p w:rsidR="009662C2" w:rsidRPr="006E4896" w:rsidRDefault="009662C2" w:rsidP="009662C2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9662C2" w:rsidRPr="006E4896" w:rsidRDefault="009662C2" w:rsidP="00782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4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2,739,660</w:t>
            </w:r>
          </w:p>
        </w:tc>
      </w:tr>
      <w:tr w:rsidR="00375A58" w:rsidRPr="009664BA" w:rsidTr="002B4198">
        <w:trPr>
          <w:trHeight w:val="414"/>
        </w:trPr>
        <w:tc>
          <w:tcPr>
            <w:tcW w:w="2038" w:type="pct"/>
          </w:tcPr>
          <w:p w:rsidR="00375A58" w:rsidRPr="006E4896" w:rsidRDefault="00375A58" w:rsidP="00375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E489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เพิ่มขึ้น</w:t>
            </w:r>
          </w:p>
        </w:tc>
        <w:tc>
          <w:tcPr>
            <w:tcW w:w="631" w:type="pct"/>
          </w:tcPr>
          <w:p w:rsidR="00375A58" w:rsidRPr="000157E9" w:rsidRDefault="00375A58" w:rsidP="00375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5C55">
              <w:rPr>
                <w:rFonts w:ascii="Angsana New" w:hAnsi="Angsana New"/>
                <w:sz w:val="30"/>
                <w:szCs w:val="30"/>
                <w:lang w:val="en-US"/>
              </w:rPr>
              <w:t>93,908</w:t>
            </w:r>
          </w:p>
        </w:tc>
        <w:tc>
          <w:tcPr>
            <w:tcW w:w="145" w:type="pct"/>
          </w:tcPr>
          <w:p w:rsidR="00375A58" w:rsidRPr="002A51E2" w:rsidRDefault="00375A58" w:rsidP="00375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75A58" w:rsidRPr="000157E9" w:rsidRDefault="00375A58" w:rsidP="00375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19F4">
              <w:rPr>
                <w:rFonts w:ascii="Angsana New" w:hAnsi="Angsana New"/>
                <w:sz w:val="30"/>
                <w:szCs w:val="30"/>
                <w:lang w:val="en-US"/>
              </w:rPr>
              <w:t>263,182</w:t>
            </w:r>
          </w:p>
        </w:tc>
        <w:tc>
          <w:tcPr>
            <w:tcW w:w="145" w:type="pct"/>
          </w:tcPr>
          <w:p w:rsidR="00375A58" w:rsidRPr="002A51E2" w:rsidRDefault="00375A58" w:rsidP="00375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75A58" w:rsidRPr="006E4896" w:rsidRDefault="00375A58" w:rsidP="00375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93,908</w:t>
            </w:r>
          </w:p>
        </w:tc>
        <w:tc>
          <w:tcPr>
            <w:tcW w:w="139" w:type="pct"/>
          </w:tcPr>
          <w:p w:rsidR="00375A58" w:rsidRPr="006E4896" w:rsidRDefault="00375A58" w:rsidP="00375A58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375A58" w:rsidRPr="006E4896" w:rsidRDefault="00375A58" w:rsidP="00375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46" w:right="-108"/>
              <w:rPr>
                <w:rFonts w:ascii="Angsana New" w:hAnsi="Angsana New"/>
                <w:sz w:val="30"/>
                <w:szCs w:val="30"/>
              </w:rPr>
            </w:pPr>
            <w:r w:rsidRPr="002519F4">
              <w:rPr>
                <w:rFonts w:ascii="Angsana New" w:hAnsi="Angsana New"/>
                <w:sz w:val="30"/>
                <w:szCs w:val="30"/>
              </w:rPr>
              <w:t>303,182</w:t>
            </w:r>
          </w:p>
        </w:tc>
      </w:tr>
      <w:tr w:rsidR="00375A58" w:rsidRPr="009664BA" w:rsidTr="002B4198">
        <w:trPr>
          <w:trHeight w:val="414"/>
        </w:trPr>
        <w:tc>
          <w:tcPr>
            <w:tcW w:w="2038" w:type="pct"/>
          </w:tcPr>
          <w:p w:rsidR="00375A58" w:rsidRPr="006E4896" w:rsidRDefault="00375A58" w:rsidP="00375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firstLine="2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E489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ลดลง</w:t>
            </w:r>
          </w:p>
        </w:tc>
        <w:tc>
          <w:tcPr>
            <w:tcW w:w="631" w:type="pct"/>
          </w:tcPr>
          <w:p w:rsidR="00375A58" w:rsidRPr="000157E9" w:rsidRDefault="00375A58" w:rsidP="00375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375A58" w:rsidRPr="002A51E2" w:rsidRDefault="00375A58" w:rsidP="00375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75A58" w:rsidRPr="000157E9" w:rsidRDefault="00375A58" w:rsidP="00375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19F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375A58" w:rsidRPr="002A51E2" w:rsidRDefault="00375A58" w:rsidP="00375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375A58" w:rsidRPr="006E4896" w:rsidRDefault="00375A58" w:rsidP="00375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(23,880)</w:t>
            </w:r>
          </w:p>
        </w:tc>
        <w:tc>
          <w:tcPr>
            <w:tcW w:w="139" w:type="pct"/>
          </w:tcPr>
          <w:p w:rsidR="00375A58" w:rsidRPr="006E4896" w:rsidRDefault="00375A58" w:rsidP="00375A58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:rsidR="00375A58" w:rsidRPr="006E4896" w:rsidRDefault="00375A58" w:rsidP="00375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46" w:right="-108"/>
              <w:rPr>
                <w:rFonts w:ascii="Angsana New" w:hAnsi="Angsana New"/>
                <w:sz w:val="30"/>
                <w:szCs w:val="30"/>
              </w:rPr>
            </w:pPr>
            <w:r w:rsidRPr="002519F4">
              <w:rPr>
                <w:rFonts w:ascii="Angsana New" w:hAnsi="Angsana New"/>
                <w:sz w:val="30"/>
                <w:szCs w:val="30"/>
              </w:rPr>
              <w:t>(33,000)</w:t>
            </w:r>
          </w:p>
        </w:tc>
      </w:tr>
      <w:tr w:rsidR="00375A58" w:rsidRPr="009664BA" w:rsidTr="00375A58">
        <w:trPr>
          <w:trHeight w:val="414"/>
        </w:trPr>
        <w:tc>
          <w:tcPr>
            <w:tcW w:w="2038" w:type="pct"/>
          </w:tcPr>
          <w:p w:rsidR="00375A58" w:rsidRPr="006E4896" w:rsidRDefault="00375A58" w:rsidP="00375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ผลต่างของอัตราแลกเปลี่ยนจาก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การแปลงค่างบการเงิน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:rsidR="00375A58" w:rsidRPr="000157E9" w:rsidRDefault="00375A58" w:rsidP="00375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545</w:t>
            </w:r>
          </w:p>
        </w:tc>
        <w:tc>
          <w:tcPr>
            <w:tcW w:w="145" w:type="pct"/>
          </w:tcPr>
          <w:p w:rsidR="00375A58" w:rsidRPr="002A51E2" w:rsidRDefault="00375A58" w:rsidP="00375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375A58" w:rsidRDefault="00375A58" w:rsidP="00375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75A58" w:rsidRDefault="00375A58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19F4">
              <w:rPr>
                <w:rFonts w:ascii="Angsana New" w:hAnsi="Angsana New"/>
                <w:sz w:val="30"/>
                <w:szCs w:val="30"/>
                <w:lang w:val="en-US"/>
              </w:rPr>
              <w:t>(8,624)</w:t>
            </w:r>
          </w:p>
        </w:tc>
        <w:tc>
          <w:tcPr>
            <w:tcW w:w="145" w:type="pct"/>
          </w:tcPr>
          <w:p w:rsidR="00375A58" w:rsidRPr="002A51E2" w:rsidRDefault="00375A58" w:rsidP="00375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:rsidR="00375A58" w:rsidRPr="006E4896" w:rsidRDefault="00375A58" w:rsidP="00375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139" w:type="pct"/>
          </w:tcPr>
          <w:p w:rsidR="00375A58" w:rsidRPr="006E4896" w:rsidRDefault="00375A58" w:rsidP="00375A58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375A58" w:rsidRDefault="00375A58" w:rsidP="00375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46" w:right="-108"/>
              <w:rPr>
                <w:rFonts w:ascii="Angsana New" w:hAnsi="Angsana New"/>
                <w:sz w:val="30"/>
                <w:szCs w:val="30"/>
              </w:rPr>
            </w:pPr>
          </w:p>
          <w:p w:rsidR="00375A58" w:rsidRDefault="00375A58" w:rsidP="00375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46" w:right="-108"/>
              <w:rPr>
                <w:rFonts w:ascii="Angsana New" w:hAnsi="Angsana New"/>
                <w:sz w:val="30"/>
                <w:szCs w:val="30"/>
              </w:rPr>
            </w:pPr>
            <w:r w:rsidRPr="002519F4">
              <w:rPr>
                <w:rFonts w:ascii="Angsana New" w:hAnsi="Angsana New"/>
                <w:sz w:val="30"/>
                <w:szCs w:val="30"/>
              </w:rPr>
              <w:t>(8,624)</w:t>
            </w:r>
          </w:p>
        </w:tc>
      </w:tr>
      <w:tr w:rsidR="00375A58" w:rsidRPr="009664BA" w:rsidTr="002B4198">
        <w:trPr>
          <w:trHeight w:val="414"/>
        </w:trPr>
        <w:tc>
          <w:tcPr>
            <w:tcW w:w="2038" w:type="pct"/>
          </w:tcPr>
          <w:p w:rsidR="00375A58" w:rsidRPr="006E4896" w:rsidRDefault="00375A58" w:rsidP="00375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right="-108" w:firstLine="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ณ วันที่</w:t>
            </w:r>
            <w:r w:rsidRPr="00B847D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052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D052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375A58" w:rsidRPr="000157E9" w:rsidRDefault="00375A58" w:rsidP="00375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2,821,332</w:t>
            </w:r>
          </w:p>
        </w:tc>
        <w:tc>
          <w:tcPr>
            <w:tcW w:w="145" w:type="pct"/>
          </w:tcPr>
          <w:p w:rsidR="00375A58" w:rsidRPr="002A51E2" w:rsidRDefault="00375A58" w:rsidP="00375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375A58" w:rsidRPr="000157E9" w:rsidRDefault="00375A58" w:rsidP="00375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519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2,717,718</w:t>
            </w:r>
          </w:p>
        </w:tc>
        <w:tc>
          <w:tcPr>
            <w:tcW w:w="145" w:type="pct"/>
          </w:tcPr>
          <w:p w:rsidR="00375A58" w:rsidRPr="002A51E2" w:rsidRDefault="00375A58" w:rsidP="00375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375A58" w:rsidRPr="006E4896" w:rsidRDefault="00375A58" w:rsidP="00375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3,095,952</w:t>
            </w:r>
          </w:p>
        </w:tc>
        <w:tc>
          <w:tcPr>
            <w:tcW w:w="139" w:type="pct"/>
          </w:tcPr>
          <w:p w:rsidR="00375A58" w:rsidRPr="006E4896" w:rsidRDefault="00375A58" w:rsidP="00375A58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375A58" w:rsidRPr="006E4896" w:rsidRDefault="00375A58" w:rsidP="00375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4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9F4">
              <w:rPr>
                <w:rFonts w:ascii="Angsana New" w:hAnsi="Angsana New"/>
                <w:b/>
                <w:bCs/>
                <w:sz w:val="30"/>
                <w:szCs w:val="30"/>
              </w:rPr>
              <w:t>3,001,218</w:t>
            </w:r>
          </w:p>
        </w:tc>
      </w:tr>
      <w:tr w:rsidR="00375A58" w:rsidRPr="009664BA" w:rsidTr="002B4198">
        <w:trPr>
          <w:trHeight w:val="400"/>
        </w:trPr>
        <w:tc>
          <w:tcPr>
            <w:tcW w:w="2038" w:type="pct"/>
          </w:tcPr>
          <w:p w:rsidR="00375A58" w:rsidRPr="006E4896" w:rsidRDefault="00375A58" w:rsidP="00375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46" w:right="-108" w:firstLine="2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6E489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ณ วันที่</w:t>
            </w:r>
            <w:r w:rsidRPr="006E489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6E48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1" w:type="pct"/>
            <w:tcBorders>
              <w:top w:val="double" w:sz="4" w:space="0" w:color="auto"/>
            </w:tcBorders>
          </w:tcPr>
          <w:p w:rsidR="00375A58" w:rsidRPr="007F4245" w:rsidRDefault="00375A58" w:rsidP="00375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375A58" w:rsidRPr="002A51E2" w:rsidRDefault="00375A58" w:rsidP="00375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  <w:bottom w:val="double" w:sz="4" w:space="0" w:color="auto"/>
            </w:tcBorders>
          </w:tcPr>
          <w:p w:rsidR="00375A58" w:rsidRPr="00846671" w:rsidRDefault="00375A58" w:rsidP="00375A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2,726,879</w:t>
            </w:r>
          </w:p>
        </w:tc>
        <w:tc>
          <w:tcPr>
            <w:tcW w:w="145" w:type="pct"/>
          </w:tcPr>
          <w:p w:rsidR="00375A58" w:rsidRPr="002A51E2" w:rsidRDefault="00375A58" w:rsidP="00375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375A58" w:rsidRPr="006E4896" w:rsidRDefault="00375A58" w:rsidP="00375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6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:rsidR="00375A58" w:rsidRPr="006E4896" w:rsidRDefault="00375A58" w:rsidP="00375A58">
            <w:pPr>
              <w:pStyle w:val="a5"/>
              <w:tabs>
                <w:tab w:val="decimal" w:pos="954"/>
              </w:tabs>
              <w:ind w:left="-108" w:right="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</w:tcPr>
          <w:p w:rsidR="00375A58" w:rsidRDefault="00375A58" w:rsidP="00375A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4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3,025,379</w:t>
            </w:r>
          </w:p>
        </w:tc>
      </w:tr>
    </w:tbl>
    <w:p w:rsidR="00706B34" w:rsidRDefault="00706B34" w:rsidP="002D5777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en-US"/>
        </w:rPr>
      </w:pPr>
    </w:p>
    <w:p w:rsidR="00C9750F" w:rsidRDefault="00C97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2B3AAA" w:rsidRPr="009664BA" w:rsidRDefault="0098681B" w:rsidP="002B3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</w:t>
      </w:r>
      <w:r w:rsidR="002B3AA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สิทธิการใช้ระบบจำหน่ายก๊าซธรรมชาติ</w:t>
      </w:r>
      <w:r w:rsidR="002B3AAA" w:rsidRPr="009664B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2B3AAA" w:rsidRPr="009664BA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="002B3AAA" w:rsidRPr="009664B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2B3AAA" w:rsidRPr="00C918C0" w:rsidRDefault="002B3AAA" w:rsidP="002B3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1"/>
        <w:gridCol w:w="271"/>
        <w:gridCol w:w="1170"/>
        <w:gridCol w:w="271"/>
        <w:gridCol w:w="1174"/>
        <w:gridCol w:w="252"/>
        <w:gridCol w:w="1185"/>
      </w:tblGrid>
      <w:tr w:rsidR="002B3AAA" w:rsidRPr="009664BA" w:rsidTr="006F11A1">
        <w:trPr>
          <w:trHeight w:val="422"/>
          <w:tblHeader/>
        </w:trPr>
        <w:tc>
          <w:tcPr>
            <w:tcW w:w="2037" w:type="pct"/>
          </w:tcPr>
          <w:p w:rsidR="002B3AAA" w:rsidRPr="009664BA" w:rsidRDefault="002B3AAA" w:rsidP="00AE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7" w:type="pct"/>
            <w:gridSpan w:val="3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DD54A5" w:rsidRPr="009664BA" w:rsidTr="006F11A1">
        <w:trPr>
          <w:trHeight w:val="422"/>
          <w:tblHeader/>
        </w:trPr>
        <w:tc>
          <w:tcPr>
            <w:tcW w:w="2037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2B3AAA" w:rsidRPr="002A51E2" w:rsidRDefault="00543736" w:rsidP="00524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7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30 </w:t>
            </w:r>
            <w:r w:rsidR="00524AB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5437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2B3AAA" w:rsidRPr="002A51E2" w:rsidRDefault="00543736" w:rsidP="00524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37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30 </w:t>
            </w:r>
            <w:r w:rsidR="00524AB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5437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3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DD54A5" w:rsidRPr="009664BA" w:rsidTr="006F11A1">
        <w:trPr>
          <w:trHeight w:val="422"/>
          <w:tblHeader/>
        </w:trPr>
        <w:tc>
          <w:tcPr>
            <w:tcW w:w="2037" w:type="pct"/>
          </w:tcPr>
          <w:p w:rsidR="00181A6B" w:rsidRPr="002A51E2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B3AAA" w:rsidRPr="009664BA" w:rsidTr="006F11A1">
        <w:trPr>
          <w:trHeight w:val="422"/>
          <w:tblHeader/>
        </w:trPr>
        <w:tc>
          <w:tcPr>
            <w:tcW w:w="2037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3" w:type="pct"/>
            <w:gridSpan w:val="7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D54A5" w:rsidRPr="009664BA" w:rsidTr="006F11A1">
        <w:trPr>
          <w:trHeight w:val="409"/>
        </w:trPr>
        <w:tc>
          <w:tcPr>
            <w:tcW w:w="2037" w:type="pct"/>
          </w:tcPr>
          <w:p w:rsidR="002B3AAA" w:rsidRPr="009664BA" w:rsidRDefault="002B3AAA" w:rsidP="00AE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32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B3AAA" w:rsidRPr="009664BA" w:rsidRDefault="002B3AAA" w:rsidP="00AE15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</w:tcPr>
          <w:p w:rsidR="002B3AAA" w:rsidRPr="009664BA" w:rsidRDefault="002B3AAA" w:rsidP="00AE15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54A5" w:rsidRPr="009664BA" w:rsidTr="006F11A1">
        <w:trPr>
          <w:trHeight w:val="409"/>
        </w:trPr>
        <w:tc>
          <w:tcPr>
            <w:tcW w:w="2037" w:type="pct"/>
          </w:tcPr>
          <w:p w:rsidR="002B3AAA" w:rsidRPr="00077C15" w:rsidRDefault="002B3AAA" w:rsidP="00AE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ปตท</w:t>
            </w:r>
            <w:r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2B3AAA" w:rsidRPr="009664BA" w:rsidRDefault="00C115FA" w:rsidP="00243C6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542,376</w:t>
            </w:r>
          </w:p>
        </w:tc>
        <w:tc>
          <w:tcPr>
            <w:tcW w:w="14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2B3AAA" w:rsidRPr="009664BA" w:rsidRDefault="000170B1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558,932</w:t>
            </w:r>
          </w:p>
        </w:tc>
        <w:tc>
          <w:tcPr>
            <w:tcW w:w="14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2B3AAA" w:rsidRPr="002A51E2" w:rsidRDefault="00C115FA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:rsidR="002B3AAA" w:rsidRPr="002A51E2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2B3AAA" w:rsidRPr="009664BA" w:rsidRDefault="000170B1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54A5" w:rsidRPr="009664BA" w:rsidTr="006F11A1">
        <w:trPr>
          <w:trHeight w:val="409"/>
        </w:trPr>
        <w:tc>
          <w:tcPr>
            <w:tcW w:w="2037" w:type="pct"/>
          </w:tcPr>
          <w:p w:rsidR="002B3AAA" w:rsidRPr="009664BA" w:rsidRDefault="002B3AAA" w:rsidP="00AE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64BA">
              <w:rPr>
                <w:rFonts w:ascii="Angsana New" w:hAnsi="Angsana New"/>
                <w:b/>
                <w:bCs/>
                <w:spacing w:val="-14"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2B3AAA" w:rsidRPr="000170B1" w:rsidRDefault="00C115FA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5FA">
              <w:rPr>
                <w:rFonts w:ascii="Angsana New" w:hAnsi="Angsana New"/>
                <w:b/>
                <w:bCs/>
                <w:sz w:val="30"/>
                <w:szCs w:val="30"/>
              </w:rPr>
              <w:t>542,376</w:t>
            </w:r>
          </w:p>
        </w:tc>
        <w:tc>
          <w:tcPr>
            <w:tcW w:w="146" w:type="pct"/>
          </w:tcPr>
          <w:p w:rsidR="002B3AAA" w:rsidRPr="000170B1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2B3AAA" w:rsidRPr="000170B1" w:rsidRDefault="000170B1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70B1">
              <w:rPr>
                <w:rFonts w:ascii="Angsana New" w:hAnsi="Angsana New"/>
                <w:b/>
                <w:bCs/>
                <w:sz w:val="30"/>
                <w:szCs w:val="30"/>
              </w:rPr>
              <w:t>558,932</w:t>
            </w:r>
          </w:p>
        </w:tc>
        <w:tc>
          <w:tcPr>
            <w:tcW w:w="146" w:type="pct"/>
          </w:tcPr>
          <w:p w:rsidR="002B3AAA" w:rsidRPr="000170B1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2B3AAA" w:rsidRPr="000170B1" w:rsidRDefault="00C115FA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:rsidR="002B3AAA" w:rsidRPr="000170B1" w:rsidRDefault="002B3AAA" w:rsidP="00AE1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2B3AAA" w:rsidRPr="000170B1" w:rsidRDefault="000170B1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F6039" w:rsidRDefault="006F6039" w:rsidP="006F6039">
      <w:pPr>
        <w:widowControl w:val="0"/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:rsidR="006F6039" w:rsidRPr="00B847D1" w:rsidRDefault="006F6039" w:rsidP="006F6039">
      <w:pPr>
        <w:widowControl w:val="0"/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Cs/>
          <w:i/>
          <w:iCs/>
          <w:sz w:val="30"/>
          <w:szCs w:val="30"/>
          <w:cs/>
        </w:rPr>
        <w:tab/>
      </w:r>
      <w:r w:rsidRPr="00B847D1">
        <w:rPr>
          <w:rFonts w:ascii="Angsana New" w:hAnsi="Angsana New"/>
          <w:bCs/>
          <w:i/>
          <w:iCs/>
          <w:sz w:val="30"/>
          <w:szCs w:val="30"/>
          <w:cs/>
        </w:rPr>
        <w:t xml:space="preserve">สินทรัพย์ไม่หมุนเวียนอื่น </w:t>
      </w:r>
      <w:r w:rsidR="00586CBC" w:rsidRPr="009664BA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Pr="00B847D1">
        <w:rPr>
          <w:rFonts w:ascii="Angsana New" w:hAnsi="Angsana New"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6F6039" w:rsidRPr="00B847D1" w:rsidRDefault="006F6039" w:rsidP="006F6039">
      <w:pPr>
        <w:widowControl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71"/>
        <w:gridCol w:w="271"/>
        <w:gridCol w:w="1172"/>
        <w:gridCol w:w="271"/>
        <w:gridCol w:w="1172"/>
        <w:gridCol w:w="258"/>
        <w:gridCol w:w="1179"/>
      </w:tblGrid>
      <w:tr w:rsidR="006F6039" w:rsidRPr="0060717F" w:rsidTr="00766A9E">
        <w:trPr>
          <w:tblHeader/>
        </w:trPr>
        <w:tc>
          <w:tcPr>
            <w:tcW w:w="2037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10" w:type="pct"/>
            <w:gridSpan w:val="3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7" w:type="pct"/>
            <w:gridSpan w:val="3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F6039" w:rsidRPr="0060717F" w:rsidTr="00766A9E">
        <w:trPr>
          <w:tblHeader/>
        </w:trPr>
        <w:tc>
          <w:tcPr>
            <w:tcW w:w="2037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F6039" w:rsidRPr="002A51E2" w:rsidRDefault="00524AB8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</w:t>
            </w:r>
            <w:r w:rsidR="00543736" w:rsidRPr="005437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6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6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F6039" w:rsidRPr="002A51E2" w:rsidRDefault="00524AB8" w:rsidP="00524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</w:t>
            </w:r>
            <w:r w:rsidR="00543736" w:rsidRPr="005437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39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6F6039" w:rsidRPr="0060717F" w:rsidTr="00766A9E">
        <w:trPr>
          <w:tblHeader/>
        </w:trPr>
        <w:tc>
          <w:tcPr>
            <w:tcW w:w="2037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F6039" w:rsidRPr="00AF34E6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6F6039" w:rsidRPr="0061377C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F6039" w:rsidRPr="0061377C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6F6039" w:rsidRPr="0061377C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F6039" w:rsidRPr="00AF34E6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9" w:type="pct"/>
          </w:tcPr>
          <w:p w:rsidR="006F6039" w:rsidRPr="0061377C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:rsidR="006F6039" w:rsidRPr="0061377C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6F6039" w:rsidRPr="0060717F" w:rsidTr="00E02FC5">
        <w:trPr>
          <w:tblHeader/>
        </w:trPr>
        <w:tc>
          <w:tcPr>
            <w:tcW w:w="2037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3" w:type="pct"/>
            <w:gridSpan w:val="7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F6039" w:rsidRPr="0060717F" w:rsidTr="00766A9E">
        <w:tc>
          <w:tcPr>
            <w:tcW w:w="2037" w:type="pct"/>
          </w:tcPr>
          <w:p w:rsidR="006F6039" w:rsidRPr="00B847D1" w:rsidRDefault="006F6039" w:rsidP="003F59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32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F6039" w:rsidRPr="00B847D1" w:rsidRDefault="006F6039" w:rsidP="003F59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9" w:type="pct"/>
          </w:tcPr>
          <w:p w:rsidR="006F6039" w:rsidRPr="002A51E2" w:rsidRDefault="006F6039" w:rsidP="003F5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6F6039" w:rsidRPr="00B847D1" w:rsidRDefault="006F6039" w:rsidP="003F595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66A9E" w:rsidRPr="0060717F" w:rsidTr="00766A9E">
        <w:tc>
          <w:tcPr>
            <w:tcW w:w="2037" w:type="pct"/>
          </w:tcPr>
          <w:p w:rsidR="00766A9E" w:rsidRPr="00B847D1" w:rsidRDefault="00766A9E" w:rsidP="0076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632" w:type="pct"/>
          </w:tcPr>
          <w:p w:rsidR="00766A9E" w:rsidRPr="00B847D1" w:rsidRDefault="00AF14FF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AF14FF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AF14FF">
              <w:rPr>
                <w:rFonts w:ascii="Angsana New" w:hAnsi="Angsana New"/>
                <w:sz w:val="30"/>
                <w:szCs w:val="30"/>
              </w:rPr>
              <w:t>,</w:t>
            </w:r>
            <w:r w:rsidRPr="00AF14FF">
              <w:rPr>
                <w:rFonts w:ascii="Angsana New" w:hAnsi="Angsana New"/>
                <w:sz w:val="30"/>
                <w:szCs w:val="30"/>
                <w:cs/>
              </w:rPr>
              <w:t>938</w:t>
            </w:r>
          </w:p>
        </w:tc>
        <w:tc>
          <w:tcPr>
            <w:tcW w:w="146" w:type="pct"/>
          </w:tcPr>
          <w:p w:rsidR="00766A9E" w:rsidRPr="002A51E2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2,938</w:t>
            </w:r>
          </w:p>
        </w:tc>
        <w:tc>
          <w:tcPr>
            <w:tcW w:w="146" w:type="pct"/>
          </w:tcPr>
          <w:p w:rsidR="00766A9E" w:rsidRPr="002A51E2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766A9E" w:rsidRPr="00B847D1" w:rsidRDefault="00AF14FF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AF14FF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AF14FF">
              <w:rPr>
                <w:rFonts w:ascii="Angsana New" w:hAnsi="Angsana New"/>
                <w:sz w:val="30"/>
                <w:szCs w:val="30"/>
              </w:rPr>
              <w:t>,</w:t>
            </w:r>
            <w:r w:rsidRPr="00AF14FF">
              <w:rPr>
                <w:rFonts w:ascii="Angsana New" w:hAnsi="Angsana New"/>
                <w:sz w:val="30"/>
                <w:szCs w:val="30"/>
                <w:cs/>
              </w:rPr>
              <w:t>938</w:t>
            </w:r>
          </w:p>
        </w:tc>
        <w:tc>
          <w:tcPr>
            <w:tcW w:w="139" w:type="pct"/>
          </w:tcPr>
          <w:p w:rsidR="00766A9E" w:rsidRPr="002A51E2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2,938</w:t>
            </w:r>
          </w:p>
        </w:tc>
      </w:tr>
      <w:tr w:rsidR="00766A9E" w:rsidRPr="0060717F" w:rsidTr="00766A9E">
        <w:tc>
          <w:tcPr>
            <w:tcW w:w="2037" w:type="pct"/>
          </w:tcPr>
          <w:p w:rsidR="00766A9E" w:rsidRPr="00B847D1" w:rsidRDefault="00766A9E" w:rsidP="0076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66A9E" w:rsidRPr="002A51E2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66A9E" w:rsidRPr="002A51E2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766A9E" w:rsidRPr="002A51E2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6A9E" w:rsidRPr="0060717F" w:rsidTr="00766A9E">
        <w:tc>
          <w:tcPr>
            <w:tcW w:w="2037" w:type="pct"/>
          </w:tcPr>
          <w:p w:rsidR="00766A9E" w:rsidRPr="00B847D1" w:rsidRDefault="00766A9E" w:rsidP="0076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2" w:type="pct"/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66A9E" w:rsidRPr="002A51E2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66A9E" w:rsidRPr="002A51E2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766A9E" w:rsidRPr="002A51E2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6A9E" w:rsidRPr="0060717F" w:rsidTr="00766A9E">
        <w:tc>
          <w:tcPr>
            <w:tcW w:w="2037" w:type="pct"/>
          </w:tcPr>
          <w:p w:rsidR="00766A9E" w:rsidRPr="00B847D1" w:rsidRDefault="00766A9E" w:rsidP="0076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เอนเนอร์ยี่ คอมเพล็กซ์ จำกัด       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766A9E" w:rsidRPr="00B847D1" w:rsidRDefault="00AF14FF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AF14FF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AF14FF">
              <w:rPr>
                <w:rFonts w:ascii="Angsana New" w:hAnsi="Angsana New"/>
                <w:sz w:val="30"/>
                <w:szCs w:val="30"/>
              </w:rPr>
              <w:t>,</w:t>
            </w:r>
            <w:r w:rsidRPr="00AF14FF">
              <w:rPr>
                <w:rFonts w:ascii="Angsana New" w:hAnsi="Angsana New"/>
                <w:sz w:val="30"/>
                <w:szCs w:val="30"/>
                <w:cs/>
              </w:rPr>
              <w:t>320</w:t>
            </w:r>
          </w:p>
        </w:tc>
        <w:tc>
          <w:tcPr>
            <w:tcW w:w="146" w:type="pct"/>
          </w:tcPr>
          <w:p w:rsidR="00766A9E" w:rsidRPr="002A51E2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4,320</w:t>
            </w:r>
          </w:p>
        </w:tc>
        <w:tc>
          <w:tcPr>
            <w:tcW w:w="146" w:type="pct"/>
          </w:tcPr>
          <w:p w:rsidR="00766A9E" w:rsidRPr="002A51E2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766A9E" w:rsidRPr="00B847D1" w:rsidRDefault="00AF14FF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AF14FF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AF14FF">
              <w:rPr>
                <w:rFonts w:ascii="Angsana New" w:hAnsi="Angsana New"/>
                <w:sz w:val="30"/>
                <w:szCs w:val="30"/>
              </w:rPr>
              <w:t>,</w:t>
            </w:r>
            <w:r w:rsidRPr="00AF14FF">
              <w:rPr>
                <w:rFonts w:ascii="Angsana New" w:hAnsi="Angsana New"/>
                <w:sz w:val="30"/>
                <w:szCs w:val="30"/>
                <w:cs/>
              </w:rPr>
              <w:t>320</w:t>
            </w:r>
          </w:p>
        </w:tc>
        <w:tc>
          <w:tcPr>
            <w:tcW w:w="139" w:type="pct"/>
          </w:tcPr>
          <w:p w:rsidR="00766A9E" w:rsidRPr="002A51E2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766A9E" w:rsidRPr="00B847D1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4,320</w:t>
            </w:r>
          </w:p>
        </w:tc>
      </w:tr>
      <w:tr w:rsidR="00766A9E" w:rsidRPr="0060717F" w:rsidTr="00766A9E">
        <w:tc>
          <w:tcPr>
            <w:tcW w:w="2037" w:type="pct"/>
          </w:tcPr>
          <w:p w:rsidR="00766A9E" w:rsidRPr="00B847D1" w:rsidRDefault="00766A9E" w:rsidP="00766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pacing w:val="-14"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766A9E" w:rsidRPr="003101B0" w:rsidRDefault="00AF14FF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F14F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7</w:t>
            </w:r>
            <w:r w:rsidRPr="00AF14F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AF14F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258</w:t>
            </w:r>
          </w:p>
        </w:tc>
        <w:tc>
          <w:tcPr>
            <w:tcW w:w="146" w:type="pct"/>
          </w:tcPr>
          <w:p w:rsidR="00766A9E" w:rsidRPr="003101B0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766A9E" w:rsidRPr="003101B0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01B0">
              <w:rPr>
                <w:rFonts w:ascii="Angsana New" w:hAnsi="Angsana New"/>
                <w:b/>
                <w:bCs/>
                <w:sz w:val="30"/>
                <w:szCs w:val="30"/>
              </w:rPr>
              <w:t>7,258</w:t>
            </w:r>
          </w:p>
        </w:tc>
        <w:tc>
          <w:tcPr>
            <w:tcW w:w="146" w:type="pct"/>
          </w:tcPr>
          <w:p w:rsidR="00766A9E" w:rsidRPr="003101B0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766A9E" w:rsidRPr="003101B0" w:rsidRDefault="00AF14FF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F14F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7</w:t>
            </w:r>
            <w:r w:rsidRPr="00AF14F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AF14FF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258</w:t>
            </w:r>
          </w:p>
        </w:tc>
        <w:tc>
          <w:tcPr>
            <w:tcW w:w="139" w:type="pct"/>
          </w:tcPr>
          <w:p w:rsidR="00766A9E" w:rsidRPr="003101B0" w:rsidRDefault="00766A9E" w:rsidP="00766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:rsidR="00766A9E" w:rsidRPr="003101B0" w:rsidRDefault="00766A9E" w:rsidP="00766A9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01B0">
              <w:rPr>
                <w:rFonts w:ascii="Angsana New" w:hAnsi="Angsana New"/>
                <w:b/>
                <w:bCs/>
                <w:sz w:val="30"/>
                <w:szCs w:val="30"/>
              </w:rPr>
              <w:t>7,258</w:t>
            </w:r>
          </w:p>
        </w:tc>
      </w:tr>
    </w:tbl>
    <w:p w:rsidR="006F6039" w:rsidRPr="00B847D1" w:rsidRDefault="006F6039" w:rsidP="006F6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983FEC" w:rsidRPr="00B847D1" w:rsidRDefault="00983FEC" w:rsidP="00E628BF">
      <w:pPr>
        <w:rPr>
          <w:rFonts w:ascii="Angsana New" w:hAnsi="Angsana New"/>
          <w:cs/>
        </w:rPr>
        <w:sectPr w:rsidR="00983FEC" w:rsidRPr="00B847D1" w:rsidSect="006473DF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20"/>
          <w:docGrid w:linePitch="360"/>
        </w:sectPr>
      </w:pPr>
    </w:p>
    <w:p w:rsidR="00DE1932" w:rsidRPr="00B847D1" w:rsidRDefault="00184B2B" w:rsidP="00E77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เจ้าหนี้การค้า </w:t>
      </w:r>
      <w:r w:rsidR="00B07BB7" w:rsidRPr="00B847D1">
        <w:rPr>
          <w:rFonts w:ascii="Angsana New" w:hAnsi="Angsana New" w:hint="cs"/>
          <w:b/>
          <w:bCs/>
          <w:i/>
          <w:iCs/>
          <w:sz w:val="30"/>
          <w:szCs w:val="30"/>
          <w:cs/>
        </w:rPr>
        <w:t>-</w:t>
      </w: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กิจการที่เกี่ยวข้องกัน</w:t>
      </w:r>
    </w:p>
    <w:p w:rsidR="00DE1932" w:rsidRPr="00B847D1" w:rsidRDefault="00DE1932" w:rsidP="00E77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69"/>
        <w:gridCol w:w="273"/>
        <w:gridCol w:w="1170"/>
        <w:gridCol w:w="273"/>
        <w:gridCol w:w="1170"/>
        <w:gridCol w:w="254"/>
        <w:gridCol w:w="1185"/>
      </w:tblGrid>
      <w:tr w:rsidR="00DD54A5" w:rsidRPr="0060717F" w:rsidTr="006F11A1">
        <w:trPr>
          <w:tblHeader/>
        </w:trPr>
        <w:tc>
          <w:tcPr>
            <w:tcW w:w="2038" w:type="pct"/>
          </w:tcPr>
          <w:p w:rsidR="004372E8" w:rsidRPr="002A51E2" w:rsidRDefault="004372E8" w:rsidP="00E77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:rsidR="004372E8" w:rsidRPr="002A51E2" w:rsidRDefault="004372E8" w:rsidP="00E77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" w:type="pct"/>
          </w:tcPr>
          <w:p w:rsidR="004372E8" w:rsidRPr="002A51E2" w:rsidRDefault="004372E8" w:rsidP="00E77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7" w:type="pct"/>
            <w:gridSpan w:val="3"/>
          </w:tcPr>
          <w:p w:rsidR="004372E8" w:rsidRPr="002A51E2" w:rsidRDefault="004372E8" w:rsidP="00E773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D54A5" w:rsidRPr="0060717F" w:rsidTr="006F11A1">
        <w:trPr>
          <w:tblHeader/>
        </w:trPr>
        <w:tc>
          <w:tcPr>
            <w:tcW w:w="2038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0350B" w:rsidRPr="002A51E2" w:rsidRDefault="00543736" w:rsidP="00524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437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30 </w:t>
            </w:r>
            <w:r w:rsidR="00524AB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5437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7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7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0350B" w:rsidRPr="002A51E2" w:rsidRDefault="00543736" w:rsidP="00524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437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30 </w:t>
            </w:r>
            <w:r w:rsidR="00524AB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5437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37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DD54A5" w:rsidRPr="0060717F" w:rsidTr="006F11A1">
        <w:trPr>
          <w:tblHeader/>
        </w:trPr>
        <w:tc>
          <w:tcPr>
            <w:tcW w:w="2038" w:type="pct"/>
          </w:tcPr>
          <w:p w:rsidR="00181A6B" w:rsidRPr="002A51E2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7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7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26954" w:rsidRPr="0060717F" w:rsidTr="006F11A1">
        <w:trPr>
          <w:tblHeader/>
        </w:trPr>
        <w:tc>
          <w:tcPr>
            <w:tcW w:w="2038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D54A5" w:rsidRPr="0060717F" w:rsidTr="006F11A1">
        <w:tc>
          <w:tcPr>
            <w:tcW w:w="2038" w:type="pct"/>
          </w:tcPr>
          <w:p w:rsidR="00F26954" w:rsidRPr="00B847D1" w:rsidRDefault="00F26954" w:rsidP="00F269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30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F26954" w:rsidRPr="00B847D1" w:rsidRDefault="00F26954" w:rsidP="00F269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:rsidR="00F26954" w:rsidRPr="002A51E2" w:rsidRDefault="00F26954" w:rsidP="00F269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F26954" w:rsidRPr="00B847D1" w:rsidRDefault="00F26954" w:rsidP="00F269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54A5" w:rsidRPr="0060717F" w:rsidTr="006F11A1">
        <w:tc>
          <w:tcPr>
            <w:tcW w:w="2038" w:type="pct"/>
          </w:tcPr>
          <w:p w:rsidR="009662C2" w:rsidRPr="00B847D1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847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ปตท. จำกัด (มหาชน)</w:t>
            </w:r>
          </w:p>
        </w:tc>
        <w:tc>
          <w:tcPr>
            <w:tcW w:w="630" w:type="pct"/>
          </w:tcPr>
          <w:p w:rsidR="009662C2" w:rsidRPr="002A51E2" w:rsidRDefault="00A9550E" w:rsidP="00A95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2,296,500</w:t>
            </w:r>
          </w:p>
        </w:tc>
        <w:tc>
          <w:tcPr>
            <w:tcW w:w="14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662C2" w:rsidRPr="00B847D1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1,523,476</w:t>
            </w:r>
          </w:p>
        </w:tc>
        <w:tc>
          <w:tcPr>
            <w:tcW w:w="14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662C2" w:rsidRPr="002A51E2" w:rsidRDefault="004F2B68" w:rsidP="00913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1,609,97</w:t>
            </w:r>
            <w:r w:rsidR="00913EC8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3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9662C2" w:rsidRPr="00B847D1" w:rsidRDefault="009662C2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953,551</w:t>
            </w:r>
          </w:p>
        </w:tc>
      </w:tr>
      <w:tr w:rsidR="00DD54A5" w:rsidRPr="0060717F" w:rsidTr="006F11A1">
        <w:tc>
          <w:tcPr>
            <w:tcW w:w="2038" w:type="pct"/>
          </w:tcPr>
          <w:p w:rsidR="009662C2" w:rsidRPr="00B847D1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9662C2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662C2" w:rsidRDefault="009662C2" w:rsidP="00A9550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662C2" w:rsidRDefault="009662C2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9662C2" w:rsidRDefault="009662C2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60717F" w:rsidTr="006F11A1">
        <w:tc>
          <w:tcPr>
            <w:tcW w:w="2038" w:type="pct"/>
          </w:tcPr>
          <w:p w:rsidR="009662C2" w:rsidRPr="00B847D1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30" w:type="pct"/>
          </w:tcPr>
          <w:p w:rsidR="009662C2" w:rsidRPr="002A51E2" w:rsidRDefault="009662C2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662C2" w:rsidRPr="00B847D1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662C2" w:rsidRPr="002A51E2" w:rsidRDefault="009662C2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9662C2" w:rsidRPr="00B847D1" w:rsidRDefault="009662C2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54A5" w:rsidRPr="0060717F" w:rsidTr="006F11A1">
        <w:tc>
          <w:tcPr>
            <w:tcW w:w="2038" w:type="pct"/>
          </w:tcPr>
          <w:p w:rsidR="009662C2" w:rsidRPr="00B847D1" w:rsidRDefault="009662C2" w:rsidP="009662C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630" w:type="pct"/>
          </w:tcPr>
          <w:p w:rsidR="009662C2" w:rsidRPr="002A51E2" w:rsidRDefault="00A9550E" w:rsidP="00A95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9550E">
              <w:rPr>
                <w:rFonts w:ascii="Angsana New" w:hAnsi="Angsana New"/>
                <w:sz w:val="30"/>
                <w:szCs w:val="30"/>
                <w:lang w:val="en-US" w:eastAsia="en-US"/>
              </w:rPr>
              <w:t>1,115</w:t>
            </w:r>
          </w:p>
        </w:tc>
        <w:tc>
          <w:tcPr>
            <w:tcW w:w="14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662C2" w:rsidRPr="00B847D1" w:rsidRDefault="009662C2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3,503</w:t>
            </w:r>
          </w:p>
        </w:tc>
        <w:tc>
          <w:tcPr>
            <w:tcW w:w="14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662C2" w:rsidRPr="002A51E2" w:rsidRDefault="004F2B68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2B68">
              <w:rPr>
                <w:rFonts w:ascii="Angsana New" w:hAnsi="Angsana New"/>
                <w:sz w:val="30"/>
                <w:szCs w:val="30"/>
                <w:lang w:val="en-US" w:eastAsia="en-US"/>
              </w:rPr>
              <w:t>1,115</w:t>
            </w:r>
          </w:p>
        </w:tc>
        <w:tc>
          <w:tcPr>
            <w:tcW w:w="137" w:type="pct"/>
          </w:tcPr>
          <w:p w:rsidR="009662C2" w:rsidRPr="002A51E2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9662C2" w:rsidRPr="00B847D1" w:rsidRDefault="009662C2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3,503</w:t>
            </w:r>
          </w:p>
        </w:tc>
      </w:tr>
      <w:tr w:rsidR="00DD54A5" w:rsidRPr="0060717F" w:rsidTr="006F11A1">
        <w:tc>
          <w:tcPr>
            <w:tcW w:w="2038" w:type="pct"/>
          </w:tcPr>
          <w:p w:rsidR="00DD54A5" w:rsidRPr="001C1CAF" w:rsidRDefault="00DD54A5" w:rsidP="001C1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08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C1CAF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พีทีที โกลบอล เคมิคอล จำกัด</w:t>
            </w:r>
            <w:r w:rsidRPr="001C1CAF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1C1CAF">
              <w:rPr>
                <w:rFonts w:ascii="Angsana New" w:hAnsi="Angsana New"/>
                <w:spacing w:val="-2"/>
                <w:sz w:val="30"/>
                <w:szCs w:val="30"/>
                <w:cs/>
              </w:rPr>
              <w:t>(มหาชน)</w:t>
            </w:r>
          </w:p>
        </w:tc>
        <w:tc>
          <w:tcPr>
            <w:tcW w:w="630" w:type="pct"/>
          </w:tcPr>
          <w:p w:rsidR="00DD54A5" w:rsidRPr="002A51E2" w:rsidRDefault="00A9550E" w:rsidP="00A95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1,234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B847D1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2A51E2" w:rsidRDefault="004F2B68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1,234</w:t>
            </w:r>
          </w:p>
        </w:tc>
        <w:tc>
          <w:tcPr>
            <w:tcW w:w="13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DD54A5" w:rsidRPr="00B847D1" w:rsidRDefault="00DD54A5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597</w:t>
            </w:r>
          </w:p>
        </w:tc>
      </w:tr>
      <w:tr w:rsidR="00DD54A5" w:rsidRPr="00225C73" w:rsidTr="006F11A1">
        <w:tc>
          <w:tcPr>
            <w:tcW w:w="2038" w:type="pct"/>
          </w:tcPr>
          <w:p w:rsidR="00DD54A5" w:rsidRPr="005B2107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DD54A5" w:rsidRPr="005B2107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DD54A5" w:rsidRPr="005B2107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5B2107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D54A5" w:rsidRPr="005B2107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5B2107" w:rsidRDefault="00DD54A5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:rsidR="00DD54A5" w:rsidRPr="005B2107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DD54A5" w:rsidRPr="005B2107" w:rsidRDefault="00DD54A5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60717F" w:rsidTr="006F11A1">
        <w:tc>
          <w:tcPr>
            <w:tcW w:w="2038" w:type="pct"/>
          </w:tcPr>
          <w:p w:rsidR="00DD54A5" w:rsidRPr="00B847D1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0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B847D1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2A51E2" w:rsidRDefault="00DD54A5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DD54A5" w:rsidRPr="00B847D1" w:rsidRDefault="00DD54A5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60717F" w:rsidTr="006F11A1">
        <w:tc>
          <w:tcPr>
            <w:tcW w:w="2038" w:type="pct"/>
          </w:tcPr>
          <w:p w:rsidR="00DD54A5" w:rsidRPr="001C1CAF" w:rsidRDefault="00DD54A5" w:rsidP="00DD54A5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1CAF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1C1C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1CAF">
              <w:rPr>
                <w:rFonts w:ascii="Angsana New" w:hAnsi="Angsana New"/>
                <w:sz w:val="30"/>
                <w:szCs w:val="30"/>
                <w:cs/>
              </w:rPr>
              <w:t xml:space="preserve">พีทีที อาซาฮี  เคมิคอล จำกัด       </w:t>
            </w:r>
          </w:p>
        </w:tc>
        <w:tc>
          <w:tcPr>
            <w:tcW w:w="630" w:type="pct"/>
          </w:tcPr>
          <w:p w:rsidR="00DD54A5" w:rsidRPr="002A51E2" w:rsidRDefault="00A9550E" w:rsidP="00A95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9550E">
              <w:rPr>
                <w:rFonts w:ascii="Angsana New" w:hAnsi="Angsana New"/>
                <w:sz w:val="30"/>
                <w:szCs w:val="30"/>
                <w:lang w:val="en-US" w:eastAsia="en-US"/>
              </w:rPr>
              <w:t>29,089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B847D1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34,739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2A51E2" w:rsidRDefault="004F2B68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2B68">
              <w:rPr>
                <w:rFonts w:ascii="Angsana New" w:hAnsi="Angsana New"/>
                <w:sz w:val="30"/>
                <w:szCs w:val="30"/>
                <w:lang w:val="en-US" w:eastAsia="en-US"/>
              </w:rPr>
              <w:t>29,089</w:t>
            </w:r>
          </w:p>
        </w:tc>
        <w:tc>
          <w:tcPr>
            <w:tcW w:w="13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DD54A5" w:rsidRPr="00B847D1" w:rsidRDefault="00DD54A5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34,739</w:t>
            </w:r>
          </w:p>
        </w:tc>
      </w:tr>
      <w:tr w:rsidR="00DD54A5" w:rsidRPr="0060717F" w:rsidTr="006F11A1">
        <w:tc>
          <w:tcPr>
            <w:tcW w:w="2038" w:type="pct"/>
          </w:tcPr>
          <w:p w:rsidR="00DD54A5" w:rsidRPr="001C1CAF" w:rsidRDefault="00DD54A5" w:rsidP="00DD54A5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1CAF">
              <w:rPr>
                <w:rFonts w:ascii="Angsana New" w:hAnsi="Angsana New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630" w:type="pct"/>
          </w:tcPr>
          <w:p w:rsidR="00DD54A5" w:rsidRPr="002A51E2" w:rsidDel="006E62D7" w:rsidRDefault="00A9550E" w:rsidP="00A955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9550E">
              <w:rPr>
                <w:rFonts w:ascii="Angsana New" w:hAnsi="Angsana New"/>
                <w:sz w:val="30"/>
                <w:szCs w:val="30"/>
                <w:lang w:val="en-US" w:eastAsia="en-US"/>
              </w:rPr>
              <w:t>6,88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1739EE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7,819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DD54A5" w:rsidRPr="002A51E2" w:rsidDel="006E62D7" w:rsidRDefault="004F2B68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</w:tcPr>
          <w:p w:rsidR="00DD54A5" w:rsidRPr="001739EE" w:rsidRDefault="00DD54A5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54A5" w:rsidRPr="0060717F" w:rsidTr="006F11A1">
        <w:tc>
          <w:tcPr>
            <w:tcW w:w="2038" w:type="pct"/>
          </w:tcPr>
          <w:p w:rsidR="00DD54A5" w:rsidRPr="001C1CAF" w:rsidRDefault="00DD54A5" w:rsidP="00DD54A5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1CAF">
              <w:rPr>
                <w:rFonts w:ascii="Angsana New" w:hAnsi="Angsana New"/>
                <w:sz w:val="30"/>
                <w:szCs w:val="30"/>
                <w:cs/>
              </w:rPr>
              <w:t>บริษัท ท็อป เอสพีพี จำกัด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DD54A5" w:rsidRPr="002A51E2" w:rsidDel="006E62D7" w:rsidRDefault="00A9550E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9550E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DD54A5" w:rsidRPr="001739EE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2,313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DD54A5" w:rsidRPr="002A51E2" w:rsidDel="006E62D7" w:rsidRDefault="004F2B68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2B68">
              <w:rPr>
                <w:rFonts w:ascii="Angsana New" w:hAnsi="Angsana New"/>
                <w:sz w:val="30"/>
                <w:szCs w:val="30"/>
                <w:lang w:val="en-US" w:eastAsia="en-US"/>
              </w:rPr>
              <w:t>56</w:t>
            </w:r>
          </w:p>
        </w:tc>
        <w:tc>
          <w:tcPr>
            <w:tcW w:w="13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DD54A5" w:rsidRPr="001739EE" w:rsidRDefault="00DD54A5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2,313</w:t>
            </w:r>
          </w:p>
        </w:tc>
      </w:tr>
      <w:tr w:rsidR="00DD54A5" w:rsidRPr="0060717F" w:rsidTr="006F11A1">
        <w:tc>
          <w:tcPr>
            <w:tcW w:w="2038" w:type="pct"/>
          </w:tcPr>
          <w:p w:rsidR="00DD54A5" w:rsidRPr="00B847D1" w:rsidRDefault="00DD54A5" w:rsidP="00DD54A5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DD54A5" w:rsidRPr="002A51E2" w:rsidRDefault="00A9550E" w:rsidP="002A14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9550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2,334,875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DD54A5" w:rsidRPr="00B847D1" w:rsidRDefault="00DD54A5" w:rsidP="00DD54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1,572,447</w:t>
            </w:r>
          </w:p>
        </w:tc>
        <w:tc>
          <w:tcPr>
            <w:tcW w:w="14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DD54A5" w:rsidRPr="002A51E2" w:rsidRDefault="00A9550E" w:rsidP="00EF30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9550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1,641,46</w:t>
            </w:r>
            <w:r w:rsidR="00913EC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7" w:type="pct"/>
          </w:tcPr>
          <w:p w:rsidR="00DD54A5" w:rsidRPr="002A51E2" w:rsidRDefault="00DD54A5" w:rsidP="00DD5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DD54A5" w:rsidRPr="00B847D1" w:rsidRDefault="00DD54A5" w:rsidP="0067780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994,703</w:t>
            </w:r>
          </w:p>
        </w:tc>
      </w:tr>
    </w:tbl>
    <w:p w:rsidR="00E60802" w:rsidRDefault="00E60802" w:rsidP="00E77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052B1B" w:rsidRDefault="003E7D0B" w:rsidP="00D175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4372E8"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เจ้าหนี้อื่น </w:t>
      </w:r>
      <w:r w:rsidR="00D175FB">
        <w:rPr>
          <w:rFonts w:ascii="Angsana New" w:hAnsi="Angsana New"/>
          <w:b/>
          <w:bCs/>
          <w:i/>
          <w:iCs/>
          <w:sz w:val="30"/>
          <w:szCs w:val="30"/>
        </w:rPr>
        <w:t>-</w:t>
      </w:r>
      <w:r w:rsidR="00B07BB7" w:rsidRPr="00B847D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4372E8"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F26954" w:rsidRPr="0061377C" w:rsidRDefault="00F26954" w:rsidP="00F26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9"/>
        <w:gridCol w:w="269"/>
        <w:gridCol w:w="1175"/>
        <w:gridCol w:w="277"/>
        <w:gridCol w:w="1168"/>
        <w:gridCol w:w="256"/>
        <w:gridCol w:w="1179"/>
      </w:tblGrid>
      <w:tr w:rsidR="00CC219C" w:rsidRPr="009664BA" w:rsidTr="006F11A1">
        <w:trPr>
          <w:trHeight w:val="423"/>
          <w:tblHeader/>
        </w:trPr>
        <w:tc>
          <w:tcPr>
            <w:tcW w:w="2036" w:type="pct"/>
          </w:tcPr>
          <w:p w:rsidR="00F26954" w:rsidRPr="0061377C" w:rsidRDefault="00F26954" w:rsidP="00AC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137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D54A5" w:rsidRPr="009664BA" w:rsidTr="006F11A1">
        <w:trPr>
          <w:trHeight w:val="423"/>
          <w:tblHeader/>
        </w:trPr>
        <w:tc>
          <w:tcPr>
            <w:tcW w:w="2036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</w:tcPr>
          <w:p w:rsidR="00F26954" w:rsidRPr="0061377C" w:rsidRDefault="00543736" w:rsidP="00524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437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30 </w:t>
            </w:r>
            <w:r w:rsidR="00524AB8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5437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5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9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F26954" w:rsidRPr="0061377C" w:rsidRDefault="00524AB8" w:rsidP="00524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</w:t>
            </w:r>
            <w:r w:rsidR="00543736" w:rsidRPr="0054373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38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DD54A5" w:rsidRPr="009664BA" w:rsidTr="006F11A1">
        <w:trPr>
          <w:trHeight w:val="423"/>
          <w:tblHeader/>
        </w:trPr>
        <w:tc>
          <w:tcPr>
            <w:tcW w:w="203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5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9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38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F26954" w:rsidRPr="009664BA" w:rsidTr="006F11A1">
        <w:trPr>
          <w:trHeight w:val="423"/>
          <w:tblHeader/>
        </w:trPr>
        <w:tc>
          <w:tcPr>
            <w:tcW w:w="2036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4" w:type="pct"/>
            <w:gridSpan w:val="7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F26954" w:rsidRPr="0061377C" w:rsidRDefault="00F26954" w:rsidP="00AC11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35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F26954" w:rsidRPr="0061377C" w:rsidRDefault="00F26954" w:rsidP="00AC11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F26954" w:rsidRPr="0061377C" w:rsidRDefault="00F26954" w:rsidP="00AC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26954" w:rsidRPr="0061377C" w:rsidRDefault="00F26954" w:rsidP="00AC11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ปตท. จำกัด (มหาชน)</w:t>
            </w:r>
          </w:p>
        </w:tc>
        <w:tc>
          <w:tcPr>
            <w:tcW w:w="635" w:type="pct"/>
          </w:tcPr>
          <w:p w:rsidR="009662C2" w:rsidRPr="00596AF1" w:rsidRDefault="00487126" w:rsidP="00487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7126">
              <w:rPr>
                <w:rFonts w:ascii="Angsana New" w:hAnsi="Angsana New"/>
                <w:sz w:val="30"/>
                <w:szCs w:val="30"/>
                <w:lang w:val="en-US"/>
              </w:rPr>
              <w:t>11,34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21,952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E15BDA" w:rsidP="00BF0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5BDA">
              <w:rPr>
                <w:rFonts w:ascii="Angsana New" w:hAnsi="Angsana New"/>
                <w:sz w:val="30"/>
                <w:szCs w:val="30"/>
                <w:lang w:val="en-US"/>
              </w:rPr>
              <w:t>11,34</w:t>
            </w:r>
            <w:r w:rsidR="00913EC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21,568</w:t>
            </w: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9662C2" w:rsidRPr="002F6F1D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Default="009662C2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635" w:type="pct"/>
          </w:tcPr>
          <w:p w:rsidR="009662C2" w:rsidRPr="0061377C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61377C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6504" w:rsidRPr="009664BA" w:rsidTr="004818EF">
        <w:trPr>
          <w:trHeight w:val="410"/>
        </w:trPr>
        <w:tc>
          <w:tcPr>
            <w:tcW w:w="2036" w:type="pct"/>
          </w:tcPr>
          <w:p w:rsidR="00B76504" w:rsidRPr="0061377C" w:rsidRDefault="00B76504" w:rsidP="00481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>บริษัท ไทยออยล์ จำกัด (มหาชน)</w:t>
            </w:r>
          </w:p>
        </w:tc>
        <w:tc>
          <w:tcPr>
            <w:tcW w:w="635" w:type="pct"/>
          </w:tcPr>
          <w:p w:rsidR="00B76504" w:rsidRPr="002F6F1D" w:rsidRDefault="00B76504" w:rsidP="00481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7126">
              <w:rPr>
                <w:rFonts w:ascii="Angsana New" w:hAnsi="Angsana New"/>
                <w:sz w:val="30"/>
                <w:szCs w:val="30"/>
                <w:lang w:val="en-US"/>
              </w:rPr>
              <w:t>11,550</w:t>
            </w:r>
          </w:p>
        </w:tc>
        <w:tc>
          <w:tcPr>
            <w:tcW w:w="145" w:type="pct"/>
          </w:tcPr>
          <w:p w:rsidR="00B76504" w:rsidRPr="0061377C" w:rsidRDefault="00B76504" w:rsidP="00481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B76504" w:rsidRPr="0061377C" w:rsidRDefault="00B76504" w:rsidP="004818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5,574</w:t>
            </w:r>
          </w:p>
        </w:tc>
        <w:tc>
          <w:tcPr>
            <w:tcW w:w="149" w:type="pct"/>
          </w:tcPr>
          <w:p w:rsidR="00B76504" w:rsidRPr="0061377C" w:rsidRDefault="00B76504" w:rsidP="00481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B76504" w:rsidRPr="002F6F1D" w:rsidRDefault="00B76504" w:rsidP="00481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5BDA">
              <w:rPr>
                <w:rFonts w:ascii="Angsana New" w:hAnsi="Angsana New"/>
                <w:sz w:val="30"/>
                <w:szCs w:val="30"/>
                <w:lang w:val="en-US"/>
              </w:rPr>
              <w:t>11,550</w:t>
            </w:r>
          </w:p>
        </w:tc>
        <w:tc>
          <w:tcPr>
            <w:tcW w:w="138" w:type="pct"/>
          </w:tcPr>
          <w:p w:rsidR="00B76504" w:rsidRPr="0061377C" w:rsidRDefault="00B76504" w:rsidP="00481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B76504" w:rsidRPr="0061377C" w:rsidRDefault="00B76504" w:rsidP="004818E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5,574</w:t>
            </w: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C50418" w:rsidRDefault="00C50418" w:rsidP="00C5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0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50418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พีทีที โกลบอล เคมิคอล จำกัด</w:t>
            </w:r>
            <w:r w:rsidRPr="00C50418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9662C2" w:rsidRPr="00C50418">
              <w:rPr>
                <w:rFonts w:ascii="Angsana New" w:hAnsi="Angsana New"/>
                <w:spacing w:val="-4"/>
                <w:sz w:val="30"/>
                <w:szCs w:val="30"/>
                <w:cs/>
              </w:rPr>
              <w:t>(มหาชน)</w:t>
            </w:r>
          </w:p>
        </w:tc>
        <w:tc>
          <w:tcPr>
            <w:tcW w:w="635" w:type="pct"/>
          </w:tcPr>
          <w:p w:rsidR="009662C2" w:rsidRPr="002F6F1D" w:rsidRDefault="00141A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2,519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E15BDA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2,519</w:t>
            </w: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9662C2" w:rsidRPr="0061377C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61377C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1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5" w:type="pct"/>
          </w:tcPr>
          <w:p w:rsidR="009662C2" w:rsidRPr="0061377C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61377C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092A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635" w:type="pct"/>
          </w:tcPr>
          <w:p w:rsidR="009662C2" w:rsidRPr="002F6F1D" w:rsidRDefault="005155C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Default="00BA12F6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5155C9" w:rsidP="00515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5C9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Default="00BA12F6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55C9" w:rsidRPr="009664BA" w:rsidTr="006F11A1">
        <w:trPr>
          <w:trHeight w:val="410"/>
        </w:trPr>
        <w:tc>
          <w:tcPr>
            <w:tcW w:w="2036" w:type="pct"/>
          </w:tcPr>
          <w:p w:rsidR="005155C9" w:rsidRPr="0006092A" w:rsidRDefault="005155C9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155C9">
              <w:rPr>
                <w:rFonts w:ascii="Angsana New" w:hAnsi="Angsana New"/>
                <w:sz w:val="30"/>
                <w:szCs w:val="30"/>
                <w:cs/>
              </w:rPr>
              <w:t>บริษัท ไออาร์พีซี คลีน พาวเวอร์  จำกัด</w:t>
            </w:r>
          </w:p>
        </w:tc>
        <w:tc>
          <w:tcPr>
            <w:tcW w:w="635" w:type="pct"/>
          </w:tcPr>
          <w:p w:rsidR="005155C9" w:rsidRPr="002F6F1D" w:rsidRDefault="005155C9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5155C9" w:rsidRPr="0061377C" w:rsidRDefault="005155C9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5155C9" w:rsidRDefault="005155C9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5155C9" w:rsidRPr="0061377C" w:rsidRDefault="005155C9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5155C9" w:rsidRPr="005155C9" w:rsidRDefault="005155C9" w:rsidP="00515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5C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8" w:type="pct"/>
          </w:tcPr>
          <w:p w:rsidR="005155C9" w:rsidRPr="0061377C" w:rsidRDefault="005155C9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5155C9" w:rsidRDefault="005155C9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9662C2" w:rsidRPr="0061377C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61377C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5" w:type="pct"/>
          </w:tcPr>
          <w:p w:rsidR="009662C2" w:rsidRPr="0061377C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61377C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บ</w:t>
            </w:r>
            <w:r w:rsidRPr="0061377C">
              <w:rPr>
                <w:rFonts w:ascii="Angsana New" w:hAnsi="Angsana New"/>
                <w:spacing w:val="-14"/>
                <w:sz w:val="30"/>
                <w:szCs w:val="30"/>
                <w:cs/>
              </w:rPr>
              <w:t>ริษัท  ไฟฟ้า น้ำลิก 1 จำกัด</w:t>
            </w:r>
          </w:p>
        </w:tc>
        <w:tc>
          <w:tcPr>
            <w:tcW w:w="635" w:type="pct"/>
          </w:tcPr>
          <w:p w:rsidR="009662C2" w:rsidRPr="002F6F1D" w:rsidRDefault="00487126" w:rsidP="00487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7126"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1,087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5155C9" w:rsidP="00515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5C9"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1,087</w:t>
            </w:r>
          </w:p>
        </w:tc>
      </w:tr>
      <w:tr w:rsidR="00DD54A5" w:rsidRPr="009664BA" w:rsidTr="006F11A1">
        <w:trPr>
          <w:trHeight w:val="423"/>
        </w:trPr>
        <w:tc>
          <w:tcPr>
            <w:tcW w:w="2036" w:type="pct"/>
          </w:tcPr>
          <w:p w:rsidR="009662C2" w:rsidRPr="0061377C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9662C2" w:rsidRPr="0061377C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61377C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5" w:type="pct"/>
          </w:tcPr>
          <w:p w:rsidR="009662C2" w:rsidRPr="0061377C" w:rsidRDefault="009662C2" w:rsidP="006778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61377C" w:rsidRDefault="009662C2" w:rsidP="00CC21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อีทอกซีเลท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5" w:type="pct"/>
          </w:tcPr>
          <w:p w:rsidR="009662C2" w:rsidRPr="002F6F1D" w:rsidRDefault="00487126" w:rsidP="00487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7126">
              <w:rPr>
                <w:rFonts w:ascii="Angsana New" w:hAnsi="Angsana New"/>
                <w:sz w:val="30"/>
                <w:szCs w:val="30"/>
                <w:lang w:val="en-US"/>
              </w:rPr>
              <w:t>1,99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4,161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E15BDA" w:rsidP="00BF0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5BDA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E15B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15BDA">
              <w:rPr>
                <w:rFonts w:ascii="Angsana New" w:hAnsi="Angsana New"/>
                <w:sz w:val="30"/>
                <w:szCs w:val="30"/>
                <w:cs/>
                <w:lang w:val="en-US"/>
              </w:rPr>
              <w:t>996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4,161</w:t>
            </w:r>
          </w:p>
        </w:tc>
      </w:tr>
      <w:tr w:rsidR="00DD54A5" w:rsidRPr="009664BA" w:rsidTr="006F11A1">
        <w:trPr>
          <w:trHeight w:val="410"/>
        </w:trPr>
        <w:tc>
          <w:tcPr>
            <w:tcW w:w="2036" w:type="pct"/>
          </w:tcPr>
          <w:p w:rsidR="009662C2" w:rsidRPr="0061377C" w:rsidRDefault="009662C2" w:rsidP="00966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</w:t>
            </w:r>
            <w:r w:rsidRPr="00DE53C1">
              <w:rPr>
                <w:rFonts w:ascii="Angsana New" w:hAnsi="Angsana New"/>
                <w:sz w:val="30"/>
                <w:szCs w:val="30"/>
                <w:cs/>
              </w:rPr>
              <w:t>ดิจิตอล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โซลูชั่นส์  จำกัด</w:t>
            </w:r>
          </w:p>
        </w:tc>
        <w:tc>
          <w:tcPr>
            <w:tcW w:w="635" w:type="pct"/>
          </w:tcPr>
          <w:p w:rsidR="009662C2" w:rsidRPr="002F6F1D" w:rsidRDefault="00487126" w:rsidP="00487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7126">
              <w:rPr>
                <w:rFonts w:ascii="Angsana New" w:hAnsi="Angsana New"/>
                <w:sz w:val="30"/>
                <w:szCs w:val="30"/>
                <w:lang w:val="en-US"/>
              </w:rPr>
              <w:t>7,145</w:t>
            </w:r>
          </w:p>
        </w:tc>
        <w:tc>
          <w:tcPr>
            <w:tcW w:w="145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9662C2" w:rsidRPr="0061377C" w:rsidRDefault="009662C2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6,549</w:t>
            </w:r>
          </w:p>
        </w:tc>
        <w:tc>
          <w:tcPr>
            <w:tcW w:w="149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9662C2" w:rsidRPr="002F6F1D" w:rsidRDefault="005155C9" w:rsidP="00515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5C9">
              <w:rPr>
                <w:rFonts w:ascii="Angsana New" w:hAnsi="Angsana New"/>
                <w:sz w:val="30"/>
                <w:szCs w:val="30"/>
                <w:lang w:val="en-US"/>
              </w:rPr>
              <w:t>6,132</w:t>
            </w:r>
          </w:p>
        </w:tc>
        <w:tc>
          <w:tcPr>
            <w:tcW w:w="138" w:type="pct"/>
          </w:tcPr>
          <w:p w:rsidR="009662C2" w:rsidRPr="0061377C" w:rsidRDefault="009662C2" w:rsidP="00966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9662C2" w:rsidRPr="0061377C" w:rsidRDefault="009662C2" w:rsidP="00782D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6,208</w:t>
            </w:r>
          </w:p>
        </w:tc>
      </w:tr>
      <w:tr w:rsidR="004F704E" w:rsidRPr="009664BA" w:rsidTr="006F11A1">
        <w:trPr>
          <w:trHeight w:val="410"/>
        </w:trPr>
        <w:tc>
          <w:tcPr>
            <w:tcW w:w="2036" w:type="pct"/>
          </w:tcPr>
          <w:p w:rsidR="004F704E" w:rsidRPr="00AD6F46" w:rsidRDefault="004F704E" w:rsidP="00AD6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07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D6F46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บิซิเนส เซอร์วิสเซส</w:t>
            </w:r>
            <w:r w:rsidRPr="00AD6F46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D6F46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อัลไลแอนซ์</w:t>
            </w:r>
            <w:r w:rsidRPr="00AD6F46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D6F4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จำกัด</w:t>
            </w:r>
          </w:p>
        </w:tc>
        <w:tc>
          <w:tcPr>
            <w:tcW w:w="635" w:type="pct"/>
          </w:tcPr>
          <w:p w:rsidR="004F704E" w:rsidRPr="002F6F1D" w:rsidRDefault="005744D2" w:rsidP="005744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D2">
              <w:rPr>
                <w:rFonts w:ascii="Angsana New" w:hAnsi="Angsana New"/>
                <w:sz w:val="30"/>
                <w:szCs w:val="30"/>
                <w:lang w:val="en-US"/>
              </w:rPr>
              <w:t>7,55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5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Pr="0061377C" w:rsidRDefault="004F704E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7,153</w:t>
            </w:r>
          </w:p>
        </w:tc>
        <w:tc>
          <w:tcPr>
            <w:tcW w:w="149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F704E" w:rsidRPr="002F6F1D" w:rsidRDefault="005155C9" w:rsidP="00515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5C9">
              <w:rPr>
                <w:rFonts w:ascii="Angsana New" w:hAnsi="Angsana New"/>
                <w:sz w:val="30"/>
                <w:szCs w:val="30"/>
                <w:lang w:val="en-US"/>
              </w:rPr>
              <w:t>7,10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38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Pr="0061377C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6,726</w:t>
            </w:r>
          </w:p>
        </w:tc>
      </w:tr>
      <w:tr w:rsidR="004F704E" w:rsidRPr="009664BA" w:rsidTr="006F11A1">
        <w:trPr>
          <w:trHeight w:val="410"/>
        </w:trPr>
        <w:tc>
          <w:tcPr>
            <w:tcW w:w="2036" w:type="pct"/>
          </w:tcPr>
          <w:p w:rsidR="004F704E" w:rsidRPr="00336758" w:rsidRDefault="00C50418" w:rsidP="0043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336758">
              <w:rPr>
                <w:rFonts w:ascii="Angsana New" w:hAnsi="Angsana New"/>
                <w:sz w:val="30"/>
                <w:szCs w:val="30"/>
                <w:cs/>
              </w:rPr>
              <w:t>บริษัท พีทีที เมนเทนแนนซ์ แอนด์</w:t>
            </w:r>
            <w:r w:rsidRPr="003367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36758" w:rsidRPr="00336758">
              <w:rPr>
                <w:rFonts w:ascii="Angsana New" w:hAnsi="Angsana New"/>
                <w:sz w:val="30"/>
                <w:szCs w:val="30"/>
              </w:rPr>
              <w:br/>
            </w:r>
            <w:r w:rsidR="004F704E" w:rsidRPr="00336758">
              <w:rPr>
                <w:rFonts w:ascii="Angsana New" w:hAnsi="Angsana New"/>
                <w:sz w:val="30"/>
                <w:szCs w:val="30"/>
                <w:cs/>
              </w:rPr>
              <w:t>เอนจิเนียริ่ง จำกัด</w:t>
            </w:r>
          </w:p>
        </w:tc>
        <w:tc>
          <w:tcPr>
            <w:tcW w:w="635" w:type="pct"/>
          </w:tcPr>
          <w:p w:rsidR="004348E2" w:rsidRDefault="004348E2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87126" w:rsidRPr="002F6F1D" w:rsidRDefault="00487126" w:rsidP="00487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7126">
              <w:rPr>
                <w:rFonts w:ascii="Angsana New" w:hAnsi="Angsana New"/>
                <w:sz w:val="30"/>
                <w:szCs w:val="30"/>
                <w:lang w:val="en-US"/>
              </w:rPr>
              <w:t>6,374</w:t>
            </w:r>
          </w:p>
        </w:tc>
        <w:tc>
          <w:tcPr>
            <w:tcW w:w="145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348E2" w:rsidRDefault="004348E2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x-none"/>
              </w:rPr>
            </w:pPr>
          </w:p>
          <w:p w:rsidR="004F704E" w:rsidRPr="0061377C" w:rsidRDefault="004F704E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8,178</w:t>
            </w:r>
          </w:p>
        </w:tc>
        <w:tc>
          <w:tcPr>
            <w:tcW w:w="149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348E2" w:rsidRDefault="004348E2" w:rsidP="00BF0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E15BDA" w:rsidRPr="002F6F1D" w:rsidRDefault="00E15BDA" w:rsidP="00BF0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5BDA">
              <w:rPr>
                <w:rFonts w:ascii="Angsana New" w:hAnsi="Angsana New"/>
                <w:sz w:val="30"/>
                <w:szCs w:val="30"/>
                <w:lang w:val="en-US"/>
              </w:rPr>
              <w:t>6,374</w:t>
            </w:r>
          </w:p>
        </w:tc>
        <w:tc>
          <w:tcPr>
            <w:tcW w:w="138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348E2" w:rsidRDefault="004348E2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:rsidR="004F704E" w:rsidRPr="0061377C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8,178</w:t>
            </w:r>
          </w:p>
        </w:tc>
      </w:tr>
      <w:tr w:rsidR="004F704E" w:rsidRPr="009664BA" w:rsidTr="006F11A1">
        <w:trPr>
          <w:trHeight w:val="410"/>
        </w:trPr>
        <w:tc>
          <w:tcPr>
            <w:tcW w:w="2036" w:type="pct"/>
          </w:tcPr>
          <w:p w:rsidR="004F704E" w:rsidRPr="00AD6F46" w:rsidRDefault="004F704E" w:rsidP="004F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D6F46">
              <w:rPr>
                <w:rFonts w:ascii="Angsana New" w:hAnsi="Angsana New"/>
                <w:sz w:val="30"/>
                <w:szCs w:val="30"/>
                <w:cs/>
              </w:rPr>
              <w:t>บริษัท ไออาร์พีซี จำกัด (มหาชน)</w:t>
            </w:r>
          </w:p>
        </w:tc>
        <w:tc>
          <w:tcPr>
            <w:tcW w:w="635" w:type="pct"/>
          </w:tcPr>
          <w:p w:rsidR="004F704E" w:rsidRPr="002F6F1D" w:rsidRDefault="00487126" w:rsidP="00487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7126">
              <w:rPr>
                <w:rFonts w:ascii="Angsana New" w:hAnsi="Angsana New"/>
                <w:sz w:val="30"/>
                <w:szCs w:val="30"/>
                <w:cs/>
                <w:lang w:val="en-US"/>
              </w:rPr>
              <w:t>30</w:t>
            </w:r>
            <w:r w:rsidRPr="004871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87126">
              <w:rPr>
                <w:rFonts w:ascii="Angsana New" w:hAnsi="Angsana New"/>
                <w:sz w:val="30"/>
                <w:szCs w:val="30"/>
                <w:cs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Pr="0061377C" w:rsidRDefault="004F704E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31,463</w:t>
            </w:r>
          </w:p>
        </w:tc>
        <w:tc>
          <w:tcPr>
            <w:tcW w:w="149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F704E" w:rsidRPr="002F6F1D" w:rsidRDefault="00944268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Pr="0061377C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704E" w:rsidRPr="009664BA" w:rsidTr="006F11A1">
        <w:trPr>
          <w:trHeight w:val="397"/>
        </w:trPr>
        <w:tc>
          <w:tcPr>
            <w:tcW w:w="2036" w:type="pct"/>
          </w:tcPr>
          <w:p w:rsidR="004F704E" w:rsidRPr="00AD6F46" w:rsidRDefault="004F704E" w:rsidP="004F7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D6F46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AD6F4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D6F46">
              <w:rPr>
                <w:rFonts w:ascii="Angsana New" w:hAnsi="Angsana New"/>
                <w:sz w:val="30"/>
                <w:szCs w:val="30"/>
                <w:cs/>
              </w:rPr>
              <w:t xml:space="preserve">เอนเนอร์ยี่ คอมเพล็กซ์ จำกัด       </w:t>
            </w:r>
          </w:p>
        </w:tc>
        <w:tc>
          <w:tcPr>
            <w:tcW w:w="635" w:type="pct"/>
          </w:tcPr>
          <w:p w:rsidR="004F704E" w:rsidRPr="002F6F1D" w:rsidRDefault="00487126" w:rsidP="00487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87126">
              <w:rPr>
                <w:rFonts w:ascii="Angsana New" w:hAnsi="Angsana New"/>
                <w:sz w:val="30"/>
                <w:szCs w:val="30"/>
                <w:cs/>
                <w:lang w:val="en-US"/>
              </w:rPr>
              <w:t>293</w:t>
            </w:r>
          </w:p>
        </w:tc>
        <w:tc>
          <w:tcPr>
            <w:tcW w:w="145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Pr="0061377C" w:rsidRDefault="004F704E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149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F704E" w:rsidRPr="002F6F1D" w:rsidRDefault="005155C9" w:rsidP="00BF0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5C9">
              <w:rPr>
                <w:rFonts w:ascii="Angsana New" w:hAnsi="Angsana New"/>
                <w:sz w:val="30"/>
                <w:szCs w:val="30"/>
                <w:lang w:val="en-US"/>
              </w:rPr>
              <w:t>293</w:t>
            </w:r>
          </w:p>
        </w:tc>
        <w:tc>
          <w:tcPr>
            <w:tcW w:w="138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Pr="0061377C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4F704E" w:rsidRPr="009664BA" w:rsidTr="006F11A1">
        <w:trPr>
          <w:trHeight w:val="411"/>
        </w:trPr>
        <w:tc>
          <w:tcPr>
            <w:tcW w:w="2036" w:type="pct"/>
          </w:tcPr>
          <w:p w:rsidR="004F704E" w:rsidRPr="00AD6F46" w:rsidRDefault="004F704E" w:rsidP="004F704E">
            <w:pPr>
              <w:widowControl w:val="0"/>
              <w:tabs>
                <w:tab w:val="decimal" w:pos="1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AD6F46">
              <w:rPr>
                <w:rFonts w:ascii="Angsana New" w:hAnsi="Angsana New"/>
                <w:sz w:val="30"/>
                <w:szCs w:val="30"/>
                <w:cs/>
              </w:rPr>
              <w:t>บริษัท เวนคอเรกซ์ (ไทยแลนด์) จำกัด</w:t>
            </w:r>
          </w:p>
        </w:tc>
        <w:tc>
          <w:tcPr>
            <w:tcW w:w="635" w:type="pct"/>
          </w:tcPr>
          <w:p w:rsidR="004F704E" w:rsidRPr="002F6F1D" w:rsidDel="00916A95" w:rsidRDefault="00487126" w:rsidP="004871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7126">
              <w:rPr>
                <w:rFonts w:ascii="Angsana New" w:hAnsi="Angsana New"/>
                <w:sz w:val="30"/>
                <w:szCs w:val="30"/>
                <w:lang w:val="en-US"/>
              </w:rPr>
              <w:t>61,46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5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Pr="0061377C" w:rsidRDefault="004F704E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61,468</w:t>
            </w:r>
          </w:p>
        </w:tc>
        <w:tc>
          <w:tcPr>
            <w:tcW w:w="149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F704E" w:rsidRPr="002F6F1D" w:rsidDel="00916A95" w:rsidRDefault="00E15BDA" w:rsidP="00BF0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5BDA">
              <w:rPr>
                <w:rFonts w:ascii="Angsana New" w:hAnsi="Angsana New"/>
                <w:sz w:val="30"/>
                <w:szCs w:val="30"/>
                <w:cs/>
                <w:lang w:val="en-US"/>
              </w:rPr>
              <w:t>61</w:t>
            </w:r>
            <w:r w:rsidRPr="00E15BD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15BDA">
              <w:rPr>
                <w:rFonts w:ascii="Angsana New" w:hAnsi="Angsana New"/>
                <w:sz w:val="30"/>
                <w:szCs w:val="30"/>
                <w:cs/>
                <w:lang w:val="en-US"/>
              </w:rPr>
              <w:t>468</w:t>
            </w:r>
          </w:p>
        </w:tc>
        <w:tc>
          <w:tcPr>
            <w:tcW w:w="138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Pr="0061377C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61,468</w:t>
            </w:r>
          </w:p>
        </w:tc>
      </w:tr>
      <w:tr w:rsidR="004F704E" w:rsidRPr="009664BA" w:rsidTr="006F11A1">
        <w:trPr>
          <w:trHeight w:val="411"/>
        </w:trPr>
        <w:tc>
          <w:tcPr>
            <w:tcW w:w="2036" w:type="pct"/>
          </w:tcPr>
          <w:p w:rsidR="004F704E" w:rsidRPr="0061377C" w:rsidRDefault="004F704E" w:rsidP="004F704E">
            <w:pPr>
              <w:widowControl w:val="0"/>
              <w:tabs>
                <w:tab w:val="decimal" w:pos="1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4F704E" w:rsidRPr="00670298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Default="004F704E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F704E" w:rsidRPr="00670298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704E" w:rsidRPr="009664BA" w:rsidTr="006F11A1">
        <w:trPr>
          <w:trHeight w:val="411"/>
        </w:trPr>
        <w:tc>
          <w:tcPr>
            <w:tcW w:w="2036" w:type="pct"/>
          </w:tcPr>
          <w:p w:rsidR="004F704E" w:rsidRPr="0061377C" w:rsidRDefault="004F704E" w:rsidP="004F704E">
            <w:pPr>
              <w:widowControl w:val="0"/>
              <w:tabs>
                <w:tab w:val="decimal" w:pos="1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4F704E" w:rsidRPr="00670298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Default="004F704E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F704E" w:rsidRPr="00670298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48E2" w:rsidRPr="009664BA" w:rsidTr="006F11A1">
        <w:trPr>
          <w:trHeight w:val="411"/>
        </w:trPr>
        <w:tc>
          <w:tcPr>
            <w:tcW w:w="2036" w:type="pct"/>
          </w:tcPr>
          <w:p w:rsidR="004348E2" w:rsidRPr="0061377C" w:rsidRDefault="004348E2" w:rsidP="004F704E">
            <w:pPr>
              <w:widowControl w:val="0"/>
              <w:tabs>
                <w:tab w:val="decimal" w:pos="1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:rsidR="004348E2" w:rsidRPr="00670298" w:rsidRDefault="004348E2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:rsidR="004348E2" w:rsidRPr="0061377C" w:rsidRDefault="004348E2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348E2" w:rsidRDefault="004348E2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348E2" w:rsidRPr="0061377C" w:rsidRDefault="004348E2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348E2" w:rsidRPr="00670298" w:rsidRDefault="004348E2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" w:type="pct"/>
          </w:tcPr>
          <w:p w:rsidR="004348E2" w:rsidRPr="0061377C" w:rsidRDefault="004348E2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348E2" w:rsidRDefault="004348E2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704E" w:rsidRPr="009664BA" w:rsidTr="006F11A1">
        <w:trPr>
          <w:trHeight w:val="410"/>
        </w:trPr>
        <w:tc>
          <w:tcPr>
            <w:tcW w:w="2036" w:type="pct"/>
          </w:tcPr>
          <w:p w:rsidR="004F704E" w:rsidRPr="0061377C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5" w:type="pct"/>
          </w:tcPr>
          <w:p w:rsidR="004F704E" w:rsidRPr="0061377C" w:rsidRDefault="004F704E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Pr="0061377C" w:rsidRDefault="004F704E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Pr="0061377C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704E" w:rsidRPr="009664BA" w:rsidTr="006F11A1">
        <w:trPr>
          <w:trHeight w:val="397"/>
        </w:trPr>
        <w:tc>
          <w:tcPr>
            <w:tcW w:w="2036" w:type="pct"/>
          </w:tcPr>
          <w:p w:rsidR="004F704E" w:rsidRPr="0040350B" w:rsidRDefault="004F704E" w:rsidP="004F704E">
            <w:pPr>
              <w:widowControl w:val="0"/>
              <w:spacing w:line="240" w:lineRule="auto"/>
              <w:ind w:left="162" w:hanging="180"/>
              <w:rPr>
                <w:rFonts w:ascii="Angsana New" w:hAnsi="Angsana New"/>
                <w:spacing w:val="-14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พีทีที ฟีนอล </w:t>
            </w:r>
            <w:r w:rsidRPr="0061377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35" w:type="pct"/>
          </w:tcPr>
          <w:p w:rsidR="004F704E" w:rsidRPr="00FD261F" w:rsidRDefault="00487126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712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Pr="0061377C" w:rsidRDefault="004F704E" w:rsidP="009442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F704E" w:rsidRPr="00E15BDA" w:rsidRDefault="00E15BDA" w:rsidP="00BF0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8" w:type="pct"/>
          </w:tcPr>
          <w:p w:rsidR="004F704E" w:rsidRPr="0061377C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Pr="0061377C" w:rsidRDefault="004F704E" w:rsidP="004F704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704E" w:rsidRPr="009664BA" w:rsidTr="006F11A1">
        <w:trPr>
          <w:trHeight w:val="415"/>
        </w:trPr>
        <w:tc>
          <w:tcPr>
            <w:tcW w:w="2036" w:type="pct"/>
          </w:tcPr>
          <w:p w:rsidR="004F704E" w:rsidRPr="004F704E" w:rsidRDefault="004F704E" w:rsidP="004F704E">
            <w:pPr>
              <w:widowControl w:val="0"/>
              <w:spacing w:line="380" w:lineRule="exact"/>
              <w:ind w:left="149" w:hanging="149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4F704E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 เอ็นพีซี เซฟตี้ แอนด์ เอ็นไวรอนเมนทอล</w:t>
            </w:r>
            <w:r w:rsidRPr="004F704E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</w:t>
            </w:r>
            <w:r w:rsidRPr="004F704E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เซอร์วิส จำกัด</w:t>
            </w:r>
          </w:p>
        </w:tc>
        <w:tc>
          <w:tcPr>
            <w:tcW w:w="635" w:type="pct"/>
          </w:tcPr>
          <w:p w:rsidR="00FD261F" w:rsidRDefault="00FD261F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487126" w:rsidRPr="00FD261F" w:rsidRDefault="00487126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145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Pr="00CA1D59" w:rsidRDefault="004F704E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4F704E" w:rsidRPr="00CA1D59" w:rsidDel="00252F00" w:rsidRDefault="004F704E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>864</w:t>
            </w:r>
          </w:p>
        </w:tc>
        <w:tc>
          <w:tcPr>
            <w:tcW w:w="149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BF005B" w:rsidRDefault="00BF005B" w:rsidP="00BF0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5155C9" w:rsidRPr="00CA1D59" w:rsidRDefault="005155C9" w:rsidP="005155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38" w:type="pct"/>
          </w:tcPr>
          <w:p w:rsidR="004F704E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BF005B" w:rsidRPr="00CA1D59" w:rsidRDefault="00BF005B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  <w:tr w:rsidR="004F704E" w:rsidRPr="009664BA" w:rsidTr="006F11A1">
        <w:trPr>
          <w:trHeight w:val="411"/>
        </w:trPr>
        <w:tc>
          <w:tcPr>
            <w:tcW w:w="2036" w:type="pct"/>
          </w:tcPr>
          <w:p w:rsidR="004F704E" w:rsidRPr="00B35CB0" w:rsidRDefault="004F704E" w:rsidP="00B35CB0">
            <w:pPr>
              <w:widowControl w:val="0"/>
              <w:tabs>
                <w:tab w:val="clear" w:pos="3515"/>
              </w:tabs>
              <w:spacing w:line="380" w:lineRule="exact"/>
              <w:ind w:left="162" w:right="-107" w:hanging="162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B35CB0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 ปตท กรีน เอ็นเนอร์ยี</w:t>
            </w:r>
            <w:r w:rsidRPr="00B35CB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่</w:t>
            </w:r>
            <w:r w:rsidRPr="00B35CB0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B35CB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(ประเทศไทย)</w:t>
            </w:r>
            <w:r w:rsidRPr="00B35CB0">
              <w:rPr>
                <w:rFonts w:ascii="Angsana New" w:hAnsi="Angsana New"/>
                <w:spacing w:val="-8"/>
                <w:sz w:val="30"/>
                <w:szCs w:val="30"/>
              </w:rPr>
              <w:t xml:space="preserve"> </w:t>
            </w:r>
            <w:r w:rsidRPr="00B35CB0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จำกัด</w:t>
            </w:r>
          </w:p>
        </w:tc>
        <w:tc>
          <w:tcPr>
            <w:tcW w:w="635" w:type="pct"/>
          </w:tcPr>
          <w:p w:rsidR="00487126" w:rsidRPr="00FD261F" w:rsidRDefault="00487126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Pr="00CA1D59" w:rsidDel="00252F00" w:rsidRDefault="004F704E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49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E15BDA" w:rsidRPr="00E15BDA" w:rsidRDefault="00E15BDA" w:rsidP="00BF0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38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4F704E" w:rsidRPr="009664BA" w:rsidTr="006F11A1">
        <w:trPr>
          <w:trHeight w:val="411"/>
        </w:trPr>
        <w:tc>
          <w:tcPr>
            <w:tcW w:w="2036" w:type="pct"/>
          </w:tcPr>
          <w:p w:rsidR="004F704E" w:rsidRPr="00CA1D59" w:rsidRDefault="004F704E" w:rsidP="004F704E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A1D59">
              <w:rPr>
                <w:rFonts w:ascii="Angsana New" w:hAnsi="Angsana New"/>
                <w:sz w:val="30"/>
                <w:szCs w:val="30"/>
                <w:cs/>
              </w:rPr>
              <w:t>บริษัท ปตท.บริหารธุรกิจค้าปลีก จำกัด</w:t>
            </w:r>
          </w:p>
        </w:tc>
        <w:tc>
          <w:tcPr>
            <w:tcW w:w="635" w:type="pct"/>
          </w:tcPr>
          <w:p w:rsidR="004F704E" w:rsidRPr="00FD261F" w:rsidRDefault="00937ADB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Pr="00CA1D59" w:rsidRDefault="004F704E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  <w:tc>
          <w:tcPr>
            <w:tcW w:w="149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F704E" w:rsidRPr="00E15BDA" w:rsidRDefault="00E15BDA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704E" w:rsidRPr="009664BA" w:rsidTr="006F11A1">
        <w:trPr>
          <w:trHeight w:val="397"/>
        </w:trPr>
        <w:tc>
          <w:tcPr>
            <w:tcW w:w="2036" w:type="pct"/>
          </w:tcPr>
          <w:p w:rsidR="004F704E" w:rsidRPr="00CA1D59" w:rsidRDefault="004F704E" w:rsidP="004F704E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A1D59">
              <w:rPr>
                <w:rFonts w:ascii="Angsana New" w:hAnsi="Angsana New" w:hint="cs"/>
                <w:sz w:val="30"/>
                <w:szCs w:val="30"/>
                <w:cs/>
              </w:rPr>
              <w:t>บริษัท พีทีที โพลีเมอร์ มาร์เก็ตติ้ง จำกัด</w:t>
            </w:r>
          </w:p>
        </w:tc>
        <w:tc>
          <w:tcPr>
            <w:tcW w:w="635" w:type="pct"/>
          </w:tcPr>
          <w:p w:rsidR="004F704E" w:rsidRPr="00FD261F" w:rsidRDefault="00937ADB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Pr="00CA1D59" w:rsidRDefault="003754EF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F704E" w:rsidRPr="00E15BDA" w:rsidRDefault="00E15BDA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F704E" w:rsidRPr="009664BA" w:rsidTr="006F11A1">
        <w:trPr>
          <w:trHeight w:val="397"/>
        </w:trPr>
        <w:tc>
          <w:tcPr>
            <w:tcW w:w="2036" w:type="pct"/>
          </w:tcPr>
          <w:p w:rsidR="004F704E" w:rsidRPr="0006092A" w:rsidRDefault="004F704E" w:rsidP="004F704E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D5A76">
              <w:rPr>
                <w:rFonts w:ascii="Angsana New" w:hAnsi="Angsana New"/>
                <w:sz w:val="30"/>
                <w:szCs w:val="30"/>
                <w:cs/>
              </w:rPr>
              <w:t>บริษัท  พีทีที แทงค์ เทอร์มินัล จำกัด</w:t>
            </w:r>
          </w:p>
        </w:tc>
        <w:tc>
          <w:tcPr>
            <w:tcW w:w="635" w:type="pct"/>
          </w:tcPr>
          <w:p w:rsidR="004F704E" w:rsidRPr="00FD261F" w:rsidRDefault="00487126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7126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145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F704E" w:rsidRPr="009662C2" w:rsidRDefault="004F704E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F704E" w:rsidRDefault="00E15BDA" w:rsidP="00BF0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E15BDA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38" w:type="pct"/>
          </w:tcPr>
          <w:p w:rsidR="004F704E" w:rsidRPr="00CA1D59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F704E" w:rsidRPr="009662C2" w:rsidRDefault="004F704E" w:rsidP="004F7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D261F" w:rsidRPr="009664BA" w:rsidTr="006F11A1">
        <w:trPr>
          <w:trHeight w:val="397"/>
        </w:trPr>
        <w:tc>
          <w:tcPr>
            <w:tcW w:w="2036" w:type="pct"/>
          </w:tcPr>
          <w:p w:rsidR="00FD261F" w:rsidRPr="00FD5A76" w:rsidRDefault="00FD261F" w:rsidP="00FD261F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70298">
              <w:rPr>
                <w:rFonts w:ascii="Angsana New" w:hAnsi="Angsana New"/>
                <w:sz w:val="30"/>
                <w:szCs w:val="30"/>
                <w:cs/>
              </w:rPr>
              <w:t>บริษัท วีนิไทย จำกัด (มหาชน)</w:t>
            </w:r>
          </w:p>
        </w:tc>
        <w:tc>
          <w:tcPr>
            <w:tcW w:w="635" w:type="pct"/>
          </w:tcPr>
          <w:p w:rsidR="00FD261F" w:rsidRPr="00913EC8" w:rsidRDefault="00487126" w:rsidP="00913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87126">
              <w:rPr>
                <w:rFonts w:ascii="Angsana New" w:hAnsi="Angsana New"/>
                <w:sz w:val="30"/>
                <w:szCs w:val="30"/>
              </w:rPr>
              <w:t>4</w:t>
            </w:r>
            <w:r w:rsidR="00913EC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5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FD261F" w:rsidRPr="009662C2" w:rsidRDefault="00FD261F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FD261F" w:rsidRPr="00FD5A76" w:rsidRDefault="00E15BDA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15BDA">
              <w:rPr>
                <w:rFonts w:ascii="Angsana New" w:hAnsi="Angsana New"/>
                <w:sz w:val="30"/>
                <w:szCs w:val="30"/>
              </w:rPr>
              <w:t>4</w:t>
            </w:r>
            <w:r w:rsidR="00913EC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D261F" w:rsidRPr="009662C2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D261F" w:rsidRPr="009664BA" w:rsidTr="006F11A1">
        <w:trPr>
          <w:trHeight w:val="397"/>
        </w:trPr>
        <w:tc>
          <w:tcPr>
            <w:tcW w:w="2036" w:type="pct"/>
          </w:tcPr>
          <w:p w:rsidR="00FD261F" w:rsidRPr="00FD5A76" w:rsidRDefault="00FD261F" w:rsidP="00FD261F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D5A76">
              <w:rPr>
                <w:rFonts w:ascii="Angsana New" w:hAnsi="Angsana New"/>
                <w:sz w:val="30"/>
                <w:szCs w:val="30"/>
                <w:cs/>
              </w:rPr>
              <w:t>บริษัท ศักดิ์ไชยสิทธิ จำกัด</w:t>
            </w:r>
          </w:p>
        </w:tc>
        <w:tc>
          <w:tcPr>
            <w:tcW w:w="635" w:type="pct"/>
          </w:tcPr>
          <w:p w:rsidR="00FD261F" w:rsidRPr="00FD5A76" w:rsidRDefault="00487126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87126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5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FD261F" w:rsidRPr="009662C2" w:rsidRDefault="00FD261F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FD261F" w:rsidRPr="00FD5A76" w:rsidRDefault="00E15BDA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E15BDA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38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D261F" w:rsidRPr="009662C2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D261F" w:rsidRPr="009664BA" w:rsidTr="006F11A1">
        <w:trPr>
          <w:trHeight w:val="397"/>
        </w:trPr>
        <w:tc>
          <w:tcPr>
            <w:tcW w:w="2036" w:type="pct"/>
          </w:tcPr>
          <w:p w:rsidR="00FD261F" w:rsidRPr="00570640" w:rsidRDefault="00FD261F" w:rsidP="00FD261F">
            <w:pPr>
              <w:widowControl w:val="0"/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70640">
              <w:rPr>
                <w:rFonts w:ascii="Angsana New" w:hAnsi="Angsana New"/>
                <w:sz w:val="30"/>
                <w:szCs w:val="30"/>
                <w:cs/>
              </w:rPr>
              <w:t xml:space="preserve">บริษัท แอดวานซ์ ไบโอเคมิคอล </w:t>
            </w:r>
            <w:r w:rsidR="00570640" w:rsidRPr="00570640">
              <w:rPr>
                <w:rFonts w:ascii="Angsana New" w:hAnsi="Angsana New"/>
                <w:sz w:val="30"/>
                <w:szCs w:val="30"/>
              </w:rPr>
              <w:br/>
            </w:r>
            <w:r w:rsidRPr="00570640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635" w:type="pct"/>
          </w:tcPr>
          <w:p w:rsidR="005744D2" w:rsidRDefault="005744D2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FD261F" w:rsidRPr="00FD261F" w:rsidRDefault="005744D2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744D2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145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FD261F" w:rsidRDefault="00FD261F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FD261F" w:rsidRPr="009662C2" w:rsidRDefault="00FD261F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FD261F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155C9" w:rsidRPr="00BF0507" w:rsidRDefault="005155C9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5C9">
              <w:rPr>
                <w:rFonts w:ascii="Angsana New" w:hAnsi="Angsana New"/>
                <w:sz w:val="30"/>
                <w:szCs w:val="30"/>
                <w:cs/>
                <w:lang w:val="en-US"/>
              </w:rPr>
              <w:t>47</w:t>
            </w:r>
          </w:p>
        </w:tc>
        <w:tc>
          <w:tcPr>
            <w:tcW w:w="138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FD261F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FD261F" w:rsidRPr="009662C2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87126" w:rsidRPr="009664BA" w:rsidTr="006F11A1">
        <w:trPr>
          <w:trHeight w:val="397"/>
        </w:trPr>
        <w:tc>
          <w:tcPr>
            <w:tcW w:w="2036" w:type="pct"/>
          </w:tcPr>
          <w:p w:rsidR="00487126" w:rsidRPr="00570640" w:rsidRDefault="00487126" w:rsidP="00FD261F">
            <w:pPr>
              <w:widowControl w:val="0"/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7126">
              <w:rPr>
                <w:rFonts w:ascii="Angsana New" w:hAnsi="Angsana New"/>
                <w:sz w:val="30"/>
                <w:szCs w:val="30"/>
                <w:cs/>
              </w:rPr>
              <w:t>บริษัท ทิพยประกันภัย  จำกัด (มหาชน)</w:t>
            </w:r>
          </w:p>
        </w:tc>
        <w:tc>
          <w:tcPr>
            <w:tcW w:w="635" w:type="pct"/>
          </w:tcPr>
          <w:p w:rsidR="00487126" w:rsidRDefault="00487126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87126">
              <w:rPr>
                <w:rFonts w:ascii="Angsana New" w:hAnsi="Angsana New"/>
                <w:sz w:val="30"/>
                <w:szCs w:val="30"/>
                <w:cs/>
                <w:lang w:val="en-US"/>
              </w:rPr>
              <w:t>409</w:t>
            </w:r>
          </w:p>
        </w:tc>
        <w:tc>
          <w:tcPr>
            <w:tcW w:w="145" w:type="pct"/>
          </w:tcPr>
          <w:p w:rsidR="00487126" w:rsidRPr="00CA1D59" w:rsidRDefault="00487126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87126" w:rsidRDefault="00487126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487126" w:rsidRPr="00CA1D59" w:rsidRDefault="00487126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87126" w:rsidRPr="00BF0507" w:rsidRDefault="005155C9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55C9">
              <w:rPr>
                <w:rFonts w:ascii="Angsana New" w:hAnsi="Angsana New"/>
                <w:sz w:val="30"/>
                <w:szCs w:val="30"/>
                <w:lang w:val="en-US"/>
              </w:rPr>
              <w:t>409</w:t>
            </w:r>
          </w:p>
        </w:tc>
        <w:tc>
          <w:tcPr>
            <w:tcW w:w="138" w:type="pct"/>
          </w:tcPr>
          <w:p w:rsidR="00487126" w:rsidRPr="00CA1D59" w:rsidRDefault="00487126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87126" w:rsidRDefault="00487126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87126" w:rsidRPr="009664BA" w:rsidTr="006F11A1">
        <w:trPr>
          <w:trHeight w:val="397"/>
        </w:trPr>
        <w:tc>
          <w:tcPr>
            <w:tcW w:w="2036" w:type="pct"/>
          </w:tcPr>
          <w:p w:rsidR="00487126" w:rsidRPr="00487126" w:rsidRDefault="00487126" w:rsidP="00FD261F">
            <w:pPr>
              <w:widowControl w:val="0"/>
              <w:spacing w:line="38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7126">
              <w:rPr>
                <w:rFonts w:ascii="Angsana New" w:hAnsi="Angsana New"/>
                <w:sz w:val="30"/>
                <w:szCs w:val="30"/>
                <w:cs/>
              </w:rPr>
              <w:t>บริษัท พีทีทีอีพี เซอร์วิสเซส จำกัด</w:t>
            </w:r>
          </w:p>
        </w:tc>
        <w:tc>
          <w:tcPr>
            <w:tcW w:w="635" w:type="pct"/>
          </w:tcPr>
          <w:p w:rsidR="00487126" w:rsidRPr="00487126" w:rsidRDefault="00487126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7126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48712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87126">
              <w:rPr>
                <w:rFonts w:ascii="Angsana New" w:hAnsi="Angsana New"/>
                <w:sz w:val="30"/>
                <w:szCs w:val="30"/>
                <w:cs/>
                <w:lang w:val="en-US"/>
              </w:rPr>
              <w:t>45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" w:type="pct"/>
          </w:tcPr>
          <w:p w:rsidR="00487126" w:rsidRPr="00CA1D59" w:rsidRDefault="00487126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:rsidR="00487126" w:rsidRDefault="00487126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487126" w:rsidRPr="00CA1D59" w:rsidRDefault="00487126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487126" w:rsidRPr="00BF0507" w:rsidRDefault="00E15BDA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5BDA">
              <w:rPr>
                <w:rFonts w:ascii="Angsana New" w:hAnsi="Angsana New"/>
                <w:sz w:val="30"/>
                <w:szCs w:val="30"/>
                <w:lang w:val="en-US"/>
              </w:rPr>
              <w:t>2,455</w:t>
            </w:r>
          </w:p>
        </w:tc>
        <w:tc>
          <w:tcPr>
            <w:tcW w:w="138" w:type="pct"/>
          </w:tcPr>
          <w:p w:rsidR="00487126" w:rsidRPr="00CA1D59" w:rsidRDefault="00487126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487126" w:rsidRDefault="00141AC2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D261F" w:rsidRPr="009664BA" w:rsidTr="006F11A1">
        <w:trPr>
          <w:trHeight w:val="397"/>
        </w:trPr>
        <w:tc>
          <w:tcPr>
            <w:tcW w:w="2036" w:type="pct"/>
          </w:tcPr>
          <w:p w:rsidR="00FD261F" w:rsidRPr="0006092A" w:rsidRDefault="00FD261F" w:rsidP="00FD261F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74AD8">
              <w:rPr>
                <w:rFonts w:ascii="Angsana New" w:hAnsi="Angsana New"/>
                <w:sz w:val="30"/>
                <w:szCs w:val="30"/>
                <w:cs/>
              </w:rPr>
              <w:t xml:space="preserve">บริษัท  พีทีที อาซาฮี เคมิคอล จำกัด    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FD261F" w:rsidRPr="00FD261F" w:rsidRDefault="00487126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199</w:t>
            </w:r>
          </w:p>
        </w:tc>
        <w:tc>
          <w:tcPr>
            <w:tcW w:w="145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FD261F" w:rsidRPr="009662C2" w:rsidRDefault="00FD261F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FD261F" w:rsidRDefault="005155C9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 w:rsidRPr="005155C9"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138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FD261F" w:rsidRPr="009662C2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D261F" w:rsidRPr="009664BA" w:rsidTr="006F11A1">
        <w:trPr>
          <w:trHeight w:val="411"/>
        </w:trPr>
        <w:tc>
          <w:tcPr>
            <w:tcW w:w="2036" w:type="pct"/>
          </w:tcPr>
          <w:p w:rsidR="00FD261F" w:rsidRPr="00CA1D59" w:rsidRDefault="00FD261F" w:rsidP="00FD261F">
            <w:pPr>
              <w:widowControl w:val="0"/>
              <w:spacing w:line="380" w:lineRule="exact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CA1D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FD261F" w:rsidRPr="001675BD" w:rsidDel="00916A95" w:rsidRDefault="00937ADB" w:rsidP="00913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37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141,91</w:t>
            </w:r>
            <w:r w:rsidR="00913E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FD261F" w:rsidRPr="00CA1D59" w:rsidDel="00916A95" w:rsidRDefault="00FD261F" w:rsidP="009442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D59">
              <w:rPr>
                <w:rFonts w:ascii="Angsana New" w:hAnsi="Angsana New"/>
                <w:b/>
                <w:bCs/>
                <w:sz w:val="30"/>
                <w:szCs w:val="30"/>
              </w:rPr>
              <w:t>152,436</w:t>
            </w:r>
          </w:p>
        </w:tc>
        <w:tc>
          <w:tcPr>
            <w:tcW w:w="149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FD261F" w:rsidRPr="00913EC8" w:rsidDel="00916A95" w:rsidRDefault="00E15BDA" w:rsidP="00913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15BDA">
              <w:rPr>
                <w:rFonts w:ascii="Angsana New" w:hAnsi="Angsana New"/>
                <w:b/>
                <w:bCs/>
                <w:sz w:val="30"/>
                <w:szCs w:val="30"/>
              </w:rPr>
              <w:t>110,55</w:t>
            </w:r>
            <w:r w:rsidR="00913E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8" w:type="pct"/>
          </w:tcPr>
          <w:p w:rsidR="00FD261F" w:rsidRPr="00CA1D59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380" w:lineRule="exact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FD261F" w:rsidRPr="00CA1D59" w:rsidDel="00916A95" w:rsidRDefault="00FD261F" w:rsidP="00FD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380" w:lineRule="exact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D59">
              <w:rPr>
                <w:rFonts w:ascii="Angsana New" w:hAnsi="Angsana New"/>
                <w:b/>
                <w:bCs/>
                <w:sz w:val="30"/>
                <w:szCs w:val="30"/>
              </w:rPr>
              <w:t>118,660</w:t>
            </w:r>
          </w:p>
        </w:tc>
      </w:tr>
    </w:tbl>
    <w:p w:rsidR="00635CA5" w:rsidRDefault="00635CA5" w:rsidP="00635CA5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cs/>
        </w:rPr>
      </w:pPr>
    </w:p>
    <w:p w:rsidR="002A145C" w:rsidRPr="00B847D1" w:rsidRDefault="00BB4B1F" w:rsidP="003A7F1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:rsidR="00D459ED" w:rsidRPr="00B847D1" w:rsidRDefault="00D459ED" w:rsidP="003A7F1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sz w:val="30"/>
          <w:szCs w:val="30"/>
        </w:rPr>
      </w:pPr>
    </w:p>
    <w:p w:rsidR="00D459ED" w:rsidRPr="00B847D1" w:rsidRDefault="00D459ED" w:rsidP="003A7F1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3754EF">
        <w:rPr>
          <w:rFonts w:ascii="Angsana New" w:hAnsi="Angsana New"/>
          <w:sz w:val="30"/>
          <w:szCs w:val="30"/>
        </w:rPr>
        <w:t>30</w:t>
      </w:r>
      <w:r w:rsidR="005469C9" w:rsidRPr="005469C9">
        <w:rPr>
          <w:rFonts w:ascii="Angsana New" w:hAnsi="Angsana New"/>
          <w:sz w:val="30"/>
          <w:szCs w:val="30"/>
          <w:cs/>
        </w:rPr>
        <w:t xml:space="preserve"> </w:t>
      </w:r>
      <w:r w:rsidR="00524AB8">
        <w:rPr>
          <w:rFonts w:ascii="Angsana New" w:hAnsi="Angsana New" w:hint="cs"/>
          <w:sz w:val="30"/>
          <w:szCs w:val="30"/>
          <w:cs/>
        </w:rPr>
        <w:t>กันย</w:t>
      </w:r>
      <w:r w:rsidR="005469C9" w:rsidRPr="005469C9">
        <w:rPr>
          <w:rFonts w:ascii="Angsana New" w:hAnsi="Angsana New"/>
          <w:sz w:val="30"/>
          <w:szCs w:val="30"/>
          <w:cs/>
        </w:rPr>
        <w:t>ายน</w:t>
      </w:r>
      <w:r w:rsidR="006E62D7">
        <w:rPr>
          <w:rFonts w:ascii="Angsana New" w:hAnsi="Angsana New" w:hint="cs"/>
          <w:sz w:val="30"/>
          <w:szCs w:val="30"/>
          <w:cs/>
        </w:rPr>
        <w:t xml:space="preserve"> </w:t>
      </w:r>
      <w:r w:rsidR="003754EF">
        <w:rPr>
          <w:rFonts w:ascii="Angsana New" w:hAnsi="Angsana New"/>
          <w:sz w:val="30"/>
          <w:szCs w:val="30"/>
        </w:rPr>
        <w:t>25</w:t>
      </w:r>
      <w:r w:rsidR="00844066">
        <w:rPr>
          <w:rFonts w:ascii="Angsana New" w:hAnsi="Angsana New"/>
          <w:sz w:val="30"/>
          <w:szCs w:val="30"/>
        </w:rPr>
        <w:t>61</w:t>
      </w:r>
      <w:r w:rsidR="00C94F82">
        <w:rPr>
          <w:rFonts w:ascii="Angsana New" w:hAnsi="Angsana New" w:hint="cs"/>
          <w:sz w:val="30"/>
          <w:szCs w:val="30"/>
          <w:cs/>
        </w:rPr>
        <w:t xml:space="preserve"> </w:t>
      </w:r>
      <w:r w:rsidR="004372E8" w:rsidRPr="00B847D1">
        <w:rPr>
          <w:rFonts w:ascii="Angsana New" w:hAnsi="Angsana New"/>
          <w:sz w:val="30"/>
          <w:szCs w:val="30"/>
          <w:cs/>
        </w:rPr>
        <w:t>กลุ่ม</w:t>
      </w:r>
      <w:r w:rsidRPr="00B847D1">
        <w:rPr>
          <w:rFonts w:ascii="Angsana New" w:hAnsi="Angsana New"/>
          <w:sz w:val="30"/>
          <w:szCs w:val="30"/>
          <w:cs/>
        </w:rPr>
        <w:t>บริษัทมีสัญญาสำคัญที่ทำกับบุคคลหรือกิจการที่เกี่ยวข้องกัน ดังนี้</w:t>
      </w:r>
    </w:p>
    <w:p w:rsidR="00284C27" w:rsidRPr="00B847D1" w:rsidRDefault="00284C27" w:rsidP="003A7F1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44066" w:rsidRPr="00844066" w:rsidRDefault="0084406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4406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:rsidR="00844066" w:rsidRPr="00844066" w:rsidRDefault="0084406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844066" w:rsidRPr="00844066" w:rsidRDefault="0084406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8"/>
          <w:sz w:val="30"/>
          <w:szCs w:val="30"/>
        </w:rPr>
      </w:pPr>
      <w:r w:rsidRPr="00844066">
        <w:rPr>
          <w:rFonts w:ascii="Angsana New" w:hAnsi="Angsana New"/>
          <w:spacing w:val="-8"/>
          <w:sz w:val="30"/>
          <w:szCs w:val="30"/>
          <w:cs/>
        </w:rPr>
        <w:t>บริษัทและบริษัทย่อยได้ทำสัญญาซื้อก๊าซธรรมชาติกับกิจการที่เกี่ยวข้องกันแห่งหนึ่ง  เพื่อใช้ผลิตกระแสไฟฟ้าและไอน้ำ</w:t>
      </w:r>
      <w:r w:rsidRPr="00844066">
        <w:rPr>
          <w:rFonts w:ascii="Angsana New" w:hAnsi="Angsana New"/>
          <w:spacing w:val="-8"/>
          <w:sz w:val="30"/>
          <w:szCs w:val="30"/>
        </w:rPr>
        <w:t xml:space="preserve"> </w:t>
      </w:r>
      <w:r w:rsidRPr="00844066">
        <w:rPr>
          <w:rFonts w:ascii="Angsana New" w:hAnsi="Angsana New"/>
          <w:spacing w:val="-8"/>
          <w:sz w:val="30"/>
          <w:szCs w:val="30"/>
          <w:cs/>
        </w:rPr>
        <w:t xml:space="preserve">โดยมีอายุสัญญาตั้งแต่ </w:t>
      </w:r>
      <w:r w:rsidRPr="00844066">
        <w:rPr>
          <w:rFonts w:ascii="Angsana New" w:hAnsi="Angsana New"/>
          <w:spacing w:val="-8"/>
          <w:sz w:val="30"/>
          <w:szCs w:val="30"/>
        </w:rPr>
        <w:t xml:space="preserve">3 - 25  </w:t>
      </w:r>
      <w:r w:rsidRPr="00844066">
        <w:rPr>
          <w:rFonts w:ascii="Angsana New" w:hAnsi="Angsana New"/>
          <w:spacing w:val="-8"/>
          <w:sz w:val="30"/>
          <w:szCs w:val="30"/>
          <w:cs/>
        </w:rPr>
        <w:t>ปี</w:t>
      </w:r>
      <w:r w:rsidRPr="00844066">
        <w:rPr>
          <w:rFonts w:ascii="Angsana New" w:hAnsi="Angsana New"/>
          <w:spacing w:val="-8"/>
          <w:sz w:val="30"/>
          <w:szCs w:val="30"/>
        </w:rPr>
        <w:t xml:space="preserve"> </w:t>
      </w:r>
      <w:r w:rsidRPr="00844066">
        <w:rPr>
          <w:rFonts w:ascii="Angsana New" w:hAnsi="Angsana New"/>
          <w:spacing w:val="-8"/>
          <w:sz w:val="30"/>
          <w:szCs w:val="30"/>
          <w:cs/>
        </w:rPr>
        <w:t>ปริมาณการซื้อขายและราคาซื้อขายผลิตภัณฑ์จะเป็นไปตามที่กำหนดในสัญญา</w:t>
      </w:r>
    </w:p>
    <w:p w:rsidR="00EB5726" w:rsidRPr="00B847D1" w:rsidRDefault="00EB5726" w:rsidP="003A7F1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18"/>
        <w:jc w:val="thaiDistribute"/>
        <w:rPr>
          <w:rFonts w:ascii="Angsana New" w:hAnsi="Angsana New"/>
          <w:spacing w:val="-8"/>
          <w:sz w:val="30"/>
          <w:szCs w:val="30"/>
          <w:cs/>
        </w:rPr>
      </w:pPr>
    </w:p>
    <w:p w:rsidR="00441D59" w:rsidRPr="00B847D1" w:rsidRDefault="00677803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441D59"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สัญญาซื้อขายผลิตภัณฑ์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0209B0" w:rsidRPr="002E7DCC" w:rsidRDefault="000209B0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E7DCC">
        <w:rPr>
          <w:rFonts w:ascii="Angsana New" w:hAnsi="Angsana New"/>
          <w:sz w:val="30"/>
          <w:szCs w:val="30"/>
          <w:cs/>
        </w:rPr>
        <w:t>บริษัท</w:t>
      </w:r>
      <w:r w:rsidR="002C24B1" w:rsidRPr="002E7DCC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2E7DCC">
        <w:rPr>
          <w:rFonts w:ascii="Angsana New" w:hAnsi="Angsana New"/>
          <w:sz w:val="30"/>
          <w:szCs w:val="30"/>
          <w:cs/>
        </w:rPr>
        <w:t>ได้ทำสัญญารับซื้อและจำหน่ายไฟฟ้า</w:t>
      </w:r>
      <w:r w:rsidRPr="002E7DCC">
        <w:rPr>
          <w:rFonts w:ascii="Angsana New" w:hAnsi="Angsana New"/>
          <w:sz w:val="30"/>
          <w:szCs w:val="30"/>
        </w:rPr>
        <w:t xml:space="preserve"> </w:t>
      </w:r>
      <w:r w:rsidRPr="002E7DCC">
        <w:rPr>
          <w:rFonts w:ascii="Angsana New" w:hAnsi="Angsana New"/>
          <w:sz w:val="30"/>
          <w:szCs w:val="30"/>
          <w:cs/>
        </w:rPr>
        <w:t xml:space="preserve">ไอน้ำ น้ำเพื่อการอุตสาหกรรม และไนโตรเจนกับกิจการที่เกี่ยวข้องกันหลายแห่ง โดยมีอายุสัญญาตั้งแต่ </w:t>
      </w:r>
      <w:r w:rsidRPr="002E7DCC">
        <w:rPr>
          <w:rFonts w:ascii="Angsana New" w:hAnsi="Angsana New"/>
          <w:sz w:val="30"/>
          <w:szCs w:val="30"/>
        </w:rPr>
        <w:t xml:space="preserve">15 - 27  </w:t>
      </w:r>
      <w:r w:rsidRPr="002E7DCC">
        <w:rPr>
          <w:rFonts w:ascii="Angsana New" w:hAnsi="Angsana New"/>
          <w:sz w:val="30"/>
          <w:szCs w:val="30"/>
          <w:cs/>
        </w:rPr>
        <w:t>ปี</w:t>
      </w:r>
      <w:r w:rsidRPr="002E7DCC">
        <w:rPr>
          <w:rFonts w:ascii="Angsana New" w:hAnsi="Angsana New"/>
          <w:sz w:val="30"/>
          <w:szCs w:val="30"/>
        </w:rPr>
        <w:t xml:space="preserve"> </w:t>
      </w:r>
      <w:r w:rsidRPr="002E7DCC">
        <w:rPr>
          <w:rFonts w:ascii="Angsana New" w:hAnsi="Angsana New"/>
          <w:sz w:val="30"/>
          <w:szCs w:val="30"/>
          <w:cs/>
        </w:rPr>
        <w:t xml:space="preserve">หรือตามที่ระบุไว้ในสัญญา โดยปริมาณการซื้อขาย ราคาซื้อขายผลิตภัณฑ์ และการต่ออายุสัญญาจะเป็นไปตามที่กำหนดในสัญญา  </w:t>
      </w:r>
      <w:r w:rsidRPr="002E7DCC">
        <w:rPr>
          <w:rFonts w:ascii="Angsana New" w:hAnsi="Angsana New"/>
          <w:sz w:val="30"/>
          <w:szCs w:val="30"/>
        </w:rPr>
        <w:t xml:space="preserve"> 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844066" w:rsidRPr="00844066" w:rsidRDefault="0084406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44066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สัญญาเช่าสิทธิทางท่อ</w:t>
      </w:r>
    </w:p>
    <w:p w:rsidR="00844066" w:rsidRPr="00844066" w:rsidRDefault="0084406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="Angsana New" w:hAnsi="Angsana New"/>
          <w:sz w:val="30"/>
          <w:szCs w:val="30"/>
        </w:rPr>
      </w:pPr>
    </w:p>
    <w:p w:rsidR="00844066" w:rsidRPr="00844066" w:rsidRDefault="0084406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844066">
        <w:rPr>
          <w:rFonts w:ascii="Angsana New" w:hAnsi="Angsana New"/>
          <w:sz w:val="30"/>
          <w:szCs w:val="30"/>
          <w:cs/>
        </w:rPr>
        <w:t>บริษัทได้ทำสัญญาเช่าสิทธิทางท่อขนส่งผลิตภัณฑ์</w:t>
      </w:r>
      <w:r w:rsidR="003E7D0B">
        <w:rPr>
          <w:rFonts w:ascii="Angsana New" w:hAnsi="Angsana New" w:hint="cs"/>
          <w:sz w:val="30"/>
          <w:szCs w:val="30"/>
          <w:cs/>
        </w:rPr>
        <w:t>กับ</w:t>
      </w:r>
      <w:r w:rsidRPr="00844066">
        <w:rPr>
          <w:rFonts w:ascii="Angsana New" w:hAnsi="Angsana New"/>
          <w:sz w:val="30"/>
          <w:szCs w:val="30"/>
          <w:cs/>
        </w:rPr>
        <w:t xml:space="preserve">กิจการที่เกี่ยวข้องกัน โดยมีอายุสัญญา </w:t>
      </w:r>
      <w:r w:rsidR="003E7D0B">
        <w:rPr>
          <w:rFonts w:ascii="Angsana New" w:hAnsi="Angsana New"/>
          <w:sz w:val="30"/>
          <w:szCs w:val="30"/>
        </w:rPr>
        <w:t xml:space="preserve"> </w:t>
      </w:r>
      <w:r w:rsidRPr="00844066">
        <w:rPr>
          <w:rFonts w:ascii="Angsana New" w:hAnsi="Angsana New"/>
          <w:sz w:val="30"/>
          <w:szCs w:val="30"/>
        </w:rPr>
        <w:t xml:space="preserve">15 - 25  </w:t>
      </w:r>
      <w:r w:rsidRPr="00844066">
        <w:rPr>
          <w:rFonts w:ascii="Angsana New" w:hAnsi="Angsana New"/>
          <w:sz w:val="30"/>
          <w:szCs w:val="30"/>
          <w:cs/>
        </w:rPr>
        <w:t xml:space="preserve">ปี </w:t>
      </w:r>
    </w:p>
    <w:p w:rsidR="00844066" w:rsidRPr="00844066" w:rsidRDefault="0084406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844066" w:rsidRPr="00E500A7" w:rsidRDefault="0084406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E500A7">
        <w:rPr>
          <w:rFonts w:ascii="Angsana New" w:hAnsi="Angsana New"/>
          <w:spacing w:val="-2"/>
          <w:sz w:val="30"/>
          <w:szCs w:val="30"/>
          <w:cs/>
        </w:rPr>
        <w:t xml:space="preserve">บริษัทมีสัญญาให้เช่าสิทธิทางท่อขนส่งผลิตภัณฑ์จำนวนหลายสัญญากับกิจการที่เกี่ยวข้องกัน โดยสัญญามีระยะเวลา </w:t>
      </w:r>
      <w:r w:rsidRPr="00E500A7">
        <w:rPr>
          <w:rFonts w:ascii="Angsana New" w:hAnsi="Angsana New"/>
          <w:spacing w:val="-4"/>
          <w:sz w:val="30"/>
          <w:szCs w:val="30"/>
          <w:cs/>
        </w:rPr>
        <w:t>15 ปี นับจากวันที่มีผลบังคับตามที่ระบุไว้ในแต่ละสัญญาและสามารถต่อสัญญาได้อีก ซึ่งคู่สัญญาทั้งสองฝ่ายตกลง</w:t>
      </w:r>
      <w:r w:rsidRPr="00E500A7">
        <w:rPr>
          <w:rFonts w:ascii="Angsana New" w:hAnsi="Angsana New"/>
          <w:spacing w:val="-2"/>
          <w:sz w:val="30"/>
          <w:szCs w:val="30"/>
          <w:cs/>
        </w:rPr>
        <w:t>กันในเงื่อนไขและรายละเอียดของสัญญาต่อไป</w:t>
      </w:r>
    </w:p>
    <w:p w:rsidR="005B2107" w:rsidRDefault="005B2107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rPr>
          <w:rFonts w:ascii="Angsana New" w:hAnsi="Angsana New"/>
          <w:sz w:val="30"/>
          <w:szCs w:val="30"/>
        </w:rPr>
      </w:pP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สัญญาชดเชยต้นทุน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มีสัญญาชดเชยต้นทุนกับกิจการที่เกี่ยวข้องกันแห่งหนึ่งเพื่อชดเชยต้นทุนการก่อสร้างท่อส่งก๊าซธรรมชาติและเพื่อมีสิทธิในการใช้ท่อส่งก๊าซดังกล่าว ท่อส่งน้ำ และการใช้ประโยชน์บนที่ดินสำหรับการก่อสร้างสายส่งกระแสไฟฟ้าเพื่อเชื่อมโยงระบบของบริษัทกับการไฟฟ้าฝ่ายผลิตแห่งประเทศไทย (กฟผ.) ภายใต้เงื่อนไขของสัญญาเหล่านั้น บริษัทตกลงที่จะชดเชยต้นทุนการลงทุนที่เกิดขึ้นกับกิจการที่เกี่ยวข้องกันดังกล่าวตามหลักเกณฑ์และเงื่อนไขที่ระบุไว้ในสัญญา สัญญาเหล่านี้มีผลบังคับใช้เป็นเวลา 25 ปี หรือสิ้นสุดพร้อมกับสัญญาซื้อกระแสไฟฟ้า</w:t>
      </w:r>
      <w:r w:rsidR="00524AB8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ที่บริษัททำไว้กับกฟผ. แล้วแต่เวลาใดจะถึงก่อน</w:t>
      </w:r>
    </w:p>
    <w:p w:rsidR="00E677AE" w:rsidRDefault="00E677AE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rPr>
          <w:rFonts w:ascii="Angsana New" w:hAnsi="Angsana New"/>
          <w:sz w:val="30"/>
          <w:szCs w:val="30"/>
        </w:rPr>
      </w:pPr>
    </w:p>
    <w:p w:rsidR="00441D59" w:rsidRPr="00E677AE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rPr>
          <w:rFonts w:ascii="Angsana New" w:hAnsi="Angsana New"/>
          <w:b/>
          <w:bCs/>
          <w:i/>
          <w:iCs/>
          <w:sz w:val="2"/>
          <w:szCs w:val="2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สัญญาเช่าที่ดิน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41D59" w:rsidRPr="00524AB8" w:rsidRDefault="00441D59" w:rsidP="004F7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pacing w:val="-2"/>
          <w:sz w:val="30"/>
          <w:szCs w:val="30"/>
        </w:rPr>
      </w:pPr>
      <w:r w:rsidRPr="00524AB8">
        <w:rPr>
          <w:rFonts w:ascii="Angsana New" w:hAnsi="Angsana New"/>
          <w:spacing w:val="-2"/>
          <w:sz w:val="30"/>
          <w:szCs w:val="30"/>
          <w:cs/>
        </w:rPr>
        <w:t>บริษัทมีสัญญาเช่าที่ดินกับกิจการที่เกี่ยวข้องกันแห่งหนึ่งเพื่อเช่า/เช่าช่วงที่ดินบางแปลง</w:t>
      </w:r>
      <w:r w:rsidRPr="00524AB8">
        <w:rPr>
          <w:rFonts w:ascii="Angsana New" w:hAnsi="Angsana New"/>
          <w:spacing w:val="-2"/>
          <w:sz w:val="30"/>
          <w:szCs w:val="30"/>
        </w:rPr>
        <w:t xml:space="preserve"> </w:t>
      </w:r>
      <w:r w:rsidRPr="00524AB8">
        <w:rPr>
          <w:rFonts w:ascii="Angsana New" w:hAnsi="Angsana New"/>
          <w:spacing w:val="-2"/>
          <w:sz w:val="30"/>
          <w:szCs w:val="30"/>
          <w:cs/>
        </w:rPr>
        <w:t xml:space="preserve">ซึ่งจะสิ้นสุดในเดือนกันยายน </w:t>
      </w:r>
      <w:r w:rsidRPr="00524AB8">
        <w:rPr>
          <w:rFonts w:ascii="Angsana New" w:hAnsi="Angsana New"/>
          <w:spacing w:val="-2"/>
          <w:sz w:val="30"/>
          <w:szCs w:val="30"/>
        </w:rPr>
        <w:t xml:space="preserve">2565 </w:t>
      </w:r>
      <w:r w:rsidRPr="00524AB8">
        <w:rPr>
          <w:rFonts w:ascii="Angsana New" w:hAnsi="Angsana New"/>
          <w:spacing w:val="-2"/>
          <w:sz w:val="30"/>
          <w:szCs w:val="30"/>
          <w:cs/>
        </w:rPr>
        <w:t xml:space="preserve">โดยมีค่าเช่ารวมสำหรับปี </w:t>
      </w:r>
      <w:r w:rsidR="00181A6B" w:rsidRPr="00524AB8">
        <w:rPr>
          <w:rFonts w:ascii="Angsana New" w:hAnsi="Angsana New"/>
          <w:spacing w:val="-2"/>
          <w:sz w:val="30"/>
          <w:szCs w:val="30"/>
        </w:rPr>
        <w:t>2561</w:t>
      </w:r>
      <w:r w:rsidRPr="00524AB8">
        <w:rPr>
          <w:rFonts w:ascii="Angsana New" w:hAnsi="Angsana New"/>
          <w:spacing w:val="-2"/>
          <w:sz w:val="30"/>
          <w:szCs w:val="30"/>
        </w:rPr>
        <w:t xml:space="preserve"> </w:t>
      </w:r>
      <w:r w:rsidRPr="00524AB8">
        <w:rPr>
          <w:rFonts w:ascii="Angsana New" w:hAnsi="Angsana New"/>
          <w:spacing w:val="-2"/>
          <w:sz w:val="30"/>
          <w:szCs w:val="30"/>
          <w:cs/>
        </w:rPr>
        <w:t>เป็นจำนว</w:t>
      </w:r>
      <w:r w:rsidR="001C4BAE" w:rsidRPr="00524AB8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524AB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115FA">
        <w:rPr>
          <w:rFonts w:ascii="Angsana New" w:hAnsi="Angsana New"/>
          <w:spacing w:val="-2"/>
          <w:sz w:val="30"/>
          <w:szCs w:val="30"/>
        </w:rPr>
        <w:t>7.4</w:t>
      </w:r>
      <w:r w:rsidR="00967CC5" w:rsidRPr="00524AB8">
        <w:rPr>
          <w:rFonts w:ascii="Angsana New" w:hAnsi="Angsana New"/>
          <w:spacing w:val="-2"/>
          <w:sz w:val="30"/>
          <w:szCs w:val="30"/>
        </w:rPr>
        <w:t xml:space="preserve"> </w:t>
      </w:r>
      <w:r w:rsidRPr="00524AB8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Pr="00524AB8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(สำหรับปี </w:t>
      </w:r>
      <w:r w:rsidR="00181A6B" w:rsidRPr="00524AB8">
        <w:rPr>
          <w:rFonts w:ascii="Angsana New" w:hAnsi="Angsana New"/>
          <w:i/>
          <w:iCs/>
          <w:spacing w:val="-2"/>
          <w:sz w:val="30"/>
          <w:szCs w:val="30"/>
        </w:rPr>
        <w:t>2560</w:t>
      </w:r>
      <w:r w:rsidRPr="00524AB8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24AB8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เป็นจำนวนเงิน </w:t>
      </w:r>
      <w:r w:rsidR="00BA12F6" w:rsidRPr="00524AB8">
        <w:rPr>
          <w:rFonts w:ascii="Angsana New" w:hAnsi="Angsana New"/>
          <w:i/>
          <w:iCs/>
          <w:spacing w:val="-2"/>
          <w:sz w:val="30"/>
          <w:szCs w:val="30"/>
        </w:rPr>
        <w:t>6.9</w:t>
      </w:r>
      <w:r w:rsidR="00DA75BC" w:rsidRPr="00524AB8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52DF4" w:rsidRPr="00524AB8">
        <w:rPr>
          <w:rFonts w:ascii="Angsana New" w:hAnsi="Angsana New"/>
          <w:i/>
          <w:iCs/>
          <w:spacing w:val="-2"/>
          <w:sz w:val="30"/>
          <w:szCs w:val="30"/>
          <w:cs/>
        </w:rPr>
        <w:t>ล้</w:t>
      </w:r>
      <w:r w:rsidR="00A52DF4" w:rsidRPr="00524AB8">
        <w:rPr>
          <w:rFonts w:ascii="Angsana New" w:hAnsi="Angsana New" w:hint="cs"/>
          <w:i/>
          <w:iCs/>
          <w:spacing w:val="-2"/>
          <w:sz w:val="30"/>
          <w:szCs w:val="30"/>
          <w:cs/>
        </w:rPr>
        <w:t>าน</w:t>
      </w:r>
      <w:r w:rsidRPr="00524AB8">
        <w:rPr>
          <w:rFonts w:ascii="Angsana New" w:hAnsi="Angsana New"/>
          <w:i/>
          <w:iCs/>
          <w:spacing w:val="-2"/>
          <w:sz w:val="30"/>
          <w:szCs w:val="30"/>
          <w:cs/>
        </w:rPr>
        <w:t>บาท</w:t>
      </w:r>
      <w:r w:rsidRPr="00524AB8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524AB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4AB8">
        <w:rPr>
          <w:rFonts w:ascii="Angsana New" w:hAnsi="Angsana New"/>
          <w:spacing w:val="-2"/>
          <w:sz w:val="30"/>
          <w:szCs w:val="30"/>
        </w:rPr>
        <w:t xml:space="preserve"> </w:t>
      </w:r>
      <w:r w:rsidRPr="00524AB8">
        <w:rPr>
          <w:rFonts w:ascii="Angsana New" w:hAnsi="Angsana New"/>
          <w:spacing w:val="-2"/>
          <w:sz w:val="30"/>
          <w:szCs w:val="30"/>
          <w:cs/>
        </w:rPr>
        <w:t>และจะมีการปรับอัตราค่าเช่าทุก</w:t>
      </w:r>
      <w:r w:rsidRPr="00524AB8">
        <w:rPr>
          <w:rFonts w:ascii="Angsana New" w:hAnsi="Angsana New"/>
          <w:spacing w:val="-2"/>
          <w:sz w:val="30"/>
          <w:szCs w:val="30"/>
        </w:rPr>
        <w:t xml:space="preserve"> 5 </w:t>
      </w:r>
      <w:r w:rsidRPr="00524AB8">
        <w:rPr>
          <w:rFonts w:ascii="Angsana New" w:hAnsi="Angsana New"/>
          <w:spacing w:val="-2"/>
          <w:sz w:val="30"/>
          <w:szCs w:val="30"/>
          <w:cs/>
        </w:rPr>
        <w:t>ปี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441D59" w:rsidRPr="00B847D1" w:rsidRDefault="00BA12F6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441D59"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สัญญาเช่าพื้นที่และบริการสำนักงาน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</w:t>
      </w:r>
      <w:r w:rsidR="007E07C8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B847D1">
        <w:rPr>
          <w:rFonts w:ascii="Angsana New" w:hAnsi="Angsana New"/>
          <w:sz w:val="30"/>
          <w:szCs w:val="30"/>
          <w:cs/>
        </w:rPr>
        <w:t>ได้ทำสัญญาเช่าพื้นที่และบริการสำนักงาน</w:t>
      </w:r>
      <w:r w:rsidR="00193092" w:rsidRPr="00B847D1">
        <w:rPr>
          <w:rFonts w:ascii="Angsana New" w:hAnsi="Angsana New" w:hint="cs"/>
          <w:sz w:val="30"/>
          <w:szCs w:val="30"/>
          <w:cs/>
        </w:rPr>
        <w:t>กับกิจการ</w:t>
      </w:r>
      <w:r w:rsidR="00193092" w:rsidRPr="00B847D1">
        <w:rPr>
          <w:rFonts w:ascii="Angsana New" w:hAnsi="Angsana New"/>
          <w:sz w:val="30"/>
          <w:szCs w:val="30"/>
          <w:cs/>
        </w:rPr>
        <w:t>ที่เกี่ยวข้องกัน</w:t>
      </w:r>
      <w:r w:rsidRPr="00B847D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967CC5">
        <w:rPr>
          <w:rFonts w:ascii="Angsana New" w:hAnsi="Angsana New"/>
          <w:sz w:val="30"/>
          <w:szCs w:val="30"/>
        </w:rPr>
        <w:t>2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 w:hint="cs"/>
          <w:sz w:val="30"/>
          <w:szCs w:val="30"/>
          <w:cs/>
        </w:rPr>
        <w:t>สัญญา</w:t>
      </w:r>
      <w:r w:rsidR="003A7F18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 w:hint="cs"/>
          <w:sz w:val="30"/>
          <w:szCs w:val="30"/>
          <w:cs/>
        </w:rPr>
        <w:t>โดย</w:t>
      </w:r>
      <w:r w:rsidRPr="00B847D1">
        <w:rPr>
          <w:rFonts w:ascii="Angsana New" w:hAnsi="Angsana New"/>
          <w:sz w:val="30"/>
          <w:szCs w:val="30"/>
          <w:cs/>
        </w:rPr>
        <w:t>สัญญ</w:t>
      </w:r>
      <w:r w:rsidR="00193092" w:rsidRPr="00B847D1">
        <w:rPr>
          <w:rFonts w:ascii="Angsana New" w:hAnsi="Angsana New" w:hint="cs"/>
          <w:sz w:val="30"/>
          <w:szCs w:val="30"/>
          <w:cs/>
        </w:rPr>
        <w:t>ามีระยะเวลา</w:t>
      </w:r>
      <w:r w:rsidR="007E07C8">
        <w:rPr>
          <w:rFonts w:ascii="Angsana New" w:hAnsi="Angsana New" w:hint="cs"/>
          <w:sz w:val="30"/>
          <w:szCs w:val="30"/>
          <w:cs/>
        </w:rPr>
        <w:t xml:space="preserve"> </w:t>
      </w:r>
      <w:r w:rsidR="00BB443F">
        <w:rPr>
          <w:rFonts w:ascii="Angsana New" w:hAnsi="Angsana New"/>
          <w:sz w:val="30"/>
          <w:szCs w:val="30"/>
        </w:rPr>
        <w:t>1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193092" w:rsidRPr="00B847D1">
        <w:rPr>
          <w:rFonts w:ascii="Angsana New" w:hAnsi="Angsana New" w:hint="cs"/>
          <w:sz w:val="30"/>
          <w:szCs w:val="30"/>
          <w:cs/>
        </w:rPr>
        <w:t>และ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BB443F">
        <w:rPr>
          <w:rFonts w:ascii="Angsana New" w:hAnsi="Angsana New"/>
          <w:sz w:val="30"/>
          <w:szCs w:val="30"/>
        </w:rPr>
        <w:t>2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ปี </w:t>
      </w:r>
      <w:r w:rsidR="00E14FF5" w:rsidRPr="00B847D1">
        <w:rPr>
          <w:rFonts w:ascii="Angsana New" w:hAnsi="Angsana New" w:hint="cs"/>
          <w:sz w:val="30"/>
          <w:szCs w:val="30"/>
          <w:cs/>
        </w:rPr>
        <w:t>บริษัทสามารถต่ออายุสัญญาได้</w:t>
      </w:r>
    </w:p>
    <w:p w:rsidR="000E6D5D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สัญญาบริการและจัดหา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E677AE" w:rsidRPr="00E677AE" w:rsidRDefault="00E677AE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E677AE">
        <w:rPr>
          <w:rFonts w:ascii="Angsana New" w:hAnsi="Angsana New"/>
          <w:sz w:val="30"/>
          <w:szCs w:val="30"/>
          <w:cs/>
        </w:rPr>
        <w:t>บริษัทมีสัญญาบริการและจัดหากับกิจการที่เกี่ยวข้องกันแห่งหนึ่ง โดยกิจการที่เกี่ยวข้องกันจะให้บริการเกี่ยวกับ</w:t>
      </w:r>
      <w:r w:rsidR="003E7D0B">
        <w:rPr>
          <w:rFonts w:ascii="Angsana New" w:hAnsi="Angsana New"/>
          <w:sz w:val="30"/>
          <w:szCs w:val="30"/>
        </w:rPr>
        <w:br/>
      </w:r>
      <w:r w:rsidRPr="00E677AE">
        <w:rPr>
          <w:rFonts w:ascii="Angsana New" w:hAnsi="Angsana New"/>
          <w:sz w:val="30"/>
          <w:szCs w:val="30"/>
          <w:cs/>
        </w:rPr>
        <w:t xml:space="preserve">การจัดซื้อจัดจ้าง การให้บริการคำปรึกษาและบริการด้านอื่นๆ แก่บริษัท โดยสัญญามีระยะเวลา </w:t>
      </w:r>
      <w:r w:rsidRPr="00E677AE">
        <w:rPr>
          <w:rFonts w:ascii="Angsana New" w:hAnsi="Angsana New"/>
          <w:sz w:val="30"/>
          <w:szCs w:val="30"/>
        </w:rPr>
        <w:t xml:space="preserve">3 </w:t>
      </w:r>
      <w:r w:rsidRPr="00E677AE">
        <w:rPr>
          <w:rFonts w:ascii="Angsana New" w:hAnsi="Angsana New"/>
          <w:sz w:val="30"/>
          <w:szCs w:val="30"/>
          <w:cs/>
        </w:rPr>
        <w:t xml:space="preserve">ปี นับจากวันที่ที่มีผลบังคับตามที่ระบุไว้ในสัญญา และงวดสุดท้ายจะมีผลสิ้นสุดในเดือนธันวาคม </w:t>
      </w:r>
      <w:r w:rsidRPr="00E677AE">
        <w:rPr>
          <w:rFonts w:ascii="Angsana New" w:hAnsi="Angsana New"/>
          <w:sz w:val="30"/>
          <w:szCs w:val="30"/>
        </w:rPr>
        <w:t>2561</w:t>
      </w:r>
    </w:p>
    <w:p w:rsidR="000209B0" w:rsidRDefault="000209B0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สัญญาบริหารจัดการ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บริษัทมีสัญญาบริหารจัดการกับกิจการที่เกี่ยวข้องกันหลายแห่ง สัญญามีผลบังคับใช้ตั้งแต่วันที่ที่กำหนดในสัญญา บริษัทจะเรียกเก็บค่าบริหารจัดการดังกล่าวตามที่ระบุไว้ในสัญญา และค่าบริ</w:t>
      </w:r>
      <w:r w:rsidR="00B90369" w:rsidRPr="00B847D1">
        <w:rPr>
          <w:rFonts w:ascii="Angsana New" w:hAnsi="Angsana New" w:hint="cs"/>
          <w:sz w:val="30"/>
          <w:szCs w:val="30"/>
          <w:cs/>
        </w:rPr>
        <w:t>ห</w:t>
      </w:r>
      <w:r w:rsidRPr="00B847D1">
        <w:rPr>
          <w:rFonts w:ascii="Angsana New" w:hAnsi="Angsana New"/>
          <w:sz w:val="30"/>
          <w:szCs w:val="30"/>
          <w:cs/>
        </w:rPr>
        <w:t>ารจัดการนี้จะปรับเพิ่มขึ้นปีละครั้งตามอัตราที่กำหนดไว้ในสัญญา</w:t>
      </w:r>
    </w:p>
    <w:p w:rsidR="009B10BF" w:rsidRDefault="009B10BF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B5726" w:rsidRPr="00E677AE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rPr>
          <w:rFonts w:ascii="Angsana New" w:hAnsi="Angsana New"/>
          <w:b/>
          <w:bCs/>
          <w:i/>
          <w:iCs/>
          <w:sz w:val="2"/>
          <w:szCs w:val="2"/>
          <w:cs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สัญญาประกันภัย</w:t>
      </w:r>
    </w:p>
    <w:p w:rsidR="00441D59" w:rsidRPr="00B847D1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441D59" w:rsidRDefault="00441D59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และบริษัทย่อยหลายแห่งได้ทำกรมธรรม์ประกันภัยคุ้มครองความเสี่ยงภัยทุกประเภทกับบริษัทรับประกันภัยในประเทศแห่งหนึ่งซึ่งเป็นกิจการที่เกี่ยวข้องกัน โดยมีทุนประกันตามสัญญา กรมธรรม์ดังกล่าวมีการต่ออายุทุกปี โดยบริษัทและบริษัทย่อยบางแห่งได้ให้เจ้าหนี้เงินกู้เป็นผู้รับผลประโยชน์ตามกรมธรรม์ประกันภัยภายใต้เงื่อนไขหลักประกันของสัญญาเงินกู้</w:t>
      </w:r>
    </w:p>
    <w:p w:rsidR="00967CC5" w:rsidRDefault="00967CC5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967CC5" w:rsidRPr="00194DD4" w:rsidRDefault="00967CC5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94DD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สัญญาซ่อมบำรุง</w:t>
      </w:r>
    </w:p>
    <w:p w:rsidR="00967CC5" w:rsidRPr="000E73B8" w:rsidRDefault="00967CC5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24"/>
          <w:szCs w:val="24"/>
        </w:rPr>
      </w:pPr>
      <w:r w:rsidRPr="000E73B8">
        <w:rPr>
          <w:rFonts w:ascii="Angsana New" w:hAnsi="Angsana New"/>
          <w:sz w:val="24"/>
          <w:szCs w:val="24"/>
        </w:rPr>
        <w:t> </w:t>
      </w:r>
    </w:p>
    <w:p w:rsidR="00967CC5" w:rsidRPr="00047788" w:rsidRDefault="000436DA" w:rsidP="003A7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บริษัทและ</w:t>
      </w:r>
      <w:r w:rsidR="00967CC5" w:rsidRPr="00194DD4">
        <w:rPr>
          <w:rFonts w:ascii="Angsana New" w:hAnsi="Angsana New" w:hint="cs"/>
          <w:sz w:val="30"/>
          <w:szCs w:val="30"/>
          <w:cs/>
        </w:rPr>
        <w:t>บริษัทย่อยแห่งหนึ่งมีสัญญาซ่อมบำรุงเชิงป้องกันและแก้ไขกับบริษัทที่เกี่ยวข้องกันแห่งหนึ</w:t>
      </w:r>
      <w:r>
        <w:rPr>
          <w:rFonts w:ascii="Angsana New" w:hAnsi="Angsana New" w:hint="cs"/>
          <w:sz w:val="30"/>
          <w:szCs w:val="30"/>
          <w:cs/>
        </w:rPr>
        <w:t xml:space="preserve">่ง </w:t>
      </w:r>
      <w:r>
        <w:rPr>
          <w:rFonts w:ascii="Angsana New" w:hAnsi="Angsana New"/>
          <w:sz w:val="30"/>
          <w:szCs w:val="30"/>
          <w:cs/>
        </w:rPr>
        <w:br/>
      </w:r>
      <w:r w:rsidR="00967CC5" w:rsidRPr="00194DD4">
        <w:rPr>
          <w:rFonts w:ascii="Angsana New" w:hAnsi="Angsana New" w:hint="cs"/>
          <w:sz w:val="30"/>
          <w:szCs w:val="30"/>
          <w:cs/>
        </w:rPr>
        <w:t>(</w:t>
      </w:r>
      <w:r w:rsidR="00967CC5" w:rsidRPr="00194DD4">
        <w:rPr>
          <w:rFonts w:ascii="Angsana New" w:hAnsi="Angsana New"/>
          <w:sz w:val="30"/>
          <w:szCs w:val="30"/>
        </w:rPr>
        <w:t>"</w:t>
      </w:r>
      <w:r>
        <w:rPr>
          <w:rFonts w:ascii="Angsana New" w:hAnsi="Angsana New" w:hint="cs"/>
          <w:sz w:val="30"/>
          <w:szCs w:val="30"/>
          <w:cs/>
        </w:rPr>
        <w:t>ผู้</w:t>
      </w:r>
      <w:r w:rsidR="00967CC5" w:rsidRPr="00194DD4">
        <w:rPr>
          <w:rFonts w:ascii="Angsana New" w:hAnsi="Angsana New" w:hint="cs"/>
          <w:sz w:val="30"/>
          <w:szCs w:val="30"/>
          <w:cs/>
        </w:rPr>
        <w:t>ให้บริการ</w:t>
      </w:r>
      <w:r w:rsidR="00967CC5" w:rsidRPr="00194DD4">
        <w:rPr>
          <w:rFonts w:ascii="Angsana New" w:hAnsi="Angsana New"/>
          <w:sz w:val="30"/>
          <w:szCs w:val="30"/>
        </w:rPr>
        <w:t xml:space="preserve">") </w:t>
      </w:r>
      <w:r w:rsidR="00967CC5" w:rsidRPr="00194DD4">
        <w:rPr>
          <w:rFonts w:ascii="Angsana New" w:hAnsi="Angsana New" w:hint="cs"/>
          <w:sz w:val="30"/>
          <w:szCs w:val="30"/>
          <w:cs/>
        </w:rPr>
        <w:t xml:space="preserve">โดยผู้ให้บริการจะทำการซ่อมบำรุงอุปกรณ์และเครื่องจักรทั้งหมดภายในโรงไฟฟ้า </w:t>
      </w:r>
      <w:r w:rsidR="00967CC5" w:rsidRPr="00194DD4">
        <w:rPr>
          <w:rFonts w:ascii="Angsana New" w:hAnsi="Angsana New"/>
          <w:sz w:val="30"/>
          <w:szCs w:val="30"/>
          <w:cs/>
        </w:rPr>
        <w:t>ในการนี้บริษัท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="00967CC5">
        <w:rPr>
          <w:rFonts w:ascii="Angsana New" w:hAnsi="Angsana New" w:hint="cs"/>
          <w:sz w:val="30"/>
          <w:szCs w:val="30"/>
          <w:cs/>
        </w:rPr>
        <w:t>ย่อย</w:t>
      </w:r>
      <w:r w:rsidR="00967CC5" w:rsidRPr="00194DD4">
        <w:rPr>
          <w:rFonts w:ascii="Angsana New" w:hAnsi="Angsana New"/>
          <w:sz w:val="30"/>
          <w:szCs w:val="30"/>
          <w:cs/>
        </w:rPr>
        <w:t>มีภาระผูกพันที่จะต้องจ่ายชำระค่าบริการซ่อมบำรุงให้กับผู้ให้บริการดังกล่าวตามราคาที่ระบุไว้</w:t>
      </w:r>
      <w:r w:rsidR="003A7F18">
        <w:rPr>
          <w:rFonts w:ascii="Angsana New" w:hAnsi="Angsana New"/>
          <w:sz w:val="30"/>
          <w:szCs w:val="30"/>
        </w:rPr>
        <w:br/>
      </w:r>
      <w:r w:rsidR="00967CC5" w:rsidRPr="00194DD4">
        <w:rPr>
          <w:rFonts w:ascii="Angsana New" w:hAnsi="Angsana New"/>
          <w:sz w:val="30"/>
          <w:szCs w:val="30"/>
          <w:cs/>
        </w:rPr>
        <w:t>ในสัญญา</w:t>
      </w:r>
      <w:r w:rsidR="00967CC5" w:rsidRPr="00194DD4">
        <w:rPr>
          <w:rFonts w:ascii="Angsana New" w:hAnsi="Angsana New"/>
          <w:sz w:val="30"/>
          <w:szCs w:val="30"/>
        </w:rPr>
        <w:t xml:space="preserve"> </w:t>
      </w:r>
      <w:r w:rsidR="00967CC5" w:rsidRPr="00194DD4">
        <w:rPr>
          <w:rFonts w:ascii="Angsana New" w:hAnsi="Angsana New" w:hint="cs"/>
          <w:sz w:val="30"/>
          <w:szCs w:val="30"/>
          <w:cs/>
        </w:rPr>
        <w:t xml:space="preserve">สัญญามีอายุ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967CC5" w:rsidRPr="00194DD4">
        <w:rPr>
          <w:rFonts w:ascii="Angsana New" w:hAnsi="Angsana New"/>
          <w:sz w:val="30"/>
          <w:szCs w:val="30"/>
        </w:rPr>
        <w:t xml:space="preserve">2 </w:t>
      </w:r>
      <w:r w:rsidR="00967CC5" w:rsidRPr="00194DD4">
        <w:rPr>
          <w:rFonts w:ascii="Angsana New" w:hAnsi="Angsana New" w:hint="cs"/>
          <w:sz w:val="30"/>
          <w:szCs w:val="30"/>
          <w:cs/>
        </w:rPr>
        <w:t>ปี</w:t>
      </w:r>
    </w:p>
    <w:p w:rsidR="000E2BE8" w:rsidRDefault="000E2BE8" w:rsidP="00BA12F6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sz w:val="30"/>
          <w:szCs w:val="30"/>
          <w:highlight w:val="yellow"/>
        </w:rPr>
      </w:pPr>
    </w:p>
    <w:p w:rsidR="00B52DE5" w:rsidRDefault="00B52D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6F1D18" w:rsidRPr="00D41205" w:rsidRDefault="006C1FFA" w:rsidP="00282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"/>
          <w:szCs w:val="2"/>
          <w:cs/>
          <w:lang w:eastAsia="x-none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D41205">
        <w:rPr>
          <w:rFonts w:ascii="Angsana New" w:hAnsi="Angsana New"/>
          <w:b/>
          <w:bCs/>
          <w:sz w:val="30"/>
          <w:szCs w:val="30"/>
        </w:rPr>
        <w:tab/>
      </w:r>
      <w:r w:rsidR="006F1D18" w:rsidRPr="00D41205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</w:p>
    <w:p w:rsidR="00AE1538" w:rsidRPr="0039124D" w:rsidRDefault="00AE1538" w:rsidP="00AE1538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824"/>
        <w:gridCol w:w="1171"/>
        <w:gridCol w:w="273"/>
        <w:gridCol w:w="1170"/>
        <w:gridCol w:w="271"/>
        <w:gridCol w:w="1168"/>
        <w:gridCol w:w="269"/>
        <w:gridCol w:w="1166"/>
      </w:tblGrid>
      <w:tr w:rsidR="00BA12F6" w:rsidRPr="0060717F" w:rsidTr="003A7F18">
        <w:trPr>
          <w:tblHeader/>
        </w:trPr>
        <w:tc>
          <w:tcPr>
            <w:tcW w:w="1600" w:type="pct"/>
          </w:tcPr>
          <w:p w:rsidR="006F1D18" w:rsidRPr="00B847D1" w:rsidRDefault="006F1D18" w:rsidP="00950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4" w:type="pct"/>
          </w:tcPr>
          <w:p w:rsidR="006F1D18" w:rsidRPr="002A51E2" w:rsidRDefault="006F1D18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2" w:type="pct"/>
            <w:gridSpan w:val="3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BA12F6" w:rsidRPr="0060717F" w:rsidTr="003A7F18">
        <w:trPr>
          <w:tblHeader/>
        </w:trPr>
        <w:tc>
          <w:tcPr>
            <w:tcW w:w="1600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44" w:type="pct"/>
          </w:tcPr>
          <w:p w:rsidR="006F1D18" w:rsidRPr="002A51E2" w:rsidRDefault="006F1D18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:rsidR="006F1D18" w:rsidRPr="002A51E2" w:rsidRDefault="005469C9" w:rsidP="002E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469C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30 </w:t>
            </w:r>
            <w:r w:rsidR="002E7DC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5469C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7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6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6F1D18" w:rsidRPr="002A51E2" w:rsidRDefault="002E7DCC" w:rsidP="002E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</w:t>
            </w:r>
            <w:r w:rsidR="005469C9" w:rsidRPr="005469C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5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6F1D18" w:rsidRPr="002A51E2" w:rsidRDefault="006F1D18" w:rsidP="009507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BA12F6" w:rsidRPr="0060717F" w:rsidTr="003A7F18">
        <w:trPr>
          <w:tblHeader/>
        </w:trPr>
        <w:tc>
          <w:tcPr>
            <w:tcW w:w="1600" w:type="pct"/>
          </w:tcPr>
          <w:p w:rsidR="00181A6B" w:rsidRPr="002A51E2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44" w:type="pct"/>
          </w:tcPr>
          <w:p w:rsidR="00181A6B" w:rsidRPr="002A51E2" w:rsidRDefault="00181A6B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2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1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7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A12F6" w:rsidRPr="0060717F" w:rsidTr="003A7F18">
        <w:trPr>
          <w:tblHeader/>
        </w:trPr>
        <w:tc>
          <w:tcPr>
            <w:tcW w:w="1600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44" w:type="pct"/>
          </w:tcPr>
          <w:p w:rsidR="00C94F82" w:rsidRPr="002A51E2" w:rsidRDefault="00C94F82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56" w:type="pct"/>
            <w:gridSpan w:val="7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A12F6" w:rsidRPr="0060717F" w:rsidTr="003A7F18">
        <w:tc>
          <w:tcPr>
            <w:tcW w:w="1600" w:type="pct"/>
          </w:tcPr>
          <w:p w:rsidR="00C94F82" w:rsidRPr="00B847D1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44" w:type="pct"/>
          </w:tcPr>
          <w:p w:rsidR="00C94F82" w:rsidRPr="002A51E2" w:rsidRDefault="006C1FFA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631" w:type="pct"/>
          </w:tcPr>
          <w:p w:rsidR="00C94F82" w:rsidRPr="00B847D1" w:rsidRDefault="00C115FA" w:rsidP="00EF30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2,364,767</w:t>
            </w: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B847D1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2,211,351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C94F82" w:rsidRPr="00B847D1" w:rsidRDefault="00C115FA" w:rsidP="00E673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1,954,7</w:t>
            </w:r>
            <w:r w:rsidR="00C80BA5">
              <w:rPr>
                <w:rFonts w:ascii="Angsana New" w:hAnsi="Angsana New"/>
                <w:sz w:val="30"/>
                <w:szCs w:val="30"/>
              </w:rPr>
              <w:t>3</w:t>
            </w:r>
            <w:r w:rsidR="004C732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:rsidR="00C94F82" w:rsidRPr="002A51E2" w:rsidRDefault="00C94F82" w:rsidP="00747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C94F82" w:rsidRPr="00B847D1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1,907,904</w:t>
            </w:r>
          </w:p>
        </w:tc>
      </w:tr>
      <w:tr w:rsidR="00BA12F6" w:rsidRPr="0060717F" w:rsidTr="003A7F18">
        <w:tc>
          <w:tcPr>
            <w:tcW w:w="1600" w:type="pct"/>
          </w:tcPr>
          <w:p w:rsidR="00C94F82" w:rsidRPr="00B847D1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44" w:type="pct"/>
          </w:tcPr>
          <w:p w:rsidR="00C94F82" w:rsidRPr="002A51E2" w:rsidRDefault="00C94F82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C94F82" w:rsidRPr="00B847D1" w:rsidRDefault="00C115FA" w:rsidP="00EF30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2,503,776</w:t>
            </w: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C94F82" w:rsidRPr="00B847D1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1,452,054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C94F82" w:rsidRPr="00B847D1" w:rsidRDefault="00C115FA" w:rsidP="00C80B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1,691,96</w:t>
            </w:r>
            <w:r w:rsidR="004C732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:rsidR="00C94F82" w:rsidRPr="002A51E2" w:rsidRDefault="00C94F82" w:rsidP="00747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C94F82" w:rsidRPr="00B847D1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866,098</w:t>
            </w:r>
          </w:p>
        </w:tc>
      </w:tr>
      <w:tr w:rsidR="00BA12F6" w:rsidRPr="0060717F" w:rsidTr="003A7F18">
        <w:tc>
          <w:tcPr>
            <w:tcW w:w="1600" w:type="pct"/>
          </w:tcPr>
          <w:p w:rsidR="00C94F82" w:rsidRPr="00740D56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0D5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44" w:type="pct"/>
          </w:tcPr>
          <w:p w:rsidR="00C94F82" w:rsidRPr="00740D56" w:rsidRDefault="00C94F82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C94F82" w:rsidRPr="00740D56" w:rsidRDefault="00C115FA" w:rsidP="00EF30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4,868,543</w:t>
            </w:r>
          </w:p>
        </w:tc>
        <w:tc>
          <w:tcPr>
            <w:tcW w:w="147" w:type="pct"/>
          </w:tcPr>
          <w:p w:rsidR="00C94F82" w:rsidRPr="00740D56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C94F82" w:rsidRPr="00740D56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740D56">
              <w:rPr>
                <w:rFonts w:ascii="Angsana New" w:hAnsi="Angsana New"/>
                <w:sz w:val="30"/>
                <w:szCs w:val="30"/>
              </w:rPr>
              <w:t>3,663,405</w:t>
            </w:r>
          </w:p>
        </w:tc>
        <w:tc>
          <w:tcPr>
            <w:tcW w:w="146" w:type="pct"/>
          </w:tcPr>
          <w:p w:rsidR="00C94F82" w:rsidRPr="00740D56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</w:tcBorders>
          </w:tcPr>
          <w:p w:rsidR="00C94F82" w:rsidRPr="00740D56" w:rsidRDefault="00C115FA" w:rsidP="00E673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3,646,69</w:t>
            </w:r>
            <w:r w:rsidR="00E51EB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:rsidR="00C94F82" w:rsidRPr="00740D56" w:rsidRDefault="00C94F82" w:rsidP="00747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</w:tcBorders>
          </w:tcPr>
          <w:p w:rsidR="00C94F82" w:rsidRPr="00740D56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740D56">
              <w:rPr>
                <w:rFonts w:ascii="Angsana New" w:hAnsi="Angsana New"/>
                <w:sz w:val="30"/>
                <w:szCs w:val="30"/>
              </w:rPr>
              <w:t>2,774,002</w:t>
            </w:r>
          </w:p>
        </w:tc>
      </w:tr>
      <w:tr w:rsidR="00BA12F6" w:rsidRPr="0060717F" w:rsidTr="003A7F18">
        <w:tc>
          <w:tcPr>
            <w:tcW w:w="1600" w:type="pct"/>
          </w:tcPr>
          <w:p w:rsidR="00C94F82" w:rsidRPr="00B847D1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44" w:type="pct"/>
          </w:tcPr>
          <w:p w:rsidR="00C94F82" w:rsidRPr="002A51E2" w:rsidRDefault="00C94F82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C94F82" w:rsidRPr="00B847D1" w:rsidRDefault="00C115FA" w:rsidP="00EF30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C94F82" w:rsidRPr="00B847D1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C94F82" w:rsidRPr="00B847D1" w:rsidRDefault="00C115FA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81"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C94F82" w:rsidRPr="002A51E2" w:rsidRDefault="00C94F82" w:rsidP="00747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2" w:space="0" w:color="auto"/>
            </w:tcBorders>
          </w:tcPr>
          <w:p w:rsidR="00C94F82" w:rsidRPr="00B847D1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12F6" w:rsidRPr="0060717F" w:rsidTr="003A7F18">
        <w:tc>
          <w:tcPr>
            <w:tcW w:w="1600" w:type="pct"/>
          </w:tcPr>
          <w:p w:rsidR="00C94F82" w:rsidRPr="00B847D1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4" w:type="pct"/>
          </w:tcPr>
          <w:p w:rsidR="00C94F82" w:rsidRPr="002A51E2" w:rsidRDefault="00C94F82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847D1" w:rsidRDefault="00E51EB4" w:rsidP="00EF30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4,868</w:t>
            </w:r>
            <w:r w:rsidR="00C115FA">
              <w:rPr>
                <w:rFonts w:ascii="Angsana New" w:hAnsi="Angsana New"/>
                <w:b/>
                <w:bCs/>
                <w:sz w:val="30"/>
                <w:szCs w:val="30"/>
              </w:rPr>
              <w:t>,543</w:t>
            </w:r>
          </w:p>
        </w:tc>
        <w:tc>
          <w:tcPr>
            <w:tcW w:w="147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847D1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3,663,405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847D1" w:rsidRDefault="00E51EB4" w:rsidP="00E673B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3,646,697</w:t>
            </w:r>
          </w:p>
        </w:tc>
        <w:tc>
          <w:tcPr>
            <w:tcW w:w="145" w:type="pct"/>
          </w:tcPr>
          <w:p w:rsidR="00C94F82" w:rsidRPr="002A51E2" w:rsidRDefault="00C94F82" w:rsidP="00747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  <w:bottom w:val="double" w:sz="4" w:space="0" w:color="auto"/>
            </w:tcBorders>
          </w:tcPr>
          <w:p w:rsidR="00C94F82" w:rsidRPr="00B847D1" w:rsidRDefault="00D66743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2,774,002</w:t>
            </w:r>
          </w:p>
        </w:tc>
      </w:tr>
      <w:tr w:rsidR="00BA12F6" w:rsidRPr="0060717F" w:rsidTr="003A7F18">
        <w:tc>
          <w:tcPr>
            <w:tcW w:w="1600" w:type="pct"/>
          </w:tcPr>
          <w:p w:rsidR="00D73A70" w:rsidRPr="00B847D1" w:rsidRDefault="00D73A70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4" w:type="pct"/>
          </w:tcPr>
          <w:p w:rsidR="00D73A70" w:rsidRPr="002A51E2" w:rsidRDefault="00D73A70" w:rsidP="006F11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90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D73A70" w:rsidRPr="00B847D1" w:rsidRDefault="00D73A70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7"/>
              </w:tabs>
              <w:spacing w:line="240" w:lineRule="auto"/>
              <w:ind w:left="-115"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D73A70" w:rsidRPr="002A51E2" w:rsidRDefault="00D73A70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D73A70" w:rsidRDefault="00D73A70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D73A70" w:rsidRPr="002A51E2" w:rsidRDefault="00D73A70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</w:tcBorders>
          </w:tcPr>
          <w:p w:rsidR="00D73A70" w:rsidRPr="00B847D1" w:rsidRDefault="00D73A70" w:rsidP="004D4D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D73A70" w:rsidRPr="002A51E2" w:rsidRDefault="00D73A70" w:rsidP="00747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</w:tcBorders>
          </w:tcPr>
          <w:p w:rsidR="00D73A70" w:rsidRDefault="00D73A70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82"/>
                <w:tab w:val="decimal" w:pos="92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7F18" w:rsidRPr="0060717F" w:rsidTr="003A7F18">
        <w:tc>
          <w:tcPr>
            <w:tcW w:w="2044" w:type="pct"/>
            <w:gridSpan w:val="2"/>
          </w:tcPr>
          <w:p w:rsidR="003A7F18" w:rsidRPr="002A51E2" w:rsidRDefault="003A7F18" w:rsidP="003A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0350B">
              <w:rPr>
                <w:rFonts w:ascii="Angsana New" w:hAnsi="Angsana New"/>
                <w:b/>
                <w:sz w:val="30"/>
                <w:szCs w:val="30"/>
                <w:cs/>
              </w:rPr>
              <w:t>หนี้สูญ</w:t>
            </w:r>
            <w:r w:rsidRPr="0040350B"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และค่าเผื่อหนี้สงสัยจะสูญสำหรับ</w:t>
            </w:r>
          </w:p>
        </w:tc>
        <w:tc>
          <w:tcPr>
            <w:tcW w:w="631" w:type="pct"/>
          </w:tcPr>
          <w:p w:rsidR="003A7F18" w:rsidRPr="00B847D1" w:rsidRDefault="003A7F18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7"/>
              </w:tabs>
              <w:spacing w:line="240" w:lineRule="auto"/>
              <w:ind w:left="-115"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3A7F18" w:rsidRPr="002A51E2" w:rsidRDefault="003A7F18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3A7F18" w:rsidRDefault="003A7F18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3A7F18" w:rsidRPr="002A51E2" w:rsidRDefault="003A7F18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3A7F18" w:rsidRPr="00B847D1" w:rsidRDefault="003A7F18" w:rsidP="004D4D8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:rsidR="003A7F18" w:rsidRPr="002A51E2" w:rsidRDefault="003A7F18" w:rsidP="00747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:rsidR="003A7F18" w:rsidRDefault="003A7F18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  <w:tab w:val="decimal" w:pos="882"/>
                <w:tab w:val="decimal" w:pos="922"/>
              </w:tabs>
              <w:spacing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7F18" w:rsidRPr="0060717F" w:rsidTr="003A7F18">
        <w:tc>
          <w:tcPr>
            <w:tcW w:w="2044" w:type="pct"/>
            <w:gridSpan w:val="2"/>
          </w:tcPr>
          <w:p w:rsidR="003A7F18" w:rsidRPr="005469C9" w:rsidRDefault="003A7F18" w:rsidP="002E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162" w:right="-1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0350B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  <w:r w:rsidR="002E7DCC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เก้า</w:t>
            </w:r>
            <w:r w:rsidRPr="0040350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เดือนสิ้นสุดวันที่ </w:t>
            </w:r>
            <w:r w:rsidRPr="0040350B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5469C9">
              <w:rPr>
                <w:rFonts w:ascii="Angsana New" w:hAnsi="Angsana New"/>
                <w:bCs/>
                <w:sz w:val="30"/>
                <w:szCs w:val="30"/>
                <w:lang w:val="en-US"/>
              </w:rPr>
              <w:t>0</w:t>
            </w:r>
            <w:r w:rsidRPr="0040350B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2E7DCC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</w:t>
            </w:r>
            <w:r w:rsidR="005469C9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3A7F18" w:rsidRPr="00B847D1" w:rsidRDefault="00E51EB4" w:rsidP="00EF30B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15" w:right="-1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A7F18" w:rsidRPr="002A51E2" w:rsidRDefault="003A7F18" w:rsidP="003A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:rsidR="003A7F18" w:rsidRDefault="003A7F18" w:rsidP="003A7F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A7F18" w:rsidRPr="002A51E2" w:rsidRDefault="003A7F18" w:rsidP="003A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:rsidR="003A7F18" w:rsidRPr="00B847D1" w:rsidRDefault="00E51EB4" w:rsidP="003A7F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3A7F18" w:rsidRPr="002A51E2" w:rsidRDefault="003A7F18" w:rsidP="003A7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</w:tcPr>
          <w:p w:rsidR="003A7F18" w:rsidRDefault="003A7F18" w:rsidP="003A7F1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967CC5" w:rsidRPr="00EA1FE6" w:rsidRDefault="00967CC5" w:rsidP="00631B0C">
      <w:pPr>
        <w:rPr>
          <w:rFonts w:ascii="Angsana New" w:hAnsi="Angsana New"/>
          <w:sz w:val="30"/>
          <w:szCs w:val="30"/>
        </w:rPr>
      </w:pPr>
    </w:p>
    <w:p w:rsidR="00D73A70" w:rsidRDefault="00631B0C" w:rsidP="000E6D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ab/>
      </w:r>
    </w:p>
    <w:p w:rsidR="00631B0C" w:rsidRPr="000E6D5D" w:rsidRDefault="00D73A70" w:rsidP="00D73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631B0C" w:rsidRPr="00B847D1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:rsidR="00EA1FE6" w:rsidRDefault="00EA1FE6" w:rsidP="00AC1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7"/>
        <w:gridCol w:w="894"/>
        <w:gridCol w:w="1174"/>
        <w:gridCol w:w="271"/>
        <w:gridCol w:w="1170"/>
        <w:gridCol w:w="271"/>
        <w:gridCol w:w="1172"/>
        <w:gridCol w:w="269"/>
        <w:gridCol w:w="1179"/>
      </w:tblGrid>
      <w:tr w:rsidR="00747901" w:rsidRPr="0040350B" w:rsidTr="00E51EB4">
        <w:trPr>
          <w:tblHeader/>
        </w:trPr>
        <w:tc>
          <w:tcPr>
            <w:tcW w:w="1554" w:type="pct"/>
          </w:tcPr>
          <w:p w:rsidR="0040350B" w:rsidRPr="0040350B" w:rsidRDefault="0040350B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:rsidR="0040350B" w:rsidRPr="002A51E2" w:rsidRDefault="0040350B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:rsidR="0040350B" w:rsidRPr="002A51E2" w:rsidRDefault="0040350B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40350B" w:rsidRPr="002A51E2" w:rsidRDefault="0040350B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1" w:type="pct"/>
            <w:gridSpan w:val="3"/>
          </w:tcPr>
          <w:p w:rsidR="0040350B" w:rsidRPr="002A51E2" w:rsidRDefault="0040350B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747901" w:rsidRPr="0040350B" w:rsidTr="00E51EB4">
        <w:trPr>
          <w:tblHeader/>
        </w:trPr>
        <w:tc>
          <w:tcPr>
            <w:tcW w:w="1554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:rsidR="0040350B" w:rsidRPr="002A51E2" w:rsidRDefault="005469C9" w:rsidP="002E7D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69C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30 </w:t>
            </w:r>
            <w:r w:rsidR="002E7DC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5469C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6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6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40350B" w:rsidRPr="002A51E2" w:rsidRDefault="002E7DCC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469C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5469C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5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40350B" w:rsidRPr="002A51E2" w:rsidRDefault="0040350B" w:rsidP="00403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747901" w:rsidRPr="0040350B" w:rsidTr="00E51EB4">
        <w:trPr>
          <w:tblHeader/>
        </w:trPr>
        <w:tc>
          <w:tcPr>
            <w:tcW w:w="1554" w:type="pct"/>
          </w:tcPr>
          <w:p w:rsidR="00181A6B" w:rsidRPr="002A51E2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</w:tcPr>
          <w:p w:rsidR="00181A6B" w:rsidRPr="002A51E2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2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:rsidR="00181A6B" w:rsidRPr="00AF34E6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5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181A6B" w:rsidRPr="0061377C" w:rsidRDefault="00181A6B" w:rsidP="00181A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377C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94F82" w:rsidRPr="0040350B" w:rsidTr="00E51EB4">
        <w:trPr>
          <w:tblHeader/>
        </w:trPr>
        <w:tc>
          <w:tcPr>
            <w:tcW w:w="1554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1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64" w:type="pct"/>
            <w:gridSpan w:val="7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47901" w:rsidRPr="0040350B" w:rsidTr="00E51EB4">
        <w:tc>
          <w:tcPr>
            <w:tcW w:w="1554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5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1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47901" w:rsidRPr="0040350B" w:rsidTr="00E51EB4">
        <w:tc>
          <w:tcPr>
            <w:tcW w:w="1554" w:type="pct"/>
          </w:tcPr>
          <w:p w:rsidR="00C94F82" w:rsidRPr="0040350B" w:rsidRDefault="00C94F82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50B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481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94F82" w:rsidRPr="0040350B" w:rsidRDefault="00E51EB4" w:rsidP="00103B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2,347,399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40350B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2,181,719</w:t>
            </w: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94F82" w:rsidRPr="0040350B" w:rsidRDefault="00E51EB4" w:rsidP="00AE5D7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1,937,363</w:t>
            </w:r>
          </w:p>
        </w:tc>
        <w:tc>
          <w:tcPr>
            <w:tcW w:w="14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C94F82" w:rsidRPr="0040350B" w:rsidRDefault="00B769F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1,878,272</w:t>
            </w:r>
          </w:p>
        </w:tc>
      </w:tr>
      <w:tr w:rsidR="00747901" w:rsidRPr="0040350B" w:rsidTr="00E51EB4">
        <w:tc>
          <w:tcPr>
            <w:tcW w:w="1554" w:type="pct"/>
          </w:tcPr>
          <w:p w:rsidR="00C94F82" w:rsidRPr="0040350B" w:rsidRDefault="003C183F" w:rsidP="00C94F8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</w:t>
            </w:r>
            <w:r w:rsidR="00C94F82" w:rsidRPr="0040350B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  <w:r w:rsidR="00C94F82" w:rsidRPr="0040350B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481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C94F82" w:rsidRPr="0040350B" w:rsidRDefault="00C94F8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C94F82" w:rsidRPr="0040350B" w:rsidRDefault="00C94F8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C94F82" w:rsidRPr="0040350B" w:rsidRDefault="00C94F8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C94F82" w:rsidRPr="002A51E2" w:rsidRDefault="00C94F82" w:rsidP="00C94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C94F82" w:rsidRPr="0040350B" w:rsidRDefault="00C94F82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EB4" w:rsidRPr="0040350B" w:rsidTr="00E51EB4">
        <w:trPr>
          <w:trHeight w:val="299"/>
        </w:trPr>
        <w:tc>
          <w:tcPr>
            <w:tcW w:w="1554" w:type="pct"/>
          </w:tcPr>
          <w:p w:rsidR="00E51EB4" w:rsidRPr="0040350B" w:rsidRDefault="00E51EB4" w:rsidP="00E51EB4">
            <w:pPr>
              <w:widowControl w:val="0"/>
              <w:tabs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50B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40350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0350B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0350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17,368</w:t>
            </w:r>
          </w:p>
        </w:tc>
        <w:tc>
          <w:tcPr>
            <w:tcW w:w="146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11,564</w:t>
            </w:r>
          </w:p>
        </w:tc>
        <w:tc>
          <w:tcPr>
            <w:tcW w:w="146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17,368</w:t>
            </w:r>
          </w:p>
        </w:tc>
        <w:tc>
          <w:tcPr>
            <w:tcW w:w="145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11,564</w:t>
            </w:r>
          </w:p>
        </w:tc>
      </w:tr>
      <w:tr w:rsidR="00E51EB4" w:rsidRPr="0040350B" w:rsidTr="00E51EB4">
        <w:trPr>
          <w:trHeight w:val="330"/>
        </w:trPr>
        <w:tc>
          <w:tcPr>
            <w:tcW w:w="1554" w:type="pct"/>
          </w:tcPr>
          <w:p w:rsidR="00E51EB4" w:rsidRPr="00CA1D59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CA1D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A1D59">
              <w:rPr>
                <w:rFonts w:ascii="Angsana New" w:hAnsi="Angsana New"/>
                <w:sz w:val="30"/>
                <w:szCs w:val="30"/>
              </w:rPr>
              <w:t>-</w:t>
            </w:r>
            <w:r w:rsidRPr="00CA1D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A1D59">
              <w:rPr>
                <w:rFonts w:ascii="Angsana New" w:hAnsi="Angsana New"/>
                <w:sz w:val="30"/>
                <w:szCs w:val="30"/>
              </w:rPr>
              <w:t>6</w:t>
            </w:r>
            <w:r w:rsidRPr="00CA1D5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81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49149A">
              <w:rPr>
                <w:rFonts w:ascii="Angsana New" w:hAnsi="Angsana New"/>
                <w:sz w:val="30"/>
                <w:szCs w:val="30"/>
              </w:rPr>
              <w:t>7,524</w:t>
            </w:r>
          </w:p>
        </w:tc>
        <w:tc>
          <w:tcPr>
            <w:tcW w:w="146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49149A">
              <w:rPr>
                <w:rFonts w:ascii="Angsana New" w:hAnsi="Angsana New"/>
                <w:sz w:val="30"/>
                <w:szCs w:val="30"/>
              </w:rPr>
              <w:t>7,524</w:t>
            </w:r>
          </w:p>
        </w:tc>
      </w:tr>
      <w:tr w:rsidR="00E51EB4" w:rsidRPr="0040350B" w:rsidTr="00E51EB4">
        <w:tc>
          <w:tcPr>
            <w:tcW w:w="1554" w:type="pct"/>
          </w:tcPr>
          <w:p w:rsidR="00E51EB4" w:rsidRPr="00CA1D59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D59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CA1D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A1D59">
              <w:rPr>
                <w:rFonts w:ascii="Angsana New" w:hAnsi="Angsana New"/>
                <w:sz w:val="30"/>
                <w:szCs w:val="30"/>
              </w:rPr>
              <w:t>-</w:t>
            </w:r>
            <w:r w:rsidRPr="00CA1D5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A1D59">
              <w:rPr>
                <w:rFonts w:ascii="Angsana New" w:hAnsi="Angsana New"/>
                <w:sz w:val="30"/>
                <w:szCs w:val="30"/>
              </w:rPr>
              <w:t>12</w:t>
            </w:r>
            <w:r w:rsidRPr="00CA1D5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481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2" w:space="0" w:color="auto"/>
            </w:tcBorders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10,544</w:t>
            </w:r>
          </w:p>
        </w:tc>
        <w:tc>
          <w:tcPr>
            <w:tcW w:w="146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2" w:space="0" w:color="auto"/>
            </w:tcBorders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10,544</w:t>
            </w:r>
          </w:p>
        </w:tc>
      </w:tr>
      <w:tr w:rsidR="00E51EB4" w:rsidRPr="0040350B" w:rsidTr="00E51EB4">
        <w:tc>
          <w:tcPr>
            <w:tcW w:w="1554" w:type="pct"/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632" w:type="pct"/>
            <w:tcBorders>
              <w:top w:val="single" w:sz="2" w:space="0" w:color="auto"/>
            </w:tcBorders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2,364,767</w:t>
            </w:r>
          </w:p>
        </w:tc>
        <w:tc>
          <w:tcPr>
            <w:tcW w:w="146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49A">
              <w:rPr>
                <w:rFonts w:ascii="Angsana New" w:hAnsi="Angsana New"/>
                <w:b/>
                <w:bCs/>
                <w:sz w:val="30"/>
                <w:szCs w:val="30"/>
              </w:rPr>
              <w:t>2,211,351</w:t>
            </w:r>
          </w:p>
        </w:tc>
        <w:tc>
          <w:tcPr>
            <w:tcW w:w="146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</w:tcBorders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1,954,731</w:t>
            </w:r>
          </w:p>
        </w:tc>
        <w:tc>
          <w:tcPr>
            <w:tcW w:w="145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2" w:space="0" w:color="auto"/>
            </w:tcBorders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49A">
              <w:rPr>
                <w:rFonts w:ascii="Angsana New" w:hAnsi="Angsana New"/>
                <w:b/>
                <w:bCs/>
                <w:sz w:val="30"/>
                <w:szCs w:val="30"/>
              </w:rPr>
              <w:t>1,907,904</w:t>
            </w:r>
          </w:p>
        </w:tc>
      </w:tr>
      <w:tr w:rsidR="00E51EB4" w:rsidRPr="0040350B" w:rsidTr="00E51EB4">
        <w:tc>
          <w:tcPr>
            <w:tcW w:w="1554" w:type="pct"/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035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0350B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1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2" w:space="0" w:color="auto"/>
            </w:tcBorders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2" w:space="0" w:color="auto"/>
            </w:tcBorders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08" w:right="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1EB4" w:rsidRPr="0040350B" w:rsidTr="00E51EB4">
        <w:tc>
          <w:tcPr>
            <w:tcW w:w="1554" w:type="pct"/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2,364,767</w:t>
            </w:r>
          </w:p>
        </w:tc>
        <w:tc>
          <w:tcPr>
            <w:tcW w:w="146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single" w:sz="2" w:space="0" w:color="auto"/>
            </w:tcBorders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49A">
              <w:rPr>
                <w:rFonts w:ascii="Angsana New" w:hAnsi="Angsana New"/>
                <w:b/>
                <w:bCs/>
                <w:sz w:val="30"/>
                <w:szCs w:val="30"/>
              </w:rPr>
              <w:t>2,211,351</w:t>
            </w:r>
          </w:p>
        </w:tc>
        <w:tc>
          <w:tcPr>
            <w:tcW w:w="146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2" w:space="0" w:color="auto"/>
              <w:bottom w:val="single" w:sz="2" w:space="0" w:color="auto"/>
            </w:tcBorders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1,954,731</w:t>
            </w:r>
          </w:p>
        </w:tc>
        <w:tc>
          <w:tcPr>
            <w:tcW w:w="145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2" w:space="0" w:color="auto"/>
              <w:bottom w:val="single" w:sz="2" w:space="0" w:color="auto"/>
            </w:tcBorders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49A">
              <w:rPr>
                <w:rFonts w:ascii="Angsana New" w:hAnsi="Angsana New"/>
                <w:b/>
                <w:bCs/>
                <w:sz w:val="30"/>
                <w:szCs w:val="30"/>
              </w:rPr>
              <w:t>1,907,904</w:t>
            </w:r>
          </w:p>
        </w:tc>
      </w:tr>
      <w:tr w:rsidR="00E51EB4" w:rsidRPr="0040350B" w:rsidTr="00E51EB4">
        <w:tc>
          <w:tcPr>
            <w:tcW w:w="1554" w:type="pct"/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5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1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EB4" w:rsidRPr="0040350B" w:rsidTr="00E51EB4">
        <w:tc>
          <w:tcPr>
            <w:tcW w:w="1554" w:type="pct"/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0350B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</w:t>
            </w:r>
          </w:p>
        </w:tc>
        <w:tc>
          <w:tcPr>
            <w:tcW w:w="481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AB3794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2,470,970</w:t>
            </w:r>
          </w:p>
        </w:tc>
        <w:tc>
          <w:tcPr>
            <w:tcW w:w="146" w:type="pct"/>
          </w:tcPr>
          <w:p w:rsidR="00E51EB4" w:rsidRPr="00AB3794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AB3794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1,452,054</w:t>
            </w:r>
          </w:p>
        </w:tc>
        <w:tc>
          <w:tcPr>
            <w:tcW w:w="146" w:type="pct"/>
          </w:tcPr>
          <w:p w:rsidR="00E51EB4" w:rsidRPr="00AB3794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AB3794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1,659,160</w:t>
            </w:r>
          </w:p>
        </w:tc>
        <w:tc>
          <w:tcPr>
            <w:tcW w:w="145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866,098</w:t>
            </w:r>
          </w:p>
        </w:tc>
      </w:tr>
      <w:tr w:rsidR="00E51EB4" w:rsidRPr="0040350B" w:rsidTr="00E51EB4">
        <w:tc>
          <w:tcPr>
            <w:tcW w:w="1554" w:type="pct"/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เกิน</w:t>
            </w:r>
            <w:r w:rsidRPr="0040350B">
              <w:rPr>
                <w:rFonts w:ascii="Angsana New" w:hAnsi="Angsana New"/>
                <w:sz w:val="30"/>
                <w:szCs w:val="30"/>
                <w:cs/>
              </w:rPr>
              <w:t xml:space="preserve">กำหนดชำระ </w:t>
            </w:r>
            <w:r w:rsidRPr="0040350B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481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AB3794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E51EB4" w:rsidRPr="00AB3794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AB3794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51EB4" w:rsidRPr="00AB3794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AB3794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EB4" w:rsidRPr="0040350B" w:rsidTr="00E51EB4">
        <w:tc>
          <w:tcPr>
            <w:tcW w:w="1554" w:type="pct"/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350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0350B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0350B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0350B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481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E51EB4" w:rsidRPr="00AB3794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32,806</w:t>
            </w:r>
          </w:p>
        </w:tc>
        <w:tc>
          <w:tcPr>
            <w:tcW w:w="146" w:type="pct"/>
          </w:tcPr>
          <w:p w:rsidR="00E51EB4" w:rsidRPr="00AB3794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E51EB4" w:rsidRPr="00AB3794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AB3794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E51EB4" w:rsidRPr="00AB3794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32,806</w:t>
            </w:r>
          </w:p>
        </w:tc>
        <w:tc>
          <w:tcPr>
            <w:tcW w:w="145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1EB4" w:rsidRPr="0040350B" w:rsidTr="00E51EB4">
        <w:tc>
          <w:tcPr>
            <w:tcW w:w="1554" w:type="pct"/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1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E51EB4" w:rsidRPr="00586EAA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2,503,776</w:t>
            </w:r>
          </w:p>
        </w:tc>
        <w:tc>
          <w:tcPr>
            <w:tcW w:w="146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E51EB4" w:rsidRPr="00FE4432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432">
              <w:rPr>
                <w:rFonts w:ascii="Angsana New" w:hAnsi="Angsana New"/>
                <w:b/>
                <w:bCs/>
                <w:sz w:val="30"/>
                <w:szCs w:val="30"/>
              </w:rPr>
              <w:t>1,452,054</w:t>
            </w:r>
          </w:p>
        </w:tc>
        <w:tc>
          <w:tcPr>
            <w:tcW w:w="146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E51EB4" w:rsidRPr="00586EAA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1,691,966</w:t>
            </w:r>
          </w:p>
        </w:tc>
        <w:tc>
          <w:tcPr>
            <w:tcW w:w="145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E51EB4" w:rsidRPr="00FE4432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432">
              <w:rPr>
                <w:rFonts w:ascii="Angsana New" w:hAnsi="Angsana New"/>
                <w:b/>
                <w:bCs/>
                <w:sz w:val="30"/>
                <w:szCs w:val="30"/>
              </w:rPr>
              <w:t>866,098</w:t>
            </w:r>
          </w:p>
        </w:tc>
      </w:tr>
      <w:tr w:rsidR="00E51EB4" w:rsidRPr="0040350B" w:rsidTr="00E51EB4">
        <w:tc>
          <w:tcPr>
            <w:tcW w:w="1554" w:type="pct"/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35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0350B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481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E51EB4" w:rsidRPr="00A62A12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E51EB4" w:rsidRPr="003C183F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3C183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51EB4" w:rsidRPr="003C183F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E51EB4" w:rsidRPr="003C183F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E51EB4" w:rsidRPr="003C183F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E51EB4" w:rsidRPr="003C183F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C183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1EB4" w:rsidRPr="0040350B" w:rsidTr="00E51EB4">
        <w:tc>
          <w:tcPr>
            <w:tcW w:w="1554" w:type="pct"/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2,503,776</w:t>
            </w:r>
          </w:p>
        </w:tc>
        <w:tc>
          <w:tcPr>
            <w:tcW w:w="146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1,452,054</w:t>
            </w:r>
          </w:p>
        </w:tc>
        <w:tc>
          <w:tcPr>
            <w:tcW w:w="146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1,691,966</w:t>
            </w:r>
          </w:p>
        </w:tc>
        <w:tc>
          <w:tcPr>
            <w:tcW w:w="145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866,098</w:t>
            </w:r>
          </w:p>
        </w:tc>
      </w:tr>
      <w:tr w:rsidR="00E51EB4" w:rsidRPr="0040350B" w:rsidTr="00E51EB4">
        <w:tc>
          <w:tcPr>
            <w:tcW w:w="1554" w:type="pct"/>
          </w:tcPr>
          <w:p w:rsidR="00E51EB4" w:rsidRPr="0040350B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1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E51EB4" w:rsidDel="00C94F82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4,868,543</w:t>
            </w:r>
          </w:p>
        </w:tc>
        <w:tc>
          <w:tcPr>
            <w:tcW w:w="146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E51EB4" w:rsidRPr="0061377C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49A">
              <w:rPr>
                <w:rFonts w:ascii="Angsana New" w:hAnsi="Angsana New"/>
                <w:b/>
                <w:bCs/>
                <w:sz w:val="30"/>
                <w:szCs w:val="30"/>
              </w:rPr>
              <w:t>3,663,405</w:t>
            </w:r>
          </w:p>
        </w:tc>
        <w:tc>
          <w:tcPr>
            <w:tcW w:w="146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E51EB4" w:rsidDel="00C94F82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3,646,697</w:t>
            </w:r>
          </w:p>
        </w:tc>
        <w:tc>
          <w:tcPr>
            <w:tcW w:w="145" w:type="pct"/>
          </w:tcPr>
          <w:p w:rsidR="00E51EB4" w:rsidRPr="002A51E2" w:rsidRDefault="00E51EB4" w:rsidP="00E51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E51EB4" w:rsidRPr="0040350B" w:rsidDel="00C94F82" w:rsidRDefault="00E51EB4" w:rsidP="00E51E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49A">
              <w:rPr>
                <w:rFonts w:ascii="Angsana New" w:hAnsi="Angsana New"/>
                <w:b/>
                <w:bCs/>
                <w:sz w:val="30"/>
                <w:szCs w:val="30"/>
              </w:rPr>
              <w:t>2,774,002</w:t>
            </w:r>
          </w:p>
        </w:tc>
      </w:tr>
    </w:tbl>
    <w:p w:rsidR="000F7759" w:rsidRPr="0039124D" w:rsidRDefault="000F7759">
      <w:pPr>
        <w:rPr>
          <w:rFonts w:ascii="Angsana New" w:hAnsi="Angsana New"/>
          <w:sz w:val="30"/>
          <w:szCs w:val="30"/>
        </w:rPr>
      </w:pPr>
    </w:p>
    <w:p w:rsidR="000240CA" w:rsidRPr="00B847D1" w:rsidRDefault="003E632F" w:rsidP="000828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160"/>
          <w:tab w:val="left" w:pos="-13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</w:t>
      </w:r>
      <w:r w:rsidR="00DE5AE9" w:rsidRPr="00B847D1">
        <w:rPr>
          <w:rFonts w:ascii="Angsana New" w:hAnsi="Angsana New"/>
          <w:sz w:val="30"/>
          <w:szCs w:val="30"/>
          <w:cs/>
        </w:rPr>
        <w:t>กลุ่ม</w:t>
      </w:r>
      <w:r w:rsidRPr="00B847D1">
        <w:rPr>
          <w:rFonts w:ascii="Angsana New" w:hAnsi="Angsana New"/>
          <w:sz w:val="30"/>
          <w:szCs w:val="30"/>
          <w:cs/>
        </w:rPr>
        <w:t>บริษัทมีระยะเวลา</w:t>
      </w:r>
      <w:r w:rsidRPr="00B847D1">
        <w:rPr>
          <w:rFonts w:ascii="Angsana New" w:hAnsi="Angsana New"/>
          <w:sz w:val="30"/>
          <w:szCs w:val="30"/>
        </w:rPr>
        <w:t xml:space="preserve"> 30 </w:t>
      </w:r>
      <w:r w:rsidRPr="00B847D1">
        <w:rPr>
          <w:rFonts w:ascii="Angsana New" w:hAnsi="Angsana New"/>
          <w:sz w:val="30"/>
          <w:szCs w:val="30"/>
          <w:cs/>
        </w:rPr>
        <w:t>วัน</w:t>
      </w:r>
    </w:p>
    <w:p w:rsidR="005B1E27" w:rsidRPr="00B847D1" w:rsidRDefault="005B1E27" w:rsidP="00E950C9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</w:rPr>
        <w:sectPr w:rsidR="005B1E27" w:rsidRPr="00B847D1" w:rsidSect="002822FC">
          <w:footerReference w:type="default" r:id="rId10"/>
          <w:type w:val="nextColumn"/>
          <w:pgSz w:w="11909" w:h="16834" w:code="9"/>
          <w:pgMar w:top="691" w:right="1109" w:bottom="576" w:left="1152" w:header="720" w:footer="720" w:gutter="0"/>
          <w:paperSrc w:first="7" w:other="7"/>
          <w:cols w:space="720"/>
          <w:docGrid w:linePitch="360"/>
        </w:sectPr>
      </w:pPr>
    </w:p>
    <w:p w:rsidR="00EF3FE4" w:rsidRPr="00B847D1" w:rsidRDefault="006C1FFA" w:rsidP="00082844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5</w:t>
      </w:r>
      <w:r w:rsidR="00082844">
        <w:rPr>
          <w:rFonts w:ascii="Angsana New" w:hAnsi="Angsana New"/>
          <w:sz w:val="30"/>
          <w:szCs w:val="30"/>
          <w:u w:val="none"/>
          <w:lang w:val="en-US"/>
        </w:rPr>
        <w:tab/>
      </w:r>
      <w:r w:rsidR="005B1E27" w:rsidRPr="00B847D1">
        <w:rPr>
          <w:rFonts w:ascii="Angsana New" w:hAnsi="Angsana New"/>
          <w:sz w:val="30"/>
          <w:szCs w:val="30"/>
          <w:u w:val="none"/>
          <w:cs/>
        </w:rPr>
        <w:t>ลูกหนี้ตามสัญญาเช่าการเงิน</w:t>
      </w:r>
    </w:p>
    <w:p w:rsidR="005B1E27" w:rsidRPr="00B847D1" w:rsidRDefault="005B1E27" w:rsidP="005B1E27">
      <w:pPr>
        <w:rPr>
          <w:rFonts w:ascii="Angsana New" w:hAnsi="Angsana New"/>
          <w:sz w:val="30"/>
          <w:szCs w:val="30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170"/>
        <w:gridCol w:w="236"/>
        <w:gridCol w:w="1204"/>
        <w:gridCol w:w="270"/>
        <w:gridCol w:w="1170"/>
        <w:gridCol w:w="243"/>
        <w:gridCol w:w="1197"/>
        <w:gridCol w:w="270"/>
        <w:gridCol w:w="1170"/>
        <w:gridCol w:w="236"/>
        <w:gridCol w:w="16"/>
        <w:gridCol w:w="1188"/>
        <w:gridCol w:w="270"/>
        <w:gridCol w:w="1170"/>
        <w:gridCol w:w="270"/>
        <w:gridCol w:w="1170"/>
      </w:tblGrid>
      <w:tr w:rsidR="005B1E27" w:rsidRPr="0060717F" w:rsidTr="006E7CE8">
        <w:trPr>
          <w:trHeight w:val="380"/>
        </w:trPr>
        <w:tc>
          <w:tcPr>
            <w:tcW w:w="306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0" w:type="dxa"/>
            <w:gridSpan w:val="16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847D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1E27" w:rsidRPr="0060717F" w:rsidTr="006E7CE8">
        <w:trPr>
          <w:trHeight w:val="380"/>
        </w:trPr>
        <w:tc>
          <w:tcPr>
            <w:tcW w:w="306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7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7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4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ส่วนที่ครบกำหนดชำระ</w:t>
            </w:r>
          </w:p>
        </w:tc>
        <w:tc>
          <w:tcPr>
            <w:tcW w:w="27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</w:tr>
      <w:tr w:rsidR="005B1E27" w:rsidRPr="0060717F" w:rsidTr="006E7CE8">
        <w:trPr>
          <w:trHeight w:val="380"/>
        </w:trPr>
        <w:tc>
          <w:tcPr>
            <w:tcW w:w="306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7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หนึ่งถึงห้าปี</w:t>
            </w:r>
          </w:p>
        </w:tc>
        <w:tc>
          <w:tcPr>
            <w:tcW w:w="27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4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270" w:type="dxa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B1E27" w:rsidRPr="00B847D1" w:rsidRDefault="005B1E27" w:rsidP="00057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36406" w:rsidRPr="0060717F" w:rsidTr="006E7CE8">
        <w:trPr>
          <w:trHeight w:val="380"/>
        </w:trPr>
        <w:tc>
          <w:tcPr>
            <w:tcW w:w="3060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6406" w:rsidRPr="002A51E2" w:rsidRDefault="002E7DCC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469C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5469C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236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6406" w:rsidRPr="002A51E2" w:rsidRDefault="002E7DCC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469C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5469C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243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A36406" w:rsidRPr="002A51E2" w:rsidRDefault="002E7DCC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469C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5469C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236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6406" w:rsidRPr="002A51E2" w:rsidRDefault="002E7DCC" w:rsidP="00A36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469C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</w:t>
            </w:r>
            <w:r w:rsidRPr="005469C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270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36406" w:rsidRPr="00B847D1" w:rsidRDefault="00A36406" w:rsidP="00A36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906F86" w:rsidRPr="0060717F" w:rsidTr="006E7CE8">
        <w:trPr>
          <w:trHeight w:val="380"/>
        </w:trPr>
        <w:tc>
          <w:tcPr>
            <w:tcW w:w="3060" w:type="dxa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:rsidR="00906F86" w:rsidRPr="00B847D1" w:rsidRDefault="00906F86" w:rsidP="00906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47D1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F7759" w:rsidRPr="0060717F" w:rsidTr="006E7CE8">
        <w:tc>
          <w:tcPr>
            <w:tcW w:w="3060" w:type="dxa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0" w:type="dxa"/>
            <w:gridSpan w:val="16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847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F7759" w:rsidRPr="0060717F" w:rsidTr="006E7CE8">
        <w:tc>
          <w:tcPr>
            <w:tcW w:w="3060" w:type="dxa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</w:t>
            </w:r>
            <w:r w:rsidRPr="00B847D1">
              <w:rPr>
                <w:rFonts w:ascii="Angsana New" w:hAnsi="Angsana New"/>
                <w:sz w:val="30"/>
                <w:szCs w:val="30"/>
                <w:cs/>
                <w:lang w:val="th-TH"/>
              </w:rPr>
              <w:t>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F7759" w:rsidRPr="00B847D1" w:rsidRDefault="00E51EB4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1,173,33</w:t>
            </w:r>
            <w:r w:rsidR="009A095B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0F7759" w:rsidRPr="00B847D1" w:rsidRDefault="00B769F2" w:rsidP="006E7CE8">
            <w:pPr>
              <w:pStyle w:val="a0"/>
              <w:tabs>
                <w:tab w:val="decimal" w:pos="98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1,148,037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7759" w:rsidRPr="00B847D1" w:rsidRDefault="00E51EB4" w:rsidP="006E7CE8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4,451,474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:rsidR="000F7759" w:rsidRPr="00B847D1" w:rsidRDefault="00B769F2" w:rsidP="006E7CE8">
            <w:pPr>
              <w:pStyle w:val="a0"/>
              <w:tabs>
                <w:tab w:val="decimal" w:pos="99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4,566,537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0F7759" w:rsidRPr="00B847D1" w:rsidRDefault="00E51EB4" w:rsidP="006E7CE8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1,821,059</w:t>
            </w:r>
          </w:p>
        </w:tc>
        <w:tc>
          <w:tcPr>
            <w:tcW w:w="252" w:type="dxa"/>
            <w:gridSpan w:val="2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:rsidR="000F7759" w:rsidRPr="00B847D1" w:rsidRDefault="00B769F2" w:rsidP="006E7CE8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2,589,728</w:t>
            </w:r>
          </w:p>
        </w:tc>
        <w:tc>
          <w:tcPr>
            <w:tcW w:w="270" w:type="dxa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7759" w:rsidRPr="00B847D1" w:rsidRDefault="00BD708C" w:rsidP="009A095B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7,445,86</w:t>
            </w:r>
            <w:r w:rsidR="009A095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0F7759" w:rsidRPr="00B847D1" w:rsidRDefault="0023122A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8,304,302</w:t>
            </w:r>
          </w:p>
        </w:tc>
      </w:tr>
      <w:tr w:rsidR="000F7759" w:rsidRPr="0060717F" w:rsidTr="006E7CE8">
        <w:tc>
          <w:tcPr>
            <w:tcW w:w="3060" w:type="dxa"/>
            <w:vAlign w:val="bottom"/>
          </w:tcPr>
          <w:p w:rsidR="000F7759" w:rsidRPr="00B847D1" w:rsidRDefault="000F7759" w:rsidP="00434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08" w:hanging="333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847D1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B847D1"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  <w:tab/>
            </w:r>
            <w:r w:rsidRPr="00B847D1">
              <w:rPr>
                <w:rFonts w:ascii="Angsana New" w:hAnsi="Angsana New"/>
                <w:spacing w:val="-6"/>
                <w:sz w:val="30"/>
                <w:szCs w:val="30"/>
                <w:cs/>
              </w:rPr>
              <w:t>ดอกเบี้ยที่ยังไม่ถือเป็นรายได้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E51EB4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(497,326)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B769F2" w:rsidP="006E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(542,850)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E51EB4" w:rsidP="006E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(1,289,557)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B769F2" w:rsidP="006E7CE8">
            <w:pPr>
              <w:pStyle w:val="a0"/>
              <w:tabs>
                <w:tab w:val="decimal" w:pos="99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(1,511,544)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F7759" w:rsidRPr="00B847D1" w:rsidRDefault="00E51EB4" w:rsidP="006E7CE8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(145,442)</w:t>
            </w:r>
          </w:p>
        </w:tc>
        <w:tc>
          <w:tcPr>
            <w:tcW w:w="252" w:type="dxa"/>
            <w:gridSpan w:val="2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0F7759" w:rsidRPr="00B847D1" w:rsidRDefault="00B769F2" w:rsidP="006E7CE8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(290,531)</w:t>
            </w:r>
          </w:p>
        </w:tc>
        <w:tc>
          <w:tcPr>
            <w:tcW w:w="270" w:type="dxa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BD708C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(1,932,325)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23122A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(2,344,925)</w:t>
            </w:r>
          </w:p>
        </w:tc>
      </w:tr>
      <w:tr w:rsidR="000F7759" w:rsidRPr="00FD374A" w:rsidTr="006E7CE8">
        <w:tc>
          <w:tcPr>
            <w:tcW w:w="3060" w:type="dxa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59" w:rsidRPr="008C7EC9" w:rsidRDefault="00E51EB4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676,00</w:t>
            </w:r>
            <w:r w:rsidR="009A095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7759" w:rsidRPr="008C7EC9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59" w:rsidRPr="008C7EC9" w:rsidRDefault="00B769F2" w:rsidP="006E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605,187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8C7EC9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59" w:rsidRPr="008C7EC9" w:rsidRDefault="00E51EB4" w:rsidP="006E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3,161,917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0F7759" w:rsidRPr="008C7EC9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59" w:rsidRPr="008C7EC9" w:rsidRDefault="00B769F2" w:rsidP="006E7CE8">
            <w:pPr>
              <w:pStyle w:val="a0"/>
              <w:tabs>
                <w:tab w:val="decimal" w:pos="99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3,054,993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8C7EC9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0F7759" w:rsidRPr="008C7EC9" w:rsidRDefault="00BD708C" w:rsidP="006E7CE8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1,675,617</w:t>
            </w:r>
          </w:p>
        </w:tc>
        <w:tc>
          <w:tcPr>
            <w:tcW w:w="252" w:type="dxa"/>
            <w:gridSpan w:val="2"/>
            <w:vAlign w:val="bottom"/>
          </w:tcPr>
          <w:p w:rsidR="000F7759" w:rsidRPr="008C7EC9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:rsidR="000F7759" w:rsidRPr="008C7EC9" w:rsidRDefault="00B769F2" w:rsidP="006E7CE8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2,299,197</w:t>
            </w:r>
          </w:p>
        </w:tc>
        <w:tc>
          <w:tcPr>
            <w:tcW w:w="270" w:type="dxa"/>
            <w:vAlign w:val="bottom"/>
          </w:tcPr>
          <w:p w:rsidR="000F7759" w:rsidRPr="008C7EC9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59" w:rsidRPr="008C7EC9" w:rsidRDefault="00BD708C" w:rsidP="009A095B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5,513,54</w:t>
            </w:r>
            <w:r w:rsidR="009A095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F7759" w:rsidRPr="003C183F" w:rsidRDefault="0023122A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183F">
              <w:rPr>
                <w:rFonts w:ascii="Angsana New" w:hAnsi="Angsana New"/>
                <w:sz w:val="30"/>
                <w:szCs w:val="30"/>
                <w:lang w:val="en-US"/>
              </w:rPr>
              <w:t>5,959,377</w:t>
            </w:r>
          </w:p>
        </w:tc>
      </w:tr>
      <w:tr w:rsidR="000F7759" w:rsidRPr="0060717F" w:rsidTr="006E7CE8">
        <w:tc>
          <w:tcPr>
            <w:tcW w:w="3060" w:type="dxa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B847D1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B847D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9A095B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B769F2" w:rsidP="006E7CE8">
            <w:pPr>
              <w:pStyle w:val="a0"/>
              <w:tabs>
                <w:tab w:val="decimal" w:pos="988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E51EB4" w:rsidP="006E7CE8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B769F2" w:rsidP="006E7CE8">
            <w:pPr>
              <w:pStyle w:val="a0"/>
              <w:tabs>
                <w:tab w:val="decimal" w:pos="999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F7759" w:rsidRPr="00B847D1" w:rsidRDefault="00BD708C" w:rsidP="006E7CE8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  <w:gridSpan w:val="2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:rsidR="000F7759" w:rsidRPr="00B847D1" w:rsidRDefault="00B769F2" w:rsidP="006E7CE8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BD708C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7759" w:rsidRPr="00B847D1" w:rsidRDefault="0023122A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F7759" w:rsidRPr="0060717F" w:rsidTr="006E7CE8">
        <w:tc>
          <w:tcPr>
            <w:tcW w:w="3060" w:type="dxa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702"/>
                <w:tab w:val="decimal" w:pos="792"/>
              </w:tabs>
              <w:ind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759" w:rsidRPr="00B847D1" w:rsidRDefault="00E51EB4" w:rsidP="009A095B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676,00</w:t>
            </w:r>
            <w:r w:rsidR="009A09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759" w:rsidRPr="00B847D1" w:rsidRDefault="00B769F2" w:rsidP="006E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605,187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759" w:rsidRPr="00B847D1" w:rsidRDefault="00E51EB4" w:rsidP="006E7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3,161,917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759" w:rsidRPr="00B847D1" w:rsidRDefault="00B769F2" w:rsidP="006E7CE8">
            <w:pPr>
              <w:pStyle w:val="a0"/>
              <w:tabs>
                <w:tab w:val="decimal" w:pos="999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3,054,993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759" w:rsidRPr="00B847D1" w:rsidRDefault="00BD708C" w:rsidP="006E7CE8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1,675,617</w:t>
            </w:r>
          </w:p>
        </w:tc>
        <w:tc>
          <w:tcPr>
            <w:tcW w:w="252" w:type="dxa"/>
            <w:gridSpan w:val="2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7759" w:rsidRPr="00B847D1" w:rsidRDefault="00B769F2" w:rsidP="006E7CE8">
            <w:pPr>
              <w:pStyle w:val="a0"/>
              <w:tabs>
                <w:tab w:val="decimal" w:pos="97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2,299,197</w:t>
            </w:r>
          </w:p>
        </w:tc>
        <w:tc>
          <w:tcPr>
            <w:tcW w:w="270" w:type="dxa"/>
            <w:vAlign w:val="bottom"/>
          </w:tcPr>
          <w:p w:rsidR="000F7759" w:rsidRPr="00B847D1" w:rsidRDefault="000F7759" w:rsidP="000F7759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759" w:rsidRPr="00B847D1" w:rsidRDefault="00BD708C" w:rsidP="009A095B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5,513,54</w:t>
            </w:r>
            <w:r w:rsidR="009A09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7759" w:rsidRPr="00B847D1" w:rsidRDefault="000F7759" w:rsidP="000F7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7759" w:rsidRPr="00B847D1" w:rsidRDefault="0023122A" w:rsidP="006E7CE8">
            <w:pPr>
              <w:pStyle w:val="a0"/>
              <w:tabs>
                <w:tab w:val="decimal" w:pos="954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5,959,377</w:t>
            </w:r>
          </w:p>
        </w:tc>
      </w:tr>
    </w:tbl>
    <w:p w:rsidR="00087A5F" w:rsidRPr="00B847D1" w:rsidRDefault="00087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:rsidR="00F437D5" w:rsidRPr="00B847D1" w:rsidRDefault="00D644E4" w:rsidP="00B93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2E7DCC" w:rsidRPr="002E7DCC">
        <w:rPr>
          <w:rFonts w:ascii="Angsana New" w:hAnsi="Angsana New"/>
          <w:sz w:val="30"/>
          <w:szCs w:val="30"/>
          <w:cs/>
        </w:rPr>
        <w:t>30 กันยายน</w:t>
      </w:r>
      <w:r w:rsidR="002E7DCC">
        <w:rPr>
          <w:rFonts w:ascii="Angsana New" w:hAnsi="Angsana New" w:hint="cs"/>
          <w:sz w:val="30"/>
          <w:szCs w:val="30"/>
          <w:cs/>
        </w:rPr>
        <w:t xml:space="preserve"> </w:t>
      </w:r>
      <w:r w:rsidR="00C94F82">
        <w:rPr>
          <w:rFonts w:ascii="Angsana New" w:hAnsi="Angsana New" w:hint="cs"/>
          <w:sz w:val="30"/>
          <w:szCs w:val="30"/>
          <w:cs/>
        </w:rPr>
        <w:t>25</w:t>
      </w:r>
      <w:r w:rsidR="00906F86">
        <w:rPr>
          <w:rFonts w:ascii="Angsana New" w:hAnsi="Angsana New"/>
          <w:sz w:val="30"/>
          <w:szCs w:val="30"/>
        </w:rPr>
        <w:t>61</w:t>
      </w:r>
      <w:r w:rsidR="00C94F82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  <w:lang w:val="th-TH"/>
        </w:rPr>
        <w:t xml:space="preserve">และ </w:t>
      </w:r>
      <w:r w:rsidRPr="00B847D1">
        <w:rPr>
          <w:rFonts w:ascii="Angsana New" w:hAnsi="Angsana New"/>
          <w:sz w:val="30"/>
          <w:szCs w:val="30"/>
        </w:rPr>
        <w:t xml:space="preserve">31 </w:t>
      </w:r>
      <w:r w:rsidRPr="00B847D1">
        <w:rPr>
          <w:rFonts w:ascii="Angsana New" w:hAnsi="Angsana New"/>
          <w:sz w:val="30"/>
          <w:szCs w:val="30"/>
          <w:cs/>
          <w:lang w:val="th-TH"/>
        </w:rPr>
        <w:t xml:space="preserve">ธันวาคม </w:t>
      </w:r>
      <w:r w:rsidR="00906F86">
        <w:rPr>
          <w:rFonts w:ascii="Angsana New" w:hAnsi="Angsana New"/>
          <w:sz w:val="30"/>
          <w:szCs w:val="30"/>
        </w:rPr>
        <w:t>2560</w:t>
      </w:r>
      <w:r w:rsidR="00C94F82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  <w:lang w:val="th-TH"/>
        </w:rPr>
        <w:t>กลุ่มบริษัทและบริษัทไม่มีลูกหนี้ตามสัญญาเช่าการเงินที่เกินกำหนดชำระหนี้</w:t>
      </w:r>
    </w:p>
    <w:p w:rsidR="00087A5F" w:rsidRPr="00B847D1" w:rsidRDefault="00087A5F" w:rsidP="005B1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  <w:sectPr w:rsidR="00087A5F" w:rsidRPr="00B847D1" w:rsidSect="0041506C">
          <w:footerReference w:type="default" r:id="rId11"/>
          <w:type w:val="nextColumn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A01083" w:rsidRPr="00B847D1" w:rsidRDefault="006C1FFA" w:rsidP="00A01083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6</w:t>
      </w:r>
      <w:r w:rsidR="00A01083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A01083" w:rsidRPr="00B847D1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เงินลงทุนในบริษัทร่วม</w:t>
      </w:r>
      <w:r w:rsidR="00A01083" w:rsidRPr="00B847D1">
        <w:rPr>
          <w:rFonts w:ascii="Angsana New" w:hAnsi="Angsana New"/>
          <w:sz w:val="30"/>
          <w:szCs w:val="30"/>
          <w:u w:val="none"/>
          <w:cs/>
        </w:rPr>
        <w:t>และการร่วมค้า</w:t>
      </w:r>
    </w:p>
    <w:p w:rsidR="00A01083" w:rsidRDefault="00A01083" w:rsidP="00A01083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66"/>
        <w:gridCol w:w="271"/>
        <w:gridCol w:w="1188"/>
        <w:gridCol w:w="263"/>
        <w:gridCol w:w="1161"/>
        <w:gridCol w:w="271"/>
        <w:gridCol w:w="1172"/>
      </w:tblGrid>
      <w:tr w:rsidR="00747901" w:rsidRPr="00E16D42" w:rsidTr="003A7F18">
        <w:trPr>
          <w:tblHeader/>
        </w:trPr>
        <w:tc>
          <w:tcPr>
            <w:tcW w:w="2038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6" w:type="pct"/>
            <w:gridSpan w:val="3"/>
          </w:tcPr>
          <w:p w:rsidR="00747901" w:rsidRPr="00DC2434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5" w:type="pct"/>
            <w:gridSpan w:val="3"/>
          </w:tcPr>
          <w:p w:rsidR="00747901" w:rsidRPr="00DC2434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747901" w:rsidRPr="00F54C51" w:rsidTr="003A7F18">
        <w:trPr>
          <w:trHeight w:val="369"/>
          <w:tblHeader/>
        </w:trPr>
        <w:tc>
          <w:tcPr>
            <w:tcW w:w="2038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0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6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2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 w:hanging="10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6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</w:tr>
      <w:tr w:rsidR="00747901" w:rsidRPr="00E16D42" w:rsidTr="003A7F18">
        <w:trPr>
          <w:tblHeader/>
        </w:trPr>
        <w:tc>
          <w:tcPr>
            <w:tcW w:w="2038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D031C" w:rsidRPr="00801255" w:rsidTr="00C9750F">
        <w:tc>
          <w:tcPr>
            <w:tcW w:w="2038" w:type="pct"/>
          </w:tcPr>
          <w:p w:rsidR="00ED031C" w:rsidRPr="002A51E2" w:rsidRDefault="00ED031C" w:rsidP="00C97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การร่วมค้า</w:t>
            </w:r>
          </w:p>
        </w:tc>
        <w:tc>
          <w:tcPr>
            <w:tcW w:w="629" w:type="pct"/>
            <w:vAlign w:val="bottom"/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00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D031C" w:rsidRPr="00801255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0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ED031C" w:rsidRPr="00801255" w:rsidRDefault="00ED031C" w:rsidP="00C9750F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D031C" w:rsidRPr="00801255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</w:tcPr>
          <w:p w:rsidR="00ED031C" w:rsidRPr="00801255" w:rsidRDefault="00ED031C" w:rsidP="00C9750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1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031C" w:rsidRPr="00E16D42" w:rsidTr="00C9750F">
        <w:tc>
          <w:tcPr>
            <w:tcW w:w="2038" w:type="pct"/>
          </w:tcPr>
          <w:p w:rsidR="00ED031C" w:rsidRPr="002A51E2" w:rsidRDefault="00ED031C" w:rsidP="00C97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มกราคม</w:t>
            </w:r>
          </w:p>
        </w:tc>
        <w:tc>
          <w:tcPr>
            <w:tcW w:w="629" w:type="pct"/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2,626,124</w:t>
            </w: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2,476,611</w:t>
            </w:r>
          </w:p>
        </w:tc>
        <w:tc>
          <w:tcPr>
            <w:tcW w:w="142" w:type="pct"/>
          </w:tcPr>
          <w:p w:rsidR="00ED031C" w:rsidRPr="000D297E" w:rsidRDefault="00ED031C" w:rsidP="00C9750F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ED031C" w:rsidRPr="00492AA8" w:rsidRDefault="00ED031C" w:rsidP="00C9750F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2,522,673</w:t>
            </w:r>
          </w:p>
        </w:tc>
        <w:tc>
          <w:tcPr>
            <w:tcW w:w="146" w:type="pct"/>
          </w:tcPr>
          <w:p w:rsidR="00ED031C" w:rsidRPr="000D297E" w:rsidRDefault="00ED031C" w:rsidP="00C9750F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ED031C" w:rsidRPr="00492AA8" w:rsidRDefault="00ED031C" w:rsidP="00C9750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492AA8">
              <w:rPr>
                <w:rFonts w:ascii="Angsana New" w:hAnsi="Angsana New" w:cs="Angsana New"/>
                <w:sz w:val="30"/>
                <w:szCs w:val="30"/>
              </w:rPr>
              <w:t>2,496,553</w:t>
            </w:r>
          </w:p>
        </w:tc>
      </w:tr>
      <w:tr w:rsidR="00ED031C" w:rsidRPr="00E16D42" w:rsidTr="00C9750F">
        <w:tc>
          <w:tcPr>
            <w:tcW w:w="2038" w:type="pct"/>
          </w:tcPr>
          <w:p w:rsidR="00ED031C" w:rsidRPr="002A51E2" w:rsidRDefault="00ED031C" w:rsidP="00C97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ส่วนแบ่งกำไ</w:t>
            </w: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สุทธิจากเงินลงทุน</w:t>
            </w:r>
          </w:p>
        </w:tc>
        <w:tc>
          <w:tcPr>
            <w:tcW w:w="629" w:type="pct"/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ED031C" w:rsidRPr="00492AA8" w:rsidRDefault="00ED031C" w:rsidP="00C9750F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ED031C" w:rsidRPr="00492AA8" w:rsidRDefault="00ED031C" w:rsidP="00C9750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6254" w:rsidRPr="00E16D42" w:rsidTr="00C9750F">
        <w:tc>
          <w:tcPr>
            <w:tcW w:w="2038" w:type="pct"/>
          </w:tcPr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ตามวิธีส่วนได้เสีย</w:t>
            </w:r>
          </w:p>
        </w:tc>
        <w:tc>
          <w:tcPr>
            <w:tcW w:w="629" w:type="pct"/>
          </w:tcPr>
          <w:p w:rsidR="00276254" w:rsidRPr="00E16D42" w:rsidRDefault="008B5CA4" w:rsidP="00EE5C0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345,04</w:t>
            </w:r>
            <w:r w:rsidR="00913EC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1" w:type="pct"/>
          </w:tcPr>
          <w:p w:rsidR="00276254" w:rsidRPr="00E16D42" w:rsidRDefault="00660BD5" w:rsidP="002762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330,486</w:t>
            </w:r>
          </w:p>
        </w:tc>
        <w:tc>
          <w:tcPr>
            <w:tcW w:w="142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:rsidR="00276254" w:rsidRPr="008B5CA4" w:rsidRDefault="008B5CA4" w:rsidP="0027625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:rsidR="00276254" w:rsidRDefault="00276254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6254" w:rsidRPr="00B06260" w:rsidTr="00C9750F">
        <w:tc>
          <w:tcPr>
            <w:tcW w:w="2038" w:type="pct"/>
          </w:tcPr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629" w:type="pct"/>
          </w:tcPr>
          <w:p w:rsidR="00276254" w:rsidRPr="00492AA8" w:rsidRDefault="008B5CA4" w:rsidP="000B585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(400,600)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:rsidR="00276254" w:rsidRPr="00276254" w:rsidRDefault="00276254" w:rsidP="00660BD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27625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60BD5">
              <w:rPr>
                <w:rFonts w:ascii="Angsana New" w:hAnsi="Angsana New" w:cs="Angsana New"/>
                <w:sz w:val="30"/>
                <w:szCs w:val="30"/>
              </w:rPr>
              <w:t>221,667</w:t>
            </w:r>
            <w:r w:rsidRPr="0027625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276254" w:rsidRPr="006030B5" w:rsidRDefault="008B5CA4" w:rsidP="0027625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276254" w:rsidRPr="006030B5" w:rsidRDefault="00276254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6254" w:rsidRPr="00B06260" w:rsidTr="00C9750F">
        <w:tc>
          <w:tcPr>
            <w:tcW w:w="2038" w:type="pct"/>
          </w:tcPr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จ่ายชำระค่าหุ้นเพิ่มเติม</w:t>
            </w:r>
          </w:p>
        </w:tc>
        <w:tc>
          <w:tcPr>
            <w:tcW w:w="629" w:type="pct"/>
          </w:tcPr>
          <w:p w:rsidR="00276254" w:rsidRPr="008B5CA4" w:rsidRDefault="008B5CA4" w:rsidP="000C743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77,220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:rsidR="00276254" w:rsidRPr="00276254" w:rsidRDefault="00276254" w:rsidP="002762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27625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276254" w:rsidRDefault="008B5CA4" w:rsidP="00703B0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77,220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276254" w:rsidRDefault="00276254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6254" w:rsidRPr="00B06260" w:rsidTr="00C9750F">
        <w:tc>
          <w:tcPr>
            <w:tcW w:w="2038" w:type="pct"/>
          </w:tcPr>
          <w:p w:rsidR="00276254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ของอัตราแลกเปลี่ยน</w:t>
            </w:r>
          </w:p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276254" w:rsidRPr="00492AA8" w:rsidRDefault="00913EC8" w:rsidP="00EE5C0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(919</w:t>
            </w:r>
            <w:r w:rsidR="008B5CA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276254" w:rsidRPr="00276254" w:rsidRDefault="00276254" w:rsidP="002762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  <w:p w:rsidR="00276254" w:rsidRPr="00276254" w:rsidRDefault="00276254" w:rsidP="00660BD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27625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60BD5">
              <w:rPr>
                <w:rFonts w:ascii="Angsana New" w:hAnsi="Angsana New" w:cs="Angsana New"/>
                <w:sz w:val="30"/>
                <w:szCs w:val="30"/>
              </w:rPr>
              <w:t>20,331</w:t>
            </w:r>
            <w:r w:rsidRPr="0027625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276254" w:rsidRDefault="008B5CA4" w:rsidP="0027625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276254" w:rsidRDefault="00276254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  <w:p w:rsidR="00276254" w:rsidRDefault="00276254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D031C" w:rsidRPr="00B06260" w:rsidTr="00C9750F">
        <w:tc>
          <w:tcPr>
            <w:tcW w:w="2038" w:type="pct"/>
          </w:tcPr>
          <w:p w:rsidR="00ED031C" w:rsidRPr="002A51E2" w:rsidRDefault="00ED031C" w:rsidP="00C97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="002E7DCC" w:rsidRPr="002E7DC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30 </w:t>
            </w:r>
            <w:r w:rsidR="002E7DCC" w:rsidRPr="002E7DC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ED031C" w:rsidRPr="00747901" w:rsidRDefault="008B5CA4" w:rsidP="00C9750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2,646,873</w:t>
            </w: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ED031C" w:rsidRPr="00492AA8" w:rsidRDefault="00276254" w:rsidP="00660BD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625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</w:t>
            </w:r>
            <w:r w:rsidR="00660B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565,099</w:t>
            </w:r>
          </w:p>
        </w:tc>
        <w:tc>
          <w:tcPr>
            <w:tcW w:w="142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ED031C" w:rsidRPr="00747901" w:rsidRDefault="008B5CA4" w:rsidP="00C9750F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2,599,893</w:t>
            </w: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2,496,553</w:t>
            </w:r>
          </w:p>
        </w:tc>
      </w:tr>
      <w:tr w:rsidR="00ED031C" w:rsidRPr="00B06260" w:rsidTr="00C9750F">
        <w:tc>
          <w:tcPr>
            <w:tcW w:w="2038" w:type="pct"/>
          </w:tcPr>
          <w:p w:rsidR="00ED031C" w:rsidRPr="002A51E2" w:rsidRDefault="00ED031C" w:rsidP="00C97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2A51E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าคม</w:t>
            </w:r>
          </w:p>
        </w:tc>
        <w:tc>
          <w:tcPr>
            <w:tcW w:w="629" w:type="pct"/>
            <w:tcBorders>
              <w:top w:val="double" w:sz="4" w:space="0" w:color="auto"/>
            </w:tcBorders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00" w:hanging="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  <w:bottom w:val="double" w:sz="4" w:space="0" w:color="auto"/>
            </w:tcBorders>
          </w:tcPr>
          <w:p w:rsidR="00ED031C" w:rsidRPr="00492AA8" w:rsidRDefault="00ED031C" w:rsidP="00C9750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92A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2,626,124</w:t>
            </w:r>
          </w:p>
        </w:tc>
        <w:tc>
          <w:tcPr>
            <w:tcW w:w="142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  <w:bottom w:val="double" w:sz="4" w:space="0" w:color="auto"/>
            </w:tcBorders>
          </w:tcPr>
          <w:p w:rsidR="00ED031C" w:rsidRPr="00E16D42" w:rsidRDefault="00ED031C" w:rsidP="00C9750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56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2,522,673</w:t>
            </w:r>
          </w:p>
        </w:tc>
      </w:tr>
      <w:tr w:rsidR="00ED031C" w:rsidRPr="00B06260" w:rsidTr="00C9750F">
        <w:tc>
          <w:tcPr>
            <w:tcW w:w="2038" w:type="pct"/>
          </w:tcPr>
          <w:p w:rsidR="00ED031C" w:rsidRPr="002A51E2" w:rsidRDefault="00ED031C" w:rsidP="00C97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9" w:type="pct"/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00" w:hanging="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:rsidR="00ED031C" w:rsidDel="00917F05" w:rsidRDefault="00ED031C" w:rsidP="00C9750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56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ED031C" w:rsidRDefault="00ED031C" w:rsidP="00C9750F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ED031C" w:rsidRPr="00E16D42" w:rsidRDefault="00ED031C" w:rsidP="00C97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ED031C" w:rsidDel="003F2BF4" w:rsidRDefault="00ED031C" w:rsidP="00C9750F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47901" w:rsidRPr="00801255" w:rsidTr="003A7F18">
        <w:tc>
          <w:tcPr>
            <w:tcW w:w="2038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บริษัทร่วม</w:t>
            </w:r>
          </w:p>
        </w:tc>
        <w:tc>
          <w:tcPr>
            <w:tcW w:w="629" w:type="pct"/>
            <w:vAlign w:val="bottom"/>
          </w:tcPr>
          <w:p w:rsidR="00747901" w:rsidRPr="00E16D42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747901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747901" w:rsidRPr="00801255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center"/>
          </w:tcPr>
          <w:p w:rsidR="00747901" w:rsidRPr="00801255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E16D42" w:rsidTr="003A7F18">
        <w:tc>
          <w:tcPr>
            <w:tcW w:w="2038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มกราคม</w:t>
            </w:r>
          </w:p>
        </w:tc>
        <w:tc>
          <w:tcPr>
            <w:tcW w:w="629" w:type="pct"/>
          </w:tcPr>
          <w:p w:rsidR="00747901" w:rsidRPr="00E16D42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6,148,316</w:t>
            </w: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747901" w:rsidRPr="00E16D42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4,461,337</w:t>
            </w:r>
          </w:p>
        </w:tc>
        <w:tc>
          <w:tcPr>
            <w:tcW w:w="142" w:type="pct"/>
          </w:tcPr>
          <w:p w:rsidR="00747901" w:rsidRPr="000D297E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747901" w:rsidRPr="000D297E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400" w:lineRule="exact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923,750</w:t>
            </w:r>
          </w:p>
        </w:tc>
        <w:tc>
          <w:tcPr>
            <w:tcW w:w="146" w:type="pct"/>
          </w:tcPr>
          <w:p w:rsidR="00747901" w:rsidRPr="000D297E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747901" w:rsidRPr="000D297E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400" w:lineRule="exact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673,438</w:t>
            </w:r>
          </w:p>
        </w:tc>
      </w:tr>
      <w:tr w:rsidR="00747901" w:rsidRPr="00E16D42" w:rsidTr="003A7F18">
        <w:tc>
          <w:tcPr>
            <w:tcW w:w="2038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ส่วนแบ่งกำไ</w:t>
            </w: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สุทธิจากเงินลงทุน</w:t>
            </w:r>
          </w:p>
        </w:tc>
        <w:tc>
          <w:tcPr>
            <w:tcW w:w="629" w:type="pct"/>
          </w:tcPr>
          <w:p w:rsidR="00747901" w:rsidRPr="00E16D42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747901" w:rsidRPr="00E16D42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747901" w:rsidRPr="00E16D42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Pr="00492AA8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C82DE9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747901" w:rsidRPr="00492AA8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400" w:lineRule="exact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6254" w:rsidRPr="00E16D42" w:rsidTr="003A7F18">
        <w:tc>
          <w:tcPr>
            <w:tcW w:w="2038" w:type="pct"/>
          </w:tcPr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ตามวิธีส่วนได้เสีย</w:t>
            </w:r>
          </w:p>
        </w:tc>
        <w:tc>
          <w:tcPr>
            <w:tcW w:w="629" w:type="pct"/>
          </w:tcPr>
          <w:p w:rsidR="00276254" w:rsidRPr="00E16D42" w:rsidRDefault="00A6331F" w:rsidP="00B765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92,2</w:t>
            </w:r>
            <w:r w:rsidR="00B76504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1" w:type="pct"/>
          </w:tcPr>
          <w:p w:rsidR="00276254" w:rsidRPr="00E16D42" w:rsidRDefault="00A052D7" w:rsidP="002762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34,390</w:t>
            </w:r>
          </w:p>
        </w:tc>
        <w:tc>
          <w:tcPr>
            <w:tcW w:w="142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:rsidR="00276254" w:rsidRDefault="008B5CA4" w:rsidP="002762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:rsidR="00276254" w:rsidRDefault="00276254" w:rsidP="002762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400" w:lineRule="exact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6254" w:rsidRPr="00B06260" w:rsidTr="003A7F18">
        <w:tc>
          <w:tcPr>
            <w:tcW w:w="2038" w:type="pct"/>
          </w:tcPr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629" w:type="pct"/>
          </w:tcPr>
          <w:p w:rsidR="00276254" w:rsidRPr="00492AA8" w:rsidRDefault="008B5CA4" w:rsidP="000B5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(81,150)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:rsidR="00276254" w:rsidRPr="00276254" w:rsidRDefault="00A052D7" w:rsidP="002762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(20,288)</w:t>
            </w:r>
          </w:p>
        </w:tc>
        <w:tc>
          <w:tcPr>
            <w:tcW w:w="142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276254" w:rsidRDefault="008B5CA4" w:rsidP="002762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276254" w:rsidRDefault="00276254" w:rsidP="002762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400" w:lineRule="exact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2A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76254" w:rsidRPr="00B06260" w:rsidTr="003A7F18">
        <w:tc>
          <w:tcPr>
            <w:tcW w:w="2038" w:type="pct"/>
          </w:tcPr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จ่ายชำระค่าหุ้นเพิ่มเติม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276254" w:rsidRPr="00492AA8" w:rsidRDefault="008B5CA4" w:rsidP="00B7650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665,84</w:t>
            </w:r>
            <w:r w:rsidR="00B7650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276254" w:rsidRPr="00276254" w:rsidRDefault="00A052D7" w:rsidP="002762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1,393,648</w:t>
            </w:r>
          </w:p>
        </w:tc>
        <w:tc>
          <w:tcPr>
            <w:tcW w:w="142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276254" w:rsidRPr="00541AD4" w:rsidRDefault="008B5CA4" w:rsidP="008F2E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276254" w:rsidRPr="00541AD4" w:rsidRDefault="00A052D7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56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250,312</w:t>
            </w:r>
          </w:p>
        </w:tc>
      </w:tr>
      <w:tr w:rsidR="00276254" w:rsidRPr="00B06260" w:rsidTr="003A7F18">
        <w:tc>
          <w:tcPr>
            <w:tcW w:w="2038" w:type="pct"/>
          </w:tcPr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="002E7DCC" w:rsidRPr="002E7DC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30 </w:t>
            </w:r>
            <w:r w:rsidR="002E7DCC" w:rsidRPr="002E7DC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276254" w:rsidRPr="00747901" w:rsidRDefault="00676BCB" w:rsidP="000B585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6,825,21</w:t>
            </w:r>
            <w:r w:rsidR="00A6331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276254" w:rsidRDefault="00276254" w:rsidP="00A052D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A052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,869,087</w:t>
            </w:r>
          </w:p>
        </w:tc>
        <w:tc>
          <w:tcPr>
            <w:tcW w:w="142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276254" w:rsidRPr="00492AA8" w:rsidRDefault="008B5CA4" w:rsidP="002762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400" w:lineRule="exact"/>
              <w:ind w:left="-10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923,750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276254" w:rsidRPr="00E16D42" w:rsidRDefault="00A052D7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56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923,750</w:t>
            </w:r>
          </w:p>
        </w:tc>
      </w:tr>
      <w:tr w:rsidR="00747901" w:rsidRPr="00B06260" w:rsidTr="003A7F18">
        <w:tc>
          <w:tcPr>
            <w:tcW w:w="2038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2A51E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าคม</w:t>
            </w:r>
          </w:p>
        </w:tc>
        <w:tc>
          <w:tcPr>
            <w:tcW w:w="629" w:type="pct"/>
            <w:tcBorders>
              <w:top w:val="double" w:sz="4" w:space="0" w:color="auto"/>
            </w:tcBorders>
          </w:tcPr>
          <w:p w:rsidR="00747901" w:rsidRPr="00492AA8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ind w:left="-108" w:right="-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  <w:bottom w:val="double" w:sz="4" w:space="0" w:color="auto"/>
            </w:tcBorders>
          </w:tcPr>
          <w:p w:rsidR="00747901" w:rsidRPr="00FC33CD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6,148,316</w:t>
            </w:r>
          </w:p>
        </w:tc>
        <w:tc>
          <w:tcPr>
            <w:tcW w:w="142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:rsidR="00747901" w:rsidRPr="00492AA8" w:rsidRDefault="00747901" w:rsidP="0074790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400" w:lineRule="exact"/>
              <w:ind w:left="-10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  <w:bottom w:val="double" w:sz="4" w:space="0" w:color="auto"/>
            </w:tcBorders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56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923,750</w:t>
            </w:r>
          </w:p>
        </w:tc>
      </w:tr>
      <w:tr w:rsidR="00747901" w:rsidRPr="00B06260" w:rsidTr="003A7F18">
        <w:tc>
          <w:tcPr>
            <w:tcW w:w="2038" w:type="pct"/>
          </w:tcPr>
          <w:p w:rsidR="00747901" w:rsidRPr="002A51E2" w:rsidRDefault="00747901" w:rsidP="00C82D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9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00" w:hanging="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56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C8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56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47901" w:rsidRPr="00801255" w:rsidTr="003A7F18">
        <w:tc>
          <w:tcPr>
            <w:tcW w:w="2038" w:type="pct"/>
          </w:tcPr>
          <w:p w:rsidR="00747901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9" w:type="pct"/>
            <w:vAlign w:val="bottom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747901" w:rsidRPr="00801255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center"/>
          </w:tcPr>
          <w:p w:rsidR="00747901" w:rsidRPr="00801255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801255" w:rsidTr="003A7F18">
        <w:tc>
          <w:tcPr>
            <w:tcW w:w="2038" w:type="pct"/>
          </w:tcPr>
          <w:p w:rsidR="00747901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9" w:type="pct"/>
            <w:vAlign w:val="bottom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747901" w:rsidRPr="00801255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center"/>
          </w:tcPr>
          <w:p w:rsidR="00747901" w:rsidRPr="00801255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801255" w:rsidTr="003A7F18">
        <w:tc>
          <w:tcPr>
            <w:tcW w:w="2038" w:type="pct"/>
          </w:tcPr>
          <w:p w:rsidR="00747901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9" w:type="pct"/>
            <w:vAlign w:val="bottom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747901" w:rsidRPr="00801255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center"/>
          </w:tcPr>
          <w:p w:rsidR="00747901" w:rsidRPr="00801255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801255" w:rsidTr="003A7F18">
        <w:tc>
          <w:tcPr>
            <w:tcW w:w="2038" w:type="pct"/>
          </w:tcPr>
          <w:p w:rsidR="00747901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9" w:type="pct"/>
            <w:vAlign w:val="bottom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747901" w:rsidRPr="00801255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center"/>
          </w:tcPr>
          <w:p w:rsidR="00747901" w:rsidRPr="00801255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801255" w:rsidTr="003A7F18">
        <w:tc>
          <w:tcPr>
            <w:tcW w:w="2038" w:type="pct"/>
          </w:tcPr>
          <w:p w:rsidR="00747901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9" w:type="pct"/>
            <w:vAlign w:val="bottom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747901" w:rsidRPr="00801255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center"/>
          </w:tcPr>
          <w:p w:rsidR="00747901" w:rsidRPr="00801255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801255" w:rsidTr="003A7F18">
        <w:tc>
          <w:tcPr>
            <w:tcW w:w="2038" w:type="pct"/>
          </w:tcPr>
          <w:p w:rsidR="00747901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29" w:type="pct"/>
            <w:vAlign w:val="bottom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747901" w:rsidRPr="00801255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center"/>
          </w:tcPr>
          <w:p w:rsidR="00747901" w:rsidRPr="00801255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801255" w:rsidTr="003A7F18">
        <w:tc>
          <w:tcPr>
            <w:tcW w:w="2038" w:type="pct"/>
          </w:tcPr>
          <w:p w:rsidR="00747901" w:rsidRPr="002A51E2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29" w:type="pct"/>
            <w:vAlign w:val="bottom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41" w:type="pct"/>
            <w:vAlign w:val="bottom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6" w:hanging="17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2" w:type="pct"/>
          </w:tcPr>
          <w:p w:rsidR="00747901" w:rsidRPr="00801255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801255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71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vAlign w:val="center"/>
          </w:tcPr>
          <w:p w:rsidR="00747901" w:rsidRPr="00801255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8" w:hanging="1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7901" w:rsidRPr="00E16D42" w:rsidTr="003A7F18">
        <w:tc>
          <w:tcPr>
            <w:tcW w:w="2038" w:type="pct"/>
          </w:tcPr>
          <w:p w:rsidR="00747901" w:rsidRPr="002A51E2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1 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มกราคม</w:t>
            </w:r>
          </w:p>
        </w:tc>
        <w:tc>
          <w:tcPr>
            <w:tcW w:w="629" w:type="pct"/>
          </w:tcPr>
          <w:p w:rsidR="00747901" w:rsidRPr="004855BC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8,774,440</w:t>
            </w:r>
          </w:p>
        </w:tc>
        <w:tc>
          <w:tcPr>
            <w:tcW w:w="146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6,937,948</w:t>
            </w:r>
          </w:p>
        </w:tc>
        <w:tc>
          <w:tcPr>
            <w:tcW w:w="142" w:type="pct"/>
          </w:tcPr>
          <w:p w:rsidR="00747901" w:rsidRPr="000D297E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:rsidR="00747901" w:rsidRPr="004855BC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3,446,423</w:t>
            </w:r>
          </w:p>
        </w:tc>
        <w:tc>
          <w:tcPr>
            <w:tcW w:w="146" w:type="pct"/>
          </w:tcPr>
          <w:p w:rsidR="00747901" w:rsidRPr="000D297E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747901" w:rsidRPr="004855BC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 w:rsidRPr="004855BC">
              <w:rPr>
                <w:rFonts w:ascii="Angsana New" w:hAnsi="Angsana New" w:cs="Angsana New"/>
                <w:sz w:val="30"/>
                <w:szCs w:val="30"/>
              </w:rPr>
              <w:t>3,169,991</w:t>
            </w:r>
          </w:p>
        </w:tc>
      </w:tr>
      <w:tr w:rsidR="00747901" w:rsidRPr="00E16D42" w:rsidTr="003A7F18">
        <w:tc>
          <w:tcPr>
            <w:tcW w:w="2038" w:type="pct"/>
          </w:tcPr>
          <w:p w:rsidR="00747901" w:rsidRPr="002A51E2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ส่วนแบ่งกำไ</w:t>
            </w: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ร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สุทธิจากเงินลงทุน</w:t>
            </w:r>
          </w:p>
        </w:tc>
        <w:tc>
          <w:tcPr>
            <w:tcW w:w="629" w:type="pct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747901" w:rsidRPr="00E16D42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747901" w:rsidRPr="00E16D42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:rsidR="00747901" w:rsidRPr="004855BC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492AA8">
            <w:pPr>
              <w:pStyle w:val="acctfourfigures"/>
              <w:tabs>
                <w:tab w:val="clear" w:pos="765"/>
              </w:tabs>
              <w:spacing w:line="240" w:lineRule="atLeast"/>
              <w:ind w:right="-26" w:hanging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747901" w:rsidRPr="004855BC" w:rsidRDefault="00747901" w:rsidP="00747901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6254" w:rsidRPr="00E16D42" w:rsidTr="003A7F18">
        <w:tc>
          <w:tcPr>
            <w:tcW w:w="2038" w:type="pct"/>
          </w:tcPr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ตามวิธีส่วนได้เสีย</w:t>
            </w:r>
          </w:p>
        </w:tc>
        <w:tc>
          <w:tcPr>
            <w:tcW w:w="629" w:type="pct"/>
          </w:tcPr>
          <w:p w:rsidR="00276254" w:rsidRPr="00365285" w:rsidRDefault="00A6331F" w:rsidP="00B7650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437,25</w:t>
            </w:r>
            <w:r w:rsidR="00B76504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41" w:type="pct"/>
          </w:tcPr>
          <w:p w:rsidR="00276254" w:rsidRPr="00E16D42" w:rsidRDefault="00C21234" w:rsidP="002762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364,876</w:t>
            </w:r>
          </w:p>
        </w:tc>
        <w:tc>
          <w:tcPr>
            <w:tcW w:w="142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26" w:type="pct"/>
          </w:tcPr>
          <w:p w:rsidR="00276254" w:rsidRDefault="00A6331F" w:rsidP="0027625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:rsidR="00276254" w:rsidRDefault="00276254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6254" w:rsidRPr="00B06260" w:rsidTr="003A7F18">
        <w:tc>
          <w:tcPr>
            <w:tcW w:w="2038" w:type="pct"/>
          </w:tcPr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629" w:type="pct"/>
          </w:tcPr>
          <w:p w:rsidR="00276254" w:rsidRPr="004855BC" w:rsidRDefault="00A6331F" w:rsidP="0027625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(481,750)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:rsidR="00276254" w:rsidRPr="00276254" w:rsidRDefault="00C21234" w:rsidP="002762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(241,955)</w:t>
            </w:r>
          </w:p>
        </w:tc>
        <w:tc>
          <w:tcPr>
            <w:tcW w:w="142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276254" w:rsidRPr="006030B5" w:rsidRDefault="00A6331F" w:rsidP="0027625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276254" w:rsidRPr="006030B5" w:rsidRDefault="00276254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6254" w:rsidRPr="00B06260" w:rsidTr="003A7F18">
        <w:tc>
          <w:tcPr>
            <w:tcW w:w="2038" w:type="pct"/>
          </w:tcPr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จ่ายชำระค่าหุ้นเพิ่มเติม</w:t>
            </w:r>
          </w:p>
        </w:tc>
        <w:tc>
          <w:tcPr>
            <w:tcW w:w="629" w:type="pct"/>
          </w:tcPr>
          <w:p w:rsidR="00276254" w:rsidRPr="004855BC" w:rsidRDefault="00A6331F" w:rsidP="00B76504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743,06</w:t>
            </w:r>
            <w:r w:rsidR="00B7650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:rsidR="00276254" w:rsidRPr="00276254" w:rsidRDefault="00C21234" w:rsidP="002762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1,393,648</w:t>
            </w:r>
          </w:p>
        </w:tc>
        <w:tc>
          <w:tcPr>
            <w:tcW w:w="142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</w:tcPr>
          <w:p w:rsidR="00276254" w:rsidRPr="006030B5" w:rsidRDefault="00A6331F" w:rsidP="00703B0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77,220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:rsidR="00276254" w:rsidRPr="006030B5" w:rsidRDefault="00C21234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250,312</w:t>
            </w:r>
          </w:p>
        </w:tc>
      </w:tr>
      <w:tr w:rsidR="00276254" w:rsidRPr="00B06260" w:rsidTr="003A7F18">
        <w:tc>
          <w:tcPr>
            <w:tcW w:w="2038" w:type="pct"/>
          </w:tcPr>
          <w:p w:rsidR="00276254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ของอัตราแลกเปลี่ยน</w:t>
            </w:r>
          </w:p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276254" w:rsidRPr="004855BC" w:rsidRDefault="00A6331F" w:rsidP="00913EC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</w:t>
            </w:r>
            <w:r w:rsidR="00913EC8">
              <w:rPr>
                <w:rFonts w:ascii="Angsana New" w:hAnsi="Angsana New" w:cs="Angsana New"/>
                <w:sz w:val="30"/>
                <w:szCs w:val="30"/>
              </w:rPr>
              <w:t>19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276254" w:rsidRDefault="00276254" w:rsidP="002762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  <w:p w:rsidR="00C21234" w:rsidRPr="00276254" w:rsidRDefault="00C21234" w:rsidP="002762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(20,331)</w:t>
            </w:r>
          </w:p>
        </w:tc>
        <w:tc>
          <w:tcPr>
            <w:tcW w:w="142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276254" w:rsidRDefault="00A6331F" w:rsidP="0027625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76254" w:rsidRPr="00E16D42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276254" w:rsidRDefault="00276254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</w:p>
          <w:p w:rsidR="00276254" w:rsidRDefault="00276254" w:rsidP="00276254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76254" w:rsidRPr="00B06260" w:rsidTr="003A7F18">
        <w:tc>
          <w:tcPr>
            <w:tcW w:w="2038" w:type="pct"/>
          </w:tcPr>
          <w:p w:rsidR="00276254" w:rsidRPr="002A51E2" w:rsidRDefault="00276254" w:rsidP="002762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="002E7DCC" w:rsidRPr="002E7DC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30 </w:t>
            </w:r>
            <w:r w:rsidR="002E7DCC" w:rsidRPr="002E7DC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:rsidR="00276254" w:rsidRPr="004855BC" w:rsidRDefault="00A6331F" w:rsidP="00EE5C0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9,472,089</w:t>
            </w:r>
          </w:p>
        </w:tc>
        <w:tc>
          <w:tcPr>
            <w:tcW w:w="146" w:type="pct"/>
          </w:tcPr>
          <w:p w:rsidR="00276254" w:rsidRPr="004855BC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276254" w:rsidRDefault="00C21234" w:rsidP="0027625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56"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8,434,186</w:t>
            </w:r>
          </w:p>
        </w:tc>
        <w:tc>
          <w:tcPr>
            <w:tcW w:w="142" w:type="pct"/>
          </w:tcPr>
          <w:p w:rsidR="00276254" w:rsidRPr="004855BC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276254" w:rsidRPr="004855BC" w:rsidRDefault="00A6331F" w:rsidP="00276254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3,523,643</w:t>
            </w:r>
          </w:p>
        </w:tc>
        <w:tc>
          <w:tcPr>
            <w:tcW w:w="146" w:type="pct"/>
          </w:tcPr>
          <w:p w:rsidR="00276254" w:rsidRPr="004855BC" w:rsidRDefault="00276254" w:rsidP="00276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276254" w:rsidRPr="004855BC" w:rsidRDefault="00276254" w:rsidP="00913EC8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855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</w:t>
            </w:r>
            <w:r w:rsidR="00913E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420,303</w:t>
            </w:r>
          </w:p>
        </w:tc>
      </w:tr>
      <w:tr w:rsidR="00747901" w:rsidRPr="00B06260" w:rsidTr="003A7F18">
        <w:tc>
          <w:tcPr>
            <w:tcW w:w="2038" w:type="pct"/>
          </w:tcPr>
          <w:p w:rsidR="00747901" w:rsidRPr="002A51E2" w:rsidRDefault="00747901" w:rsidP="00492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31 </w:t>
            </w:r>
            <w:r w:rsidRPr="002A51E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าคม</w:t>
            </w:r>
          </w:p>
        </w:tc>
        <w:tc>
          <w:tcPr>
            <w:tcW w:w="629" w:type="pct"/>
            <w:tcBorders>
              <w:top w:val="double" w:sz="4" w:space="0" w:color="auto"/>
            </w:tcBorders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26" w:hanging="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  <w:bottom w:val="double" w:sz="4" w:space="0" w:color="auto"/>
            </w:tcBorders>
          </w:tcPr>
          <w:p w:rsidR="00747901" w:rsidRPr="00F54C51" w:rsidRDefault="00747901" w:rsidP="0074790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56"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8,774,440</w:t>
            </w:r>
          </w:p>
        </w:tc>
        <w:tc>
          <w:tcPr>
            <w:tcW w:w="142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:rsidR="00747901" w:rsidRDefault="00747901" w:rsidP="00747901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747901" w:rsidRPr="00E16D42" w:rsidRDefault="00747901" w:rsidP="00492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  <w:bottom w:val="double" w:sz="4" w:space="0" w:color="auto"/>
            </w:tcBorders>
          </w:tcPr>
          <w:p w:rsidR="00747901" w:rsidRPr="00E16D42" w:rsidRDefault="00747901" w:rsidP="00D77E8D">
            <w:pPr>
              <w:pStyle w:val="acctfourfigures"/>
              <w:tabs>
                <w:tab w:val="clear" w:pos="765"/>
                <w:tab w:val="decimal" w:pos="956"/>
              </w:tabs>
              <w:spacing w:line="240" w:lineRule="atLeast"/>
              <w:ind w:left="-56" w:right="-2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3,446,423</w:t>
            </w:r>
          </w:p>
        </w:tc>
      </w:tr>
    </w:tbl>
    <w:p w:rsidR="00A01083" w:rsidRPr="00B847D1" w:rsidRDefault="00A01083" w:rsidP="00A0108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A01083" w:rsidRPr="00A35A98" w:rsidRDefault="00A01083" w:rsidP="00A0108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  <w:r w:rsidRPr="00A35A98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มีการ</w:t>
      </w:r>
      <w:r w:rsidRPr="00A35A98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จ่ายชำระค่าหุ้นเพิ่มเติมในบริษัทร่วมและการร่วมค้า</w:t>
      </w:r>
      <w:r w:rsidRPr="00A35A98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ในระหว่างงวด</w:t>
      </w:r>
      <w:r w:rsidR="00387559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เก้า</w:t>
      </w:r>
      <w:r w:rsidRPr="00A35A98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เดือนสิ้นสุดวันที่ </w:t>
      </w:r>
      <w:r w:rsidR="002E7DCC" w:rsidRPr="002E7DCC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30 กันยายน</w:t>
      </w:r>
      <w:r w:rsidR="002E7DCC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 </w:t>
      </w:r>
      <w:r w:rsidRPr="00A35A98">
        <w:rPr>
          <w:rFonts w:ascii="Angsana New" w:hAnsi="Angsana New" w:cs="Angsana New"/>
          <w:spacing w:val="-2"/>
          <w:sz w:val="30"/>
          <w:szCs w:val="30"/>
          <w:lang w:val="en-US" w:bidi="th-TH"/>
        </w:rPr>
        <w:t>2561</w:t>
      </w:r>
      <w:r w:rsidR="00A35A98" w:rsidRPr="00A35A98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 </w:t>
      </w:r>
      <w:r w:rsidRPr="00A35A98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ดังนี้</w:t>
      </w:r>
    </w:p>
    <w:p w:rsidR="00A01083" w:rsidRPr="00B847D1" w:rsidRDefault="00A01083" w:rsidP="00A01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01083" w:rsidRPr="008C7EC9" w:rsidRDefault="00A01083" w:rsidP="00A0108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r w:rsidRPr="008C7EC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บริษัท ไซยะบุรี พาวเวอร์ จำกัด</w:t>
      </w:r>
    </w:p>
    <w:p w:rsidR="00A01083" w:rsidRPr="008C7EC9" w:rsidRDefault="00A01083" w:rsidP="00A01083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A01083" w:rsidRPr="008C7EC9" w:rsidRDefault="00A01083" w:rsidP="00A0108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E16ACC">
        <w:rPr>
          <w:rFonts w:ascii="Angsana New" w:hAnsi="Angsana New" w:cs="Angsana New"/>
          <w:sz w:val="30"/>
          <w:szCs w:val="30"/>
          <w:cs/>
          <w:lang w:val="en-US" w:bidi="th-TH"/>
        </w:rPr>
        <w:t>บริษัท นที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16ACC">
        <w:rPr>
          <w:rFonts w:ascii="Angsana New" w:hAnsi="Angsana New" w:cs="Angsana New"/>
          <w:sz w:val="30"/>
          <w:szCs w:val="30"/>
          <w:cs/>
          <w:lang w:val="en-US" w:bidi="th-TH"/>
        </w:rPr>
        <w:t>ซินเนอร์ยี่ จำกัด ได้ชำระค่าหุ้นส่วนที่เหลือเพิ่มเติมคิดเป็น</w:t>
      </w:r>
      <w:r w:rsidRPr="004F704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ร้อยละ </w:t>
      </w:r>
      <w:r w:rsidR="00524A46">
        <w:rPr>
          <w:rFonts w:ascii="Angsana New" w:hAnsi="Angsana New" w:cs="Angsana New"/>
          <w:sz w:val="30"/>
          <w:szCs w:val="30"/>
          <w:lang w:val="en-US" w:bidi="th-TH"/>
        </w:rPr>
        <w:t>25.1</w:t>
      </w:r>
      <w:r w:rsidRPr="00225E0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ของมูลค่าที่ตราไว้ของบริษัท </w:t>
      </w:r>
      <w:r w:rsidR="00747901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>ไซยะบุรี พาวเวอร์ จำกัด เป็นจำนวน</w:t>
      </w:r>
      <w:r w:rsidRPr="00913EC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ทั้งสิ้น </w:t>
      </w:r>
      <w:r w:rsidR="00524A46" w:rsidRPr="00913EC8">
        <w:rPr>
          <w:rFonts w:ascii="Angsana New" w:hAnsi="Angsana New" w:cs="Angsana New"/>
          <w:sz w:val="30"/>
          <w:szCs w:val="30"/>
          <w:lang w:val="en-US" w:bidi="th-TH"/>
        </w:rPr>
        <w:t>665</w:t>
      </w:r>
      <w:r w:rsidR="00524A46">
        <w:rPr>
          <w:rFonts w:ascii="Angsana New" w:hAnsi="Angsana New" w:cs="Angsana New"/>
          <w:sz w:val="30"/>
          <w:szCs w:val="30"/>
          <w:lang w:val="en-US" w:bidi="th-TH"/>
        </w:rPr>
        <w:t>.8</w:t>
      </w:r>
      <w:r w:rsidRPr="00225E0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</w:t>
      </w:r>
    </w:p>
    <w:p w:rsidR="00A01083" w:rsidRPr="008C7EC9" w:rsidRDefault="00A01083" w:rsidP="00A0108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A01083" w:rsidRPr="000F0745" w:rsidRDefault="00A01083" w:rsidP="00A0108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0F074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บริษัท  ไฟฟ้า น้ำลิก 1 จำกัด</w:t>
      </w:r>
    </w:p>
    <w:p w:rsidR="00A01083" w:rsidRPr="000F0745" w:rsidRDefault="00A01083" w:rsidP="00A0108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</w:p>
    <w:p w:rsidR="00A01083" w:rsidRPr="000F0745" w:rsidRDefault="00A01083" w:rsidP="00A0108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0F0745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บริษัทได้ชำระค่าหุ้นส่วนที่เหลือเพิ่มเติมคิด</w:t>
      </w:r>
      <w:r w:rsidRPr="004F704E">
        <w:rPr>
          <w:rFonts w:ascii="Angsana New" w:hAnsi="Angsana New" w:cs="Angsana New"/>
          <w:sz w:val="30"/>
          <w:szCs w:val="30"/>
          <w:cs/>
          <w:lang w:val="en-US" w:bidi="th-TH"/>
        </w:rPr>
        <w:t>เป็นร้อย</w:t>
      </w:r>
      <w:r w:rsidRPr="00913EC8">
        <w:rPr>
          <w:rFonts w:ascii="Angsana New" w:hAnsi="Angsana New" w:cs="Angsana New"/>
          <w:sz w:val="30"/>
          <w:szCs w:val="30"/>
          <w:cs/>
          <w:lang w:val="en-US" w:bidi="th-TH"/>
        </w:rPr>
        <w:t>ละ</w:t>
      </w:r>
      <w:r w:rsidRPr="00913EC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B16E0" w:rsidRPr="00913EC8">
        <w:rPr>
          <w:rFonts w:ascii="Angsana New" w:hAnsi="Angsana New" w:cs="Angsana New"/>
          <w:sz w:val="30"/>
          <w:szCs w:val="30"/>
          <w:lang w:val="en-US" w:bidi="th-TH"/>
        </w:rPr>
        <w:t>15.4</w:t>
      </w:r>
      <w:r w:rsidRPr="00225E0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ของมูลค่าที่ตราไว้ของบริษัท </w:t>
      </w:r>
      <w:r w:rsidRPr="00225E0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ไฟฟ้า น้ำลิก </w:t>
      </w:r>
      <w:r w:rsidRPr="00225E02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225E0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จำกัด </w:t>
      </w:r>
      <w:r w:rsidR="00815CA7"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>เป็นจำนวนทั้งสิ้น</w:t>
      </w:r>
      <w:r w:rsidRPr="00225E0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3B16E0">
        <w:rPr>
          <w:rFonts w:ascii="Angsana New" w:hAnsi="Angsana New" w:cs="Angsana New"/>
          <w:sz w:val="30"/>
          <w:szCs w:val="30"/>
          <w:lang w:val="en-US" w:bidi="th-TH"/>
        </w:rPr>
        <w:t>2.2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479A7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</w:t>
      </w:r>
      <w:r w:rsidRPr="00225E0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เหรียญสหรัฐฯ หรือเทียบเท่า </w:t>
      </w:r>
      <w:r w:rsidR="003B16E0">
        <w:rPr>
          <w:rFonts w:ascii="Angsana New" w:hAnsi="Angsana New" w:cs="Angsana New"/>
          <w:sz w:val="30"/>
          <w:szCs w:val="30"/>
          <w:lang w:val="en-US" w:bidi="th-TH"/>
        </w:rPr>
        <w:t>69.7</w:t>
      </w:r>
      <w:r w:rsidR="002E7DC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</w:t>
      </w:r>
    </w:p>
    <w:p w:rsidR="008C4428" w:rsidRDefault="008C4428" w:rsidP="00A01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C4428" w:rsidRDefault="008C4428" w:rsidP="008C4428">
      <w:pPr>
        <w:pStyle w:val="block"/>
        <w:spacing w:after="0" w:line="240" w:lineRule="atLeast"/>
        <w:ind w:left="0" w:right="-45" w:firstLine="51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บริษัท ผลิตไฟฟ้า นวนคร จำกัด</w:t>
      </w:r>
    </w:p>
    <w:p w:rsidR="008C4428" w:rsidRDefault="008C4428" w:rsidP="008C4428">
      <w:pPr>
        <w:pStyle w:val="block"/>
        <w:spacing w:after="0" w:line="240" w:lineRule="atLeast"/>
        <w:ind w:left="0" w:right="-45" w:firstLine="51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:rsidR="008C4428" w:rsidRPr="000F0745" w:rsidRDefault="008C4428" w:rsidP="008C4428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0F0745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บริษัทได้ชำระค่าหุ้นส่วนที่เหลือเพิ่มเติมคิด</w:t>
      </w:r>
      <w:r w:rsidRPr="004F704E">
        <w:rPr>
          <w:rFonts w:ascii="Angsana New" w:hAnsi="Angsana New" w:cs="Angsana New"/>
          <w:sz w:val="30"/>
          <w:szCs w:val="30"/>
          <w:cs/>
          <w:lang w:val="en-US" w:bidi="th-TH"/>
        </w:rPr>
        <w:t>เป็น</w:t>
      </w:r>
      <w:r w:rsidRPr="00F9090A">
        <w:rPr>
          <w:rFonts w:ascii="Angsana New" w:hAnsi="Angsana New" w:cs="Angsana New"/>
          <w:sz w:val="30"/>
          <w:szCs w:val="30"/>
          <w:cs/>
          <w:lang w:val="en-US" w:bidi="th-TH"/>
        </w:rPr>
        <w:t>ร้อย</w:t>
      </w:r>
      <w:r w:rsidRPr="00913EC8">
        <w:rPr>
          <w:rFonts w:ascii="Angsana New" w:hAnsi="Angsana New" w:cs="Angsana New"/>
          <w:sz w:val="30"/>
          <w:szCs w:val="30"/>
          <w:cs/>
          <w:lang w:val="en-US" w:bidi="th-TH"/>
        </w:rPr>
        <w:t>ละ</w:t>
      </w:r>
      <w:r w:rsidRPr="00913EC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3B16E0" w:rsidRPr="00913EC8">
        <w:rPr>
          <w:rFonts w:ascii="Angsana New" w:hAnsi="Angsana New" w:cs="Angsana New"/>
          <w:sz w:val="30"/>
          <w:szCs w:val="30"/>
          <w:lang w:val="en-US" w:bidi="th-TH"/>
        </w:rPr>
        <w:t>4.6</w:t>
      </w:r>
      <w:r w:rsidRPr="00913EC8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13EC8">
        <w:rPr>
          <w:rFonts w:ascii="Angsana New" w:hAnsi="Angsana New" w:cs="Angsana New"/>
          <w:sz w:val="30"/>
          <w:szCs w:val="30"/>
          <w:cs/>
          <w:lang w:val="en-US" w:bidi="th-TH"/>
        </w:rPr>
        <w:t>ของ</w:t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มูลค่าที่ตราไว้ของบริษัท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ผลิตไฟฟ้า นวนคร</w:t>
      </w:r>
      <w:r w:rsidRPr="00225E0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25E0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จำกัด </w:t>
      </w:r>
      <w:r>
        <w:rPr>
          <w:rFonts w:ascii="Angsana New" w:hAnsi="Angsana New" w:cs="Angsana New"/>
          <w:sz w:val="30"/>
          <w:szCs w:val="30"/>
          <w:lang w:val="en-US" w:bidi="th-TH"/>
        </w:rPr>
        <w:br/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>เป็นจำนวนทั้งสิ้น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3B16E0">
        <w:rPr>
          <w:rFonts w:ascii="Angsana New" w:hAnsi="Angsana New" w:cs="Angsana New"/>
          <w:sz w:val="30"/>
          <w:szCs w:val="30"/>
          <w:lang w:val="en-US" w:bidi="th-TH"/>
        </w:rPr>
        <w:t>7.5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225E02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</w:t>
      </w:r>
    </w:p>
    <w:p w:rsidR="008C4428" w:rsidRPr="008C4428" w:rsidRDefault="008C4428" w:rsidP="008C4428">
      <w:pPr>
        <w:pStyle w:val="block"/>
        <w:spacing w:after="0" w:line="240" w:lineRule="atLeast"/>
        <w:ind w:left="0" w:right="-45" w:firstLine="51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sectPr w:rsidR="008C4428" w:rsidRPr="008C4428" w:rsidSect="00E16ACC">
          <w:footerReference w:type="default" r:id="rId12"/>
          <w:type w:val="nextColumn"/>
          <w:pgSz w:w="11909" w:h="16834" w:code="9"/>
          <w:pgMar w:top="691" w:right="1199" w:bottom="576" w:left="1152" w:header="720" w:footer="720" w:gutter="0"/>
          <w:paperSrc w:first="7" w:other="7"/>
          <w:cols w:space="720"/>
          <w:docGrid w:linePitch="360"/>
        </w:sectPr>
      </w:pPr>
    </w:p>
    <w:p w:rsidR="00A01083" w:rsidRDefault="00A01083" w:rsidP="002110CC">
      <w:pPr>
        <w:pStyle w:val="block"/>
        <w:tabs>
          <w:tab w:val="left" w:pos="-2835"/>
        </w:tabs>
        <w:spacing w:after="0" w:line="240" w:lineRule="auto"/>
        <w:ind w:left="10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847D1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  <w:r w:rsidRPr="00B847D1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B847D1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B847D1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B847D1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="004E2C5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2E7DCC" w:rsidRPr="002E7DCC">
        <w:rPr>
          <w:rFonts w:ascii="Angsana New" w:hAnsi="Angsana New"/>
          <w:sz w:val="30"/>
          <w:szCs w:val="30"/>
        </w:rPr>
        <w:t xml:space="preserve">30 </w:t>
      </w:r>
      <w:r w:rsidR="002E7DCC" w:rsidRPr="002E7DCC">
        <w:rPr>
          <w:rFonts w:ascii="Angsana New" w:hAnsi="Angsana New" w:cs="Angsana New"/>
          <w:sz w:val="30"/>
          <w:szCs w:val="30"/>
          <w:cs/>
          <w:lang w:bidi="th-TH"/>
        </w:rPr>
        <w:t>กันยายน</w:t>
      </w:r>
      <w:r w:rsidR="002E7DC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256</w:t>
      </w:r>
      <w:r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847D1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8B65EC">
        <w:rPr>
          <w:rFonts w:ascii="Angsana New" w:hAnsi="Angsana New" w:cs="Angsana New"/>
          <w:sz w:val="30"/>
          <w:szCs w:val="30"/>
        </w:rPr>
        <w:t xml:space="preserve"> </w:t>
      </w:r>
      <w:r w:rsidRPr="00B847D1">
        <w:rPr>
          <w:rFonts w:ascii="Angsana New" w:hAnsi="Angsana New" w:cs="Angsana New"/>
          <w:sz w:val="30"/>
          <w:szCs w:val="30"/>
          <w:rtl/>
          <w:cs/>
        </w:rPr>
        <w:t>31</w:t>
      </w:r>
      <w:r w:rsidRPr="00B847D1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2560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847D1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และเงินปันผลสำหรับงวด</w:t>
      </w:r>
      <w:r w:rsidR="002E7DCC">
        <w:rPr>
          <w:rFonts w:ascii="Angsana New" w:hAnsi="Angsana New" w:cs="Angsana New" w:hint="cs"/>
          <w:sz w:val="30"/>
          <w:szCs w:val="30"/>
          <w:cs/>
          <w:lang w:bidi="th-TH"/>
        </w:rPr>
        <w:t>เก้า</w:t>
      </w:r>
      <w:r w:rsidRPr="00B847D1">
        <w:rPr>
          <w:rFonts w:ascii="Angsana New" w:hAnsi="Angsana New" w:cs="Angsana New"/>
          <w:sz w:val="30"/>
          <w:szCs w:val="30"/>
          <w:cs/>
          <w:lang w:bidi="th-TH"/>
        </w:rPr>
        <w:t xml:space="preserve">เดือนสิ้นสุดวันที่ </w:t>
      </w:r>
      <w:r w:rsidR="002E7DCC" w:rsidRPr="002E7DCC">
        <w:rPr>
          <w:rFonts w:ascii="Angsana New" w:hAnsi="Angsana New" w:cs="Angsana New"/>
          <w:sz w:val="30"/>
          <w:szCs w:val="30"/>
          <w:cs/>
          <w:lang w:val="en-US" w:bidi="th-TH"/>
        </w:rPr>
        <w:t>30 กันยายน</w:t>
      </w:r>
      <w:r w:rsidR="002E7DCC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B847D1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:rsidR="0039708F" w:rsidRDefault="0039708F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13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900"/>
        <w:gridCol w:w="180"/>
        <w:gridCol w:w="900"/>
        <w:gridCol w:w="178"/>
        <w:gridCol w:w="913"/>
        <w:gridCol w:w="180"/>
        <w:gridCol w:w="900"/>
        <w:gridCol w:w="180"/>
        <w:gridCol w:w="990"/>
        <w:gridCol w:w="180"/>
        <w:gridCol w:w="990"/>
        <w:gridCol w:w="180"/>
        <w:gridCol w:w="990"/>
        <w:gridCol w:w="178"/>
        <w:gridCol w:w="992"/>
        <w:gridCol w:w="178"/>
        <w:gridCol w:w="992"/>
        <w:gridCol w:w="180"/>
        <w:gridCol w:w="990"/>
      </w:tblGrid>
      <w:tr w:rsidR="008D536C" w:rsidRPr="009664BA" w:rsidTr="003A7F18">
        <w:trPr>
          <w:cantSplit/>
          <w:tblHeader/>
        </w:trPr>
        <w:tc>
          <w:tcPr>
            <w:tcW w:w="2959" w:type="dxa"/>
          </w:tcPr>
          <w:p w:rsidR="008D536C" w:rsidRPr="0061377C" w:rsidRDefault="008D536C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71" w:type="dxa"/>
            <w:gridSpan w:val="19"/>
          </w:tcPr>
          <w:p w:rsidR="008D536C" w:rsidRPr="0061377C" w:rsidRDefault="008D536C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01083" w:rsidRPr="009664BA" w:rsidTr="00E85F3B">
        <w:trPr>
          <w:cantSplit/>
          <w:tblHeader/>
        </w:trPr>
        <w:tc>
          <w:tcPr>
            <w:tcW w:w="2959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993" w:type="dxa"/>
            <w:gridSpan w:val="3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2160" w:type="dxa"/>
            <w:gridSpan w:val="3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62" w:type="dxa"/>
            <w:gridSpan w:val="3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A01083" w:rsidRPr="009664BA" w:rsidTr="00E85F3B">
        <w:trPr>
          <w:cantSplit/>
          <w:trHeight w:val="389"/>
          <w:tblHeader/>
        </w:trPr>
        <w:tc>
          <w:tcPr>
            <w:tcW w:w="2959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A01083" w:rsidRPr="0061377C" w:rsidRDefault="002E7DCC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7DC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A01083" w:rsidRPr="0061377C" w:rsidRDefault="002E7DCC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7DC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2E7DCC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7DC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2E7DCC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7DC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30 กันยายน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01083" w:rsidRPr="0061377C" w:rsidRDefault="002E7DCC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7DC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2E7DCC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2E7DC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30 กันยายน</w:t>
            </w:r>
          </w:p>
        </w:tc>
      </w:tr>
      <w:tr w:rsidR="00A01083" w:rsidRPr="009664BA" w:rsidTr="00E85F3B">
        <w:trPr>
          <w:cantSplit/>
          <w:trHeight w:val="389"/>
          <w:tblHeader/>
        </w:trPr>
        <w:tc>
          <w:tcPr>
            <w:tcW w:w="2959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tr w:rsidR="00A01083" w:rsidRPr="009664BA" w:rsidTr="00E85F3B">
        <w:trPr>
          <w:cantSplit/>
          <w:tblHeader/>
        </w:trPr>
        <w:tc>
          <w:tcPr>
            <w:tcW w:w="2959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3" w:type="dxa"/>
            <w:gridSpan w:val="15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61377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61377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A01083" w:rsidRPr="009664BA" w:rsidTr="00E85F3B">
        <w:trPr>
          <w:cantSplit/>
        </w:trPr>
        <w:tc>
          <w:tcPr>
            <w:tcW w:w="4939" w:type="dxa"/>
            <w:gridSpan w:val="4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:rsidR="00A01083" w:rsidRPr="0061377C" w:rsidRDefault="00A01083" w:rsidP="002110C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3B16E0" w:rsidRPr="009664BA" w:rsidTr="00E85F3B">
        <w:trPr>
          <w:cantSplit/>
        </w:trPr>
        <w:tc>
          <w:tcPr>
            <w:tcW w:w="2959" w:type="dxa"/>
          </w:tcPr>
          <w:p w:rsidR="003B16E0" w:rsidRPr="0061377C" w:rsidRDefault="003B16E0" w:rsidP="003B16E0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583,333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583,333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1,645,632</w:t>
            </w: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1,711,829</w:t>
            </w: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292,600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2E7DCC">
              <w:rPr>
                <w:rFonts w:ascii="Angsana New" w:hAnsi="Angsana New" w:cs="Angsana New"/>
                <w:sz w:val="26"/>
                <w:szCs w:val="26"/>
              </w:rPr>
              <w:t>221,667</w:t>
            </w:r>
          </w:p>
        </w:tc>
      </w:tr>
      <w:tr w:rsidR="003B16E0" w:rsidRPr="009664BA" w:rsidTr="00E85F3B">
        <w:trPr>
          <w:cantSplit/>
        </w:trPr>
        <w:tc>
          <w:tcPr>
            <w:tcW w:w="2959" w:type="dxa"/>
          </w:tcPr>
          <w:p w:rsidR="003B16E0" w:rsidRPr="0061377C" w:rsidRDefault="003B16E0" w:rsidP="003B16E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ผลิตไฟฟ้า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นวนคร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3B16E0" w:rsidRPr="0061377C" w:rsidRDefault="003B16E0" w:rsidP="003B16E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</w:t>
            </w: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1,525,000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488,400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480,900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571,748</w:t>
            </w: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588,631</w:t>
            </w: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2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108,000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3B16E0" w:rsidRPr="009664BA" w:rsidTr="00E85F3B">
        <w:trPr>
          <w:cantSplit/>
        </w:trPr>
        <w:tc>
          <w:tcPr>
            <w:tcW w:w="2959" w:type="dxa"/>
          </w:tcPr>
          <w:p w:rsidR="003B16E0" w:rsidRPr="009F49DD" w:rsidRDefault="003B16E0" w:rsidP="003B1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8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F49DD">
              <w:rPr>
                <w:rFonts w:ascii="Angsana New" w:hAnsi="Angsana New"/>
                <w:spacing w:val="-6"/>
                <w:sz w:val="26"/>
                <w:szCs w:val="26"/>
                <w:cs/>
                <w:lang w:eastAsia="ja-JP"/>
              </w:rPr>
              <w:t>บ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ริษัท ไฟฟ้า น้ำลิก 1 จำกัด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9F49DD">
              <w:rPr>
                <w:rFonts w:ascii="Angsana New" w:hAnsi="Angsana New"/>
                <w:spacing w:val="-6"/>
                <w:sz w:val="26"/>
                <w:szCs w:val="26"/>
              </w:rPr>
              <w:t>(</w:t>
            </w:r>
            <w:r w:rsidRPr="009F49DD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ทุนชำระแล้วหน่วยพันเหรียญสหรัฐอเมริกา)</w:t>
            </w:r>
          </w:p>
        </w:tc>
        <w:tc>
          <w:tcPr>
            <w:tcW w:w="90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30,900</w:t>
            </w:r>
          </w:p>
        </w:tc>
        <w:tc>
          <w:tcPr>
            <w:tcW w:w="18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,400</w:t>
            </w:r>
          </w:p>
        </w:tc>
        <w:tc>
          <w:tcPr>
            <w:tcW w:w="18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B16E0" w:rsidRPr="008F2EA2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414,493</w:t>
            </w:r>
          </w:p>
        </w:tc>
        <w:tc>
          <w:tcPr>
            <w:tcW w:w="18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344,7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429,493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B16E0" w:rsidRPr="00520572" w:rsidRDefault="003B16E0" w:rsidP="003B16E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rPr>
                <w:rFonts w:ascii="Angsana New" w:hAnsi="Angsana New" w:cs="Angsana New"/>
                <w:sz w:val="26"/>
                <w:szCs w:val="26"/>
              </w:rPr>
            </w:pPr>
            <w:r w:rsidRPr="00520572">
              <w:rPr>
                <w:rFonts w:ascii="Angsana New" w:hAnsi="Angsana New" w:cs="Angsana New"/>
                <w:sz w:val="26"/>
                <w:szCs w:val="26"/>
              </w:rPr>
              <w:t>325,664</w:t>
            </w:r>
          </w:p>
        </w:tc>
        <w:tc>
          <w:tcPr>
            <w:tcW w:w="178" w:type="dxa"/>
          </w:tcPr>
          <w:p w:rsidR="003B16E0" w:rsidRPr="00520572" w:rsidRDefault="003B16E0" w:rsidP="003B16E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B16E0" w:rsidRPr="009664BA" w:rsidTr="00E85F3B">
        <w:trPr>
          <w:cantSplit/>
        </w:trPr>
        <w:tc>
          <w:tcPr>
            <w:tcW w:w="2959" w:type="dxa"/>
          </w:tcPr>
          <w:p w:rsidR="003B16E0" w:rsidRPr="0061377C" w:rsidRDefault="003B16E0" w:rsidP="003B16E0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2,599,893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522,673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2,646,873</w:t>
            </w: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2,626,124</w:t>
            </w: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400,600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221,667</w:t>
            </w:r>
          </w:p>
        </w:tc>
      </w:tr>
      <w:tr w:rsidR="003B16E0" w:rsidRPr="009664BA" w:rsidTr="002E7DCC">
        <w:trPr>
          <w:cantSplit/>
        </w:trPr>
        <w:tc>
          <w:tcPr>
            <w:tcW w:w="2959" w:type="dxa"/>
          </w:tcPr>
          <w:p w:rsidR="003B16E0" w:rsidRPr="0061377C" w:rsidRDefault="003B16E0" w:rsidP="003B16E0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377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B16E0" w:rsidRDefault="003B16E0" w:rsidP="003B16E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3B16E0" w:rsidRDefault="003B16E0" w:rsidP="003B16E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:rsidR="003B16E0" w:rsidRDefault="003B16E0" w:rsidP="003B16E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3B16E0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B16E0" w:rsidRPr="009664BA" w:rsidTr="002E7DCC">
        <w:trPr>
          <w:cantSplit/>
        </w:trPr>
        <w:tc>
          <w:tcPr>
            <w:tcW w:w="2959" w:type="dxa"/>
          </w:tcPr>
          <w:p w:rsidR="003B16E0" w:rsidRPr="0061377C" w:rsidRDefault="003B16E0" w:rsidP="003B16E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บางปะอิน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โคเจนเนอเรชั่น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E3260">
              <w:rPr>
                <w:rFonts w:ascii="Angsana New" w:hAnsi="Angsana New" w:cs="Angsana New"/>
                <w:sz w:val="26"/>
                <w:szCs w:val="26"/>
                <w:lang w:bidi="th-TH"/>
              </w:rPr>
              <w:t>2,705,000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2,705,000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847,311</w:t>
            </w: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817,512</w:t>
            </w: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81,150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2E7DCC">
              <w:rPr>
                <w:rFonts w:ascii="Angsana New" w:hAnsi="Angsana New" w:cs="Angsana New"/>
                <w:sz w:val="26"/>
                <w:szCs w:val="26"/>
              </w:rPr>
              <w:t>20,288</w:t>
            </w:r>
          </w:p>
        </w:tc>
      </w:tr>
      <w:tr w:rsidR="003B16E0" w:rsidRPr="009664BA" w:rsidTr="002E7DCC">
        <w:trPr>
          <w:cantSplit/>
          <w:trHeight w:val="377"/>
        </w:trPr>
        <w:tc>
          <w:tcPr>
            <w:tcW w:w="2959" w:type="dxa"/>
          </w:tcPr>
          <w:p w:rsidR="003B16E0" w:rsidRPr="0061377C" w:rsidRDefault="003B16E0" w:rsidP="003B16E0">
            <w:pPr>
              <w:jc w:val="thaiDistribute"/>
              <w:rPr>
                <w:rFonts w:ascii="Angsana New" w:hAnsi="Angsana New"/>
                <w:sz w:val="26"/>
                <w:szCs w:val="26"/>
                <w:highlight w:val="magenta"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923,750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923,750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847,311</w:t>
            </w: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817,512</w:t>
            </w: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81,150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E7D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20,288</w:t>
            </w:r>
          </w:p>
        </w:tc>
      </w:tr>
      <w:tr w:rsidR="003B16E0" w:rsidRPr="009664BA" w:rsidTr="002E7DCC">
        <w:trPr>
          <w:cantSplit/>
          <w:trHeight w:val="377"/>
        </w:trPr>
        <w:tc>
          <w:tcPr>
            <w:tcW w:w="2959" w:type="dxa"/>
          </w:tcPr>
          <w:p w:rsidR="003B16E0" w:rsidRPr="0061377C" w:rsidRDefault="003B16E0" w:rsidP="003B16E0">
            <w:pPr>
              <w:jc w:val="thaiDistribute"/>
              <w:rPr>
                <w:rFonts w:ascii="Angsana New" w:hAnsi="Angsana New"/>
                <w:sz w:val="26"/>
                <w:szCs w:val="26"/>
                <w:highlight w:val="magenta"/>
              </w:rPr>
            </w:pPr>
            <w:r w:rsidRPr="0061377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B16E0" w:rsidRPr="001B74ED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B16E0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B16E0" w:rsidRPr="00156990" w:rsidRDefault="003B16E0" w:rsidP="003B16E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B16E0" w:rsidRDefault="003B16E0" w:rsidP="003B16E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B16E0" w:rsidRPr="00156990" w:rsidRDefault="003B16E0" w:rsidP="003B16E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B16E0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B16E0" w:rsidRPr="009664BA" w:rsidTr="002E7DCC">
        <w:trPr>
          <w:cantSplit/>
        </w:trPr>
        <w:tc>
          <w:tcPr>
            <w:tcW w:w="2959" w:type="dxa"/>
          </w:tcPr>
          <w:p w:rsidR="003B16E0" w:rsidRPr="0061377C" w:rsidRDefault="003B16E0" w:rsidP="003B16E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ไซยะบุรี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พาวเวอร์ จำกัด</w:t>
            </w: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25 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25 </w:t>
            </w: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3B16E0" w:rsidRPr="0061377C" w:rsidRDefault="003B16E0" w:rsidP="003B16E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B16E0">
              <w:rPr>
                <w:rFonts w:ascii="Angsana New" w:hAnsi="Angsana New" w:cs="Angsana New"/>
                <w:sz w:val="26"/>
                <w:szCs w:val="26"/>
                <w:lang w:bidi="th-TH"/>
              </w:rPr>
              <w:t>24,728,189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22,064,828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B16E0" w:rsidRPr="0061377C" w:rsidRDefault="003B16E0" w:rsidP="00913EC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6,</w:t>
            </w:r>
            <w:r w:rsidR="00913EC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460,309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5,794,469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B16E0" w:rsidRPr="00780F98" w:rsidRDefault="003B16E0" w:rsidP="003B16E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5,977,905</w:t>
            </w: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5,330,804</w:t>
            </w: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B16E0" w:rsidRPr="009664BA" w:rsidTr="00E85F3B">
        <w:trPr>
          <w:cantSplit/>
        </w:trPr>
        <w:tc>
          <w:tcPr>
            <w:tcW w:w="2959" w:type="dxa"/>
          </w:tcPr>
          <w:p w:rsidR="003B16E0" w:rsidRPr="0061377C" w:rsidRDefault="003B16E0" w:rsidP="003B16E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913EC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6,</w:t>
            </w:r>
            <w:r w:rsidR="00913EC8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460,309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5,794,469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5,977,905</w:t>
            </w: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5,330,804</w:t>
            </w: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  <w:tr w:rsidR="003B16E0" w:rsidRPr="009664BA" w:rsidTr="00E85F3B">
        <w:trPr>
          <w:cantSplit/>
        </w:trPr>
        <w:tc>
          <w:tcPr>
            <w:tcW w:w="2959" w:type="dxa"/>
          </w:tcPr>
          <w:p w:rsidR="003B16E0" w:rsidRPr="0061377C" w:rsidRDefault="003B16E0" w:rsidP="003B16E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3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B16E0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B16E0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B16E0" w:rsidRDefault="003B16E0" w:rsidP="003B16E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B16E0" w:rsidRDefault="003B16E0" w:rsidP="003B16E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B16E0" w:rsidRDefault="003B16E0" w:rsidP="003B16E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3B16E0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B16E0" w:rsidRPr="009664BA" w:rsidTr="00E85F3B">
        <w:trPr>
          <w:cantSplit/>
          <w:trHeight w:val="305"/>
        </w:trPr>
        <w:tc>
          <w:tcPr>
            <w:tcW w:w="2959" w:type="dxa"/>
            <w:vAlign w:val="bottom"/>
          </w:tcPr>
          <w:p w:rsidR="003B16E0" w:rsidRPr="0061377C" w:rsidRDefault="003B16E0" w:rsidP="003B16E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37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13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  <w:tab w:val="decimal" w:pos="74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3B16E0" w:rsidRPr="0061377C" w:rsidRDefault="003B16E0" w:rsidP="00913EC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9,</w:t>
            </w:r>
            <w:r w:rsidR="00913EC8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983,952</w:t>
            </w:r>
          </w:p>
        </w:tc>
        <w:tc>
          <w:tcPr>
            <w:tcW w:w="18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9,240,892</w:t>
            </w:r>
          </w:p>
        </w:tc>
        <w:tc>
          <w:tcPr>
            <w:tcW w:w="18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8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9,472,089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0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8,774,440</w:t>
            </w: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481,750</w:t>
            </w: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E7DC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241,955</w:t>
            </w:r>
          </w:p>
        </w:tc>
      </w:tr>
    </w:tbl>
    <w:p w:rsidR="00A01083" w:rsidRPr="0061377C" w:rsidRDefault="00A01083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A01083" w:rsidRPr="0061377C" w:rsidRDefault="00A01083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A01083" w:rsidRPr="0061377C" w:rsidRDefault="00A01083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A01083" w:rsidRPr="0061377C" w:rsidRDefault="00A01083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tbl>
      <w:tblPr>
        <w:tblW w:w="1449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88"/>
        <w:gridCol w:w="810"/>
        <w:gridCol w:w="180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  <w:gridCol w:w="178"/>
        <w:gridCol w:w="812"/>
      </w:tblGrid>
      <w:tr w:rsidR="005B259B" w:rsidRPr="009664BA" w:rsidTr="00C53E88">
        <w:trPr>
          <w:cantSplit/>
          <w:trHeight w:val="371"/>
          <w:tblHeader/>
        </w:trPr>
        <w:tc>
          <w:tcPr>
            <w:tcW w:w="278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2" w:type="dxa"/>
            <w:gridSpan w:val="23"/>
            <w:vAlign w:val="center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5B259B" w:rsidRPr="009664BA" w:rsidTr="00C53E88">
        <w:trPr>
          <w:cantSplit/>
          <w:trHeight w:val="355"/>
          <w:tblHeader/>
        </w:trPr>
        <w:tc>
          <w:tcPr>
            <w:tcW w:w="278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2" w:type="dxa"/>
            <w:gridSpan w:val="3"/>
            <w:vAlign w:val="center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2" w:type="dxa"/>
            <w:gridSpan w:val="3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802" w:type="dxa"/>
            <w:gridSpan w:val="3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2" w:type="dxa"/>
            <w:gridSpan w:val="3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2" w:type="dxa"/>
            <w:gridSpan w:val="3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  <w:r w:rsidRPr="0061377C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2" w:type="dxa"/>
            <w:gridSpan w:val="3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5B259B" w:rsidRPr="009664BA" w:rsidTr="00C53E88">
        <w:trPr>
          <w:cantSplit/>
          <w:trHeight w:val="393"/>
          <w:tblHeader/>
        </w:trPr>
        <w:tc>
          <w:tcPr>
            <w:tcW w:w="278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1083" w:rsidRPr="007D40ED" w:rsidRDefault="00C53E88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2E7DC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30 กันยายน</w:t>
            </w:r>
          </w:p>
        </w:tc>
        <w:tc>
          <w:tcPr>
            <w:tcW w:w="180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C53E88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7DC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30 กันยายน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C53E88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7DC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30 กันยายน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C53E88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7DC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30 กันยายน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C53E88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7DC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30 กันยายน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31 ธันวาคม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C53E88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7DC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30 กันยายน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C53E88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E7DC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30 กันยายน</w:t>
            </w:r>
          </w:p>
        </w:tc>
      </w:tr>
      <w:tr w:rsidR="005B259B" w:rsidRPr="009664BA" w:rsidTr="00C53E88">
        <w:trPr>
          <w:cantSplit/>
          <w:trHeight w:val="393"/>
          <w:tblHeader/>
        </w:trPr>
        <w:tc>
          <w:tcPr>
            <w:tcW w:w="278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80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tr w:rsidR="005B259B" w:rsidRPr="009664BA" w:rsidTr="00C53E88">
        <w:trPr>
          <w:cantSplit/>
          <w:trHeight w:val="355"/>
          <w:tblHeader/>
        </w:trPr>
        <w:tc>
          <w:tcPr>
            <w:tcW w:w="278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2" w:type="dxa"/>
            <w:gridSpan w:val="3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1377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22" w:type="dxa"/>
            <w:gridSpan w:val="19"/>
          </w:tcPr>
          <w:p w:rsidR="00A01083" w:rsidRPr="0061377C" w:rsidRDefault="00A01083" w:rsidP="005B25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53E88" w:rsidRPr="009664BA" w:rsidTr="00C53E88">
        <w:trPr>
          <w:cantSplit/>
          <w:trHeight w:val="371"/>
        </w:trPr>
        <w:tc>
          <w:tcPr>
            <w:tcW w:w="2788" w:type="dxa"/>
          </w:tcPr>
          <w:p w:rsidR="00C53E88" w:rsidRPr="0061377C" w:rsidRDefault="00C53E88" w:rsidP="005B259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810" w:type="dxa"/>
          </w:tcPr>
          <w:p w:rsidR="00C53E88" w:rsidRPr="0061377C" w:rsidRDefault="00C53E88" w:rsidP="005B259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C53E88" w:rsidRPr="0061377C" w:rsidRDefault="00C53E88" w:rsidP="005B259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2" w:type="dxa"/>
          </w:tcPr>
          <w:p w:rsidR="00C53E88" w:rsidRPr="0061377C" w:rsidRDefault="00C53E88" w:rsidP="005B259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8" w:type="dxa"/>
          </w:tcPr>
          <w:p w:rsidR="00C53E88" w:rsidRPr="0061377C" w:rsidRDefault="00C53E88" w:rsidP="005B259B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C53E88" w:rsidRPr="0061377C" w:rsidRDefault="00C53E88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C53E88" w:rsidRPr="0061377C" w:rsidRDefault="00C53E88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C53E88" w:rsidRPr="0061377C" w:rsidRDefault="00C53E88" w:rsidP="005B259B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</w:tcPr>
          <w:p w:rsidR="00C53E88" w:rsidRPr="0061377C" w:rsidRDefault="00C53E88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C53E88" w:rsidRPr="0061377C" w:rsidRDefault="00C53E88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C53E88" w:rsidRPr="0061377C" w:rsidRDefault="00C53E88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C53E88" w:rsidRPr="0061377C" w:rsidRDefault="00C53E88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C53E88" w:rsidRPr="0061377C" w:rsidRDefault="00C53E88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C53E88" w:rsidRPr="0061377C" w:rsidRDefault="00C53E88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C53E88" w:rsidRPr="0061377C" w:rsidRDefault="00C53E88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C53E88" w:rsidRPr="0061377C" w:rsidRDefault="00C53E88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C53E88" w:rsidRPr="0061377C" w:rsidRDefault="00C53E88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C53E88" w:rsidRPr="0061377C" w:rsidRDefault="00C53E88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C53E88" w:rsidRPr="0061377C" w:rsidRDefault="00C53E88" w:rsidP="005B259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C53E88" w:rsidRPr="0061377C" w:rsidRDefault="00C53E88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C53E88" w:rsidRPr="0061377C" w:rsidRDefault="00C53E88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C53E88" w:rsidRPr="0061377C" w:rsidRDefault="00C53E88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C53E88" w:rsidRPr="0061377C" w:rsidRDefault="00C53E88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C53E88" w:rsidRPr="0061377C" w:rsidRDefault="00C53E88" w:rsidP="005B259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3B16E0" w:rsidRPr="009664BA" w:rsidTr="00C53E88">
        <w:trPr>
          <w:cantSplit/>
          <w:trHeight w:val="355"/>
        </w:trPr>
        <w:tc>
          <w:tcPr>
            <w:tcW w:w="2788" w:type="dxa"/>
          </w:tcPr>
          <w:p w:rsidR="003B16E0" w:rsidRPr="0061377C" w:rsidRDefault="003B16E0" w:rsidP="003B16E0">
            <w:pPr>
              <w:ind w:left="360" w:hanging="36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81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583,333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583,333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2" w:right="-169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</w:rPr>
              <w:t>1,697,000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292,600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sz w:val="26"/>
                <w:szCs w:val="26"/>
              </w:rPr>
            </w:pPr>
            <w:r w:rsidRPr="00103278">
              <w:rPr>
                <w:rFonts w:ascii="Angsana New" w:hAnsi="Angsana New" w:cs="Angsana New"/>
                <w:sz w:val="26"/>
                <w:szCs w:val="26"/>
              </w:rPr>
              <w:t>221,667</w:t>
            </w:r>
          </w:p>
        </w:tc>
      </w:tr>
      <w:tr w:rsidR="003B16E0" w:rsidRPr="009664BA" w:rsidTr="00C53E88">
        <w:trPr>
          <w:cantSplit/>
          <w:trHeight w:val="355"/>
        </w:trPr>
        <w:tc>
          <w:tcPr>
            <w:tcW w:w="2788" w:type="dxa"/>
          </w:tcPr>
          <w:p w:rsidR="003B16E0" w:rsidRPr="0061377C" w:rsidRDefault="003B16E0" w:rsidP="003B16E0">
            <w:pPr>
              <w:ind w:left="360" w:hanging="36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1377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ผลิตไฟฟ้า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นวนคร</w:t>
            </w:r>
            <w:r w:rsidRPr="006137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377C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8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</w:t>
            </w: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1,525,000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488,400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2" w:right="-16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480,900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488,400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480,900</w:t>
            </w:r>
          </w:p>
        </w:tc>
        <w:tc>
          <w:tcPr>
            <w:tcW w:w="178" w:type="dxa"/>
            <w:vMerge w:val="restart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108,000</w:t>
            </w:r>
          </w:p>
        </w:tc>
        <w:tc>
          <w:tcPr>
            <w:tcW w:w="178" w:type="dxa"/>
            <w:vMerge w:val="restart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3B16E0" w:rsidRPr="009664BA" w:rsidTr="00C53E88">
        <w:trPr>
          <w:cantSplit/>
          <w:trHeight w:val="709"/>
        </w:trPr>
        <w:tc>
          <w:tcPr>
            <w:tcW w:w="2788" w:type="dxa"/>
          </w:tcPr>
          <w:p w:rsidR="003B16E0" w:rsidRPr="009F49DD" w:rsidRDefault="003B16E0" w:rsidP="00B2235C">
            <w:pPr>
              <w:tabs>
                <w:tab w:val="clear" w:pos="227"/>
                <w:tab w:val="clear" w:pos="454"/>
                <w:tab w:val="clear" w:pos="2580"/>
                <w:tab w:val="clear" w:pos="2807"/>
              </w:tabs>
              <w:ind w:left="191" w:right="-81" w:hanging="18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9F49DD">
              <w:rPr>
                <w:rFonts w:ascii="Angsana New" w:hAnsi="Angsana New"/>
                <w:spacing w:val="-6"/>
                <w:sz w:val="26"/>
                <w:szCs w:val="26"/>
                <w:cs/>
                <w:lang w:eastAsia="ja-JP"/>
              </w:rPr>
              <w:t>บ</w:t>
            </w:r>
            <w:r w:rsidRPr="009F49DD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ริษัท ไฟฟ้า น้ำลิก 1 จำกัด</w:t>
            </w:r>
            <w:r w:rsidRPr="009F49DD">
              <w:rPr>
                <w:rFonts w:ascii="Angsana New" w:hAnsi="Angsana New"/>
                <w:spacing w:val="-6"/>
                <w:sz w:val="26"/>
                <w:szCs w:val="26"/>
              </w:rPr>
              <w:t xml:space="preserve">  </w:t>
            </w:r>
            <w:r w:rsidR="00B2235C">
              <w:rPr>
                <w:rFonts w:ascii="Angsana New" w:hAnsi="Angsana New"/>
                <w:spacing w:val="-6"/>
                <w:sz w:val="26"/>
                <w:szCs w:val="26"/>
              </w:rPr>
              <w:br/>
            </w:r>
            <w:r w:rsidRPr="009F49DD">
              <w:rPr>
                <w:rFonts w:ascii="Angsana New" w:hAnsi="Angsana New"/>
                <w:spacing w:val="-6"/>
                <w:sz w:val="26"/>
                <w:szCs w:val="26"/>
              </w:rPr>
              <w:t>(</w:t>
            </w:r>
            <w:r w:rsidRPr="009F49DD">
              <w:rPr>
                <w:rFonts w:ascii="Angsana New" w:hAnsi="Angsana New"/>
                <w:spacing w:val="-6"/>
                <w:sz w:val="26"/>
                <w:szCs w:val="26"/>
                <w:cs/>
              </w:rPr>
              <w:t>ทุนชำระแล้วหน่วยพันเหรียญสหรัฐอเมริกา)</w:t>
            </w:r>
          </w:p>
        </w:tc>
        <w:tc>
          <w:tcPr>
            <w:tcW w:w="81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30,900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  <w:r w:rsidRPr="0061377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,400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3B16E0" w:rsidRPr="008F2EA2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414,493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3B16E0" w:rsidRPr="00520572" w:rsidRDefault="003B16E0" w:rsidP="003B16E0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2" w:right="-16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20572">
              <w:rPr>
                <w:rFonts w:ascii="Angsana New" w:hAnsi="Angsana New" w:cs="Angsana New"/>
                <w:sz w:val="26"/>
                <w:szCs w:val="26"/>
                <w:lang w:val="en-US"/>
              </w:rPr>
              <w:t>344,773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3B16E0" w:rsidRPr="008F2EA2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414,493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3B16E0" w:rsidRPr="00520572" w:rsidRDefault="003B16E0" w:rsidP="003B16E0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20572">
              <w:rPr>
                <w:rFonts w:ascii="Angsana New" w:hAnsi="Angsana New" w:cs="Angsana New"/>
                <w:sz w:val="26"/>
                <w:szCs w:val="26"/>
                <w:lang w:val="en-US"/>
              </w:rPr>
              <w:t>344,773</w:t>
            </w:r>
          </w:p>
        </w:tc>
        <w:tc>
          <w:tcPr>
            <w:tcW w:w="178" w:type="dxa"/>
            <w:vMerge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vMerge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B16E0" w:rsidRPr="009664BA" w:rsidTr="00C53E88">
        <w:trPr>
          <w:cantSplit/>
          <w:trHeight w:val="355"/>
        </w:trPr>
        <w:tc>
          <w:tcPr>
            <w:tcW w:w="2788" w:type="dxa"/>
          </w:tcPr>
          <w:p w:rsidR="003B16E0" w:rsidRPr="0061377C" w:rsidRDefault="003B16E0" w:rsidP="003B16E0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2,599,893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2" w:right="-16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2,522,673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-169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2,599,893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2,522,673</w:t>
            </w:r>
          </w:p>
        </w:tc>
        <w:tc>
          <w:tcPr>
            <w:tcW w:w="178" w:type="dxa"/>
            <w:vMerge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400,600</w:t>
            </w:r>
          </w:p>
        </w:tc>
        <w:tc>
          <w:tcPr>
            <w:tcW w:w="178" w:type="dxa"/>
            <w:vMerge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327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221,667</w:t>
            </w:r>
          </w:p>
        </w:tc>
      </w:tr>
      <w:tr w:rsidR="003B16E0" w:rsidRPr="009664BA" w:rsidTr="003B16E0">
        <w:trPr>
          <w:cantSplit/>
          <w:trHeight w:val="371"/>
        </w:trPr>
        <w:tc>
          <w:tcPr>
            <w:tcW w:w="278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81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19"/>
                <w:tab w:val="decimal" w:pos="654"/>
              </w:tabs>
              <w:spacing w:line="240" w:lineRule="atLeast"/>
              <w:ind w:left="-79" w:right="-25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left" w:pos="191"/>
                <w:tab w:val="decimal" w:pos="619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19"/>
                <w:tab w:val="decimal" w:pos="654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6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19"/>
                <w:tab w:val="decimal" w:pos="654"/>
                <w:tab w:val="decimal" w:pos="823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19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center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8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3B16E0" w:rsidRPr="009664BA" w:rsidTr="00C53E88">
        <w:trPr>
          <w:cantSplit/>
          <w:trHeight w:val="355"/>
        </w:trPr>
        <w:tc>
          <w:tcPr>
            <w:tcW w:w="2788" w:type="dxa"/>
          </w:tcPr>
          <w:p w:rsidR="003B16E0" w:rsidRPr="002110CC" w:rsidRDefault="003B16E0" w:rsidP="003B16E0">
            <w:pPr>
              <w:ind w:left="360" w:hanging="360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110CC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81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80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25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E3260">
              <w:rPr>
                <w:rFonts w:ascii="Angsana New" w:hAnsi="Angsana New" w:cs="Angsana New"/>
                <w:sz w:val="26"/>
                <w:szCs w:val="26"/>
                <w:lang w:bidi="th-TH"/>
              </w:rPr>
              <w:t>2,705,000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2,705,000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16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Merge w:val="restart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81,150</w:t>
            </w:r>
          </w:p>
        </w:tc>
        <w:tc>
          <w:tcPr>
            <w:tcW w:w="178" w:type="dxa"/>
            <w:vMerge w:val="restart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sz w:val="26"/>
                <w:szCs w:val="26"/>
              </w:rPr>
            </w:pPr>
            <w:r w:rsidRPr="00103278">
              <w:rPr>
                <w:rFonts w:ascii="Angsana New" w:hAnsi="Angsana New" w:cs="Angsana New"/>
                <w:sz w:val="26"/>
                <w:szCs w:val="26"/>
              </w:rPr>
              <w:t>20,288</w:t>
            </w:r>
          </w:p>
        </w:tc>
      </w:tr>
      <w:tr w:rsidR="003B16E0" w:rsidRPr="009664BA" w:rsidTr="00C53E88">
        <w:trPr>
          <w:cantSplit/>
          <w:trHeight w:val="355"/>
        </w:trPr>
        <w:tc>
          <w:tcPr>
            <w:tcW w:w="2788" w:type="dxa"/>
          </w:tcPr>
          <w:p w:rsidR="003B16E0" w:rsidRPr="0061377C" w:rsidRDefault="003B16E0" w:rsidP="003B16E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decimal" w:pos="654"/>
              </w:tabs>
              <w:spacing w:line="240" w:lineRule="atLeast"/>
              <w:ind w:left="-79" w:right="-25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923,750</w:t>
            </w: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923,750</w:t>
            </w:r>
          </w:p>
        </w:tc>
        <w:tc>
          <w:tcPr>
            <w:tcW w:w="178" w:type="dxa"/>
            <w:vMerge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81,150</w:t>
            </w:r>
          </w:p>
        </w:tc>
        <w:tc>
          <w:tcPr>
            <w:tcW w:w="178" w:type="dxa"/>
            <w:vMerge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3B16E0" w:rsidRPr="0061377C" w:rsidRDefault="003B16E0" w:rsidP="00B2235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0327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20,288</w:t>
            </w:r>
          </w:p>
        </w:tc>
      </w:tr>
      <w:tr w:rsidR="003B16E0" w:rsidRPr="009664BA" w:rsidTr="00C53E88">
        <w:trPr>
          <w:cantSplit/>
          <w:trHeight w:val="355"/>
        </w:trPr>
        <w:tc>
          <w:tcPr>
            <w:tcW w:w="2788" w:type="dxa"/>
          </w:tcPr>
          <w:p w:rsidR="003B16E0" w:rsidRPr="0061377C" w:rsidRDefault="003B16E0" w:rsidP="003B16E0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decimal" w:pos="654"/>
              </w:tabs>
              <w:spacing w:line="240" w:lineRule="atLeast"/>
              <w:ind w:left="-79" w:right="-25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3B16E0" w:rsidRDefault="003B16E0" w:rsidP="003B16E0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3B16E0" w:rsidRDefault="003B16E0" w:rsidP="003B16E0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3B16E0" w:rsidRDefault="003B16E0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3B16E0" w:rsidRDefault="003B16E0" w:rsidP="003B16E0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Merge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3B16E0" w:rsidRDefault="003B16E0" w:rsidP="003B16E0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Merge/>
            <w:vAlign w:val="bottom"/>
          </w:tcPr>
          <w:p w:rsidR="003B16E0" w:rsidRPr="0061377C" w:rsidRDefault="003B16E0" w:rsidP="003B16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3B16E0" w:rsidRDefault="003B16E0" w:rsidP="00B2235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07677" w:rsidRPr="009664BA" w:rsidTr="00C53E88">
        <w:trPr>
          <w:cantSplit/>
          <w:trHeight w:val="308"/>
        </w:trPr>
        <w:tc>
          <w:tcPr>
            <w:tcW w:w="2788" w:type="dxa"/>
            <w:vAlign w:val="bottom"/>
          </w:tcPr>
          <w:p w:rsidR="00407677" w:rsidRPr="0061377C" w:rsidRDefault="00407677" w:rsidP="00407677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:rsidR="00407677" w:rsidRPr="0061377C" w:rsidRDefault="00407677" w:rsidP="00407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07677" w:rsidRPr="0061377C" w:rsidRDefault="00407677" w:rsidP="0040767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</w:tcPr>
          <w:p w:rsidR="00407677" w:rsidRPr="0061377C" w:rsidRDefault="00407677" w:rsidP="00407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:rsidR="00407677" w:rsidRPr="0061377C" w:rsidRDefault="00407677" w:rsidP="00407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407677" w:rsidRPr="0061377C" w:rsidRDefault="00407677" w:rsidP="00407677">
            <w:pPr>
              <w:pStyle w:val="acctfourfigures"/>
              <w:tabs>
                <w:tab w:val="clear" w:pos="765"/>
                <w:tab w:val="decimal" w:pos="619"/>
                <w:tab w:val="decimal" w:pos="654"/>
              </w:tabs>
              <w:spacing w:line="240" w:lineRule="atLeast"/>
              <w:ind w:left="-79" w:right="-25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407677" w:rsidRPr="0061377C" w:rsidRDefault="00407677" w:rsidP="00407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:rsidR="00407677" w:rsidRPr="0061377C" w:rsidRDefault="00407677" w:rsidP="0040767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:rsidR="00407677" w:rsidRPr="0061377C" w:rsidRDefault="00407677" w:rsidP="00407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:rsidR="00407677" w:rsidRPr="005B259B" w:rsidRDefault="00407677" w:rsidP="0040767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3,523,643</w:t>
            </w:r>
          </w:p>
        </w:tc>
        <w:tc>
          <w:tcPr>
            <w:tcW w:w="178" w:type="dxa"/>
            <w:vAlign w:val="bottom"/>
          </w:tcPr>
          <w:p w:rsidR="00407677" w:rsidRPr="0061377C" w:rsidRDefault="00407677" w:rsidP="00407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:rsidR="00407677" w:rsidRPr="0061377C" w:rsidRDefault="00407677" w:rsidP="0040767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16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3,446,423</w:t>
            </w:r>
          </w:p>
        </w:tc>
        <w:tc>
          <w:tcPr>
            <w:tcW w:w="178" w:type="dxa"/>
            <w:vAlign w:val="bottom"/>
          </w:tcPr>
          <w:p w:rsidR="00407677" w:rsidRPr="0061377C" w:rsidRDefault="00407677" w:rsidP="00407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:rsidR="00407677" w:rsidRPr="0061377C" w:rsidRDefault="00407677" w:rsidP="00407677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407677" w:rsidRPr="0061377C" w:rsidRDefault="00407677" w:rsidP="00407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:rsidR="00407677" w:rsidRPr="0061377C" w:rsidRDefault="00407677" w:rsidP="00407677">
            <w:pPr>
              <w:pStyle w:val="acctfourfigures"/>
              <w:tabs>
                <w:tab w:val="clear" w:pos="765"/>
                <w:tab w:val="left" w:pos="-619"/>
                <w:tab w:val="decimal" w:pos="-502"/>
                <w:tab w:val="left" w:pos="-259"/>
                <w:tab w:val="left" w:pos="281"/>
                <w:tab w:val="left" w:pos="371"/>
              </w:tabs>
              <w:spacing w:line="240" w:lineRule="atLeast"/>
              <w:ind w:left="-89" w:right="11" w:hanging="35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407677" w:rsidRPr="0061377C" w:rsidRDefault="00407677" w:rsidP="00407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:rsidR="00407677" w:rsidRPr="005B259B" w:rsidRDefault="00407677" w:rsidP="00B2235C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3,523,643</w:t>
            </w:r>
          </w:p>
        </w:tc>
        <w:tc>
          <w:tcPr>
            <w:tcW w:w="178" w:type="dxa"/>
            <w:vAlign w:val="bottom"/>
          </w:tcPr>
          <w:p w:rsidR="00407677" w:rsidRPr="0061377C" w:rsidRDefault="00407677" w:rsidP="0040767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:rsidR="00407677" w:rsidRPr="0061377C" w:rsidRDefault="00407677" w:rsidP="00407677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90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3,446,423</w:t>
            </w:r>
          </w:p>
        </w:tc>
        <w:tc>
          <w:tcPr>
            <w:tcW w:w="178" w:type="dxa"/>
            <w:vMerge/>
            <w:vAlign w:val="bottom"/>
          </w:tcPr>
          <w:p w:rsidR="00407677" w:rsidRPr="0061377C" w:rsidRDefault="00407677" w:rsidP="00407677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center"/>
          </w:tcPr>
          <w:p w:rsidR="00407677" w:rsidRPr="00A137E5" w:rsidRDefault="00407677" w:rsidP="00B2235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481,750</w:t>
            </w:r>
          </w:p>
        </w:tc>
        <w:tc>
          <w:tcPr>
            <w:tcW w:w="178" w:type="dxa"/>
            <w:vMerge/>
            <w:vAlign w:val="bottom"/>
          </w:tcPr>
          <w:p w:rsidR="00407677" w:rsidRPr="0061377C" w:rsidRDefault="00407677" w:rsidP="00407677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4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center"/>
          </w:tcPr>
          <w:p w:rsidR="00407677" w:rsidRPr="00A137E5" w:rsidRDefault="00407677" w:rsidP="00B2235C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79" w:right="-87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10327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241,955</w:t>
            </w:r>
          </w:p>
        </w:tc>
      </w:tr>
    </w:tbl>
    <w:p w:rsidR="00A01083" w:rsidRPr="0061377C" w:rsidRDefault="00A01083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A01083" w:rsidRPr="0061377C" w:rsidRDefault="00A01083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A01083" w:rsidRPr="00905089" w:rsidRDefault="00A01083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:rsidR="00A01083" w:rsidRPr="0061377C" w:rsidRDefault="00A01083" w:rsidP="00A0108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4"/>
          <w:szCs w:val="4"/>
          <w:lang w:val="en-US" w:bidi="th-TH"/>
        </w:rPr>
      </w:pPr>
    </w:p>
    <w:p w:rsidR="00A01083" w:rsidRDefault="00A01083" w:rsidP="002110C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  <w:lang w:val="en-GB"/>
        </w:rPr>
      </w:pPr>
      <w:r w:rsidRPr="00225C73">
        <w:rPr>
          <w:rFonts w:ascii="Angsana New" w:hAnsi="Angsana New"/>
          <w:sz w:val="30"/>
          <w:szCs w:val="30"/>
          <w:cs/>
          <w:lang w:val="en-GB"/>
        </w:rPr>
        <w:t>บริษัทร่วมและการร่วมค้าทั้งหมดไม่ได้เป็นบริษัทจดทะเบียนในตลาดหลักทรัพย์จึงไม่มีราคาที่ต้องเปิดเผยต่อสาธารณชน</w:t>
      </w:r>
    </w:p>
    <w:p w:rsidR="0039708F" w:rsidRDefault="0039708F" w:rsidP="00F0126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  <w:sectPr w:rsidR="0039708F" w:rsidSect="0039708F">
          <w:headerReference w:type="even" r:id="rId13"/>
          <w:headerReference w:type="default" r:id="rId14"/>
          <w:footerReference w:type="default" r:id="rId15"/>
          <w:headerReference w:type="first" r:id="rId16"/>
          <w:pgSz w:w="16834" w:h="11909" w:orient="landscape" w:code="9"/>
          <w:pgMar w:top="1152" w:right="691" w:bottom="1199" w:left="576" w:header="720" w:footer="720" w:gutter="0"/>
          <w:paperSrc w:first="7" w:other="7"/>
          <w:cols w:space="720"/>
          <w:docGrid w:linePitch="360"/>
        </w:sectPr>
      </w:pPr>
    </w:p>
    <w:p w:rsidR="00EF3FE4" w:rsidRDefault="006C1FFA" w:rsidP="0095078A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7</w:t>
      </w:r>
      <w:r w:rsidR="0095078A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B90FD6" w:rsidRPr="00B847D1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เงินลงทุนในบริษั</w:t>
      </w:r>
      <w:r w:rsidR="00CE2FE2" w:rsidRPr="00B847D1">
        <w:rPr>
          <w:rFonts w:ascii="Angsana New" w:hAnsi="Angsana New"/>
          <w:sz w:val="30"/>
          <w:szCs w:val="30"/>
          <w:u w:val="none"/>
          <w:cs/>
          <w:lang w:val="th-TH"/>
        </w:rPr>
        <w:t>ทย่อย</w:t>
      </w:r>
    </w:p>
    <w:p w:rsidR="00EC3A78" w:rsidRPr="00E96D9D" w:rsidRDefault="00EC3A78" w:rsidP="00225C73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9"/>
        <w:gridCol w:w="1441"/>
        <w:gridCol w:w="1170"/>
        <w:gridCol w:w="237"/>
        <w:gridCol w:w="1203"/>
      </w:tblGrid>
      <w:tr w:rsidR="00A36406" w:rsidRPr="00FF0DF5" w:rsidTr="00041D3E">
        <w:trPr>
          <w:trHeight w:val="317"/>
        </w:trPr>
        <w:tc>
          <w:tcPr>
            <w:tcW w:w="2814" w:type="pct"/>
          </w:tcPr>
          <w:p w:rsidR="00A36406" w:rsidRPr="00A36406" w:rsidRDefault="00A36406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:rsidR="00A36406" w:rsidRPr="002A51E2" w:rsidRDefault="00A36406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:rsidR="00A36406" w:rsidRPr="002A51E2" w:rsidRDefault="00A36406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A36406" w:rsidRPr="00FF0DF5" w:rsidTr="00041D3E">
        <w:tc>
          <w:tcPr>
            <w:tcW w:w="2814" w:type="pct"/>
          </w:tcPr>
          <w:p w:rsidR="00A36406" w:rsidRPr="00A36406" w:rsidRDefault="00A36406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  <w:vAlign w:val="bottom"/>
          </w:tcPr>
          <w:p w:rsidR="00A36406" w:rsidRPr="002A51E2" w:rsidRDefault="00A36406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:rsidR="00A36406" w:rsidRPr="002A51E2" w:rsidRDefault="00EE78BB" w:rsidP="00E22A6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906F86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28" w:type="pct"/>
            <w:vAlign w:val="bottom"/>
          </w:tcPr>
          <w:p w:rsidR="00A36406" w:rsidRPr="002A51E2" w:rsidRDefault="00A36406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9" w:type="pct"/>
            <w:vAlign w:val="bottom"/>
          </w:tcPr>
          <w:p w:rsidR="00A36406" w:rsidRPr="002A51E2" w:rsidRDefault="00906F86" w:rsidP="00E22A6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</w:tr>
      <w:tr w:rsidR="00A36406" w:rsidRPr="00FF0DF5" w:rsidTr="00041D3E">
        <w:tc>
          <w:tcPr>
            <w:tcW w:w="2814" w:type="pct"/>
          </w:tcPr>
          <w:p w:rsidR="00A36406" w:rsidRPr="00A36406" w:rsidRDefault="00A36406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:rsidR="00A36406" w:rsidRPr="002A51E2" w:rsidRDefault="00A36406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:rsidR="00A36406" w:rsidRPr="002A51E2" w:rsidRDefault="00A36406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06F86" w:rsidRPr="00FF0DF5" w:rsidTr="00041D3E">
        <w:tc>
          <w:tcPr>
            <w:tcW w:w="2814" w:type="pct"/>
          </w:tcPr>
          <w:p w:rsidR="00906F86" w:rsidRPr="00A36406" w:rsidRDefault="00906F86" w:rsidP="00906F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640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36406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777" w:type="pct"/>
          </w:tcPr>
          <w:p w:rsidR="00906F86" w:rsidRPr="002A51E2" w:rsidRDefault="00906F86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906F86" w:rsidRDefault="00273474" w:rsidP="00041D3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8,499,119</w:t>
            </w:r>
          </w:p>
        </w:tc>
        <w:tc>
          <w:tcPr>
            <w:tcW w:w="128" w:type="pct"/>
          </w:tcPr>
          <w:p w:rsidR="00906F86" w:rsidRPr="002A51E2" w:rsidRDefault="00906F86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9" w:type="pct"/>
          </w:tcPr>
          <w:p w:rsidR="00906F86" w:rsidRPr="00274EF2" w:rsidRDefault="00906F86" w:rsidP="00041D3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74EF2">
              <w:rPr>
                <w:rFonts w:ascii="Angsana New" w:hAnsi="Angsana New"/>
                <w:sz w:val="30"/>
                <w:szCs w:val="30"/>
                <w:lang w:val="en-US" w:eastAsia="en-US"/>
              </w:rPr>
              <w:t>7,626,921</w:t>
            </w:r>
          </w:p>
        </w:tc>
      </w:tr>
      <w:tr w:rsidR="00274EF2" w:rsidRPr="00C60455" w:rsidTr="00041D3E">
        <w:trPr>
          <w:trHeight w:val="178"/>
        </w:trPr>
        <w:tc>
          <w:tcPr>
            <w:tcW w:w="2814" w:type="pct"/>
          </w:tcPr>
          <w:p w:rsidR="00274EF2" w:rsidRPr="00A36406" w:rsidRDefault="00274EF2" w:rsidP="00274E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640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777" w:type="pct"/>
          </w:tcPr>
          <w:p w:rsidR="00274EF2" w:rsidRPr="002A51E2" w:rsidRDefault="00274EF2" w:rsidP="00274E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74EF2" w:rsidRPr="002A51E2" w:rsidRDefault="007E0588" w:rsidP="00041D3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665,841</w:t>
            </w:r>
          </w:p>
        </w:tc>
        <w:tc>
          <w:tcPr>
            <w:tcW w:w="128" w:type="pct"/>
          </w:tcPr>
          <w:p w:rsidR="00274EF2" w:rsidRPr="002A51E2" w:rsidRDefault="00274EF2" w:rsidP="00274E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9" w:type="pct"/>
          </w:tcPr>
          <w:p w:rsidR="00274EF2" w:rsidRPr="00274EF2" w:rsidRDefault="00103278" w:rsidP="00041D3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0327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596</w:t>
            </w:r>
            <w:r w:rsidRPr="00103278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0327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206</w:t>
            </w:r>
          </w:p>
        </w:tc>
      </w:tr>
      <w:tr w:rsidR="00274EF2" w:rsidRPr="00274EF2" w:rsidTr="00041D3E">
        <w:tc>
          <w:tcPr>
            <w:tcW w:w="2814" w:type="pct"/>
          </w:tcPr>
          <w:p w:rsidR="00274EF2" w:rsidRPr="00A36406" w:rsidRDefault="00274EF2" w:rsidP="00274E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4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4EF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10327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274E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777" w:type="pct"/>
          </w:tcPr>
          <w:p w:rsidR="00274EF2" w:rsidRPr="002A51E2" w:rsidRDefault="00274EF2" w:rsidP="00274E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274EF2" w:rsidRPr="002A51E2" w:rsidRDefault="007E0588" w:rsidP="00041D3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9,164,960</w:t>
            </w:r>
          </w:p>
        </w:tc>
        <w:tc>
          <w:tcPr>
            <w:tcW w:w="128" w:type="pct"/>
          </w:tcPr>
          <w:p w:rsidR="00274EF2" w:rsidRPr="002A51E2" w:rsidRDefault="00274EF2" w:rsidP="00274E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:rsidR="00274EF2" w:rsidRPr="00274EF2" w:rsidRDefault="00103278" w:rsidP="00041D3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0327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8</w:t>
            </w:r>
            <w:r w:rsidRPr="0010327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10327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223</w:t>
            </w:r>
            <w:r w:rsidRPr="0010327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10327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127</w:t>
            </w:r>
          </w:p>
        </w:tc>
      </w:tr>
      <w:tr w:rsidR="00906F86" w:rsidRPr="00C60455" w:rsidTr="00041D3E">
        <w:tc>
          <w:tcPr>
            <w:tcW w:w="2814" w:type="pct"/>
          </w:tcPr>
          <w:p w:rsidR="00906F86" w:rsidRPr="00A36406" w:rsidRDefault="00906F86" w:rsidP="00906F8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64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364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364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77" w:type="pct"/>
          </w:tcPr>
          <w:p w:rsidR="00906F86" w:rsidRPr="002A51E2" w:rsidRDefault="00906F86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:rsidR="00906F86" w:rsidRPr="002A51E2" w:rsidRDefault="00906F86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:rsidR="00906F86" w:rsidRPr="002A51E2" w:rsidRDefault="00906F86" w:rsidP="00906F8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9" w:type="pct"/>
            <w:tcBorders>
              <w:top w:val="double" w:sz="4" w:space="0" w:color="auto"/>
              <w:bottom w:val="double" w:sz="4" w:space="0" w:color="auto"/>
            </w:tcBorders>
          </w:tcPr>
          <w:p w:rsidR="00906F86" w:rsidRPr="002A51E2" w:rsidRDefault="003C183F" w:rsidP="00041D3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8,499,119</w:t>
            </w:r>
          </w:p>
        </w:tc>
      </w:tr>
    </w:tbl>
    <w:p w:rsidR="008E2915" w:rsidRPr="0095078A" w:rsidRDefault="008E2915" w:rsidP="009507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b/>
          <w:sz w:val="30"/>
          <w:szCs w:val="30"/>
        </w:rPr>
      </w:pPr>
    </w:p>
    <w:p w:rsidR="00E24CC3" w:rsidRPr="0095078A" w:rsidRDefault="00E24CC3" w:rsidP="009507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5078A">
        <w:rPr>
          <w:rFonts w:ascii="Angsana New" w:hAnsi="Angsana New"/>
          <w:sz w:val="30"/>
          <w:szCs w:val="30"/>
          <w:cs/>
        </w:rPr>
        <w:t>มีการ</w:t>
      </w:r>
      <w:r w:rsidR="00A21B06" w:rsidRPr="0095078A">
        <w:rPr>
          <w:rFonts w:ascii="Angsana New" w:hAnsi="Angsana New" w:hint="cs"/>
          <w:sz w:val="30"/>
          <w:szCs w:val="30"/>
          <w:cs/>
        </w:rPr>
        <w:t>จ่ายชำระค่าหุ้นเพิ่มเติม</w:t>
      </w:r>
      <w:r w:rsidRPr="0095078A">
        <w:rPr>
          <w:rFonts w:ascii="Angsana New" w:hAnsi="Angsana New"/>
          <w:sz w:val="30"/>
          <w:szCs w:val="30"/>
          <w:cs/>
        </w:rPr>
        <w:t>ในบริษัทย่อยในระหว่างงวด</w:t>
      </w:r>
      <w:r w:rsidR="00103278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95078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E759C" w:rsidRPr="00FE759C">
        <w:rPr>
          <w:rFonts w:ascii="Angsana New" w:hAnsi="Angsana New"/>
          <w:sz w:val="30"/>
          <w:szCs w:val="30"/>
          <w:cs/>
        </w:rPr>
        <w:t xml:space="preserve">30 </w:t>
      </w:r>
      <w:r w:rsidR="00103278">
        <w:rPr>
          <w:rFonts w:ascii="Angsana New" w:hAnsi="Angsana New" w:hint="cs"/>
          <w:sz w:val="30"/>
          <w:szCs w:val="30"/>
          <w:cs/>
        </w:rPr>
        <w:t>กันยา</w:t>
      </w:r>
      <w:r w:rsidR="00FE759C" w:rsidRPr="00FE759C">
        <w:rPr>
          <w:rFonts w:ascii="Angsana New" w:hAnsi="Angsana New"/>
          <w:sz w:val="30"/>
          <w:szCs w:val="30"/>
          <w:cs/>
        </w:rPr>
        <w:t xml:space="preserve">ยน </w:t>
      </w:r>
      <w:r w:rsidR="00EE78BB" w:rsidRPr="0095078A">
        <w:rPr>
          <w:rFonts w:ascii="Angsana New" w:hAnsi="Angsana New" w:hint="cs"/>
          <w:sz w:val="30"/>
          <w:szCs w:val="30"/>
          <w:cs/>
        </w:rPr>
        <w:t>25</w:t>
      </w:r>
      <w:r w:rsidR="00906F86">
        <w:rPr>
          <w:rFonts w:ascii="Angsana New" w:hAnsi="Angsana New"/>
          <w:sz w:val="30"/>
          <w:szCs w:val="30"/>
          <w:lang w:val="en-US"/>
        </w:rPr>
        <w:t>61</w:t>
      </w:r>
      <w:r w:rsidR="00EE78BB">
        <w:rPr>
          <w:rFonts w:ascii="Angsana New" w:hAnsi="Angsana New"/>
          <w:sz w:val="30"/>
          <w:szCs w:val="30"/>
          <w:lang w:val="en-US"/>
        </w:rPr>
        <w:t xml:space="preserve"> </w:t>
      </w:r>
      <w:r w:rsidRPr="0095078A">
        <w:rPr>
          <w:rFonts w:ascii="Angsana New" w:hAnsi="Angsana New"/>
          <w:sz w:val="30"/>
          <w:szCs w:val="30"/>
          <w:cs/>
        </w:rPr>
        <w:t>ดังนี้</w:t>
      </w:r>
    </w:p>
    <w:p w:rsidR="003C183F" w:rsidRPr="0095078A" w:rsidRDefault="003C183F" w:rsidP="0095078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rPr>
          <w:rFonts w:ascii="Angsana New" w:hAnsi="Angsana New"/>
          <w:b/>
          <w:sz w:val="30"/>
          <w:szCs w:val="30"/>
        </w:rPr>
      </w:pPr>
    </w:p>
    <w:p w:rsidR="00FE4432" w:rsidRPr="004317A4" w:rsidRDefault="00FE4432" w:rsidP="00FE44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rPr>
          <w:rFonts w:ascii="Angsana New" w:hAnsi="Angsana New"/>
          <w:b/>
          <w:bCs/>
          <w:i/>
          <w:iCs/>
          <w:sz w:val="30"/>
          <w:szCs w:val="30"/>
        </w:rPr>
      </w:pPr>
      <w:r w:rsidRPr="004317A4">
        <w:rPr>
          <w:rFonts w:ascii="Angsana New" w:hAnsi="Angsana New"/>
          <w:b/>
          <w:bCs/>
          <w:i/>
          <w:iCs/>
          <w:sz w:val="30"/>
          <w:szCs w:val="30"/>
          <w:cs/>
        </w:rPr>
        <w:t>บริษัท นที ซินเนอร์ยี่ จำกัด</w:t>
      </w:r>
    </w:p>
    <w:p w:rsidR="00FE4432" w:rsidRPr="004317A4" w:rsidRDefault="00FE4432" w:rsidP="00FE44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FE4432" w:rsidRPr="004317A4" w:rsidRDefault="00FE4432" w:rsidP="003C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  <w:r w:rsidRPr="004317A4">
        <w:rPr>
          <w:rFonts w:ascii="Angsana New" w:hAnsi="Angsana New"/>
          <w:sz w:val="30"/>
          <w:szCs w:val="30"/>
          <w:cs/>
        </w:rPr>
        <w:t>บริษัทได้จ่ายชำระค่าหุ้นจากหุ้นสามัญ</w:t>
      </w:r>
      <w:r w:rsidR="003C183F">
        <w:rPr>
          <w:rFonts w:ascii="Angsana New" w:hAnsi="Angsana New" w:hint="cs"/>
          <w:sz w:val="30"/>
          <w:szCs w:val="30"/>
          <w:cs/>
          <w:lang w:val="en-US"/>
        </w:rPr>
        <w:t>ของบริษัท นที ซินเนอร์ยี่ จำกัด เพิ่มเติม</w:t>
      </w:r>
      <w:r w:rsidRPr="004317A4">
        <w:rPr>
          <w:rFonts w:ascii="Angsana New" w:hAnsi="Angsana New"/>
          <w:sz w:val="30"/>
          <w:szCs w:val="30"/>
          <w:cs/>
        </w:rPr>
        <w:t>เป็</w:t>
      </w:r>
      <w:r w:rsidRPr="00DF7986">
        <w:rPr>
          <w:rFonts w:ascii="Angsana New" w:hAnsi="Angsana New"/>
          <w:sz w:val="30"/>
          <w:szCs w:val="30"/>
          <w:cs/>
        </w:rPr>
        <w:t>น</w:t>
      </w:r>
      <w:r w:rsidRPr="00AA05E5">
        <w:rPr>
          <w:rFonts w:ascii="Angsana New" w:hAnsi="Angsana New"/>
          <w:sz w:val="30"/>
          <w:szCs w:val="30"/>
          <w:cs/>
        </w:rPr>
        <w:t>จำนวน</w:t>
      </w:r>
      <w:r w:rsidR="00DF7986" w:rsidRPr="00AA05E5">
        <w:rPr>
          <w:rFonts w:ascii="Angsana New" w:hAnsi="Angsana New"/>
          <w:sz w:val="30"/>
          <w:szCs w:val="30"/>
          <w:lang w:val="en-US"/>
        </w:rPr>
        <w:t xml:space="preserve"> </w:t>
      </w:r>
      <w:r w:rsidR="007E0588" w:rsidRPr="00AA05E5">
        <w:rPr>
          <w:rFonts w:ascii="Angsana New" w:hAnsi="Angsana New"/>
          <w:sz w:val="30"/>
          <w:szCs w:val="30"/>
          <w:lang w:val="en-US"/>
        </w:rPr>
        <w:t>665.8</w:t>
      </w:r>
      <w:r w:rsidR="00DF7986" w:rsidRPr="00AA05E5">
        <w:rPr>
          <w:rFonts w:ascii="Angsana New" w:hAnsi="Angsana New"/>
          <w:sz w:val="30"/>
          <w:szCs w:val="30"/>
          <w:lang w:val="en-US"/>
        </w:rPr>
        <w:t xml:space="preserve"> </w:t>
      </w:r>
      <w:r w:rsidRPr="00AA05E5">
        <w:rPr>
          <w:rFonts w:ascii="Angsana New" w:hAnsi="Angsana New"/>
          <w:sz w:val="30"/>
          <w:szCs w:val="30"/>
          <w:cs/>
        </w:rPr>
        <w:t>ล้าน</w:t>
      </w:r>
      <w:r w:rsidRPr="00DF7986">
        <w:rPr>
          <w:rFonts w:ascii="Angsana New" w:hAnsi="Angsana New"/>
          <w:sz w:val="30"/>
          <w:szCs w:val="30"/>
          <w:cs/>
        </w:rPr>
        <w:t xml:space="preserve">บาท รวมเป็นทุนจดทะเบียนและชำระแล้วทั้งหมดจำนวน </w:t>
      </w:r>
      <w:r w:rsidR="007E0588">
        <w:rPr>
          <w:rFonts w:ascii="Angsana New" w:hAnsi="Angsana New"/>
          <w:sz w:val="30"/>
          <w:szCs w:val="30"/>
          <w:lang w:val="en-US"/>
        </w:rPr>
        <w:t>6,293.3</w:t>
      </w:r>
      <w:r w:rsidRPr="00DF7986">
        <w:rPr>
          <w:rFonts w:ascii="Angsana New" w:hAnsi="Angsana New"/>
          <w:sz w:val="30"/>
          <w:szCs w:val="30"/>
        </w:rPr>
        <w:t xml:space="preserve"> </w:t>
      </w:r>
      <w:r w:rsidRPr="00DF7986">
        <w:rPr>
          <w:rFonts w:ascii="Angsana New" w:hAnsi="Angsana New"/>
          <w:sz w:val="30"/>
          <w:szCs w:val="30"/>
          <w:cs/>
        </w:rPr>
        <w:t>ล้านบาท</w:t>
      </w:r>
    </w:p>
    <w:p w:rsidR="00DF7986" w:rsidRPr="00DF7986" w:rsidRDefault="00DF7986" w:rsidP="0027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30"/>
          <w:szCs w:val="30"/>
          <w:cs/>
        </w:rPr>
        <w:sectPr w:rsidR="00DF7986" w:rsidRPr="00DF7986" w:rsidSect="0039708F">
          <w:headerReference w:type="default" r:id="rId17"/>
          <w:pgSz w:w="11909" w:h="16834" w:code="9"/>
          <w:pgMar w:top="691" w:right="1199" w:bottom="576" w:left="1152" w:header="720" w:footer="720" w:gutter="0"/>
          <w:paperSrc w:first="7" w:other="7"/>
          <w:cols w:space="720"/>
          <w:docGrid w:linePitch="360"/>
        </w:sectPr>
      </w:pPr>
    </w:p>
    <w:p w:rsidR="00EF3FE4" w:rsidRDefault="006258F9" w:rsidP="002110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103278">
        <w:rPr>
          <w:rFonts w:ascii="Angsana New" w:hAnsi="Angsana New"/>
          <w:sz w:val="30"/>
          <w:szCs w:val="30"/>
          <w:lang w:val="en-US"/>
        </w:rPr>
        <w:t xml:space="preserve">30 </w:t>
      </w:r>
      <w:r w:rsidR="00103278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FE759C" w:rsidRPr="00FE759C">
        <w:rPr>
          <w:rFonts w:ascii="Angsana New" w:hAnsi="Angsana New"/>
          <w:sz w:val="30"/>
          <w:szCs w:val="30"/>
          <w:cs/>
        </w:rPr>
        <w:t xml:space="preserve"> </w:t>
      </w:r>
      <w:r w:rsidR="00EE78BB">
        <w:rPr>
          <w:rFonts w:ascii="Angsana New" w:hAnsi="Angsana New" w:hint="cs"/>
          <w:sz w:val="30"/>
          <w:szCs w:val="30"/>
          <w:cs/>
        </w:rPr>
        <w:t>25</w:t>
      </w:r>
      <w:r w:rsidR="00906F86">
        <w:rPr>
          <w:rFonts w:ascii="Angsana New" w:hAnsi="Angsana New"/>
          <w:sz w:val="30"/>
          <w:szCs w:val="30"/>
          <w:lang w:val="en-US"/>
        </w:rPr>
        <w:t>61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และ </w:t>
      </w:r>
      <w:r w:rsidRPr="00B847D1">
        <w:rPr>
          <w:rFonts w:ascii="Angsana New" w:hAnsi="Angsana New"/>
          <w:sz w:val="30"/>
          <w:szCs w:val="30"/>
        </w:rPr>
        <w:t xml:space="preserve">31 </w:t>
      </w:r>
      <w:r w:rsidRPr="00B847D1">
        <w:rPr>
          <w:rFonts w:ascii="Angsana New" w:hAnsi="Angsana New"/>
          <w:sz w:val="30"/>
          <w:szCs w:val="30"/>
          <w:cs/>
        </w:rPr>
        <w:t xml:space="preserve">ธันวาคม </w:t>
      </w:r>
      <w:r w:rsidR="00906F86">
        <w:rPr>
          <w:rFonts w:ascii="Angsana New" w:hAnsi="Angsana New"/>
          <w:sz w:val="30"/>
          <w:szCs w:val="30"/>
        </w:rPr>
        <w:t>25</w:t>
      </w:r>
      <w:r w:rsidR="00906F86">
        <w:rPr>
          <w:rFonts w:ascii="Angsana New" w:hAnsi="Angsana New"/>
          <w:sz w:val="30"/>
          <w:szCs w:val="30"/>
          <w:lang w:val="en-US"/>
        </w:rPr>
        <w:t>60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103278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B847D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7479A5" w:rsidRPr="00B847D1">
        <w:rPr>
          <w:rFonts w:ascii="Angsana New" w:hAnsi="Angsana New"/>
          <w:sz w:val="30"/>
          <w:szCs w:val="30"/>
          <w:cs/>
        </w:rPr>
        <w:t xml:space="preserve"> </w:t>
      </w:r>
      <w:r w:rsidR="00103278" w:rsidRPr="00103278">
        <w:rPr>
          <w:rFonts w:ascii="Angsana New" w:hAnsi="Angsana New"/>
          <w:sz w:val="30"/>
          <w:szCs w:val="30"/>
          <w:cs/>
        </w:rPr>
        <w:t xml:space="preserve">30 กันยายน </w:t>
      </w:r>
      <w:r w:rsidR="002B3DC3" w:rsidRPr="00B847D1">
        <w:rPr>
          <w:rFonts w:ascii="Angsana New" w:hAnsi="Angsana New"/>
          <w:sz w:val="30"/>
          <w:szCs w:val="30"/>
          <w:cs/>
        </w:rPr>
        <w:t>ดังนี้</w:t>
      </w:r>
    </w:p>
    <w:p w:rsidR="00EE78BB" w:rsidRPr="00AA05E5" w:rsidRDefault="00EE78BB" w:rsidP="00EE78BB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103278" w:rsidRPr="00483F5F" w:rsidTr="00E14198">
        <w:trPr>
          <w:cantSplit/>
          <w:tblHeader/>
        </w:trPr>
        <w:tc>
          <w:tcPr>
            <w:tcW w:w="2790" w:type="dxa"/>
          </w:tcPr>
          <w:p w:rsidR="00103278" w:rsidRPr="0061377C" w:rsidRDefault="00103278" w:rsidP="00EE78BB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00" w:type="dxa"/>
            <w:gridSpan w:val="23"/>
          </w:tcPr>
          <w:p w:rsidR="00103278" w:rsidRPr="0061377C" w:rsidRDefault="00103278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bidi="th-TH"/>
              </w:rPr>
              <w:t>งบการเงินเฉพาะกิจการ</w:t>
            </w:r>
          </w:p>
        </w:tc>
      </w:tr>
      <w:tr w:rsidR="00103278" w:rsidRPr="00483F5F" w:rsidTr="00E14198">
        <w:trPr>
          <w:cantSplit/>
          <w:tblHeader/>
        </w:trPr>
        <w:tc>
          <w:tcPr>
            <w:tcW w:w="2790" w:type="dxa"/>
          </w:tcPr>
          <w:p w:rsidR="00103278" w:rsidRPr="0061377C" w:rsidRDefault="00103278" w:rsidP="00EE78BB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0" w:type="dxa"/>
            <w:gridSpan w:val="3"/>
          </w:tcPr>
          <w:p w:rsidR="00103278" w:rsidRPr="0061377C" w:rsidRDefault="00103278" w:rsidP="00EE78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  <w:cs/>
              </w:rPr>
              <w:t>สัดส่วนความ</w:t>
            </w:r>
          </w:p>
        </w:tc>
        <w:tc>
          <w:tcPr>
            <w:tcW w:w="180" w:type="dxa"/>
          </w:tcPr>
          <w:p w:rsidR="00103278" w:rsidRPr="0061377C" w:rsidRDefault="00103278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</w:tcPr>
          <w:p w:rsidR="00103278" w:rsidRPr="0061377C" w:rsidRDefault="00103278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0" w:type="dxa"/>
          </w:tcPr>
          <w:p w:rsidR="00103278" w:rsidRPr="0061377C" w:rsidRDefault="00103278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3278" w:rsidRPr="0061377C" w:rsidRDefault="00103278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80" w:type="dxa"/>
          </w:tcPr>
          <w:p w:rsidR="00103278" w:rsidRPr="0061377C" w:rsidRDefault="00103278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3278" w:rsidRPr="0061377C" w:rsidRDefault="00103278" w:rsidP="00EE78BB">
            <w:pPr>
              <w:pStyle w:val="BodyText"/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03278" w:rsidRPr="0061377C" w:rsidRDefault="00103278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3278" w:rsidRPr="0061377C" w:rsidRDefault="00103278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:rsidR="00103278" w:rsidRPr="0061377C" w:rsidRDefault="00103278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3278" w:rsidRPr="0061377C" w:rsidRDefault="00103278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rtl/>
                <w:cs/>
              </w:rPr>
            </w:pPr>
          </w:p>
        </w:tc>
      </w:tr>
      <w:tr w:rsidR="00103278" w:rsidRPr="00483F5F" w:rsidTr="00E14198">
        <w:trPr>
          <w:cantSplit/>
          <w:tblHeader/>
        </w:trPr>
        <w:tc>
          <w:tcPr>
            <w:tcW w:w="2790" w:type="dxa"/>
          </w:tcPr>
          <w:p w:rsidR="00103278" w:rsidRPr="0061377C" w:rsidRDefault="00103278" w:rsidP="00EE78BB">
            <w:pPr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0" w:type="dxa"/>
            <w:gridSpan w:val="3"/>
          </w:tcPr>
          <w:p w:rsidR="00103278" w:rsidRPr="0061377C" w:rsidRDefault="00103278" w:rsidP="00EE78BB">
            <w:pPr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180" w:type="dxa"/>
          </w:tcPr>
          <w:p w:rsidR="00103278" w:rsidRPr="0061377C" w:rsidRDefault="00103278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103278" w:rsidRPr="0061377C" w:rsidRDefault="00103278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61377C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103278" w:rsidRPr="0061377C" w:rsidRDefault="00103278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3278" w:rsidRPr="0061377C" w:rsidRDefault="00103278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</w:tcPr>
          <w:p w:rsidR="00103278" w:rsidRPr="0061377C" w:rsidRDefault="00103278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3278" w:rsidRPr="0061377C" w:rsidRDefault="00103278" w:rsidP="00EE78BB">
            <w:pPr>
              <w:pStyle w:val="BodyText"/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  <w:cs/>
              </w:rPr>
              <w:t>การด้อยค่า</w:t>
            </w:r>
          </w:p>
        </w:tc>
        <w:tc>
          <w:tcPr>
            <w:tcW w:w="180" w:type="dxa"/>
          </w:tcPr>
          <w:p w:rsidR="00103278" w:rsidRPr="0061377C" w:rsidRDefault="00103278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3278" w:rsidRPr="0061377C" w:rsidRDefault="00103278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</w:pPr>
            <w:r w:rsidRPr="0061377C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 xml:space="preserve">ราคาทุน </w:t>
            </w:r>
            <w:r w:rsidRPr="0061377C">
              <w:rPr>
                <w:rFonts w:ascii="Angsana New" w:hAnsi="Angsana New" w:cs="Angsana New"/>
                <w:sz w:val="25"/>
                <w:szCs w:val="25"/>
                <w:lang w:bidi="th-TH"/>
              </w:rPr>
              <w:t xml:space="preserve">- </w:t>
            </w:r>
            <w:r w:rsidRPr="0061377C">
              <w:rPr>
                <w:rFonts w:ascii="Angsana New" w:hAnsi="Angsana New" w:cs="Angsana New"/>
                <w:sz w:val="25"/>
                <w:szCs w:val="25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:rsidR="00103278" w:rsidRPr="0061377C" w:rsidRDefault="00103278" w:rsidP="00EE78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3278" w:rsidRPr="0061377C" w:rsidRDefault="00103278" w:rsidP="00EE78B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rtl/>
                <w:cs/>
                <w:lang w:bidi="th-TH"/>
              </w:rPr>
            </w:pPr>
            <w:r w:rsidRPr="0061377C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เงินปันผลรับ</w:t>
            </w:r>
          </w:p>
        </w:tc>
      </w:tr>
      <w:tr w:rsidR="00103278" w:rsidRPr="00483F5F" w:rsidTr="00E14198">
        <w:trPr>
          <w:cantSplit/>
          <w:tblHeader/>
        </w:trPr>
        <w:tc>
          <w:tcPr>
            <w:tcW w:w="2790" w:type="dxa"/>
          </w:tcPr>
          <w:p w:rsidR="00103278" w:rsidRPr="0061377C" w:rsidRDefault="00103278" w:rsidP="001E318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0" w:type="dxa"/>
          </w:tcPr>
          <w:p w:rsidR="00103278" w:rsidRPr="00FE759C" w:rsidRDefault="00103278" w:rsidP="00103278">
            <w:pPr>
              <w:pStyle w:val="acctmergecolhdg"/>
              <w:spacing w:line="240" w:lineRule="auto"/>
              <w:ind w:left="-169" w:right="-169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  <w:r w:rsidRPr="00FE759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กันยา</w:t>
            </w:r>
            <w:r w:rsidRPr="00FE759C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ยน</w:t>
            </w:r>
          </w:p>
        </w:tc>
        <w:tc>
          <w:tcPr>
            <w:tcW w:w="180" w:type="dxa"/>
          </w:tcPr>
          <w:p w:rsidR="00103278" w:rsidRPr="00AC112B" w:rsidRDefault="00103278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AC112B" w:rsidRDefault="00103278" w:rsidP="001032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  <w:lang w:bidi="th-TH"/>
              </w:rPr>
            </w:pP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103278" w:rsidRPr="00FE759C" w:rsidRDefault="00103278" w:rsidP="007A6FE2">
            <w:pPr>
              <w:pStyle w:val="acctmergecolhdg"/>
              <w:spacing w:line="240" w:lineRule="auto"/>
              <w:ind w:left="-89" w:right="-79" w:firstLine="10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</w:tcPr>
          <w:p w:rsidR="00103278" w:rsidRPr="0061377C" w:rsidRDefault="00103278" w:rsidP="00E14198">
            <w:pPr>
              <w:pStyle w:val="acctmergecolhdg"/>
              <w:spacing w:line="240" w:lineRule="auto"/>
              <w:ind w:left="-89" w:right="-79" w:firstLine="10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FE759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 xml:space="preserve">30 </w:t>
            </w:r>
            <w:r w:rsidR="00E14198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กันย</w:t>
            </w:r>
            <w:r w:rsidRPr="00FE759C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:rsidR="00103278" w:rsidRPr="0061377C" w:rsidRDefault="00103278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103278" w:rsidP="001032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103278" w:rsidRPr="0061377C" w:rsidRDefault="00103278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E14198" w:rsidP="00E1419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FE759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กันย</w:t>
            </w:r>
            <w:r w:rsidRPr="00FE759C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:rsidR="00103278" w:rsidRPr="0061377C" w:rsidRDefault="00103278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:rsidR="00103278" w:rsidRPr="0061377C" w:rsidRDefault="00103278" w:rsidP="00E1419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103278" w:rsidRPr="0061377C" w:rsidRDefault="00103278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E14198" w:rsidP="007A6FE2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FE759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กันย</w:t>
            </w:r>
            <w:r w:rsidRPr="00FE759C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:rsidR="00103278" w:rsidRPr="0061377C" w:rsidRDefault="00103278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103278" w:rsidP="00E1419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ธั</w:t>
            </w: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นวาคม</w:t>
            </w:r>
          </w:p>
        </w:tc>
        <w:tc>
          <w:tcPr>
            <w:tcW w:w="180" w:type="dxa"/>
          </w:tcPr>
          <w:p w:rsidR="00103278" w:rsidRPr="0061377C" w:rsidRDefault="00103278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E14198" w:rsidP="00990A4C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FE759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กันย</w:t>
            </w:r>
            <w:r w:rsidRPr="00FE759C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:rsidR="00103278" w:rsidRPr="0061377C" w:rsidRDefault="00103278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103278" w:rsidP="00E14198">
            <w:pPr>
              <w:pStyle w:val="acctmergecolhdg"/>
              <w:spacing w:line="240" w:lineRule="auto"/>
              <w:ind w:left="-79" w:right="-89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  <w:r w:rsidRPr="000B3914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31 ธันวาคม</w:t>
            </w:r>
          </w:p>
        </w:tc>
        <w:tc>
          <w:tcPr>
            <w:tcW w:w="180" w:type="dxa"/>
          </w:tcPr>
          <w:p w:rsidR="00103278" w:rsidRPr="0061377C" w:rsidRDefault="00103278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E14198" w:rsidP="00990A4C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FE759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กันย</w:t>
            </w:r>
            <w:r w:rsidRPr="00FE759C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ายน</w:t>
            </w:r>
          </w:p>
        </w:tc>
        <w:tc>
          <w:tcPr>
            <w:tcW w:w="180" w:type="dxa"/>
          </w:tcPr>
          <w:p w:rsidR="00103278" w:rsidRPr="0061377C" w:rsidRDefault="00103278" w:rsidP="001E3184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990A4C" w:rsidRDefault="00E14198" w:rsidP="00E1419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25"/>
                <w:szCs w:val="25"/>
              </w:rPr>
            </w:pPr>
            <w:r w:rsidRPr="00FE759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bCs/>
                <w:sz w:val="25"/>
                <w:szCs w:val="25"/>
                <w:cs/>
                <w:lang w:bidi="th-TH"/>
              </w:rPr>
              <w:t>กั</w:t>
            </w:r>
            <w:r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นย</w:t>
            </w:r>
            <w:r w:rsidRPr="00FE759C">
              <w:rPr>
                <w:rFonts w:ascii="Angsana New" w:hAnsi="Angsana New" w:cs="Angsana New" w:hint="cs"/>
                <w:sz w:val="25"/>
                <w:szCs w:val="25"/>
                <w:cs/>
                <w:lang w:bidi="th-TH"/>
              </w:rPr>
              <w:t>ายน</w:t>
            </w:r>
          </w:p>
        </w:tc>
      </w:tr>
      <w:tr w:rsidR="00103278" w:rsidRPr="00483F5F" w:rsidTr="00E14198">
        <w:trPr>
          <w:cantSplit/>
          <w:tblHeader/>
        </w:trPr>
        <w:tc>
          <w:tcPr>
            <w:tcW w:w="2790" w:type="dxa"/>
          </w:tcPr>
          <w:p w:rsidR="00103278" w:rsidRPr="0061377C" w:rsidRDefault="00103278" w:rsidP="00906F8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810" w:type="dxa"/>
          </w:tcPr>
          <w:p w:rsidR="00103278" w:rsidRPr="0061377C" w:rsidRDefault="00103278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25</w:t>
            </w: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6</w:t>
            </w:r>
            <w:r w:rsidRPr="00906F86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1</w:t>
            </w:r>
          </w:p>
        </w:tc>
        <w:tc>
          <w:tcPr>
            <w:tcW w:w="180" w:type="dxa"/>
          </w:tcPr>
          <w:p w:rsidR="00103278" w:rsidRPr="0061377C" w:rsidRDefault="00103278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103278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60</w:t>
            </w:r>
          </w:p>
        </w:tc>
        <w:tc>
          <w:tcPr>
            <w:tcW w:w="180" w:type="dxa"/>
          </w:tcPr>
          <w:p w:rsidR="00103278" w:rsidRPr="0061377C" w:rsidRDefault="00103278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</w:p>
        </w:tc>
        <w:tc>
          <w:tcPr>
            <w:tcW w:w="810" w:type="dxa"/>
          </w:tcPr>
          <w:p w:rsidR="00103278" w:rsidRPr="0061377C" w:rsidRDefault="00103278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25</w:t>
            </w: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6</w:t>
            </w:r>
            <w:r w:rsidRPr="00906F86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1</w:t>
            </w:r>
          </w:p>
        </w:tc>
        <w:tc>
          <w:tcPr>
            <w:tcW w:w="180" w:type="dxa"/>
          </w:tcPr>
          <w:p w:rsidR="00103278" w:rsidRPr="0061377C" w:rsidRDefault="00103278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103278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60</w:t>
            </w:r>
          </w:p>
        </w:tc>
        <w:tc>
          <w:tcPr>
            <w:tcW w:w="180" w:type="dxa"/>
          </w:tcPr>
          <w:p w:rsidR="00103278" w:rsidRPr="0061377C" w:rsidRDefault="00103278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286C31" w:rsidRDefault="00103278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25</w:t>
            </w: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6</w:t>
            </w:r>
            <w:r w:rsidRPr="00906F86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1</w:t>
            </w:r>
          </w:p>
        </w:tc>
        <w:tc>
          <w:tcPr>
            <w:tcW w:w="180" w:type="dxa"/>
          </w:tcPr>
          <w:p w:rsidR="00103278" w:rsidRPr="0061377C" w:rsidRDefault="00103278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103278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60</w:t>
            </w:r>
          </w:p>
        </w:tc>
        <w:tc>
          <w:tcPr>
            <w:tcW w:w="180" w:type="dxa"/>
          </w:tcPr>
          <w:p w:rsidR="00103278" w:rsidRPr="0061377C" w:rsidRDefault="00103278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103278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25</w:t>
            </w: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6</w:t>
            </w:r>
            <w:r w:rsidRPr="00906F86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1</w:t>
            </w:r>
          </w:p>
        </w:tc>
        <w:tc>
          <w:tcPr>
            <w:tcW w:w="180" w:type="dxa"/>
          </w:tcPr>
          <w:p w:rsidR="00103278" w:rsidRPr="0061377C" w:rsidRDefault="00103278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103278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60</w:t>
            </w:r>
          </w:p>
        </w:tc>
        <w:tc>
          <w:tcPr>
            <w:tcW w:w="180" w:type="dxa"/>
          </w:tcPr>
          <w:p w:rsidR="00103278" w:rsidRPr="0061377C" w:rsidRDefault="00103278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103278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25</w:t>
            </w: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6</w:t>
            </w:r>
            <w:r w:rsidRPr="00906F86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1</w:t>
            </w:r>
          </w:p>
        </w:tc>
        <w:tc>
          <w:tcPr>
            <w:tcW w:w="180" w:type="dxa"/>
          </w:tcPr>
          <w:p w:rsidR="00103278" w:rsidRPr="0061377C" w:rsidRDefault="00103278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103278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60</w:t>
            </w:r>
          </w:p>
        </w:tc>
        <w:tc>
          <w:tcPr>
            <w:tcW w:w="180" w:type="dxa"/>
          </w:tcPr>
          <w:p w:rsidR="00103278" w:rsidRPr="0061377C" w:rsidRDefault="00103278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103278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val="en-US"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25</w:t>
            </w:r>
            <w:r w:rsidRPr="00AC112B">
              <w:rPr>
                <w:rFonts w:ascii="Angsana New" w:hAnsi="Angsana New" w:cs="Angsana New"/>
                <w:sz w:val="25"/>
                <w:szCs w:val="25"/>
                <w:cs/>
                <w:lang w:bidi="th-TH"/>
              </w:rPr>
              <w:t>6</w:t>
            </w:r>
            <w:r w:rsidRPr="00906F86"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  <w:t>1</w:t>
            </w:r>
          </w:p>
        </w:tc>
        <w:tc>
          <w:tcPr>
            <w:tcW w:w="180" w:type="dxa"/>
          </w:tcPr>
          <w:p w:rsidR="00103278" w:rsidRPr="0061377C" w:rsidRDefault="00103278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103278" w:rsidP="00906F8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5"/>
                <w:szCs w:val="25"/>
                <w:lang w:bidi="th-TH"/>
              </w:rPr>
            </w:pPr>
            <w:r w:rsidRPr="0061377C"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25</w:t>
            </w:r>
            <w:r>
              <w:rPr>
                <w:rFonts w:ascii="Angsana New" w:hAnsi="Angsana New" w:cs="Angsana New"/>
                <w:b w:val="0"/>
                <w:bCs/>
                <w:sz w:val="25"/>
                <w:szCs w:val="25"/>
              </w:rPr>
              <w:t>60</w:t>
            </w:r>
          </w:p>
        </w:tc>
      </w:tr>
      <w:tr w:rsidR="00103278" w:rsidRPr="00483F5F" w:rsidTr="00E14198">
        <w:trPr>
          <w:cantSplit/>
          <w:trHeight w:val="270"/>
        </w:trPr>
        <w:tc>
          <w:tcPr>
            <w:tcW w:w="2790" w:type="dxa"/>
          </w:tcPr>
          <w:p w:rsidR="00103278" w:rsidRPr="0061377C" w:rsidRDefault="00103278" w:rsidP="001E3184">
            <w:pPr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3"/>
          </w:tcPr>
          <w:p w:rsidR="00103278" w:rsidRPr="0061377C" w:rsidRDefault="00103278" w:rsidP="001E3184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i/>
                <w:iCs/>
                <w:sz w:val="25"/>
                <w:szCs w:val="25"/>
              </w:rPr>
              <w:t>(%)</w:t>
            </w:r>
          </w:p>
        </w:tc>
        <w:tc>
          <w:tcPr>
            <w:tcW w:w="180" w:type="dxa"/>
          </w:tcPr>
          <w:p w:rsidR="00103278" w:rsidRPr="0061377C" w:rsidRDefault="00103278" w:rsidP="001E3184">
            <w:pPr>
              <w:pStyle w:val="BodyText"/>
              <w:widowControl w:val="0"/>
              <w:spacing w:after="0" w:line="240" w:lineRule="auto"/>
              <w:ind w:right="-114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9720" w:type="dxa"/>
            <w:gridSpan w:val="19"/>
          </w:tcPr>
          <w:p w:rsidR="00103278" w:rsidRPr="0061377C" w:rsidRDefault="00103278" w:rsidP="001E3184">
            <w:pPr>
              <w:pStyle w:val="BodyText"/>
              <w:widowControl w:val="0"/>
              <w:spacing w:after="0" w:line="240" w:lineRule="auto"/>
              <w:ind w:right="-114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  <w:r w:rsidRPr="0061377C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103278" w:rsidRPr="00483F5F" w:rsidTr="00E14198">
        <w:trPr>
          <w:cantSplit/>
          <w:trHeight w:val="270"/>
        </w:trPr>
        <w:tc>
          <w:tcPr>
            <w:tcW w:w="2790" w:type="dxa"/>
          </w:tcPr>
          <w:p w:rsidR="00103278" w:rsidRPr="0061377C" w:rsidRDefault="00103278" w:rsidP="001E3184">
            <w:pPr>
              <w:pStyle w:val="BodyText"/>
              <w:tabs>
                <w:tab w:val="left" w:pos="720"/>
              </w:tabs>
              <w:spacing w:after="0" w:line="240" w:lineRule="auto"/>
              <w:ind w:left="128" w:hanging="117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rtl/>
                <w:cs/>
              </w:rPr>
            </w:pPr>
            <w:r w:rsidRPr="0061377C"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810" w:type="dxa"/>
          </w:tcPr>
          <w:p w:rsidR="00103278" w:rsidRPr="0061377C" w:rsidRDefault="00103278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03278" w:rsidRPr="0061377C" w:rsidRDefault="00103278" w:rsidP="001E3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103278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5"/>
                <w:szCs w:val="25"/>
                <w:rtl/>
                <w:cs/>
              </w:rPr>
            </w:pPr>
          </w:p>
        </w:tc>
        <w:tc>
          <w:tcPr>
            <w:tcW w:w="180" w:type="dxa"/>
          </w:tcPr>
          <w:p w:rsidR="00103278" w:rsidRPr="0061377C" w:rsidRDefault="00103278" w:rsidP="001E3184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103278" w:rsidP="001E3184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03278" w:rsidRPr="0061377C" w:rsidRDefault="00103278" w:rsidP="001E3184">
            <w:pPr>
              <w:pStyle w:val="acctfourfigures"/>
              <w:tabs>
                <w:tab w:val="clear" w:pos="765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103278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03278" w:rsidRPr="0061377C" w:rsidRDefault="00103278" w:rsidP="001E31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103278" w:rsidP="001E31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03278" w:rsidRPr="0061377C" w:rsidRDefault="00103278" w:rsidP="001E31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103278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03278" w:rsidRPr="0061377C" w:rsidRDefault="00103278" w:rsidP="001E31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103278" w:rsidP="001E31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03278" w:rsidRPr="0061377C" w:rsidRDefault="00103278" w:rsidP="001E31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103278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5"/>
                <w:szCs w:val="25"/>
                <w:rtl/>
                <w:cs/>
              </w:rPr>
            </w:pPr>
          </w:p>
        </w:tc>
        <w:tc>
          <w:tcPr>
            <w:tcW w:w="180" w:type="dxa"/>
          </w:tcPr>
          <w:p w:rsidR="00103278" w:rsidRPr="0061377C" w:rsidRDefault="00103278" w:rsidP="001E318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103278" w:rsidP="001E318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03278" w:rsidRPr="0061377C" w:rsidRDefault="00103278" w:rsidP="001E318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103278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26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03278" w:rsidRPr="0061377C" w:rsidRDefault="00103278" w:rsidP="001E31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103278" w:rsidP="001E31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103278" w:rsidRPr="0061377C" w:rsidRDefault="00103278" w:rsidP="001E318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103278" w:rsidRPr="0061377C" w:rsidRDefault="00103278" w:rsidP="001E3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5"/>
                <w:szCs w:val="25"/>
                <w:rtl/>
                <w:cs/>
              </w:rPr>
            </w:pPr>
          </w:p>
        </w:tc>
      </w:tr>
      <w:tr w:rsidR="007E0588" w:rsidRPr="00483F5F" w:rsidTr="00E14198">
        <w:trPr>
          <w:cantSplit/>
          <w:trHeight w:val="270"/>
        </w:trPr>
        <w:tc>
          <w:tcPr>
            <w:tcW w:w="2790" w:type="dxa"/>
          </w:tcPr>
          <w:p w:rsidR="007E0588" w:rsidRPr="006D7288" w:rsidRDefault="007E0588" w:rsidP="007E0588">
            <w:pPr>
              <w:pStyle w:val="Heading8"/>
              <w:widowControl w:val="0"/>
              <w:tabs>
                <w:tab w:val="left" w:pos="328"/>
              </w:tabs>
              <w:ind w:left="128" w:hanging="117"/>
              <w:rPr>
                <w:rFonts w:ascii="Angsana New" w:hAnsi="Angsana New"/>
                <w:i w:val="0"/>
                <w:iCs w:val="0"/>
                <w:spacing w:val="-6"/>
                <w:sz w:val="25"/>
                <w:szCs w:val="25"/>
                <w:lang w:val="en-US"/>
              </w:rPr>
            </w:pPr>
            <w:r w:rsidRPr="0061377C">
              <w:rPr>
                <w:rFonts w:ascii="Angsana New" w:hAnsi="Angsana New"/>
                <w:i w:val="0"/>
                <w:iCs w:val="0"/>
                <w:spacing w:val="-6"/>
                <w:sz w:val="25"/>
                <w:szCs w:val="25"/>
                <w:cs/>
              </w:rPr>
              <w:t>บริษัท ผลิตไฟฟ้าและพลังงานร่วม</w:t>
            </w:r>
            <w:r>
              <w:rPr>
                <w:rFonts w:ascii="Angsana New" w:hAnsi="Angsana New"/>
                <w:i w:val="0"/>
                <w:iCs w:val="0"/>
                <w:spacing w:val="-6"/>
                <w:sz w:val="25"/>
                <w:szCs w:val="25"/>
                <w:lang w:val="en-US"/>
              </w:rPr>
              <w:t xml:space="preserve"> </w:t>
            </w:r>
            <w:r w:rsidRPr="0061377C">
              <w:rPr>
                <w:rFonts w:ascii="Angsana New" w:hAnsi="Angsana New"/>
                <w:i w:val="0"/>
                <w:iCs w:val="0"/>
                <w:spacing w:val="-6"/>
                <w:sz w:val="25"/>
                <w:szCs w:val="25"/>
                <w:cs/>
              </w:rPr>
              <w:t>จำกัด</w:t>
            </w:r>
          </w:p>
        </w:tc>
        <w:tc>
          <w:tcPr>
            <w:tcW w:w="810" w:type="dxa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100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100</w:t>
            </w:r>
          </w:p>
        </w:tc>
        <w:tc>
          <w:tcPr>
            <w:tcW w:w="180" w:type="dxa"/>
          </w:tcPr>
          <w:p w:rsidR="007E0588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371,730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371,730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265,510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AA0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265,510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265,510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265,510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7E0588" w:rsidRPr="00483F5F" w:rsidTr="00E14198">
        <w:trPr>
          <w:cantSplit/>
          <w:trHeight w:val="270"/>
        </w:trPr>
        <w:tc>
          <w:tcPr>
            <w:tcW w:w="2790" w:type="dxa"/>
          </w:tcPr>
          <w:p w:rsidR="007E0588" w:rsidRPr="0061377C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  <w:cs/>
              </w:rPr>
              <w:t>บริษัท นที ซินเนอร์ยี่ จำกัด</w:t>
            </w:r>
          </w:p>
        </w:tc>
        <w:tc>
          <w:tcPr>
            <w:tcW w:w="810" w:type="dxa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100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100</w:t>
            </w:r>
          </w:p>
        </w:tc>
        <w:tc>
          <w:tcPr>
            <w:tcW w:w="180" w:type="dxa"/>
          </w:tcPr>
          <w:p w:rsidR="007E0588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6,293,297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5,627,457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6,528,534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5,862,693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6,528,534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5,862,693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7E0588" w:rsidRPr="00483F5F" w:rsidTr="00E14198">
        <w:trPr>
          <w:cantSplit/>
          <w:trHeight w:val="270"/>
        </w:trPr>
        <w:tc>
          <w:tcPr>
            <w:tcW w:w="2790" w:type="dxa"/>
          </w:tcPr>
          <w:p w:rsidR="007E0588" w:rsidRPr="0061377C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5"/>
                <w:szCs w:val="25"/>
                <w:cs/>
              </w:rPr>
            </w:pPr>
            <w:r w:rsidRPr="0061377C">
              <w:rPr>
                <w:rFonts w:ascii="Angsana New" w:hAnsi="Angsana New"/>
                <w:sz w:val="25"/>
                <w:szCs w:val="25"/>
                <w:cs/>
              </w:rPr>
              <w:t>บริษัท ไออาร์พีซี คลีน พาวเวอร์</w:t>
            </w:r>
            <w:r w:rsidRPr="0061377C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61377C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810" w:type="dxa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after="0" w:line="240" w:lineRule="auto"/>
              <w:ind w:left="-198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51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after="0" w:line="240" w:lineRule="auto"/>
              <w:ind w:left="-198"/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51</w:t>
            </w:r>
          </w:p>
        </w:tc>
        <w:tc>
          <w:tcPr>
            <w:tcW w:w="180" w:type="dxa"/>
          </w:tcPr>
          <w:p w:rsidR="007E0588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3,083,000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3,083,000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1,822,330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1,822,330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rtl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rtl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1,822,330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1,822,330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rtl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rtl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7E0588" w:rsidRPr="00483F5F" w:rsidTr="00E14198">
        <w:trPr>
          <w:cantSplit/>
        </w:trPr>
        <w:tc>
          <w:tcPr>
            <w:tcW w:w="2790" w:type="dxa"/>
          </w:tcPr>
          <w:p w:rsidR="007E0588" w:rsidRPr="0061377C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8" w:hanging="158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eastAsia="Calibri" w:hAnsi="Angsana New"/>
                <w:sz w:val="25"/>
                <w:szCs w:val="25"/>
              </w:rPr>
              <w:t>Ichinoseki Solar Power 1 GK</w:t>
            </w:r>
            <w:r w:rsidRPr="0061377C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br/>
            </w:r>
            <w:r w:rsidRPr="0061377C">
              <w:rPr>
                <w:rFonts w:ascii="Angsana New" w:hAnsi="Angsana New"/>
                <w:sz w:val="25"/>
                <w:szCs w:val="25"/>
              </w:rPr>
              <w:t>(</w:t>
            </w:r>
            <w:r w:rsidRPr="0061377C">
              <w:rPr>
                <w:rFonts w:ascii="Angsana New" w:hAnsi="Angsana New"/>
                <w:sz w:val="25"/>
                <w:szCs w:val="25"/>
                <w:cs/>
              </w:rPr>
              <w:t>ทุนชำระแล้วหน่วยพันเยน)</w:t>
            </w: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</w:p>
        </w:tc>
        <w:tc>
          <w:tcPr>
            <w:tcW w:w="180" w:type="dxa"/>
            <w:vAlign w:val="bottom"/>
          </w:tcPr>
          <w:p w:rsidR="007E0588" w:rsidRPr="0061377C" w:rsidRDefault="007E0588" w:rsidP="007E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after="0" w:line="240" w:lineRule="auto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99</w:t>
            </w:r>
          </w:p>
        </w:tc>
        <w:tc>
          <w:tcPr>
            <w:tcW w:w="180" w:type="dxa"/>
          </w:tcPr>
          <w:p w:rsidR="007E0588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</w:t>
            </w:r>
          </w:p>
        </w:tc>
        <w:tc>
          <w:tcPr>
            <w:tcW w:w="180" w:type="dxa"/>
            <w:vAlign w:val="bottom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10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545,250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545,250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545,250</w:t>
            </w:r>
          </w:p>
        </w:tc>
        <w:tc>
          <w:tcPr>
            <w:tcW w:w="180" w:type="dxa"/>
            <w:vAlign w:val="bottom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545,250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7E0588" w:rsidRPr="00483F5F" w:rsidTr="00E14198">
        <w:trPr>
          <w:cantSplit/>
        </w:trPr>
        <w:tc>
          <w:tcPr>
            <w:tcW w:w="2790" w:type="dxa"/>
          </w:tcPr>
          <w:p w:rsidR="007E0588" w:rsidRPr="0061377C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8" w:hanging="158"/>
              <w:rPr>
                <w:rFonts w:ascii="Angsana New" w:hAnsi="Angsana New"/>
                <w:sz w:val="25"/>
                <w:szCs w:val="25"/>
              </w:rPr>
            </w:pPr>
            <w:r w:rsidRPr="0061377C">
              <w:rPr>
                <w:rFonts w:ascii="Angsana New" w:hAnsi="Angsana New"/>
                <w:sz w:val="25"/>
                <w:szCs w:val="25"/>
              </w:rPr>
              <w:t>GPSC International Holdings Limited (</w:t>
            </w:r>
            <w:r>
              <w:rPr>
                <w:rFonts w:ascii="Angsana New" w:hAnsi="Angsana New"/>
                <w:sz w:val="25"/>
                <w:szCs w:val="25"/>
                <w:cs/>
              </w:rPr>
              <w:t>ทุนชำระแล้วหน่ว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US"/>
              </w:rPr>
              <w:t>ย</w:t>
            </w:r>
            <w:r w:rsidRPr="0061377C">
              <w:rPr>
                <w:rFonts w:ascii="Angsana New" w:hAnsi="Angsana New"/>
                <w:sz w:val="25"/>
                <w:szCs w:val="25"/>
                <w:cs/>
              </w:rPr>
              <w:t>พันเหรียญสหรัฐอเมริกา)</w:t>
            </w:r>
          </w:p>
        </w:tc>
        <w:tc>
          <w:tcPr>
            <w:tcW w:w="810" w:type="dxa"/>
            <w:vAlign w:val="bottom"/>
          </w:tcPr>
          <w:p w:rsidR="007E0588" w:rsidRPr="0061377C" w:rsidRDefault="007E0588" w:rsidP="007E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  <w:vAlign w:val="bottom"/>
          </w:tcPr>
          <w:p w:rsidR="007E0588" w:rsidRPr="0061377C" w:rsidRDefault="007E0588" w:rsidP="007E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61377C" w:rsidRDefault="007E0588" w:rsidP="007E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100</w:t>
            </w:r>
          </w:p>
        </w:tc>
        <w:tc>
          <w:tcPr>
            <w:tcW w:w="180" w:type="dxa"/>
          </w:tcPr>
          <w:p w:rsidR="007E0588" w:rsidRDefault="007E0588" w:rsidP="007E058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  <w:vAlign w:val="bottom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98</w:t>
            </w:r>
          </w:p>
        </w:tc>
        <w:tc>
          <w:tcPr>
            <w:tcW w:w="180" w:type="dxa"/>
            <w:vAlign w:val="bottom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US"/>
              </w:rPr>
              <w:t>98</w:t>
            </w:r>
          </w:p>
        </w:tc>
        <w:tc>
          <w:tcPr>
            <w:tcW w:w="180" w:type="dxa"/>
            <w:vAlign w:val="bottom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3,336</w:t>
            </w:r>
          </w:p>
        </w:tc>
        <w:tc>
          <w:tcPr>
            <w:tcW w:w="180" w:type="dxa"/>
            <w:vAlign w:val="bottom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3,336</w:t>
            </w:r>
          </w:p>
        </w:tc>
        <w:tc>
          <w:tcPr>
            <w:tcW w:w="180" w:type="dxa"/>
            <w:vAlign w:val="bottom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7E0588" w:rsidRPr="00A06C1A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3,336</w:t>
            </w:r>
          </w:p>
        </w:tc>
        <w:tc>
          <w:tcPr>
            <w:tcW w:w="180" w:type="dxa"/>
            <w:vAlign w:val="bottom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3,336</w:t>
            </w:r>
          </w:p>
        </w:tc>
        <w:tc>
          <w:tcPr>
            <w:tcW w:w="180" w:type="dxa"/>
            <w:vAlign w:val="bottom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</w:tr>
      <w:tr w:rsidR="007E0588" w:rsidRPr="00483F5F" w:rsidTr="00E14198">
        <w:trPr>
          <w:cantSplit/>
        </w:trPr>
        <w:tc>
          <w:tcPr>
            <w:tcW w:w="2790" w:type="dxa"/>
          </w:tcPr>
          <w:p w:rsidR="007E0588" w:rsidRPr="0061377C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61377C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810" w:type="dxa"/>
          </w:tcPr>
          <w:p w:rsidR="007E0588" w:rsidRPr="0061377C" w:rsidRDefault="007E0588" w:rsidP="007E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80" w:type="dxa"/>
          </w:tcPr>
          <w:p w:rsidR="007E0588" w:rsidRPr="0061377C" w:rsidRDefault="007E0588" w:rsidP="007E0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7E0588" w:rsidRPr="0061377C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5"/>
                <w:szCs w:val="25"/>
                <w:rtl/>
                <w:cs/>
              </w:rPr>
            </w:pP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81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5"/>
                <w:szCs w:val="25"/>
                <w:cs/>
                <w:lang w:bidi="th-TH"/>
              </w:rPr>
            </w:pP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:rsidR="007E0588" w:rsidRPr="0061377C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9,164,960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8,499,119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9,164,960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8,499,119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</w:tcPr>
          <w:p w:rsidR="007E0588" w:rsidRPr="0061377C" w:rsidRDefault="007E0588" w:rsidP="007E058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7E0588" w:rsidRPr="009532D7" w:rsidRDefault="007E0588" w:rsidP="007E0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-</w:t>
            </w:r>
          </w:p>
        </w:tc>
      </w:tr>
    </w:tbl>
    <w:p w:rsidR="006D7288" w:rsidRDefault="006D7288" w:rsidP="00A3640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561BF" w:rsidRPr="00B847D1" w:rsidRDefault="006561BF" w:rsidP="00A3640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>บริษัทย่อยทั้งหมดไม่ได้เป็นบริษัทจดทะเบียนในตลาดหลักทรัพย์จึงไม่</w:t>
      </w:r>
      <w:r w:rsidR="0082035B" w:rsidRPr="00B847D1">
        <w:rPr>
          <w:rFonts w:ascii="Angsana New" w:hAnsi="Angsana New"/>
          <w:sz w:val="30"/>
          <w:szCs w:val="30"/>
          <w:cs/>
        </w:rPr>
        <w:t>มีราคาที่ต้องเปิดเผยต่อสาธารณชน</w:t>
      </w:r>
    </w:p>
    <w:p w:rsidR="006561BF" w:rsidRPr="00944B39" w:rsidRDefault="006561BF" w:rsidP="006561BF">
      <w:pPr>
        <w:rPr>
          <w:cs/>
        </w:rPr>
        <w:sectPr w:rsidR="006561BF" w:rsidRPr="00944B39" w:rsidSect="0039708F">
          <w:headerReference w:type="even" r:id="rId18"/>
          <w:footerReference w:type="default" r:id="rId19"/>
          <w:headerReference w:type="first" r:id="rId20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:rsidR="00EF3FE4" w:rsidRPr="00225C73" w:rsidRDefault="006C1FFA" w:rsidP="00C80896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8</w:t>
      </w:r>
      <w:r w:rsidR="00C80896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184B2B" w:rsidRPr="00225C73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:rsidR="00651EEB" w:rsidRPr="00225C73" w:rsidRDefault="00651EEB" w:rsidP="00651EEB">
      <w:pPr>
        <w:rPr>
          <w:rFonts w:ascii="Angsana New" w:hAnsi="Angsana New"/>
          <w:sz w:val="30"/>
          <w:szCs w:val="30"/>
          <w:cs/>
          <w:lang w:val="th-TH"/>
        </w:rPr>
      </w:pPr>
    </w:p>
    <w:p w:rsidR="000A727E" w:rsidRPr="00225C73" w:rsidRDefault="00184B2B" w:rsidP="00990A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225C73">
        <w:rPr>
          <w:rFonts w:ascii="Angsana New" w:hAnsi="Angsana New"/>
          <w:b/>
          <w:sz w:val="30"/>
          <w:szCs w:val="30"/>
          <w:cs/>
        </w:rPr>
        <w:tab/>
      </w:r>
      <w:r w:rsidR="000A727E" w:rsidRPr="00225C73">
        <w:rPr>
          <w:rFonts w:ascii="Angsana New" w:hAnsi="Angsana New"/>
          <w:b/>
          <w:sz w:val="30"/>
          <w:szCs w:val="30"/>
          <w:cs/>
        </w:rPr>
        <w:t>ก</w:t>
      </w:r>
      <w:r w:rsidR="000A727E" w:rsidRPr="00225C73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B215BC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="000A727E" w:rsidRPr="00225C7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02741" w:rsidRPr="00A02741">
        <w:rPr>
          <w:rFonts w:ascii="Angsana New" w:hAnsi="Angsana New"/>
          <w:sz w:val="30"/>
          <w:szCs w:val="30"/>
          <w:cs/>
        </w:rPr>
        <w:t xml:space="preserve">30 </w:t>
      </w:r>
      <w:r w:rsidR="00B215BC">
        <w:rPr>
          <w:rFonts w:ascii="Angsana New" w:hAnsi="Angsana New" w:hint="cs"/>
          <w:sz w:val="30"/>
          <w:szCs w:val="30"/>
          <w:cs/>
        </w:rPr>
        <w:t>กันยา</w:t>
      </w:r>
      <w:r w:rsidR="00A02741" w:rsidRPr="00A02741">
        <w:rPr>
          <w:rFonts w:ascii="Angsana New" w:hAnsi="Angsana New"/>
          <w:sz w:val="30"/>
          <w:szCs w:val="30"/>
          <w:cs/>
        </w:rPr>
        <w:t>ยน</w:t>
      </w:r>
      <w:r w:rsidR="00A02741">
        <w:rPr>
          <w:rFonts w:ascii="Angsana New" w:hAnsi="Angsana New" w:hint="cs"/>
          <w:sz w:val="30"/>
          <w:szCs w:val="30"/>
          <w:cs/>
        </w:rPr>
        <w:t xml:space="preserve"> </w:t>
      </w:r>
      <w:r w:rsidR="000A727E" w:rsidRPr="00225C73">
        <w:rPr>
          <w:rFonts w:ascii="Angsana New" w:hAnsi="Angsana New"/>
          <w:sz w:val="30"/>
          <w:szCs w:val="30"/>
          <w:cs/>
        </w:rPr>
        <w:t>มีดังนี้</w:t>
      </w:r>
    </w:p>
    <w:p w:rsidR="00551D9C" w:rsidRDefault="00551D9C" w:rsidP="000A72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74"/>
        <w:gridCol w:w="271"/>
        <w:gridCol w:w="1131"/>
        <w:gridCol w:w="302"/>
        <w:gridCol w:w="1174"/>
        <w:gridCol w:w="239"/>
        <w:gridCol w:w="1201"/>
      </w:tblGrid>
      <w:tr w:rsidR="00551D9C" w:rsidRPr="0058296A" w:rsidTr="00990A4C">
        <w:trPr>
          <w:tblHeader/>
        </w:trPr>
        <w:tc>
          <w:tcPr>
            <w:tcW w:w="2038" w:type="pct"/>
          </w:tcPr>
          <w:p w:rsidR="00551D9C" w:rsidRPr="00494A5A" w:rsidRDefault="00551D9C" w:rsidP="0055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</w:t>
            </w:r>
            <w:r w:rsidRPr="002A51E2">
              <w:rPr>
                <w:rFonts w:ascii="Angsana New" w:hAnsi="Angsana New" w:hint="cs"/>
                <w:bCs/>
                <w:sz w:val="30"/>
                <w:szCs w:val="30"/>
                <w:cs/>
                <w:lang w:val="en-US" w:eastAsia="en-US"/>
              </w:rPr>
              <w:t>รวม</w:t>
            </w:r>
            <w:r w:rsidRPr="002A51E2"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990A4C" w:rsidRPr="0058296A" w:rsidTr="007E2466">
        <w:trPr>
          <w:tblHeader/>
        </w:trPr>
        <w:tc>
          <w:tcPr>
            <w:tcW w:w="2038" w:type="pct"/>
          </w:tcPr>
          <w:p w:rsidR="00551D9C" w:rsidRPr="0058296A" w:rsidRDefault="00551D9C" w:rsidP="0055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pct"/>
            <w:gridSpan w:val="3"/>
          </w:tcPr>
          <w:p w:rsidR="00551D9C" w:rsidRPr="002A51E2" w:rsidRDefault="005B073A" w:rsidP="00E2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292E7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63" w:type="pct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0" w:type="pct"/>
            <w:gridSpan w:val="3"/>
          </w:tcPr>
          <w:p w:rsidR="00551D9C" w:rsidRPr="002A51E2" w:rsidRDefault="005B073A" w:rsidP="00E2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="00292E7F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</w:tr>
      <w:tr w:rsidR="00990A4C" w:rsidRPr="0058296A" w:rsidTr="007E2466">
        <w:trPr>
          <w:tblHeader/>
        </w:trPr>
        <w:tc>
          <w:tcPr>
            <w:tcW w:w="2038" w:type="pct"/>
          </w:tcPr>
          <w:p w:rsidR="00551D9C" w:rsidRPr="0058296A" w:rsidRDefault="00551D9C" w:rsidP="00551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46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10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และการโอนออก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63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29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8" w:type="pct"/>
            <w:vAlign w:val="bottom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และการโอนออก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</w:tr>
      <w:tr w:rsidR="00551D9C" w:rsidRPr="0058296A" w:rsidTr="00990A4C">
        <w:trPr>
          <w:tblHeader/>
        </w:trPr>
        <w:tc>
          <w:tcPr>
            <w:tcW w:w="2038" w:type="pct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:rsidR="00551D9C" w:rsidRPr="002A51E2" w:rsidRDefault="00551D9C" w:rsidP="00551D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215BC" w:rsidRPr="0058296A" w:rsidTr="007E2466">
        <w:trPr>
          <w:tblHeader/>
        </w:trPr>
        <w:tc>
          <w:tcPr>
            <w:tcW w:w="2038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ที่ดิน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633" w:type="pct"/>
          </w:tcPr>
          <w:p w:rsidR="00B215BC" w:rsidRPr="002A51E2" w:rsidDel="003267B9" w:rsidRDefault="00253592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274,271</w:t>
            </w:r>
          </w:p>
        </w:tc>
        <w:tc>
          <w:tcPr>
            <w:tcW w:w="146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</w:tcPr>
          <w:p w:rsidR="00B215BC" w:rsidRPr="002A51E2" w:rsidRDefault="00A33AD5" w:rsidP="00253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63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B215BC" w:rsidRPr="002A51E2" w:rsidDel="003267B9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77</w:t>
            </w:r>
          </w:p>
        </w:tc>
        <w:tc>
          <w:tcPr>
            <w:tcW w:w="129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215BC" w:rsidRPr="0058296A" w:rsidTr="007E2466">
        <w:trPr>
          <w:tblHeader/>
        </w:trPr>
        <w:tc>
          <w:tcPr>
            <w:tcW w:w="2038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อาคารและส่วนปรับปรุงอาคาร</w:t>
            </w:r>
          </w:p>
        </w:tc>
        <w:tc>
          <w:tcPr>
            <w:tcW w:w="633" w:type="pct"/>
          </w:tcPr>
          <w:p w:rsidR="00B215BC" w:rsidRPr="002A51E2" w:rsidRDefault="00A33AD5" w:rsidP="00A33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118,201</w:t>
            </w:r>
          </w:p>
        </w:tc>
        <w:tc>
          <w:tcPr>
            <w:tcW w:w="146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</w:tcPr>
          <w:p w:rsidR="00B215BC" w:rsidRPr="002A51E2" w:rsidRDefault="001E0486" w:rsidP="00253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253592">
              <w:rPr>
                <w:rFonts w:ascii="Angsana New" w:hAnsi="Angsana New"/>
                <w:sz w:val="30"/>
                <w:szCs w:val="30"/>
                <w:lang w:val="en-US" w:eastAsia="en-US"/>
              </w:rPr>
              <w:t>13,884</w:t>
            </w:r>
            <w:r w:rsidRPr="001E0486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63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B215BC" w:rsidRPr="002A51E2" w:rsidDel="003267B9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63,881</w:t>
            </w:r>
          </w:p>
        </w:tc>
        <w:tc>
          <w:tcPr>
            <w:tcW w:w="129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215BC" w:rsidRPr="00AB3794" w:rsidTr="007E2466">
        <w:trPr>
          <w:tblHeader/>
        </w:trPr>
        <w:tc>
          <w:tcPr>
            <w:tcW w:w="2038" w:type="pct"/>
          </w:tcPr>
          <w:p w:rsidR="00B215BC" w:rsidRPr="00AB379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B379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 เครื่องมือและอุปกรณ์โรงงาน</w:t>
            </w:r>
          </w:p>
        </w:tc>
        <w:tc>
          <w:tcPr>
            <w:tcW w:w="633" w:type="pct"/>
          </w:tcPr>
          <w:p w:rsidR="00B215BC" w:rsidRPr="00416081" w:rsidRDefault="00A33AD5" w:rsidP="00A33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905,375</w:t>
            </w:r>
          </w:p>
        </w:tc>
        <w:tc>
          <w:tcPr>
            <w:tcW w:w="146" w:type="pct"/>
          </w:tcPr>
          <w:p w:rsidR="00B215BC" w:rsidRPr="00AB379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</w:tcPr>
          <w:p w:rsidR="00B215BC" w:rsidRPr="00AB3794" w:rsidRDefault="001E0486" w:rsidP="00253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E0486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253592">
              <w:rPr>
                <w:rFonts w:ascii="Angsana New" w:hAnsi="Angsana New"/>
                <w:sz w:val="30"/>
                <w:szCs w:val="30"/>
                <w:lang w:val="en-US" w:eastAsia="en-US"/>
              </w:rPr>
              <w:t>80,543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63" w:type="pct"/>
          </w:tcPr>
          <w:p w:rsidR="00B215BC" w:rsidRPr="00AB379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B215BC" w:rsidRPr="000C1EC1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323,660</w:t>
            </w:r>
          </w:p>
        </w:tc>
        <w:tc>
          <w:tcPr>
            <w:tcW w:w="129" w:type="pct"/>
          </w:tcPr>
          <w:p w:rsidR="00B215BC" w:rsidRPr="00AB379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:rsidR="00B215BC" w:rsidRPr="000C1EC1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(2,029)</w:t>
            </w:r>
          </w:p>
        </w:tc>
      </w:tr>
      <w:tr w:rsidR="00B215BC" w:rsidRPr="00AB3794" w:rsidTr="007E2466">
        <w:trPr>
          <w:tblHeader/>
        </w:trPr>
        <w:tc>
          <w:tcPr>
            <w:tcW w:w="2038" w:type="pct"/>
          </w:tcPr>
          <w:p w:rsidR="00B215BC" w:rsidRPr="00AB379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AB379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 ติดต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ั้งและเครื่องใช้สำนักงานและอื่น</w:t>
            </w:r>
            <w:r w:rsidRPr="00AB379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633" w:type="pct"/>
          </w:tcPr>
          <w:p w:rsidR="00B215BC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A33AD5" w:rsidRPr="00416081" w:rsidRDefault="00A33AD5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33AD5">
              <w:rPr>
                <w:rFonts w:ascii="Angsana New" w:hAnsi="Angsana New"/>
                <w:sz w:val="30"/>
                <w:szCs w:val="30"/>
                <w:lang w:val="en-US" w:eastAsia="en-US"/>
              </w:rPr>
              <w:t>19,579</w:t>
            </w:r>
          </w:p>
        </w:tc>
        <w:tc>
          <w:tcPr>
            <w:tcW w:w="146" w:type="pct"/>
          </w:tcPr>
          <w:p w:rsidR="00B215BC" w:rsidRPr="00AB379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</w:tcPr>
          <w:p w:rsidR="00B215BC" w:rsidRDefault="00B215BC" w:rsidP="00253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1E0486" w:rsidRPr="00AB3794" w:rsidRDefault="001E0486" w:rsidP="00253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253592">
              <w:rPr>
                <w:rFonts w:ascii="Angsana New" w:hAnsi="Angsana New"/>
                <w:sz w:val="30"/>
                <w:szCs w:val="30"/>
                <w:lang w:val="en-US" w:eastAsia="en-US"/>
              </w:rPr>
              <w:t>2,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 w:rsidR="00253592">
              <w:rPr>
                <w:rFonts w:ascii="Angsana New" w:hAnsi="Angsana New"/>
                <w:sz w:val="30"/>
                <w:szCs w:val="30"/>
                <w:lang w:val="en-US" w:eastAsia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63" w:type="pct"/>
          </w:tcPr>
          <w:p w:rsidR="00B215BC" w:rsidRPr="00AB379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B215BC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B215BC" w:rsidRPr="000C1EC1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15,112</w:t>
            </w:r>
          </w:p>
        </w:tc>
        <w:tc>
          <w:tcPr>
            <w:tcW w:w="129" w:type="pct"/>
          </w:tcPr>
          <w:p w:rsidR="00B215BC" w:rsidRPr="00AB379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:rsidR="00B215BC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B215BC" w:rsidRPr="000C1EC1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(566)</w:t>
            </w:r>
          </w:p>
        </w:tc>
      </w:tr>
      <w:tr w:rsidR="00B215BC" w:rsidRPr="00AB3794" w:rsidTr="007E2466">
        <w:trPr>
          <w:tblHeader/>
        </w:trPr>
        <w:tc>
          <w:tcPr>
            <w:tcW w:w="2038" w:type="pct"/>
          </w:tcPr>
          <w:p w:rsidR="00B215BC" w:rsidRPr="00AB379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B379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633" w:type="pct"/>
          </w:tcPr>
          <w:p w:rsidR="00B215BC" w:rsidRPr="00416081" w:rsidRDefault="00A33AD5" w:rsidP="00A33A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33AD5">
              <w:rPr>
                <w:rFonts w:ascii="Angsana New" w:hAnsi="Angsana New"/>
                <w:sz w:val="30"/>
                <w:szCs w:val="30"/>
                <w:lang w:val="en-US" w:eastAsia="en-US"/>
              </w:rPr>
              <w:t>780</w:t>
            </w:r>
          </w:p>
        </w:tc>
        <w:tc>
          <w:tcPr>
            <w:tcW w:w="146" w:type="pct"/>
          </w:tcPr>
          <w:p w:rsidR="00B215BC" w:rsidRPr="00AB379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</w:tcPr>
          <w:p w:rsidR="00B215BC" w:rsidRPr="00AB3794" w:rsidRDefault="001E0486" w:rsidP="00253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63" w:type="pct"/>
          </w:tcPr>
          <w:p w:rsidR="00B215BC" w:rsidRPr="00AB379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B215BC" w:rsidRPr="00A0116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16,721</w:t>
            </w:r>
          </w:p>
        </w:tc>
        <w:tc>
          <w:tcPr>
            <w:tcW w:w="129" w:type="pct"/>
          </w:tcPr>
          <w:p w:rsidR="00B215BC" w:rsidRPr="00AB379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:rsidR="00B215BC" w:rsidRPr="00A0116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215BC" w:rsidRPr="00AB3794" w:rsidTr="007E2466">
        <w:trPr>
          <w:tblHeader/>
        </w:trPr>
        <w:tc>
          <w:tcPr>
            <w:tcW w:w="2038" w:type="pct"/>
          </w:tcPr>
          <w:p w:rsidR="00B215BC" w:rsidRPr="00AB379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AB3794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สินทรัพย์ระหว่างก่อสร้าง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B215BC" w:rsidRPr="00416081" w:rsidRDefault="00253592" w:rsidP="00253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1,867,880</w:t>
            </w:r>
          </w:p>
        </w:tc>
        <w:tc>
          <w:tcPr>
            <w:tcW w:w="146" w:type="pct"/>
          </w:tcPr>
          <w:p w:rsidR="00B215BC" w:rsidRPr="00AB379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:rsidR="00B215BC" w:rsidRPr="00AB3794" w:rsidRDefault="00253592" w:rsidP="00253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(1,042,562)</w:t>
            </w:r>
          </w:p>
        </w:tc>
        <w:tc>
          <w:tcPr>
            <w:tcW w:w="163" w:type="pct"/>
          </w:tcPr>
          <w:p w:rsidR="00B215BC" w:rsidRPr="00AB379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B215BC" w:rsidRPr="00A0116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1,850,756</w:t>
            </w:r>
          </w:p>
        </w:tc>
        <w:tc>
          <w:tcPr>
            <w:tcW w:w="129" w:type="pct"/>
          </w:tcPr>
          <w:p w:rsidR="00B215BC" w:rsidRPr="00AB379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:rsidR="00B215BC" w:rsidRPr="00A0116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(387,743)</w:t>
            </w:r>
          </w:p>
        </w:tc>
      </w:tr>
      <w:tr w:rsidR="00B215BC" w:rsidRPr="00AB3794" w:rsidTr="007E2466">
        <w:trPr>
          <w:tblHeader/>
        </w:trPr>
        <w:tc>
          <w:tcPr>
            <w:tcW w:w="2038" w:type="pct"/>
          </w:tcPr>
          <w:p w:rsidR="00B215BC" w:rsidRPr="00AB379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B3794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B215BC" w:rsidRPr="00AB3794" w:rsidRDefault="00253592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3,186,086</w:t>
            </w:r>
          </w:p>
        </w:tc>
        <w:tc>
          <w:tcPr>
            <w:tcW w:w="146" w:type="pct"/>
          </w:tcPr>
          <w:p w:rsidR="00B215BC" w:rsidRPr="00AB379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B215BC" w:rsidRPr="00AB3794" w:rsidRDefault="001E0486" w:rsidP="00253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25359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1,139,523</w:t>
            </w:r>
            <w:r w:rsidRPr="001E048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63" w:type="pct"/>
          </w:tcPr>
          <w:p w:rsidR="00B215BC" w:rsidRPr="00AB379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B215BC" w:rsidRPr="000C1EC1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2,270,207</w:t>
            </w:r>
          </w:p>
        </w:tc>
        <w:tc>
          <w:tcPr>
            <w:tcW w:w="129" w:type="pct"/>
          </w:tcPr>
          <w:p w:rsidR="00B215BC" w:rsidRPr="00AB379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:rsidR="00B215BC" w:rsidRPr="000C1EC1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(390,338)</w:t>
            </w:r>
          </w:p>
        </w:tc>
      </w:tr>
    </w:tbl>
    <w:p w:rsidR="000A727E" w:rsidRPr="00AB3794" w:rsidRDefault="000A727E" w:rsidP="000A727E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0A727E" w:rsidRPr="00AB3794" w:rsidRDefault="000A727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i/>
          <w:iCs/>
          <w:sz w:val="30"/>
          <w:szCs w:val="30"/>
        </w:rPr>
      </w:pPr>
      <w:r w:rsidRPr="00AB3794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0A727E" w:rsidRPr="00AB3794" w:rsidRDefault="000A727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0A727E" w:rsidRPr="00225C73" w:rsidRDefault="000A727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379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215BC">
        <w:rPr>
          <w:rFonts w:ascii="Angsana New" w:hAnsi="Angsana New"/>
          <w:sz w:val="30"/>
          <w:szCs w:val="30"/>
          <w:cs/>
        </w:rPr>
        <w:t>30 กันยาย</w:t>
      </w:r>
      <w:r w:rsidR="00A02741" w:rsidRPr="00A02741">
        <w:rPr>
          <w:rFonts w:ascii="Angsana New" w:hAnsi="Angsana New"/>
          <w:sz w:val="30"/>
          <w:szCs w:val="30"/>
          <w:cs/>
        </w:rPr>
        <w:t xml:space="preserve">น </w:t>
      </w:r>
      <w:r w:rsidR="00292E7F">
        <w:rPr>
          <w:rFonts w:ascii="Angsana New" w:hAnsi="Angsana New" w:hint="cs"/>
          <w:sz w:val="30"/>
          <w:szCs w:val="30"/>
          <w:cs/>
        </w:rPr>
        <w:t>256</w:t>
      </w:r>
      <w:r w:rsidR="00292E7F">
        <w:rPr>
          <w:rFonts w:ascii="Angsana New" w:hAnsi="Angsana New"/>
          <w:sz w:val="30"/>
          <w:szCs w:val="30"/>
        </w:rPr>
        <w:t>1</w:t>
      </w:r>
      <w:r w:rsidR="005B073A" w:rsidRPr="00AB3794">
        <w:rPr>
          <w:rFonts w:ascii="Angsana New" w:hAnsi="Angsana New"/>
          <w:sz w:val="30"/>
          <w:szCs w:val="30"/>
          <w:cs/>
        </w:rPr>
        <w:t xml:space="preserve"> </w:t>
      </w:r>
      <w:r w:rsidRPr="00AB3794">
        <w:rPr>
          <w:rFonts w:ascii="Angsana New" w:hAnsi="Angsana New"/>
          <w:sz w:val="30"/>
          <w:szCs w:val="30"/>
          <w:cs/>
        </w:rPr>
        <w:t>กลุ่มบริษัทได้จำนองที่ดินและสิ่งปลูกสร้าง รวมทั้งเครื่องจักรที่จะมีขึ้นต่อไปในภายหน้าซึ่งมีมูลค่าตามบัญชีสุท</w:t>
      </w:r>
      <w:r w:rsidRPr="00225E02">
        <w:rPr>
          <w:rFonts w:ascii="Angsana New" w:hAnsi="Angsana New"/>
          <w:sz w:val="30"/>
          <w:szCs w:val="30"/>
          <w:cs/>
        </w:rPr>
        <w:t>ธิ</w:t>
      </w:r>
      <w:r w:rsidR="00E42846" w:rsidRPr="00253592">
        <w:rPr>
          <w:rFonts w:ascii="Angsana New" w:hAnsi="Angsana New"/>
          <w:sz w:val="30"/>
          <w:szCs w:val="30"/>
          <w:cs/>
        </w:rPr>
        <w:t>จำนวน</w:t>
      </w:r>
      <w:r w:rsidR="0087070B" w:rsidRPr="00253592">
        <w:rPr>
          <w:rFonts w:ascii="Angsana New" w:hAnsi="Angsana New"/>
          <w:sz w:val="30"/>
          <w:szCs w:val="30"/>
        </w:rPr>
        <w:t xml:space="preserve"> </w:t>
      </w:r>
      <w:r w:rsidR="00B20FDC">
        <w:rPr>
          <w:rFonts w:ascii="Angsana New" w:hAnsi="Angsana New"/>
          <w:sz w:val="30"/>
          <w:szCs w:val="30"/>
        </w:rPr>
        <w:t>12,393.5</w:t>
      </w:r>
      <w:r w:rsidR="00AA1C78" w:rsidRPr="00C72D13">
        <w:rPr>
          <w:rFonts w:ascii="Angsana New" w:hAnsi="Angsana New"/>
          <w:sz w:val="30"/>
          <w:szCs w:val="30"/>
        </w:rPr>
        <w:t xml:space="preserve"> </w:t>
      </w:r>
      <w:r w:rsidRPr="00C72D13">
        <w:rPr>
          <w:rFonts w:ascii="Angsana New" w:hAnsi="Angsana New"/>
          <w:sz w:val="30"/>
          <w:szCs w:val="30"/>
          <w:cs/>
        </w:rPr>
        <w:t>ล้านบาท</w:t>
      </w:r>
      <w:r w:rsidRPr="00225E02">
        <w:rPr>
          <w:rFonts w:ascii="Angsana New" w:hAnsi="Angsana New"/>
          <w:sz w:val="30"/>
          <w:szCs w:val="30"/>
        </w:rPr>
        <w:t xml:space="preserve"> </w:t>
      </w:r>
      <w:r w:rsidRPr="00225E02">
        <w:rPr>
          <w:rFonts w:ascii="Angsana New" w:hAnsi="Angsana New"/>
          <w:sz w:val="30"/>
          <w:szCs w:val="30"/>
          <w:cs/>
        </w:rPr>
        <w:t>เพื่</w:t>
      </w:r>
      <w:r w:rsidRPr="00AB3794">
        <w:rPr>
          <w:rFonts w:ascii="Angsana New" w:hAnsi="Angsana New"/>
          <w:sz w:val="30"/>
          <w:szCs w:val="30"/>
          <w:cs/>
        </w:rPr>
        <w:t>อเป็นห</w:t>
      </w:r>
      <w:r w:rsidRPr="00225C73">
        <w:rPr>
          <w:rFonts w:ascii="Angsana New" w:hAnsi="Angsana New"/>
          <w:sz w:val="30"/>
          <w:szCs w:val="30"/>
          <w:cs/>
        </w:rPr>
        <w:t>ลักประกันเงินกู้ยืมระยะ</w:t>
      </w:r>
      <w:r w:rsidRPr="00520572">
        <w:rPr>
          <w:rFonts w:ascii="Angsana New" w:hAnsi="Angsana New"/>
          <w:sz w:val="30"/>
          <w:szCs w:val="30"/>
          <w:cs/>
        </w:rPr>
        <w:t>ยาว</w:t>
      </w:r>
      <w:r w:rsidRPr="00520572">
        <w:rPr>
          <w:rFonts w:ascii="Angsana New" w:hAnsi="Angsana New"/>
          <w:sz w:val="30"/>
          <w:szCs w:val="30"/>
        </w:rPr>
        <w:t xml:space="preserve"> </w:t>
      </w:r>
      <w:r w:rsidRPr="00520572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520572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292E7F" w:rsidRPr="00520572">
        <w:rPr>
          <w:rFonts w:ascii="Angsana New" w:hAnsi="Angsana New"/>
          <w:i/>
          <w:iCs/>
          <w:sz w:val="30"/>
          <w:szCs w:val="30"/>
        </w:rPr>
        <w:t>2560</w:t>
      </w:r>
      <w:r w:rsidR="00726060" w:rsidRPr="00520572">
        <w:rPr>
          <w:rFonts w:ascii="Angsana New" w:hAnsi="Angsana New"/>
          <w:i/>
          <w:iCs/>
          <w:sz w:val="30"/>
          <w:szCs w:val="30"/>
        </w:rPr>
        <w:t>:</w:t>
      </w:r>
      <w:r w:rsidR="0052057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20572">
        <w:rPr>
          <w:rFonts w:ascii="Angsana New" w:hAnsi="Angsana New"/>
          <w:i/>
          <w:iCs/>
          <w:sz w:val="30"/>
          <w:szCs w:val="30"/>
        </w:rPr>
        <w:t>12,666.3</w:t>
      </w:r>
      <w:r w:rsidR="00615B7F" w:rsidRPr="00520572">
        <w:rPr>
          <w:rFonts w:ascii="Angsana New" w:hAnsi="Angsana New"/>
          <w:sz w:val="30"/>
          <w:szCs w:val="30"/>
          <w:cs/>
        </w:rPr>
        <w:t xml:space="preserve"> </w:t>
      </w:r>
      <w:r w:rsidRPr="00520572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520572">
        <w:rPr>
          <w:rFonts w:ascii="Angsana New" w:hAnsi="Angsana New"/>
          <w:i/>
          <w:iCs/>
          <w:sz w:val="30"/>
          <w:szCs w:val="30"/>
        </w:rPr>
        <w:t>)</w:t>
      </w:r>
    </w:p>
    <w:p w:rsidR="000A727E" w:rsidRPr="00225C73" w:rsidRDefault="000A727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1C4BAE" w:rsidRDefault="001C4BA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C4BAE" w:rsidRDefault="001C4BA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C4BAE" w:rsidRDefault="001C4BA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1C4BAE" w:rsidRDefault="001C4BAE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51D9C" w:rsidRDefault="00551D9C" w:rsidP="000A7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9708F" w:rsidRDefault="0039708F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4"/>
        <w:gridCol w:w="273"/>
        <w:gridCol w:w="1168"/>
        <w:gridCol w:w="273"/>
        <w:gridCol w:w="1164"/>
        <w:gridCol w:w="269"/>
        <w:gridCol w:w="1172"/>
      </w:tblGrid>
      <w:tr w:rsidR="00551D9C" w:rsidRPr="0058296A" w:rsidTr="004E72C0">
        <w:trPr>
          <w:tblHeader/>
        </w:trPr>
        <w:tc>
          <w:tcPr>
            <w:tcW w:w="2038" w:type="pct"/>
          </w:tcPr>
          <w:p w:rsidR="00551D9C" w:rsidRPr="00494A5A" w:rsidRDefault="0039708F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br w:type="page"/>
            </w:r>
            <w:r w:rsidR="006E1720">
              <w:br w:type="page"/>
            </w:r>
          </w:p>
        </w:tc>
        <w:tc>
          <w:tcPr>
            <w:tcW w:w="2962" w:type="pct"/>
            <w:gridSpan w:val="7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551D9C" w:rsidRPr="0058296A" w:rsidTr="00B215BC">
        <w:trPr>
          <w:tblHeader/>
        </w:trPr>
        <w:tc>
          <w:tcPr>
            <w:tcW w:w="2038" w:type="pct"/>
          </w:tcPr>
          <w:p w:rsidR="00551D9C" w:rsidRPr="0058296A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="005B073A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292E7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7" w:type="pct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4" w:type="pct"/>
            <w:gridSpan w:val="3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="00292E7F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</w:tr>
      <w:tr w:rsidR="00990A4C" w:rsidRPr="0058296A" w:rsidTr="003A3263">
        <w:trPr>
          <w:tblHeader/>
        </w:trPr>
        <w:tc>
          <w:tcPr>
            <w:tcW w:w="2038" w:type="pct"/>
          </w:tcPr>
          <w:p w:rsidR="00551D9C" w:rsidRPr="0058296A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51D9C" w:rsidRPr="0058296A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551D9C" w:rsidRPr="0058296A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47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และการโอนออก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  <w:tc>
          <w:tcPr>
            <w:tcW w:w="147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8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การซื้อและ</w:t>
            </w:r>
          </w:p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การโอนเข้า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45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การจำหน่าย</w:t>
            </w:r>
          </w:p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และการโอนออก</w:t>
            </w:r>
            <w:r w:rsidRPr="002A51E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  <w:r w:rsidRPr="002A51E2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ราคาตามบัญชีสุทธิ</w:t>
            </w:r>
          </w:p>
        </w:tc>
      </w:tr>
      <w:tr w:rsidR="00551D9C" w:rsidRPr="0058296A" w:rsidTr="003A3263">
        <w:trPr>
          <w:tblHeader/>
        </w:trPr>
        <w:tc>
          <w:tcPr>
            <w:tcW w:w="2038" w:type="pct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962" w:type="pct"/>
            <w:gridSpan w:val="7"/>
          </w:tcPr>
          <w:p w:rsidR="00551D9C" w:rsidRPr="002A51E2" w:rsidRDefault="00551D9C" w:rsidP="00225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215BC" w:rsidRPr="0058296A" w:rsidTr="003A3263">
        <w:trPr>
          <w:tblHeader/>
        </w:trPr>
        <w:tc>
          <w:tcPr>
            <w:tcW w:w="2038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ที่ดิน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และส่วนปรับปรุง</w:t>
            </w:r>
          </w:p>
        </w:tc>
        <w:tc>
          <w:tcPr>
            <w:tcW w:w="633" w:type="pct"/>
          </w:tcPr>
          <w:p w:rsidR="00B215BC" w:rsidRPr="002A51E2" w:rsidDel="003267B9" w:rsidRDefault="00262494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274,271</w:t>
            </w:r>
          </w:p>
        </w:tc>
        <w:tc>
          <w:tcPr>
            <w:tcW w:w="147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B215BC" w:rsidRPr="002A51E2" w:rsidRDefault="006F32BD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B215BC" w:rsidRPr="002A51E2" w:rsidDel="003267B9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77</w:t>
            </w:r>
          </w:p>
        </w:tc>
        <w:tc>
          <w:tcPr>
            <w:tcW w:w="145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215BC" w:rsidRPr="0058296A" w:rsidTr="003A3263">
        <w:trPr>
          <w:tblHeader/>
        </w:trPr>
        <w:tc>
          <w:tcPr>
            <w:tcW w:w="2038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อาคารและส่วนปรับปรุงอาคาร</w:t>
            </w:r>
          </w:p>
        </w:tc>
        <w:tc>
          <w:tcPr>
            <w:tcW w:w="633" w:type="pct"/>
          </w:tcPr>
          <w:p w:rsidR="00B215BC" w:rsidRPr="002A51E2" w:rsidRDefault="00262494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260</w:t>
            </w:r>
          </w:p>
        </w:tc>
        <w:tc>
          <w:tcPr>
            <w:tcW w:w="147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B215BC" w:rsidRPr="002A51E2" w:rsidRDefault="006F32BD" w:rsidP="00253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253592">
              <w:rPr>
                <w:rFonts w:ascii="Angsana New" w:hAnsi="Angsana New"/>
                <w:sz w:val="30"/>
                <w:szCs w:val="30"/>
                <w:lang w:val="en-US" w:eastAsia="en-US"/>
              </w:rPr>
              <w:t>13,884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7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B215BC" w:rsidRPr="002A51E2" w:rsidDel="003267B9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21,754</w:t>
            </w:r>
          </w:p>
        </w:tc>
        <w:tc>
          <w:tcPr>
            <w:tcW w:w="145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215BC" w:rsidRPr="0058296A" w:rsidTr="004E72C0">
        <w:trPr>
          <w:tblHeader/>
        </w:trPr>
        <w:tc>
          <w:tcPr>
            <w:tcW w:w="2038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 เครื่องมือและอุปกรณ์โรงงาน</w:t>
            </w:r>
          </w:p>
        </w:tc>
        <w:tc>
          <w:tcPr>
            <w:tcW w:w="633" w:type="pct"/>
          </w:tcPr>
          <w:p w:rsidR="00B215BC" w:rsidRPr="00416081" w:rsidRDefault="00D77F1A" w:rsidP="00D77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77F1A">
              <w:rPr>
                <w:rFonts w:ascii="Angsana New" w:hAnsi="Angsana New"/>
                <w:sz w:val="30"/>
                <w:szCs w:val="30"/>
                <w:lang w:val="en-US" w:eastAsia="en-US"/>
              </w:rPr>
              <w:t>524,95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7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B215BC" w:rsidRPr="002A51E2" w:rsidRDefault="00253592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(376)</w:t>
            </w:r>
          </w:p>
        </w:tc>
        <w:tc>
          <w:tcPr>
            <w:tcW w:w="147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B215BC" w:rsidRPr="000C1EC1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262,924</w:t>
            </w:r>
          </w:p>
        </w:tc>
        <w:tc>
          <w:tcPr>
            <w:tcW w:w="145" w:type="pct"/>
          </w:tcPr>
          <w:p w:rsidR="00B215BC" w:rsidRPr="000C1EC1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215BC" w:rsidRPr="000C1EC1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(2,029)</w:t>
            </w:r>
          </w:p>
        </w:tc>
      </w:tr>
      <w:tr w:rsidR="00B215BC" w:rsidRPr="0058296A" w:rsidTr="006F32BD">
        <w:trPr>
          <w:tblHeader/>
        </w:trPr>
        <w:tc>
          <w:tcPr>
            <w:tcW w:w="2038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 ติดต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ั้งและเครื่องใช้สำนักงานและอื่น</w:t>
            </w: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ๆ</w:t>
            </w:r>
          </w:p>
        </w:tc>
        <w:tc>
          <w:tcPr>
            <w:tcW w:w="633" w:type="pct"/>
            <w:vAlign w:val="bottom"/>
          </w:tcPr>
          <w:p w:rsidR="00B215BC" w:rsidRPr="00416081" w:rsidRDefault="00262494" w:rsidP="00262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2,032</w:t>
            </w:r>
          </w:p>
        </w:tc>
        <w:tc>
          <w:tcPr>
            <w:tcW w:w="147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:rsidR="00B215BC" w:rsidRPr="002A51E2" w:rsidRDefault="006F32BD" w:rsidP="00253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253592">
              <w:rPr>
                <w:rFonts w:ascii="Angsana New" w:hAnsi="Angsana New"/>
                <w:sz w:val="30"/>
                <w:szCs w:val="30"/>
                <w:lang w:val="en-US" w:eastAsia="en-US"/>
              </w:rPr>
              <w:t>2,534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7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B215BC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B215BC" w:rsidRPr="000C1EC1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14,584</w:t>
            </w:r>
          </w:p>
        </w:tc>
        <w:tc>
          <w:tcPr>
            <w:tcW w:w="145" w:type="pct"/>
          </w:tcPr>
          <w:p w:rsidR="00B215BC" w:rsidRPr="000C1EC1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215BC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:rsidR="00B215BC" w:rsidRPr="000C1EC1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(566)</w:t>
            </w:r>
          </w:p>
        </w:tc>
      </w:tr>
      <w:tr w:rsidR="00B215BC" w:rsidRPr="0058296A" w:rsidTr="004E72C0">
        <w:trPr>
          <w:tblHeader/>
        </w:trPr>
        <w:tc>
          <w:tcPr>
            <w:tcW w:w="2038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AB3794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633" w:type="pct"/>
          </w:tcPr>
          <w:p w:rsidR="00B215BC" w:rsidRDefault="006F32BD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780</w:t>
            </w:r>
          </w:p>
        </w:tc>
        <w:tc>
          <w:tcPr>
            <w:tcW w:w="147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B215BC" w:rsidRPr="002A51E2" w:rsidRDefault="006F32BD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B215BC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16,410</w:t>
            </w:r>
          </w:p>
        </w:tc>
        <w:tc>
          <w:tcPr>
            <w:tcW w:w="145" w:type="pct"/>
          </w:tcPr>
          <w:p w:rsidR="00B215BC" w:rsidRPr="000C1EC1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B215BC" w:rsidRPr="000C1EC1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215BC" w:rsidRPr="0058296A" w:rsidTr="004E72C0">
        <w:trPr>
          <w:tblHeader/>
        </w:trPr>
        <w:tc>
          <w:tcPr>
            <w:tcW w:w="2038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สินทรัพย์ระหว่างก่อสร้าง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B215BC" w:rsidRPr="00416081" w:rsidRDefault="002C654A" w:rsidP="00253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</w:t>
            </w:r>
            <w:r w:rsidR="00253592">
              <w:rPr>
                <w:rFonts w:ascii="Angsana New" w:hAnsi="Angsana New"/>
                <w:sz w:val="30"/>
                <w:szCs w:val="30"/>
                <w:lang w:val="en-US" w:eastAsia="en-US"/>
              </w:rPr>
              <w:t>687,876</w:t>
            </w:r>
          </w:p>
        </w:tc>
        <w:tc>
          <w:tcPr>
            <w:tcW w:w="147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:rsidR="00B215BC" w:rsidRPr="002A51E2" w:rsidRDefault="002C654A" w:rsidP="00253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253592">
              <w:rPr>
                <w:rFonts w:ascii="Angsana New" w:hAnsi="Angsana New"/>
                <w:sz w:val="30"/>
                <w:szCs w:val="30"/>
                <w:lang w:val="en-US" w:eastAsia="en-US"/>
              </w:rPr>
              <w:t>516,897</w:t>
            </w:r>
            <w:r w:rsidRPr="002C654A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7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:rsidR="00B215BC" w:rsidRPr="00A0116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360,996</w:t>
            </w:r>
          </w:p>
        </w:tc>
        <w:tc>
          <w:tcPr>
            <w:tcW w:w="145" w:type="pct"/>
          </w:tcPr>
          <w:p w:rsidR="00B215BC" w:rsidRPr="00A0116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B215BC" w:rsidRPr="00A01164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(275,510)</w:t>
            </w:r>
          </w:p>
        </w:tc>
      </w:tr>
      <w:tr w:rsidR="00B215BC" w:rsidRPr="001668DC" w:rsidTr="004E72C0">
        <w:trPr>
          <w:tblHeader/>
        </w:trPr>
        <w:tc>
          <w:tcPr>
            <w:tcW w:w="2038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B215BC" w:rsidRPr="002A51E2" w:rsidRDefault="00253592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2,490,170</w:t>
            </w:r>
          </w:p>
        </w:tc>
        <w:tc>
          <w:tcPr>
            <w:tcW w:w="147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B215BC" w:rsidRPr="002A51E2" w:rsidRDefault="002C654A" w:rsidP="002535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C654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</w:t>
            </w:r>
            <w:r w:rsidR="0025359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533,691</w:t>
            </w:r>
            <w:r w:rsidRPr="002C654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147" w:type="pct"/>
          </w:tcPr>
          <w:p w:rsidR="00B215BC" w:rsidRPr="002A51E2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:rsidR="00B215BC" w:rsidRPr="000C1EC1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676,745</w:t>
            </w:r>
          </w:p>
        </w:tc>
        <w:tc>
          <w:tcPr>
            <w:tcW w:w="145" w:type="pct"/>
          </w:tcPr>
          <w:p w:rsidR="00B215BC" w:rsidRPr="000C1EC1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:rsidR="00B215BC" w:rsidRPr="000C1EC1" w:rsidRDefault="00B215BC" w:rsidP="00B215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(278,105)</w:t>
            </w:r>
          </w:p>
        </w:tc>
      </w:tr>
    </w:tbl>
    <w:p w:rsidR="000A727E" w:rsidRPr="00042FFA" w:rsidRDefault="000A727E" w:rsidP="000A727E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 w:val="28"/>
          <w:szCs w:val="28"/>
          <w:lang w:val="en-US" w:bidi="th-TH"/>
        </w:rPr>
      </w:pPr>
    </w:p>
    <w:p w:rsidR="00EF3FE4" w:rsidRPr="00225C73" w:rsidRDefault="00225E02" w:rsidP="0081387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  <w:r w:rsidR="006C1FFA">
        <w:rPr>
          <w:rFonts w:ascii="Angsana New" w:hAnsi="Angsana New" w:hint="cs"/>
          <w:sz w:val="30"/>
          <w:szCs w:val="30"/>
          <w:u w:val="none"/>
          <w:cs/>
          <w:lang w:val="th-TH"/>
        </w:rPr>
        <w:t>9</w:t>
      </w:r>
      <w:r w:rsidR="0081387C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184B2B" w:rsidRPr="00225C73">
        <w:rPr>
          <w:rFonts w:ascii="Angsana New" w:hAnsi="Angsana New"/>
          <w:sz w:val="30"/>
          <w:szCs w:val="30"/>
          <w:u w:val="none"/>
          <w:cs/>
          <w:lang w:val="th-TH"/>
        </w:rPr>
        <w:t>ภาษีเงินได้รอการตัดบัญชี</w:t>
      </w:r>
    </w:p>
    <w:p w:rsidR="00651EEB" w:rsidRPr="00042FFA" w:rsidRDefault="00651EEB" w:rsidP="0019453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8"/>
          <w:szCs w:val="28"/>
        </w:rPr>
      </w:pPr>
    </w:p>
    <w:p w:rsidR="000A727E" w:rsidRPr="00225C73" w:rsidRDefault="000A727E" w:rsidP="0081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225C73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3A3263" w:rsidRPr="003A3263">
        <w:rPr>
          <w:rFonts w:ascii="Angsana New" w:hAnsi="Angsana New"/>
          <w:sz w:val="30"/>
          <w:szCs w:val="30"/>
          <w:cs/>
        </w:rPr>
        <w:t xml:space="preserve">30 </w:t>
      </w:r>
      <w:r w:rsidR="00B215BC">
        <w:rPr>
          <w:rFonts w:ascii="Angsana New" w:hAnsi="Angsana New" w:hint="cs"/>
          <w:sz w:val="30"/>
          <w:szCs w:val="30"/>
          <w:cs/>
        </w:rPr>
        <w:t>กันยา</w:t>
      </w:r>
      <w:r w:rsidR="003A3263" w:rsidRPr="003A3263">
        <w:rPr>
          <w:rFonts w:ascii="Angsana New" w:hAnsi="Angsana New"/>
          <w:sz w:val="30"/>
          <w:szCs w:val="30"/>
          <w:cs/>
        </w:rPr>
        <w:t xml:space="preserve">ยน </w:t>
      </w:r>
      <w:r w:rsidR="00551D9C" w:rsidRPr="00225C73">
        <w:rPr>
          <w:rFonts w:ascii="Angsana New" w:hAnsi="Angsana New"/>
          <w:sz w:val="30"/>
          <w:szCs w:val="30"/>
          <w:cs/>
        </w:rPr>
        <w:t>25</w:t>
      </w:r>
      <w:r w:rsidR="00292E7F">
        <w:rPr>
          <w:rFonts w:ascii="Angsana New" w:hAnsi="Angsana New" w:hint="cs"/>
          <w:sz w:val="30"/>
          <w:szCs w:val="30"/>
          <w:cs/>
        </w:rPr>
        <w:t>6</w:t>
      </w:r>
      <w:r w:rsidR="00292E7F">
        <w:rPr>
          <w:rFonts w:ascii="Angsana New" w:hAnsi="Angsana New"/>
          <w:sz w:val="30"/>
          <w:szCs w:val="30"/>
        </w:rPr>
        <w:t>1</w:t>
      </w:r>
      <w:r w:rsidR="00551D9C" w:rsidRPr="00225C73">
        <w:rPr>
          <w:rFonts w:ascii="Angsana New" w:hAnsi="Angsana New"/>
          <w:sz w:val="30"/>
          <w:szCs w:val="30"/>
          <w:cs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 xml:space="preserve">และ </w:t>
      </w:r>
      <w:r w:rsidRPr="00225C73">
        <w:rPr>
          <w:rFonts w:ascii="Angsana New" w:hAnsi="Angsana New"/>
          <w:sz w:val="30"/>
          <w:szCs w:val="30"/>
        </w:rPr>
        <w:t xml:space="preserve">31 </w:t>
      </w:r>
      <w:r w:rsidRPr="00225C73">
        <w:rPr>
          <w:rFonts w:ascii="Angsana New" w:hAnsi="Angsana New"/>
          <w:sz w:val="30"/>
          <w:szCs w:val="30"/>
          <w:cs/>
        </w:rPr>
        <w:t xml:space="preserve">ธันวาคม </w:t>
      </w:r>
      <w:r w:rsidR="00292E7F">
        <w:rPr>
          <w:rFonts w:ascii="Angsana New" w:hAnsi="Angsana New"/>
          <w:sz w:val="30"/>
          <w:szCs w:val="30"/>
        </w:rPr>
        <w:t>2560</w:t>
      </w:r>
      <w:r w:rsidR="00551D9C" w:rsidRPr="00225C73">
        <w:rPr>
          <w:rFonts w:ascii="Angsana New" w:hAnsi="Angsana New"/>
          <w:sz w:val="30"/>
          <w:szCs w:val="30"/>
          <w:cs/>
        </w:rPr>
        <w:t xml:space="preserve"> </w:t>
      </w:r>
      <w:r w:rsidRPr="00225C73">
        <w:rPr>
          <w:rFonts w:ascii="Angsana New" w:hAnsi="Angsana New"/>
          <w:sz w:val="30"/>
          <w:szCs w:val="30"/>
          <w:cs/>
        </w:rPr>
        <w:t>มีดังนี้</w:t>
      </w:r>
      <w:r w:rsidRPr="00225C73">
        <w:rPr>
          <w:rFonts w:ascii="Angsana New" w:hAnsi="Angsana New"/>
          <w:sz w:val="30"/>
          <w:szCs w:val="30"/>
        </w:rPr>
        <w:t xml:space="preserve">    </w:t>
      </w:r>
    </w:p>
    <w:p w:rsidR="00551D9C" w:rsidRPr="00E22A6D" w:rsidRDefault="00551D9C" w:rsidP="00194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3"/>
        <w:gridCol w:w="1167"/>
        <w:gridCol w:w="273"/>
        <w:gridCol w:w="1167"/>
        <w:gridCol w:w="270"/>
        <w:gridCol w:w="1170"/>
      </w:tblGrid>
      <w:tr w:rsidR="00551D9C" w:rsidRPr="00225C73" w:rsidTr="00990A4C"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25C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51D9C" w:rsidRPr="00225C73" w:rsidTr="00990A4C"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</w:t>
            </w: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นทรัพย์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7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51D9C" w:rsidRPr="00225C73" w:rsidTr="00990A4C"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51D9C" w:rsidRPr="00225C73" w:rsidRDefault="00B215BC" w:rsidP="00990A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5BC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:rsidR="00551D9C" w:rsidRPr="00225C73" w:rsidRDefault="00B215BC" w:rsidP="00B2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5BC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A9055F" w:rsidRPr="00225C73" w:rsidTr="00990A4C"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990A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92E7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 w:rsidR="00292E7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990A4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92E7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A9055F" w:rsidRPr="00225C73" w:rsidRDefault="00A9055F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 w:rsidR="00292E7F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51D9C" w:rsidRPr="00225C73" w:rsidTr="00990A4C">
        <w:tc>
          <w:tcPr>
            <w:tcW w:w="3780" w:type="dxa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551D9C" w:rsidRPr="00225C73" w:rsidRDefault="00551D9C" w:rsidP="00990A4C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25C7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073A" w:rsidRPr="00225C73" w:rsidTr="00990A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73A" w:rsidRPr="00225C73" w:rsidRDefault="005B073A" w:rsidP="00990A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5B073A" w:rsidRPr="00225C73" w:rsidRDefault="00863471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726,011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center"/>
          </w:tcPr>
          <w:p w:rsidR="005B073A" w:rsidRPr="00225C73" w:rsidRDefault="008F29A4" w:rsidP="00990A4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8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786,447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right w:val="nil"/>
            </w:tcBorders>
            <w:vAlign w:val="center"/>
          </w:tcPr>
          <w:p w:rsidR="005B073A" w:rsidRPr="00225C73" w:rsidRDefault="00863471" w:rsidP="00E772C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(1,200,336)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5B073A" w:rsidRPr="00225C73" w:rsidRDefault="008F29A4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(1,294,137)</w:t>
            </w:r>
          </w:p>
        </w:tc>
      </w:tr>
      <w:tr w:rsidR="005B073A" w:rsidRPr="00225C73" w:rsidTr="00990A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73A" w:rsidRPr="00225C73" w:rsidRDefault="005B073A" w:rsidP="00990A4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6B5A8A" w:rsidRDefault="00863471" w:rsidP="009F5F4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(726,011)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225C73" w:rsidRDefault="008F29A4" w:rsidP="00990A4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8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(786,447)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225C73" w:rsidRDefault="00863471" w:rsidP="00E0030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726,011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225C73" w:rsidRDefault="008F29A4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5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786,447</w:t>
            </w:r>
          </w:p>
        </w:tc>
      </w:tr>
      <w:tr w:rsidR="005B073A" w:rsidRPr="00225C73" w:rsidTr="00990A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073A" w:rsidRPr="00225C73" w:rsidRDefault="00127A12" w:rsidP="00990A4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  <w:r w:rsidRPr="0022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="005B073A" w:rsidRPr="00225C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รอการตัดบัญชีสุทธิ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225C73" w:rsidRDefault="00863471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5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225C73" w:rsidRDefault="008F29A4" w:rsidP="00990A4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8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225C73" w:rsidRDefault="00863471" w:rsidP="00CE3E9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15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(474,325)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225C73" w:rsidRDefault="005B073A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225C73" w:rsidRDefault="008F29A4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5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(507,690)</w:t>
            </w:r>
          </w:p>
        </w:tc>
      </w:tr>
    </w:tbl>
    <w:p w:rsidR="00E910E4" w:rsidRPr="00E71E6F" w:rsidRDefault="00E910E4" w:rsidP="00E71E6F">
      <w:pPr>
        <w:spacing w:line="240" w:lineRule="auto"/>
        <w:rPr>
          <w:vanish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225E02" w:rsidRPr="009664BA" w:rsidTr="00990A4C"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225E02" w:rsidRPr="00551D9C" w:rsidRDefault="00225E02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</w:tcPr>
          <w:p w:rsidR="00225E02" w:rsidRPr="00551D9C" w:rsidRDefault="00225E02" w:rsidP="00225C73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551D9C" w:rsidRPr="009664BA" w:rsidTr="00990A4C"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551D9C" w:rsidRPr="00551D9C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</w:tcPr>
          <w:p w:rsidR="00551D9C" w:rsidRPr="00551D9C" w:rsidRDefault="00551D9C" w:rsidP="00225C73">
            <w:pPr>
              <w:pStyle w:val="30"/>
              <w:tabs>
                <w:tab w:val="clear" w:pos="360"/>
                <w:tab w:val="clear" w:pos="720"/>
              </w:tabs>
              <w:ind w:left="-108" w:right="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551D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551D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551D9C" w:rsidRPr="009664BA" w:rsidTr="00990A4C"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551D9C" w:rsidRPr="00551D9C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:rsidR="00551D9C" w:rsidRPr="00551D9C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1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</w:t>
            </w:r>
            <w:r w:rsidRPr="00551D9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นทรัพย์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51D9C" w:rsidRPr="00551D9C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:rsidR="00551D9C" w:rsidRPr="00551D9C" w:rsidRDefault="00551D9C" w:rsidP="0022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1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5B073A" w:rsidRPr="009664BA" w:rsidTr="00990A4C"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B073A" w:rsidRPr="00551D9C" w:rsidRDefault="00B215BC" w:rsidP="00B215B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5BC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B2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B073A" w:rsidRPr="00551D9C" w:rsidRDefault="00B215BC" w:rsidP="00B2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15BC">
              <w:rPr>
                <w:rFonts w:ascii="Angsana New" w:hAnsi="Angsana New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42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B21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292E7F" w:rsidRPr="009664BA" w:rsidTr="00990A4C"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292E7F" w:rsidRPr="00551D9C" w:rsidRDefault="00292E7F" w:rsidP="0029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292E7F" w:rsidRPr="00225C73" w:rsidRDefault="00292E7F" w:rsidP="00292E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292E7F" w:rsidRPr="00225C73" w:rsidRDefault="00292E7F" w:rsidP="0029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292E7F" w:rsidRPr="00225C73" w:rsidRDefault="00292E7F" w:rsidP="0029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292E7F" w:rsidRPr="00225C73" w:rsidRDefault="00292E7F" w:rsidP="0029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292E7F" w:rsidRPr="00225C73" w:rsidRDefault="00292E7F" w:rsidP="00292E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:rsidR="00292E7F" w:rsidRPr="00225C73" w:rsidRDefault="00292E7F" w:rsidP="0029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292E7F" w:rsidRPr="00225C73" w:rsidRDefault="00292E7F" w:rsidP="0029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5C7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B073A" w:rsidRPr="009664BA" w:rsidTr="00990A4C"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right w:val="nil"/>
            </w:tcBorders>
          </w:tcPr>
          <w:p w:rsidR="005B073A" w:rsidRPr="00551D9C" w:rsidRDefault="005B073A" w:rsidP="005B073A">
            <w:pPr>
              <w:spacing w:line="240" w:lineRule="auto"/>
              <w:ind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51D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073A" w:rsidRPr="009664BA" w:rsidTr="00990A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B073A" w:rsidRPr="00551D9C" w:rsidRDefault="005B073A" w:rsidP="005B073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51D9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5B073A" w:rsidRPr="008C7EC9" w:rsidRDefault="00863471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4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722,697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5B073A" w:rsidRPr="00551D9C" w:rsidRDefault="008F29A4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783,358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5B073A" w:rsidRPr="00551D9C" w:rsidRDefault="00863471" w:rsidP="00E772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5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(1,102,708)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center"/>
          </w:tcPr>
          <w:p w:rsidR="005B073A" w:rsidRPr="00551D9C" w:rsidRDefault="008F29A4" w:rsidP="00990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(1,191,876)</w:t>
            </w:r>
          </w:p>
        </w:tc>
      </w:tr>
      <w:tr w:rsidR="005B073A" w:rsidRPr="009664BA" w:rsidTr="00990A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B073A" w:rsidRPr="00551D9C" w:rsidRDefault="005B073A" w:rsidP="005B073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51D9C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551D9C" w:rsidRDefault="00863471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4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(722,697)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551D9C" w:rsidRDefault="008F29A4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(783,358)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551D9C" w:rsidRDefault="00863471" w:rsidP="00A1727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5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722,697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073A" w:rsidRPr="00551D9C" w:rsidRDefault="008F29A4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783,358</w:t>
            </w:r>
          </w:p>
        </w:tc>
      </w:tr>
      <w:tr w:rsidR="005B073A" w:rsidRPr="009664BA" w:rsidTr="00990A4C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B073A" w:rsidRPr="00551D9C" w:rsidRDefault="005B073A" w:rsidP="005B073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1D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551D9C" w:rsidRDefault="00863471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2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551D9C" w:rsidRDefault="008F29A4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551D9C" w:rsidRDefault="00863471" w:rsidP="00E772C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35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(380,011)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:rsidR="005B073A" w:rsidRPr="00551D9C" w:rsidRDefault="005B073A" w:rsidP="005B0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5B073A" w:rsidRPr="00551D9C" w:rsidRDefault="008F29A4" w:rsidP="00990A4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(408,518)</w:t>
            </w:r>
          </w:p>
        </w:tc>
      </w:tr>
    </w:tbl>
    <w:p w:rsidR="00CA04FD" w:rsidRDefault="00CA04FD" w:rsidP="0019453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A727E" w:rsidRDefault="00225E02" w:rsidP="0019453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0A727E" w:rsidRPr="00B847D1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รายการเคลื่อนไหวของสินทรัพย์และหนี้สินภาษีเงินได้รอการตัดบัญชีที่เกิดขึ้นสำหรับงวด</w:t>
      </w:r>
      <w:r w:rsidR="00B215BC">
        <w:rPr>
          <w:rFonts w:ascii="Angsana New" w:hAnsi="Angsana New" w:hint="cs"/>
          <w:sz w:val="30"/>
          <w:szCs w:val="30"/>
          <w:cs/>
        </w:rPr>
        <w:t>เ</w:t>
      </w:r>
      <w:r w:rsidR="003A3263">
        <w:rPr>
          <w:rFonts w:ascii="Angsana New" w:hAnsi="Angsana New" w:hint="cs"/>
          <w:sz w:val="30"/>
          <w:szCs w:val="30"/>
          <w:cs/>
        </w:rPr>
        <w:t>ก</w:t>
      </w:r>
      <w:r w:rsidR="00B215BC">
        <w:rPr>
          <w:rFonts w:ascii="Angsana New" w:hAnsi="Angsana New" w:hint="cs"/>
          <w:sz w:val="30"/>
          <w:szCs w:val="30"/>
          <w:cs/>
        </w:rPr>
        <w:t>้า</w:t>
      </w:r>
      <w:r w:rsidR="003A3263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3A3263">
        <w:rPr>
          <w:rFonts w:ascii="Angsana New" w:hAnsi="Angsana New"/>
          <w:sz w:val="30"/>
          <w:szCs w:val="30"/>
          <w:cs/>
        </w:rPr>
        <w:br/>
      </w:r>
      <w:r w:rsidR="003A3263" w:rsidRPr="003A3263">
        <w:rPr>
          <w:rFonts w:ascii="Angsana New" w:hAnsi="Angsana New"/>
          <w:sz w:val="30"/>
          <w:szCs w:val="30"/>
        </w:rPr>
        <w:t xml:space="preserve">30 </w:t>
      </w:r>
      <w:r w:rsidR="00B215BC">
        <w:rPr>
          <w:rFonts w:ascii="Angsana New" w:hAnsi="Angsana New" w:hint="cs"/>
          <w:sz w:val="30"/>
          <w:szCs w:val="30"/>
          <w:cs/>
        </w:rPr>
        <w:t>กันยาย</w:t>
      </w:r>
      <w:r w:rsidR="003A3263">
        <w:rPr>
          <w:rFonts w:ascii="Angsana New" w:hAnsi="Angsana New"/>
          <w:sz w:val="30"/>
          <w:szCs w:val="30"/>
          <w:cs/>
        </w:rPr>
        <w:t xml:space="preserve">น </w:t>
      </w:r>
      <w:r w:rsidR="000A727E" w:rsidRPr="00B847D1">
        <w:rPr>
          <w:rFonts w:ascii="Angsana New" w:hAnsi="Angsana New"/>
          <w:sz w:val="30"/>
          <w:szCs w:val="30"/>
          <w:cs/>
        </w:rPr>
        <w:t>มีดังนี้</w:t>
      </w:r>
    </w:p>
    <w:p w:rsidR="005B073A" w:rsidRPr="0061377C" w:rsidRDefault="005B073A" w:rsidP="005B073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250"/>
        <w:gridCol w:w="20"/>
        <w:gridCol w:w="1086"/>
        <w:gridCol w:w="284"/>
        <w:gridCol w:w="1067"/>
        <w:gridCol w:w="241"/>
        <w:gridCol w:w="19"/>
        <w:gridCol w:w="1086"/>
        <w:gridCol w:w="284"/>
        <w:gridCol w:w="1058"/>
      </w:tblGrid>
      <w:tr w:rsidR="00E772C9" w:rsidRPr="00C72D13" w:rsidTr="00CB1B49">
        <w:trPr>
          <w:trHeight w:hRule="exact" w:val="419"/>
        </w:trPr>
        <w:tc>
          <w:tcPr>
            <w:tcW w:w="1506" w:type="pct"/>
            <w:vAlign w:val="bottom"/>
          </w:tcPr>
          <w:p w:rsidR="005B073A" w:rsidRPr="00C72D13" w:rsidRDefault="005B073A" w:rsidP="005B073A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94" w:type="pct"/>
            <w:gridSpan w:val="11"/>
          </w:tcPr>
          <w:p w:rsidR="005B073A" w:rsidRPr="00C72D13" w:rsidRDefault="005B073A" w:rsidP="005B073A">
            <w:pPr>
              <w:pStyle w:val="acctfourfigures"/>
              <w:widowControl w:val="0"/>
              <w:tabs>
                <w:tab w:val="clear" w:pos="765"/>
                <w:tab w:val="left" w:pos="-377"/>
              </w:tabs>
              <w:spacing w:line="240" w:lineRule="auto"/>
              <w:ind w:left="-73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772C9" w:rsidRPr="00C72D13" w:rsidTr="00FA6B32">
        <w:trPr>
          <w:trHeight w:hRule="exact" w:val="419"/>
        </w:trPr>
        <w:tc>
          <w:tcPr>
            <w:tcW w:w="1506" w:type="pct"/>
            <w:vAlign w:val="bottom"/>
          </w:tcPr>
          <w:p w:rsidR="00E772C9" w:rsidRPr="00C72D13" w:rsidRDefault="00E772C9" w:rsidP="005B073A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vAlign w:val="bottom"/>
          </w:tcPr>
          <w:p w:rsidR="00E772C9" w:rsidRPr="00C72D13" w:rsidRDefault="00E772C9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35" w:type="pct"/>
            <w:vAlign w:val="bottom"/>
          </w:tcPr>
          <w:p w:rsidR="00E772C9" w:rsidRPr="00C72D13" w:rsidRDefault="00E772C9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26" w:type="pct"/>
            <w:gridSpan w:val="4"/>
            <w:tcBorders>
              <w:bottom w:val="single" w:sz="4" w:space="0" w:color="auto"/>
            </w:tcBorders>
            <w:vAlign w:val="bottom"/>
          </w:tcPr>
          <w:p w:rsidR="00E772C9" w:rsidRPr="00B07249" w:rsidRDefault="00E772C9" w:rsidP="00CB1B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8" w:right="-191"/>
              <w:jc w:val="center"/>
              <w:rPr>
                <w:rFonts w:ascii="Angsana New" w:hAnsi="Angsana New"/>
                <w:i/>
                <w:iCs/>
                <w:spacing w:val="1"/>
                <w:sz w:val="30"/>
                <w:szCs w:val="30"/>
              </w:rPr>
            </w:pPr>
            <w:r w:rsidRPr="00B07249">
              <w:rPr>
                <w:rFonts w:ascii="Angsana New" w:hAnsi="Angsana New"/>
                <w:spacing w:val="1"/>
                <w:sz w:val="30"/>
                <w:szCs w:val="30"/>
                <w:cs/>
              </w:rPr>
              <w:t>บันทึกเป็น (รายจ่าย)/รายได้ใน</w:t>
            </w:r>
          </w:p>
        </w:tc>
        <w:tc>
          <w:tcPr>
            <w:tcW w:w="140" w:type="pct"/>
            <w:gridSpan w:val="2"/>
            <w:vAlign w:val="bottom"/>
          </w:tcPr>
          <w:p w:rsidR="00E772C9" w:rsidRPr="00C72D13" w:rsidRDefault="00E772C9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</w:tcPr>
          <w:p w:rsidR="00E772C9" w:rsidRPr="00C72D13" w:rsidRDefault="00E772C9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2D13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</w:p>
        </w:tc>
        <w:tc>
          <w:tcPr>
            <w:tcW w:w="153" w:type="pct"/>
            <w:vAlign w:val="bottom"/>
          </w:tcPr>
          <w:p w:rsidR="00E772C9" w:rsidRPr="00C72D13" w:rsidRDefault="00E772C9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E772C9" w:rsidRPr="00C72D13" w:rsidRDefault="00E772C9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E772C9" w:rsidRPr="00C72D13" w:rsidTr="00FA6B32">
        <w:trPr>
          <w:trHeight w:hRule="exact" w:val="419"/>
        </w:trPr>
        <w:tc>
          <w:tcPr>
            <w:tcW w:w="1506" w:type="pct"/>
            <w:vAlign w:val="bottom"/>
          </w:tcPr>
          <w:p w:rsidR="005B073A" w:rsidRPr="00C72D13" w:rsidRDefault="005B073A" w:rsidP="005B073A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vAlign w:val="bottom"/>
          </w:tcPr>
          <w:p w:rsidR="005B073A" w:rsidRPr="00C72D13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  <w:p w:rsidR="005B073A" w:rsidRPr="00C72D13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255</w:t>
            </w: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5" w:type="pct"/>
            <w:vAlign w:val="bottom"/>
          </w:tcPr>
          <w:p w:rsidR="005B073A" w:rsidRPr="00C72D13" w:rsidRDefault="005B073A" w:rsidP="005B073A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  <w:vAlign w:val="bottom"/>
          </w:tcPr>
          <w:p w:rsidR="005B073A" w:rsidRPr="00C72D13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C72D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53" w:type="pct"/>
            <w:vAlign w:val="bottom"/>
          </w:tcPr>
          <w:p w:rsidR="005B073A" w:rsidRPr="00C72D13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5B073A" w:rsidRPr="00C72D13" w:rsidRDefault="005B073A" w:rsidP="009C6FA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2D13">
              <w:rPr>
                <w:rFonts w:ascii="Angsana New" w:hAnsi="Angsana New"/>
                <w:sz w:val="30"/>
                <w:szCs w:val="30"/>
                <w:cs/>
              </w:rPr>
              <w:t>ส่วนของ</w:t>
            </w:r>
          </w:p>
        </w:tc>
        <w:tc>
          <w:tcPr>
            <w:tcW w:w="130" w:type="pct"/>
          </w:tcPr>
          <w:p w:rsidR="005B073A" w:rsidRPr="00C72D13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5B073A" w:rsidRPr="00C72D13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2D13">
              <w:rPr>
                <w:rFonts w:ascii="Angsana New" w:hAnsi="Angsana New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53" w:type="pct"/>
            <w:vAlign w:val="bottom"/>
          </w:tcPr>
          <w:p w:rsidR="005B073A" w:rsidRPr="00C72D13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5B073A" w:rsidRPr="00C72D13" w:rsidRDefault="00B215BC" w:rsidP="00A9055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B215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B215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กันยายน</w:t>
            </w:r>
          </w:p>
        </w:tc>
      </w:tr>
      <w:tr w:rsidR="00E772C9" w:rsidRPr="00C72D13" w:rsidTr="00FA6B32">
        <w:trPr>
          <w:trHeight w:hRule="exact" w:val="419"/>
        </w:trPr>
        <w:tc>
          <w:tcPr>
            <w:tcW w:w="1506" w:type="pct"/>
            <w:vAlign w:val="bottom"/>
          </w:tcPr>
          <w:p w:rsidR="005B073A" w:rsidRPr="00C72D13" w:rsidRDefault="005B073A" w:rsidP="005B073A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vAlign w:val="bottom"/>
          </w:tcPr>
          <w:p w:rsidR="005B073A" w:rsidRPr="00C72D13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25</w:t>
            </w:r>
            <w:r w:rsidR="00A9055F" w:rsidRPr="00C72D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 w:rsidR="00292E7F" w:rsidRPr="00C72D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35" w:type="pct"/>
            <w:vAlign w:val="bottom"/>
          </w:tcPr>
          <w:p w:rsidR="005B073A" w:rsidRPr="00C72D13" w:rsidRDefault="005B073A" w:rsidP="005B073A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  <w:vAlign w:val="bottom"/>
          </w:tcPr>
          <w:p w:rsidR="005B073A" w:rsidRPr="00C72D13" w:rsidRDefault="005B073A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72D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53" w:type="pct"/>
            <w:vAlign w:val="bottom"/>
          </w:tcPr>
          <w:p w:rsidR="005B073A" w:rsidRPr="00C72D13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5B073A" w:rsidRPr="00C72D13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72D13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130" w:type="pct"/>
          </w:tcPr>
          <w:p w:rsidR="005B073A" w:rsidRPr="00C72D13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5B073A" w:rsidRPr="00C72D13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2D13">
              <w:rPr>
                <w:rFonts w:ascii="Angsana New" w:hAnsi="Angsana New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53" w:type="pct"/>
            <w:vAlign w:val="bottom"/>
          </w:tcPr>
          <w:p w:rsidR="005B073A" w:rsidRPr="00C72D13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5B073A" w:rsidRPr="00C72D13" w:rsidRDefault="00A9055F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25</w:t>
            </w: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 w:rsidR="00292E7F" w:rsidRPr="00C72D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E772C9" w:rsidRPr="00C72D13" w:rsidTr="00CB1B49">
        <w:trPr>
          <w:trHeight w:hRule="exact" w:val="419"/>
        </w:trPr>
        <w:tc>
          <w:tcPr>
            <w:tcW w:w="1506" w:type="pct"/>
          </w:tcPr>
          <w:p w:rsidR="005B073A" w:rsidRPr="00C72D13" w:rsidRDefault="005B073A" w:rsidP="005B073A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94" w:type="pct"/>
            <w:gridSpan w:val="11"/>
          </w:tcPr>
          <w:p w:rsidR="005B073A" w:rsidRPr="00C72D13" w:rsidRDefault="005B073A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2D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72C9" w:rsidRPr="00C72D13" w:rsidTr="00FA6B32">
        <w:trPr>
          <w:trHeight w:hRule="exact" w:val="419"/>
        </w:trPr>
        <w:tc>
          <w:tcPr>
            <w:tcW w:w="1506" w:type="pct"/>
          </w:tcPr>
          <w:p w:rsidR="00270FCC" w:rsidRPr="00C62344" w:rsidRDefault="00270FCC" w:rsidP="00E772C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109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C62344">
              <w:rPr>
                <w:rFonts w:ascii="Angsana New" w:hAnsi="Angsana New" w:cs="Angsana New"/>
                <w:b/>
                <w:bCs/>
                <w:spacing w:val="-8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83" w:type="pct"/>
          </w:tcPr>
          <w:p w:rsidR="00270FCC" w:rsidRPr="00C72D13" w:rsidRDefault="00270FCC" w:rsidP="005B073A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7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gridSpan w:val="2"/>
          </w:tcPr>
          <w:p w:rsidR="00270FCC" w:rsidRPr="00C72D13" w:rsidRDefault="00270FCC" w:rsidP="005B073A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6" w:type="pct"/>
          </w:tcPr>
          <w:p w:rsidR="00270FCC" w:rsidRPr="00C72D13" w:rsidRDefault="00270FCC" w:rsidP="005B073A">
            <w:pPr>
              <w:pStyle w:val="acctfourfigures"/>
              <w:widowControl w:val="0"/>
              <w:tabs>
                <w:tab w:val="clear" w:pos="765"/>
                <w:tab w:val="left" w:pos="246"/>
                <w:tab w:val="decimal" w:pos="426"/>
                <w:tab w:val="right" w:pos="606"/>
              </w:tabs>
              <w:spacing w:line="240" w:lineRule="auto"/>
              <w:ind w:left="-114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" w:type="pct"/>
          </w:tcPr>
          <w:p w:rsidR="00270FCC" w:rsidRPr="00C72D13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270FCC" w:rsidRPr="00C72D13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:rsidR="00270FCC" w:rsidRPr="00C72D13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270FCC" w:rsidRPr="00C72D13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" w:type="pct"/>
          </w:tcPr>
          <w:p w:rsidR="00270FCC" w:rsidRPr="00C72D13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270FCC" w:rsidRPr="00C72D13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270FCC" w:rsidRPr="00C72D13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270FCC" w:rsidRPr="00C72D13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270FCC" w:rsidRPr="00C72D13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270FCC" w:rsidRPr="00C72D13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270FCC" w:rsidRPr="00C72D13" w:rsidRDefault="00270FCC" w:rsidP="005B07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72C9" w:rsidRPr="00C72D13" w:rsidTr="00FA6B32">
        <w:trPr>
          <w:trHeight w:hRule="exact" w:val="419"/>
        </w:trPr>
        <w:tc>
          <w:tcPr>
            <w:tcW w:w="1506" w:type="pct"/>
          </w:tcPr>
          <w:p w:rsidR="00CA6824" w:rsidRPr="00C72D13" w:rsidRDefault="00CA6824" w:rsidP="00CA6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right" w:pos="-288"/>
                <w:tab w:val="left" w:pos="-108"/>
              </w:tabs>
              <w:spacing w:line="240" w:lineRule="auto"/>
              <w:ind w:right="-25"/>
              <w:rPr>
                <w:rFonts w:ascii="Angsana New" w:hAnsi="Angsana New"/>
                <w:sz w:val="30"/>
                <w:szCs w:val="30"/>
                <w:cs/>
              </w:rPr>
            </w:pPr>
            <w:r w:rsidRPr="00C72D13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583" w:type="pct"/>
            <w:vAlign w:val="bottom"/>
          </w:tcPr>
          <w:p w:rsidR="00CA6824" w:rsidRPr="00C72D13" w:rsidRDefault="00CA6824" w:rsidP="00CB1B4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41,950</w:t>
            </w:r>
          </w:p>
        </w:tc>
        <w:tc>
          <w:tcPr>
            <w:tcW w:w="135" w:type="pct"/>
          </w:tcPr>
          <w:p w:rsidR="00CA6824" w:rsidRPr="00C72D13" w:rsidRDefault="00CA6824" w:rsidP="00CA6824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  <w:vAlign w:val="bottom"/>
          </w:tcPr>
          <w:p w:rsidR="00CA6824" w:rsidRPr="00CA6824" w:rsidRDefault="00605B2D" w:rsidP="00CB1B49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:rsidR="00CA6824" w:rsidRPr="00C72D13" w:rsidRDefault="00CA6824" w:rsidP="00CA6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CA6824" w:rsidRPr="00C72D13" w:rsidRDefault="00863471" w:rsidP="00CB1B49">
            <w:pPr>
              <w:pStyle w:val="acctfourfigures"/>
              <w:widowControl w:val="0"/>
              <w:tabs>
                <w:tab w:val="clear" w:pos="765"/>
                <w:tab w:val="decimal" w:pos="851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CA6824" w:rsidRPr="00C72D13" w:rsidRDefault="00CA6824" w:rsidP="00CA6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CA6824" w:rsidRPr="00C72D13" w:rsidRDefault="00863471" w:rsidP="00CB1B49">
            <w:pPr>
              <w:pStyle w:val="acctfourfigures"/>
              <w:widowControl w:val="0"/>
              <w:tabs>
                <w:tab w:val="clear" w:pos="765"/>
                <w:tab w:val="decimal" w:pos="889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:rsidR="00CA6824" w:rsidRPr="00C72D13" w:rsidRDefault="00CA6824" w:rsidP="00CA6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CA6824" w:rsidRPr="00C72D13" w:rsidRDefault="00863471" w:rsidP="00CB1B49">
            <w:pPr>
              <w:pStyle w:val="acctfourfigures"/>
              <w:widowControl w:val="0"/>
              <w:tabs>
                <w:tab w:val="clear" w:pos="765"/>
                <w:tab w:val="decimal" w:pos="842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41,950</w:t>
            </w:r>
          </w:p>
        </w:tc>
      </w:tr>
      <w:tr w:rsidR="00E772C9" w:rsidRPr="00C72D13" w:rsidTr="00FA6B32">
        <w:trPr>
          <w:trHeight w:hRule="exact" w:val="419"/>
        </w:trPr>
        <w:tc>
          <w:tcPr>
            <w:tcW w:w="1506" w:type="pct"/>
          </w:tcPr>
          <w:p w:rsidR="00CA6824" w:rsidRPr="00C72D13" w:rsidRDefault="00CA6824" w:rsidP="00CA6824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2D13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83" w:type="pct"/>
            <w:vAlign w:val="bottom"/>
          </w:tcPr>
          <w:p w:rsidR="00CA6824" w:rsidRPr="00C72D13" w:rsidRDefault="00CA6824" w:rsidP="00CB1B4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707,668</w:t>
            </w:r>
          </w:p>
        </w:tc>
        <w:tc>
          <w:tcPr>
            <w:tcW w:w="135" w:type="pct"/>
          </w:tcPr>
          <w:p w:rsidR="00CA6824" w:rsidRPr="00C72D13" w:rsidRDefault="00CA6824" w:rsidP="00CA6824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  <w:vAlign w:val="bottom"/>
          </w:tcPr>
          <w:p w:rsidR="00CA6824" w:rsidRPr="00CA6824" w:rsidRDefault="00863471" w:rsidP="00CB1B49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(70,922)</w:t>
            </w:r>
          </w:p>
        </w:tc>
        <w:tc>
          <w:tcPr>
            <w:tcW w:w="153" w:type="pct"/>
          </w:tcPr>
          <w:p w:rsidR="00CA6824" w:rsidRPr="00C72D13" w:rsidRDefault="00CA6824" w:rsidP="00CA6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CA6824" w:rsidRPr="00C72D13" w:rsidRDefault="00863471" w:rsidP="00CB1B49">
            <w:pPr>
              <w:pStyle w:val="acctfourfigures"/>
              <w:widowControl w:val="0"/>
              <w:tabs>
                <w:tab w:val="clear" w:pos="765"/>
                <w:tab w:val="decimal" w:pos="851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CA6824" w:rsidRPr="00C72D13" w:rsidRDefault="00CA6824" w:rsidP="00CA6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CA6824" w:rsidRPr="00C72D13" w:rsidRDefault="00863471" w:rsidP="00CB1B49">
            <w:pPr>
              <w:pStyle w:val="acctfourfigures"/>
              <w:widowControl w:val="0"/>
              <w:tabs>
                <w:tab w:val="clear" w:pos="765"/>
                <w:tab w:val="decimal" w:pos="889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</w:tcPr>
          <w:p w:rsidR="00CA6824" w:rsidRPr="00C72D13" w:rsidRDefault="00CA6824" w:rsidP="00CA6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CA6824" w:rsidRPr="00C72D13" w:rsidRDefault="00863471" w:rsidP="00CB1B49">
            <w:pPr>
              <w:pStyle w:val="acctfourfigures"/>
              <w:widowControl w:val="0"/>
              <w:tabs>
                <w:tab w:val="clear" w:pos="765"/>
                <w:tab w:val="decimal" w:pos="842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636,746</w:t>
            </w:r>
          </w:p>
        </w:tc>
      </w:tr>
      <w:tr w:rsidR="00E772C9" w:rsidRPr="00C72D13" w:rsidTr="00FA6B32">
        <w:trPr>
          <w:trHeight w:hRule="exact" w:val="794"/>
        </w:trPr>
        <w:tc>
          <w:tcPr>
            <w:tcW w:w="1506" w:type="pct"/>
          </w:tcPr>
          <w:p w:rsidR="00CA6824" w:rsidRPr="00C72D13" w:rsidRDefault="00CA6824" w:rsidP="00CA6824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2D13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:rsidR="00CA6824" w:rsidRPr="00C72D13" w:rsidRDefault="00CA6824" w:rsidP="00CA6824">
            <w:pPr>
              <w:widowControl w:val="0"/>
              <w:tabs>
                <w:tab w:val="clear" w:pos="227"/>
              </w:tabs>
              <w:spacing w:line="240" w:lineRule="auto"/>
              <w:ind w:left="252" w:right="-646" w:hanging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2D1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583" w:type="pct"/>
            <w:vAlign w:val="bottom"/>
          </w:tcPr>
          <w:p w:rsidR="00CA6824" w:rsidRPr="00C72D13" w:rsidRDefault="00CA6824" w:rsidP="00CB1B49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14,575</w:t>
            </w:r>
          </w:p>
        </w:tc>
        <w:tc>
          <w:tcPr>
            <w:tcW w:w="135" w:type="pct"/>
          </w:tcPr>
          <w:p w:rsidR="00CA6824" w:rsidRPr="00C72D13" w:rsidRDefault="00CA6824" w:rsidP="00CA6824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  <w:vAlign w:val="bottom"/>
          </w:tcPr>
          <w:p w:rsidR="00CA6824" w:rsidRPr="00CA6824" w:rsidRDefault="00863471" w:rsidP="00CB1B49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756</w:t>
            </w:r>
          </w:p>
        </w:tc>
        <w:tc>
          <w:tcPr>
            <w:tcW w:w="153" w:type="pct"/>
            <w:vAlign w:val="bottom"/>
          </w:tcPr>
          <w:p w:rsidR="00CA6824" w:rsidRPr="00C72D13" w:rsidRDefault="00CA6824" w:rsidP="00CA6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CA6824" w:rsidRPr="00C72D13" w:rsidRDefault="00863471" w:rsidP="00CB1B49">
            <w:pPr>
              <w:pStyle w:val="acctfourfigures"/>
              <w:widowControl w:val="0"/>
              <w:tabs>
                <w:tab w:val="clear" w:pos="765"/>
                <w:tab w:val="decimal" w:pos="851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vAlign w:val="bottom"/>
          </w:tcPr>
          <w:p w:rsidR="00CA6824" w:rsidRPr="00C72D13" w:rsidRDefault="00CA6824" w:rsidP="00CA6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vAlign w:val="bottom"/>
          </w:tcPr>
          <w:p w:rsidR="00CA6824" w:rsidRPr="00C72D13" w:rsidRDefault="00863471" w:rsidP="00CB1B49">
            <w:pPr>
              <w:pStyle w:val="acctfourfigures"/>
              <w:widowControl w:val="0"/>
              <w:tabs>
                <w:tab w:val="clear" w:pos="765"/>
                <w:tab w:val="decimal" w:pos="889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  <w:vAlign w:val="bottom"/>
          </w:tcPr>
          <w:p w:rsidR="00CA6824" w:rsidRPr="00C72D13" w:rsidRDefault="00CA6824" w:rsidP="00CA68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:rsidR="00CA6824" w:rsidRPr="00C72D13" w:rsidRDefault="00863471" w:rsidP="00CB1B49">
            <w:pPr>
              <w:pStyle w:val="acctfourfigures"/>
              <w:widowControl w:val="0"/>
              <w:tabs>
                <w:tab w:val="clear" w:pos="765"/>
                <w:tab w:val="decimal" w:pos="842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15,331</w:t>
            </w:r>
          </w:p>
        </w:tc>
      </w:tr>
      <w:tr w:rsidR="00FA6B32" w:rsidRPr="00C72D13" w:rsidTr="00FA6B32">
        <w:trPr>
          <w:trHeight w:hRule="exact" w:val="419"/>
        </w:trPr>
        <w:tc>
          <w:tcPr>
            <w:tcW w:w="1506" w:type="pct"/>
          </w:tcPr>
          <w:p w:rsidR="00FA6B32" w:rsidRPr="00C72D13" w:rsidRDefault="00FA6B32" w:rsidP="00FA6B3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2D13">
              <w:rPr>
                <w:rFonts w:ascii="Angsana New" w:hAnsi="Angsana New"/>
                <w:sz w:val="30"/>
                <w:szCs w:val="30"/>
                <w:cs/>
              </w:rPr>
              <w:t>ค่าใช้จ่ายเพื่อการลงทุน</w:t>
            </w:r>
          </w:p>
        </w:tc>
        <w:tc>
          <w:tcPr>
            <w:tcW w:w="583" w:type="pct"/>
            <w:vAlign w:val="bottom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22,254</w:t>
            </w:r>
          </w:p>
        </w:tc>
        <w:tc>
          <w:tcPr>
            <w:tcW w:w="135" w:type="pct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  <w:vAlign w:val="bottom"/>
          </w:tcPr>
          <w:p w:rsidR="00FA6B32" w:rsidRPr="00CA6824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9,730</w:t>
            </w:r>
          </w:p>
        </w:tc>
        <w:tc>
          <w:tcPr>
            <w:tcW w:w="153" w:type="pct"/>
            <w:vAlign w:val="bottom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51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89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  <w:vAlign w:val="bottom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42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31,984</w:t>
            </w:r>
          </w:p>
        </w:tc>
      </w:tr>
      <w:tr w:rsidR="00FA6B32" w:rsidRPr="00C72D13" w:rsidTr="00FA6B32">
        <w:trPr>
          <w:trHeight w:hRule="exact" w:val="419"/>
        </w:trPr>
        <w:tc>
          <w:tcPr>
            <w:tcW w:w="1506" w:type="pct"/>
          </w:tcPr>
          <w:p w:rsidR="00FA6B32" w:rsidRPr="00C72D13" w:rsidRDefault="00FA6B32" w:rsidP="00FA6B3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D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786,447</w:t>
            </w:r>
          </w:p>
        </w:tc>
        <w:tc>
          <w:tcPr>
            <w:tcW w:w="135" w:type="pct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(60,436)</w:t>
            </w:r>
          </w:p>
        </w:tc>
        <w:tc>
          <w:tcPr>
            <w:tcW w:w="153" w:type="pct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51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89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  <w:vAlign w:val="bottom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42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726,011</w:t>
            </w:r>
          </w:p>
        </w:tc>
      </w:tr>
      <w:tr w:rsidR="00FA6B32" w:rsidRPr="00C72D13" w:rsidTr="00FA6B32">
        <w:trPr>
          <w:trHeight w:val="326"/>
        </w:trPr>
        <w:tc>
          <w:tcPr>
            <w:tcW w:w="1506" w:type="pct"/>
            <w:vAlign w:val="center"/>
          </w:tcPr>
          <w:p w:rsidR="00FA6B32" w:rsidRPr="00C72D13" w:rsidRDefault="00FA6B32" w:rsidP="00FA6B32">
            <w:pPr>
              <w:widowControl w:val="0"/>
              <w:spacing w:line="240" w:lineRule="auto"/>
              <w:ind w:right="-64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4"/>
                <w:tab w:val="decimal" w:pos="1058"/>
              </w:tabs>
              <w:spacing w:line="240" w:lineRule="auto"/>
              <w:ind w:left="-10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</w:tcBorders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51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</w:tcBorders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89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42"/>
                <w:tab w:val="decimal" w:pos="9630"/>
              </w:tabs>
              <w:spacing w:line="240" w:lineRule="auto"/>
              <w:ind w:left="-109" w:right="-15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A6B32" w:rsidRPr="00C72D13" w:rsidTr="00FA6B32">
        <w:trPr>
          <w:trHeight w:val="419"/>
        </w:trPr>
        <w:tc>
          <w:tcPr>
            <w:tcW w:w="1506" w:type="pct"/>
            <w:vAlign w:val="center"/>
          </w:tcPr>
          <w:p w:rsidR="00FA6B32" w:rsidRPr="00C62344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  <w:tab w:val="decimal" w:pos="924"/>
              </w:tabs>
              <w:spacing w:line="240" w:lineRule="auto"/>
              <w:ind w:left="-107" w:right="-101" w:firstLine="107"/>
              <w:rPr>
                <w:rFonts w:ascii="Angsana New" w:hAnsi="Angsana New"/>
                <w:b/>
                <w:bCs/>
                <w:spacing w:val="-8"/>
                <w:sz w:val="30"/>
                <w:szCs w:val="30"/>
              </w:rPr>
            </w:pPr>
            <w:r w:rsidRPr="00C62344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3" w:type="pct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4"/>
              </w:tabs>
              <w:spacing w:line="240" w:lineRule="auto"/>
              <w:ind w:left="-107" w:right="887" w:firstLine="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  <w:tab w:val="decimal" w:pos="1058"/>
              </w:tabs>
              <w:spacing w:line="240" w:lineRule="auto"/>
              <w:ind w:left="-107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90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6" w:type="pct"/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51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6" w:type="pct"/>
            <w:gridSpan w:val="2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89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6"/>
                <w:tab w:val="decimal" w:pos="9630"/>
              </w:tabs>
              <w:spacing w:line="240" w:lineRule="auto"/>
              <w:ind w:left="-289"/>
              <w:jc w:val="right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42"/>
                <w:tab w:val="decimal" w:pos="9630"/>
              </w:tabs>
              <w:spacing w:line="240" w:lineRule="auto"/>
              <w:ind w:left="-109" w:right="-15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A6B32" w:rsidRPr="00C72D13" w:rsidTr="00FA6B32">
        <w:trPr>
          <w:trHeight w:val="419"/>
        </w:trPr>
        <w:tc>
          <w:tcPr>
            <w:tcW w:w="1506" w:type="pct"/>
            <w:vAlign w:val="center"/>
          </w:tcPr>
          <w:p w:rsidR="00FA6B32" w:rsidRPr="00C72D13" w:rsidRDefault="00FA6B32" w:rsidP="00FA6B3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2D13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583" w:type="pct"/>
            <w:vAlign w:val="bottom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(1,191,876)</w:t>
            </w:r>
          </w:p>
        </w:tc>
        <w:tc>
          <w:tcPr>
            <w:tcW w:w="135" w:type="pct"/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89,167</w:t>
            </w:r>
          </w:p>
        </w:tc>
        <w:tc>
          <w:tcPr>
            <w:tcW w:w="153" w:type="pct"/>
            <w:vAlign w:val="bottom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51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89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42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(1,102,709)</w:t>
            </w:r>
          </w:p>
        </w:tc>
      </w:tr>
      <w:tr w:rsidR="00FA6B32" w:rsidRPr="00C72D13" w:rsidTr="00FA6B32">
        <w:trPr>
          <w:trHeight w:val="419"/>
        </w:trPr>
        <w:tc>
          <w:tcPr>
            <w:tcW w:w="1506" w:type="pct"/>
            <w:vAlign w:val="center"/>
          </w:tcPr>
          <w:p w:rsidR="00FA6B32" w:rsidRPr="00C72D13" w:rsidRDefault="00FA6B32" w:rsidP="00FA6B3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2D13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83" w:type="pct"/>
            <w:vAlign w:val="bottom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(5,107)</w:t>
            </w:r>
          </w:p>
        </w:tc>
        <w:tc>
          <w:tcPr>
            <w:tcW w:w="135" w:type="pct"/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1,179</w:t>
            </w:r>
          </w:p>
        </w:tc>
        <w:tc>
          <w:tcPr>
            <w:tcW w:w="153" w:type="pct"/>
            <w:vAlign w:val="bottom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51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89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  <w:shd w:val="clear" w:color="auto" w:fill="auto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FA6B32" w:rsidRPr="00C72D13" w:rsidRDefault="00863471" w:rsidP="00863471">
            <w:pPr>
              <w:pStyle w:val="acctfourfigures"/>
              <w:widowControl w:val="0"/>
              <w:tabs>
                <w:tab w:val="clear" w:pos="765"/>
                <w:tab w:val="decimal" w:pos="842"/>
              </w:tabs>
              <w:spacing w:line="240" w:lineRule="auto"/>
              <w:ind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(3,928)</w:t>
            </w:r>
          </w:p>
        </w:tc>
      </w:tr>
      <w:tr w:rsidR="00FA6B32" w:rsidRPr="00C72D13" w:rsidTr="00FA6B32">
        <w:trPr>
          <w:trHeight w:val="419"/>
        </w:trPr>
        <w:tc>
          <w:tcPr>
            <w:tcW w:w="1506" w:type="pct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680"/>
                <w:tab w:val="clear" w:pos="3515"/>
                <w:tab w:val="decimal" w:pos="699"/>
              </w:tabs>
              <w:spacing w:line="240" w:lineRule="auto"/>
              <w:ind w:left="252" w:right="7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2D13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(97,154)</w:t>
            </w:r>
          </w:p>
        </w:tc>
        <w:tc>
          <w:tcPr>
            <w:tcW w:w="135" w:type="pct"/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  <w:tcBorders>
              <w:bottom w:val="single" w:sz="4" w:space="0" w:color="auto"/>
            </w:tcBorders>
            <w:vAlign w:val="center"/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3" w:type="pct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center"/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51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single" w:sz="4" w:space="0" w:color="auto"/>
            </w:tcBorders>
            <w:vAlign w:val="center"/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89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3,455</w:t>
            </w:r>
          </w:p>
        </w:tc>
        <w:tc>
          <w:tcPr>
            <w:tcW w:w="153" w:type="pct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vAlign w:val="center"/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42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(93,699)</w:t>
            </w:r>
          </w:p>
        </w:tc>
      </w:tr>
      <w:tr w:rsidR="00FA6B32" w:rsidRPr="00C72D13" w:rsidTr="00FA6B32">
        <w:trPr>
          <w:trHeight w:val="419"/>
        </w:trPr>
        <w:tc>
          <w:tcPr>
            <w:tcW w:w="1506" w:type="pct"/>
            <w:vAlign w:val="center"/>
          </w:tcPr>
          <w:p w:rsidR="00FA6B32" w:rsidRPr="00C72D13" w:rsidRDefault="00FA6B32" w:rsidP="00FA6B3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D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(1,294,137)</w:t>
            </w:r>
          </w:p>
        </w:tc>
        <w:tc>
          <w:tcPr>
            <w:tcW w:w="135" w:type="pct"/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90,346</w:t>
            </w:r>
          </w:p>
        </w:tc>
        <w:tc>
          <w:tcPr>
            <w:tcW w:w="153" w:type="pct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51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89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3,455</w:t>
            </w:r>
          </w:p>
        </w:tc>
        <w:tc>
          <w:tcPr>
            <w:tcW w:w="153" w:type="pct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42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(1,200,336)</w:t>
            </w:r>
          </w:p>
        </w:tc>
      </w:tr>
      <w:tr w:rsidR="00FA6B32" w:rsidRPr="00C72D13" w:rsidTr="00FA6B32">
        <w:trPr>
          <w:trHeight w:val="419"/>
        </w:trPr>
        <w:tc>
          <w:tcPr>
            <w:tcW w:w="1506" w:type="pct"/>
            <w:vAlign w:val="center"/>
          </w:tcPr>
          <w:p w:rsidR="00FA6B32" w:rsidRPr="00C72D13" w:rsidRDefault="00FA6B32" w:rsidP="00FA6B32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4"/>
                <w:tab w:val="decimal" w:pos="924"/>
              </w:tabs>
              <w:spacing w:line="240" w:lineRule="auto"/>
              <w:ind w:left="-107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" w:type="pct"/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  <w:tcBorders>
              <w:top w:val="sing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51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89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42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A6B32" w:rsidRPr="00C72D13" w:rsidTr="00FA6B32">
        <w:trPr>
          <w:trHeight w:val="64"/>
        </w:trPr>
        <w:tc>
          <w:tcPr>
            <w:tcW w:w="1506" w:type="pct"/>
            <w:vAlign w:val="center"/>
          </w:tcPr>
          <w:p w:rsidR="00FA6B32" w:rsidRPr="00C72D13" w:rsidRDefault="00FA6B32" w:rsidP="00FA6B32">
            <w:pPr>
              <w:widowControl w:val="0"/>
              <w:tabs>
                <w:tab w:val="decimal" w:pos="831"/>
              </w:tabs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2D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864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(507,690)</w:t>
            </w:r>
          </w:p>
        </w:tc>
        <w:tc>
          <w:tcPr>
            <w:tcW w:w="135" w:type="pct"/>
            <w:vAlign w:val="center"/>
          </w:tcPr>
          <w:p w:rsidR="00FA6B32" w:rsidRPr="00C72D13" w:rsidRDefault="00FA6B32" w:rsidP="00FA6B32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7" w:type="pct"/>
            <w:gridSpan w:val="2"/>
            <w:tcBorders>
              <w:bottom w:val="double" w:sz="4" w:space="0" w:color="auto"/>
            </w:tcBorders>
            <w:vAlign w:val="center"/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29,910</w:t>
            </w:r>
          </w:p>
        </w:tc>
        <w:tc>
          <w:tcPr>
            <w:tcW w:w="153" w:type="pct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914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vAlign w:val="center"/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51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bottom w:val="double" w:sz="4" w:space="0" w:color="auto"/>
            </w:tcBorders>
            <w:vAlign w:val="center"/>
          </w:tcPr>
          <w:p w:rsidR="00FA6B32" w:rsidRPr="00C72D13" w:rsidRDefault="00863471" w:rsidP="00FA6B32">
            <w:pPr>
              <w:pStyle w:val="acctfourfigures"/>
              <w:widowControl w:val="0"/>
              <w:tabs>
                <w:tab w:val="clear" w:pos="765"/>
                <w:tab w:val="decimal" w:pos="889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3,455</w:t>
            </w:r>
          </w:p>
        </w:tc>
        <w:tc>
          <w:tcPr>
            <w:tcW w:w="153" w:type="pct"/>
            <w:vAlign w:val="center"/>
          </w:tcPr>
          <w:p w:rsidR="00FA6B32" w:rsidRPr="00C72D13" w:rsidRDefault="00FA6B32" w:rsidP="00FA6B3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  <w:tab w:val="decimal" w:pos="1058"/>
                <w:tab w:val="decimal" w:pos="9630"/>
              </w:tabs>
              <w:spacing w:line="240" w:lineRule="auto"/>
              <w:ind w:left="-2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A6B32" w:rsidRPr="00C72D13" w:rsidRDefault="00253592" w:rsidP="00FA6B32">
            <w:pPr>
              <w:pStyle w:val="acctfourfigures"/>
              <w:widowControl w:val="0"/>
              <w:tabs>
                <w:tab w:val="clear" w:pos="765"/>
                <w:tab w:val="decimal" w:pos="842"/>
              </w:tabs>
              <w:spacing w:line="240" w:lineRule="auto"/>
              <w:ind w:left="-289" w:right="-10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634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474,325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:rsidR="00B662A3" w:rsidRDefault="00B662A3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8"/>
        <w:gridCol w:w="1075"/>
        <w:gridCol w:w="273"/>
        <w:gridCol w:w="1081"/>
        <w:gridCol w:w="273"/>
        <w:gridCol w:w="1081"/>
        <w:gridCol w:w="261"/>
        <w:gridCol w:w="1090"/>
        <w:gridCol w:w="271"/>
        <w:gridCol w:w="1077"/>
      </w:tblGrid>
      <w:tr w:rsidR="00292E7F" w:rsidRPr="00C72D13" w:rsidTr="00B07249">
        <w:trPr>
          <w:trHeight w:hRule="exact" w:val="419"/>
        </w:trPr>
        <w:tc>
          <w:tcPr>
            <w:tcW w:w="1504" w:type="pct"/>
            <w:vAlign w:val="bottom"/>
          </w:tcPr>
          <w:p w:rsidR="00292E7F" w:rsidRPr="00C72D13" w:rsidRDefault="00292E7F" w:rsidP="00D6212F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96" w:type="pct"/>
            <w:gridSpan w:val="9"/>
          </w:tcPr>
          <w:p w:rsidR="00292E7F" w:rsidRPr="00C72D13" w:rsidRDefault="00292E7F" w:rsidP="00D6212F">
            <w:pPr>
              <w:pStyle w:val="acctfourfigures"/>
              <w:widowControl w:val="0"/>
              <w:tabs>
                <w:tab w:val="clear" w:pos="765"/>
                <w:tab w:val="left" w:pos="-377"/>
              </w:tabs>
              <w:spacing w:line="240" w:lineRule="auto"/>
              <w:ind w:left="-737"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07249" w:rsidRPr="00C72D13" w:rsidTr="00224796">
        <w:trPr>
          <w:trHeight w:hRule="exact" w:val="419"/>
        </w:trPr>
        <w:tc>
          <w:tcPr>
            <w:tcW w:w="1504" w:type="pct"/>
            <w:vAlign w:val="bottom"/>
          </w:tcPr>
          <w:p w:rsidR="00B07249" w:rsidRPr="00C72D13" w:rsidRDefault="00B07249" w:rsidP="00D6212F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vAlign w:val="bottom"/>
          </w:tcPr>
          <w:p w:rsidR="00B07249" w:rsidRPr="00C72D13" w:rsidRDefault="00B07249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7" w:type="pct"/>
            <w:vAlign w:val="bottom"/>
          </w:tcPr>
          <w:p w:rsidR="00B07249" w:rsidRPr="00B07249" w:rsidRDefault="00B07249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pacing w:val="-1"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tcBorders>
              <w:bottom w:val="single" w:sz="4" w:space="0" w:color="auto"/>
            </w:tcBorders>
            <w:vAlign w:val="bottom"/>
          </w:tcPr>
          <w:p w:rsidR="00B07249" w:rsidRPr="00B07249" w:rsidRDefault="00B07249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96"/>
              <w:jc w:val="center"/>
              <w:rPr>
                <w:rFonts w:asciiTheme="majorBidi" w:hAnsiTheme="majorBidi" w:cstheme="majorBidi"/>
                <w:i/>
                <w:iCs/>
                <w:spacing w:val="-1"/>
                <w:sz w:val="30"/>
                <w:szCs w:val="30"/>
              </w:rPr>
            </w:pPr>
            <w:r w:rsidRPr="00B07249">
              <w:rPr>
                <w:rFonts w:asciiTheme="majorBidi" w:hAnsiTheme="majorBidi" w:cstheme="majorBidi"/>
                <w:spacing w:val="-1"/>
                <w:sz w:val="30"/>
                <w:szCs w:val="30"/>
                <w:cs/>
              </w:rPr>
              <w:t>บันทึกเป็น (รายจ่าย)/รายได้ใน</w:t>
            </w:r>
          </w:p>
        </w:tc>
        <w:tc>
          <w:tcPr>
            <w:tcW w:w="141" w:type="pct"/>
            <w:vAlign w:val="bottom"/>
          </w:tcPr>
          <w:p w:rsidR="00B07249" w:rsidRPr="00B07249" w:rsidRDefault="00B07249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pacing w:val="-1"/>
                <w:sz w:val="30"/>
                <w:szCs w:val="30"/>
              </w:rPr>
            </w:pPr>
          </w:p>
        </w:tc>
        <w:tc>
          <w:tcPr>
            <w:tcW w:w="588" w:type="pct"/>
          </w:tcPr>
          <w:p w:rsidR="00B07249" w:rsidRPr="00C72D13" w:rsidRDefault="00B07249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</w:p>
        </w:tc>
        <w:tc>
          <w:tcPr>
            <w:tcW w:w="146" w:type="pct"/>
            <w:vAlign w:val="bottom"/>
          </w:tcPr>
          <w:p w:rsidR="00B07249" w:rsidRPr="00C72D13" w:rsidRDefault="00B07249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B07249" w:rsidRPr="00C72D13" w:rsidRDefault="00B07249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B07249" w:rsidRPr="00C72D13" w:rsidTr="00B07249">
        <w:trPr>
          <w:trHeight w:hRule="exact" w:val="419"/>
        </w:trPr>
        <w:tc>
          <w:tcPr>
            <w:tcW w:w="1504" w:type="pct"/>
            <w:vAlign w:val="bottom"/>
          </w:tcPr>
          <w:p w:rsidR="00292E7F" w:rsidRPr="00C72D13" w:rsidRDefault="00292E7F" w:rsidP="00D6212F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vAlign w:val="bottom"/>
          </w:tcPr>
          <w:p w:rsidR="00292E7F" w:rsidRPr="00C72D13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  <w:p w:rsidR="00292E7F" w:rsidRPr="00C72D13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255</w:t>
            </w: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7" w:type="pct"/>
            <w:vAlign w:val="bottom"/>
          </w:tcPr>
          <w:p w:rsidR="00292E7F" w:rsidRPr="00C72D13" w:rsidRDefault="00292E7F" w:rsidP="00D6212F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  <w:vAlign w:val="bottom"/>
          </w:tcPr>
          <w:p w:rsidR="00292E7F" w:rsidRPr="00C72D13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147" w:type="pct"/>
            <w:vAlign w:val="bottom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</w:t>
            </w:r>
          </w:p>
        </w:tc>
        <w:tc>
          <w:tcPr>
            <w:tcW w:w="141" w:type="pct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</w:t>
            </w:r>
          </w:p>
        </w:tc>
        <w:tc>
          <w:tcPr>
            <w:tcW w:w="146" w:type="pct"/>
            <w:vAlign w:val="bottom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292E7F" w:rsidRPr="00C72D13" w:rsidRDefault="00EB5B8F" w:rsidP="00B215BC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B215B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กันย</w:t>
            </w:r>
            <w:r w:rsidRPr="00C72D1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ายน</w:t>
            </w:r>
          </w:p>
        </w:tc>
      </w:tr>
      <w:tr w:rsidR="00B07249" w:rsidRPr="00C72D13" w:rsidTr="00B07249">
        <w:trPr>
          <w:trHeight w:hRule="exact" w:val="419"/>
        </w:trPr>
        <w:tc>
          <w:tcPr>
            <w:tcW w:w="1504" w:type="pct"/>
            <w:vAlign w:val="bottom"/>
          </w:tcPr>
          <w:p w:rsidR="00292E7F" w:rsidRPr="00C72D13" w:rsidRDefault="00292E7F" w:rsidP="00D6212F">
            <w:pPr>
              <w:widowControl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vAlign w:val="bottom"/>
          </w:tcPr>
          <w:p w:rsidR="00292E7F" w:rsidRPr="00C72D13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25</w:t>
            </w: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47" w:type="pct"/>
            <w:vAlign w:val="bottom"/>
          </w:tcPr>
          <w:p w:rsidR="00292E7F" w:rsidRPr="00C72D13" w:rsidRDefault="00292E7F" w:rsidP="00D6212F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  <w:vAlign w:val="bottom"/>
          </w:tcPr>
          <w:p w:rsidR="00292E7F" w:rsidRPr="00C72D13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147" w:type="pct"/>
            <w:vAlign w:val="bottom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141" w:type="pct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46" w:type="pct"/>
            <w:vAlign w:val="bottom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292E7F" w:rsidRPr="00C72D13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25</w:t>
            </w: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292E7F" w:rsidRPr="00C72D13" w:rsidTr="00B07249">
        <w:trPr>
          <w:trHeight w:hRule="exact" w:val="419"/>
        </w:trPr>
        <w:tc>
          <w:tcPr>
            <w:tcW w:w="1504" w:type="pct"/>
          </w:tcPr>
          <w:p w:rsidR="00292E7F" w:rsidRPr="00C72D13" w:rsidRDefault="00292E7F" w:rsidP="00D6212F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96" w:type="pct"/>
            <w:gridSpan w:val="9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72D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7249" w:rsidRPr="00C72D13" w:rsidTr="00B07249">
        <w:trPr>
          <w:trHeight w:hRule="exact" w:val="419"/>
        </w:trPr>
        <w:tc>
          <w:tcPr>
            <w:tcW w:w="1504" w:type="pct"/>
          </w:tcPr>
          <w:p w:rsidR="00270FCC" w:rsidRPr="00B07249" w:rsidRDefault="00270FCC" w:rsidP="00135EB8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-110"/>
              <w:jc w:val="thaiDistribute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 w:bidi="th-TH"/>
              </w:rPr>
            </w:pPr>
            <w:r w:rsidRPr="00B07249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80" w:type="pct"/>
          </w:tcPr>
          <w:p w:rsidR="00270FCC" w:rsidRPr="00C72D13" w:rsidRDefault="00270FCC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</w:tcPr>
          <w:p w:rsidR="00270FCC" w:rsidRPr="00C72D13" w:rsidRDefault="00270FCC" w:rsidP="00D6212F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</w:tcPr>
          <w:p w:rsidR="00270FCC" w:rsidRPr="00C72D13" w:rsidRDefault="00270FCC" w:rsidP="00D6212F">
            <w:pPr>
              <w:pStyle w:val="acctfourfigures"/>
              <w:widowControl w:val="0"/>
              <w:tabs>
                <w:tab w:val="clear" w:pos="765"/>
                <w:tab w:val="left" w:pos="246"/>
                <w:tab w:val="decimal" w:pos="426"/>
                <w:tab w:val="right" w:pos="60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" w:type="pct"/>
          </w:tcPr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12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7249" w:rsidRPr="00C72D13" w:rsidTr="00B07249">
        <w:trPr>
          <w:trHeight w:hRule="exact" w:val="419"/>
        </w:trPr>
        <w:tc>
          <w:tcPr>
            <w:tcW w:w="1504" w:type="pct"/>
          </w:tcPr>
          <w:p w:rsidR="00292E7F" w:rsidRPr="00C72D13" w:rsidRDefault="00292E7F" w:rsidP="00565CF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right" w:pos="-288"/>
                <w:tab w:val="left" w:pos="-108"/>
              </w:tabs>
              <w:spacing w:line="240" w:lineRule="auto"/>
              <w:ind w:right="-2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580" w:type="pct"/>
          </w:tcPr>
          <w:p w:rsidR="00292E7F" w:rsidRPr="00C72D13" w:rsidRDefault="00292E7F" w:rsidP="00B07249">
            <w:pPr>
              <w:pStyle w:val="acctfourfigures"/>
              <w:widowControl w:val="0"/>
              <w:tabs>
                <w:tab w:val="clear" w:pos="765"/>
                <w:tab w:val="decimal" w:pos="859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42,000</w:t>
            </w:r>
          </w:p>
        </w:tc>
        <w:tc>
          <w:tcPr>
            <w:tcW w:w="147" w:type="pct"/>
          </w:tcPr>
          <w:p w:rsidR="00292E7F" w:rsidRPr="00C72D13" w:rsidRDefault="00292E7F" w:rsidP="00D6212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</w:tcPr>
          <w:p w:rsidR="00292E7F" w:rsidRPr="00C72D13" w:rsidRDefault="00B215BC" w:rsidP="00B07249">
            <w:pPr>
              <w:pStyle w:val="acctfourfigures"/>
              <w:widowControl w:val="0"/>
              <w:tabs>
                <w:tab w:val="clear" w:pos="765"/>
                <w:tab w:val="decimal" w:pos="88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292E7F" w:rsidRPr="00C72D13" w:rsidRDefault="00B215BC" w:rsidP="00B0724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left="-107" w:right="-107" w:hanging="1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292E7F" w:rsidRPr="00C72D13" w:rsidRDefault="00B215BC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1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292E7F" w:rsidRPr="00C72D13" w:rsidRDefault="00B215BC" w:rsidP="00B07249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42,000</w:t>
            </w:r>
          </w:p>
        </w:tc>
      </w:tr>
      <w:tr w:rsidR="00B07249" w:rsidRPr="00C72D13" w:rsidTr="00B07249">
        <w:trPr>
          <w:trHeight w:hRule="exact" w:val="419"/>
        </w:trPr>
        <w:tc>
          <w:tcPr>
            <w:tcW w:w="1504" w:type="pct"/>
          </w:tcPr>
          <w:p w:rsidR="00EB5B8F" w:rsidRPr="00C72D13" w:rsidRDefault="00EB5B8F" w:rsidP="00EB5B8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80" w:type="pct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59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824,112</w:t>
            </w:r>
          </w:p>
        </w:tc>
        <w:tc>
          <w:tcPr>
            <w:tcW w:w="147" w:type="pct"/>
          </w:tcPr>
          <w:p w:rsidR="00EB5B8F" w:rsidRPr="00C72D13" w:rsidRDefault="00EB5B8F" w:rsidP="00EB5B8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</w:tcPr>
          <w:p w:rsidR="00EB5B8F" w:rsidRPr="00C72D13" w:rsidRDefault="00B215BC" w:rsidP="00B07249">
            <w:pPr>
              <w:pStyle w:val="acctfourfigures"/>
              <w:widowControl w:val="0"/>
              <w:tabs>
                <w:tab w:val="clear" w:pos="765"/>
                <w:tab w:val="decimal" w:pos="88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15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(75,048)</w:t>
            </w:r>
          </w:p>
        </w:tc>
        <w:tc>
          <w:tcPr>
            <w:tcW w:w="147" w:type="pct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EB5B8F" w:rsidRPr="00C72D13" w:rsidRDefault="00B215BC" w:rsidP="00B0724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left="-107" w:right="-107" w:hanging="1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EB5B8F" w:rsidRPr="00C72D13" w:rsidRDefault="00B215BC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1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EB5B8F" w:rsidRPr="00C72D13" w:rsidRDefault="00B215BC" w:rsidP="00B07249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15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749,064</w:t>
            </w:r>
          </w:p>
        </w:tc>
      </w:tr>
      <w:tr w:rsidR="00B07249" w:rsidRPr="00C72D13" w:rsidTr="00B07249">
        <w:trPr>
          <w:trHeight w:hRule="exact" w:val="794"/>
        </w:trPr>
        <w:tc>
          <w:tcPr>
            <w:tcW w:w="1504" w:type="pct"/>
          </w:tcPr>
          <w:p w:rsidR="00EB5B8F" w:rsidRPr="00C72D13" w:rsidRDefault="00EB5B8F" w:rsidP="00EB5B8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:rsidR="00EB5B8F" w:rsidRPr="00C72D13" w:rsidRDefault="00EB5B8F" w:rsidP="00EB5B8F">
            <w:pPr>
              <w:widowControl w:val="0"/>
              <w:tabs>
                <w:tab w:val="clear" w:pos="227"/>
              </w:tabs>
              <w:spacing w:line="240" w:lineRule="auto"/>
              <w:ind w:left="252" w:right="-646" w:hanging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580" w:type="pct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59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59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12,769</w:t>
            </w:r>
          </w:p>
        </w:tc>
        <w:tc>
          <w:tcPr>
            <w:tcW w:w="147" w:type="pct"/>
          </w:tcPr>
          <w:p w:rsidR="00EB5B8F" w:rsidRPr="00C72D13" w:rsidRDefault="00EB5B8F" w:rsidP="00EB5B8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</w:tcPr>
          <w:p w:rsidR="00B215BC" w:rsidRDefault="00B215BC" w:rsidP="00B07249">
            <w:pPr>
              <w:pStyle w:val="acctfourfigures"/>
              <w:widowControl w:val="0"/>
              <w:tabs>
                <w:tab w:val="clear" w:pos="765"/>
                <w:tab w:val="decimal" w:pos="88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EB5B8F" w:rsidRPr="00C72D13" w:rsidRDefault="00B215BC" w:rsidP="00B07249">
            <w:pPr>
              <w:pStyle w:val="acctfourfigures"/>
              <w:widowControl w:val="0"/>
              <w:tabs>
                <w:tab w:val="clear" w:pos="765"/>
                <w:tab w:val="decimal" w:pos="88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15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1,433</w:t>
            </w:r>
          </w:p>
        </w:tc>
        <w:tc>
          <w:tcPr>
            <w:tcW w:w="147" w:type="pct"/>
            <w:vAlign w:val="bottom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EB5B8F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left="-107" w:right="-107" w:hanging="1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B215BC" w:rsidRPr="00C72D13" w:rsidRDefault="00B215BC" w:rsidP="00B0724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left="-107" w:right="-107" w:hanging="1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EB5B8F" w:rsidRDefault="00EB5B8F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B215BC" w:rsidRPr="00C72D13" w:rsidRDefault="00B215BC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1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EB5B8F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B215BC" w:rsidRPr="00C72D13" w:rsidRDefault="00B215BC" w:rsidP="00B07249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215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14,202</w:t>
            </w:r>
          </w:p>
        </w:tc>
      </w:tr>
      <w:tr w:rsidR="00B07249" w:rsidRPr="00C72D13" w:rsidTr="00B07249">
        <w:trPr>
          <w:trHeight w:hRule="exact" w:val="419"/>
        </w:trPr>
        <w:tc>
          <w:tcPr>
            <w:tcW w:w="1504" w:type="pct"/>
          </w:tcPr>
          <w:p w:rsidR="00EB5B8F" w:rsidRPr="00C72D13" w:rsidRDefault="00EB5B8F" w:rsidP="00EB5B8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ค่าใช้จ่ายเพื่อการลงทุน</w:t>
            </w:r>
          </w:p>
        </w:tc>
        <w:tc>
          <w:tcPr>
            <w:tcW w:w="580" w:type="pct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59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41,672</w:t>
            </w:r>
          </w:p>
        </w:tc>
        <w:tc>
          <w:tcPr>
            <w:tcW w:w="147" w:type="pct"/>
          </w:tcPr>
          <w:p w:rsidR="00EB5B8F" w:rsidRPr="00C72D13" w:rsidRDefault="00EB5B8F" w:rsidP="00EB5B8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</w:tcPr>
          <w:p w:rsidR="00EB5B8F" w:rsidRPr="00C72D13" w:rsidRDefault="00B215BC" w:rsidP="00B07249">
            <w:pPr>
              <w:pStyle w:val="acctfourfigures"/>
              <w:widowControl w:val="0"/>
              <w:tabs>
                <w:tab w:val="clear" w:pos="765"/>
                <w:tab w:val="decimal" w:pos="88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15B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(20</w:t>
            </w:r>
            <w:r w:rsidRPr="00B215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215B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193)</w:t>
            </w:r>
          </w:p>
        </w:tc>
        <w:tc>
          <w:tcPr>
            <w:tcW w:w="147" w:type="pct"/>
            <w:vAlign w:val="bottom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EB5B8F" w:rsidRPr="00C72D13" w:rsidRDefault="00B215BC" w:rsidP="00B0724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left="-107" w:right="-107" w:hanging="1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EB5B8F" w:rsidRPr="00C72D13" w:rsidRDefault="00B215BC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1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EB5B8F" w:rsidRPr="00C72D13" w:rsidRDefault="00B215BC" w:rsidP="00B07249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15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21,479</w:t>
            </w:r>
          </w:p>
        </w:tc>
      </w:tr>
      <w:tr w:rsidR="00B07249" w:rsidRPr="00C72D13" w:rsidTr="00B07249">
        <w:trPr>
          <w:trHeight w:hRule="exact" w:val="419"/>
        </w:trPr>
        <w:tc>
          <w:tcPr>
            <w:tcW w:w="1504" w:type="pct"/>
          </w:tcPr>
          <w:p w:rsidR="00EB5B8F" w:rsidRPr="00C72D13" w:rsidRDefault="00EB5B8F" w:rsidP="00EB5B8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59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4,246</w:t>
            </w:r>
          </w:p>
        </w:tc>
        <w:tc>
          <w:tcPr>
            <w:tcW w:w="147" w:type="pct"/>
          </w:tcPr>
          <w:p w:rsidR="00EB5B8F" w:rsidRPr="00C72D13" w:rsidRDefault="00EB5B8F" w:rsidP="00EB5B8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EB5B8F" w:rsidRPr="00C72D13" w:rsidRDefault="00B215BC" w:rsidP="00B07249">
            <w:pPr>
              <w:pStyle w:val="acctfourfigures"/>
              <w:widowControl w:val="0"/>
              <w:tabs>
                <w:tab w:val="clear" w:pos="765"/>
                <w:tab w:val="decimal" w:pos="88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215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(4,246)</w:t>
            </w:r>
          </w:p>
        </w:tc>
        <w:tc>
          <w:tcPr>
            <w:tcW w:w="147" w:type="pct"/>
            <w:vAlign w:val="bottom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EB5B8F" w:rsidRPr="00C72D13" w:rsidRDefault="00B215BC" w:rsidP="00B0724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left="-107" w:right="-107" w:hanging="1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EB5B8F" w:rsidRPr="00C72D13" w:rsidRDefault="00B215BC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1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EB5B8F" w:rsidRPr="00C72D13" w:rsidRDefault="00B215BC" w:rsidP="00B07249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07249" w:rsidRPr="00C72D13" w:rsidTr="00B07249">
        <w:trPr>
          <w:trHeight w:hRule="exact" w:val="419"/>
        </w:trPr>
        <w:tc>
          <w:tcPr>
            <w:tcW w:w="1504" w:type="pct"/>
          </w:tcPr>
          <w:p w:rsidR="00292E7F" w:rsidRPr="00C72D13" w:rsidRDefault="00292E7F" w:rsidP="00D6212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:rsidR="00292E7F" w:rsidRPr="00C72D13" w:rsidRDefault="00292E7F" w:rsidP="00B07249">
            <w:pPr>
              <w:pStyle w:val="acctfourfigures"/>
              <w:widowControl w:val="0"/>
              <w:tabs>
                <w:tab w:val="clear" w:pos="765"/>
                <w:tab w:val="decimal" w:pos="859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924,799</w:t>
            </w:r>
          </w:p>
        </w:tc>
        <w:tc>
          <w:tcPr>
            <w:tcW w:w="147" w:type="pct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:rsidR="00292E7F" w:rsidRPr="00C72D13" w:rsidRDefault="00B215BC" w:rsidP="00B07249">
            <w:pPr>
              <w:pStyle w:val="acctfourfigures"/>
              <w:widowControl w:val="0"/>
              <w:tabs>
                <w:tab w:val="clear" w:pos="765"/>
                <w:tab w:val="decimal" w:pos="88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15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(98,054)</w:t>
            </w:r>
          </w:p>
        </w:tc>
        <w:tc>
          <w:tcPr>
            <w:tcW w:w="147" w:type="pct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:rsidR="00292E7F" w:rsidRPr="00C72D13" w:rsidRDefault="00B215BC" w:rsidP="00B0724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left="-107" w:right="-107" w:hanging="1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292E7F" w:rsidRPr="00C72D13" w:rsidRDefault="00B215BC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:rsidR="00292E7F" w:rsidRPr="00C72D13" w:rsidRDefault="00B215BC" w:rsidP="00B07249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215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826,745</w:t>
            </w:r>
          </w:p>
        </w:tc>
      </w:tr>
      <w:tr w:rsidR="00B07249" w:rsidRPr="00C72D13" w:rsidTr="00B07249">
        <w:trPr>
          <w:trHeight w:val="326"/>
        </w:trPr>
        <w:tc>
          <w:tcPr>
            <w:tcW w:w="1504" w:type="pct"/>
            <w:vAlign w:val="center"/>
          </w:tcPr>
          <w:p w:rsidR="00292E7F" w:rsidRPr="00C72D13" w:rsidRDefault="00292E7F" w:rsidP="00D6212F">
            <w:pPr>
              <w:widowControl w:val="0"/>
              <w:spacing w:line="240" w:lineRule="auto"/>
              <w:ind w:right="-6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292E7F" w:rsidRPr="00C72D13" w:rsidRDefault="00292E7F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  <w:tab w:val="decimal" w:pos="1058"/>
              </w:tabs>
              <w:spacing w:line="240" w:lineRule="auto"/>
              <w:ind w:left="-107" w:right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292E7F" w:rsidRPr="00C72D13" w:rsidRDefault="00292E7F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  <w:tab w:val="decimal" w:pos="426"/>
                <w:tab w:val="right" w:pos="606"/>
                <w:tab w:val="decimal" w:pos="886"/>
                <w:tab w:val="decimal" w:pos="914"/>
              </w:tabs>
              <w:spacing w:line="240" w:lineRule="auto"/>
              <w:ind w:left="-114" w:right="-1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center"/>
          </w:tcPr>
          <w:p w:rsidR="00292E7F" w:rsidRPr="00C72D13" w:rsidRDefault="00292E7F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7" w:right="-107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292E7F" w:rsidRPr="00C72D13" w:rsidRDefault="00292E7F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890"/>
                <w:tab w:val="decimal" w:pos="1058"/>
              </w:tabs>
              <w:spacing w:line="240" w:lineRule="auto"/>
              <w:ind w:left="-107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:rsidR="00292E7F" w:rsidRPr="00C72D13" w:rsidRDefault="00292E7F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158"/>
              </w:tabs>
              <w:spacing w:line="240" w:lineRule="auto"/>
              <w:ind w:left="-289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7249" w:rsidRPr="00C72D13" w:rsidTr="00B07249">
        <w:trPr>
          <w:trHeight w:val="419"/>
        </w:trPr>
        <w:tc>
          <w:tcPr>
            <w:tcW w:w="1504" w:type="pct"/>
            <w:vAlign w:val="center"/>
          </w:tcPr>
          <w:p w:rsidR="00270FCC" w:rsidRPr="00B07249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07" w:right="78" w:firstLine="107"/>
              <w:jc w:val="both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</w:rPr>
            </w:pPr>
            <w:r w:rsidRPr="00B07249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0" w:type="pct"/>
            <w:vAlign w:val="center"/>
          </w:tcPr>
          <w:p w:rsidR="00270FCC" w:rsidRPr="00C72D13" w:rsidRDefault="00270FCC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7" w:right="78" w:firstLine="10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:rsidR="00270FCC" w:rsidRPr="00C72D13" w:rsidRDefault="00270FCC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  <w:tab w:val="decimal" w:pos="426"/>
                <w:tab w:val="right" w:pos="606"/>
                <w:tab w:val="decimal" w:pos="886"/>
                <w:tab w:val="decimal" w:pos="914"/>
              </w:tabs>
              <w:spacing w:line="240" w:lineRule="auto"/>
              <w:ind w:left="-114" w:right="-1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center"/>
          </w:tcPr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:rsidR="00270FCC" w:rsidRPr="00C72D13" w:rsidRDefault="00270FCC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7" w:right="-107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270FCC" w:rsidRPr="00C72D13" w:rsidRDefault="00270FCC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  <w:tab w:val="decimal" w:pos="890"/>
                <w:tab w:val="decimal" w:pos="1058"/>
              </w:tabs>
              <w:spacing w:line="240" w:lineRule="auto"/>
              <w:ind w:left="-107"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:rsidR="00270FCC" w:rsidRPr="00C72D13" w:rsidRDefault="00270FCC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:rsidR="00270FCC" w:rsidRPr="00C72D13" w:rsidRDefault="00270FCC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left="-289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7249" w:rsidRPr="00C72D13" w:rsidTr="00B07249">
        <w:trPr>
          <w:trHeight w:val="419"/>
        </w:trPr>
        <w:tc>
          <w:tcPr>
            <w:tcW w:w="1504" w:type="pct"/>
            <w:vAlign w:val="center"/>
          </w:tcPr>
          <w:p w:rsidR="00EB5B8F" w:rsidRPr="00C72D13" w:rsidRDefault="00EB5B8F" w:rsidP="00EB5B8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580" w:type="pct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59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(1,279,216)</w:t>
            </w:r>
          </w:p>
        </w:tc>
        <w:tc>
          <w:tcPr>
            <w:tcW w:w="147" w:type="pct"/>
            <w:vAlign w:val="center"/>
          </w:tcPr>
          <w:p w:rsidR="00EB5B8F" w:rsidRPr="00C72D13" w:rsidRDefault="00EB5B8F" w:rsidP="00EB5B8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</w:tcPr>
          <w:p w:rsidR="00EB5B8F" w:rsidRPr="00C72D13" w:rsidRDefault="00135EB8" w:rsidP="00B07249">
            <w:pPr>
              <w:pStyle w:val="acctfourfigures"/>
              <w:widowControl w:val="0"/>
              <w:tabs>
                <w:tab w:val="clear" w:pos="765"/>
                <w:tab w:val="decimal" w:pos="88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5E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64,252</w:t>
            </w:r>
          </w:p>
        </w:tc>
        <w:tc>
          <w:tcPr>
            <w:tcW w:w="147" w:type="pct"/>
            <w:vAlign w:val="bottom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EB5B8F" w:rsidRPr="00C72D13" w:rsidRDefault="00135EB8" w:rsidP="00B0724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left="-107" w:right="-107" w:hanging="1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EB5B8F" w:rsidRPr="00C72D13" w:rsidRDefault="00135EB8" w:rsidP="00B072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7" w:right="-1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  <w:vAlign w:val="center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EB5B8F" w:rsidRPr="00C72D13" w:rsidRDefault="00135EB8" w:rsidP="00B07249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5E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(1,214,964)</w:t>
            </w:r>
          </w:p>
        </w:tc>
      </w:tr>
      <w:tr w:rsidR="00B07249" w:rsidRPr="00C72D13" w:rsidTr="00B07249">
        <w:trPr>
          <w:trHeight w:val="419"/>
        </w:trPr>
        <w:tc>
          <w:tcPr>
            <w:tcW w:w="1504" w:type="pct"/>
            <w:vAlign w:val="center"/>
          </w:tcPr>
          <w:p w:rsidR="00EB5B8F" w:rsidRPr="00C72D13" w:rsidRDefault="00EB5B8F" w:rsidP="00EB5B8F">
            <w:pPr>
              <w:widowControl w:val="0"/>
              <w:tabs>
                <w:tab w:val="clear" w:pos="680"/>
                <w:tab w:val="clear" w:pos="3515"/>
                <w:tab w:val="decimal" w:pos="699"/>
              </w:tabs>
              <w:spacing w:line="240" w:lineRule="auto"/>
              <w:ind w:left="252" w:right="72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59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(103,237)</w:t>
            </w:r>
          </w:p>
        </w:tc>
        <w:tc>
          <w:tcPr>
            <w:tcW w:w="147" w:type="pct"/>
            <w:vAlign w:val="center"/>
          </w:tcPr>
          <w:p w:rsidR="00EB5B8F" w:rsidRPr="00C72D13" w:rsidRDefault="00EB5B8F" w:rsidP="00EB5B8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EB5B8F" w:rsidRPr="00C72D13" w:rsidRDefault="00135EB8" w:rsidP="00B07249">
            <w:pPr>
              <w:pStyle w:val="acctfourfigures"/>
              <w:widowControl w:val="0"/>
              <w:tabs>
                <w:tab w:val="clear" w:pos="765"/>
                <w:tab w:val="decimal" w:pos="88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vAlign w:val="center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EB5B8F" w:rsidRPr="00C72D13" w:rsidRDefault="00135EB8" w:rsidP="00B0724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left="-107" w:right="-107" w:hanging="1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:rsidR="00EB5B8F" w:rsidRPr="00C72D13" w:rsidRDefault="00135EB8" w:rsidP="00B07249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107" w:right="-145" w:hanging="18"/>
              <w:outlineLvl w:val="1"/>
              <w:rPr>
                <w:rFonts w:asciiTheme="majorBidi" w:hAnsiTheme="majorBidi" w:cstheme="majorBidi"/>
                <w:sz w:val="30"/>
                <w:szCs w:val="30"/>
              </w:rPr>
            </w:pPr>
            <w:r w:rsidRPr="00135EB8">
              <w:rPr>
                <w:rFonts w:asciiTheme="majorBidi" w:hAnsiTheme="majorBidi" w:cstheme="majorBidi"/>
                <w:sz w:val="30"/>
                <w:szCs w:val="30"/>
              </w:rPr>
              <w:t>3,862</w:t>
            </w:r>
          </w:p>
        </w:tc>
        <w:tc>
          <w:tcPr>
            <w:tcW w:w="146" w:type="pct"/>
            <w:vAlign w:val="center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center"/>
          </w:tcPr>
          <w:p w:rsidR="00EB5B8F" w:rsidRPr="00C72D13" w:rsidRDefault="00135EB8" w:rsidP="00B07249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5E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(99,375)</w:t>
            </w:r>
          </w:p>
        </w:tc>
      </w:tr>
      <w:tr w:rsidR="00B07249" w:rsidRPr="00C72D13" w:rsidTr="00B07249">
        <w:trPr>
          <w:trHeight w:val="419"/>
        </w:trPr>
        <w:tc>
          <w:tcPr>
            <w:tcW w:w="1504" w:type="pct"/>
            <w:vAlign w:val="center"/>
          </w:tcPr>
          <w:p w:rsidR="00EB5B8F" w:rsidRPr="00C72D13" w:rsidRDefault="00EB5B8F" w:rsidP="00EB5B8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B8F" w:rsidRPr="00C72D13" w:rsidRDefault="00EB5B8F" w:rsidP="00B07249">
            <w:pPr>
              <w:pStyle w:val="acctfourfigures"/>
              <w:widowControl w:val="0"/>
              <w:tabs>
                <w:tab w:val="clear" w:pos="765"/>
                <w:tab w:val="decimal" w:pos="859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(1,382,453)</w:t>
            </w:r>
          </w:p>
        </w:tc>
        <w:tc>
          <w:tcPr>
            <w:tcW w:w="147" w:type="pct"/>
            <w:vAlign w:val="center"/>
          </w:tcPr>
          <w:p w:rsidR="00EB5B8F" w:rsidRPr="00C72D13" w:rsidRDefault="00EB5B8F" w:rsidP="00EB5B8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B8F" w:rsidRPr="00C72D13" w:rsidRDefault="00135EB8" w:rsidP="00B07249">
            <w:pPr>
              <w:pStyle w:val="acctfourfigures"/>
              <w:widowControl w:val="0"/>
              <w:tabs>
                <w:tab w:val="clear" w:pos="765"/>
                <w:tab w:val="decimal" w:pos="88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35E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64,252</w:t>
            </w:r>
          </w:p>
        </w:tc>
        <w:tc>
          <w:tcPr>
            <w:tcW w:w="147" w:type="pct"/>
            <w:vAlign w:val="center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B8F" w:rsidRPr="00C72D13" w:rsidRDefault="00135EB8" w:rsidP="00B0724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left="-107" w:right="-107" w:hanging="1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B8F" w:rsidRPr="00C72D13" w:rsidRDefault="00135EB8" w:rsidP="00B07249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107" w:right="-145" w:hanging="1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5E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3,862</w:t>
            </w:r>
          </w:p>
        </w:tc>
        <w:tc>
          <w:tcPr>
            <w:tcW w:w="146" w:type="pct"/>
            <w:vAlign w:val="center"/>
          </w:tcPr>
          <w:p w:rsidR="00EB5B8F" w:rsidRPr="00C72D13" w:rsidRDefault="00EB5B8F" w:rsidP="00EB5B8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5B8F" w:rsidRPr="00C72D13" w:rsidRDefault="00135EB8" w:rsidP="00B07249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35E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(1,314,339)</w:t>
            </w:r>
          </w:p>
        </w:tc>
      </w:tr>
      <w:tr w:rsidR="00B07249" w:rsidRPr="00C72D13" w:rsidTr="00B07249">
        <w:trPr>
          <w:trHeight w:val="419"/>
        </w:trPr>
        <w:tc>
          <w:tcPr>
            <w:tcW w:w="1504" w:type="pct"/>
            <w:vAlign w:val="center"/>
          </w:tcPr>
          <w:p w:rsidR="00B662A3" w:rsidRPr="00C72D13" w:rsidRDefault="00B662A3" w:rsidP="00D6212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B662A3" w:rsidRPr="00C72D13" w:rsidRDefault="00B662A3" w:rsidP="00B07249">
            <w:pPr>
              <w:pStyle w:val="acctfourfigures"/>
              <w:widowControl w:val="0"/>
              <w:tabs>
                <w:tab w:val="clear" w:pos="765"/>
                <w:tab w:val="decimal" w:pos="859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center"/>
          </w:tcPr>
          <w:p w:rsidR="00B662A3" w:rsidRPr="00C72D13" w:rsidRDefault="00B662A3" w:rsidP="00D6212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center"/>
          </w:tcPr>
          <w:p w:rsidR="00B662A3" w:rsidRPr="00C72D13" w:rsidRDefault="00B662A3" w:rsidP="00B07249">
            <w:pPr>
              <w:pStyle w:val="acctfourfigures"/>
              <w:widowControl w:val="0"/>
              <w:tabs>
                <w:tab w:val="clear" w:pos="765"/>
                <w:tab w:val="decimal" w:pos="88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  <w:vAlign w:val="center"/>
          </w:tcPr>
          <w:p w:rsidR="00B662A3" w:rsidRPr="00C72D13" w:rsidRDefault="00B662A3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center"/>
          </w:tcPr>
          <w:p w:rsidR="00B662A3" w:rsidRPr="00C72D13" w:rsidRDefault="00B662A3" w:rsidP="00B0724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left="-107" w:right="-107" w:hanging="1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</w:tcPr>
          <w:p w:rsidR="00B662A3" w:rsidRPr="00C72D13" w:rsidRDefault="00B662A3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center"/>
          </w:tcPr>
          <w:p w:rsidR="00B662A3" w:rsidRPr="00C72D13" w:rsidRDefault="00B662A3" w:rsidP="00B07249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107" w:right="-145" w:hanging="1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:rsidR="00B662A3" w:rsidRPr="00C72D13" w:rsidRDefault="00B662A3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center"/>
          </w:tcPr>
          <w:p w:rsidR="00B662A3" w:rsidRPr="00C72D13" w:rsidRDefault="00B662A3" w:rsidP="00B07249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07249" w:rsidRPr="00C72D13" w:rsidTr="00B07249">
        <w:trPr>
          <w:trHeight w:val="64"/>
        </w:trPr>
        <w:tc>
          <w:tcPr>
            <w:tcW w:w="1504" w:type="pct"/>
            <w:vAlign w:val="center"/>
          </w:tcPr>
          <w:p w:rsidR="00292E7F" w:rsidRPr="00C72D13" w:rsidRDefault="00292E7F" w:rsidP="00D6212F">
            <w:pPr>
              <w:widowControl w:val="0"/>
              <w:tabs>
                <w:tab w:val="decimal" w:pos="831"/>
              </w:tabs>
              <w:spacing w:line="240" w:lineRule="auto"/>
              <w:ind w:right="3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  <w:tcBorders>
              <w:bottom w:val="double" w:sz="4" w:space="0" w:color="auto"/>
            </w:tcBorders>
            <w:vAlign w:val="center"/>
          </w:tcPr>
          <w:p w:rsidR="00292E7F" w:rsidRPr="00C72D13" w:rsidRDefault="00292E7F" w:rsidP="00B07249">
            <w:pPr>
              <w:pStyle w:val="acctfourfigures"/>
              <w:widowControl w:val="0"/>
              <w:tabs>
                <w:tab w:val="clear" w:pos="765"/>
                <w:tab w:val="decimal" w:pos="859"/>
              </w:tabs>
              <w:spacing w:line="240" w:lineRule="auto"/>
              <w:ind w:left="-107" w:right="-22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2D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(457,654)</w:t>
            </w:r>
          </w:p>
        </w:tc>
        <w:tc>
          <w:tcPr>
            <w:tcW w:w="147" w:type="pct"/>
            <w:vAlign w:val="center"/>
          </w:tcPr>
          <w:p w:rsidR="00292E7F" w:rsidRPr="00C72D13" w:rsidRDefault="00292E7F" w:rsidP="00D6212F">
            <w:pPr>
              <w:pStyle w:val="acctfourfigures"/>
              <w:widowControl w:val="0"/>
              <w:tabs>
                <w:tab w:val="clear" w:pos="765"/>
                <w:tab w:val="decimal" w:pos="1058"/>
              </w:tabs>
              <w:spacing w:line="240" w:lineRule="auto"/>
              <w:ind w:left="-107" w:right="-112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center"/>
          </w:tcPr>
          <w:p w:rsidR="00292E7F" w:rsidRPr="00C72D13" w:rsidRDefault="00135EB8" w:rsidP="00B07249">
            <w:pPr>
              <w:pStyle w:val="acctfourfigures"/>
              <w:widowControl w:val="0"/>
              <w:tabs>
                <w:tab w:val="clear" w:pos="765"/>
                <w:tab w:val="decimal" w:pos="886"/>
              </w:tabs>
              <w:spacing w:line="240" w:lineRule="auto"/>
              <w:ind w:left="-114" w:right="-147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35E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(33,802)</w:t>
            </w:r>
          </w:p>
        </w:tc>
        <w:tc>
          <w:tcPr>
            <w:tcW w:w="147" w:type="pct"/>
            <w:vAlign w:val="center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center"/>
          </w:tcPr>
          <w:p w:rsidR="00292E7F" w:rsidRPr="00C72D13" w:rsidRDefault="00135EB8" w:rsidP="00B07249">
            <w:pPr>
              <w:pStyle w:val="acctfourfigures"/>
              <w:widowControl w:val="0"/>
              <w:tabs>
                <w:tab w:val="clear" w:pos="765"/>
                <w:tab w:val="decimal" w:pos="882"/>
              </w:tabs>
              <w:spacing w:line="240" w:lineRule="auto"/>
              <w:ind w:left="-107" w:right="-107" w:hanging="1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center"/>
          </w:tcPr>
          <w:p w:rsidR="00292E7F" w:rsidRPr="00C72D13" w:rsidRDefault="00135EB8" w:rsidP="00B07249">
            <w:pPr>
              <w:pStyle w:val="acctfourfigures"/>
              <w:widowControl w:val="0"/>
              <w:tabs>
                <w:tab w:val="clear" w:pos="765"/>
                <w:tab w:val="decimal" w:pos="890"/>
              </w:tabs>
              <w:spacing w:line="240" w:lineRule="auto"/>
              <w:ind w:left="-107" w:right="-145" w:hanging="1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5E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3,862</w:t>
            </w:r>
          </w:p>
        </w:tc>
        <w:tc>
          <w:tcPr>
            <w:tcW w:w="146" w:type="pct"/>
            <w:vAlign w:val="center"/>
          </w:tcPr>
          <w:p w:rsidR="00292E7F" w:rsidRPr="00C72D13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07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92E7F" w:rsidRPr="00C72D13" w:rsidRDefault="00135EB8" w:rsidP="00B07249">
            <w:pPr>
              <w:pStyle w:val="acctfourfigures"/>
              <w:widowControl w:val="0"/>
              <w:tabs>
                <w:tab w:val="clear" w:pos="765"/>
                <w:tab w:val="decimal" w:pos="861"/>
              </w:tabs>
              <w:spacing w:line="240" w:lineRule="auto"/>
              <w:ind w:left="-28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35E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(487,594)</w:t>
            </w:r>
          </w:p>
        </w:tc>
      </w:tr>
    </w:tbl>
    <w:p w:rsidR="00B87A92" w:rsidRPr="00E71E6F" w:rsidRDefault="00B87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2"/>
        <w:gridCol w:w="274"/>
        <w:gridCol w:w="1170"/>
        <w:gridCol w:w="274"/>
        <w:gridCol w:w="1166"/>
        <w:gridCol w:w="274"/>
        <w:gridCol w:w="1161"/>
      </w:tblGrid>
      <w:tr w:rsidR="00551D9C" w:rsidRPr="00944B39" w:rsidTr="00605B2D">
        <w:tc>
          <w:tcPr>
            <w:tcW w:w="2038" w:type="pct"/>
          </w:tcPr>
          <w:p w:rsidR="00551D9C" w:rsidRPr="00944B39" w:rsidRDefault="00CA04FD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44B3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32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703" w:type="pct"/>
            <w:gridSpan w:val="5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  <w:tc>
          <w:tcPr>
            <w:tcW w:w="626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551D9C" w:rsidRPr="00944B39" w:rsidTr="00605B2D">
        <w:tc>
          <w:tcPr>
            <w:tcW w:w="2038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8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08" w:type="pct"/>
            <w:gridSpan w:val="3"/>
            <w:tcBorders>
              <w:bottom w:val="single" w:sz="4" w:space="0" w:color="auto"/>
            </w:tcBorders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บันทึกเป็น (รายจ่าย)/รายได้ใน</w:t>
            </w:r>
          </w:p>
        </w:tc>
        <w:tc>
          <w:tcPr>
            <w:tcW w:w="148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551D9C" w:rsidRPr="00944B39" w:rsidTr="00605B2D">
        <w:tc>
          <w:tcPr>
            <w:tcW w:w="2038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551D9C" w:rsidRPr="00944B39" w:rsidRDefault="00551D9C" w:rsidP="00225C73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4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ส่วนของ</w:t>
            </w:r>
          </w:p>
        </w:tc>
        <w:tc>
          <w:tcPr>
            <w:tcW w:w="14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551D9C" w:rsidRPr="00944B39" w:rsidRDefault="00371A44" w:rsidP="00225C73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1A4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</w:tr>
      <w:tr w:rsidR="00551D9C" w:rsidRPr="00944B39" w:rsidTr="00605B2D">
        <w:tc>
          <w:tcPr>
            <w:tcW w:w="2038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:rsidR="00551D9C" w:rsidRPr="00944B39" w:rsidRDefault="00551D9C" w:rsidP="00225C73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</w:t>
            </w:r>
            <w:r w:rsidR="00F1046F"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="00292E7F"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4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4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551D9C" w:rsidRPr="00944B39" w:rsidRDefault="00551D9C" w:rsidP="00225C73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ผู้ถือหุ้น</w:t>
            </w:r>
          </w:p>
        </w:tc>
        <w:tc>
          <w:tcPr>
            <w:tcW w:w="14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F1046F" w:rsidRPr="00944B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92E7F" w:rsidRPr="00944B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551D9C" w:rsidRPr="00944B39" w:rsidTr="003F7B30">
        <w:tc>
          <w:tcPr>
            <w:tcW w:w="2038" w:type="pct"/>
          </w:tcPr>
          <w:p w:rsidR="00551D9C" w:rsidRPr="00944B39" w:rsidRDefault="00551D9C" w:rsidP="00225C7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2" w:type="pct"/>
            <w:gridSpan w:val="7"/>
            <w:vAlign w:val="bottom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D9C" w:rsidRPr="00944B39" w:rsidTr="00605B2D">
        <w:tc>
          <w:tcPr>
            <w:tcW w:w="2038" w:type="pct"/>
          </w:tcPr>
          <w:p w:rsidR="00551D9C" w:rsidRPr="00944B39" w:rsidRDefault="00551D9C" w:rsidP="00225C73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2" w:type="pct"/>
          </w:tcPr>
          <w:p w:rsidR="00551D9C" w:rsidRPr="00944B39" w:rsidRDefault="00551D9C" w:rsidP="00225C73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551D9C" w:rsidRPr="00944B39" w:rsidRDefault="00551D9C" w:rsidP="00225C73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</w:tcPr>
          <w:p w:rsidR="00551D9C" w:rsidRPr="00944B39" w:rsidRDefault="00551D9C" w:rsidP="00225C7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80F97" w:rsidRPr="00944B39" w:rsidTr="00605B2D">
        <w:tc>
          <w:tcPr>
            <w:tcW w:w="2038" w:type="pct"/>
          </w:tcPr>
          <w:p w:rsidR="00A80F97" w:rsidRPr="00944B39" w:rsidRDefault="00A80F97" w:rsidP="00565CFA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632" w:type="pct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41,950</w:t>
            </w:r>
          </w:p>
        </w:tc>
        <w:tc>
          <w:tcPr>
            <w:tcW w:w="148" w:type="pct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A80F97" w:rsidRPr="00944B39" w:rsidRDefault="00605B2D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80F97" w:rsidRPr="00944B39" w:rsidRDefault="00605B2D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A80F97" w:rsidRPr="00944B39" w:rsidRDefault="00605B2D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41,950</w:t>
            </w:r>
          </w:p>
        </w:tc>
      </w:tr>
      <w:tr w:rsidR="00A80F97" w:rsidRPr="00944B39" w:rsidTr="00605B2D">
        <w:tc>
          <w:tcPr>
            <w:tcW w:w="2038" w:type="pct"/>
          </w:tcPr>
          <w:p w:rsidR="00A80F97" w:rsidRPr="00944B39" w:rsidRDefault="00605FA3" w:rsidP="00565CFA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 w:rsidR="00A80F97"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32" w:type="pct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707,668</w:t>
            </w:r>
          </w:p>
        </w:tc>
        <w:tc>
          <w:tcPr>
            <w:tcW w:w="148" w:type="pct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A80F97" w:rsidRPr="00944B39" w:rsidRDefault="00605B2D" w:rsidP="00326D8E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(70,922)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80F97" w:rsidRPr="00944B39" w:rsidRDefault="00605B2D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A80F97" w:rsidRPr="00944B39" w:rsidRDefault="00605B2D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636,746</w:t>
            </w:r>
          </w:p>
        </w:tc>
      </w:tr>
      <w:tr w:rsidR="00A80F97" w:rsidRPr="00944B39" w:rsidTr="00605B2D">
        <w:tc>
          <w:tcPr>
            <w:tcW w:w="2038" w:type="pct"/>
          </w:tcPr>
          <w:p w:rsidR="00A80F97" w:rsidRPr="00944B39" w:rsidRDefault="00A80F97" w:rsidP="00565CFA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:rsidR="00A80F97" w:rsidRPr="00944B39" w:rsidRDefault="00A80F97" w:rsidP="00565CFA">
            <w:pPr>
              <w:widowControl w:val="0"/>
              <w:tabs>
                <w:tab w:val="clear" w:pos="227"/>
              </w:tabs>
              <w:spacing w:line="240" w:lineRule="auto"/>
              <w:ind w:left="162"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632" w:type="pct"/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11,486</w:t>
            </w:r>
          </w:p>
        </w:tc>
        <w:tc>
          <w:tcPr>
            <w:tcW w:w="148" w:type="pct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A80F97" w:rsidRPr="00944B39" w:rsidRDefault="00605B2D" w:rsidP="00326D8E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80F97" w:rsidRPr="00944B39" w:rsidRDefault="00605B2D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A80F97" w:rsidRPr="00944B39" w:rsidRDefault="00605B2D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12,017</w:t>
            </w:r>
          </w:p>
        </w:tc>
      </w:tr>
      <w:tr w:rsidR="00A80F97" w:rsidRPr="00944B39" w:rsidTr="00605B2D">
        <w:tc>
          <w:tcPr>
            <w:tcW w:w="2038" w:type="pct"/>
          </w:tcPr>
          <w:p w:rsidR="00A80F97" w:rsidRPr="00944B39" w:rsidRDefault="00A80F97" w:rsidP="00565CFA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ค่าใช้จ่ายเพื่อการลงทุน</w:t>
            </w:r>
          </w:p>
        </w:tc>
        <w:tc>
          <w:tcPr>
            <w:tcW w:w="632" w:type="pct"/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22,254</w:t>
            </w:r>
          </w:p>
        </w:tc>
        <w:tc>
          <w:tcPr>
            <w:tcW w:w="148" w:type="pct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A80F97" w:rsidRPr="00944B39" w:rsidRDefault="00605B2D" w:rsidP="00326D8E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9,730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A80F97" w:rsidRPr="00944B39" w:rsidRDefault="00605B2D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:rsidR="00A80F97" w:rsidRPr="00944B39" w:rsidRDefault="00605B2D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31,984</w:t>
            </w:r>
          </w:p>
        </w:tc>
      </w:tr>
      <w:tr w:rsidR="00A80F97" w:rsidRPr="00944B39" w:rsidTr="00605B2D">
        <w:tc>
          <w:tcPr>
            <w:tcW w:w="2038" w:type="pct"/>
          </w:tcPr>
          <w:p w:rsidR="00A80F97" w:rsidRPr="00944B39" w:rsidRDefault="00A80F97" w:rsidP="00A80F9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783,358</w:t>
            </w:r>
          </w:p>
        </w:tc>
        <w:tc>
          <w:tcPr>
            <w:tcW w:w="148" w:type="pct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F97" w:rsidRPr="00944B39" w:rsidRDefault="00605B2D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(60,661)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360" w:lineRule="exac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F97" w:rsidRPr="00944B39" w:rsidRDefault="00605B2D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F97" w:rsidRPr="00944B39" w:rsidRDefault="00605B2D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722,697</w:t>
            </w:r>
          </w:p>
        </w:tc>
      </w:tr>
      <w:tr w:rsidR="005B3F6B" w:rsidRPr="00944B39" w:rsidTr="00605B2D">
        <w:tc>
          <w:tcPr>
            <w:tcW w:w="2038" w:type="pct"/>
          </w:tcPr>
          <w:p w:rsidR="005B3F6B" w:rsidRPr="00944B39" w:rsidRDefault="005B3F6B" w:rsidP="00DE0F38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5B3F6B" w:rsidRPr="00944B39" w:rsidRDefault="005B3F6B" w:rsidP="003F7B30">
            <w:pPr>
              <w:pStyle w:val="acctfourfigures"/>
              <w:widowControl w:val="0"/>
              <w:tabs>
                <w:tab w:val="clear" w:pos="765"/>
                <w:tab w:val="decimal" w:pos="972"/>
                <w:tab w:val="decimal" w:pos="1147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5B3F6B" w:rsidRPr="00944B39" w:rsidRDefault="005B3F6B" w:rsidP="00DE0F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:rsidR="005B3F6B" w:rsidRPr="00944B39" w:rsidRDefault="005B3F6B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5B3F6B" w:rsidRPr="00944B39" w:rsidRDefault="005B3F6B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:rsidR="005B3F6B" w:rsidRPr="00944B39" w:rsidRDefault="005B3F6B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5B3F6B" w:rsidRPr="00944B39" w:rsidRDefault="005B3F6B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:rsidR="005B3F6B" w:rsidRPr="00944B39" w:rsidRDefault="005B3F6B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E0F38" w:rsidRPr="00944B39" w:rsidTr="00605B2D">
        <w:tc>
          <w:tcPr>
            <w:tcW w:w="2038" w:type="pct"/>
          </w:tcPr>
          <w:p w:rsidR="00DE0F38" w:rsidRPr="00944B39" w:rsidRDefault="00DE0F38" w:rsidP="00DE0F38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2" w:type="pct"/>
          </w:tcPr>
          <w:p w:rsidR="00DE0F38" w:rsidRPr="00944B39" w:rsidRDefault="00DE0F38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972"/>
                <w:tab w:val="decimal" w:pos="114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DE0F38" w:rsidRPr="00944B39" w:rsidRDefault="00DE0F38" w:rsidP="00DE0F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:rsidR="00DE0F38" w:rsidRPr="00944B39" w:rsidRDefault="00DE0F38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DE0F38" w:rsidRPr="00944B39" w:rsidRDefault="00DE0F38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  <w:vAlign w:val="bottom"/>
          </w:tcPr>
          <w:p w:rsidR="00DE0F38" w:rsidRPr="00944B39" w:rsidRDefault="00DE0F38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DE0F38" w:rsidRPr="00944B39" w:rsidRDefault="00DE0F38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6" w:type="pct"/>
            <w:vAlign w:val="bottom"/>
          </w:tcPr>
          <w:p w:rsidR="00DE0F38" w:rsidRPr="00944B39" w:rsidRDefault="00DE0F38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80F97" w:rsidRPr="00944B39" w:rsidTr="00605B2D">
        <w:tc>
          <w:tcPr>
            <w:tcW w:w="2038" w:type="pct"/>
          </w:tcPr>
          <w:p w:rsidR="00A80F97" w:rsidRPr="00944B39" w:rsidRDefault="00A80F97" w:rsidP="00A80F97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A80F97" w:rsidRPr="00944B39" w:rsidRDefault="00A80F97" w:rsidP="003F7B30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(1,191,876)</w:t>
            </w:r>
          </w:p>
        </w:tc>
        <w:tc>
          <w:tcPr>
            <w:tcW w:w="148" w:type="pct"/>
            <w:vAlign w:val="center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80F97" w:rsidRPr="00944B39" w:rsidRDefault="00605B2D" w:rsidP="00326D8E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89,168</w:t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:rsidR="00A80F97" w:rsidRPr="00944B39" w:rsidRDefault="00605B2D" w:rsidP="00A80F97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A80F97" w:rsidRPr="00944B39" w:rsidRDefault="00A80F97" w:rsidP="00A80F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:rsidR="00A80F97" w:rsidRPr="00944B39" w:rsidRDefault="00605B2D" w:rsidP="003F7B30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(1,102,708)</w:t>
            </w:r>
          </w:p>
        </w:tc>
      </w:tr>
      <w:tr w:rsidR="00605B2D" w:rsidRPr="00944B39" w:rsidTr="00605B2D">
        <w:tc>
          <w:tcPr>
            <w:tcW w:w="2038" w:type="pct"/>
          </w:tcPr>
          <w:p w:rsidR="00605B2D" w:rsidRPr="00944B39" w:rsidRDefault="00605B2D" w:rsidP="00605B2D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605B2D" w:rsidRPr="00944B39" w:rsidRDefault="00605B2D" w:rsidP="00605B2D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(1,191,876)</w:t>
            </w:r>
          </w:p>
        </w:tc>
        <w:tc>
          <w:tcPr>
            <w:tcW w:w="148" w:type="pct"/>
            <w:vAlign w:val="center"/>
          </w:tcPr>
          <w:p w:rsidR="00605B2D" w:rsidRPr="00944B39" w:rsidRDefault="00605B2D" w:rsidP="00605B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05B2D" w:rsidRPr="00944B39" w:rsidRDefault="00605B2D" w:rsidP="00605B2D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89,168</w:t>
            </w:r>
          </w:p>
        </w:tc>
        <w:tc>
          <w:tcPr>
            <w:tcW w:w="148" w:type="pct"/>
            <w:vAlign w:val="bottom"/>
          </w:tcPr>
          <w:p w:rsidR="00605B2D" w:rsidRPr="00944B39" w:rsidRDefault="00605B2D" w:rsidP="00605B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360" w:lineRule="exact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05B2D" w:rsidRPr="00944B39" w:rsidRDefault="00605B2D" w:rsidP="00605B2D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605B2D" w:rsidRPr="00944B39" w:rsidRDefault="00605B2D" w:rsidP="00605B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05B2D" w:rsidRPr="00253592" w:rsidRDefault="00605B2D" w:rsidP="00605B2D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35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(1,102,708)</w:t>
            </w:r>
          </w:p>
        </w:tc>
      </w:tr>
      <w:tr w:rsidR="00605B2D" w:rsidRPr="00944B39" w:rsidTr="00605B2D">
        <w:tc>
          <w:tcPr>
            <w:tcW w:w="2038" w:type="pct"/>
          </w:tcPr>
          <w:p w:rsidR="00605B2D" w:rsidRPr="00944B39" w:rsidRDefault="00605B2D" w:rsidP="00605B2D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605B2D" w:rsidRPr="00944B39" w:rsidRDefault="00605B2D" w:rsidP="00605B2D">
            <w:pPr>
              <w:pStyle w:val="acctfourfigures"/>
              <w:widowControl w:val="0"/>
              <w:tabs>
                <w:tab w:val="clear" w:pos="765"/>
                <w:tab w:val="decimal" w:pos="972"/>
                <w:tab w:val="decimal" w:pos="1147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center"/>
          </w:tcPr>
          <w:p w:rsidR="00605B2D" w:rsidRPr="00944B39" w:rsidRDefault="00605B2D" w:rsidP="00605B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vAlign w:val="bottom"/>
          </w:tcPr>
          <w:p w:rsidR="00605B2D" w:rsidRPr="00944B39" w:rsidRDefault="00605B2D" w:rsidP="00605B2D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605B2D" w:rsidRPr="00944B39" w:rsidRDefault="00605B2D" w:rsidP="00605B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:rsidR="00605B2D" w:rsidRPr="00944B39" w:rsidRDefault="00605B2D" w:rsidP="00605B2D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605B2D" w:rsidRPr="00944B39" w:rsidRDefault="00605B2D" w:rsidP="00605B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60" w:lineRule="exact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:rsidR="00605B2D" w:rsidRPr="00944B39" w:rsidRDefault="00605B2D" w:rsidP="00605B2D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05B2D" w:rsidRPr="00944B39" w:rsidTr="00605B2D">
        <w:tc>
          <w:tcPr>
            <w:tcW w:w="2038" w:type="pct"/>
            <w:vAlign w:val="bottom"/>
          </w:tcPr>
          <w:p w:rsidR="00605B2D" w:rsidRPr="00944B39" w:rsidRDefault="00605B2D" w:rsidP="00605B2D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:rsidR="00605B2D" w:rsidRPr="00944B39" w:rsidRDefault="00605B2D" w:rsidP="00605B2D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(408,518)</w:t>
            </w:r>
          </w:p>
        </w:tc>
        <w:tc>
          <w:tcPr>
            <w:tcW w:w="148" w:type="pct"/>
            <w:vAlign w:val="center"/>
          </w:tcPr>
          <w:p w:rsidR="00605B2D" w:rsidRPr="00944B39" w:rsidRDefault="00605B2D" w:rsidP="00605B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605B2D" w:rsidRPr="00944B39" w:rsidRDefault="00605B2D" w:rsidP="00605B2D">
            <w:pPr>
              <w:pStyle w:val="acctfourfigures"/>
              <w:widowControl w:val="0"/>
              <w:tabs>
                <w:tab w:val="clear" w:pos="765"/>
                <w:tab w:val="decimal" w:pos="972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28,507</w:t>
            </w:r>
          </w:p>
        </w:tc>
        <w:tc>
          <w:tcPr>
            <w:tcW w:w="148" w:type="pct"/>
            <w:vAlign w:val="center"/>
          </w:tcPr>
          <w:p w:rsidR="00605B2D" w:rsidRPr="00944B39" w:rsidRDefault="00605B2D" w:rsidP="00605B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center"/>
          </w:tcPr>
          <w:p w:rsidR="00605B2D" w:rsidRPr="00944B39" w:rsidRDefault="00605B2D" w:rsidP="00605B2D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center"/>
          </w:tcPr>
          <w:p w:rsidR="00605B2D" w:rsidRPr="00944B39" w:rsidRDefault="00605B2D" w:rsidP="00605B2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:rsidR="00605B2D" w:rsidRPr="00944B39" w:rsidRDefault="00605B2D" w:rsidP="00605B2D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(380,011)</w:t>
            </w:r>
          </w:p>
        </w:tc>
      </w:tr>
    </w:tbl>
    <w:p w:rsidR="005B3F6B" w:rsidRDefault="005B3F6B" w:rsidP="00DE0F38">
      <w:pPr>
        <w:spacing w:line="240" w:lineRule="exact"/>
        <w:rPr>
          <w:rFonts w:ascii="Angsana New" w:hAnsi="Angsana New"/>
          <w:sz w:val="30"/>
          <w:szCs w:val="30"/>
        </w:rPr>
      </w:pPr>
    </w:p>
    <w:p w:rsidR="005B3F6B" w:rsidRPr="00E71E6F" w:rsidRDefault="005B3F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2"/>
        <w:gridCol w:w="274"/>
        <w:gridCol w:w="1170"/>
        <w:gridCol w:w="274"/>
        <w:gridCol w:w="1166"/>
        <w:gridCol w:w="274"/>
        <w:gridCol w:w="1161"/>
      </w:tblGrid>
      <w:tr w:rsidR="00292E7F" w:rsidRPr="00944B39" w:rsidTr="006B7570">
        <w:tc>
          <w:tcPr>
            <w:tcW w:w="203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944B3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32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703" w:type="pct"/>
            <w:gridSpan w:val="5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  <w:tc>
          <w:tcPr>
            <w:tcW w:w="626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08" w:type="pct"/>
            <w:gridSpan w:val="3"/>
            <w:tcBorders>
              <w:bottom w:val="single" w:sz="4" w:space="0" w:color="auto"/>
            </w:tcBorders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บันทึกเป็น (รายจ่าย)/รายได้ใน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2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ส่วนของ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292E7F" w:rsidRPr="00944B39" w:rsidRDefault="00371A44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1A4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30 กันยายน</w:t>
            </w: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val="en-US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ผู้ถือหุ้น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2" w:type="pct"/>
            <w:gridSpan w:val="7"/>
            <w:vAlign w:val="bottom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31" w:type="pct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</w:tcPr>
          <w:p w:rsidR="00292E7F" w:rsidRPr="00944B39" w:rsidRDefault="00292E7F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92E7F" w:rsidRPr="00944B39" w:rsidTr="003F7B30">
        <w:tc>
          <w:tcPr>
            <w:tcW w:w="2038" w:type="pct"/>
          </w:tcPr>
          <w:p w:rsidR="00292E7F" w:rsidRPr="00944B39" w:rsidRDefault="00292E7F" w:rsidP="00D6212F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631" w:type="pct"/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42,000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292E7F" w:rsidRPr="00944B39" w:rsidRDefault="00371A44" w:rsidP="003F7B3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292E7F" w:rsidRPr="00944B39" w:rsidRDefault="00371A44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292E7F" w:rsidRPr="00944B39" w:rsidRDefault="00371A44" w:rsidP="003F7B3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42,000</w:t>
            </w:r>
          </w:p>
        </w:tc>
      </w:tr>
      <w:tr w:rsidR="006B7570" w:rsidRPr="00944B39" w:rsidTr="003F7B30">
        <w:tc>
          <w:tcPr>
            <w:tcW w:w="2038" w:type="pct"/>
          </w:tcPr>
          <w:p w:rsidR="006B7570" w:rsidRPr="00944B39" w:rsidRDefault="006B7570" w:rsidP="006B7570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31" w:type="pct"/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820,854</w:t>
            </w: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B7570" w:rsidRPr="006B7570" w:rsidRDefault="00371A44" w:rsidP="006B757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1A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(75,049)</w:t>
            </w: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6B7570" w:rsidRPr="00944B39" w:rsidRDefault="00371A44" w:rsidP="006B7570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:rsidR="006B7570" w:rsidRPr="006B7570" w:rsidRDefault="00371A44" w:rsidP="006B757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1A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745,805</w:t>
            </w:r>
          </w:p>
        </w:tc>
      </w:tr>
      <w:tr w:rsidR="006B7570" w:rsidRPr="00944B39" w:rsidTr="006B7570">
        <w:tc>
          <w:tcPr>
            <w:tcW w:w="2038" w:type="pct"/>
          </w:tcPr>
          <w:p w:rsidR="006B7570" w:rsidRPr="00944B39" w:rsidRDefault="006B7570" w:rsidP="006B757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  <w:p w:rsidR="006B7570" w:rsidRPr="00944B39" w:rsidRDefault="006B7570" w:rsidP="006B7570">
            <w:pPr>
              <w:widowControl w:val="0"/>
              <w:tabs>
                <w:tab w:val="clear" w:pos="227"/>
              </w:tabs>
              <w:spacing w:line="240" w:lineRule="auto"/>
              <w:ind w:left="162"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632" w:type="pct"/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9,964</w:t>
            </w: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371A44" w:rsidRDefault="00371A44" w:rsidP="006B757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6B7570" w:rsidRPr="006B7570" w:rsidRDefault="00371A44" w:rsidP="006B757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1A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1,224</w:t>
            </w: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6B7570" w:rsidRDefault="006B7570" w:rsidP="006B7570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371A44" w:rsidRPr="00944B39" w:rsidRDefault="00371A44" w:rsidP="006B7570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6B7570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371A44" w:rsidRPr="006B7570" w:rsidRDefault="00371A44" w:rsidP="006B757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1A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11,188</w:t>
            </w:r>
          </w:p>
        </w:tc>
      </w:tr>
      <w:tr w:rsidR="006B7570" w:rsidRPr="00944B39" w:rsidTr="006B7570">
        <w:tc>
          <w:tcPr>
            <w:tcW w:w="2038" w:type="pct"/>
          </w:tcPr>
          <w:p w:rsidR="006B7570" w:rsidRPr="00944B39" w:rsidRDefault="006B7570" w:rsidP="006B757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ค่าใช้จ่ายเพื่อการลงทุน</w:t>
            </w:r>
          </w:p>
        </w:tc>
        <w:tc>
          <w:tcPr>
            <w:tcW w:w="632" w:type="pct"/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41,672</w:t>
            </w: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:rsidR="006B7570" w:rsidRPr="006B7570" w:rsidRDefault="00371A44" w:rsidP="006B757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1A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(20,193)</w:t>
            </w: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:rsidR="006B7570" w:rsidRPr="00944B39" w:rsidRDefault="00371A44" w:rsidP="006B7570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:rsidR="006B7570" w:rsidRPr="006B7570" w:rsidRDefault="00371A44" w:rsidP="006B757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1A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21,479</w:t>
            </w:r>
          </w:p>
        </w:tc>
      </w:tr>
      <w:tr w:rsidR="006B7570" w:rsidRPr="00944B39" w:rsidTr="006B7570">
        <w:tc>
          <w:tcPr>
            <w:tcW w:w="2038" w:type="pct"/>
          </w:tcPr>
          <w:p w:rsidR="006B7570" w:rsidRPr="00944B39" w:rsidRDefault="006B7570" w:rsidP="006B757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4,246</w:t>
            </w: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:rsidR="006B7570" w:rsidRPr="006B7570" w:rsidRDefault="00371A44" w:rsidP="006B757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1A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(4,246)</w:t>
            </w: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:rsidR="006B7570" w:rsidRPr="00944B39" w:rsidRDefault="00371A44" w:rsidP="006B7570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6B7570" w:rsidRPr="006B7570" w:rsidRDefault="00371A44" w:rsidP="006B757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B7570" w:rsidRPr="00944B39" w:rsidTr="006B7570">
        <w:tc>
          <w:tcPr>
            <w:tcW w:w="2038" w:type="pct"/>
          </w:tcPr>
          <w:p w:rsidR="006B7570" w:rsidRPr="00944B39" w:rsidRDefault="006B7570" w:rsidP="006B757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918,736</w:t>
            </w: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6B7570" w:rsidRPr="006B7570" w:rsidRDefault="00371A44" w:rsidP="006B757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1A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(98,264)</w:t>
            </w: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</w:tcPr>
          <w:p w:rsidR="006B7570" w:rsidRPr="00944B39" w:rsidRDefault="00371A44" w:rsidP="006B7570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:rsidR="006B7570" w:rsidRPr="006B7570" w:rsidRDefault="00371A44" w:rsidP="006B757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1A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820,472</w:t>
            </w:r>
          </w:p>
        </w:tc>
      </w:tr>
      <w:tr w:rsidR="006B7570" w:rsidRPr="00944B39" w:rsidTr="006B7570">
        <w:tc>
          <w:tcPr>
            <w:tcW w:w="2038" w:type="pct"/>
          </w:tcPr>
          <w:p w:rsidR="006B7570" w:rsidRPr="00944B39" w:rsidRDefault="006B7570" w:rsidP="006B757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6B7570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1037"/>
              </w:tabs>
              <w:spacing w:line="240" w:lineRule="auto"/>
              <w:ind w:left="-79" w:right="-105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:rsidR="006B7570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1043"/>
              </w:tabs>
              <w:spacing w:line="240" w:lineRule="auto"/>
              <w:ind w:left="-79" w:right="-198"/>
              <w:outlineLvl w:val="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B7570" w:rsidRPr="00944B39" w:rsidTr="006B7570">
        <w:tc>
          <w:tcPr>
            <w:tcW w:w="2038" w:type="pct"/>
          </w:tcPr>
          <w:p w:rsidR="006B7570" w:rsidRPr="00944B39" w:rsidRDefault="006B7570" w:rsidP="006B757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2" w:type="pct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97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vAlign w:val="center"/>
          </w:tcPr>
          <w:p w:rsidR="006B7570" w:rsidRPr="00225C73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37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center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vAlign w:val="center"/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867"/>
              </w:tabs>
              <w:spacing w:line="240" w:lineRule="auto"/>
              <w:ind w:lef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center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:rsidR="006B7570" w:rsidRPr="00225C73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1043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B7570" w:rsidRPr="00944B39" w:rsidTr="006B7570">
        <w:tc>
          <w:tcPr>
            <w:tcW w:w="2038" w:type="pct"/>
          </w:tcPr>
          <w:p w:rsidR="006B7570" w:rsidRPr="00944B39" w:rsidRDefault="006B7570" w:rsidP="006B757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(1,279,216)</w:t>
            </w:r>
          </w:p>
        </w:tc>
        <w:tc>
          <w:tcPr>
            <w:tcW w:w="148" w:type="pct"/>
            <w:vAlign w:val="center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7570" w:rsidRPr="006B7570" w:rsidRDefault="00371A44" w:rsidP="006B757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1A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64,252</w:t>
            </w:r>
          </w:p>
        </w:tc>
        <w:tc>
          <w:tcPr>
            <w:tcW w:w="148" w:type="pct"/>
            <w:shd w:val="clear" w:color="auto" w:fill="auto"/>
            <w:vAlign w:val="center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center"/>
          </w:tcPr>
          <w:p w:rsidR="006B7570" w:rsidRPr="00944B39" w:rsidRDefault="00371A44" w:rsidP="006B7570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center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:rsidR="006B7570" w:rsidRPr="006B7570" w:rsidRDefault="00371A44" w:rsidP="006B757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1A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(1,214,964)</w:t>
            </w:r>
          </w:p>
        </w:tc>
      </w:tr>
      <w:tr w:rsidR="006B7570" w:rsidRPr="00944B39" w:rsidTr="006B7570">
        <w:tc>
          <w:tcPr>
            <w:tcW w:w="2038" w:type="pct"/>
          </w:tcPr>
          <w:p w:rsidR="006B7570" w:rsidRPr="00944B39" w:rsidRDefault="006B7570" w:rsidP="006B7570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:rsidR="006B7570" w:rsidRPr="00944B39" w:rsidRDefault="006B7570" w:rsidP="006B757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(1,279,216)</w:t>
            </w:r>
          </w:p>
        </w:tc>
        <w:tc>
          <w:tcPr>
            <w:tcW w:w="148" w:type="pct"/>
            <w:vAlign w:val="center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:rsidR="006B7570" w:rsidRPr="006B7570" w:rsidRDefault="00371A44" w:rsidP="006B757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1A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64,252</w:t>
            </w:r>
          </w:p>
        </w:tc>
        <w:tc>
          <w:tcPr>
            <w:tcW w:w="148" w:type="pct"/>
            <w:vAlign w:val="center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7570" w:rsidRPr="00944B39" w:rsidRDefault="00371A44" w:rsidP="006B7570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center"/>
          </w:tcPr>
          <w:p w:rsidR="006B7570" w:rsidRPr="00944B39" w:rsidRDefault="006B7570" w:rsidP="006B757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7570" w:rsidRPr="006B7570" w:rsidRDefault="00371A44" w:rsidP="006B757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1A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(1,214,964)</w:t>
            </w:r>
          </w:p>
        </w:tc>
      </w:tr>
      <w:tr w:rsidR="00B662A3" w:rsidRPr="00944B39" w:rsidTr="006B7570">
        <w:tc>
          <w:tcPr>
            <w:tcW w:w="2038" w:type="pct"/>
          </w:tcPr>
          <w:p w:rsidR="00B662A3" w:rsidRPr="00944B39" w:rsidRDefault="00B662A3" w:rsidP="00D6212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B662A3" w:rsidRPr="00944B39" w:rsidRDefault="00B662A3" w:rsidP="003F7B3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center"/>
          </w:tcPr>
          <w:p w:rsidR="00B662A3" w:rsidRPr="00944B39" w:rsidRDefault="00B662A3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:rsidR="00B662A3" w:rsidRPr="00944B39" w:rsidRDefault="00B662A3" w:rsidP="003F7B3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center"/>
          </w:tcPr>
          <w:p w:rsidR="00B662A3" w:rsidRPr="00944B39" w:rsidRDefault="00B662A3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center"/>
          </w:tcPr>
          <w:p w:rsidR="00B662A3" w:rsidRPr="00944B39" w:rsidRDefault="00B662A3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center"/>
          </w:tcPr>
          <w:p w:rsidR="00B662A3" w:rsidRPr="00944B39" w:rsidRDefault="00B662A3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center"/>
          </w:tcPr>
          <w:p w:rsidR="00B662A3" w:rsidRPr="006B7570" w:rsidRDefault="00B662A3" w:rsidP="003F7B3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92E7F" w:rsidRPr="00944B39" w:rsidTr="006B7570">
        <w:tc>
          <w:tcPr>
            <w:tcW w:w="2038" w:type="pct"/>
            <w:vAlign w:val="bottom"/>
          </w:tcPr>
          <w:p w:rsidR="00292E7F" w:rsidRPr="00944B39" w:rsidRDefault="00292E7F" w:rsidP="00D6212F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:rsidR="00292E7F" w:rsidRPr="00944B39" w:rsidRDefault="00292E7F" w:rsidP="003F7B30">
            <w:pPr>
              <w:pStyle w:val="acctfourfigures"/>
              <w:widowControl w:val="0"/>
              <w:tabs>
                <w:tab w:val="clear" w:pos="765"/>
                <w:tab w:val="decimal" w:pos="973"/>
              </w:tabs>
              <w:spacing w:line="360" w:lineRule="exact"/>
              <w:ind w:right="-109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4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(360,480)</w:t>
            </w:r>
          </w:p>
        </w:tc>
        <w:tc>
          <w:tcPr>
            <w:tcW w:w="148" w:type="pct"/>
            <w:vAlign w:val="center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:rsidR="00292E7F" w:rsidRPr="00944B39" w:rsidRDefault="00371A44" w:rsidP="003F7B30">
            <w:pPr>
              <w:pStyle w:val="acctfourfigures"/>
              <w:widowControl w:val="0"/>
              <w:tabs>
                <w:tab w:val="clear" w:pos="765"/>
                <w:tab w:val="decimal" w:pos="968"/>
              </w:tabs>
              <w:spacing w:line="240" w:lineRule="auto"/>
              <w:ind w:left="-79" w:right="-105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1A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(34,012)</w:t>
            </w:r>
          </w:p>
        </w:tc>
        <w:tc>
          <w:tcPr>
            <w:tcW w:w="148" w:type="pct"/>
            <w:vAlign w:val="center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center"/>
          </w:tcPr>
          <w:p w:rsidR="00292E7F" w:rsidRPr="00944B39" w:rsidRDefault="00371A44" w:rsidP="00D6212F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79"/>
              <w:jc w:val="right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center"/>
          </w:tcPr>
          <w:p w:rsidR="00292E7F" w:rsidRPr="00944B39" w:rsidRDefault="00292E7F" w:rsidP="00D6212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center"/>
          </w:tcPr>
          <w:p w:rsidR="00292E7F" w:rsidRPr="00944B39" w:rsidRDefault="00371A44" w:rsidP="003F7B30">
            <w:pPr>
              <w:pStyle w:val="acctfourfigures"/>
              <w:widowControl w:val="0"/>
              <w:tabs>
                <w:tab w:val="clear" w:pos="765"/>
                <w:tab w:val="decimal" w:pos="964"/>
              </w:tabs>
              <w:spacing w:line="240" w:lineRule="auto"/>
              <w:ind w:left="-79" w:right="-198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71A4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(394,492)</w:t>
            </w:r>
          </w:p>
        </w:tc>
      </w:tr>
    </w:tbl>
    <w:p w:rsidR="00292E7F" w:rsidRDefault="00292E7F" w:rsidP="00C7177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F3FE4" w:rsidRPr="00B847D1" w:rsidRDefault="006C1FFA" w:rsidP="0081387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10</w:t>
      </w:r>
      <w:r w:rsidR="0081387C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651EEB" w:rsidRPr="00B847D1">
        <w:rPr>
          <w:rFonts w:ascii="Angsana New" w:hAnsi="Angsana New"/>
          <w:sz w:val="30"/>
          <w:szCs w:val="30"/>
          <w:u w:val="none"/>
          <w:cs/>
          <w:lang w:val="th-TH"/>
        </w:rPr>
        <w:t>เจ้าหนี้การค้า</w:t>
      </w:r>
    </w:p>
    <w:p w:rsidR="00651EEB" w:rsidRDefault="00651EEB" w:rsidP="0019453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97"/>
        <w:gridCol w:w="1174"/>
        <w:gridCol w:w="265"/>
        <w:gridCol w:w="1175"/>
        <w:gridCol w:w="265"/>
        <w:gridCol w:w="1172"/>
        <w:gridCol w:w="252"/>
        <w:gridCol w:w="1190"/>
      </w:tblGrid>
      <w:tr w:rsidR="00D6309F" w:rsidRPr="009664BA" w:rsidTr="003F7B30">
        <w:trPr>
          <w:tblHeader/>
        </w:trPr>
        <w:tc>
          <w:tcPr>
            <w:tcW w:w="1553" w:type="pct"/>
          </w:tcPr>
          <w:p w:rsidR="00D6309F" w:rsidRPr="00D6309F" w:rsidRDefault="00D6309F" w:rsidP="0017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</w:tcPr>
          <w:p w:rsidR="00D6309F" w:rsidRPr="002A51E2" w:rsidRDefault="00D6309F" w:rsidP="0017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0" w:type="pct"/>
            <w:gridSpan w:val="3"/>
          </w:tcPr>
          <w:p w:rsidR="00D6309F" w:rsidRPr="002A51E2" w:rsidRDefault="00D6309F" w:rsidP="0017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3" w:type="pct"/>
          </w:tcPr>
          <w:p w:rsidR="00D6309F" w:rsidRPr="002A51E2" w:rsidRDefault="00D6309F" w:rsidP="0017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9" w:type="pct"/>
            <w:gridSpan w:val="3"/>
          </w:tcPr>
          <w:p w:rsidR="00D6309F" w:rsidRPr="002A51E2" w:rsidRDefault="00D6309F" w:rsidP="0017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AA3EE2" w:rsidRPr="009664BA" w:rsidTr="003F7B30">
        <w:trPr>
          <w:tblHeader/>
        </w:trPr>
        <w:tc>
          <w:tcPr>
            <w:tcW w:w="1553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3" w:type="pct"/>
          </w:tcPr>
          <w:p w:rsidR="00D6309F" w:rsidRPr="002A51E2" w:rsidRDefault="006D343D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D343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43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3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D6309F" w:rsidRPr="002A51E2" w:rsidRDefault="006D343D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D343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กันยายน</w:t>
            </w:r>
          </w:p>
        </w:tc>
        <w:tc>
          <w:tcPr>
            <w:tcW w:w="136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AA3EE2" w:rsidRPr="009664BA" w:rsidTr="003F7B30">
        <w:trPr>
          <w:tblHeader/>
        </w:trPr>
        <w:tc>
          <w:tcPr>
            <w:tcW w:w="155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3" w:type="pct"/>
            <w:vAlign w:val="center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292E7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3" w:type="pct"/>
            <w:vAlign w:val="center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vAlign w:val="center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292E7F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center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292E7F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6" w:type="pct"/>
            <w:vAlign w:val="center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vAlign w:val="center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292E7F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</w:tr>
      <w:tr w:rsidR="00474F63" w:rsidRPr="009664BA" w:rsidTr="003F7B30">
        <w:trPr>
          <w:tblHeader/>
        </w:trPr>
        <w:tc>
          <w:tcPr>
            <w:tcW w:w="155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84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963" w:type="pct"/>
            <w:gridSpan w:val="7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A3EE2" w:rsidRPr="009664BA" w:rsidTr="003F7B30">
        <w:tc>
          <w:tcPr>
            <w:tcW w:w="1553" w:type="pct"/>
          </w:tcPr>
          <w:p w:rsidR="00474F63" w:rsidRPr="00D6309F" w:rsidRDefault="00474F63" w:rsidP="00474F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09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4" w:type="pct"/>
          </w:tcPr>
          <w:p w:rsidR="00474F63" w:rsidRPr="002A51E2" w:rsidRDefault="00B76504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633" w:type="pct"/>
          </w:tcPr>
          <w:p w:rsidR="00474F63" w:rsidRPr="00E931B1" w:rsidRDefault="006363EB" w:rsidP="002E05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2,334,875</w:t>
            </w:r>
          </w:p>
        </w:tc>
        <w:tc>
          <w:tcPr>
            <w:tcW w:w="14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474F63" w:rsidRPr="00D6309F" w:rsidRDefault="00606FCA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</w:t>
            </w:r>
            <w:r w:rsidR="003F212A">
              <w:rPr>
                <w:rFonts w:ascii="Angsana New" w:hAnsi="Angsana New"/>
                <w:sz w:val="30"/>
                <w:szCs w:val="30"/>
              </w:rPr>
              <w:t>72,447</w:t>
            </w:r>
          </w:p>
        </w:tc>
        <w:tc>
          <w:tcPr>
            <w:tcW w:w="14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:rsidR="00474F63" w:rsidRPr="00D6309F" w:rsidRDefault="00625449" w:rsidP="002E05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1,641,468</w:t>
            </w:r>
          </w:p>
        </w:tc>
        <w:tc>
          <w:tcPr>
            <w:tcW w:w="13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D6309F" w:rsidRDefault="003F212A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994,703</w:t>
            </w:r>
          </w:p>
        </w:tc>
      </w:tr>
      <w:tr w:rsidR="00AA3EE2" w:rsidRPr="009664BA" w:rsidTr="003F7B30">
        <w:tc>
          <w:tcPr>
            <w:tcW w:w="1553" w:type="pct"/>
          </w:tcPr>
          <w:p w:rsidR="00474F63" w:rsidRPr="00D6309F" w:rsidRDefault="00605FA3" w:rsidP="00474F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="00474F63" w:rsidRPr="00D6309F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484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474F63" w:rsidRPr="0045112A" w:rsidRDefault="006363EB" w:rsidP="00E772C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54,534</w:t>
            </w:r>
          </w:p>
        </w:tc>
        <w:tc>
          <w:tcPr>
            <w:tcW w:w="14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474F63" w:rsidRPr="00D6309F" w:rsidRDefault="003F212A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50,420</w:t>
            </w:r>
          </w:p>
        </w:tc>
        <w:tc>
          <w:tcPr>
            <w:tcW w:w="14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2" w:space="0" w:color="auto"/>
            </w:tcBorders>
          </w:tcPr>
          <w:p w:rsidR="00474F63" w:rsidRPr="00D6309F" w:rsidRDefault="00625449" w:rsidP="002E051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46,662</w:t>
            </w:r>
          </w:p>
        </w:tc>
        <w:tc>
          <w:tcPr>
            <w:tcW w:w="13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2" w:space="0" w:color="auto"/>
            </w:tcBorders>
          </w:tcPr>
          <w:p w:rsidR="00474F63" w:rsidRPr="00D6309F" w:rsidRDefault="003F212A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43,843</w:t>
            </w:r>
          </w:p>
        </w:tc>
      </w:tr>
      <w:tr w:rsidR="00AA3EE2" w:rsidRPr="009664BA" w:rsidTr="003F7B30">
        <w:tc>
          <w:tcPr>
            <w:tcW w:w="1553" w:type="pct"/>
          </w:tcPr>
          <w:p w:rsidR="00474F63" w:rsidRPr="00D6309F" w:rsidRDefault="00474F63" w:rsidP="00474F6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630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4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2" w:space="0" w:color="auto"/>
              <w:bottom w:val="double" w:sz="4" w:space="0" w:color="auto"/>
            </w:tcBorders>
          </w:tcPr>
          <w:p w:rsidR="00474F63" w:rsidRPr="0045112A" w:rsidRDefault="006363EB" w:rsidP="00E772C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2,389,409</w:t>
            </w:r>
          </w:p>
        </w:tc>
        <w:tc>
          <w:tcPr>
            <w:tcW w:w="14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2" w:space="0" w:color="auto"/>
              <w:bottom w:val="double" w:sz="4" w:space="0" w:color="auto"/>
            </w:tcBorders>
          </w:tcPr>
          <w:p w:rsidR="00474F63" w:rsidRPr="00D6309F" w:rsidRDefault="003F212A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1,622,867</w:t>
            </w:r>
          </w:p>
        </w:tc>
        <w:tc>
          <w:tcPr>
            <w:tcW w:w="14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2" w:space="0" w:color="auto"/>
              <w:bottom w:val="double" w:sz="4" w:space="0" w:color="auto"/>
            </w:tcBorders>
          </w:tcPr>
          <w:p w:rsidR="00474F63" w:rsidRPr="00D6309F" w:rsidRDefault="00625449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1,688,130</w:t>
            </w:r>
          </w:p>
        </w:tc>
        <w:tc>
          <w:tcPr>
            <w:tcW w:w="13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474F63" w:rsidRPr="00D6309F" w:rsidRDefault="003F212A" w:rsidP="003F7B3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1,038,546</w:t>
            </w:r>
          </w:p>
        </w:tc>
      </w:tr>
    </w:tbl>
    <w:p w:rsidR="00DE0F38" w:rsidRDefault="00DE0F38" w:rsidP="00225C73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:rsidR="00C71775" w:rsidRDefault="00C71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9808DD" w:rsidRPr="000D2401" w:rsidRDefault="009808DD" w:rsidP="0066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D2401">
        <w:rPr>
          <w:rFonts w:ascii="Angsana New" w:hAnsi="Angsana New"/>
          <w:b/>
          <w:bCs/>
          <w:sz w:val="30"/>
          <w:szCs w:val="30"/>
          <w:cs/>
          <w:lang w:val="th-TH"/>
        </w:rPr>
        <w:t>1</w:t>
      </w:r>
      <w:r w:rsidR="006C1FFA">
        <w:rPr>
          <w:rFonts w:ascii="Angsana New" w:hAnsi="Angsana New" w:hint="cs"/>
          <w:b/>
          <w:bCs/>
          <w:sz w:val="30"/>
          <w:szCs w:val="30"/>
          <w:cs/>
          <w:lang w:val="th-TH"/>
        </w:rPr>
        <w:t>1</w:t>
      </w:r>
      <w:r w:rsidRPr="000D240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0D2401">
        <w:rPr>
          <w:rFonts w:ascii="Angsana New" w:hAnsi="Angsana New" w:hint="cs"/>
          <w:b/>
          <w:bCs/>
          <w:sz w:val="30"/>
          <w:szCs w:val="30"/>
          <w:cs/>
          <w:lang w:val="th-TH"/>
        </w:rPr>
        <w:t>ประมาณการหนี้สิน</w:t>
      </w:r>
    </w:p>
    <w:p w:rsidR="009808DD" w:rsidRDefault="009808DD" w:rsidP="00980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ab/>
      </w:r>
    </w:p>
    <w:p w:rsidR="00531EEF" w:rsidRDefault="00531EEF" w:rsidP="00531E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th-TH"/>
        </w:rPr>
        <w:t>บริษัทมีคดีความจากการถูกประเมินภาษีเงินได้นิติบุคคลของกรมสรรพากรเกี่ยวกับการบันทึกรายได้สําหรับ</w:t>
      </w:r>
      <w:r>
        <w:rPr>
          <w:rFonts w:ascii="Angsana New" w:hAnsi="Angsana New"/>
          <w:sz w:val="30"/>
          <w:szCs w:val="30"/>
          <w:cs/>
          <w:lang w:val="th-TH"/>
        </w:rPr>
        <w:br/>
        <w:t>ปี 2542 และ 2543 ที่มีผลต่อการใช้ประโยชน์ของผลขาดทุนสะสมยกมาทางภาษีในปีถัดมา (ศาลภาษีอากรกลางได้มีคําพิพากษาให้บริษัทชนะคดีแล้ว) ต่อมากรมสรรพากรได้ยื่นอุทธรณ์ต่อศาลฎีกา โดยเมื่อวันที่ 12 พฤษภาคม 2558 ศาลภาษีอากรกลางได้อ่านคําพิพากษาศาลฎีกา โดยพิพากษากลับเป็นไม่เพิกถอนหนังสือแจ้งเปลี่ยนแปลง</w:t>
      </w:r>
      <w:r>
        <w:rPr>
          <w:rFonts w:ascii="Angsana New" w:hAnsi="Angsana New"/>
          <w:sz w:val="30"/>
          <w:szCs w:val="30"/>
          <w:cs/>
          <w:lang w:val="th-TH"/>
        </w:rPr>
        <w:br/>
        <w:t xml:space="preserve">ผลขาดทุนสุทธิปี 2542 และ 2543 และคําวินิจฉัยของคณะกรรมการพิจารณาอุทธรณ์ โดยคําพิพากษาศาลฎีกาดังกล่าวเกี่ยวเนื่องกับการใช้ประโยชน์ทางภาษีของบริษัทในปี 2546 และ 2548 ซึ่งในปี 2555 กรมสรรพากรได้ส่งหนังสือมายังบริษัทเพื่อแจ้งประเมินภาษีเงินได้นิติบุคคล สําหรับปี 2546 และ 2548 พร้อมเบี้ยปรับและเงินเพิ่ม </w:t>
      </w:r>
      <w:r>
        <w:rPr>
          <w:rFonts w:ascii="Angsana New" w:hAnsi="Angsana New"/>
          <w:sz w:val="30"/>
          <w:szCs w:val="30"/>
          <w:cs/>
        </w:rPr>
        <w:t>บริษัทได้ดําเนินการยื่นอุทธรณ์ต่อคณะกรรมการพิจารณาอุทธรณ์ในประเด็นเกี่ยวกับการหักรายจ่ายที่เกี่ยวข้องตามมาตรา 65 แห่งประมวลรัษฎากร ซึ่งคณะกรรมการพิจารณาอุทธรณ์วินิจฉัยข้อเท็จจริงเป็นข้อยุติตามที่ศาลฎีกา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 xml:space="preserve">ได้วินิจฉัยไว้แล้ว อย่างไรก็ตามบริษัทไม่เห็นด้วยกับคำวินิจฉัยของคณะกรรมการพิจารณาอุทธรณ์จึงได้ยื่นอุทธรณ์คำวินิจฉัยของคณะกรรมการพิจารณาอุทธรณ์ต่อศาลภาษีอากรกลาง เนื่องจากบริษัทมองว่าประเด็นการขอใช้สิทธิหักรายจ่ายที่เกี่ยวข้องดังกล่าวยังไม่ได้มีการวินิจฉัยมาก่อน </w:t>
      </w:r>
    </w:p>
    <w:p w:rsidR="00531EEF" w:rsidRDefault="00531EEF" w:rsidP="00531E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31EEF" w:rsidRDefault="00531EEF" w:rsidP="00531E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t>ต่อมาเมื่อวันที่ 26 กันยายน 2560 ศาลภาษีอากรกลางได้มีคําพิพากษายกฟ้อง จึงมีความเป็นไปได้ค่อนข้างแน่</w:t>
      </w:r>
      <w:r>
        <w:rPr>
          <w:rFonts w:ascii="Angsana New" w:hAnsi="Angsana New"/>
          <w:sz w:val="30"/>
          <w:szCs w:val="30"/>
          <w:cs/>
          <w:lang w:val="th-TH"/>
        </w:rPr>
        <w:br/>
        <w:t>ที่บริษัทต้องจ่ายชำระภาระภาษีดังกล่าว และบริษัทได้ตั้งสำรองหนี้สินจากกรณีดังกล่าว รวมเป็นจำนวนสุทธิ 101.2 ล้านบาท อย่างไรก็ตามบริษัทได้ยื่นอุทธรณ์ในประเด็นการขอใช้สิทธิหักรายจ่ายที่เกี่ยวข้องต่อศาลอุทธรณ์</w:t>
      </w:r>
      <w:r>
        <w:rPr>
          <w:rFonts w:ascii="Angsana New" w:hAnsi="Angsana New"/>
          <w:sz w:val="30"/>
          <w:szCs w:val="30"/>
          <w:cs/>
          <w:lang w:val="th-TH"/>
        </w:rPr>
        <w:br/>
        <w:t>คดีชำนัญพิเศษ โดยศาลอุทธรณ์คดีชำนัญพิเศษได้รับอุทธรณ์ของบริษัทไว้พิจารณาและกรมสรรพากรได้ยื่นคำแก้อุทธรณ์ต่อศาลอุทธธรณ์คดีชำนัญพิเศษแล้ว ปัจจุบันคดีอยู่ระหว่างการพิจารณาของศาลอุทธรณ์คดีชำนัญพิเศษ</w:t>
      </w:r>
    </w:p>
    <w:p w:rsidR="00506DCA" w:rsidRDefault="00506DCA" w:rsidP="00506DCA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:rsidR="00506DCA" w:rsidRDefault="003867E5" w:rsidP="00506DCA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1</w:t>
      </w:r>
      <w:r w:rsidR="006C1FFA">
        <w:rPr>
          <w:rFonts w:ascii="Angsana New" w:hAnsi="Angsana New" w:hint="cs"/>
          <w:sz w:val="30"/>
          <w:szCs w:val="30"/>
          <w:u w:val="none"/>
          <w:cs/>
          <w:lang w:val="th-TH"/>
        </w:rPr>
        <w:t>2</w:t>
      </w:r>
      <w:r w:rsidR="00506DCA" w:rsidRPr="00DE0F38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506DCA">
        <w:rPr>
          <w:rFonts w:ascii="Angsana New" w:hAnsi="Angsana New" w:hint="cs"/>
          <w:sz w:val="30"/>
          <w:szCs w:val="30"/>
          <w:u w:val="none"/>
          <w:cs/>
          <w:lang w:val="th-TH"/>
        </w:rPr>
        <w:t>การเปลี่ยนแปลงของหนี้สินที่เกิดจากกิจกรรมจัดหาเงิน</w:t>
      </w:r>
    </w:p>
    <w:p w:rsidR="00506DCA" w:rsidRPr="00506DCA" w:rsidRDefault="00506DCA" w:rsidP="00506DCA">
      <w:pPr>
        <w:rPr>
          <w:rFonts w:ascii="Angsana New" w:hAnsi="Angsana New"/>
          <w:sz w:val="30"/>
          <w:szCs w:val="30"/>
          <w:cs/>
          <w:lang w:val="th-TH"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170"/>
        <w:gridCol w:w="270"/>
        <w:gridCol w:w="1170"/>
        <w:gridCol w:w="270"/>
        <w:gridCol w:w="1170"/>
      </w:tblGrid>
      <w:tr w:rsidR="003F7B30" w:rsidRPr="00372E80" w:rsidTr="009D02C5">
        <w:trPr>
          <w:cantSplit/>
        </w:trPr>
        <w:tc>
          <w:tcPr>
            <w:tcW w:w="5220" w:type="dxa"/>
          </w:tcPr>
          <w:p w:rsidR="003F7B30" w:rsidRPr="00372E80" w:rsidRDefault="003F7B30" w:rsidP="006D317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5"/>
          </w:tcPr>
          <w:p w:rsidR="003F7B30" w:rsidRPr="00372E80" w:rsidRDefault="003F7B30" w:rsidP="006D317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72E8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372E80" w:rsidRPr="006D317A" w:rsidTr="009D02C5">
        <w:trPr>
          <w:cantSplit/>
        </w:trPr>
        <w:tc>
          <w:tcPr>
            <w:tcW w:w="5220" w:type="dxa"/>
          </w:tcPr>
          <w:p w:rsidR="00372E80" w:rsidRPr="00D0371B" w:rsidRDefault="00372E80" w:rsidP="006D317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372E80" w:rsidRPr="006D317A" w:rsidRDefault="00372E80" w:rsidP="006D317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D317A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270" w:type="dxa"/>
            <w:vAlign w:val="bottom"/>
          </w:tcPr>
          <w:p w:rsidR="00372E80" w:rsidRPr="006D317A" w:rsidRDefault="00372E80" w:rsidP="006D317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372E80" w:rsidRPr="006D317A" w:rsidRDefault="00565CFA" w:rsidP="006D317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270" w:type="dxa"/>
            <w:vAlign w:val="bottom"/>
          </w:tcPr>
          <w:p w:rsidR="00372E80" w:rsidRPr="006D317A" w:rsidRDefault="00372E80" w:rsidP="006D317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372E80" w:rsidRPr="006D317A" w:rsidRDefault="00372E80" w:rsidP="006D317A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D317A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372E80" w:rsidRPr="006D317A" w:rsidTr="009D02C5">
        <w:trPr>
          <w:cantSplit/>
        </w:trPr>
        <w:tc>
          <w:tcPr>
            <w:tcW w:w="5220" w:type="dxa"/>
          </w:tcPr>
          <w:p w:rsidR="00372E80" w:rsidRPr="00D0371B" w:rsidRDefault="00372E80" w:rsidP="006D317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5"/>
          </w:tcPr>
          <w:p w:rsidR="00372E80" w:rsidRPr="00372E80" w:rsidRDefault="00D2564F" w:rsidP="00372E80">
            <w:pPr>
              <w:pStyle w:val="acctfourfigures"/>
              <w:shd w:val="clear" w:color="auto" w:fill="FFFFFF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="00372E80" w:rsidRPr="00372E8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บาท)</w:t>
            </w:r>
          </w:p>
        </w:tc>
      </w:tr>
      <w:tr w:rsidR="00372E80" w:rsidRPr="006D317A" w:rsidTr="009D02C5">
        <w:trPr>
          <w:cantSplit/>
        </w:trPr>
        <w:tc>
          <w:tcPr>
            <w:tcW w:w="5220" w:type="dxa"/>
          </w:tcPr>
          <w:p w:rsidR="00372E80" w:rsidRPr="006D317A" w:rsidRDefault="00372E80" w:rsidP="006D317A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317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D317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D317A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1170" w:type="dxa"/>
            <w:vAlign w:val="bottom"/>
          </w:tcPr>
          <w:p w:rsidR="00372E80" w:rsidRPr="00D2564F" w:rsidRDefault="000B7627" w:rsidP="00372E8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10,814,600</w:t>
            </w:r>
          </w:p>
        </w:tc>
        <w:tc>
          <w:tcPr>
            <w:tcW w:w="270" w:type="dxa"/>
            <w:vAlign w:val="bottom"/>
          </w:tcPr>
          <w:p w:rsidR="00372E80" w:rsidRPr="006D317A" w:rsidRDefault="00372E80" w:rsidP="006D31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72E80" w:rsidRPr="00767242" w:rsidRDefault="000B7627" w:rsidP="00372E8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4,993,464</w:t>
            </w:r>
          </w:p>
        </w:tc>
        <w:tc>
          <w:tcPr>
            <w:tcW w:w="270" w:type="dxa"/>
            <w:vAlign w:val="bottom"/>
          </w:tcPr>
          <w:p w:rsidR="00372E80" w:rsidRPr="006D317A" w:rsidRDefault="00372E80" w:rsidP="006D317A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72E80" w:rsidRPr="006D317A" w:rsidRDefault="000B7627" w:rsidP="00372E80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15,808,064</w:t>
            </w:r>
          </w:p>
        </w:tc>
      </w:tr>
      <w:tr w:rsidR="002A2422" w:rsidRPr="006D317A" w:rsidTr="009D02C5">
        <w:trPr>
          <w:cantSplit/>
        </w:trPr>
        <w:tc>
          <w:tcPr>
            <w:tcW w:w="5220" w:type="dxa"/>
          </w:tcPr>
          <w:p w:rsidR="002A2422" w:rsidRPr="006D317A" w:rsidRDefault="002A2422" w:rsidP="002A2422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170" w:type="dxa"/>
            <w:vAlign w:val="bottom"/>
          </w:tcPr>
          <w:p w:rsidR="002A2422" w:rsidRDefault="002B3464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2,186,257</w:t>
            </w:r>
          </w:p>
        </w:tc>
        <w:tc>
          <w:tcPr>
            <w:tcW w:w="270" w:type="dxa"/>
            <w:vAlign w:val="bottom"/>
          </w:tcPr>
          <w:p w:rsidR="002A2422" w:rsidRPr="002B3464" w:rsidRDefault="002A2422" w:rsidP="002A242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2A2422" w:rsidRDefault="002B3464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2A2422" w:rsidRPr="006D317A" w:rsidRDefault="002A2422" w:rsidP="002A242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A2422" w:rsidRDefault="002B3464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2,186,257</w:t>
            </w:r>
          </w:p>
        </w:tc>
      </w:tr>
      <w:tr w:rsidR="002A2422" w:rsidRPr="006D317A" w:rsidTr="009D02C5">
        <w:trPr>
          <w:cantSplit/>
        </w:trPr>
        <w:tc>
          <w:tcPr>
            <w:tcW w:w="5220" w:type="dxa"/>
          </w:tcPr>
          <w:p w:rsidR="002A2422" w:rsidRPr="006D317A" w:rsidRDefault="002A2422" w:rsidP="002A2422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ผลกระทบของการเปลี่ยนแปลงของอัตราแลกเปลี่ยน</w:t>
            </w:r>
          </w:p>
        </w:tc>
        <w:tc>
          <w:tcPr>
            <w:tcW w:w="1170" w:type="dxa"/>
            <w:vAlign w:val="bottom"/>
          </w:tcPr>
          <w:p w:rsidR="002A2422" w:rsidRDefault="002A2422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2A2422" w:rsidRPr="006D317A" w:rsidRDefault="002A2422" w:rsidP="002A242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A2422" w:rsidRDefault="002A2422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2A2422" w:rsidRPr="006D317A" w:rsidRDefault="002A2422" w:rsidP="002A242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A2422" w:rsidRDefault="002A2422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A2422" w:rsidRPr="006D317A" w:rsidTr="009D02C5">
        <w:trPr>
          <w:cantSplit/>
        </w:trPr>
        <w:tc>
          <w:tcPr>
            <w:tcW w:w="5220" w:type="dxa"/>
          </w:tcPr>
          <w:p w:rsidR="002A2422" w:rsidRPr="006D317A" w:rsidRDefault="002A2422" w:rsidP="002A2422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เงินตราต่างประเทศ</w:t>
            </w:r>
          </w:p>
        </w:tc>
        <w:tc>
          <w:tcPr>
            <w:tcW w:w="1170" w:type="dxa"/>
            <w:vAlign w:val="bottom"/>
          </w:tcPr>
          <w:p w:rsidR="002A2422" w:rsidRDefault="002B3464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(25,369)</w:t>
            </w:r>
          </w:p>
        </w:tc>
        <w:tc>
          <w:tcPr>
            <w:tcW w:w="270" w:type="dxa"/>
            <w:vAlign w:val="bottom"/>
          </w:tcPr>
          <w:p w:rsidR="002A2422" w:rsidRPr="006D317A" w:rsidRDefault="002A2422" w:rsidP="002A242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A2422" w:rsidRDefault="002B3464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2A2422" w:rsidRPr="006D317A" w:rsidRDefault="002A2422" w:rsidP="002A242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A2422" w:rsidRDefault="002B3464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(25,369)</w:t>
            </w:r>
          </w:p>
        </w:tc>
      </w:tr>
      <w:tr w:rsidR="002A2422" w:rsidRPr="006D317A" w:rsidTr="009D02C5">
        <w:trPr>
          <w:cantSplit/>
        </w:trPr>
        <w:tc>
          <w:tcPr>
            <w:tcW w:w="5220" w:type="dxa"/>
          </w:tcPr>
          <w:p w:rsidR="002A2422" w:rsidRPr="006D317A" w:rsidRDefault="002A2422" w:rsidP="002A2422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ค่าธรรมเนียมตัดจ่าย</w:t>
            </w:r>
          </w:p>
        </w:tc>
        <w:tc>
          <w:tcPr>
            <w:tcW w:w="1170" w:type="dxa"/>
            <w:vAlign w:val="bottom"/>
          </w:tcPr>
          <w:p w:rsidR="002A2422" w:rsidRDefault="002B3464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4,726</w:t>
            </w:r>
          </w:p>
        </w:tc>
        <w:tc>
          <w:tcPr>
            <w:tcW w:w="270" w:type="dxa"/>
            <w:vAlign w:val="bottom"/>
          </w:tcPr>
          <w:p w:rsidR="002A2422" w:rsidRPr="006D317A" w:rsidRDefault="002A2422" w:rsidP="002A242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A2422" w:rsidRDefault="002B3464" w:rsidP="0025359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1,1</w:t>
            </w:r>
            <w:r w:rsidR="00253592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  <w:vAlign w:val="bottom"/>
          </w:tcPr>
          <w:p w:rsidR="002A2422" w:rsidRPr="006D317A" w:rsidRDefault="002A2422" w:rsidP="002A242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A2422" w:rsidRDefault="0003704C" w:rsidP="0025359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5,85</w:t>
            </w:r>
            <w:r w:rsidR="0025359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2A2422" w:rsidRPr="006D317A" w:rsidTr="009D02C5">
        <w:trPr>
          <w:cantSplit/>
        </w:trPr>
        <w:tc>
          <w:tcPr>
            <w:tcW w:w="5220" w:type="dxa"/>
          </w:tcPr>
          <w:p w:rsidR="002A2422" w:rsidRPr="006D317A" w:rsidRDefault="002A2422" w:rsidP="006D343D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31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6D34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Pr="006D317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2422" w:rsidRPr="0057302B" w:rsidRDefault="002B3464" w:rsidP="002A242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12,980,214</w:t>
            </w:r>
          </w:p>
        </w:tc>
        <w:tc>
          <w:tcPr>
            <w:tcW w:w="270" w:type="dxa"/>
            <w:vAlign w:val="bottom"/>
          </w:tcPr>
          <w:p w:rsidR="002A2422" w:rsidRPr="006D317A" w:rsidRDefault="002A2422" w:rsidP="002A242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2422" w:rsidRPr="006D317A" w:rsidRDefault="002B3464" w:rsidP="0025359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4,994,59</w:t>
            </w:r>
            <w:r w:rsidR="002535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:rsidR="002A2422" w:rsidRPr="006D317A" w:rsidRDefault="002A2422" w:rsidP="002A242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A2422" w:rsidRPr="0005037D" w:rsidRDefault="0003704C" w:rsidP="0025359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17,974,80</w:t>
            </w:r>
            <w:r w:rsidR="0025359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</w:t>
            </w:r>
          </w:p>
        </w:tc>
      </w:tr>
      <w:tr w:rsidR="002A2422" w:rsidRPr="00506DCA" w:rsidTr="009D02C5">
        <w:trPr>
          <w:cantSplit/>
          <w:tblHeader/>
        </w:trPr>
        <w:tc>
          <w:tcPr>
            <w:tcW w:w="5220" w:type="dxa"/>
          </w:tcPr>
          <w:p w:rsidR="002A2422" w:rsidRPr="009A5D82" w:rsidRDefault="002A2422" w:rsidP="002A2422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5"/>
            <w:vAlign w:val="bottom"/>
          </w:tcPr>
          <w:p w:rsidR="002A2422" w:rsidRPr="00506DCA" w:rsidRDefault="002A2422" w:rsidP="002A2422">
            <w:pPr>
              <w:pStyle w:val="acctmergecolhdg"/>
              <w:spacing w:line="240" w:lineRule="atLeast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506DC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D02C5" w:rsidRPr="00506DCA" w:rsidTr="00054653">
        <w:trPr>
          <w:cantSplit/>
          <w:tblHeader/>
        </w:trPr>
        <w:tc>
          <w:tcPr>
            <w:tcW w:w="5220" w:type="dxa"/>
          </w:tcPr>
          <w:p w:rsidR="009D02C5" w:rsidRPr="009A5D82" w:rsidRDefault="009D02C5" w:rsidP="009D02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9D02C5" w:rsidRPr="006D317A" w:rsidRDefault="009D02C5" w:rsidP="009D02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D317A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</w:tc>
        <w:tc>
          <w:tcPr>
            <w:tcW w:w="270" w:type="dxa"/>
            <w:vAlign w:val="bottom"/>
          </w:tcPr>
          <w:p w:rsidR="009D02C5" w:rsidRPr="006D317A" w:rsidRDefault="009D02C5" w:rsidP="009D02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9D02C5" w:rsidRPr="006D317A" w:rsidRDefault="009D02C5" w:rsidP="009D02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270" w:type="dxa"/>
            <w:vAlign w:val="bottom"/>
          </w:tcPr>
          <w:p w:rsidR="009D02C5" w:rsidRPr="006D317A" w:rsidRDefault="009D02C5" w:rsidP="009D02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9D02C5" w:rsidRPr="006D317A" w:rsidRDefault="009D02C5" w:rsidP="009D02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D317A"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9D02C5" w:rsidRPr="00506DCA" w:rsidTr="00054653">
        <w:trPr>
          <w:cantSplit/>
          <w:tblHeader/>
        </w:trPr>
        <w:tc>
          <w:tcPr>
            <w:tcW w:w="5220" w:type="dxa"/>
          </w:tcPr>
          <w:p w:rsidR="009D02C5" w:rsidRPr="009A5D82" w:rsidRDefault="009D02C5" w:rsidP="009D02C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050" w:type="dxa"/>
            <w:gridSpan w:val="5"/>
          </w:tcPr>
          <w:p w:rsidR="009D02C5" w:rsidRPr="00506DCA" w:rsidRDefault="009D02C5" w:rsidP="009D02C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506DCA">
              <w:rPr>
                <w:rFonts w:ascii="Angsana New" w:hAnsi="Angsana New" w:cs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D02C5" w:rsidRPr="00506DCA" w:rsidTr="009D02C5">
        <w:trPr>
          <w:cantSplit/>
        </w:trPr>
        <w:tc>
          <w:tcPr>
            <w:tcW w:w="5220" w:type="dxa"/>
          </w:tcPr>
          <w:p w:rsidR="009D02C5" w:rsidRPr="00506DCA" w:rsidRDefault="009D02C5" w:rsidP="009D02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6DC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06DC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06DCA">
              <w:rPr>
                <w:rFonts w:ascii="Angsana New" w:hAnsi="Angsana New"/>
                <w:sz w:val="30"/>
                <w:szCs w:val="30"/>
                <w:cs/>
              </w:rPr>
              <w:t>มกราคม 2561</w:t>
            </w:r>
          </w:p>
        </w:tc>
        <w:tc>
          <w:tcPr>
            <w:tcW w:w="1170" w:type="dxa"/>
          </w:tcPr>
          <w:p w:rsidR="009D02C5" w:rsidRPr="009D02C5" w:rsidRDefault="009D02C5" w:rsidP="009D02C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D02C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9D02C5" w:rsidRPr="00506DCA" w:rsidRDefault="009D02C5" w:rsidP="009D02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D02C5" w:rsidRPr="00506DCA" w:rsidRDefault="009D02C5" w:rsidP="009D02C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4,993,464</w:t>
            </w:r>
          </w:p>
        </w:tc>
        <w:tc>
          <w:tcPr>
            <w:tcW w:w="270" w:type="dxa"/>
          </w:tcPr>
          <w:p w:rsidR="009D02C5" w:rsidRPr="00506DCA" w:rsidRDefault="009D02C5" w:rsidP="009D02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D02C5" w:rsidRPr="00506DCA" w:rsidRDefault="009D02C5" w:rsidP="009D02C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4,993,464</w:t>
            </w:r>
          </w:p>
        </w:tc>
      </w:tr>
      <w:tr w:rsidR="009D02C5" w:rsidRPr="00506DCA" w:rsidTr="009D02C5">
        <w:trPr>
          <w:cantSplit/>
        </w:trPr>
        <w:tc>
          <w:tcPr>
            <w:tcW w:w="5220" w:type="dxa"/>
          </w:tcPr>
          <w:p w:rsidR="009D02C5" w:rsidRPr="00506DCA" w:rsidRDefault="009D02C5" w:rsidP="009D02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170" w:type="dxa"/>
          </w:tcPr>
          <w:p w:rsidR="009D02C5" w:rsidRPr="009D02C5" w:rsidRDefault="002B3464" w:rsidP="009D02C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1,990,750</w:t>
            </w:r>
          </w:p>
        </w:tc>
        <w:tc>
          <w:tcPr>
            <w:tcW w:w="270" w:type="dxa"/>
          </w:tcPr>
          <w:p w:rsidR="009D02C5" w:rsidRPr="00506DCA" w:rsidRDefault="009D02C5" w:rsidP="009D02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D02C5" w:rsidRDefault="002B3464" w:rsidP="009D02C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D02C5" w:rsidRPr="00506DCA" w:rsidRDefault="009D02C5" w:rsidP="009D02C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D02C5" w:rsidRDefault="002B3464" w:rsidP="009D02C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1,990,750</w:t>
            </w:r>
          </w:p>
        </w:tc>
      </w:tr>
      <w:tr w:rsidR="009D02C5" w:rsidRPr="00506DCA" w:rsidTr="009D02C5">
        <w:trPr>
          <w:cantSplit/>
        </w:trPr>
        <w:tc>
          <w:tcPr>
            <w:tcW w:w="5220" w:type="dxa"/>
          </w:tcPr>
          <w:p w:rsidR="009D02C5" w:rsidRPr="00506DCA" w:rsidRDefault="009D02C5" w:rsidP="009D02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ค่าธรรมเนียมตัดจ่าย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D02C5" w:rsidRPr="009D02C5" w:rsidRDefault="002B3464" w:rsidP="009D02C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270" w:type="dxa"/>
          </w:tcPr>
          <w:p w:rsidR="009D02C5" w:rsidRPr="00506DCA" w:rsidRDefault="009D02C5" w:rsidP="009D02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9D02C5" w:rsidRDefault="002B3464" w:rsidP="0025359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</w:t>
            </w:r>
            <w:r w:rsidR="00253592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9D02C5" w:rsidRPr="00506DCA" w:rsidRDefault="009D02C5" w:rsidP="009D02C5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9D02C5" w:rsidRDefault="002B3464" w:rsidP="00253592">
            <w:pPr>
              <w:pStyle w:val="acctfourfigures"/>
              <w:shd w:val="clear" w:color="auto" w:fill="FFFFFF"/>
              <w:tabs>
                <w:tab w:val="clear" w:pos="765"/>
                <w:tab w:val="decimal" w:pos="101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1,34</w:t>
            </w:r>
            <w:r w:rsidR="0025359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9D02C5" w:rsidRPr="00E544D3" w:rsidTr="009D02C5">
        <w:trPr>
          <w:cantSplit/>
        </w:trPr>
        <w:tc>
          <w:tcPr>
            <w:tcW w:w="5220" w:type="dxa"/>
          </w:tcPr>
          <w:p w:rsidR="009D02C5" w:rsidRPr="00506DCA" w:rsidRDefault="009D02C5" w:rsidP="006D343D">
            <w:pPr>
              <w:shd w:val="clear" w:color="auto" w:fill="FFFFFF"/>
              <w:ind w:left="180" w:right="-79" w:hanging="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5F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30 </w:t>
            </w:r>
            <w:r w:rsidR="006D343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A25F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ายน </w:t>
            </w:r>
            <w:r w:rsidRPr="00506D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D02C5" w:rsidRPr="009D02C5" w:rsidRDefault="002B3464" w:rsidP="009D02C5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1,990,968</w:t>
            </w:r>
          </w:p>
        </w:tc>
        <w:tc>
          <w:tcPr>
            <w:tcW w:w="270" w:type="dxa"/>
          </w:tcPr>
          <w:p w:rsidR="009D02C5" w:rsidRPr="00506DCA" w:rsidRDefault="009D02C5" w:rsidP="009D02C5">
            <w:pPr>
              <w:shd w:val="clear" w:color="auto" w:fill="FFFFFF"/>
              <w:ind w:left="180" w:right="-79" w:hanging="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02C5" w:rsidRPr="00E544D3" w:rsidRDefault="002B3464" w:rsidP="0025359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 w:hanging="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4,994,59</w:t>
            </w:r>
            <w:r w:rsidR="002535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9D02C5" w:rsidRPr="00506DCA" w:rsidRDefault="009D02C5" w:rsidP="009D02C5">
            <w:pPr>
              <w:shd w:val="clear" w:color="auto" w:fill="FFFFFF"/>
              <w:ind w:left="180" w:right="-79" w:hanging="16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02C5" w:rsidRPr="00E544D3" w:rsidRDefault="002B3464" w:rsidP="0025359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-79" w:hanging="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6,985,56</w:t>
            </w:r>
            <w:r w:rsidR="002535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9808DD" w:rsidRDefault="009808DD" w:rsidP="00DE0F38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:rsidR="0041579B" w:rsidRDefault="0041579B" w:rsidP="00415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25 </w:t>
      </w:r>
      <w:r>
        <w:rPr>
          <w:rFonts w:ascii="Angsana New" w:hAnsi="Angsana New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 xml:space="preserve">2561 </w:t>
      </w:r>
      <w:r w:rsidRPr="0041579B">
        <w:rPr>
          <w:rFonts w:ascii="Angsana New" w:hAnsi="Angsana New"/>
          <w:sz w:val="30"/>
          <w:szCs w:val="30"/>
          <w:cs/>
        </w:rPr>
        <w:t xml:space="preserve">บริษัทได้ลงนามในสัญญาเงินกู้ยืมระยะยาวซึ่งมีวงเงินรวม </w:t>
      </w:r>
      <w:r w:rsidRPr="0041579B">
        <w:rPr>
          <w:rFonts w:ascii="Angsana New" w:hAnsi="Angsana New"/>
          <w:sz w:val="30"/>
          <w:szCs w:val="30"/>
        </w:rPr>
        <w:t>5,000</w:t>
      </w:r>
      <w:r w:rsidRPr="0041579B">
        <w:rPr>
          <w:rFonts w:ascii="Angsana New" w:hAnsi="Angsana New"/>
          <w:sz w:val="30"/>
          <w:szCs w:val="30"/>
          <w:cs/>
        </w:rPr>
        <w:t xml:space="preserve"> ล้านบาทกับธนาคารพาณิชย์หลายแห่ง เพื่อใช้ในโครงการลงทุนและใช้ในการดำเนินงานตามปกติของบริษัทในอนาคต โดยเงินกู้ยืมดังกล่าวแบ่งออกเป็น </w:t>
      </w:r>
      <w:r w:rsidRPr="0041579B">
        <w:rPr>
          <w:rFonts w:ascii="Angsana New" w:hAnsi="Angsana New"/>
          <w:sz w:val="30"/>
          <w:szCs w:val="30"/>
        </w:rPr>
        <w:t>3</w:t>
      </w:r>
      <w:r w:rsidRPr="0041579B">
        <w:rPr>
          <w:rFonts w:ascii="Angsana New" w:hAnsi="Angsana New"/>
          <w:sz w:val="30"/>
          <w:szCs w:val="30"/>
          <w:cs/>
        </w:rPr>
        <w:t xml:space="preserve"> วงเงิน ดังนี้</w:t>
      </w:r>
    </w:p>
    <w:p w:rsidR="0004708C" w:rsidRPr="0041579B" w:rsidRDefault="0004708C" w:rsidP="00A23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ab/>
      </w:r>
      <w:r w:rsidR="0041579B" w:rsidRPr="0041579B">
        <w:rPr>
          <w:rFonts w:ascii="Angsana New" w:hAnsi="Angsana New"/>
          <w:sz w:val="30"/>
          <w:szCs w:val="30"/>
          <w:cs/>
        </w:rPr>
        <w:t xml:space="preserve">วงเงินกู้ยืมแบบไม่มีหลักประกัน </w:t>
      </w:r>
      <w:r w:rsidR="0041579B" w:rsidRPr="0041579B">
        <w:rPr>
          <w:rFonts w:ascii="Angsana New" w:hAnsi="Angsana New"/>
          <w:sz w:val="30"/>
          <w:szCs w:val="30"/>
        </w:rPr>
        <w:t xml:space="preserve">3,500 </w:t>
      </w:r>
      <w:r w:rsidR="0041579B" w:rsidRPr="0041579B">
        <w:rPr>
          <w:rFonts w:ascii="Angsana New" w:hAnsi="Angsana New"/>
          <w:sz w:val="30"/>
          <w:szCs w:val="30"/>
          <w:cs/>
        </w:rPr>
        <w:t xml:space="preserve">ล้านบาท โดยมีอัตราดอกเบี้ยเท่ากับอัตราดอกเบี้ย </w:t>
      </w:r>
      <w:r w:rsidR="0041579B" w:rsidRPr="0041579B">
        <w:rPr>
          <w:rFonts w:ascii="Angsana New" w:hAnsi="Angsana New"/>
          <w:sz w:val="30"/>
          <w:szCs w:val="30"/>
        </w:rPr>
        <w:t>6M THBFIX</w:t>
      </w:r>
      <w:r w:rsidR="0041579B" w:rsidRPr="0041579B">
        <w:rPr>
          <w:rFonts w:ascii="Angsana New" w:hAnsi="Angsana New"/>
          <w:sz w:val="30"/>
          <w:szCs w:val="30"/>
          <w:cs/>
        </w:rPr>
        <w:t xml:space="preserve">บวกอัตราส่วนเพิ่ม กำหนดชำระคืนเงินต้นทุกครึ่งปี แบ่งออกเป็น </w:t>
      </w:r>
      <w:r w:rsidR="0041579B" w:rsidRPr="0041579B">
        <w:rPr>
          <w:rFonts w:ascii="Angsana New" w:hAnsi="Angsana New"/>
          <w:sz w:val="30"/>
          <w:szCs w:val="30"/>
        </w:rPr>
        <w:t>22</w:t>
      </w:r>
      <w:r w:rsidR="0041579B" w:rsidRPr="0041579B">
        <w:rPr>
          <w:rFonts w:ascii="Angsana New" w:hAnsi="Angsana New"/>
          <w:sz w:val="30"/>
          <w:szCs w:val="30"/>
          <w:cs/>
        </w:rPr>
        <w:t xml:space="preserve"> งวด เริ่มชำระงวดแรกในเดือนพฤศจิกายน </w:t>
      </w:r>
      <w:r w:rsidR="0041579B" w:rsidRPr="0041579B">
        <w:rPr>
          <w:rFonts w:ascii="Angsana New" w:hAnsi="Angsana New"/>
          <w:sz w:val="30"/>
          <w:szCs w:val="30"/>
        </w:rPr>
        <w:t>2563</w:t>
      </w:r>
      <w:r w:rsidR="0041579B" w:rsidRPr="0041579B">
        <w:rPr>
          <w:rFonts w:ascii="Angsana New" w:hAnsi="Angsana New"/>
          <w:sz w:val="30"/>
          <w:szCs w:val="30"/>
          <w:cs/>
        </w:rPr>
        <w:t xml:space="preserve"> โดยแต่ละปีจะชำระคืนเป็นอัตราร้อยละ </w:t>
      </w:r>
      <w:r w:rsidR="0041579B" w:rsidRPr="0041579B">
        <w:rPr>
          <w:rFonts w:ascii="Angsana New" w:hAnsi="Angsana New"/>
          <w:sz w:val="30"/>
          <w:szCs w:val="30"/>
        </w:rPr>
        <w:t>4.5</w:t>
      </w:r>
      <w:r w:rsidR="0041579B" w:rsidRPr="0041579B">
        <w:rPr>
          <w:rFonts w:ascii="Angsana New" w:hAnsi="Angsana New"/>
          <w:sz w:val="30"/>
          <w:szCs w:val="30"/>
          <w:cs/>
        </w:rPr>
        <w:t xml:space="preserve"> ของยอดเงินต้น  </w:t>
      </w:r>
    </w:p>
    <w:p w:rsidR="0041579B" w:rsidRPr="0041579B" w:rsidRDefault="0004708C" w:rsidP="00047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ab/>
      </w:r>
      <w:r w:rsidR="0041579B" w:rsidRPr="0041579B">
        <w:rPr>
          <w:rFonts w:ascii="Angsana New" w:hAnsi="Angsana New"/>
          <w:sz w:val="30"/>
          <w:szCs w:val="30"/>
          <w:cs/>
        </w:rPr>
        <w:t xml:space="preserve">วงเงินกู้ยืมแบบไม่มีหลักประกัน </w:t>
      </w:r>
      <w:r w:rsidR="0041579B" w:rsidRPr="0041579B">
        <w:rPr>
          <w:rFonts w:ascii="Angsana New" w:hAnsi="Angsana New"/>
          <w:sz w:val="30"/>
          <w:szCs w:val="30"/>
        </w:rPr>
        <w:t xml:space="preserve">1,000 </w:t>
      </w:r>
      <w:r w:rsidR="0041579B" w:rsidRPr="0041579B">
        <w:rPr>
          <w:rFonts w:ascii="Angsana New" w:hAnsi="Angsana New"/>
          <w:sz w:val="30"/>
          <w:szCs w:val="30"/>
          <w:cs/>
        </w:rPr>
        <w:t xml:space="preserve">ล้านบาท โดยมีอัตราดอกเบี้ยเท่ากับอัตราดอกเบี้ย </w:t>
      </w:r>
      <w:r w:rsidR="0041579B" w:rsidRPr="0041579B">
        <w:rPr>
          <w:rFonts w:ascii="Angsana New" w:hAnsi="Angsana New"/>
          <w:sz w:val="30"/>
          <w:szCs w:val="30"/>
        </w:rPr>
        <w:t xml:space="preserve">3M BIBOR </w:t>
      </w:r>
      <w:r>
        <w:rPr>
          <w:rFonts w:ascii="Angsana New" w:hAnsi="Angsana New"/>
          <w:sz w:val="30"/>
          <w:szCs w:val="30"/>
        </w:rPr>
        <w:br/>
      </w:r>
      <w:r w:rsidR="0041579B" w:rsidRPr="00A23238">
        <w:rPr>
          <w:rFonts w:ascii="Angsana New" w:hAnsi="Angsana New"/>
          <w:spacing w:val="-6"/>
          <w:sz w:val="30"/>
          <w:szCs w:val="30"/>
          <w:cs/>
        </w:rPr>
        <w:t xml:space="preserve">บวกอัตราส่วนเพิ่ม กำหนดชำระคืนเงินต้นเป็นจำนวนเท่ากันทุกครึ่งปี แบ่งออกเป็น </w:t>
      </w:r>
      <w:r w:rsidR="0041579B" w:rsidRPr="00A23238">
        <w:rPr>
          <w:rFonts w:ascii="Angsana New" w:hAnsi="Angsana New"/>
          <w:spacing w:val="-6"/>
          <w:sz w:val="30"/>
          <w:szCs w:val="30"/>
        </w:rPr>
        <w:t>17</w:t>
      </w:r>
      <w:r w:rsidR="0041579B" w:rsidRPr="00A23238">
        <w:rPr>
          <w:rFonts w:ascii="Angsana New" w:hAnsi="Angsana New"/>
          <w:spacing w:val="-6"/>
          <w:sz w:val="30"/>
          <w:szCs w:val="30"/>
          <w:cs/>
        </w:rPr>
        <w:t xml:space="preserve"> งวด เริ่มชำระ</w:t>
      </w:r>
      <w:r w:rsidR="0041579B" w:rsidRPr="0041579B">
        <w:rPr>
          <w:rFonts w:ascii="Angsana New" w:hAnsi="Angsana New"/>
          <w:sz w:val="30"/>
          <w:szCs w:val="30"/>
          <w:cs/>
        </w:rPr>
        <w:t xml:space="preserve">งวดแรกในเดือนพฤษภาคม </w:t>
      </w:r>
      <w:r w:rsidR="0041579B" w:rsidRPr="0041579B">
        <w:rPr>
          <w:rFonts w:ascii="Angsana New" w:hAnsi="Angsana New"/>
          <w:sz w:val="30"/>
          <w:szCs w:val="30"/>
        </w:rPr>
        <w:t>2563</w:t>
      </w:r>
      <w:r w:rsidR="0041579B" w:rsidRPr="0041579B">
        <w:rPr>
          <w:rFonts w:ascii="Angsana New" w:hAnsi="Angsana New"/>
          <w:sz w:val="30"/>
          <w:szCs w:val="30"/>
          <w:cs/>
        </w:rPr>
        <w:t xml:space="preserve"> </w:t>
      </w:r>
      <w:r w:rsidR="00476324" w:rsidRPr="0041579B">
        <w:rPr>
          <w:rFonts w:ascii="Angsana New" w:hAnsi="Angsana New"/>
          <w:sz w:val="30"/>
          <w:szCs w:val="30"/>
          <w:cs/>
        </w:rPr>
        <w:t xml:space="preserve">โดยแต่ละปีจะชำระคืนเป็นอัตราร้อยละ </w:t>
      </w:r>
      <w:r w:rsidR="00476324">
        <w:rPr>
          <w:rFonts w:ascii="Angsana New" w:hAnsi="Angsana New"/>
          <w:sz w:val="30"/>
          <w:szCs w:val="30"/>
        </w:rPr>
        <w:t>5.85</w:t>
      </w:r>
      <w:r w:rsidR="00476324" w:rsidRPr="0041579B">
        <w:rPr>
          <w:rFonts w:ascii="Angsana New" w:hAnsi="Angsana New"/>
          <w:sz w:val="30"/>
          <w:szCs w:val="30"/>
        </w:rPr>
        <w:t xml:space="preserve"> </w:t>
      </w:r>
      <w:r w:rsidR="00476324" w:rsidRPr="0041579B">
        <w:rPr>
          <w:rFonts w:ascii="Angsana New" w:hAnsi="Angsana New"/>
          <w:sz w:val="30"/>
          <w:szCs w:val="30"/>
          <w:cs/>
        </w:rPr>
        <w:t xml:space="preserve">ของยอดเงินต้น  </w:t>
      </w:r>
    </w:p>
    <w:p w:rsidR="0041579B" w:rsidRPr="0041579B" w:rsidRDefault="0004708C" w:rsidP="000470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-</w:t>
      </w:r>
      <w:r>
        <w:rPr>
          <w:rFonts w:ascii="Angsana New" w:hAnsi="Angsana New"/>
          <w:sz w:val="30"/>
          <w:szCs w:val="30"/>
        </w:rPr>
        <w:tab/>
      </w:r>
      <w:r w:rsidR="0041579B" w:rsidRPr="0041579B">
        <w:rPr>
          <w:rFonts w:ascii="Angsana New" w:hAnsi="Angsana New"/>
          <w:sz w:val="30"/>
          <w:szCs w:val="30"/>
          <w:cs/>
        </w:rPr>
        <w:t xml:space="preserve">วงเงินกู้ยืมแบบไม่มีหลักประกัน </w:t>
      </w:r>
      <w:r w:rsidR="0041579B" w:rsidRPr="0041579B">
        <w:rPr>
          <w:rFonts w:ascii="Angsana New" w:hAnsi="Angsana New"/>
          <w:sz w:val="30"/>
          <w:szCs w:val="30"/>
        </w:rPr>
        <w:t xml:space="preserve">500 </w:t>
      </w:r>
      <w:r w:rsidR="0041579B" w:rsidRPr="0041579B">
        <w:rPr>
          <w:rFonts w:ascii="Angsana New" w:hAnsi="Angsana New"/>
          <w:sz w:val="30"/>
          <w:szCs w:val="30"/>
          <w:cs/>
        </w:rPr>
        <w:t xml:space="preserve">ล้านบาท โดยมีอัตราดอกเบี้ยเท่ากับอัตราดอกเบี้ย </w:t>
      </w:r>
      <w:r w:rsidR="0041579B" w:rsidRPr="0041579B">
        <w:rPr>
          <w:rFonts w:ascii="Angsana New" w:hAnsi="Angsana New"/>
          <w:sz w:val="30"/>
          <w:szCs w:val="30"/>
        </w:rPr>
        <w:t xml:space="preserve">3M BIBOR </w:t>
      </w:r>
      <w:r>
        <w:rPr>
          <w:rFonts w:ascii="Angsana New" w:hAnsi="Angsana New"/>
          <w:sz w:val="30"/>
          <w:szCs w:val="30"/>
        </w:rPr>
        <w:br/>
      </w:r>
      <w:r w:rsidR="0041579B" w:rsidRPr="00A23238">
        <w:rPr>
          <w:rFonts w:ascii="Angsana New" w:hAnsi="Angsana New"/>
          <w:spacing w:val="-6"/>
          <w:sz w:val="30"/>
          <w:szCs w:val="30"/>
          <w:cs/>
        </w:rPr>
        <w:t xml:space="preserve">บวกอัตราส่วนเพิ่ม กำหนดชำระคืนเงินต้นเป็นจำนวนเท่ากันทุกครึ่งปี แบ่งออกเป็น </w:t>
      </w:r>
      <w:r w:rsidR="0041579B" w:rsidRPr="00A23238">
        <w:rPr>
          <w:rFonts w:ascii="Angsana New" w:hAnsi="Angsana New"/>
          <w:spacing w:val="-6"/>
          <w:sz w:val="30"/>
          <w:szCs w:val="30"/>
        </w:rPr>
        <w:t>13</w:t>
      </w:r>
      <w:r w:rsidR="0041579B" w:rsidRPr="00A23238">
        <w:rPr>
          <w:rFonts w:ascii="Angsana New" w:hAnsi="Angsana New"/>
          <w:spacing w:val="-6"/>
          <w:sz w:val="30"/>
          <w:szCs w:val="30"/>
          <w:cs/>
        </w:rPr>
        <w:t xml:space="preserve"> งวด เริ่มชำระงวด</w:t>
      </w:r>
      <w:r w:rsidR="0041579B" w:rsidRPr="0041579B">
        <w:rPr>
          <w:rFonts w:ascii="Angsana New" w:hAnsi="Angsana New"/>
          <w:sz w:val="30"/>
          <w:szCs w:val="30"/>
          <w:cs/>
        </w:rPr>
        <w:t>แรกในเดือน</w:t>
      </w:r>
      <w:r w:rsidR="00476324">
        <w:rPr>
          <w:rFonts w:ascii="Angsana New" w:hAnsi="Angsana New" w:hint="cs"/>
          <w:sz w:val="30"/>
          <w:szCs w:val="30"/>
          <w:cs/>
        </w:rPr>
        <w:t>มิถุนายน</w:t>
      </w:r>
      <w:r w:rsidR="0041579B" w:rsidRPr="0041579B">
        <w:rPr>
          <w:rFonts w:ascii="Angsana New" w:hAnsi="Angsana New"/>
          <w:sz w:val="30"/>
          <w:szCs w:val="30"/>
          <w:cs/>
        </w:rPr>
        <w:t xml:space="preserve"> </w:t>
      </w:r>
      <w:r w:rsidR="0041579B" w:rsidRPr="0041579B">
        <w:rPr>
          <w:rFonts w:ascii="Angsana New" w:hAnsi="Angsana New"/>
          <w:sz w:val="30"/>
          <w:szCs w:val="30"/>
        </w:rPr>
        <w:t>2563</w:t>
      </w:r>
      <w:r w:rsidR="0041579B" w:rsidRPr="0041579B">
        <w:rPr>
          <w:rFonts w:ascii="Angsana New" w:hAnsi="Angsana New"/>
          <w:sz w:val="30"/>
          <w:szCs w:val="30"/>
          <w:cs/>
        </w:rPr>
        <w:t xml:space="preserve"> โดยแต่ละปีจะชำระคืนเป็นอัตราร้อยละ </w:t>
      </w:r>
      <w:r w:rsidR="00476324">
        <w:rPr>
          <w:rFonts w:ascii="Angsana New" w:hAnsi="Angsana New"/>
          <w:sz w:val="30"/>
          <w:szCs w:val="30"/>
        </w:rPr>
        <w:t>7.8</w:t>
      </w:r>
      <w:r w:rsidR="0041579B" w:rsidRPr="0041579B">
        <w:rPr>
          <w:rFonts w:ascii="Angsana New" w:hAnsi="Angsana New"/>
          <w:sz w:val="30"/>
          <w:szCs w:val="30"/>
        </w:rPr>
        <w:t xml:space="preserve"> </w:t>
      </w:r>
      <w:r w:rsidR="0041579B" w:rsidRPr="0041579B">
        <w:rPr>
          <w:rFonts w:ascii="Angsana New" w:hAnsi="Angsana New"/>
          <w:sz w:val="30"/>
          <w:szCs w:val="30"/>
          <w:cs/>
        </w:rPr>
        <w:t xml:space="preserve">ของยอดเงินต้น  </w:t>
      </w:r>
    </w:p>
    <w:p w:rsidR="0041579B" w:rsidRDefault="0041579B" w:rsidP="00415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1579B" w:rsidRPr="0041579B" w:rsidRDefault="0041579B" w:rsidP="00415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1579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76324">
        <w:rPr>
          <w:rFonts w:ascii="Angsana New" w:hAnsi="Angsana New"/>
          <w:sz w:val="30"/>
          <w:szCs w:val="30"/>
        </w:rPr>
        <w:t xml:space="preserve">30 </w:t>
      </w:r>
      <w:r w:rsidR="006D343D">
        <w:rPr>
          <w:rFonts w:ascii="Angsana New" w:hAnsi="Angsana New" w:hint="cs"/>
          <w:sz w:val="30"/>
          <w:szCs w:val="30"/>
          <w:cs/>
        </w:rPr>
        <w:t>กันย</w:t>
      </w:r>
      <w:r w:rsidR="00476324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41579B">
        <w:rPr>
          <w:rFonts w:ascii="Angsana New" w:hAnsi="Angsana New"/>
          <w:sz w:val="30"/>
          <w:szCs w:val="30"/>
        </w:rPr>
        <w:t>2561</w:t>
      </w:r>
      <w:r w:rsidRPr="0041579B">
        <w:rPr>
          <w:rFonts w:ascii="Angsana New" w:hAnsi="Angsana New"/>
          <w:sz w:val="30"/>
          <w:szCs w:val="30"/>
          <w:cs/>
        </w:rPr>
        <w:t xml:space="preserve"> บริษัทมีวงเงินที่ยังไม่ได้เบิกใช้เป็นจำนวน</w:t>
      </w:r>
      <w:r w:rsidRPr="00253592">
        <w:rPr>
          <w:rFonts w:ascii="Angsana New" w:hAnsi="Angsana New"/>
          <w:sz w:val="30"/>
          <w:szCs w:val="30"/>
          <w:cs/>
        </w:rPr>
        <w:t xml:space="preserve">รวม </w:t>
      </w:r>
      <w:r w:rsidR="0005037D" w:rsidRPr="00253592">
        <w:rPr>
          <w:rFonts w:ascii="Angsana New" w:hAnsi="Angsana New"/>
          <w:sz w:val="30"/>
          <w:szCs w:val="30"/>
        </w:rPr>
        <w:t>3,</w:t>
      </w:r>
      <w:r w:rsidR="0005037D">
        <w:rPr>
          <w:rFonts w:ascii="Angsana New" w:hAnsi="Angsana New"/>
          <w:sz w:val="30"/>
          <w:szCs w:val="30"/>
        </w:rPr>
        <w:t>000</w:t>
      </w:r>
      <w:r w:rsidRPr="0041579B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41579B" w:rsidRDefault="0041579B" w:rsidP="00DE0F38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:rsidR="0041579B" w:rsidRDefault="00415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EF3FE4" w:rsidRPr="00B847D1" w:rsidRDefault="0081387C" w:rsidP="00DE0F38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b w:val="0"/>
          <w:bCs w:val="0"/>
          <w:sz w:val="30"/>
          <w:szCs w:val="30"/>
          <w:cs/>
        </w:rPr>
      </w:pPr>
      <w:r w:rsidRPr="00DE0F38">
        <w:rPr>
          <w:rFonts w:ascii="Angsana New" w:hAnsi="Angsana New"/>
          <w:sz w:val="30"/>
          <w:szCs w:val="30"/>
          <w:u w:val="none"/>
          <w:cs/>
          <w:lang w:val="th-TH"/>
        </w:rPr>
        <w:t>1</w:t>
      </w:r>
      <w:r w:rsidR="006C1FFA">
        <w:rPr>
          <w:rFonts w:ascii="Angsana New" w:hAnsi="Angsana New" w:hint="cs"/>
          <w:sz w:val="30"/>
          <w:szCs w:val="30"/>
          <w:u w:val="none"/>
          <w:cs/>
          <w:lang w:val="th-TH"/>
        </w:rPr>
        <w:t>3</w:t>
      </w:r>
      <w:r w:rsidRPr="00DE0F38">
        <w:rPr>
          <w:rFonts w:ascii="Angsana New" w:hAnsi="Angsana New"/>
          <w:sz w:val="30"/>
          <w:szCs w:val="30"/>
          <w:u w:val="none"/>
          <w:cs/>
          <w:lang w:val="th-TH"/>
        </w:rPr>
        <w:tab/>
      </w:r>
      <w:r w:rsidR="00506DCA">
        <w:rPr>
          <w:rFonts w:ascii="Angsana New" w:hAnsi="Angsana New" w:hint="cs"/>
          <w:sz w:val="30"/>
          <w:szCs w:val="30"/>
          <w:u w:val="none"/>
          <w:cs/>
          <w:lang w:val="th-TH"/>
        </w:rPr>
        <w:t>ส่วนงานดำเนินงาน</w:t>
      </w:r>
    </w:p>
    <w:p w:rsidR="00DE1932" w:rsidRPr="00B847D1" w:rsidRDefault="00DE1932" w:rsidP="00194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DE1932" w:rsidRPr="00B847D1" w:rsidRDefault="00184B2B" w:rsidP="00225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Pr="00B847D1">
        <w:rPr>
          <w:rFonts w:ascii="Angsana New" w:hAnsi="Angsana New"/>
          <w:sz w:val="30"/>
          <w:szCs w:val="30"/>
        </w:rPr>
        <w:t xml:space="preserve">3 </w:t>
      </w:r>
      <w:r w:rsidRPr="00B847D1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หน่วยงานธุรกิจที่สำคัญนี้มีขนาดของกิจการที่แตกต่างกัน และมีการบริหารจัดการแยกต่างหาก เนื่องจากใช้เทคโนโลยีและ</w:t>
      </w:r>
      <w:r w:rsidR="00497727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:rsidR="00651EEB" w:rsidRPr="00B847D1" w:rsidRDefault="00651EEB" w:rsidP="00225C73">
      <w:pPr>
        <w:spacing w:line="240" w:lineRule="auto"/>
        <w:ind w:left="540"/>
        <w:jc w:val="thaiDistribute"/>
        <w:rPr>
          <w:rFonts w:ascii="Angsana New" w:hAnsi="Angsana New"/>
          <w:b/>
          <w:bCs/>
          <w:color w:val="0000CC"/>
          <w:sz w:val="30"/>
          <w:szCs w:val="30"/>
          <w:lang w:bidi="ar-SA"/>
        </w:rPr>
      </w:pPr>
    </w:p>
    <w:p w:rsidR="00651EEB" w:rsidRPr="00B847D1" w:rsidRDefault="00184B2B" w:rsidP="005518DD">
      <w:pPr>
        <w:pStyle w:val="ListParagraph"/>
        <w:numPr>
          <w:ilvl w:val="0"/>
          <w:numId w:val="1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B847D1">
        <w:rPr>
          <w:rFonts w:ascii="Angsana New" w:hAnsi="Angsana New"/>
          <w:sz w:val="30"/>
          <w:szCs w:val="30"/>
        </w:rPr>
        <w:t>1</w:t>
      </w:r>
      <w:r w:rsidRPr="00B847D1">
        <w:rPr>
          <w:rFonts w:ascii="Angsana New" w:hAnsi="Angsana New"/>
          <w:sz w:val="30"/>
          <w:szCs w:val="30"/>
          <w:cs/>
        </w:rPr>
        <w:t xml:space="preserve"> ผู้ผลิตไฟฟ้าอิสระ</w:t>
      </w:r>
    </w:p>
    <w:p w:rsidR="00651EEB" w:rsidRPr="00B847D1" w:rsidRDefault="00184B2B" w:rsidP="005518DD">
      <w:pPr>
        <w:pStyle w:val="ListParagraph"/>
        <w:numPr>
          <w:ilvl w:val="0"/>
          <w:numId w:val="1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B847D1">
        <w:rPr>
          <w:rFonts w:ascii="Angsana New" w:hAnsi="Angsana New"/>
          <w:sz w:val="30"/>
          <w:szCs w:val="30"/>
        </w:rPr>
        <w:t>2</w:t>
      </w:r>
      <w:r w:rsidRPr="00B847D1">
        <w:rPr>
          <w:rFonts w:ascii="Angsana New" w:hAnsi="Angsana New"/>
          <w:sz w:val="30"/>
          <w:szCs w:val="30"/>
          <w:cs/>
        </w:rPr>
        <w:t xml:space="preserve"> ผู้ผลิตไฟฟ้ารายเล็ก</w:t>
      </w:r>
    </w:p>
    <w:p w:rsidR="00651EEB" w:rsidRDefault="00184B2B" w:rsidP="005518DD">
      <w:pPr>
        <w:pStyle w:val="ListParagraph"/>
        <w:numPr>
          <w:ilvl w:val="0"/>
          <w:numId w:val="1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B847D1">
        <w:rPr>
          <w:rFonts w:ascii="Angsana New" w:hAnsi="Angsana New"/>
          <w:sz w:val="30"/>
          <w:szCs w:val="30"/>
        </w:rPr>
        <w:t>3</w:t>
      </w:r>
      <w:r w:rsidRPr="00B847D1">
        <w:rPr>
          <w:rFonts w:ascii="Angsana New" w:hAnsi="Angsana New"/>
          <w:sz w:val="30"/>
          <w:szCs w:val="30"/>
          <w:cs/>
        </w:rPr>
        <w:t xml:space="preserve"> </w:t>
      </w:r>
      <w:r w:rsidR="006C285F" w:rsidRPr="00372E80">
        <w:rPr>
          <w:rFonts w:ascii="Angsana New" w:hAnsi="Angsana New" w:hint="cs"/>
          <w:sz w:val="30"/>
          <w:szCs w:val="30"/>
          <w:cs/>
        </w:rPr>
        <w:t>ส่วนงานอื่นๆ</w:t>
      </w:r>
    </w:p>
    <w:p w:rsidR="00F474E4" w:rsidRPr="00B847D1" w:rsidRDefault="00F474E4" w:rsidP="00F474E4">
      <w:pPr>
        <w:pStyle w:val="ListParagraph"/>
        <w:tabs>
          <w:tab w:val="clear" w:pos="680"/>
          <w:tab w:val="clear" w:pos="907"/>
          <w:tab w:val="left" w:pos="900"/>
        </w:tabs>
        <w:spacing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</w:p>
    <w:p w:rsidR="00651EEB" w:rsidRPr="00B847D1" w:rsidRDefault="00184B2B" w:rsidP="00225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</w:t>
      </w:r>
      <w:r w:rsidR="00DE70D0"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</w:t>
      </w:r>
      <w:r w:rsidR="00DE70D0"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ในอุตสาหกรรมเดียวกัน</w:t>
      </w:r>
    </w:p>
    <w:p w:rsidR="0075136A" w:rsidRPr="00B847D1" w:rsidRDefault="0075136A" w:rsidP="00225C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F474E4" w:rsidRDefault="00F47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D6309F" w:rsidRPr="00E96D9D" w:rsidRDefault="00D6309F" w:rsidP="008D4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96D9D">
        <w:rPr>
          <w:rFonts w:ascii="Angsana New" w:hAnsi="Angsana New"/>
          <w:i/>
          <w:iCs/>
          <w:sz w:val="30"/>
          <w:szCs w:val="30"/>
          <w:cs/>
        </w:rPr>
        <w:t xml:space="preserve">สำหรับงวดสามเดือนสิ้นสุดวันที่ </w:t>
      </w:r>
      <w:r w:rsidR="00A25FE4" w:rsidRPr="00A25FE4">
        <w:rPr>
          <w:rFonts w:ascii="Angsana New" w:hAnsi="Angsana New"/>
          <w:i/>
          <w:iCs/>
          <w:sz w:val="30"/>
          <w:szCs w:val="30"/>
          <w:cs/>
        </w:rPr>
        <w:t xml:space="preserve">30 </w:t>
      </w:r>
      <w:r w:rsidR="006D343D">
        <w:rPr>
          <w:rFonts w:ascii="Angsana New" w:hAnsi="Angsana New" w:hint="cs"/>
          <w:i/>
          <w:iCs/>
          <w:sz w:val="30"/>
          <w:szCs w:val="30"/>
          <w:cs/>
        </w:rPr>
        <w:t>กันย</w:t>
      </w:r>
      <w:r w:rsidR="00A25FE4" w:rsidRPr="00A25FE4">
        <w:rPr>
          <w:rFonts w:ascii="Angsana New" w:hAnsi="Angsana New"/>
          <w:i/>
          <w:iCs/>
          <w:sz w:val="30"/>
          <w:szCs w:val="30"/>
          <w:cs/>
        </w:rPr>
        <w:t xml:space="preserve">ายน </w:t>
      </w:r>
      <w:r w:rsidRPr="00E96D9D">
        <w:rPr>
          <w:rFonts w:ascii="Angsana New" w:hAnsi="Angsana New"/>
          <w:i/>
          <w:iCs/>
          <w:sz w:val="30"/>
          <w:szCs w:val="30"/>
          <w:cs/>
        </w:rPr>
        <w:t>25</w:t>
      </w:r>
      <w:r w:rsidR="00292E7F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292E7F">
        <w:rPr>
          <w:rFonts w:ascii="Angsana New" w:hAnsi="Angsana New"/>
          <w:i/>
          <w:iCs/>
          <w:sz w:val="30"/>
          <w:szCs w:val="30"/>
        </w:rPr>
        <w:t>1</w:t>
      </w:r>
    </w:p>
    <w:p w:rsidR="008D47EE" w:rsidRPr="00E96D9D" w:rsidRDefault="008D47EE" w:rsidP="008D4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170"/>
        <w:gridCol w:w="180"/>
        <w:gridCol w:w="1170"/>
        <w:gridCol w:w="180"/>
        <w:gridCol w:w="1170"/>
        <w:gridCol w:w="180"/>
        <w:gridCol w:w="1069"/>
        <w:gridCol w:w="11"/>
        <w:gridCol w:w="180"/>
        <w:gridCol w:w="1080"/>
      </w:tblGrid>
      <w:tr w:rsidR="00D6309F" w:rsidRPr="00E96D9D" w:rsidTr="00DE70D0">
        <w:trPr>
          <w:cantSplit/>
          <w:tblHeader/>
        </w:trPr>
        <w:tc>
          <w:tcPr>
            <w:tcW w:w="2880" w:type="dxa"/>
          </w:tcPr>
          <w:p w:rsidR="00D6309F" w:rsidRPr="00E96D9D" w:rsidRDefault="00D6309F" w:rsidP="008D47EE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91" w:type="dxa"/>
            <w:gridSpan w:val="2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D6309F" w:rsidRPr="00E96D9D" w:rsidRDefault="00D6309F" w:rsidP="008D47E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รวม </w:t>
            </w:r>
          </w:p>
        </w:tc>
      </w:tr>
      <w:tr w:rsidR="00D6309F" w:rsidRPr="00E96D9D" w:rsidTr="00DE70D0">
        <w:trPr>
          <w:cantSplit/>
          <w:tblHeader/>
        </w:trPr>
        <w:tc>
          <w:tcPr>
            <w:tcW w:w="2880" w:type="dxa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90" w:type="dxa"/>
            <w:gridSpan w:val="10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6309F" w:rsidRPr="00E96D9D" w:rsidTr="00DE70D0">
        <w:trPr>
          <w:cantSplit/>
          <w:trHeight w:val="302"/>
        </w:trPr>
        <w:tc>
          <w:tcPr>
            <w:tcW w:w="2880" w:type="dxa"/>
          </w:tcPr>
          <w:p w:rsidR="00D6309F" w:rsidRPr="00DE70D0" w:rsidRDefault="00D6309F" w:rsidP="00DE70D0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80" w:right="-79" w:hanging="180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</w:pPr>
            <w:r w:rsidRPr="00DE70D0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  <w:t>รายได้จากการขายและ</w:t>
            </w:r>
            <w:r w:rsidR="00416081" w:rsidRPr="00DE70D0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 w:bidi="th-TH"/>
              </w:rPr>
              <w:t>การ</w:t>
            </w:r>
            <w:r w:rsidRPr="00DE70D0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  <w:t>ให้บริการ</w:t>
            </w:r>
          </w:p>
        </w:tc>
        <w:tc>
          <w:tcPr>
            <w:tcW w:w="117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309F" w:rsidRPr="00E96D9D" w:rsidTr="00DE70D0">
        <w:trPr>
          <w:cantSplit/>
          <w:trHeight w:val="302"/>
        </w:trPr>
        <w:tc>
          <w:tcPr>
            <w:tcW w:w="2880" w:type="dxa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80" w:right="-7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- 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D6309F" w:rsidRPr="00E96D9D" w:rsidRDefault="00E1728E" w:rsidP="00E1728E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72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1,230,259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309F" w:rsidRPr="00E96D9D" w:rsidRDefault="00E1728E" w:rsidP="00E1728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E1728E">
              <w:rPr>
                <w:rFonts w:ascii="Angsana New" w:hAnsi="Angsana New" w:cs="Angsana New"/>
                <w:sz w:val="30"/>
                <w:szCs w:val="30"/>
              </w:rPr>
              <w:t>5,120,864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309F" w:rsidRPr="00E96D9D" w:rsidRDefault="00E1728E" w:rsidP="00E1728E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176,203</w:t>
            </w:r>
          </w:p>
        </w:tc>
        <w:tc>
          <w:tcPr>
            <w:tcW w:w="180" w:type="dxa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6309F" w:rsidRPr="00E96D9D" w:rsidRDefault="00E1728E" w:rsidP="0085739D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6309F" w:rsidRPr="006C285F" w:rsidRDefault="00E1728E" w:rsidP="004C7DC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72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6,527,326</w:t>
            </w:r>
          </w:p>
        </w:tc>
      </w:tr>
      <w:tr w:rsidR="00D6309F" w:rsidRPr="00E96D9D" w:rsidTr="00DE70D0">
        <w:trPr>
          <w:cantSplit/>
          <w:trHeight w:val="302"/>
        </w:trPr>
        <w:tc>
          <w:tcPr>
            <w:tcW w:w="2880" w:type="dxa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รายได้จากสัญญาเช่าการเงิน</w:t>
            </w:r>
          </w:p>
        </w:tc>
        <w:tc>
          <w:tcPr>
            <w:tcW w:w="1170" w:type="dxa"/>
            <w:vAlign w:val="bottom"/>
          </w:tcPr>
          <w:p w:rsidR="00D6309F" w:rsidRPr="00E96D9D" w:rsidRDefault="00E1728E" w:rsidP="00E1728E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72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133,978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309F" w:rsidRPr="00E96D9D" w:rsidRDefault="00E1728E" w:rsidP="004C7DC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309F" w:rsidRPr="00E96D9D" w:rsidRDefault="00E1728E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6309F" w:rsidRPr="00E96D9D" w:rsidRDefault="00E1728E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6309F" w:rsidRPr="00E96D9D" w:rsidRDefault="00E1728E" w:rsidP="004C7DC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E1728E">
              <w:rPr>
                <w:rFonts w:ascii="Angsana New" w:hAnsi="Angsana New" w:cs="Angsana New"/>
                <w:sz w:val="30"/>
                <w:szCs w:val="30"/>
              </w:rPr>
              <w:t>133,978</w:t>
            </w:r>
          </w:p>
        </w:tc>
      </w:tr>
      <w:tr w:rsidR="00D6309F" w:rsidRPr="00E96D9D" w:rsidTr="00DE70D0">
        <w:trPr>
          <w:cantSplit/>
        </w:trPr>
        <w:tc>
          <w:tcPr>
            <w:tcW w:w="2880" w:type="dxa"/>
          </w:tcPr>
          <w:p w:rsidR="00D6309F" w:rsidRPr="00E96D9D" w:rsidRDefault="00416081" w:rsidP="00416081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D6309F" w:rsidRPr="00E96D9D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 w:rsidR="00251614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D6309F" w:rsidRPr="00E96D9D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D6309F" w:rsidRPr="00E96D9D" w:rsidRDefault="00E1728E" w:rsidP="00E1728E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1728E">
              <w:rPr>
                <w:rFonts w:ascii="Angsana New" w:hAnsi="Angsana New" w:cs="Angsana New"/>
                <w:sz w:val="30"/>
                <w:szCs w:val="30"/>
                <w:lang w:val="en-US"/>
              </w:rPr>
              <w:t>96,576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309F" w:rsidRPr="00DD4EE2" w:rsidRDefault="00E1728E" w:rsidP="00E1728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172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887,147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6309F" w:rsidRPr="00AB1914" w:rsidRDefault="0068712C" w:rsidP="00253592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102,590</w:t>
            </w:r>
          </w:p>
        </w:tc>
        <w:tc>
          <w:tcPr>
            <w:tcW w:w="180" w:type="dxa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6309F" w:rsidRPr="00E96D9D" w:rsidRDefault="0068712C" w:rsidP="008D47E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D6309F" w:rsidRPr="00E96D9D" w:rsidRDefault="00D6309F" w:rsidP="008D47E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6309F" w:rsidRPr="00E96D9D" w:rsidRDefault="00253592" w:rsidP="00AB1914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1,086,313</w:t>
            </w:r>
          </w:p>
        </w:tc>
      </w:tr>
    </w:tbl>
    <w:p w:rsidR="00EA0547" w:rsidRDefault="00EA0547" w:rsidP="00292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:rsidR="00292E7F" w:rsidRPr="00E96D9D" w:rsidRDefault="00292E7F" w:rsidP="00292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E96D9D">
        <w:rPr>
          <w:rFonts w:ascii="Angsana New" w:hAnsi="Angsana New"/>
          <w:i/>
          <w:iCs/>
          <w:sz w:val="30"/>
          <w:szCs w:val="30"/>
          <w:cs/>
        </w:rPr>
        <w:t xml:space="preserve">สำหรับงวดสามเดือนสิ้นสุดวันที่ </w:t>
      </w:r>
      <w:r w:rsidR="00461471" w:rsidRPr="00461471">
        <w:rPr>
          <w:rFonts w:ascii="Angsana New" w:hAnsi="Angsana New"/>
          <w:i/>
          <w:iCs/>
          <w:sz w:val="30"/>
          <w:szCs w:val="30"/>
          <w:cs/>
        </w:rPr>
        <w:t xml:space="preserve">30 </w:t>
      </w:r>
      <w:r w:rsidR="006D343D">
        <w:rPr>
          <w:rFonts w:ascii="Angsana New" w:hAnsi="Angsana New" w:hint="cs"/>
          <w:i/>
          <w:iCs/>
          <w:sz w:val="30"/>
          <w:szCs w:val="30"/>
          <w:cs/>
        </w:rPr>
        <w:t>กันยาย</w:t>
      </w:r>
      <w:r w:rsidR="00461471" w:rsidRPr="00461471">
        <w:rPr>
          <w:rFonts w:ascii="Angsana New" w:hAnsi="Angsana New"/>
          <w:i/>
          <w:iCs/>
          <w:sz w:val="30"/>
          <w:szCs w:val="30"/>
          <w:cs/>
        </w:rPr>
        <w:t xml:space="preserve">น </w:t>
      </w:r>
      <w:r w:rsidRPr="00E96D9D">
        <w:rPr>
          <w:rFonts w:ascii="Angsana New" w:hAnsi="Angsana New"/>
          <w:i/>
          <w:iCs/>
          <w:sz w:val="30"/>
          <w:szCs w:val="30"/>
          <w:cs/>
        </w:rPr>
        <w:t>25</w:t>
      </w:r>
      <w:r>
        <w:rPr>
          <w:rFonts w:ascii="Angsana New" w:hAnsi="Angsana New" w:hint="cs"/>
          <w:i/>
          <w:iCs/>
          <w:sz w:val="30"/>
          <w:szCs w:val="30"/>
          <w:cs/>
        </w:rPr>
        <w:t>60</w:t>
      </w:r>
    </w:p>
    <w:p w:rsidR="00292E7F" w:rsidRPr="00E96D9D" w:rsidRDefault="00292E7F" w:rsidP="00292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170"/>
        <w:gridCol w:w="180"/>
        <w:gridCol w:w="1170"/>
        <w:gridCol w:w="180"/>
        <w:gridCol w:w="1170"/>
        <w:gridCol w:w="180"/>
        <w:gridCol w:w="1080"/>
        <w:gridCol w:w="180"/>
        <w:gridCol w:w="1080"/>
      </w:tblGrid>
      <w:tr w:rsidR="00292E7F" w:rsidRPr="00E96D9D" w:rsidTr="00DE70D0">
        <w:trPr>
          <w:cantSplit/>
          <w:tblHeader/>
        </w:trPr>
        <w:tc>
          <w:tcPr>
            <w:tcW w:w="2880" w:type="dxa"/>
          </w:tcPr>
          <w:p w:rsidR="00292E7F" w:rsidRPr="00E96D9D" w:rsidRDefault="00292E7F" w:rsidP="00D6212F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292E7F" w:rsidRPr="00E96D9D" w:rsidRDefault="00292E7F" w:rsidP="00D6212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รวม </w:t>
            </w:r>
          </w:p>
        </w:tc>
      </w:tr>
      <w:tr w:rsidR="00292E7F" w:rsidRPr="00E96D9D" w:rsidTr="00DE70D0">
        <w:trPr>
          <w:cantSplit/>
          <w:tblHeader/>
        </w:trPr>
        <w:tc>
          <w:tcPr>
            <w:tcW w:w="2880" w:type="dxa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90" w:type="dxa"/>
            <w:gridSpan w:val="9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92E7F" w:rsidRPr="00E96D9D" w:rsidTr="00DE70D0">
        <w:trPr>
          <w:cantSplit/>
          <w:trHeight w:val="302"/>
        </w:trPr>
        <w:tc>
          <w:tcPr>
            <w:tcW w:w="2880" w:type="dxa"/>
          </w:tcPr>
          <w:p w:rsidR="00292E7F" w:rsidRPr="00E96D9D" w:rsidRDefault="00292E7F" w:rsidP="00DE70D0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80" w:right="-79" w:hanging="18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70D0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  <w:t>รายได้จากการขายและ</w:t>
            </w:r>
            <w:r w:rsidRPr="00DE70D0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 w:bidi="th-TH"/>
              </w:rPr>
              <w:t>การ</w:t>
            </w:r>
            <w:r w:rsidRPr="00DE70D0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  <w:t>ให้บริการ</w:t>
            </w:r>
          </w:p>
        </w:tc>
        <w:tc>
          <w:tcPr>
            <w:tcW w:w="117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92E7F" w:rsidRPr="00E96D9D" w:rsidRDefault="00292E7F" w:rsidP="00D6212F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1471" w:rsidRPr="00E96D9D" w:rsidTr="00DE70D0">
        <w:trPr>
          <w:cantSplit/>
          <w:trHeight w:val="302"/>
        </w:trPr>
        <w:tc>
          <w:tcPr>
            <w:tcW w:w="2880" w:type="dxa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80" w:right="-7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- 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461471" w:rsidRPr="00E96D9D" w:rsidRDefault="006D343D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34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399</w:t>
            </w:r>
            <w:r w:rsidRPr="006D34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D34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399</w:t>
            </w:r>
          </w:p>
        </w:tc>
        <w:tc>
          <w:tcPr>
            <w:tcW w:w="180" w:type="dxa"/>
            <w:vAlign w:val="bottom"/>
          </w:tcPr>
          <w:p w:rsidR="00461471" w:rsidRPr="00461471" w:rsidRDefault="00461471" w:rsidP="0046147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461471" w:rsidRPr="00461471" w:rsidRDefault="006D343D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34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</w:t>
            </w:r>
            <w:r w:rsidRPr="006D34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D34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634</w:t>
            </w:r>
            <w:r w:rsidRPr="006D34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D34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331</w:t>
            </w:r>
          </w:p>
        </w:tc>
        <w:tc>
          <w:tcPr>
            <w:tcW w:w="180" w:type="dxa"/>
            <w:vAlign w:val="bottom"/>
          </w:tcPr>
          <w:p w:rsidR="00461471" w:rsidRPr="00461471" w:rsidRDefault="00461471" w:rsidP="0046147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461471" w:rsidRPr="00E96D9D" w:rsidRDefault="006D343D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34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62,589</w:t>
            </w:r>
          </w:p>
        </w:tc>
        <w:tc>
          <w:tcPr>
            <w:tcW w:w="180" w:type="dxa"/>
          </w:tcPr>
          <w:p w:rsidR="00461471" w:rsidRPr="00461471" w:rsidRDefault="00461471" w:rsidP="0046147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461471" w:rsidRPr="00461471" w:rsidRDefault="006D343D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461471" w:rsidRPr="00461471" w:rsidRDefault="00461471" w:rsidP="0046147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461471" w:rsidRPr="00461471" w:rsidRDefault="006D343D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34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4,096,319</w:t>
            </w:r>
          </w:p>
        </w:tc>
      </w:tr>
      <w:tr w:rsidR="00461471" w:rsidRPr="00E96D9D" w:rsidTr="00DE70D0">
        <w:trPr>
          <w:cantSplit/>
          <w:trHeight w:val="302"/>
        </w:trPr>
        <w:tc>
          <w:tcPr>
            <w:tcW w:w="2880" w:type="dxa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รายได้จากสัญญาเช่าการเงิน</w:t>
            </w:r>
          </w:p>
        </w:tc>
        <w:tc>
          <w:tcPr>
            <w:tcW w:w="1170" w:type="dxa"/>
            <w:vAlign w:val="bottom"/>
          </w:tcPr>
          <w:p w:rsidR="00461471" w:rsidRPr="00E96D9D" w:rsidRDefault="006D343D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34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146</w:t>
            </w:r>
            <w:r w:rsidRPr="006D34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D34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684</w:t>
            </w:r>
          </w:p>
        </w:tc>
        <w:tc>
          <w:tcPr>
            <w:tcW w:w="180" w:type="dxa"/>
            <w:vAlign w:val="bottom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61471" w:rsidRPr="006D343D" w:rsidRDefault="006D343D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61471" w:rsidRPr="00E96D9D" w:rsidRDefault="006D343D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61471" w:rsidRPr="00461471" w:rsidRDefault="006D343D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1471" w:rsidRPr="00E96D9D" w:rsidRDefault="006D343D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D343D">
              <w:rPr>
                <w:rFonts w:ascii="Angsana New" w:hAnsi="Angsana New" w:cs="Angsana New"/>
                <w:sz w:val="30"/>
                <w:szCs w:val="30"/>
              </w:rPr>
              <w:t>146,684</w:t>
            </w:r>
          </w:p>
        </w:tc>
      </w:tr>
      <w:tr w:rsidR="00461471" w:rsidRPr="00E96D9D" w:rsidTr="00DE70D0">
        <w:trPr>
          <w:cantSplit/>
        </w:trPr>
        <w:tc>
          <w:tcPr>
            <w:tcW w:w="2880" w:type="dxa"/>
          </w:tcPr>
          <w:p w:rsidR="00461471" w:rsidRPr="00E96D9D" w:rsidRDefault="00461471" w:rsidP="00461471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96D9D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E96D9D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461471" w:rsidRPr="00E96D9D" w:rsidRDefault="006D343D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34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116</w:t>
            </w:r>
            <w:r w:rsidRPr="006D34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D343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541</w:t>
            </w:r>
          </w:p>
        </w:tc>
        <w:tc>
          <w:tcPr>
            <w:tcW w:w="180" w:type="dxa"/>
            <w:vAlign w:val="bottom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61471" w:rsidRPr="00E96D9D" w:rsidRDefault="006D343D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D343D">
              <w:rPr>
                <w:rFonts w:ascii="Angsana New" w:hAnsi="Angsana New" w:cs="Angsana New"/>
                <w:sz w:val="30"/>
                <w:szCs w:val="30"/>
              </w:rPr>
              <w:t>806,793</w:t>
            </w:r>
          </w:p>
        </w:tc>
        <w:tc>
          <w:tcPr>
            <w:tcW w:w="180" w:type="dxa"/>
            <w:vAlign w:val="bottom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61471" w:rsidRPr="00461471" w:rsidRDefault="006D343D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D343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87,849</w:t>
            </w:r>
          </w:p>
        </w:tc>
        <w:tc>
          <w:tcPr>
            <w:tcW w:w="180" w:type="dxa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61471" w:rsidRPr="00E96D9D" w:rsidRDefault="006D343D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461471" w:rsidRPr="00E96D9D" w:rsidRDefault="00461471" w:rsidP="00461471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61471" w:rsidRPr="00E96D9D" w:rsidRDefault="006D343D" w:rsidP="0046147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D343D">
              <w:rPr>
                <w:rFonts w:ascii="Angsana New" w:hAnsi="Angsana New" w:cs="Angsana New"/>
                <w:sz w:val="30"/>
                <w:szCs w:val="30"/>
              </w:rPr>
              <w:t>1,011,183</w:t>
            </w:r>
          </w:p>
        </w:tc>
      </w:tr>
    </w:tbl>
    <w:p w:rsidR="00D6309F" w:rsidRDefault="00D6309F" w:rsidP="00684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FE50E5" w:rsidRDefault="006D343D" w:rsidP="00FE5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สำหรับงวดเ</w:t>
      </w:r>
      <w:r w:rsidR="00FE50E5">
        <w:rPr>
          <w:rFonts w:ascii="Angsana New" w:hAnsi="Angsana New"/>
          <w:i/>
          <w:iCs/>
          <w:sz w:val="30"/>
          <w:szCs w:val="30"/>
          <w:cs/>
        </w:rPr>
        <w:t>ก</w:t>
      </w:r>
      <w:r>
        <w:rPr>
          <w:rFonts w:ascii="Angsana New" w:hAnsi="Angsana New" w:hint="cs"/>
          <w:i/>
          <w:iCs/>
          <w:sz w:val="30"/>
          <w:szCs w:val="30"/>
          <w:cs/>
        </w:rPr>
        <w:t>้า</w:t>
      </w:r>
      <w:r w:rsidR="00FE50E5" w:rsidRPr="00E96D9D">
        <w:rPr>
          <w:rFonts w:ascii="Angsana New" w:hAnsi="Angsana New"/>
          <w:i/>
          <w:iCs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i/>
          <w:iCs/>
          <w:sz w:val="30"/>
          <w:szCs w:val="30"/>
          <w:cs/>
        </w:rPr>
        <w:t>30 กันยายน</w:t>
      </w:r>
      <w:r w:rsidR="00FE50E5" w:rsidRPr="0046147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E50E5" w:rsidRPr="00E96D9D">
        <w:rPr>
          <w:rFonts w:ascii="Angsana New" w:hAnsi="Angsana New"/>
          <w:i/>
          <w:iCs/>
          <w:sz w:val="30"/>
          <w:szCs w:val="30"/>
          <w:cs/>
        </w:rPr>
        <w:t>25</w:t>
      </w:r>
      <w:r w:rsidR="00FE50E5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FE50E5">
        <w:rPr>
          <w:rFonts w:ascii="Angsana New" w:hAnsi="Angsana New"/>
          <w:i/>
          <w:iCs/>
          <w:sz w:val="30"/>
          <w:szCs w:val="30"/>
        </w:rPr>
        <w:t>1</w:t>
      </w:r>
    </w:p>
    <w:p w:rsidR="00FE50E5" w:rsidRDefault="00FE50E5" w:rsidP="00FE5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170"/>
        <w:gridCol w:w="178"/>
        <w:gridCol w:w="1172"/>
        <w:gridCol w:w="180"/>
        <w:gridCol w:w="1170"/>
        <w:gridCol w:w="180"/>
        <w:gridCol w:w="1080"/>
        <w:gridCol w:w="180"/>
        <w:gridCol w:w="1080"/>
      </w:tblGrid>
      <w:tr w:rsidR="00FE50E5" w:rsidRPr="00E96D9D" w:rsidTr="008E0FB6">
        <w:trPr>
          <w:cantSplit/>
          <w:tblHeader/>
        </w:trPr>
        <w:tc>
          <w:tcPr>
            <w:tcW w:w="2880" w:type="dxa"/>
          </w:tcPr>
          <w:p w:rsidR="00FE50E5" w:rsidRPr="00E96D9D" w:rsidRDefault="00FE50E5" w:rsidP="004F704E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</w:tcPr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</w:tcPr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FE50E5" w:rsidRPr="00E96D9D" w:rsidRDefault="00FE50E5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รวม </w:t>
            </w:r>
          </w:p>
        </w:tc>
      </w:tr>
      <w:tr w:rsidR="00FE50E5" w:rsidRPr="00E96D9D" w:rsidTr="004F704E">
        <w:trPr>
          <w:cantSplit/>
          <w:tblHeader/>
        </w:trPr>
        <w:tc>
          <w:tcPr>
            <w:tcW w:w="2880" w:type="dxa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90" w:type="dxa"/>
            <w:gridSpan w:val="9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E50E5" w:rsidRPr="00E96D9D" w:rsidTr="008E0FB6">
        <w:trPr>
          <w:cantSplit/>
          <w:trHeight w:val="302"/>
        </w:trPr>
        <w:tc>
          <w:tcPr>
            <w:tcW w:w="2880" w:type="dxa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80" w:right="-79" w:hanging="18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70D0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  <w:t>รายได้จากการขายและ</w:t>
            </w:r>
            <w:r w:rsidRPr="00DE70D0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 w:bidi="th-TH"/>
              </w:rPr>
              <w:t>การ</w:t>
            </w:r>
            <w:r w:rsidRPr="00DE70D0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  <w:t>ให้บริการ</w:t>
            </w:r>
          </w:p>
        </w:tc>
        <w:tc>
          <w:tcPr>
            <w:tcW w:w="1170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50E5" w:rsidRPr="00E96D9D" w:rsidTr="008E0FB6">
        <w:trPr>
          <w:cantSplit/>
          <w:trHeight w:val="302"/>
        </w:trPr>
        <w:tc>
          <w:tcPr>
            <w:tcW w:w="2880" w:type="dxa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80" w:right="-7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- 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FE50E5" w:rsidRPr="00E96D9D" w:rsidRDefault="007A1A13" w:rsidP="007A1A13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1A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2,997,860</w:t>
            </w:r>
          </w:p>
        </w:tc>
        <w:tc>
          <w:tcPr>
            <w:tcW w:w="178" w:type="dxa"/>
            <w:vAlign w:val="bottom"/>
          </w:tcPr>
          <w:p w:rsidR="00FE50E5" w:rsidRPr="00461471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:rsidR="00FE50E5" w:rsidRPr="00461471" w:rsidRDefault="007A1A13" w:rsidP="007A1A1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15,084,970</w:t>
            </w:r>
          </w:p>
        </w:tc>
        <w:tc>
          <w:tcPr>
            <w:tcW w:w="180" w:type="dxa"/>
            <w:vAlign w:val="bottom"/>
          </w:tcPr>
          <w:p w:rsidR="00FE50E5" w:rsidRPr="00461471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FE50E5" w:rsidRPr="00E96D9D" w:rsidRDefault="007A1A13" w:rsidP="007A1A13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444,281</w:t>
            </w:r>
          </w:p>
        </w:tc>
        <w:tc>
          <w:tcPr>
            <w:tcW w:w="180" w:type="dxa"/>
          </w:tcPr>
          <w:p w:rsidR="00FE50E5" w:rsidRPr="00461471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FE50E5" w:rsidRPr="00461471" w:rsidRDefault="007A1A13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E50E5" w:rsidRPr="00461471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FE50E5" w:rsidRPr="00461471" w:rsidRDefault="007A1A13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1A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18,527,111</w:t>
            </w:r>
          </w:p>
        </w:tc>
      </w:tr>
      <w:tr w:rsidR="00FE50E5" w:rsidRPr="00E96D9D" w:rsidTr="008E0FB6">
        <w:trPr>
          <w:cantSplit/>
          <w:trHeight w:val="302"/>
        </w:trPr>
        <w:tc>
          <w:tcPr>
            <w:tcW w:w="2880" w:type="dxa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รายได้จากสัญญาเช่าการเงิน</w:t>
            </w:r>
          </w:p>
        </w:tc>
        <w:tc>
          <w:tcPr>
            <w:tcW w:w="1170" w:type="dxa"/>
            <w:vAlign w:val="bottom"/>
          </w:tcPr>
          <w:p w:rsidR="00FE50E5" w:rsidRPr="00E96D9D" w:rsidRDefault="007A1A13" w:rsidP="007A1A13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1A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412,601</w:t>
            </w:r>
          </w:p>
        </w:tc>
        <w:tc>
          <w:tcPr>
            <w:tcW w:w="178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FE50E5" w:rsidRPr="00E96D9D" w:rsidRDefault="007A1A13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E50E5" w:rsidRPr="00E96D9D" w:rsidRDefault="007A1A13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50E5" w:rsidRPr="00461471" w:rsidRDefault="007A1A13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E50E5" w:rsidRPr="00E96D9D" w:rsidRDefault="007A1A13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7A1A13">
              <w:rPr>
                <w:rFonts w:ascii="Angsana New" w:hAnsi="Angsana New" w:cs="Angsana New"/>
                <w:sz w:val="30"/>
                <w:szCs w:val="30"/>
              </w:rPr>
              <w:t>412,601</w:t>
            </w:r>
          </w:p>
        </w:tc>
      </w:tr>
      <w:tr w:rsidR="00FE50E5" w:rsidRPr="00E96D9D" w:rsidTr="008E0FB6">
        <w:trPr>
          <w:cantSplit/>
        </w:trPr>
        <w:tc>
          <w:tcPr>
            <w:tcW w:w="2880" w:type="dxa"/>
          </w:tcPr>
          <w:p w:rsidR="00FE50E5" w:rsidRPr="00E96D9D" w:rsidRDefault="00FE50E5" w:rsidP="004F704E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96D9D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E96D9D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FE50E5" w:rsidRPr="00E96D9D" w:rsidRDefault="007A1A13" w:rsidP="007A1A13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A1A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353,157</w:t>
            </w:r>
          </w:p>
        </w:tc>
        <w:tc>
          <w:tcPr>
            <w:tcW w:w="178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FE50E5" w:rsidRPr="00E96D9D" w:rsidRDefault="007A1A13" w:rsidP="007A1A1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2,830,443</w:t>
            </w:r>
          </w:p>
        </w:tc>
        <w:tc>
          <w:tcPr>
            <w:tcW w:w="180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FE50E5" w:rsidRPr="00461471" w:rsidRDefault="0068712C" w:rsidP="007A1A13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352,765</w:t>
            </w:r>
          </w:p>
        </w:tc>
        <w:tc>
          <w:tcPr>
            <w:tcW w:w="180" w:type="dxa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E50E5" w:rsidRPr="00E96D9D" w:rsidRDefault="0068712C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E50E5" w:rsidRPr="00E96D9D" w:rsidRDefault="00FE50E5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E50E5" w:rsidRPr="00E96D9D" w:rsidRDefault="00253592" w:rsidP="002972FD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3,536,365</w:t>
            </w:r>
          </w:p>
        </w:tc>
      </w:tr>
    </w:tbl>
    <w:p w:rsidR="00FE50E5" w:rsidRDefault="00FE50E5" w:rsidP="00FE5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:rsidR="00FE50E5" w:rsidRDefault="00FE5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:rsidR="00270A37" w:rsidRDefault="00270A37" w:rsidP="00270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สำหรับงวด</w:t>
      </w:r>
      <w:r w:rsidR="006D343D">
        <w:rPr>
          <w:rFonts w:ascii="Angsana New" w:hAnsi="Angsana New" w:hint="cs"/>
          <w:i/>
          <w:iCs/>
          <w:sz w:val="30"/>
          <w:szCs w:val="30"/>
          <w:cs/>
        </w:rPr>
        <w:t>เ</w:t>
      </w:r>
      <w:r>
        <w:rPr>
          <w:rFonts w:ascii="Angsana New" w:hAnsi="Angsana New"/>
          <w:i/>
          <w:iCs/>
          <w:sz w:val="30"/>
          <w:szCs w:val="30"/>
          <w:cs/>
        </w:rPr>
        <w:t>ก</w:t>
      </w:r>
      <w:r w:rsidR="006D343D">
        <w:rPr>
          <w:rFonts w:ascii="Angsana New" w:hAnsi="Angsana New" w:hint="cs"/>
          <w:i/>
          <w:iCs/>
          <w:sz w:val="30"/>
          <w:szCs w:val="30"/>
          <w:cs/>
        </w:rPr>
        <w:t>้า</w:t>
      </w:r>
      <w:r w:rsidRPr="00E96D9D">
        <w:rPr>
          <w:rFonts w:ascii="Angsana New" w:hAnsi="Angsana New"/>
          <w:i/>
          <w:iCs/>
          <w:sz w:val="30"/>
          <w:szCs w:val="30"/>
          <w:cs/>
        </w:rPr>
        <w:t xml:space="preserve">เดือนสิ้นสุดวันที่ </w:t>
      </w:r>
      <w:r w:rsidRPr="00461471">
        <w:rPr>
          <w:rFonts w:ascii="Angsana New" w:hAnsi="Angsana New"/>
          <w:i/>
          <w:iCs/>
          <w:sz w:val="30"/>
          <w:szCs w:val="30"/>
          <w:cs/>
        </w:rPr>
        <w:t>3</w:t>
      </w:r>
      <w:r w:rsidR="006D343D">
        <w:rPr>
          <w:rFonts w:ascii="Angsana New" w:hAnsi="Angsana New"/>
          <w:i/>
          <w:iCs/>
          <w:sz w:val="30"/>
          <w:szCs w:val="30"/>
          <w:cs/>
        </w:rPr>
        <w:t>0 กันยา</w:t>
      </w:r>
      <w:r w:rsidRPr="00461471">
        <w:rPr>
          <w:rFonts w:ascii="Angsana New" w:hAnsi="Angsana New"/>
          <w:i/>
          <w:iCs/>
          <w:sz w:val="30"/>
          <w:szCs w:val="30"/>
          <w:cs/>
        </w:rPr>
        <w:t xml:space="preserve">ยน </w:t>
      </w:r>
      <w:r w:rsidRPr="00E96D9D">
        <w:rPr>
          <w:rFonts w:ascii="Angsana New" w:hAnsi="Angsana New"/>
          <w:i/>
          <w:iCs/>
          <w:sz w:val="30"/>
          <w:szCs w:val="30"/>
          <w:cs/>
        </w:rPr>
        <w:t>25</w:t>
      </w:r>
      <w:r>
        <w:rPr>
          <w:rFonts w:ascii="Angsana New" w:hAnsi="Angsana New" w:hint="cs"/>
          <w:i/>
          <w:iCs/>
          <w:sz w:val="30"/>
          <w:szCs w:val="30"/>
          <w:cs/>
        </w:rPr>
        <w:t>6</w:t>
      </w:r>
      <w:r>
        <w:rPr>
          <w:rFonts w:ascii="Angsana New" w:hAnsi="Angsana New"/>
          <w:i/>
          <w:iCs/>
          <w:sz w:val="30"/>
          <w:szCs w:val="30"/>
        </w:rPr>
        <w:t>0</w:t>
      </w:r>
    </w:p>
    <w:p w:rsidR="00FE50E5" w:rsidRDefault="00FE50E5" w:rsidP="00FE5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170"/>
        <w:gridCol w:w="180"/>
        <w:gridCol w:w="1170"/>
        <w:gridCol w:w="180"/>
        <w:gridCol w:w="1170"/>
        <w:gridCol w:w="180"/>
        <w:gridCol w:w="1080"/>
        <w:gridCol w:w="180"/>
        <w:gridCol w:w="1080"/>
      </w:tblGrid>
      <w:tr w:rsidR="00270A37" w:rsidRPr="00E96D9D" w:rsidTr="004F704E">
        <w:trPr>
          <w:cantSplit/>
          <w:tblHeader/>
        </w:trPr>
        <w:tc>
          <w:tcPr>
            <w:tcW w:w="2880" w:type="dxa"/>
          </w:tcPr>
          <w:p w:rsidR="00270A37" w:rsidRPr="00E96D9D" w:rsidRDefault="00270A37" w:rsidP="004F704E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ส่วนงานที่</w:t>
            </w:r>
            <w:r w:rsidRPr="00E96D9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Pr="00E96D9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  <w:p w:rsidR="00270A37" w:rsidRPr="00E96D9D" w:rsidRDefault="00270A37" w:rsidP="004F704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E96D9D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รวม </w:t>
            </w:r>
          </w:p>
        </w:tc>
      </w:tr>
      <w:tr w:rsidR="00270A37" w:rsidRPr="00E96D9D" w:rsidTr="004F704E">
        <w:trPr>
          <w:cantSplit/>
          <w:tblHeader/>
        </w:trPr>
        <w:tc>
          <w:tcPr>
            <w:tcW w:w="2880" w:type="dxa"/>
          </w:tcPr>
          <w:p w:rsidR="00270A37" w:rsidRPr="00E96D9D" w:rsidRDefault="00270A37" w:rsidP="004F704E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90" w:type="dxa"/>
            <w:gridSpan w:val="9"/>
          </w:tcPr>
          <w:p w:rsidR="00270A37" w:rsidRPr="00E96D9D" w:rsidRDefault="00270A37" w:rsidP="004F704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96D9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70A37" w:rsidRPr="00E96D9D" w:rsidTr="004F704E">
        <w:trPr>
          <w:cantSplit/>
          <w:trHeight w:val="302"/>
        </w:trPr>
        <w:tc>
          <w:tcPr>
            <w:tcW w:w="2880" w:type="dxa"/>
          </w:tcPr>
          <w:p w:rsidR="00270A37" w:rsidRPr="00E96D9D" w:rsidRDefault="00270A37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80" w:right="-79" w:hanging="18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E70D0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  <w:t>รายได้จากการขายและ</w:t>
            </w:r>
            <w:r w:rsidRPr="00DE70D0">
              <w:rPr>
                <w:rFonts w:ascii="Angsana New" w:hAnsi="Angsana New" w:cs="Angsana New" w:hint="cs"/>
                <w:spacing w:val="-6"/>
                <w:sz w:val="30"/>
                <w:szCs w:val="30"/>
                <w:cs/>
                <w:lang w:val="en-US" w:bidi="th-TH"/>
              </w:rPr>
              <w:t>การ</w:t>
            </w:r>
            <w:r w:rsidRPr="00DE70D0">
              <w:rPr>
                <w:rFonts w:ascii="Angsana New" w:hAnsi="Angsana New" w:cs="Angsana New"/>
                <w:spacing w:val="-6"/>
                <w:sz w:val="30"/>
                <w:szCs w:val="30"/>
                <w:cs/>
                <w:lang w:val="en-US" w:bidi="th-TH"/>
              </w:rPr>
              <w:t>ให้บริการ</w:t>
            </w:r>
          </w:p>
        </w:tc>
        <w:tc>
          <w:tcPr>
            <w:tcW w:w="1170" w:type="dxa"/>
            <w:vAlign w:val="bottom"/>
          </w:tcPr>
          <w:p w:rsidR="00270A37" w:rsidRPr="00E96D9D" w:rsidRDefault="00270A37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270A37" w:rsidRPr="00E96D9D" w:rsidRDefault="00270A37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70A37" w:rsidRPr="00E96D9D" w:rsidRDefault="00270A37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70A37" w:rsidRPr="00E96D9D" w:rsidRDefault="00270A37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70A37" w:rsidRPr="00E96D9D" w:rsidRDefault="00270A37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9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270A37" w:rsidRPr="00E96D9D" w:rsidRDefault="00270A37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70A37" w:rsidRPr="00E96D9D" w:rsidRDefault="00270A37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70A37" w:rsidRPr="00E96D9D" w:rsidRDefault="00270A37" w:rsidP="004F704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270A37" w:rsidRPr="00E96D9D" w:rsidRDefault="00270A37" w:rsidP="004F704E">
            <w:pPr>
              <w:pStyle w:val="acctfourfigures"/>
              <w:shd w:val="clear" w:color="auto" w:fill="FFFFFF"/>
              <w:tabs>
                <w:tab w:val="clear" w:pos="765"/>
                <w:tab w:val="decimal" w:pos="81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70A37" w:rsidRPr="00E96D9D" w:rsidTr="004F704E">
        <w:trPr>
          <w:cantSplit/>
          <w:trHeight w:val="302"/>
        </w:trPr>
        <w:tc>
          <w:tcPr>
            <w:tcW w:w="2880" w:type="dxa"/>
          </w:tcPr>
          <w:p w:rsidR="00270A37" w:rsidRPr="00E96D9D" w:rsidRDefault="00270A37" w:rsidP="00270A37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left="180" w:right="-79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- 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270A37" w:rsidRPr="00E96D9D" w:rsidRDefault="0015203C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20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3,609,114</w:t>
            </w:r>
          </w:p>
        </w:tc>
        <w:tc>
          <w:tcPr>
            <w:tcW w:w="180" w:type="dxa"/>
            <w:vAlign w:val="bottom"/>
          </w:tcPr>
          <w:p w:rsidR="00270A37" w:rsidRPr="00461471" w:rsidRDefault="00270A37" w:rsidP="00270A3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270A37" w:rsidRPr="00270A37" w:rsidRDefault="0015203C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20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10,837,405</w:t>
            </w:r>
          </w:p>
        </w:tc>
        <w:tc>
          <w:tcPr>
            <w:tcW w:w="180" w:type="dxa"/>
            <w:vAlign w:val="bottom"/>
          </w:tcPr>
          <w:p w:rsidR="00270A37" w:rsidRPr="00270A37" w:rsidRDefault="00270A37" w:rsidP="00270A3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270A37" w:rsidRPr="00E96D9D" w:rsidRDefault="0015203C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20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173,233</w:t>
            </w:r>
          </w:p>
        </w:tc>
        <w:tc>
          <w:tcPr>
            <w:tcW w:w="180" w:type="dxa"/>
          </w:tcPr>
          <w:p w:rsidR="00270A37" w:rsidRPr="00270A37" w:rsidRDefault="00270A37" w:rsidP="00270A37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70A37" w:rsidRPr="00270A37" w:rsidRDefault="0015203C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70A37" w:rsidRPr="00270A37" w:rsidRDefault="00270A37" w:rsidP="00270A37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270A37" w:rsidRPr="00270A37" w:rsidRDefault="0015203C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20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14,619,752</w:t>
            </w:r>
          </w:p>
        </w:tc>
      </w:tr>
      <w:tr w:rsidR="00270A37" w:rsidRPr="00E96D9D" w:rsidTr="004F704E">
        <w:trPr>
          <w:cantSplit/>
          <w:trHeight w:val="302"/>
        </w:trPr>
        <w:tc>
          <w:tcPr>
            <w:tcW w:w="2880" w:type="dxa"/>
          </w:tcPr>
          <w:p w:rsidR="00270A37" w:rsidRPr="00E96D9D" w:rsidRDefault="00270A37" w:rsidP="00270A37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96D9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รายได้จากสัญญาเช่าการเงิน</w:t>
            </w:r>
          </w:p>
        </w:tc>
        <w:tc>
          <w:tcPr>
            <w:tcW w:w="1170" w:type="dxa"/>
            <w:vAlign w:val="bottom"/>
          </w:tcPr>
          <w:p w:rsidR="00270A37" w:rsidRPr="00E96D9D" w:rsidRDefault="0015203C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20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447,745</w:t>
            </w:r>
          </w:p>
        </w:tc>
        <w:tc>
          <w:tcPr>
            <w:tcW w:w="180" w:type="dxa"/>
            <w:vAlign w:val="bottom"/>
          </w:tcPr>
          <w:p w:rsidR="00270A37" w:rsidRPr="00E96D9D" w:rsidRDefault="00270A37" w:rsidP="00270A3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70A37" w:rsidRPr="00270A37" w:rsidRDefault="0015203C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70A37" w:rsidRPr="00270A37" w:rsidRDefault="00270A37" w:rsidP="00270A3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270A37" w:rsidRPr="00E96D9D" w:rsidRDefault="0015203C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270A37" w:rsidRPr="00270A37" w:rsidRDefault="00270A37" w:rsidP="00270A37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70A37" w:rsidRPr="00270A37" w:rsidRDefault="0015203C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70A37" w:rsidRPr="00270A37" w:rsidRDefault="00270A37" w:rsidP="00270A37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270A37" w:rsidRPr="00270A37" w:rsidRDefault="0015203C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20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447,745</w:t>
            </w:r>
          </w:p>
        </w:tc>
      </w:tr>
      <w:tr w:rsidR="00270A37" w:rsidRPr="00E96D9D" w:rsidTr="004F704E">
        <w:trPr>
          <w:cantSplit/>
        </w:trPr>
        <w:tc>
          <w:tcPr>
            <w:tcW w:w="2880" w:type="dxa"/>
          </w:tcPr>
          <w:p w:rsidR="00270A37" w:rsidRPr="00E96D9D" w:rsidRDefault="00270A37" w:rsidP="00270A37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E96D9D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E96D9D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270A37" w:rsidRPr="00E96D9D" w:rsidRDefault="0015203C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20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407,474</w:t>
            </w:r>
          </w:p>
        </w:tc>
        <w:tc>
          <w:tcPr>
            <w:tcW w:w="180" w:type="dxa"/>
            <w:vAlign w:val="bottom"/>
          </w:tcPr>
          <w:p w:rsidR="00270A37" w:rsidRPr="00E96D9D" w:rsidRDefault="00270A37" w:rsidP="00270A3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70A37" w:rsidRPr="00270A37" w:rsidRDefault="0015203C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20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2,098,695</w:t>
            </w:r>
          </w:p>
        </w:tc>
        <w:tc>
          <w:tcPr>
            <w:tcW w:w="180" w:type="dxa"/>
            <w:vAlign w:val="bottom"/>
          </w:tcPr>
          <w:p w:rsidR="00270A37" w:rsidRPr="00270A37" w:rsidRDefault="00270A37" w:rsidP="00270A3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270A37" w:rsidRPr="00270A37" w:rsidRDefault="0015203C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20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237,838</w:t>
            </w:r>
          </w:p>
        </w:tc>
        <w:tc>
          <w:tcPr>
            <w:tcW w:w="180" w:type="dxa"/>
          </w:tcPr>
          <w:p w:rsidR="00270A37" w:rsidRPr="00270A37" w:rsidRDefault="00270A37" w:rsidP="00270A37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70A37" w:rsidRPr="00270A37" w:rsidRDefault="0015203C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70A37" w:rsidRPr="00270A37" w:rsidRDefault="00270A37" w:rsidP="00270A37">
            <w:pPr>
              <w:pStyle w:val="acctfourfigures"/>
              <w:shd w:val="clear" w:color="auto" w:fill="FFFFFF"/>
              <w:tabs>
                <w:tab w:val="clear" w:pos="765"/>
                <w:tab w:val="decimal" w:pos="9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:rsidR="00270A37" w:rsidRPr="00270A37" w:rsidRDefault="0015203C" w:rsidP="00C72D1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203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2,744,007</w:t>
            </w:r>
          </w:p>
        </w:tc>
      </w:tr>
    </w:tbl>
    <w:p w:rsidR="00270A37" w:rsidRPr="00E96D9D" w:rsidRDefault="00270A37" w:rsidP="00FE5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:rsidR="001129E4" w:rsidRDefault="00251614" w:rsidP="001129E4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</w:rPr>
        <w:t>1</w:t>
      </w:r>
      <w:r w:rsidR="006C1FFA">
        <w:rPr>
          <w:rFonts w:ascii="Angsana New" w:hAnsi="Angsana New"/>
          <w:sz w:val="30"/>
          <w:szCs w:val="30"/>
          <w:u w:val="none"/>
          <w:lang w:val="en-US"/>
        </w:rPr>
        <w:t>4</w:t>
      </w:r>
      <w:r w:rsidR="001129E4" w:rsidRPr="001129E4">
        <w:rPr>
          <w:rFonts w:ascii="Angsana New" w:hAnsi="Angsana New"/>
          <w:sz w:val="30"/>
          <w:szCs w:val="30"/>
          <w:u w:val="none"/>
        </w:rPr>
        <w:tab/>
      </w:r>
      <w:r w:rsidR="001129E4">
        <w:rPr>
          <w:rFonts w:ascii="Angsana New" w:hAnsi="Angsana New" w:hint="cs"/>
          <w:sz w:val="30"/>
          <w:szCs w:val="30"/>
          <w:u w:val="none"/>
          <w:cs/>
          <w:lang w:val="en-US"/>
        </w:rPr>
        <w:t>ภาษีเงินได้</w:t>
      </w:r>
    </w:p>
    <w:p w:rsidR="001129E4" w:rsidRDefault="001129E4" w:rsidP="00112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129E4" w:rsidRDefault="001129E4" w:rsidP="00112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ahoma" w:hAnsi="Tahoma" w:cs="Tahoma"/>
          <w:sz w:val="22"/>
          <w:szCs w:val="22"/>
        </w:rPr>
      </w:pPr>
      <w:r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 w:rsidR="001C3DA2">
        <w:rPr>
          <w:rFonts w:ascii="Angsana New" w:hAnsi="Angsana New" w:hint="cs"/>
          <w:sz w:val="30"/>
          <w:szCs w:val="30"/>
          <w:cs/>
        </w:rPr>
        <w:t>เงินได้</w:t>
      </w:r>
      <w:r>
        <w:rPr>
          <w:rFonts w:ascii="Angsana New" w:hAnsi="Angsana New"/>
          <w:sz w:val="30"/>
          <w:szCs w:val="30"/>
          <w:cs/>
        </w:rPr>
        <w:t>ของงวดระหว่างกาล</w:t>
      </w:r>
    </w:p>
    <w:p w:rsidR="001129E4" w:rsidRDefault="001129E4" w:rsidP="00112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129E4" w:rsidRDefault="001129E4" w:rsidP="001129E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C1805">
        <w:rPr>
          <w:rFonts w:ascii="Angsana New" w:hAnsi="Angsana New"/>
          <w:sz w:val="30"/>
          <w:szCs w:val="30"/>
          <w:cs/>
        </w:rPr>
        <w:t xml:space="preserve">อัตราภาษีเงินได้ที่แท้จริงของกลุ่มบริษัทและของบริษัทสำหรับงวดสามเดือนสิ้นสุดวันที่ </w:t>
      </w:r>
      <w:r w:rsidR="00270A37" w:rsidRPr="00270A37">
        <w:rPr>
          <w:rFonts w:ascii="Angsana New" w:hAnsi="Angsana New"/>
          <w:sz w:val="30"/>
          <w:szCs w:val="30"/>
          <w:cs/>
        </w:rPr>
        <w:t>30</w:t>
      </w:r>
      <w:r w:rsidR="0015203C">
        <w:rPr>
          <w:rFonts w:ascii="Angsana New" w:hAnsi="Angsana New"/>
          <w:sz w:val="30"/>
          <w:szCs w:val="30"/>
        </w:rPr>
        <w:t xml:space="preserve"> </w:t>
      </w:r>
      <w:r w:rsidR="0015203C">
        <w:rPr>
          <w:rFonts w:ascii="Angsana New" w:hAnsi="Angsana New" w:hint="cs"/>
          <w:sz w:val="30"/>
          <w:szCs w:val="30"/>
          <w:cs/>
        </w:rPr>
        <w:t>กันยายน</w:t>
      </w:r>
      <w:r w:rsidR="00270A37" w:rsidRPr="00270A3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25</w:t>
      </w:r>
      <w:r w:rsidR="00D6212F">
        <w:rPr>
          <w:rFonts w:ascii="Angsana New" w:hAnsi="Angsana New"/>
          <w:sz w:val="30"/>
          <w:szCs w:val="30"/>
        </w:rPr>
        <w:t>61</w:t>
      </w:r>
      <w:r w:rsidRPr="007C1805">
        <w:rPr>
          <w:rFonts w:ascii="Angsana New" w:hAnsi="Angsana New"/>
          <w:sz w:val="30"/>
          <w:szCs w:val="30"/>
          <w:cs/>
        </w:rPr>
        <w:t xml:space="preserve"> ได้แก่</w:t>
      </w:r>
      <w:r w:rsidR="00B662A3" w:rsidRPr="00C72D13">
        <w:rPr>
          <w:rFonts w:ascii="Angsana New" w:hAnsi="Angsana New"/>
          <w:sz w:val="30"/>
          <w:szCs w:val="30"/>
          <w:cs/>
        </w:rPr>
        <w:t>ร้อยล</w:t>
      </w:r>
      <w:r w:rsidR="00B662A3" w:rsidRPr="00C72D13">
        <w:rPr>
          <w:rFonts w:ascii="Angsana New" w:hAnsi="Angsana New" w:hint="cs"/>
          <w:sz w:val="30"/>
          <w:szCs w:val="30"/>
          <w:cs/>
        </w:rPr>
        <w:t xml:space="preserve">ะ </w:t>
      </w:r>
      <w:r w:rsidR="000E02C9">
        <w:rPr>
          <w:rFonts w:ascii="Angsana New" w:hAnsi="Angsana New"/>
          <w:sz w:val="30"/>
          <w:szCs w:val="30"/>
        </w:rPr>
        <w:t>4</w:t>
      </w:r>
      <w:r w:rsidR="0005037D">
        <w:rPr>
          <w:rFonts w:ascii="Angsana New" w:hAnsi="Angsana New"/>
          <w:sz w:val="30"/>
          <w:szCs w:val="30"/>
        </w:rPr>
        <w:t>.</w:t>
      </w:r>
      <w:r w:rsidR="000E02C9" w:rsidRPr="00253592">
        <w:rPr>
          <w:rFonts w:ascii="Angsana New" w:hAnsi="Angsana New"/>
          <w:sz w:val="30"/>
          <w:szCs w:val="30"/>
        </w:rPr>
        <w:t>5</w:t>
      </w:r>
      <w:r w:rsidRPr="00253592">
        <w:rPr>
          <w:rFonts w:ascii="Angsana New" w:hAnsi="Angsana New"/>
          <w:sz w:val="30"/>
          <w:szCs w:val="30"/>
          <w:cs/>
        </w:rPr>
        <w:t xml:space="preserve"> และ</w:t>
      </w:r>
      <w:r w:rsidR="00B662A3" w:rsidRPr="00253592">
        <w:rPr>
          <w:rFonts w:ascii="Angsana New" w:hAnsi="Angsana New"/>
          <w:sz w:val="30"/>
          <w:szCs w:val="30"/>
        </w:rPr>
        <w:t xml:space="preserve"> </w:t>
      </w:r>
      <w:r w:rsidR="000E02C9" w:rsidRPr="00253592">
        <w:rPr>
          <w:rFonts w:ascii="Angsana New" w:hAnsi="Angsana New"/>
          <w:sz w:val="30"/>
          <w:szCs w:val="30"/>
        </w:rPr>
        <w:t>6</w:t>
      </w:r>
      <w:r w:rsidR="0005037D" w:rsidRPr="00253592">
        <w:rPr>
          <w:rFonts w:ascii="Angsana New" w:hAnsi="Angsana New"/>
          <w:sz w:val="30"/>
          <w:szCs w:val="30"/>
        </w:rPr>
        <w:t>.</w:t>
      </w:r>
      <w:r w:rsidR="000E02C9" w:rsidRPr="00253592">
        <w:rPr>
          <w:rFonts w:ascii="Angsana New" w:hAnsi="Angsana New"/>
          <w:sz w:val="30"/>
          <w:szCs w:val="30"/>
        </w:rPr>
        <w:t>1</w:t>
      </w:r>
      <w:r w:rsidRPr="00253592">
        <w:rPr>
          <w:rFonts w:ascii="Angsana New" w:hAnsi="Angsana New"/>
          <w:sz w:val="30"/>
          <w:szCs w:val="30"/>
        </w:rPr>
        <w:t xml:space="preserve"> </w:t>
      </w:r>
      <w:r w:rsidRPr="00253592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253592">
        <w:rPr>
          <w:rFonts w:ascii="Angsana New" w:hAnsi="Angsana New"/>
          <w:i/>
          <w:iCs/>
          <w:sz w:val="30"/>
          <w:szCs w:val="30"/>
          <w:cs/>
        </w:rPr>
        <w:t>(งวดสามเดือนสิ้นสุดวันที่</w:t>
      </w:r>
      <w:r w:rsidRPr="00253592">
        <w:rPr>
          <w:rFonts w:ascii="Angsana New" w:hAnsi="Angsana New"/>
          <w:i/>
          <w:iCs/>
          <w:sz w:val="30"/>
          <w:szCs w:val="30"/>
        </w:rPr>
        <w:t xml:space="preserve"> </w:t>
      </w:r>
      <w:r w:rsidR="0015203C" w:rsidRPr="00253592">
        <w:rPr>
          <w:rFonts w:ascii="Angsana New" w:hAnsi="Angsana New"/>
          <w:i/>
          <w:iCs/>
          <w:sz w:val="30"/>
          <w:szCs w:val="30"/>
          <w:cs/>
        </w:rPr>
        <w:t xml:space="preserve">30 </w:t>
      </w:r>
      <w:r w:rsidR="0015203C" w:rsidRPr="00253592">
        <w:rPr>
          <w:rFonts w:ascii="Angsana New" w:hAnsi="Angsana New" w:hint="cs"/>
          <w:i/>
          <w:iCs/>
          <w:sz w:val="30"/>
          <w:szCs w:val="30"/>
          <w:cs/>
        </w:rPr>
        <w:t>กันย</w:t>
      </w:r>
      <w:r w:rsidR="00270A37" w:rsidRPr="00253592">
        <w:rPr>
          <w:rFonts w:ascii="Angsana New" w:hAnsi="Angsana New"/>
          <w:i/>
          <w:iCs/>
          <w:sz w:val="30"/>
          <w:szCs w:val="30"/>
          <w:cs/>
        </w:rPr>
        <w:t xml:space="preserve">ายน </w:t>
      </w:r>
      <w:r w:rsidR="00B87FAE" w:rsidRPr="00253592">
        <w:rPr>
          <w:rFonts w:ascii="Angsana New" w:hAnsi="Angsana New"/>
          <w:i/>
          <w:iCs/>
          <w:sz w:val="30"/>
          <w:szCs w:val="30"/>
        </w:rPr>
        <w:t>2560</w:t>
      </w:r>
      <w:r w:rsidRPr="00253592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15203C" w:rsidRPr="00253592">
        <w:rPr>
          <w:rFonts w:ascii="Angsana New" w:hAnsi="Angsana New"/>
          <w:i/>
          <w:iCs/>
          <w:sz w:val="30"/>
          <w:szCs w:val="30"/>
        </w:rPr>
        <w:t xml:space="preserve">8.0 </w:t>
      </w:r>
      <w:r w:rsidRPr="00253592">
        <w:rPr>
          <w:rFonts w:ascii="Angsana New" w:hAnsi="Angsana New"/>
          <w:sz w:val="30"/>
          <w:szCs w:val="30"/>
          <w:cs/>
        </w:rPr>
        <w:t xml:space="preserve">และ </w:t>
      </w:r>
      <w:r w:rsidR="00270A37" w:rsidRPr="00253592">
        <w:rPr>
          <w:rFonts w:ascii="Angsana New" w:hAnsi="Angsana New"/>
          <w:i/>
          <w:iCs/>
          <w:sz w:val="30"/>
          <w:szCs w:val="30"/>
        </w:rPr>
        <w:t>7</w:t>
      </w:r>
      <w:r w:rsidR="00B87FAE" w:rsidRPr="00253592">
        <w:rPr>
          <w:rFonts w:ascii="Angsana New" w:hAnsi="Angsana New"/>
          <w:i/>
          <w:iCs/>
          <w:sz w:val="30"/>
          <w:szCs w:val="30"/>
        </w:rPr>
        <w:t>.</w:t>
      </w:r>
      <w:r w:rsidR="0015203C" w:rsidRPr="00253592">
        <w:rPr>
          <w:rFonts w:ascii="Angsana New" w:hAnsi="Angsana New"/>
          <w:i/>
          <w:iCs/>
          <w:sz w:val="30"/>
          <w:szCs w:val="30"/>
        </w:rPr>
        <w:t>0</w:t>
      </w:r>
      <w:r w:rsidRPr="00253592">
        <w:rPr>
          <w:rFonts w:ascii="Angsana New" w:hAnsi="Angsana New"/>
          <w:sz w:val="30"/>
          <w:szCs w:val="30"/>
        </w:rPr>
        <w:t xml:space="preserve"> </w:t>
      </w:r>
      <w:r w:rsidRPr="00253592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Pr="00253592">
        <w:rPr>
          <w:rFonts w:ascii="Angsana New" w:hAnsi="Angsana New"/>
          <w:sz w:val="30"/>
          <w:szCs w:val="30"/>
          <w:cs/>
        </w:rPr>
        <w:t xml:space="preserve"> </w:t>
      </w:r>
      <w:r w:rsidR="0015203C" w:rsidRPr="00253592">
        <w:rPr>
          <w:rFonts w:ascii="Angsana New" w:hAnsi="Angsana New"/>
          <w:sz w:val="30"/>
          <w:szCs w:val="30"/>
          <w:cs/>
        </w:rPr>
        <w:t>และสำหรับงวด</w:t>
      </w:r>
      <w:r w:rsidR="0015203C" w:rsidRPr="00253592">
        <w:rPr>
          <w:rFonts w:ascii="Angsana New" w:hAnsi="Angsana New" w:hint="cs"/>
          <w:sz w:val="30"/>
          <w:szCs w:val="30"/>
          <w:cs/>
        </w:rPr>
        <w:t>เ</w:t>
      </w:r>
      <w:r w:rsidR="00270A37" w:rsidRPr="00253592">
        <w:rPr>
          <w:rFonts w:ascii="Angsana New" w:hAnsi="Angsana New"/>
          <w:sz w:val="30"/>
          <w:szCs w:val="30"/>
          <w:cs/>
        </w:rPr>
        <w:t>ก</w:t>
      </w:r>
      <w:r w:rsidR="0015203C" w:rsidRPr="00253592">
        <w:rPr>
          <w:rFonts w:ascii="Angsana New" w:hAnsi="Angsana New" w:hint="cs"/>
          <w:sz w:val="30"/>
          <w:szCs w:val="30"/>
          <w:cs/>
        </w:rPr>
        <w:t>้า</w:t>
      </w:r>
      <w:r w:rsidR="00270A37" w:rsidRPr="00253592">
        <w:rPr>
          <w:rFonts w:ascii="Angsana New" w:hAnsi="Angsana New"/>
          <w:sz w:val="30"/>
          <w:szCs w:val="30"/>
          <w:cs/>
        </w:rPr>
        <w:t>เดื</w:t>
      </w:r>
      <w:r w:rsidR="0015203C" w:rsidRPr="00253592">
        <w:rPr>
          <w:rFonts w:ascii="Angsana New" w:hAnsi="Angsana New"/>
          <w:sz w:val="30"/>
          <w:szCs w:val="30"/>
          <w:cs/>
        </w:rPr>
        <w:t>อนสิ้นสุดวันที่ 30 กันย</w:t>
      </w:r>
      <w:r w:rsidR="00C93035" w:rsidRPr="00253592">
        <w:rPr>
          <w:rFonts w:ascii="Angsana New" w:hAnsi="Angsana New"/>
          <w:sz w:val="30"/>
          <w:szCs w:val="30"/>
          <w:cs/>
        </w:rPr>
        <w:t>ายน 256</w:t>
      </w:r>
      <w:r w:rsidR="00C93035" w:rsidRPr="00253592">
        <w:rPr>
          <w:rFonts w:ascii="Angsana New" w:hAnsi="Angsana New"/>
          <w:sz w:val="30"/>
          <w:szCs w:val="30"/>
        </w:rPr>
        <w:t>1</w:t>
      </w:r>
      <w:r w:rsidR="00270A37" w:rsidRPr="00253592">
        <w:rPr>
          <w:rFonts w:ascii="Angsana New" w:hAnsi="Angsana New"/>
          <w:sz w:val="30"/>
          <w:szCs w:val="30"/>
          <w:cs/>
        </w:rPr>
        <w:t xml:space="preserve"> ได้แก่</w:t>
      </w:r>
      <w:r w:rsidR="004464C8" w:rsidRPr="00253592">
        <w:rPr>
          <w:rFonts w:ascii="Angsana New" w:hAnsi="Angsana New"/>
          <w:sz w:val="30"/>
          <w:szCs w:val="30"/>
          <w:cs/>
        </w:rPr>
        <w:t xml:space="preserve">ร้อยละ </w:t>
      </w:r>
      <w:r w:rsidR="000E02C9" w:rsidRPr="00253592">
        <w:rPr>
          <w:rFonts w:ascii="Angsana New" w:hAnsi="Angsana New"/>
          <w:sz w:val="30"/>
          <w:szCs w:val="30"/>
        </w:rPr>
        <w:t>7.1</w:t>
      </w:r>
      <w:r w:rsidR="004464C8" w:rsidRPr="00253592">
        <w:rPr>
          <w:rFonts w:ascii="Angsana New" w:hAnsi="Angsana New"/>
          <w:sz w:val="30"/>
          <w:szCs w:val="30"/>
          <w:cs/>
        </w:rPr>
        <w:t xml:space="preserve"> และ </w:t>
      </w:r>
      <w:r w:rsidR="000E02C9" w:rsidRPr="00253592">
        <w:rPr>
          <w:rFonts w:ascii="Angsana New" w:hAnsi="Angsana New"/>
          <w:sz w:val="30"/>
          <w:szCs w:val="30"/>
        </w:rPr>
        <w:t>9.7</w:t>
      </w:r>
      <w:r w:rsidR="00270A37" w:rsidRPr="00253592">
        <w:rPr>
          <w:rFonts w:ascii="Angsana New" w:hAnsi="Angsana New"/>
          <w:sz w:val="30"/>
          <w:szCs w:val="30"/>
          <w:cs/>
        </w:rPr>
        <w:t xml:space="preserve"> ตามลำดับ </w:t>
      </w:r>
      <w:r w:rsidR="0015203C" w:rsidRPr="00253592">
        <w:rPr>
          <w:rFonts w:ascii="Angsana New" w:hAnsi="Angsana New"/>
          <w:i/>
          <w:iCs/>
          <w:sz w:val="30"/>
          <w:szCs w:val="30"/>
          <w:cs/>
        </w:rPr>
        <w:t>(งวดเก้า</w:t>
      </w:r>
      <w:r w:rsidR="00270A37" w:rsidRPr="00253592">
        <w:rPr>
          <w:rFonts w:ascii="Angsana New" w:hAnsi="Angsana New"/>
          <w:i/>
          <w:iCs/>
          <w:sz w:val="30"/>
          <w:szCs w:val="30"/>
          <w:cs/>
        </w:rPr>
        <w:t>เดื</w:t>
      </w:r>
      <w:r w:rsidR="0015203C" w:rsidRPr="00253592">
        <w:rPr>
          <w:rFonts w:ascii="Angsana New" w:hAnsi="Angsana New"/>
          <w:i/>
          <w:iCs/>
          <w:sz w:val="30"/>
          <w:szCs w:val="30"/>
          <w:cs/>
        </w:rPr>
        <w:t xml:space="preserve">อนสิ้นสุดวันที่ </w:t>
      </w:r>
      <w:r w:rsidR="00B36577">
        <w:rPr>
          <w:rFonts w:ascii="Angsana New" w:hAnsi="Angsana New"/>
          <w:i/>
          <w:iCs/>
          <w:sz w:val="30"/>
          <w:szCs w:val="30"/>
        </w:rPr>
        <w:br/>
      </w:r>
      <w:r w:rsidR="0015203C" w:rsidRPr="00253592">
        <w:rPr>
          <w:rFonts w:ascii="Angsana New" w:hAnsi="Angsana New"/>
          <w:i/>
          <w:iCs/>
          <w:sz w:val="30"/>
          <w:szCs w:val="30"/>
          <w:cs/>
        </w:rPr>
        <w:t>30 กันยา</w:t>
      </w:r>
      <w:r w:rsidR="00C93035" w:rsidRPr="00253592">
        <w:rPr>
          <w:rFonts w:ascii="Angsana New" w:hAnsi="Angsana New"/>
          <w:i/>
          <w:iCs/>
          <w:sz w:val="30"/>
          <w:szCs w:val="30"/>
          <w:cs/>
        </w:rPr>
        <w:t>ยน 25</w:t>
      </w:r>
      <w:r w:rsidR="00C93035" w:rsidRPr="00253592">
        <w:rPr>
          <w:rFonts w:ascii="Angsana New" w:hAnsi="Angsana New"/>
          <w:i/>
          <w:iCs/>
          <w:sz w:val="30"/>
          <w:szCs w:val="30"/>
        </w:rPr>
        <w:t>60</w:t>
      </w:r>
      <w:r w:rsidR="00C93035" w:rsidRPr="00253592">
        <w:rPr>
          <w:rFonts w:ascii="Angsana New" w:hAnsi="Angsana New"/>
          <w:i/>
          <w:iCs/>
          <w:sz w:val="30"/>
          <w:szCs w:val="30"/>
          <w:cs/>
        </w:rPr>
        <w:t xml:space="preserve">: ร้อยละ </w:t>
      </w:r>
      <w:r w:rsidR="0015203C" w:rsidRPr="00253592">
        <w:rPr>
          <w:rFonts w:ascii="Angsana New" w:hAnsi="Angsana New"/>
          <w:i/>
          <w:iCs/>
          <w:sz w:val="30"/>
          <w:szCs w:val="30"/>
        </w:rPr>
        <w:t>7.0</w:t>
      </w:r>
      <w:r w:rsidR="00C93035" w:rsidRPr="00253592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C93035" w:rsidRPr="00253592">
        <w:rPr>
          <w:rFonts w:ascii="Angsana New" w:hAnsi="Angsana New"/>
          <w:i/>
          <w:iCs/>
          <w:sz w:val="30"/>
          <w:szCs w:val="30"/>
        </w:rPr>
        <w:t>7</w:t>
      </w:r>
      <w:r w:rsidR="00C93035" w:rsidRPr="00253592">
        <w:rPr>
          <w:rFonts w:ascii="Angsana New" w:hAnsi="Angsana New"/>
          <w:i/>
          <w:iCs/>
          <w:sz w:val="30"/>
          <w:szCs w:val="30"/>
          <w:cs/>
        </w:rPr>
        <w:t>.</w:t>
      </w:r>
      <w:r w:rsidR="00C93035" w:rsidRPr="00253592">
        <w:rPr>
          <w:rFonts w:ascii="Angsana New" w:hAnsi="Angsana New"/>
          <w:i/>
          <w:iCs/>
          <w:sz w:val="30"/>
          <w:szCs w:val="30"/>
        </w:rPr>
        <w:t>0</w:t>
      </w:r>
      <w:r w:rsidR="00270A37" w:rsidRPr="00253592">
        <w:rPr>
          <w:rFonts w:ascii="Angsana New" w:hAnsi="Angsana New"/>
          <w:i/>
          <w:iCs/>
          <w:sz w:val="30"/>
          <w:szCs w:val="30"/>
          <w:cs/>
        </w:rPr>
        <w:t xml:space="preserve"> ตามลำดับ)</w:t>
      </w:r>
      <w:r w:rsidR="00270A37" w:rsidRPr="00253592">
        <w:rPr>
          <w:rFonts w:ascii="Angsana New" w:hAnsi="Angsana New"/>
          <w:sz w:val="30"/>
          <w:szCs w:val="30"/>
          <w:cs/>
        </w:rPr>
        <w:t xml:space="preserve"> </w:t>
      </w:r>
      <w:r w:rsidRPr="00253592">
        <w:rPr>
          <w:rFonts w:ascii="Angsana New" w:hAnsi="Angsana New"/>
          <w:sz w:val="30"/>
          <w:szCs w:val="30"/>
          <w:cs/>
        </w:rPr>
        <w:t>อัตราภาษีเงินได้ที่แท้จริงของกลุ่มบริษัท</w:t>
      </w:r>
      <w:r w:rsidRPr="00594C5F">
        <w:rPr>
          <w:rFonts w:ascii="Angsana New" w:hAnsi="Angsana New"/>
          <w:sz w:val="30"/>
          <w:szCs w:val="30"/>
          <w:cs/>
        </w:rPr>
        <w:t>แตกต่างจากอัตราภาษีเงินได้ปกติมีสาเหตุหลักมาจากการที่กลุ่มบริษัทและบริษัทมีกำไรสุทธิในจำนวนที่เป็นสาระสำคัญ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</w:t>
      </w:r>
    </w:p>
    <w:p w:rsidR="001C3DA2" w:rsidRPr="001C3DA2" w:rsidRDefault="001C3DA2" w:rsidP="001129E4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:rsidR="001129E4" w:rsidRPr="00E71E6F" w:rsidRDefault="00112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:rsidR="00F474E4" w:rsidRDefault="00F47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EF3FE4" w:rsidRPr="00E96D9D" w:rsidRDefault="00251614" w:rsidP="00A042B0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1</w:t>
      </w:r>
      <w:r w:rsidR="006C1FFA">
        <w:rPr>
          <w:rFonts w:ascii="Angsana New" w:hAnsi="Angsana New"/>
          <w:sz w:val="30"/>
          <w:szCs w:val="30"/>
          <w:u w:val="none"/>
          <w:lang w:val="en-US"/>
        </w:rPr>
        <w:t>5</w:t>
      </w:r>
      <w:r w:rsidR="00A042B0" w:rsidRPr="00E96D9D">
        <w:rPr>
          <w:rFonts w:ascii="Angsana New" w:hAnsi="Angsana New"/>
          <w:sz w:val="30"/>
          <w:szCs w:val="30"/>
          <w:u w:val="none"/>
          <w:lang w:val="en-US"/>
        </w:rPr>
        <w:tab/>
      </w:r>
      <w:r w:rsidR="0055569D" w:rsidRPr="00E96D9D">
        <w:rPr>
          <w:rFonts w:ascii="Angsana New" w:hAnsi="Angsana New"/>
          <w:sz w:val="30"/>
          <w:szCs w:val="30"/>
          <w:u w:val="none"/>
          <w:cs/>
          <w:lang w:val="th-TH"/>
        </w:rPr>
        <w:t>กำไรต่อหุ้นขั้นพื้นฐาน</w:t>
      </w:r>
    </w:p>
    <w:p w:rsidR="00F437D5" w:rsidRPr="00225C73" w:rsidRDefault="00F437D5" w:rsidP="00A0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:rsidR="0055569D" w:rsidRDefault="0055569D" w:rsidP="00A0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25C73">
        <w:rPr>
          <w:rFonts w:ascii="Angsana New" w:hAnsi="Angsana New"/>
          <w:sz w:val="30"/>
          <w:szCs w:val="30"/>
          <w:cs/>
        </w:rPr>
        <w:t>กำไรต่อหุ้นขั้นพื้นฐานสำหรับงวด</w:t>
      </w:r>
      <w:r w:rsidR="0075136A" w:rsidRPr="00225C73">
        <w:rPr>
          <w:rFonts w:ascii="Angsana New" w:hAnsi="Angsana New"/>
          <w:sz w:val="30"/>
          <w:szCs w:val="30"/>
          <w:cs/>
        </w:rPr>
        <w:t>สามเดือน</w:t>
      </w:r>
      <w:r w:rsidR="0015203C">
        <w:rPr>
          <w:rFonts w:ascii="Angsana New" w:hAnsi="Angsana New"/>
          <w:sz w:val="30"/>
          <w:szCs w:val="30"/>
          <w:cs/>
        </w:rPr>
        <w:t>และ</w:t>
      </w:r>
      <w:r w:rsidR="0015203C">
        <w:rPr>
          <w:rFonts w:ascii="Angsana New" w:hAnsi="Angsana New" w:hint="cs"/>
          <w:sz w:val="30"/>
          <w:szCs w:val="30"/>
          <w:cs/>
        </w:rPr>
        <w:t>เก้า</w:t>
      </w:r>
      <w:r w:rsidR="00C93035" w:rsidRPr="00C93035">
        <w:rPr>
          <w:rFonts w:ascii="Angsana New" w:hAnsi="Angsana New"/>
          <w:sz w:val="30"/>
          <w:szCs w:val="30"/>
          <w:cs/>
        </w:rPr>
        <w:t>เดือน</w:t>
      </w:r>
      <w:r w:rsidRPr="00225C7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5203C">
        <w:rPr>
          <w:rFonts w:ascii="Angsana New" w:hAnsi="Angsana New"/>
          <w:sz w:val="30"/>
          <w:szCs w:val="30"/>
          <w:cs/>
        </w:rPr>
        <w:t>30 กันย</w:t>
      </w:r>
      <w:r w:rsidR="00C93035" w:rsidRPr="00C93035">
        <w:rPr>
          <w:rFonts w:ascii="Angsana New" w:hAnsi="Angsana New"/>
          <w:sz w:val="30"/>
          <w:szCs w:val="30"/>
          <w:cs/>
        </w:rPr>
        <w:t xml:space="preserve">ายน </w:t>
      </w:r>
      <w:r w:rsidRPr="00225C73">
        <w:rPr>
          <w:rFonts w:ascii="Angsana New" w:hAnsi="Angsana New"/>
          <w:sz w:val="30"/>
          <w:szCs w:val="30"/>
          <w:cs/>
        </w:rPr>
        <w:t>คำนวณจากกำไรสำหรับงวดที่เป็นส่วนของผู้ถือหุ้นของบริษัทและจำนวนหุ้นสามัญที่ออกจำหน่ายแล้ว ซึ่งแสดงการคำนวณได้ดังนี้</w:t>
      </w:r>
    </w:p>
    <w:p w:rsidR="00D6309F" w:rsidRDefault="00D6309F" w:rsidP="00A04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69"/>
        <w:gridCol w:w="20"/>
        <w:gridCol w:w="252"/>
        <w:gridCol w:w="1174"/>
        <w:gridCol w:w="262"/>
        <w:gridCol w:w="6"/>
        <w:gridCol w:w="1174"/>
        <w:gridCol w:w="260"/>
        <w:gridCol w:w="7"/>
        <w:gridCol w:w="1172"/>
      </w:tblGrid>
      <w:tr w:rsidR="00DE70D0" w:rsidRPr="00D6309F" w:rsidTr="00C72D13">
        <w:trPr>
          <w:tblHeader/>
        </w:trPr>
        <w:tc>
          <w:tcPr>
            <w:tcW w:w="2037" w:type="pct"/>
          </w:tcPr>
          <w:p w:rsidR="00D6309F" w:rsidRPr="00D6309F" w:rsidRDefault="00D6309F" w:rsidP="00173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pct"/>
            <w:gridSpan w:val="4"/>
          </w:tcPr>
          <w:p w:rsidR="00D6309F" w:rsidRPr="002A51E2" w:rsidRDefault="00D6309F" w:rsidP="0017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1" w:type="pct"/>
          </w:tcPr>
          <w:p w:rsidR="00D6309F" w:rsidRPr="002A51E2" w:rsidRDefault="00D6309F" w:rsidP="0017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2" w:type="pct"/>
            <w:gridSpan w:val="5"/>
          </w:tcPr>
          <w:p w:rsidR="00D6309F" w:rsidRPr="002A51E2" w:rsidRDefault="00D6309F" w:rsidP="00173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C72D13" w:rsidRPr="00D6309F" w:rsidTr="00C72D13">
        <w:trPr>
          <w:tblHeader/>
        </w:trPr>
        <w:tc>
          <w:tcPr>
            <w:tcW w:w="2037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gridSpan w:val="2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B87FAE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B87FAE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1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 w:rsidR="00B87FAE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0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B87FAE"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</w:tr>
      <w:tr w:rsidR="00474F63" w:rsidRPr="00D6309F" w:rsidTr="00C72D13">
        <w:trPr>
          <w:tblHeader/>
        </w:trPr>
        <w:tc>
          <w:tcPr>
            <w:tcW w:w="2037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3" w:type="pct"/>
            <w:gridSpan w:val="10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</w:t>
            </w:r>
            <w:r w:rsidRPr="002A51E2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 xml:space="preserve"> / </w:t>
            </w: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พันหุ้น)</w:t>
            </w:r>
          </w:p>
        </w:tc>
      </w:tr>
      <w:tr w:rsidR="00C72D13" w:rsidRPr="00D6309F" w:rsidTr="00C72D13">
        <w:trPr>
          <w:tblHeader/>
        </w:trPr>
        <w:tc>
          <w:tcPr>
            <w:tcW w:w="2037" w:type="pct"/>
          </w:tcPr>
          <w:p w:rsidR="00C72D13" w:rsidRPr="002A51E2" w:rsidRDefault="00C72D13" w:rsidP="00152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54BB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Pr="00454BB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30 </w:t>
            </w:r>
            <w:r w:rsidR="0015203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กันยา</w:t>
            </w:r>
            <w:r w:rsidRPr="00454BB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ยน</w:t>
            </w:r>
          </w:p>
        </w:tc>
        <w:tc>
          <w:tcPr>
            <w:tcW w:w="630" w:type="pct"/>
          </w:tcPr>
          <w:p w:rsidR="00C72D13" w:rsidRPr="002A51E2" w:rsidRDefault="00C72D13" w:rsidP="00C72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7" w:type="pct"/>
            <w:gridSpan w:val="2"/>
          </w:tcPr>
          <w:p w:rsidR="00C72D13" w:rsidRPr="002A51E2" w:rsidRDefault="00C72D13" w:rsidP="00C72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3" w:type="pct"/>
          </w:tcPr>
          <w:p w:rsidR="00C72D13" w:rsidRPr="002A51E2" w:rsidRDefault="00C72D13" w:rsidP="00C72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:rsidR="00C72D13" w:rsidRPr="002A51E2" w:rsidRDefault="00C72D13" w:rsidP="00C72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3" w:type="pct"/>
          </w:tcPr>
          <w:p w:rsidR="00C72D13" w:rsidRPr="002A51E2" w:rsidRDefault="00C72D13" w:rsidP="00C72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" w:type="pct"/>
            <w:gridSpan w:val="2"/>
          </w:tcPr>
          <w:p w:rsidR="00C72D13" w:rsidRPr="002A51E2" w:rsidRDefault="00C72D13" w:rsidP="00C72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0" w:type="pct"/>
          </w:tcPr>
          <w:p w:rsidR="00C72D13" w:rsidRPr="002A51E2" w:rsidRDefault="00C72D13" w:rsidP="00C72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C72D13" w:rsidRPr="00D6309F" w:rsidTr="00C72D13">
        <w:tc>
          <w:tcPr>
            <w:tcW w:w="2037" w:type="pct"/>
          </w:tcPr>
          <w:p w:rsidR="00B87FAE" w:rsidRPr="00D6309F" w:rsidRDefault="00B87FAE" w:rsidP="00B87FA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D6309F">
              <w:rPr>
                <w:rFonts w:ascii="Angsana New" w:hAnsi="Angsana New" w:cs="Angsana New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gridSpan w:val="2"/>
          </w:tcPr>
          <w:p w:rsidR="00B87FAE" w:rsidRPr="002A51E2" w:rsidRDefault="00F035C3" w:rsidP="00561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899,</w:t>
            </w:r>
            <w:r w:rsidR="005619B7">
              <w:rPr>
                <w:rFonts w:ascii="Angsana New" w:hAnsi="Angsana New"/>
                <w:sz w:val="30"/>
                <w:szCs w:val="30"/>
                <w:lang w:val="en-US" w:eastAsia="en-US"/>
              </w:rPr>
              <w:t>407</w:t>
            </w:r>
          </w:p>
        </w:tc>
        <w:tc>
          <w:tcPr>
            <w:tcW w:w="136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B87FAE" w:rsidRPr="002A51E2" w:rsidRDefault="0015203C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888</w:t>
            </w:r>
            <w:r w:rsidRPr="0015203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373</w:t>
            </w:r>
          </w:p>
        </w:tc>
        <w:tc>
          <w:tcPr>
            <w:tcW w:w="141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</w:tcPr>
          <w:p w:rsidR="00B87FAE" w:rsidRPr="002A51E2" w:rsidRDefault="00F035C3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799,980</w:t>
            </w:r>
          </w:p>
        </w:tc>
        <w:tc>
          <w:tcPr>
            <w:tcW w:w="140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</w:tcPr>
          <w:p w:rsidR="00B87FAE" w:rsidRPr="002A51E2" w:rsidRDefault="0015203C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753</w:t>
            </w:r>
            <w:r w:rsidRPr="0015203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853</w:t>
            </w:r>
          </w:p>
        </w:tc>
      </w:tr>
      <w:tr w:rsidR="00C72D13" w:rsidRPr="00D6309F" w:rsidTr="00C72D13">
        <w:tc>
          <w:tcPr>
            <w:tcW w:w="2037" w:type="pct"/>
          </w:tcPr>
          <w:p w:rsidR="00B87FAE" w:rsidRPr="00A76097" w:rsidRDefault="00A01083" w:rsidP="00A01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09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641" w:type="pct"/>
            <w:gridSpan w:val="2"/>
            <w:tcBorders>
              <w:bottom w:val="single" w:sz="2" w:space="0" w:color="auto"/>
            </w:tcBorders>
          </w:tcPr>
          <w:p w:rsidR="00B87FAE" w:rsidRPr="002A51E2" w:rsidRDefault="00F035C3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</w:t>
            </w:r>
            <w:r w:rsidRPr="0015203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498</w:t>
            </w:r>
            <w:r w:rsidRPr="0015203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301</w:t>
            </w:r>
          </w:p>
        </w:tc>
        <w:tc>
          <w:tcPr>
            <w:tcW w:w="136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bottom w:val="single" w:sz="2" w:space="0" w:color="auto"/>
            </w:tcBorders>
          </w:tcPr>
          <w:p w:rsidR="00B87FAE" w:rsidRPr="002A51E2" w:rsidRDefault="0015203C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</w:t>
            </w:r>
            <w:r w:rsidRPr="0015203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498</w:t>
            </w:r>
            <w:r w:rsidRPr="0015203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301</w:t>
            </w:r>
          </w:p>
        </w:tc>
        <w:tc>
          <w:tcPr>
            <w:tcW w:w="141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bottom w:val="single" w:sz="2" w:space="0" w:color="auto"/>
            </w:tcBorders>
          </w:tcPr>
          <w:p w:rsidR="00B87FAE" w:rsidRPr="002A51E2" w:rsidRDefault="00F035C3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</w:t>
            </w:r>
            <w:r w:rsidRPr="0015203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498</w:t>
            </w:r>
            <w:r w:rsidRPr="0015203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301</w:t>
            </w:r>
          </w:p>
        </w:tc>
        <w:tc>
          <w:tcPr>
            <w:tcW w:w="140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bottom w:val="single" w:sz="2" w:space="0" w:color="auto"/>
            </w:tcBorders>
          </w:tcPr>
          <w:p w:rsidR="00B87FAE" w:rsidRPr="002A51E2" w:rsidRDefault="0015203C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</w:t>
            </w:r>
            <w:r w:rsidRPr="0015203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498</w:t>
            </w:r>
            <w:r w:rsidRPr="0015203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301</w:t>
            </w:r>
          </w:p>
        </w:tc>
      </w:tr>
      <w:tr w:rsidR="00C72D13" w:rsidRPr="00D6309F" w:rsidTr="00C72D13">
        <w:tc>
          <w:tcPr>
            <w:tcW w:w="2037" w:type="pct"/>
          </w:tcPr>
          <w:p w:rsidR="00B87FAE" w:rsidRPr="00D6309F" w:rsidRDefault="00B87FAE" w:rsidP="00B87FA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6309F">
              <w:rPr>
                <w:rFonts w:ascii="Angsana New" w:hAnsi="Angsana New" w:cs="Angsana New"/>
                <w:b/>
                <w:bCs/>
                <w:cs/>
              </w:rPr>
              <w:t xml:space="preserve">กำไรต่อหุ้นขั้นพื้นฐาน </w:t>
            </w:r>
            <w:r w:rsidRPr="00D6309F">
              <w:rPr>
                <w:rFonts w:ascii="Angsana New" w:hAnsi="Angsana New" w:cs="Angsana New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41" w:type="pct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:rsidR="00B87FAE" w:rsidRPr="002A51E2" w:rsidRDefault="00F035C3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0.60</w:t>
            </w:r>
          </w:p>
        </w:tc>
        <w:tc>
          <w:tcPr>
            <w:tcW w:w="136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2" w:space="0" w:color="auto"/>
              <w:bottom w:val="double" w:sz="4" w:space="0" w:color="auto"/>
            </w:tcBorders>
          </w:tcPr>
          <w:p w:rsidR="00B87FAE" w:rsidRPr="002A51E2" w:rsidRDefault="0015203C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5203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0.59</w:t>
            </w:r>
          </w:p>
        </w:tc>
        <w:tc>
          <w:tcPr>
            <w:tcW w:w="141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B87FAE" w:rsidRPr="002A51E2" w:rsidRDefault="00F035C3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0.53</w:t>
            </w:r>
          </w:p>
        </w:tc>
        <w:tc>
          <w:tcPr>
            <w:tcW w:w="140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:rsidR="00B87FAE" w:rsidRPr="002A51E2" w:rsidRDefault="0015203C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5203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0.50</w:t>
            </w:r>
          </w:p>
        </w:tc>
      </w:tr>
      <w:tr w:rsidR="00C72D13" w:rsidRPr="00D6309F" w:rsidTr="00C72D13">
        <w:tc>
          <w:tcPr>
            <w:tcW w:w="2037" w:type="pct"/>
          </w:tcPr>
          <w:p w:rsidR="009C77BD" w:rsidRPr="00D6309F" w:rsidRDefault="009C77BD" w:rsidP="00B87FA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41" w:type="pct"/>
            <w:gridSpan w:val="2"/>
            <w:tcBorders>
              <w:top w:val="double" w:sz="4" w:space="0" w:color="auto"/>
            </w:tcBorders>
          </w:tcPr>
          <w:p w:rsidR="009C77BD" w:rsidRPr="002A51E2" w:rsidRDefault="009C77BD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:rsidR="009C77BD" w:rsidRPr="002A51E2" w:rsidRDefault="009C77BD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:rsidR="009C77BD" w:rsidRPr="00454BB6" w:rsidRDefault="009C77BD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:rsidR="009C77BD" w:rsidRPr="002A51E2" w:rsidRDefault="009C77BD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9C77BD" w:rsidRPr="002A51E2" w:rsidRDefault="009C77BD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:rsidR="009C77BD" w:rsidRPr="002A51E2" w:rsidRDefault="009C77BD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</w:tcPr>
          <w:p w:rsidR="009C77BD" w:rsidRPr="00454BB6" w:rsidRDefault="009C77BD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72D13" w:rsidRPr="00D6309F" w:rsidTr="00C72D13">
        <w:tc>
          <w:tcPr>
            <w:tcW w:w="2037" w:type="pct"/>
          </w:tcPr>
          <w:p w:rsidR="009C77BD" w:rsidRPr="002A51E2" w:rsidRDefault="009C77BD" w:rsidP="00152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38755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เก้า</w:t>
            </w:r>
            <w:r w:rsidRPr="00454BB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เดือนสิ้นสุดวันที่ </w:t>
            </w:r>
            <w:r w:rsidRPr="00454BB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30 </w:t>
            </w:r>
            <w:r w:rsidR="0015203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กันย</w:t>
            </w:r>
            <w:r w:rsidRPr="00454BB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641" w:type="pct"/>
            <w:gridSpan w:val="2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6" w:type="pct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9C77BD" w:rsidRPr="00454BB6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0" w:type="pct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</w:tcPr>
          <w:p w:rsidR="009C77BD" w:rsidRPr="00454BB6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C72D13" w:rsidRPr="00D6309F" w:rsidTr="00C72D13">
        <w:tc>
          <w:tcPr>
            <w:tcW w:w="2037" w:type="pct"/>
          </w:tcPr>
          <w:p w:rsidR="009C77BD" w:rsidRPr="00D6309F" w:rsidRDefault="009C77BD" w:rsidP="009C77BD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D6309F">
              <w:rPr>
                <w:rFonts w:ascii="Angsana New" w:hAnsi="Angsana New" w:cs="Angsana New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gridSpan w:val="2"/>
          </w:tcPr>
          <w:p w:rsidR="009C77BD" w:rsidRPr="002A51E2" w:rsidRDefault="00F035C3" w:rsidP="00561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2,873,</w:t>
            </w:r>
            <w:r w:rsidR="005619B7">
              <w:rPr>
                <w:rFonts w:ascii="Angsana New" w:hAnsi="Angsana New"/>
                <w:sz w:val="30"/>
                <w:szCs w:val="30"/>
                <w:lang w:val="en-US" w:eastAsia="en-US"/>
              </w:rPr>
              <w:t>182</w:t>
            </w:r>
          </w:p>
        </w:tc>
        <w:tc>
          <w:tcPr>
            <w:tcW w:w="136" w:type="pct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:rsidR="009C77BD" w:rsidRPr="002A51E2" w:rsidRDefault="0015203C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</w:t>
            </w:r>
            <w:r w:rsidRPr="0015203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452</w:t>
            </w:r>
            <w:r w:rsidRPr="0015203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993</w:t>
            </w:r>
          </w:p>
        </w:tc>
        <w:tc>
          <w:tcPr>
            <w:tcW w:w="141" w:type="pct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:rsidR="009C77BD" w:rsidRPr="002A51E2" w:rsidRDefault="00F035C3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2,361,777</w:t>
            </w:r>
          </w:p>
        </w:tc>
        <w:tc>
          <w:tcPr>
            <w:tcW w:w="140" w:type="pct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</w:tcPr>
          <w:p w:rsidR="009C77BD" w:rsidRPr="002A51E2" w:rsidRDefault="0015203C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</w:t>
            </w:r>
            <w:r w:rsidRPr="0015203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217</w:t>
            </w:r>
            <w:r w:rsidRPr="0015203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840</w:t>
            </w:r>
          </w:p>
        </w:tc>
      </w:tr>
      <w:tr w:rsidR="00C72D13" w:rsidRPr="00D6309F" w:rsidTr="00C72D13">
        <w:tc>
          <w:tcPr>
            <w:tcW w:w="2037" w:type="pct"/>
          </w:tcPr>
          <w:p w:rsidR="009C77BD" w:rsidRPr="00A76097" w:rsidRDefault="009C77BD" w:rsidP="009C7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09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จำนวนหุ้นสามัญที่มีอยู่ในระหว่างงวด</w:t>
            </w: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</w:tcPr>
          <w:p w:rsidR="009C77BD" w:rsidRPr="002A51E2" w:rsidRDefault="00F035C3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</w:t>
            </w:r>
            <w:r w:rsidRPr="0015203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498</w:t>
            </w:r>
            <w:r w:rsidRPr="0015203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301</w:t>
            </w:r>
          </w:p>
        </w:tc>
        <w:tc>
          <w:tcPr>
            <w:tcW w:w="136" w:type="pct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:rsidR="009C77BD" w:rsidRPr="00B32E4A" w:rsidRDefault="0015203C" w:rsidP="00B32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</w:t>
            </w:r>
            <w:r w:rsidRPr="0015203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498</w:t>
            </w:r>
            <w:r w:rsidRPr="0015203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301</w:t>
            </w:r>
          </w:p>
        </w:tc>
        <w:tc>
          <w:tcPr>
            <w:tcW w:w="141" w:type="pct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C77BD" w:rsidRPr="002A51E2" w:rsidRDefault="00F035C3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</w:t>
            </w:r>
            <w:r w:rsidRPr="0015203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498</w:t>
            </w:r>
            <w:r w:rsidRPr="0015203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301</w:t>
            </w:r>
          </w:p>
        </w:tc>
        <w:tc>
          <w:tcPr>
            <w:tcW w:w="140" w:type="pct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</w:tcPr>
          <w:p w:rsidR="009C77BD" w:rsidRPr="00B32E4A" w:rsidRDefault="0015203C" w:rsidP="00B32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1</w:t>
            </w:r>
            <w:r w:rsidRPr="0015203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498</w:t>
            </w:r>
            <w:r w:rsidRPr="0015203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1520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301</w:t>
            </w:r>
          </w:p>
        </w:tc>
      </w:tr>
      <w:tr w:rsidR="00C72D13" w:rsidRPr="00D6309F" w:rsidTr="00C72D13">
        <w:tc>
          <w:tcPr>
            <w:tcW w:w="2037" w:type="pct"/>
          </w:tcPr>
          <w:p w:rsidR="009C77BD" w:rsidRPr="00D6309F" w:rsidRDefault="009C77BD" w:rsidP="009C77BD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6309F">
              <w:rPr>
                <w:rFonts w:ascii="Angsana New" w:hAnsi="Angsana New" w:cs="Angsana New"/>
                <w:b/>
                <w:bCs/>
                <w:cs/>
              </w:rPr>
              <w:t xml:space="preserve">กำไรต่อหุ้นขั้นพื้นฐาน </w:t>
            </w:r>
            <w:r w:rsidRPr="00D6309F">
              <w:rPr>
                <w:rFonts w:ascii="Angsana New" w:hAnsi="Angsana New" w:cs="Angsana New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C77BD" w:rsidRPr="002A51E2" w:rsidRDefault="00F035C3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1.92</w:t>
            </w:r>
          </w:p>
        </w:tc>
        <w:tc>
          <w:tcPr>
            <w:tcW w:w="136" w:type="pct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9C77BD" w:rsidRPr="00B32E4A" w:rsidRDefault="0015203C" w:rsidP="00B32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15203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1.64</w:t>
            </w:r>
          </w:p>
        </w:tc>
        <w:tc>
          <w:tcPr>
            <w:tcW w:w="141" w:type="pct"/>
          </w:tcPr>
          <w:p w:rsidR="009C77BD" w:rsidRPr="002A51E2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C77BD" w:rsidRPr="002A51E2" w:rsidRDefault="00F035C3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1.58</w:t>
            </w:r>
          </w:p>
        </w:tc>
        <w:tc>
          <w:tcPr>
            <w:tcW w:w="140" w:type="pct"/>
          </w:tcPr>
          <w:p w:rsidR="009C77BD" w:rsidRPr="009C77BD" w:rsidRDefault="009C77BD" w:rsidP="009C77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C77BD" w:rsidRPr="00303ED7" w:rsidRDefault="0015203C" w:rsidP="00B32E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203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1.48</w:t>
            </w:r>
          </w:p>
        </w:tc>
      </w:tr>
    </w:tbl>
    <w:p w:rsidR="00EA0547" w:rsidRDefault="00EA0547" w:rsidP="00085AA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:rsidR="003E2F74" w:rsidRDefault="003E2F74" w:rsidP="003E2F74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AC112B">
        <w:rPr>
          <w:rFonts w:ascii="Angsana New" w:hAnsi="Angsana New"/>
          <w:sz w:val="30"/>
          <w:szCs w:val="30"/>
          <w:u w:val="none"/>
          <w:cs/>
          <w:lang w:val="en-US"/>
        </w:rPr>
        <w:t>1</w:t>
      </w:r>
      <w:r w:rsidR="006C1FFA">
        <w:rPr>
          <w:rFonts w:ascii="Angsana New" w:hAnsi="Angsana New"/>
          <w:sz w:val="30"/>
          <w:szCs w:val="30"/>
          <w:u w:val="none"/>
          <w:lang w:val="en-US"/>
        </w:rPr>
        <w:t>6</w:t>
      </w:r>
      <w:r>
        <w:rPr>
          <w:rFonts w:ascii="Angsana New" w:hAnsi="Angsana New"/>
          <w:sz w:val="30"/>
          <w:szCs w:val="30"/>
          <w:u w:val="none"/>
          <w:lang w:val="en-US"/>
        </w:rPr>
        <w:tab/>
      </w:r>
      <w:r w:rsidRPr="003E2F74">
        <w:rPr>
          <w:rFonts w:ascii="Angsana New" w:hAnsi="Angsana New"/>
          <w:sz w:val="30"/>
          <w:szCs w:val="30"/>
          <w:u w:val="none"/>
          <w:cs/>
          <w:lang w:val="en-US"/>
        </w:rPr>
        <w:t>เงินปันผล</w:t>
      </w:r>
    </w:p>
    <w:p w:rsidR="003E2F74" w:rsidRPr="00C63C95" w:rsidRDefault="003E2F74" w:rsidP="003E2F74">
      <w:pPr>
        <w:spacing w:line="240" w:lineRule="auto"/>
        <w:rPr>
          <w:rFonts w:ascii="Angsana New" w:hAnsi="Angsana New"/>
          <w:sz w:val="30"/>
          <w:szCs w:val="30"/>
        </w:rPr>
      </w:pPr>
    </w:p>
    <w:p w:rsidR="00900FF0" w:rsidRPr="00900FF0" w:rsidRDefault="00900FF0" w:rsidP="00900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19B7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5619B7">
        <w:rPr>
          <w:rFonts w:ascii="Angsana New" w:hAnsi="Angsana New"/>
          <w:sz w:val="30"/>
          <w:szCs w:val="30"/>
        </w:rPr>
        <w:t>15</w:t>
      </w:r>
      <w:r w:rsidRPr="005619B7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5619B7">
        <w:rPr>
          <w:rFonts w:ascii="Angsana New" w:hAnsi="Angsana New"/>
          <w:sz w:val="30"/>
          <w:szCs w:val="30"/>
        </w:rPr>
        <w:t>2561</w:t>
      </w:r>
      <w:r w:rsidRPr="005619B7">
        <w:rPr>
          <w:rFonts w:ascii="Angsana New" w:hAnsi="Angsana New"/>
          <w:sz w:val="30"/>
          <w:szCs w:val="30"/>
          <w:cs/>
        </w:rPr>
        <w:t xml:space="preserve"> ได้มีมติอนุมัติการจ่ายเงินปันผลระหว่างกาล สำหรับผลประกอบการของบริษัทครึ่งแรกของปี </w:t>
      </w:r>
      <w:r w:rsidRPr="005619B7">
        <w:rPr>
          <w:rFonts w:ascii="Angsana New" w:hAnsi="Angsana New"/>
          <w:sz w:val="30"/>
          <w:szCs w:val="30"/>
        </w:rPr>
        <w:t>2561</w:t>
      </w:r>
      <w:r w:rsidRPr="005619B7">
        <w:rPr>
          <w:rFonts w:ascii="Angsana New" w:hAnsi="Angsana New"/>
          <w:sz w:val="30"/>
          <w:szCs w:val="30"/>
          <w:cs/>
        </w:rPr>
        <w:t xml:space="preserve"> ตั้งแต่วันที่ </w:t>
      </w:r>
      <w:r w:rsidRPr="005619B7">
        <w:rPr>
          <w:rFonts w:ascii="Angsana New" w:hAnsi="Angsana New"/>
          <w:sz w:val="30"/>
          <w:szCs w:val="30"/>
        </w:rPr>
        <w:t>1</w:t>
      </w:r>
      <w:r w:rsidRPr="005619B7">
        <w:rPr>
          <w:rFonts w:ascii="Angsana New" w:hAnsi="Angsana New"/>
          <w:sz w:val="30"/>
          <w:szCs w:val="30"/>
          <w:cs/>
        </w:rPr>
        <w:t xml:space="preserve"> มกราคม </w:t>
      </w:r>
      <w:r w:rsidRPr="005619B7">
        <w:rPr>
          <w:rFonts w:ascii="Angsana New" w:hAnsi="Angsana New"/>
          <w:sz w:val="30"/>
          <w:szCs w:val="30"/>
        </w:rPr>
        <w:t>2561</w:t>
      </w:r>
      <w:r w:rsidRPr="005619B7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5619B7">
        <w:rPr>
          <w:rFonts w:ascii="Angsana New" w:hAnsi="Angsana New"/>
          <w:sz w:val="30"/>
          <w:szCs w:val="30"/>
        </w:rPr>
        <w:t>30</w:t>
      </w:r>
      <w:r w:rsidRPr="005619B7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5619B7">
        <w:rPr>
          <w:rFonts w:ascii="Angsana New" w:hAnsi="Angsana New"/>
          <w:sz w:val="30"/>
          <w:szCs w:val="30"/>
        </w:rPr>
        <w:t xml:space="preserve">2561 </w:t>
      </w:r>
      <w:r w:rsidRPr="005619B7">
        <w:rPr>
          <w:rFonts w:ascii="Angsana New" w:hAnsi="Angsana New"/>
          <w:sz w:val="30"/>
          <w:szCs w:val="30"/>
        </w:rPr>
        <w:br/>
      </w:r>
      <w:r w:rsidRPr="005619B7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5619B7">
        <w:rPr>
          <w:rFonts w:ascii="Angsana New" w:hAnsi="Angsana New"/>
          <w:sz w:val="30"/>
          <w:szCs w:val="30"/>
        </w:rPr>
        <w:t>0.45</w:t>
      </w:r>
      <w:r w:rsidRPr="005619B7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Pr="005619B7">
        <w:rPr>
          <w:rFonts w:ascii="Angsana New" w:hAnsi="Angsana New"/>
          <w:sz w:val="30"/>
          <w:szCs w:val="30"/>
        </w:rPr>
        <w:t>674.2</w:t>
      </w:r>
      <w:r w:rsidRPr="005619B7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เงินปันผลดังกล่าวได้จ่ายให้แก่ผู้ถือหุ้นในวันที่ </w:t>
      </w:r>
      <w:r w:rsidRPr="005619B7">
        <w:rPr>
          <w:rFonts w:ascii="Angsana New" w:hAnsi="Angsana New"/>
          <w:sz w:val="30"/>
          <w:szCs w:val="30"/>
        </w:rPr>
        <w:br/>
        <w:t xml:space="preserve">10 </w:t>
      </w:r>
      <w:r w:rsidRPr="005619B7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5619B7">
        <w:rPr>
          <w:rFonts w:ascii="Angsana New" w:hAnsi="Angsana New"/>
          <w:sz w:val="30"/>
          <w:szCs w:val="30"/>
        </w:rPr>
        <w:t>2561</w:t>
      </w:r>
    </w:p>
    <w:p w:rsidR="00900FF0" w:rsidRDefault="00900FF0" w:rsidP="00020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020B51" w:rsidRDefault="00020B51" w:rsidP="00020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7E4C99">
        <w:rPr>
          <w:rFonts w:ascii="Angsana New" w:hAnsi="Angsana New"/>
          <w:sz w:val="30"/>
          <w:szCs w:val="30"/>
          <w:cs/>
        </w:rPr>
        <w:t>ในการประชุม</w:t>
      </w:r>
      <w:r>
        <w:rPr>
          <w:rFonts w:ascii="Angsana New" w:hAnsi="Angsana New" w:hint="cs"/>
          <w:sz w:val="30"/>
          <w:szCs w:val="30"/>
          <w:cs/>
        </w:rPr>
        <w:t>สามัญผู้ถือหุ้นประจำปีของผู้ถือหุ้นของบริษัท</w:t>
      </w:r>
      <w:r w:rsidRPr="007E4C99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7E4C99">
        <w:rPr>
          <w:rFonts w:ascii="Angsana New" w:hAnsi="Angsana New"/>
          <w:sz w:val="30"/>
          <w:szCs w:val="30"/>
          <w:cs/>
        </w:rPr>
        <w:t xml:space="preserve"> 25</w:t>
      </w:r>
      <w:r w:rsidRPr="007E4C99">
        <w:rPr>
          <w:rFonts w:ascii="Angsana New" w:hAnsi="Angsana New"/>
          <w:sz w:val="30"/>
          <w:szCs w:val="30"/>
        </w:rPr>
        <w:t>61</w:t>
      </w:r>
      <w:r w:rsidRPr="007E4C9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ผู้ถือหุ้น</w:t>
      </w:r>
      <w:r w:rsidRPr="007E4C99">
        <w:rPr>
          <w:rFonts w:ascii="Angsana New" w:hAnsi="Angsana New"/>
          <w:sz w:val="30"/>
          <w:szCs w:val="30"/>
          <w:cs/>
        </w:rPr>
        <w:t>มีมติ</w:t>
      </w:r>
      <w:r>
        <w:rPr>
          <w:rFonts w:ascii="Angsana New" w:hAnsi="Angsana New" w:hint="cs"/>
          <w:sz w:val="30"/>
          <w:szCs w:val="30"/>
          <w:cs/>
        </w:rPr>
        <w:t>อนุมัติ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การจ่ายเงินปันผลสำหรับปี </w:t>
      </w:r>
      <w:r>
        <w:rPr>
          <w:rFonts w:ascii="Angsana New" w:hAnsi="Angsana New"/>
          <w:sz w:val="30"/>
          <w:szCs w:val="30"/>
        </w:rPr>
        <w:t xml:space="preserve">2560 </w:t>
      </w:r>
      <w:r w:rsidRPr="007E4C99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/>
          <w:sz w:val="30"/>
          <w:szCs w:val="30"/>
        </w:rPr>
        <w:t>1.25</w:t>
      </w:r>
      <w:r w:rsidRPr="007E4C99">
        <w:rPr>
          <w:rFonts w:ascii="Angsana New" w:hAnsi="Angsana New"/>
          <w:sz w:val="30"/>
          <w:szCs w:val="30"/>
        </w:rPr>
        <w:t xml:space="preserve"> </w:t>
      </w:r>
      <w:r w:rsidRPr="007E4C99">
        <w:rPr>
          <w:rFonts w:ascii="Angsana New" w:hAnsi="Angsana New"/>
          <w:sz w:val="30"/>
          <w:szCs w:val="30"/>
          <w:cs/>
        </w:rPr>
        <w:t>บาท เป็นจำนวนเงินรวม</w:t>
      </w:r>
      <w:r w:rsidRPr="007E4C9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1,872.9</w:t>
      </w:r>
      <w:r w:rsidRPr="007E4C99">
        <w:rPr>
          <w:rFonts w:ascii="Angsana New" w:hAnsi="Angsana New"/>
          <w:sz w:val="30"/>
          <w:szCs w:val="30"/>
        </w:rPr>
        <w:t xml:space="preserve"> </w:t>
      </w:r>
      <w:r w:rsidRPr="007E4C99">
        <w:rPr>
          <w:rFonts w:ascii="Angsana New" w:hAnsi="Angsana New"/>
          <w:sz w:val="30"/>
          <w:szCs w:val="30"/>
          <w:cs/>
        </w:rPr>
        <w:t>ล้านบาท เงินปันผลสำหรับปีดังกล่าวได้รวมเงินปันผลระหว่างกาลในอัตราหุ้นละ</w:t>
      </w:r>
      <w:r>
        <w:rPr>
          <w:rFonts w:ascii="Angsana New" w:hAnsi="Angsana New"/>
          <w:sz w:val="30"/>
          <w:szCs w:val="30"/>
        </w:rPr>
        <w:t xml:space="preserve"> 0.45</w:t>
      </w:r>
      <w:r w:rsidRPr="007E4C99">
        <w:rPr>
          <w:rFonts w:ascii="Angsana New" w:hAnsi="Angsana New"/>
          <w:sz w:val="30"/>
          <w:szCs w:val="30"/>
        </w:rPr>
        <w:t xml:space="preserve"> </w:t>
      </w:r>
      <w:r w:rsidRPr="007E4C99">
        <w:rPr>
          <w:rFonts w:ascii="Angsana New" w:hAnsi="Angsana New"/>
          <w:sz w:val="30"/>
          <w:szCs w:val="30"/>
          <w:cs/>
        </w:rPr>
        <w:t>บาท ซึ่งบริษัทได้จ่ายให้กับผู้ถือหุ้นของบริษัทแล้ว</w:t>
      </w:r>
      <w:r w:rsidR="00C72D13">
        <w:rPr>
          <w:rFonts w:ascii="Angsana New" w:hAnsi="Angsana New"/>
          <w:sz w:val="30"/>
          <w:szCs w:val="30"/>
        </w:rPr>
        <w:br/>
      </w:r>
      <w:r w:rsidRPr="007E4C99">
        <w:rPr>
          <w:rFonts w:ascii="Angsana New" w:hAnsi="Angsana New"/>
          <w:sz w:val="30"/>
          <w:szCs w:val="30"/>
          <w:cs/>
        </w:rPr>
        <w:t>ในเดือนกันยายน 25</w:t>
      </w:r>
      <w:r w:rsidRPr="007E4C99">
        <w:rPr>
          <w:rFonts w:ascii="Angsana New" w:hAnsi="Angsana New"/>
          <w:sz w:val="30"/>
          <w:szCs w:val="30"/>
        </w:rPr>
        <w:t>60</w:t>
      </w:r>
      <w:r w:rsidRPr="007E4C99">
        <w:rPr>
          <w:rFonts w:ascii="Angsana New" w:hAnsi="Angsana New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</w:t>
      </w:r>
      <w:r>
        <w:rPr>
          <w:rFonts w:ascii="Angsana New" w:hAnsi="Angsana New"/>
          <w:sz w:val="30"/>
          <w:szCs w:val="30"/>
        </w:rPr>
        <w:t xml:space="preserve"> 0.80</w:t>
      </w:r>
      <w:r w:rsidRPr="007E4C99">
        <w:rPr>
          <w:rFonts w:ascii="Angsana New" w:hAnsi="Angsana New"/>
          <w:sz w:val="30"/>
          <w:szCs w:val="30"/>
        </w:rPr>
        <w:t xml:space="preserve"> </w:t>
      </w:r>
      <w:r w:rsidRPr="007E4C99">
        <w:rPr>
          <w:rFonts w:ascii="Angsana New" w:hAnsi="Angsana New"/>
          <w:sz w:val="30"/>
          <w:szCs w:val="30"/>
          <w:cs/>
        </w:rPr>
        <w:t>บาท คิดเป็นจำนวนเงินรวม</w:t>
      </w:r>
      <w:r w:rsidRPr="007E4C9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1,198.6 </w:t>
      </w:r>
      <w:r w:rsidRPr="007E4C99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เงินปันผลดังกล่าวได้จ่ายแก่ผู้ถือหุ้นแล้ว</w:t>
      </w:r>
      <w:r w:rsidRPr="007E4C99">
        <w:rPr>
          <w:rFonts w:ascii="Angsana New" w:hAnsi="Angsana New"/>
          <w:sz w:val="30"/>
          <w:szCs w:val="30"/>
          <w:cs/>
        </w:rPr>
        <w:t xml:space="preserve">ในวันที่ </w:t>
      </w:r>
      <w:r>
        <w:rPr>
          <w:rFonts w:ascii="Angsana New" w:hAnsi="Angsana New"/>
          <w:sz w:val="30"/>
          <w:szCs w:val="30"/>
        </w:rPr>
        <w:t>20</w:t>
      </w:r>
      <w:r w:rsidRPr="007E4C99">
        <w:rPr>
          <w:rFonts w:ascii="Angsana New" w:hAnsi="Angsana New"/>
          <w:sz w:val="30"/>
          <w:szCs w:val="30"/>
          <w:cs/>
        </w:rPr>
        <w:t xml:space="preserve"> เมษายน 25</w:t>
      </w:r>
      <w:r w:rsidRPr="007E4C99">
        <w:rPr>
          <w:rFonts w:ascii="Angsana New" w:hAnsi="Angsana New"/>
          <w:sz w:val="30"/>
          <w:szCs w:val="30"/>
        </w:rPr>
        <w:t>61</w:t>
      </w:r>
    </w:p>
    <w:p w:rsidR="003E2F74" w:rsidRDefault="003E2F74" w:rsidP="003E2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21234" w:rsidRDefault="00C21234" w:rsidP="00C21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1234">
        <w:rPr>
          <w:rFonts w:ascii="Angsana New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C21234">
        <w:rPr>
          <w:rFonts w:ascii="Angsana New" w:hAnsi="Angsana New"/>
          <w:sz w:val="30"/>
          <w:szCs w:val="30"/>
        </w:rPr>
        <w:t>15</w:t>
      </w:r>
      <w:r w:rsidRPr="00C21234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C21234">
        <w:rPr>
          <w:rFonts w:ascii="Angsana New" w:hAnsi="Angsana New"/>
          <w:sz w:val="30"/>
          <w:szCs w:val="30"/>
        </w:rPr>
        <w:t>2560</w:t>
      </w:r>
      <w:r w:rsidRPr="00C21234">
        <w:rPr>
          <w:rFonts w:ascii="Angsana New" w:hAnsi="Angsana New"/>
          <w:sz w:val="30"/>
          <w:szCs w:val="30"/>
          <w:cs/>
        </w:rPr>
        <w:t xml:space="preserve"> ได้มีมติอนุมัติการจ่ายเงินปันผลระหว่างกาล สำหรับผลประกอบการของบริษัทครึ่งแรกของปี </w:t>
      </w:r>
      <w:r w:rsidRPr="00C21234">
        <w:rPr>
          <w:rFonts w:ascii="Angsana New" w:hAnsi="Angsana New"/>
          <w:sz w:val="30"/>
          <w:szCs w:val="30"/>
        </w:rPr>
        <w:t>2560</w:t>
      </w:r>
      <w:r w:rsidRPr="00C21234">
        <w:rPr>
          <w:rFonts w:ascii="Angsana New" w:hAnsi="Angsana New"/>
          <w:sz w:val="30"/>
          <w:szCs w:val="30"/>
          <w:cs/>
        </w:rPr>
        <w:t xml:space="preserve"> ตั้งแต่วันที่ </w:t>
      </w:r>
      <w:r w:rsidRPr="00C21234">
        <w:rPr>
          <w:rFonts w:ascii="Angsana New" w:hAnsi="Angsana New"/>
          <w:sz w:val="30"/>
          <w:szCs w:val="30"/>
        </w:rPr>
        <w:t>1</w:t>
      </w:r>
      <w:r w:rsidRPr="00C21234">
        <w:rPr>
          <w:rFonts w:ascii="Angsana New" w:hAnsi="Angsana New"/>
          <w:sz w:val="30"/>
          <w:szCs w:val="30"/>
          <w:cs/>
        </w:rPr>
        <w:t xml:space="preserve"> มกราคม </w:t>
      </w:r>
      <w:r w:rsidRPr="00C21234">
        <w:rPr>
          <w:rFonts w:ascii="Angsana New" w:hAnsi="Angsana New"/>
          <w:sz w:val="30"/>
          <w:szCs w:val="30"/>
        </w:rPr>
        <w:t>2560</w:t>
      </w:r>
      <w:r w:rsidRPr="00C21234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C21234">
        <w:rPr>
          <w:rFonts w:ascii="Angsana New" w:hAnsi="Angsana New"/>
          <w:sz w:val="30"/>
          <w:szCs w:val="30"/>
        </w:rPr>
        <w:t>30</w:t>
      </w:r>
      <w:r w:rsidRPr="00C21234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C21234"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/>
          <w:sz w:val="30"/>
          <w:szCs w:val="30"/>
        </w:rPr>
        <w:br/>
      </w:r>
      <w:r w:rsidRPr="00C21234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C21234">
        <w:rPr>
          <w:rFonts w:ascii="Angsana New" w:hAnsi="Angsana New"/>
          <w:sz w:val="30"/>
          <w:szCs w:val="30"/>
        </w:rPr>
        <w:t>0.45</w:t>
      </w:r>
      <w:r w:rsidRPr="00C21234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Pr="00C21234">
        <w:rPr>
          <w:rFonts w:ascii="Angsana New" w:hAnsi="Angsana New"/>
          <w:sz w:val="30"/>
          <w:szCs w:val="30"/>
        </w:rPr>
        <w:t>674.2</w:t>
      </w:r>
      <w:r w:rsidRPr="00C21234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เงินปันผลดังกล่าวได้จ่ายให้แก่ผู้ถือหุ้นในวันที่ </w:t>
      </w:r>
      <w:r>
        <w:rPr>
          <w:rFonts w:ascii="Angsana New" w:hAnsi="Angsana New"/>
          <w:sz w:val="30"/>
          <w:szCs w:val="30"/>
        </w:rPr>
        <w:br/>
      </w:r>
      <w:r w:rsidRPr="00C21234">
        <w:rPr>
          <w:rFonts w:ascii="Angsana New" w:hAnsi="Angsana New"/>
          <w:sz w:val="30"/>
          <w:szCs w:val="30"/>
        </w:rPr>
        <w:t xml:space="preserve">11 </w:t>
      </w:r>
      <w:r w:rsidRPr="00C21234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C21234">
        <w:rPr>
          <w:rFonts w:ascii="Angsana New" w:hAnsi="Angsana New"/>
          <w:sz w:val="30"/>
          <w:szCs w:val="30"/>
        </w:rPr>
        <w:t>2560</w:t>
      </w:r>
    </w:p>
    <w:p w:rsidR="00C21234" w:rsidRDefault="00C21234" w:rsidP="000B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B24E7" w:rsidRDefault="000B24E7" w:rsidP="000B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ในการประชุมสามัญผู้ถือหุ้นประจำปีของผู้ถือหุ้นของบริษัทเมื่อวันที่</w:t>
      </w:r>
      <w:r w:rsidRPr="00B847D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2560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ผู้ถือหุ้นมีมติ</w:t>
      </w:r>
      <w:r>
        <w:rPr>
          <w:rFonts w:ascii="Angsana New" w:hAnsi="Angsana New"/>
          <w:sz w:val="30"/>
          <w:szCs w:val="30"/>
          <w:cs/>
        </w:rPr>
        <w:t>อนุมัติ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การจ่ายเงินปันผลสำหรับปี 255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>
        <w:rPr>
          <w:rFonts w:ascii="Angsana New" w:hAnsi="Angsana New"/>
          <w:sz w:val="30"/>
          <w:szCs w:val="30"/>
        </w:rPr>
        <w:t xml:space="preserve">1.15 </w:t>
      </w:r>
      <w:r>
        <w:rPr>
          <w:rFonts w:ascii="Angsana New" w:hAnsi="Angsana New"/>
          <w:sz w:val="30"/>
          <w:szCs w:val="30"/>
          <w:cs/>
        </w:rPr>
        <w:t>บาท เป็นจำนวนเงินรวม</w:t>
      </w:r>
      <w:r>
        <w:rPr>
          <w:rFonts w:ascii="Angsana New" w:hAnsi="Angsana New"/>
          <w:sz w:val="30"/>
          <w:szCs w:val="30"/>
        </w:rPr>
        <w:t xml:space="preserve"> 1,723.0 </w:t>
      </w:r>
      <w:r>
        <w:rPr>
          <w:rFonts w:ascii="Angsana New" w:hAnsi="Angsana New"/>
          <w:sz w:val="30"/>
          <w:szCs w:val="30"/>
          <w:cs/>
        </w:rPr>
        <w:t>ล้านบาท เงินปันผลสำหรับปีดังกล่าวได้รวมเงินปันผลระหว่างกาลในอัตราหุ้นละ 0.</w:t>
      </w:r>
      <w:r>
        <w:rPr>
          <w:rFonts w:ascii="Angsana New" w:hAnsi="Angsana New"/>
          <w:sz w:val="30"/>
          <w:szCs w:val="30"/>
        </w:rPr>
        <w:t xml:space="preserve">45 </w:t>
      </w:r>
      <w:r>
        <w:rPr>
          <w:rFonts w:ascii="Angsana New" w:hAnsi="Angsana New"/>
          <w:sz w:val="30"/>
          <w:szCs w:val="30"/>
          <w:cs/>
        </w:rPr>
        <w:t>บาท ซึ่งบริษัทได้จ่ายให้กับผู้ถือหุ้นของบริษัทแล้ว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ในเดือนกันยายน 255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  <w:cs/>
        </w:rPr>
        <w:t xml:space="preserve"> ดังนั้นเงินปันผลที่จะต้องจ่ายเพิ่มอีกจึงเท่ากับอัตราหุ้นละ </w:t>
      </w:r>
      <w:r>
        <w:rPr>
          <w:rFonts w:ascii="Angsana New" w:hAnsi="Angsana New"/>
          <w:sz w:val="30"/>
          <w:szCs w:val="30"/>
        </w:rPr>
        <w:t xml:space="preserve">0.70 </w:t>
      </w:r>
      <w:r>
        <w:rPr>
          <w:rFonts w:ascii="Angsana New" w:hAnsi="Angsana New"/>
          <w:sz w:val="30"/>
          <w:szCs w:val="30"/>
          <w:cs/>
        </w:rPr>
        <w:t xml:space="preserve">บาท คิดเป็นจำนวนเงินรวม </w:t>
      </w:r>
      <w:r>
        <w:rPr>
          <w:rFonts w:ascii="Angsana New" w:hAnsi="Angsana New"/>
          <w:sz w:val="30"/>
          <w:szCs w:val="30"/>
        </w:rPr>
        <w:t xml:space="preserve">1,048.8 </w:t>
      </w:r>
      <w:r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เงินปันผลดังกล่าวได</w:t>
      </w:r>
      <w:r>
        <w:rPr>
          <w:rFonts w:ascii="Angsana New" w:hAnsi="Angsana New"/>
          <w:sz w:val="30"/>
          <w:szCs w:val="30"/>
          <w:cs/>
        </w:rPr>
        <w:t xml:space="preserve">้จ่ายให้แก่ผู้ถือหุ้นในวันที่ </w:t>
      </w:r>
      <w:r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2560</w:t>
      </w:r>
    </w:p>
    <w:p w:rsidR="000B24E7" w:rsidRDefault="000B2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89682B" w:rsidRPr="00AC112B" w:rsidRDefault="00A004AD" w:rsidP="00085AAC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AC112B">
        <w:rPr>
          <w:rFonts w:ascii="Angsana New" w:hAnsi="Angsana New"/>
          <w:sz w:val="30"/>
          <w:szCs w:val="30"/>
          <w:u w:val="none"/>
          <w:cs/>
          <w:lang w:val="en-US"/>
        </w:rPr>
        <w:t>1</w:t>
      </w:r>
      <w:r w:rsidR="006C1FFA">
        <w:rPr>
          <w:rFonts w:ascii="Angsana New" w:hAnsi="Angsana New"/>
          <w:sz w:val="30"/>
          <w:szCs w:val="30"/>
          <w:u w:val="none"/>
          <w:lang w:val="en-US"/>
        </w:rPr>
        <w:t>7</w:t>
      </w:r>
      <w:r w:rsidR="00085AAC">
        <w:rPr>
          <w:rFonts w:ascii="Angsana New" w:hAnsi="Angsana New"/>
          <w:sz w:val="30"/>
          <w:szCs w:val="30"/>
          <w:u w:val="none"/>
          <w:lang w:val="en-US"/>
        </w:rPr>
        <w:tab/>
      </w:r>
      <w:r w:rsidR="000A6C2D" w:rsidRPr="00AC112B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ภาระผูกพันกับกิจการที่ไม่เกี่ยวข้องกัน </w:t>
      </w:r>
    </w:p>
    <w:p w:rsidR="00651EEB" w:rsidRPr="00B847D1" w:rsidRDefault="00651EEB" w:rsidP="0019453F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88"/>
        <w:gridCol w:w="271"/>
        <w:gridCol w:w="1151"/>
        <w:gridCol w:w="271"/>
        <w:gridCol w:w="1168"/>
        <w:gridCol w:w="250"/>
        <w:gridCol w:w="1188"/>
      </w:tblGrid>
      <w:tr w:rsidR="001D6E9E" w:rsidRPr="0060717F" w:rsidTr="00DE70D0">
        <w:trPr>
          <w:tblHeader/>
        </w:trPr>
        <w:tc>
          <w:tcPr>
            <w:tcW w:w="2040" w:type="pct"/>
          </w:tcPr>
          <w:p w:rsidR="001D6E9E" w:rsidRPr="00B847D1" w:rsidRDefault="001D6E9E" w:rsidP="00A00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:rsidR="001D6E9E" w:rsidRPr="002A51E2" w:rsidRDefault="001D6E9E" w:rsidP="0019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1D6E9E" w:rsidRPr="002A51E2" w:rsidRDefault="001D6E9E" w:rsidP="0019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:rsidR="001D6E9E" w:rsidRPr="002A51E2" w:rsidRDefault="001D6E9E" w:rsidP="00194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2A51E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DE70D0" w:rsidRPr="0060717F" w:rsidTr="00DE70D0">
        <w:trPr>
          <w:tblHeader/>
        </w:trPr>
        <w:tc>
          <w:tcPr>
            <w:tcW w:w="2040" w:type="pct"/>
          </w:tcPr>
          <w:p w:rsidR="00D6309F" w:rsidRPr="002A51E2" w:rsidRDefault="00D6309F" w:rsidP="00A00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D6309F" w:rsidRPr="002A51E2" w:rsidRDefault="0015203C" w:rsidP="00152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</w:t>
            </w:r>
            <w:r w:rsidR="000B24E7" w:rsidRPr="000B24E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46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146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D6309F" w:rsidRPr="002A51E2" w:rsidRDefault="0015203C" w:rsidP="00152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30 กันย</w:t>
            </w:r>
            <w:r w:rsidR="000B24E7" w:rsidRPr="000B24E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135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D6309F" w:rsidRPr="002A51E2" w:rsidRDefault="00D6309F" w:rsidP="00D63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DE70D0" w:rsidRPr="0060717F" w:rsidTr="00DE70D0">
        <w:trPr>
          <w:tblHeader/>
        </w:trPr>
        <w:tc>
          <w:tcPr>
            <w:tcW w:w="2040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6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  <w:tc>
          <w:tcPr>
            <w:tcW w:w="146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35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B87FAE" w:rsidRPr="002A51E2" w:rsidRDefault="00B87FAE" w:rsidP="00B8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2A51E2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</w:t>
            </w:r>
          </w:p>
        </w:tc>
      </w:tr>
      <w:tr w:rsidR="00474F63" w:rsidRPr="0060717F" w:rsidTr="00DE70D0">
        <w:trPr>
          <w:tblHeader/>
        </w:trPr>
        <w:tc>
          <w:tcPr>
            <w:tcW w:w="2040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0" w:type="pct"/>
            <w:gridSpan w:val="7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2A51E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0D0" w:rsidRPr="0060717F" w:rsidTr="00DE70D0">
        <w:tc>
          <w:tcPr>
            <w:tcW w:w="2040" w:type="pct"/>
          </w:tcPr>
          <w:p w:rsidR="00474F63" w:rsidRPr="00B847D1" w:rsidRDefault="00251614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B847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1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474F63" w:rsidRPr="00B847D1" w:rsidRDefault="00474F63" w:rsidP="00474F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B847D1" w:rsidRDefault="00474F63" w:rsidP="00666E28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E70D0" w:rsidRPr="0060717F" w:rsidTr="00DE70D0">
        <w:tc>
          <w:tcPr>
            <w:tcW w:w="2040" w:type="pct"/>
          </w:tcPr>
          <w:p w:rsidR="00474F63" w:rsidRPr="00B847D1" w:rsidRDefault="00474F63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847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41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474F63" w:rsidRPr="00B847D1" w:rsidRDefault="00474F63" w:rsidP="00474F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B847D1" w:rsidRDefault="00474F63" w:rsidP="00666E28">
            <w:pPr>
              <w:pStyle w:val="acctfourfigures"/>
              <w:framePr w:w="6521" w:h="1055" w:hSpace="142" w:wrap="around" w:vAnchor="page" w:hAnchor="page" w:x="1441" w:y="4452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E70D0" w:rsidRPr="0060717F" w:rsidTr="00DE70D0">
        <w:tc>
          <w:tcPr>
            <w:tcW w:w="2040" w:type="pct"/>
          </w:tcPr>
          <w:p w:rsidR="00474F63" w:rsidRPr="00B847D1" w:rsidRDefault="00673C50" w:rsidP="0067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642DB">
              <w:rPr>
                <w:rFonts w:ascii="Angsana New" w:hAnsi="Angsana New"/>
                <w:sz w:val="30"/>
                <w:szCs w:val="30"/>
                <w:cs/>
              </w:rPr>
              <w:t>จ้างออกแบบ ก่อสร้างและติ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ดตั้งระบบเครื่องจักรและอุปกรณ์ </w:t>
            </w:r>
            <w:r w:rsidRPr="000642DB">
              <w:rPr>
                <w:rFonts w:ascii="Angsana New" w:hAnsi="Angsana New"/>
                <w:sz w:val="30"/>
                <w:szCs w:val="30"/>
                <w:cs/>
              </w:rPr>
              <w:t>และก่อสร้าง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="000642DB" w:rsidRPr="000642DB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อาคารและสิ่งปลูกสร้างอื่นสำหรับ</w:t>
            </w:r>
            <w:r w:rsidR="00DE70D0">
              <w:rPr>
                <w:rFonts w:ascii="Angsana New" w:hAnsi="Angsana New"/>
                <w:sz w:val="30"/>
                <w:szCs w:val="30"/>
              </w:rPr>
              <w:br/>
            </w:r>
            <w:r w:rsidR="000642DB" w:rsidRPr="000642DB">
              <w:rPr>
                <w:rFonts w:ascii="Angsana New" w:hAnsi="Angsana New"/>
                <w:sz w:val="30"/>
                <w:szCs w:val="30"/>
                <w:cs/>
              </w:rPr>
              <w:t>โครงการที่ยังไม่แล้วเสร็จ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:rsidR="00474F63" w:rsidRPr="00AB123F" w:rsidRDefault="00900FF0" w:rsidP="006B5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1,978,215</w:t>
            </w: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:rsidR="00474F63" w:rsidRPr="00B847D1" w:rsidRDefault="00606FCA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3,328,851</w:t>
            </w:r>
          </w:p>
        </w:tc>
        <w:tc>
          <w:tcPr>
            <w:tcW w:w="146" w:type="pct"/>
            <w:vAlign w:val="bottom"/>
          </w:tcPr>
          <w:p w:rsidR="00474F63" w:rsidRPr="002A51E2" w:rsidRDefault="00474F63" w:rsidP="009F1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:rsidR="00474F63" w:rsidRPr="002A51E2" w:rsidRDefault="00900FF0" w:rsidP="005D6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1,938,451</w:t>
            </w:r>
          </w:p>
        </w:tc>
        <w:tc>
          <w:tcPr>
            <w:tcW w:w="135" w:type="pct"/>
            <w:vAlign w:val="bottom"/>
          </w:tcPr>
          <w:p w:rsidR="00474F63" w:rsidRPr="002A51E2" w:rsidRDefault="00474F63" w:rsidP="009F1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:rsidR="00474F63" w:rsidRPr="00B847D1" w:rsidRDefault="009F17C2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3,014,857</w:t>
            </w:r>
          </w:p>
        </w:tc>
      </w:tr>
      <w:tr w:rsidR="00DE70D0" w:rsidRPr="0060717F" w:rsidTr="00DE70D0">
        <w:tc>
          <w:tcPr>
            <w:tcW w:w="2040" w:type="pct"/>
          </w:tcPr>
          <w:p w:rsidR="00474F63" w:rsidRPr="009F17C2" w:rsidRDefault="009F17C2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474F63" w:rsidRPr="00251614" w:rsidRDefault="00900FF0" w:rsidP="006B5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1,978,215</w:t>
            </w:r>
          </w:p>
        </w:tc>
        <w:tc>
          <w:tcPr>
            <w:tcW w:w="146" w:type="pct"/>
          </w:tcPr>
          <w:p w:rsidR="00474F63" w:rsidRPr="00251614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4F63" w:rsidRPr="00251614" w:rsidRDefault="009F17C2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614">
              <w:rPr>
                <w:rFonts w:ascii="Angsana New" w:hAnsi="Angsana New"/>
                <w:b/>
                <w:bCs/>
                <w:sz w:val="30"/>
                <w:szCs w:val="30"/>
              </w:rPr>
              <w:t>3,328,851</w:t>
            </w:r>
          </w:p>
        </w:tc>
        <w:tc>
          <w:tcPr>
            <w:tcW w:w="146" w:type="pct"/>
            <w:vAlign w:val="bottom"/>
          </w:tcPr>
          <w:p w:rsidR="00474F63" w:rsidRPr="00251614" w:rsidRDefault="00474F63" w:rsidP="009F1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4F63" w:rsidRPr="00251614" w:rsidRDefault="00900FF0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1,938,451</w:t>
            </w:r>
          </w:p>
        </w:tc>
        <w:tc>
          <w:tcPr>
            <w:tcW w:w="135" w:type="pct"/>
            <w:vAlign w:val="bottom"/>
          </w:tcPr>
          <w:p w:rsidR="00474F63" w:rsidRPr="00251614" w:rsidRDefault="00474F63" w:rsidP="009F1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74F63" w:rsidRPr="00251614" w:rsidRDefault="009F17C2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614">
              <w:rPr>
                <w:rFonts w:ascii="Angsana New" w:hAnsi="Angsana New"/>
                <w:b/>
                <w:bCs/>
                <w:sz w:val="30"/>
                <w:szCs w:val="30"/>
              </w:rPr>
              <w:t>3,014,857</w:t>
            </w:r>
          </w:p>
        </w:tc>
      </w:tr>
      <w:tr w:rsidR="00DE70D0" w:rsidRPr="0060717F" w:rsidTr="00E64CAD">
        <w:tc>
          <w:tcPr>
            <w:tcW w:w="2040" w:type="pct"/>
          </w:tcPr>
          <w:p w:rsidR="001129E4" w:rsidRPr="00B847D1" w:rsidRDefault="001129E4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:rsidR="001129E4" w:rsidRPr="002A51E2" w:rsidRDefault="001129E4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1129E4" w:rsidRPr="002A51E2" w:rsidRDefault="001129E4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:rsidR="001129E4" w:rsidRPr="00B847D1" w:rsidRDefault="001129E4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1129E4" w:rsidRPr="002A51E2" w:rsidRDefault="001129E4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:rsidR="001129E4" w:rsidRPr="002A51E2" w:rsidRDefault="001129E4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1129E4" w:rsidRPr="002A51E2" w:rsidRDefault="001129E4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:rsidR="001129E4" w:rsidRPr="00B847D1" w:rsidRDefault="001129E4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7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0D0" w:rsidRPr="0060717F" w:rsidTr="00DE70D0">
        <w:tc>
          <w:tcPr>
            <w:tcW w:w="2040" w:type="pct"/>
          </w:tcPr>
          <w:p w:rsidR="00474F63" w:rsidRPr="00B847D1" w:rsidRDefault="003F5958" w:rsidP="00474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641" w:type="pct"/>
          </w:tcPr>
          <w:p w:rsidR="00474F63" w:rsidRPr="002A51E2" w:rsidRDefault="00474F63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474F63" w:rsidRPr="00B847D1" w:rsidRDefault="00474F63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474F63" w:rsidRPr="002A51E2" w:rsidRDefault="00474F63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:rsidR="00474F63" w:rsidRPr="002A51E2" w:rsidRDefault="00474F63" w:rsidP="00474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474F63" w:rsidRPr="00B847D1" w:rsidRDefault="00474F63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7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0D0" w:rsidRPr="0060717F" w:rsidTr="00DE70D0">
        <w:tc>
          <w:tcPr>
            <w:tcW w:w="2040" w:type="pct"/>
          </w:tcPr>
          <w:p w:rsidR="000642DB" w:rsidRPr="00B847D1" w:rsidRDefault="000642DB" w:rsidP="0006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41" w:type="pct"/>
          </w:tcPr>
          <w:p w:rsidR="000642DB" w:rsidRPr="00AB123F" w:rsidRDefault="006C1009" w:rsidP="00B14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60,204</w:t>
            </w:r>
          </w:p>
        </w:tc>
        <w:tc>
          <w:tcPr>
            <w:tcW w:w="14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0642DB" w:rsidRPr="000642DB" w:rsidRDefault="003F5958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68,610</w:t>
            </w:r>
          </w:p>
        </w:tc>
        <w:tc>
          <w:tcPr>
            <w:tcW w:w="14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642DB" w:rsidRPr="00AB123F" w:rsidRDefault="00900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57,939</w:t>
            </w:r>
          </w:p>
        </w:tc>
        <w:tc>
          <w:tcPr>
            <w:tcW w:w="135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0642DB" w:rsidRPr="000642DB" w:rsidRDefault="003F5958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66,345</w:t>
            </w:r>
          </w:p>
        </w:tc>
      </w:tr>
      <w:tr w:rsidR="00DE70D0" w:rsidRPr="0060717F" w:rsidTr="00DE70D0">
        <w:tc>
          <w:tcPr>
            <w:tcW w:w="2040" w:type="pct"/>
          </w:tcPr>
          <w:p w:rsidR="000642DB" w:rsidRPr="00B847D1" w:rsidRDefault="000642DB" w:rsidP="0006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41" w:type="pct"/>
          </w:tcPr>
          <w:p w:rsidR="000642DB" w:rsidRPr="00AB123F" w:rsidRDefault="006C1009" w:rsidP="00B14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137,584</w:t>
            </w:r>
          </w:p>
        </w:tc>
        <w:tc>
          <w:tcPr>
            <w:tcW w:w="14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:rsidR="000642DB" w:rsidRPr="000642DB" w:rsidRDefault="003F5958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164,243</w:t>
            </w:r>
          </w:p>
        </w:tc>
        <w:tc>
          <w:tcPr>
            <w:tcW w:w="14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:rsidR="000642DB" w:rsidRPr="00AB123F" w:rsidRDefault="00900FF0" w:rsidP="005D6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128,527</w:t>
            </w:r>
          </w:p>
        </w:tc>
        <w:tc>
          <w:tcPr>
            <w:tcW w:w="135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:rsidR="000642DB" w:rsidRPr="000642DB" w:rsidRDefault="003F5958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155,186</w:t>
            </w:r>
          </w:p>
        </w:tc>
      </w:tr>
      <w:tr w:rsidR="00DE70D0" w:rsidRPr="0060717F" w:rsidTr="00DE70D0">
        <w:tc>
          <w:tcPr>
            <w:tcW w:w="2040" w:type="pct"/>
          </w:tcPr>
          <w:p w:rsidR="000642DB" w:rsidRPr="00B847D1" w:rsidRDefault="000642DB" w:rsidP="0006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41" w:type="pct"/>
            <w:tcBorders>
              <w:bottom w:val="single" w:sz="2" w:space="0" w:color="auto"/>
            </w:tcBorders>
          </w:tcPr>
          <w:p w:rsidR="000642DB" w:rsidRPr="00AB123F" w:rsidRDefault="006C1009" w:rsidP="005D6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180,541</w:t>
            </w:r>
          </w:p>
        </w:tc>
        <w:tc>
          <w:tcPr>
            <w:tcW w:w="14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2" w:space="0" w:color="auto"/>
            </w:tcBorders>
          </w:tcPr>
          <w:p w:rsidR="000642DB" w:rsidRPr="000642DB" w:rsidRDefault="003F5958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207,144</w:t>
            </w:r>
          </w:p>
        </w:tc>
        <w:tc>
          <w:tcPr>
            <w:tcW w:w="14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2" w:space="0" w:color="auto"/>
            </w:tcBorders>
          </w:tcPr>
          <w:p w:rsidR="000642DB" w:rsidRPr="00AB123F" w:rsidRDefault="00900FF0" w:rsidP="005D6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140,828</w:t>
            </w:r>
          </w:p>
        </w:tc>
        <w:tc>
          <w:tcPr>
            <w:tcW w:w="135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2" w:space="0" w:color="auto"/>
            </w:tcBorders>
          </w:tcPr>
          <w:p w:rsidR="000642DB" w:rsidRPr="000642DB" w:rsidRDefault="003F5958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165,732</w:t>
            </w:r>
          </w:p>
        </w:tc>
      </w:tr>
      <w:tr w:rsidR="00DE70D0" w:rsidRPr="0060717F" w:rsidTr="00DE70D0">
        <w:tc>
          <w:tcPr>
            <w:tcW w:w="2040" w:type="pct"/>
          </w:tcPr>
          <w:p w:rsidR="000642DB" w:rsidRPr="00B847D1" w:rsidRDefault="000642DB" w:rsidP="0006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4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0642DB" w:rsidRPr="002A51E2" w:rsidRDefault="006C1009" w:rsidP="00B14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378,329</w:t>
            </w:r>
          </w:p>
        </w:tc>
        <w:tc>
          <w:tcPr>
            <w:tcW w:w="14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  <w:bottom w:val="double" w:sz="4" w:space="0" w:color="auto"/>
            </w:tcBorders>
          </w:tcPr>
          <w:p w:rsidR="000642DB" w:rsidRPr="000642DB" w:rsidRDefault="003F5958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439,997</w:t>
            </w:r>
          </w:p>
        </w:tc>
        <w:tc>
          <w:tcPr>
            <w:tcW w:w="146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:rsidR="000642DB" w:rsidRPr="002A51E2" w:rsidRDefault="00900FF0" w:rsidP="00DE70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327,294</w:t>
            </w:r>
          </w:p>
        </w:tc>
        <w:tc>
          <w:tcPr>
            <w:tcW w:w="135" w:type="pct"/>
          </w:tcPr>
          <w:p w:rsidR="000642DB" w:rsidRPr="002A51E2" w:rsidRDefault="000642DB" w:rsidP="000642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:rsidR="000642DB" w:rsidRPr="000642DB" w:rsidRDefault="003F5958" w:rsidP="00DE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387,263</w:t>
            </w:r>
          </w:p>
        </w:tc>
      </w:tr>
    </w:tbl>
    <w:p w:rsidR="00E64CAD" w:rsidRDefault="00E64CAD" w:rsidP="00A0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C845C9" w:rsidRDefault="00C845C9" w:rsidP="00A0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4732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:rsidR="00C845C9" w:rsidRPr="00FB53AF" w:rsidRDefault="00C845C9" w:rsidP="00A00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30"/>
          <w:szCs w:val="30"/>
        </w:rPr>
      </w:pPr>
    </w:p>
    <w:p w:rsidR="003F5958" w:rsidRPr="00207B97" w:rsidRDefault="003F5958" w:rsidP="003F5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E03D90">
        <w:rPr>
          <w:rFonts w:ascii="Angsana New" w:hAnsi="Angsana New"/>
          <w:sz w:val="30"/>
          <w:szCs w:val="30"/>
          <w:cs/>
        </w:rPr>
        <w:t>บริษัทมี</w:t>
      </w:r>
      <w:r w:rsidRPr="005619B7">
        <w:rPr>
          <w:rFonts w:ascii="Angsana New" w:hAnsi="Angsana New"/>
          <w:sz w:val="30"/>
          <w:szCs w:val="30"/>
          <w:cs/>
        </w:rPr>
        <w:t>สัญญาซื้อเงินตราต่างประเทศล่วงหน้าคงเหลือ ณ วันที่</w:t>
      </w:r>
      <w:r w:rsidRPr="005619B7">
        <w:rPr>
          <w:rFonts w:ascii="Angsana New" w:hAnsi="Angsana New"/>
          <w:sz w:val="30"/>
          <w:szCs w:val="30"/>
        </w:rPr>
        <w:t xml:space="preserve"> </w:t>
      </w:r>
      <w:r w:rsidR="004A113F" w:rsidRPr="005619B7">
        <w:rPr>
          <w:rFonts w:ascii="Angsana New" w:hAnsi="Angsana New"/>
          <w:sz w:val="30"/>
          <w:szCs w:val="30"/>
        </w:rPr>
        <w:t xml:space="preserve">30 </w:t>
      </w:r>
      <w:r w:rsidR="0015203C" w:rsidRPr="005619B7">
        <w:rPr>
          <w:rFonts w:ascii="Angsana New" w:hAnsi="Angsana New" w:hint="cs"/>
          <w:sz w:val="30"/>
          <w:szCs w:val="30"/>
          <w:cs/>
        </w:rPr>
        <w:t>กันยา</w:t>
      </w:r>
      <w:r w:rsidR="004A113F" w:rsidRPr="005619B7">
        <w:rPr>
          <w:rFonts w:ascii="Angsana New" w:hAnsi="Angsana New"/>
          <w:sz w:val="30"/>
          <w:szCs w:val="30"/>
          <w:cs/>
        </w:rPr>
        <w:t>ยน</w:t>
      </w:r>
      <w:r w:rsidR="004A113F" w:rsidRPr="005619B7">
        <w:rPr>
          <w:rFonts w:ascii="Angsana New" w:hAnsi="Angsana New"/>
          <w:sz w:val="30"/>
          <w:szCs w:val="30"/>
        </w:rPr>
        <w:t xml:space="preserve"> </w:t>
      </w:r>
      <w:r w:rsidRPr="005619B7">
        <w:rPr>
          <w:rFonts w:ascii="Angsana New" w:hAnsi="Angsana New"/>
          <w:sz w:val="30"/>
          <w:szCs w:val="30"/>
        </w:rPr>
        <w:t xml:space="preserve">2561 </w:t>
      </w:r>
      <w:r w:rsidRPr="005619B7">
        <w:rPr>
          <w:rFonts w:ascii="Angsana New" w:hAnsi="Angsana New"/>
          <w:sz w:val="30"/>
          <w:szCs w:val="30"/>
          <w:cs/>
        </w:rPr>
        <w:t>จำนวน</w:t>
      </w:r>
      <w:r w:rsidR="00A01083" w:rsidRPr="005619B7">
        <w:rPr>
          <w:rFonts w:ascii="Angsana New" w:hAnsi="Angsana New"/>
          <w:sz w:val="30"/>
          <w:szCs w:val="30"/>
        </w:rPr>
        <w:t xml:space="preserve"> </w:t>
      </w:r>
      <w:r w:rsidR="006C1009" w:rsidRPr="005619B7">
        <w:rPr>
          <w:rFonts w:ascii="Angsana New" w:hAnsi="Angsana New"/>
          <w:sz w:val="30"/>
          <w:szCs w:val="30"/>
        </w:rPr>
        <w:t>5.7</w:t>
      </w:r>
      <w:r w:rsidR="00A01083" w:rsidRPr="005619B7">
        <w:rPr>
          <w:rFonts w:ascii="Angsana New" w:hAnsi="Angsana New"/>
          <w:sz w:val="30"/>
          <w:szCs w:val="30"/>
        </w:rPr>
        <w:t xml:space="preserve"> </w:t>
      </w:r>
      <w:r w:rsidRPr="005619B7">
        <w:rPr>
          <w:rFonts w:ascii="Angsana New" w:hAnsi="Angsana New"/>
          <w:sz w:val="30"/>
          <w:szCs w:val="30"/>
          <w:cs/>
        </w:rPr>
        <w:t>ล้าน</w:t>
      </w:r>
      <w:r w:rsidRPr="005619B7">
        <w:rPr>
          <w:rFonts w:ascii="Angsana New" w:hAnsi="Angsana New" w:hint="cs"/>
          <w:sz w:val="30"/>
          <w:szCs w:val="30"/>
          <w:cs/>
        </w:rPr>
        <w:t>ยูโร</w:t>
      </w:r>
      <w:r w:rsidRPr="005619B7">
        <w:rPr>
          <w:rFonts w:ascii="Angsana New" w:hAnsi="Angsana New"/>
          <w:sz w:val="30"/>
          <w:szCs w:val="30"/>
          <w:cs/>
        </w:rPr>
        <w:t xml:space="preserve"> เทียบเท่าจำนวนเงิน</w:t>
      </w:r>
      <w:r w:rsidR="00A01083" w:rsidRPr="005619B7">
        <w:rPr>
          <w:rFonts w:ascii="Angsana New" w:hAnsi="Angsana New"/>
          <w:sz w:val="30"/>
          <w:szCs w:val="30"/>
        </w:rPr>
        <w:t xml:space="preserve"> </w:t>
      </w:r>
      <w:r w:rsidR="006C1009" w:rsidRPr="005619B7">
        <w:rPr>
          <w:rFonts w:ascii="Angsana New" w:hAnsi="Angsana New"/>
          <w:sz w:val="30"/>
          <w:szCs w:val="30"/>
        </w:rPr>
        <w:t>217.2</w:t>
      </w:r>
      <w:r w:rsidR="00A01083" w:rsidRPr="005619B7">
        <w:rPr>
          <w:rFonts w:ascii="Angsana New" w:hAnsi="Angsana New"/>
          <w:sz w:val="30"/>
          <w:szCs w:val="30"/>
        </w:rPr>
        <w:t xml:space="preserve"> </w:t>
      </w:r>
      <w:r w:rsidRPr="005619B7">
        <w:rPr>
          <w:rFonts w:ascii="Angsana New" w:hAnsi="Angsana New"/>
          <w:sz w:val="30"/>
          <w:szCs w:val="30"/>
          <w:cs/>
        </w:rPr>
        <w:t>ล้านบาท สัญญาดังกล</w:t>
      </w:r>
      <w:r w:rsidR="009A5D82" w:rsidRPr="005619B7">
        <w:rPr>
          <w:rFonts w:ascii="Angsana New" w:hAnsi="Angsana New"/>
          <w:sz w:val="30"/>
          <w:szCs w:val="30"/>
          <w:cs/>
        </w:rPr>
        <w:t>่าวจะสิ้นสุดในระหว่างเดือน</w:t>
      </w:r>
      <w:r w:rsidR="006C1009" w:rsidRPr="005619B7">
        <w:rPr>
          <w:rFonts w:ascii="Angsana New" w:hAnsi="Angsana New" w:hint="cs"/>
          <w:sz w:val="30"/>
          <w:szCs w:val="30"/>
          <w:cs/>
        </w:rPr>
        <w:t>ตุลาคม</w:t>
      </w:r>
      <w:r w:rsidR="00614ACC" w:rsidRPr="005619B7">
        <w:rPr>
          <w:rFonts w:ascii="Angsana New" w:hAnsi="Angsana New" w:hint="cs"/>
          <w:sz w:val="30"/>
          <w:szCs w:val="30"/>
          <w:cs/>
        </w:rPr>
        <w:t>ถึงพฤศจิกายน</w:t>
      </w:r>
      <w:r w:rsidRPr="005619B7">
        <w:rPr>
          <w:rFonts w:ascii="Angsana New" w:hAnsi="Angsana New"/>
          <w:sz w:val="30"/>
          <w:szCs w:val="30"/>
          <w:cs/>
        </w:rPr>
        <w:t xml:space="preserve"> </w:t>
      </w:r>
      <w:r w:rsidRPr="005619B7">
        <w:rPr>
          <w:rFonts w:ascii="Angsana New" w:hAnsi="Angsana New"/>
          <w:sz w:val="30"/>
          <w:szCs w:val="30"/>
        </w:rPr>
        <w:t>2561</w:t>
      </w:r>
      <w:r w:rsidRPr="005619B7">
        <w:rPr>
          <w:rFonts w:ascii="Angsana New" w:hAnsi="Angsana New"/>
          <w:sz w:val="30"/>
          <w:szCs w:val="30"/>
          <w:cs/>
        </w:rPr>
        <w:t xml:space="preserve"> </w:t>
      </w:r>
      <w:r w:rsidR="004123D7" w:rsidRPr="005619B7">
        <w:rPr>
          <w:rFonts w:ascii="Angsana New" w:hAnsi="Angsana New"/>
          <w:i/>
          <w:iCs/>
          <w:sz w:val="30"/>
          <w:szCs w:val="30"/>
          <w:cs/>
        </w:rPr>
        <w:t xml:space="preserve">(31 ธันวาคม 2560: </w:t>
      </w:r>
      <w:r w:rsidR="004123D7" w:rsidRPr="005619B7">
        <w:rPr>
          <w:rFonts w:ascii="Angsana New" w:hAnsi="Angsana New"/>
          <w:i/>
          <w:iCs/>
          <w:sz w:val="30"/>
          <w:szCs w:val="30"/>
        </w:rPr>
        <w:t>15</w:t>
      </w:r>
      <w:r w:rsidR="004123D7" w:rsidRPr="005619B7">
        <w:rPr>
          <w:rFonts w:ascii="Angsana New" w:hAnsi="Angsana New"/>
          <w:i/>
          <w:iCs/>
          <w:sz w:val="30"/>
          <w:szCs w:val="30"/>
          <w:cs/>
        </w:rPr>
        <w:t>.</w:t>
      </w:r>
      <w:r w:rsidR="004123D7" w:rsidRPr="005619B7">
        <w:rPr>
          <w:rFonts w:ascii="Angsana New" w:hAnsi="Angsana New"/>
          <w:i/>
          <w:iCs/>
          <w:sz w:val="30"/>
          <w:szCs w:val="30"/>
        </w:rPr>
        <w:t>8</w:t>
      </w:r>
      <w:r w:rsidR="004123D7" w:rsidRPr="005619B7">
        <w:rPr>
          <w:rFonts w:ascii="Angsana New" w:hAnsi="Angsana New"/>
          <w:i/>
          <w:iCs/>
          <w:sz w:val="30"/>
          <w:szCs w:val="30"/>
          <w:cs/>
        </w:rPr>
        <w:t xml:space="preserve"> ล้าน</w:t>
      </w:r>
      <w:r w:rsidR="004123D7" w:rsidRPr="005619B7">
        <w:rPr>
          <w:rFonts w:ascii="Angsana New" w:hAnsi="Angsana New" w:hint="cs"/>
          <w:i/>
          <w:iCs/>
          <w:sz w:val="30"/>
          <w:szCs w:val="30"/>
          <w:cs/>
        </w:rPr>
        <w:t>ยูโร</w:t>
      </w:r>
      <w:r w:rsidR="004123D7" w:rsidRPr="005619B7">
        <w:rPr>
          <w:rFonts w:ascii="Angsana New" w:hAnsi="Angsana New"/>
          <w:i/>
          <w:iCs/>
          <w:sz w:val="30"/>
          <w:szCs w:val="30"/>
          <w:cs/>
        </w:rPr>
        <w:t xml:space="preserve"> เทียบเท่าจำนวนเงิน </w:t>
      </w:r>
      <w:r w:rsidR="004123D7" w:rsidRPr="005619B7">
        <w:rPr>
          <w:rFonts w:ascii="Angsana New" w:hAnsi="Angsana New"/>
          <w:i/>
          <w:iCs/>
          <w:sz w:val="30"/>
          <w:szCs w:val="30"/>
        </w:rPr>
        <w:t>621</w:t>
      </w:r>
      <w:r w:rsidR="004123D7" w:rsidRPr="005619B7">
        <w:rPr>
          <w:rFonts w:ascii="Angsana New" w:hAnsi="Angsana New"/>
          <w:i/>
          <w:iCs/>
          <w:sz w:val="30"/>
          <w:szCs w:val="30"/>
          <w:cs/>
        </w:rPr>
        <w:t>.8 ล้านบาท)</w:t>
      </w:r>
    </w:p>
    <w:p w:rsidR="003F5958" w:rsidRPr="00207B97" w:rsidRDefault="003F5958" w:rsidP="003F5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</w:p>
    <w:p w:rsidR="003F5958" w:rsidRDefault="003F5958" w:rsidP="003F5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07B97">
        <w:rPr>
          <w:rFonts w:ascii="Angsana New" w:hAnsi="Angsana New"/>
          <w:sz w:val="30"/>
          <w:szCs w:val="30"/>
          <w:cs/>
        </w:rPr>
        <w:t>บริษัทย่อยในประเทศมี</w:t>
      </w:r>
      <w:r w:rsidRPr="005619B7">
        <w:rPr>
          <w:rFonts w:ascii="Angsana New" w:hAnsi="Angsana New"/>
          <w:sz w:val="30"/>
          <w:szCs w:val="30"/>
          <w:cs/>
        </w:rPr>
        <w:t>สัญญาซื้อเงินตราต่างประเทศล่วงหน้าคงเหลือ ณ วันที่</w:t>
      </w:r>
      <w:r w:rsidRPr="005619B7">
        <w:rPr>
          <w:rFonts w:ascii="Angsana New" w:hAnsi="Angsana New"/>
          <w:sz w:val="30"/>
          <w:szCs w:val="30"/>
        </w:rPr>
        <w:t xml:space="preserve"> </w:t>
      </w:r>
      <w:r w:rsidR="004A113F" w:rsidRPr="005619B7">
        <w:rPr>
          <w:rFonts w:ascii="Angsana New" w:hAnsi="Angsana New"/>
          <w:sz w:val="30"/>
          <w:szCs w:val="30"/>
        </w:rPr>
        <w:t xml:space="preserve">30 </w:t>
      </w:r>
      <w:r w:rsidR="0015203C" w:rsidRPr="005619B7">
        <w:rPr>
          <w:rFonts w:ascii="Angsana New" w:hAnsi="Angsana New" w:hint="cs"/>
          <w:sz w:val="30"/>
          <w:szCs w:val="30"/>
          <w:cs/>
        </w:rPr>
        <w:t>กันยา</w:t>
      </w:r>
      <w:r w:rsidR="004A113F" w:rsidRPr="005619B7">
        <w:rPr>
          <w:rFonts w:ascii="Angsana New" w:hAnsi="Angsana New"/>
          <w:sz w:val="30"/>
          <w:szCs w:val="30"/>
          <w:cs/>
        </w:rPr>
        <w:t>ยน</w:t>
      </w:r>
      <w:r w:rsidR="004A113F" w:rsidRPr="005619B7">
        <w:rPr>
          <w:rFonts w:ascii="Angsana New" w:hAnsi="Angsana New"/>
          <w:sz w:val="30"/>
          <w:szCs w:val="30"/>
        </w:rPr>
        <w:t xml:space="preserve"> </w:t>
      </w:r>
      <w:r w:rsidRPr="005619B7">
        <w:rPr>
          <w:rFonts w:ascii="Angsana New" w:hAnsi="Angsana New"/>
          <w:sz w:val="30"/>
          <w:szCs w:val="30"/>
        </w:rPr>
        <w:t xml:space="preserve">2561 </w:t>
      </w:r>
      <w:r w:rsidRPr="005619B7">
        <w:rPr>
          <w:rFonts w:ascii="Angsana New" w:hAnsi="Angsana New"/>
          <w:sz w:val="30"/>
          <w:szCs w:val="30"/>
          <w:cs/>
        </w:rPr>
        <w:t xml:space="preserve">จำนวน </w:t>
      </w:r>
      <w:r w:rsidR="006C1009" w:rsidRPr="005619B7">
        <w:rPr>
          <w:rFonts w:ascii="Angsana New" w:hAnsi="Angsana New"/>
          <w:sz w:val="30"/>
          <w:szCs w:val="30"/>
        </w:rPr>
        <w:t>0.3</w:t>
      </w:r>
      <w:r w:rsidR="00A01083" w:rsidRPr="005619B7">
        <w:rPr>
          <w:rFonts w:ascii="Angsana New" w:hAnsi="Angsana New"/>
          <w:sz w:val="30"/>
          <w:szCs w:val="30"/>
        </w:rPr>
        <w:t xml:space="preserve"> </w:t>
      </w:r>
      <w:r w:rsidR="000D2C0F" w:rsidRPr="005619B7">
        <w:rPr>
          <w:rFonts w:ascii="Angsana New" w:hAnsi="Angsana New"/>
          <w:sz w:val="30"/>
          <w:szCs w:val="30"/>
          <w:cs/>
        </w:rPr>
        <w:br/>
      </w:r>
      <w:r w:rsidRPr="005619B7">
        <w:rPr>
          <w:rFonts w:ascii="Angsana New" w:hAnsi="Angsana New"/>
          <w:sz w:val="30"/>
          <w:szCs w:val="30"/>
          <w:cs/>
        </w:rPr>
        <w:t>ล้านเหรียญสหรัฐอเมริกา เทียบเท่าจำนวนเงิน</w:t>
      </w:r>
      <w:r w:rsidR="00A01083" w:rsidRPr="005619B7">
        <w:rPr>
          <w:rFonts w:ascii="Angsana New" w:hAnsi="Angsana New"/>
          <w:sz w:val="30"/>
          <w:szCs w:val="30"/>
        </w:rPr>
        <w:t xml:space="preserve"> </w:t>
      </w:r>
      <w:r w:rsidR="006C1009" w:rsidRPr="005619B7">
        <w:rPr>
          <w:rFonts w:ascii="Angsana New" w:hAnsi="Angsana New"/>
          <w:sz w:val="30"/>
          <w:szCs w:val="30"/>
        </w:rPr>
        <w:t>8.9</w:t>
      </w:r>
      <w:r w:rsidR="00A01083" w:rsidRPr="005619B7">
        <w:rPr>
          <w:rFonts w:ascii="Angsana New" w:hAnsi="Angsana New"/>
          <w:sz w:val="30"/>
          <w:szCs w:val="30"/>
        </w:rPr>
        <w:t xml:space="preserve"> </w:t>
      </w:r>
      <w:r w:rsidRPr="005619B7">
        <w:rPr>
          <w:rFonts w:ascii="Angsana New" w:hAnsi="Angsana New"/>
          <w:sz w:val="30"/>
          <w:szCs w:val="30"/>
          <w:cs/>
        </w:rPr>
        <w:t>ล้านบาท สัญญาดังกล่าวจะสิ้นสุดในระหว่างเ</w:t>
      </w:r>
      <w:r w:rsidR="009A5D82" w:rsidRPr="005619B7">
        <w:rPr>
          <w:rFonts w:ascii="Angsana New" w:hAnsi="Angsana New"/>
          <w:sz w:val="30"/>
          <w:szCs w:val="30"/>
          <w:cs/>
        </w:rPr>
        <w:t>ดือน</w:t>
      </w:r>
      <w:r w:rsidR="006C1009" w:rsidRPr="005619B7">
        <w:rPr>
          <w:rFonts w:ascii="Angsana New" w:hAnsi="Angsana New" w:hint="cs"/>
          <w:sz w:val="30"/>
          <w:szCs w:val="30"/>
          <w:cs/>
        </w:rPr>
        <w:t>ตุลาคมถึงพฤศจิกายน</w:t>
      </w:r>
      <w:r w:rsidR="006C1009" w:rsidRPr="005619B7">
        <w:rPr>
          <w:rFonts w:ascii="Angsana New" w:hAnsi="Angsana New"/>
          <w:sz w:val="30"/>
          <w:szCs w:val="30"/>
          <w:cs/>
        </w:rPr>
        <w:t xml:space="preserve"> </w:t>
      </w:r>
      <w:r w:rsidR="006C1009" w:rsidRPr="005619B7">
        <w:rPr>
          <w:rFonts w:ascii="Angsana New" w:hAnsi="Angsana New"/>
          <w:sz w:val="30"/>
          <w:szCs w:val="30"/>
        </w:rPr>
        <w:t>2561</w:t>
      </w:r>
      <w:r w:rsidR="006C1009" w:rsidRPr="005619B7">
        <w:rPr>
          <w:rFonts w:ascii="Angsana New" w:hAnsi="Angsana New"/>
          <w:sz w:val="30"/>
          <w:szCs w:val="30"/>
          <w:cs/>
        </w:rPr>
        <w:t xml:space="preserve"> </w:t>
      </w:r>
      <w:r w:rsidRPr="005619B7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5619B7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0D2C0F" w:rsidRPr="005619B7">
        <w:rPr>
          <w:rFonts w:ascii="Angsana New" w:hAnsi="Angsana New"/>
          <w:i/>
          <w:iCs/>
          <w:sz w:val="30"/>
          <w:szCs w:val="30"/>
        </w:rPr>
        <w:t xml:space="preserve"> 2560</w:t>
      </w:r>
      <w:r w:rsidR="00251614" w:rsidRPr="005619B7">
        <w:rPr>
          <w:rFonts w:ascii="Angsana New" w:hAnsi="Angsana New"/>
          <w:i/>
          <w:iCs/>
          <w:sz w:val="30"/>
          <w:szCs w:val="30"/>
        </w:rPr>
        <w:t xml:space="preserve">: 0.6 </w:t>
      </w:r>
      <w:r w:rsidRPr="005619B7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 เทียบเท่าจำนวน</w:t>
      </w:r>
      <w:r w:rsidR="00251614" w:rsidRPr="005619B7">
        <w:rPr>
          <w:rFonts w:ascii="Angsana New" w:hAnsi="Angsana New"/>
          <w:i/>
          <w:iCs/>
          <w:sz w:val="30"/>
          <w:szCs w:val="30"/>
          <w:cs/>
        </w:rPr>
        <w:t>เงิน</w:t>
      </w:r>
      <w:r w:rsidR="00251614" w:rsidRPr="005619B7">
        <w:rPr>
          <w:rFonts w:ascii="Angsana New" w:hAnsi="Angsana New"/>
          <w:i/>
          <w:iCs/>
          <w:sz w:val="30"/>
          <w:szCs w:val="30"/>
        </w:rPr>
        <w:t xml:space="preserve"> 18.8 </w:t>
      </w:r>
      <w:r w:rsidRPr="005619B7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5619B7">
        <w:rPr>
          <w:rFonts w:ascii="Angsana New" w:hAnsi="Angsana New"/>
          <w:i/>
          <w:iCs/>
          <w:sz w:val="30"/>
          <w:szCs w:val="30"/>
        </w:rPr>
        <w:t>)</w:t>
      </w:r>
    </w:p>
    <w:p w:rsidR="009044EE" w:rsidRDefault="00904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D2900" w:rsidRPr="008C2429" w:rsidRDefault="006D2900" w:rsidP="006D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C2429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8C242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แลกเปลี่ยนอัตราดอกเบี้ย</w:t>
      </w:r>
    </w:p>
    <w:p w:rsidR="006D2900" w:rsidRPr="00FB53AF" w:rsidRDefault="006D2900" w:rsidP="006D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sz w:val="30"/>
          <w:szCs w:val="30"/>
        </w:rPr>
      </w:pPr>
    </w:p>
    <w:p w:rsidR="000F1CB0" w:rsidRDefault="000F1CB0" w:rsidP="000F1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8C2429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ในต่างประเทศ</w:t>
      </w:r>
      <w:r w:rsidRPr="008C2429">
        <w:rPr>
          <w:rFonts w:ascii="Angsana New" w:hAnsi="Angsana New" w:hint="cs"/>
          <w:sz w:val="30"/>
          <w:szCs w:val="30"/>
          <w:cs/>
        </w:rPr>
        <w:t xml:space="preserve">ได้ตกลงทำสัญญาแลกเปลี่ยนอัตราดอกเบี้ยกับธนาคารพาณิชย์ต่างประเทศแห่งหนึ่ง </w:t>
      </w:r>
      <w:r>
        <w:rPr>
          <w:rFonts w:ascii="Angsana New" w:hAnsi="Angsana New"/>
          <w:sz w:val="30"/>
          <w:szCs w:val="30"/>
          <w:cs/>
        </w:rPr>
        <w:br/>
      </w:r>
      <w:r w:rsidRPr="008C2429">
        <w:rPr>
          <w:rFonts w:ascii="Angsana New" w:hAnsi="Angsana New" w:hint="cs"/>
          <w:sz w:val="30"/>
          <w:szCs w:val="30"/>
          <w:cs/>
        </w:rPr>
        <w:t>เพื่อเป็นเครื่องมือบริหารความเสี่ยงที่เกี่ยวเนื่องกับเง</w:t>
      </w:r>
      <w:r>
        <w:rPr>
          <w:rFonts w:ascii="Angsana New" w:hAnsi="Angsana New" w:hint="cs"/>
          <w:sz w:val="30"/>
          <w:szCs w:val="30"/>
          <w:cs/>
        </w:rPr>
        <w:t>ินกู้ยืมระยะยาวในสกุลเงินเยน</w:t>
      </w:r>
      <w:r w:rsidRPr="008C2429">
        <w:rPr>
          <w:rFonts w:ascii="Angsana New" w:hAnsi="Angsana New" w:hint="cs"/>
          <w:sz w:val="30"/>
          <w:szCs w:val="30"/>
          <w:cs/>
        </w:rPr>
        <w:t>ที่มีอัตราดอกเบี้ยที่ปรับขึ้นลง</w:t>
      </w:r>
      <w:r>
        <w:rPr>
          <w:rFonts w:ascii="Angsana New" w:hAnsi="Angsana New"/>
          <w:sz w:val="30"/>
          <w:szCs w:val="30"/>
          <w:cs/>
        </w:rPr>
        <w:br/>
      </w:r>
      <w:r w:rsidRPr="008C2429">
        <w:rPr>
          <w:rFonts w:ascii="Angsana New" w:hAnsi="Angsana New" w:hint="cs"/>
          <w:sz w:val="30"/>
          <w:szCs w:val="30"/>
          <w:cs/>
        </w:rPr>
        <w:t>ตามอัตราตลาด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2429">
        <w:rPr>
          <w:rFonts w:ascii="Angsana New" w:hAnsi="Angsana New" w:hint="cs"/>
          <w:sz w:val="30"/>
          <w:szCs w:val="30"/>
          <w:cs/>
        </w:rPr>
        <w:t xml:space="preserve">โดยมีระยะเวลาตั้งแต่วันที่ </w:t>
      </w:r>
      <w:r w:rsidRPr="008C2429">
        <w:rPr>
          <w:rFonts w:ascii="Angsana New" w:hAnsi="Angsana New"/>
          <w:sz w:val="30"/>
          <w:szCs w:val="30"/>
        </w:rPr>
        <w:t xml:space="preserve">28 </w:t>
      </w:r>
      <w:r w:rsidRPr="008C2429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8C2429">
        <w:rPr>
          <w:rFonts w:ascii="Angsana New" w:hAnsi="Angsana New"/>
          <w:sz w:val="30"/>
          <w:szCs w:val="30"/>
        </w:rPr>
        <w:t xml:space="preserve">2561 </w:t>
      </w:r>
      <w:r w:rsidRPr="008C2429">
        <w:rPr>
          <w:rFonts w:ascii="Angsana New" w:hAnsi="Angsana New" w:hint="cs"/>
          <w:sz w:val="30"/>
          <w:szCs w:val="30"/>
          <w:cs/>
        </w:rPr>
        <w:t>ถึงวันที่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8C2429">
        <w:rPr>
          <w:rFonts w:ascii="Angsana New" w:hAnsi="Angsana New"/>
          <w:sz w:val="30"/>
          <w:szCs w:val="30"/>
        </w:rPr>
        <w:t xml:space="preserve">31 </w:t>
      </w:r>
      <w:r w:rsidRPr="008C2429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8C2429">
        <w:rPr>
          <w:rFonts w:ascii="Angsana New" w:hAnsi="Angsana New"/>
          <w:sz w:val="30"/>
          <w:szCs w:val="30"/>
        </w:rPr>
        <w:t xml:space="preserve">2579 </w:t>
      </w:r>
      <w:r w:rsidRPr="008C2429">
        <w:rPr>
          <w:rFonts w:ascii="Angsana New" w:hAnsi="Angsana New" w:hint="cs"/>
          <w:sz w:val="30"/>
          <w:szCs w:val="30"/>
          <w:cs/>
        </w:rPr>
        <w:t>โดยบริษัทย่อยตกลง</w:t>
      </w:r>
      <w:r w:rsidR="00DE70D0">
        <w:rPr>
          <w:rFonts w:ascii="Angsana New" w:hAnsi="Angsana New"/>
          <w:sz w:val="30"/>
          <w:szCs w:val="30"/>
        </w:rPr>
        <w:br/>
      </w:r>
      <w:r w:rsidRPr="008C2429">
        <w:rPr>
          <w:rFonts w:ascii="Angsana New" w:hAnsi="Angsana New" w:hint="cs"/>
          <w:sz w:val="30"/>
          <w:szCs w:val="30"/>
          <w:cs/>
        </w:rPr>
        <w:t>ที่จะแลกเปลี่ยนอัตราดอกเบี้ยจากอัตราดอกเบี้ยลอยตัวตามอัตรา</w:t>
      </w:r>
      <w:r>
        <w:rPr>
          <w:rFonts w:ascii="Angsana New" w:hAnsi="Angsana New"/>
          <w:sz w:val="30"/>
          <w:szCs w:val="30"/>
        </w:rPr>
        <w:t xml:space="preserve"> </w:t>
      </w:r>
      <w:r w:rsidRPr="008C2429">
        <w:rPr>
          <w:rFonts w:ascii="Angsana New" w:hAnsi="Angsana New"/>
          <w:sz w:val="30"/>
          <w:szCs w:val="30"/>
        </w:rPr>
        <w:t xml:space="preserve">JPY-LIBOR </w:t>
      </w:r>
      <w:r w:rsidRPr="008C2429">
        <w:rPr>
          <w:rFonts w:ascii="Angsana New" w:hAnsi="Angsana New" w:hint="cs"/>
          <w:sz w:val="30"/>
          <w:szCs w:val="30"/>
          <w:cs/>
        </w:rPr>
        <w:t>บวก</w:t>
      </w:r>
      <w:r>
        <w:rPr>
          <w:rFonts w:ascii="Angsana New" w:hAnsi="Angsana New" w:hint="cs"/>
          <w:sz w:val="30"/>
          <w:szCs w:val="30"/>
          <w:cs/>
        </w:rPr>
        <w:t>อัตราส่วนเพิ่ม เป็นอัตราดอกเบี้ยคงที่</w:t>
      </w:r>
      <w:r w:rsidRPr="008C2429">
        <w:rPr>
          <w:rFonts w:ascii="Angsana New" w:hAnsi="Angsana New" w:hint="cs"/>
          <w:sz w:val="30"/>
          <w:szCs w:val="30"/>
          <w:cs/>
        </w:rPr>
        <w:t xml:space="preserve">ต่อปี </w:t>
      </w:r>
    </w:p>
    <w:p w:rsidR="00C845C9" w:rsidRPr="00FB53AF" w:rsidRDefault="00C845C9" w:rsidP="00194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:rsidR="001129E4" w:rsidRPr="00E71E6F" w:rsidRDefault="00112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</w:rPr>
      </w:pPr>
    </w:p>
    <w:p w:rsidR="001D6E9E" w:rsidRPr="00B847D1" w:rsidRDefault="001D6E9E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847D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สัญญาบริการซ่อมบำรุงระยะยาว</w:t>
      </w:r>
    </w:p>
    <w:p w:rsidR="001D6E9E" w:rsidRPr="00FB53AF" w:rsidRDefault="001D6E9E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F1CB0" w:rsidRDefault="000F1CB0" w:rsidP="000F1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6246BB">
        <w:rPr>
          <w:rFonts w:ascii="Angsana New" w:hAnsi="Angsana New"/>
          <w:sz w:val="30"/>
          <w:szCs w:val="30"/>
          <w:cs/>
        </w:rPr>
        <w:t>บริษัทและบริษัทย่อยแห่งหนึ่งมีสัญญาจัดหาและบริการซ่อมบำรุงเครื่องผลิตกระแสไฟฟ้ารวมถึงอุปกรณ์เกี่ยวเนื่องต่างๆ กับบริษัทหลายแห่งทั้งในประเทศและต่างประเทศ ("ผู้ให้บริการ") โดยผู้ให้บริการจะจัดหาและซ่อมแซมอะไหล่สำหรับการซ่อมบำรุงประจำปี และ/หรือการซ่อมบำรุงตามระยะเวลาที่กำหนด  ในการนี้บริษัทและบริษัทย่อยมีภาระผูกพันที่จะต้องจ่ายชำระค่าอะไหล่และค่าบริการซ่อมบำรุงให้กับผู้ให้บริการดังกล่าวตามราคาที่ระบุไว้ โดยสัญญามีอายุ 10 - 17 ปี สัญญาสิ้นสุดเมื่อครบอายุสัญญา หรือครบกำหนดชั่วโมงการเดินเครื่อง หรือถึงช่วงเวลาการซ่อมบำรุงที่ระบุไว้ในแต่ละสัญญา</w:t>
      </w:r>
    </w:p>
    <w:p w:rsidR="00C845C9" w:rsidRPr="00FB53AF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</w:p>
    <w:p w:rsidR="00C21234" w:rsidRDefault="00C21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br w:type="page"/>
      </w:r>
    </w:p>
    <w:p w:rsidR="00C845C9" w:rsidRPr="003D275A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eastAsia="Cordia New" w:hAnsi="Angsana New"/>
          <w:b/>
          <w:bCs/>
          <w:i/>
          <w:iCs/>
          <w:snapToGrid w:val="0"/>
          <w:color w:val="FF0000"/>
          <w:sz w:val="30"/>
          <w:szCs w:val="30"/>
          <w:cs/>
          <w:lang w:eastAsia="th-TH"/>
        </w:rPr>
      </w:pPr>
      <w:r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สัญญาซื้อ</w:t>
      </w:r>
      <w:r w:rsidR="00176074">
        <w:rPr>
          <w:rFonts w:ascii="Angsana New" w:eastAsia="Cordia New" w:hAnsi="Angsana New" w:hint="cs"/>
          <w:b/>
          <w:bCs/>
          <w:i/>
          <w:iCs/>
          <w:snapToGrid w:val="0"/>
          <w:sz w:val="30"/>
          <w:szCs w:val="30"/>
          <w:cs/>
          <w:lang w:val="th-TH" w:eastAsia="th-TH"/>
        </w:rPr>
        <w:t>ขายผลิตภัณฑ์</w:t>
      </w:r>
    </w:p>
    <w:p w:rsidR="00C845C9" w:rsidRPr="00FB53AF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0F1CB0" w:rsidRPr="003D275A" w:rsidRDefault="000F1CB0" w:rsidP="000F1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บริษัทและบริษัทย่อยแห่งหนึ่งมีสัญญาซื้อกระแสไฟฟ้ากับการไฟฟ้าฝ่ายผลิตแห่งประเทศไทย (“กฟผ.”) เป็นเวลา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>25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ปี โดยบริษัทและบริษัทย่อยจะจำหน่ายกระแสไฟฟ้าให้แก่กฟผ. ในปริมาณและราคาที่ตก</w:t>
      </w:r>
      <w:r w:rsidR="00AA475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ลงกัน ในฐานะที่เป็นคู่สัญญากับ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กฟผ. บริษัทและบริษัทย่อยจะต้องปฏิบัติตามเงื่อนไขและข้อกำหนดต่างๆ ตามที่กำหนดไว้ในสัญญา</w:t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</w:p>
    <w:p w:rsidR="00C21234" w:rsidRPr="006B0697" w:rsidRDefault="00C21234" w:rsidP="000F1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:rsidR="000F1CB0" w:rsidRDefault="000F1CB0" w:rsidP="000F1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D290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กลุ่มบริษัทได้มีสัญญาซื้อขายไฟฟ้า น้ำและไอน้ำกับบริษัทในประเทศหลายแห่ง</w:t>
      </w:r>
      <w:r w:rsidRPr="006D290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จำนวนหลายสัญญา </w:t>
      </w:r>
      <w:r w:rsidRPr="006D290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โดยสัญญา</w:t>
      </w:r>
      <w:r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6D2900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ส่วนใหญ่</w:t>
      </w:r>
      <w:r w:rsidRPr="006D290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มีอายุ 15 ปี ปริมาณการซื้อขายและราคาให้เป็นไปตามที่ระบุไว้ในสัญญา</w:t>
      </w:r>
    </w:p>
    <w:p w:rsidR="006D2900" w:rsidRPr="006D2900" w:rsidRDefault="006D2900" w:rsidP="006D2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:rsidR="00C845C9" w:rsidRPr="00FB53AF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B53AF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สัญญาร่วมทุน</w:t>
      </w:r>
      <w:r w:rsidRPr="00FB53A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C845C9" w:rsidRPr="00FB53AF" w:rsidRDefault="00C845C9" w:rsidP="00933061">
      <w:pPr>
        <w:pStyle w:val="NormalWeb"/>
        <w:spacing w:before="0" w:beforeAutospacing="0" w:after="0" w:afterAutospacing="0"/>
        <w:ind w:left="540" w:right="-25"/>
        <w:jc w:val="thaiDistribute"/>
        <w:rPr>
          <w:b/>
          <w:bCs/>
          <w:i/>
          <w:iCs/>
          <w:sz w:val="30"/>
          <w:szCs w:val="30"/>
        </w:rPr>
      </w:pPr>
    </w:p>
    <w:p w:rsidR="000F1CB0" w:rsidRPr="003D275A" w:rsidRDefault="000F1CB0" w:rsidP="000F1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FB53AF">
        <w:rPr>
          <w:rFonts w:ascii="Angsana New" w:hAnsi="Angsana New"/>
          <w:sz w:val="30"/>
          <w:szCs w:val="30"/>
          <w:cs/>
        </w:rPr>
        <w:t xml:space="preserve">ตามสัญญา </w:t>
      </w:r>
      <w:r w:rsidRPr="00FB53AF">
        <w:rPr>
          <w:rFonts w:ascii="Angsana New" w:hAnsi="Angsana New"/>
          <w:sz w:val="30"/>
          <w:szCs w:val="30"/>
        </w:rPr>
        <w:t>Equity Contribution Agreement</w:t>
      </w:r>
      <w:r w:rsidRPr="00FB53A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จำนวนหลายสัญญา ระหว่างบริษัทในกลุ่มกับธนาคารผู้ให้กู้ยืม </w:t>
      </w:r>
      <w:r>
        <w:rPr>
          <w:rFonts w:ascii="Angsana New" w:hAnsi="Angsana New"/>
          <w:sz w:val="30"/>
          <w:szCs w:val="30"/>
          <w:cs/>
        </w:rPr>
        <w:br/>
      </w:r>
      <w:r w:rsidRPr="00FB53AF">
        <w:rPr>
          <w:rFonts w:ascii="Angsana New" w:hAnsi="Angsana New"/>
          <w:sz w:val="30"/>
          <w:szCs w:val="30"/>
          <w:cs/>
        </w:rPr>
        <w:t xml:space="preserve">(ในฐานะ </w:t>
      </w:r>
      <w:r w:rsidRPr="00FB53AF">
        <w:rPr>
          <w:rFonts w:ascii="Angsana New" w:hAnsi="Angsana New"/>
          <w:sz w:val="30"/>
          <w:szCs w:val="30"/>
        </w:rPr>
        <w:t>Intercreditor Agent</w:t>
      </w:r>
      <w:r w:rsidRPr="00FB53AF">
        <w:rPr>
          <w:rFonts w:ascii="Angsana New" w:hAnsi="Angsana New"/>
          <w:sz w:val="30"/>
          <w:szCs w:val="30"/>
          <w:cs/>
        </w:rPr>
        <w:t xml:space="preserve">) และผู้ถือหุ้น </w:t>
      </w:r>
      <w:r>
        <w:rPr>
          <w:rFonts w:ascii="Angsana New" w:hAnsi="Angsana New" w:hint="cs"/>
          <w:sz w:val="30"/>
          <w:szCs w:val="30"/>
          <w:cs/>
        </w:rPr>
        <w:t>บริษัทและ</w:t>
      </w:r>
      <w:r w:rsidRPr="00FB53AF">
        <w:rPr>
          <w:rFonts w:ascii="Angsana New" w:hAnsi="Angsana New"/>
          <w:sz w:val="30"/>
          <w:szCs w:val="30"/>
          <w:cs/>
        </w:rPr>
        <w:t>บริษัทย่อยในฐานะผู้ถือหุ้น</w:t>
      </w:r>
      <w:r>
        <w:rPr>
          <w:rFonts w:ascii="Angsana New" w:hAnsi="Angsana New" w:hint="cs"/>
          <w:sz w:val="30"/>
          <w:szCs w:val="30"/>
          <w:cs/>
        </w:rPr>
        <w:t>ของแต่ละบริษัทดังกล่าว</w:t>
      </w:r>
      <w:r w:rsidRPr="00FB53AF">
        <w:rPr>
          <w:rFonts w:ascii="Angsana New" w:hAnsi="Angsana New"/>
          <w:sz w:val="30"/>
          <w:szCs w:val="30"/>
          <w:cs/>
        </w:rPr>
        <w:t xml:space="preserve"> มีภาระผูกพันที่ต้องจ่ายเงินลงทุน</w:t>
      </w:r>
      <w:r>
        <w:rPr>
          <w:rFonts w:ascii="Angsana New" w:hAnsi="Angsana New" w:hint="cs"/>
          <w:sz w:val="30"/>
          <w:szCs w:val="30"/>
          <w:cs/>
        </w:rPr>
        <w:t>ให้กับบริษัทในกลุ่ม เมื่อบริษัทในกลุ่มจะทำการ</w:t>
      </w:r>
      <w:r w:rsidRPr="00FB53AF">
        <w:rPr>
          <w:rFonts w:ascii="Angsana New" w:hAnsi="Angsana New"/>
          <w:sz w:val="30"/>
          <w:szCs w:val="30"/>
          <w:cs/>
        </w:rPr>
        <w:t>เบิกใช้เงินกู้กับ</w:t>
      </w:r>
      <w:r>
        <w:rPr>
          <w:rFonts w:ascii="Angsana New" w:hAnsi="Angsana New" w:hint="cs"/>
          <w:sz w:val="30"/>
          <w:szCs w:val="30"/>
          <w:cs/>
        </w:rPr>
        <w:t>ธนาคาร</w:t>
      </w:r>
      <w:r w:rsidRPr="00FB53AF">
        <w:rPr>
          <w:rFonts w:ascii="Angsana New" w:hAnsi="Angsana New"/>
          <w:sz w:val="30"/>
          <w:szCs w:val="30"/>
          <w:cs/>
        </w:rPr>
        <w:t>ผู้ให้กู้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B53AF">
        <w:rPr>
          <w:rFonts w:ascii="Angsana New" w:hAnsi="Angsana New"/>
          <w:sz w:val="30"/>
          <w:szCs w:val="30"/>
          <w:cs/>
        </w:rPr>
        <w:t>เพื่อรักษาส</w:t>
      </w:r>
      <w:r>
        <w:rPr>
          <w:rFonts w:ascii="Angsana New" w:hAnsi="Angsana New"/>
          <w:sz w:val="30"/>
          <w:szCs w:val="30"/>
          <w:cs/>
        </w:rPr>
        <w:t>ัดส่วนหนี้สินต่อทุนให้เทียบเท่า</w:t>
      </w:r>
      <w:r>
        <w:rPr>
          <w:rFonts w:ascii="Angsana New" w:hAnsi="Angsana New" w:hint="cs"/>
          <w:sz w:val="30"/>
          <w:szCs w:val="30"/>
          <w:cs/>
        </w:rPr>
        <w:t>สัดส่วนที่ระบุไว้ในสัญญา</w:t>
      </w:r>
    </w:p>
    <w:p w:rsidR="006B0697" w:rsidRDefault="006B0697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</w:p>
    <w:p w:rsidR="00C845C9" w:rsidRPr="00933061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33061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สัญญาเงินกู้</w:t>
      </w:r>
      <w:r w:rsidRPr="0093306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C845C9" w:rsidRPr="00FB53AF" w:rsidRDefault="00C845C9" w:rsidP="00933061">
      <w:pPr>
        <w:pStyle w:val="NormalWeb"/>
        <w:spacing w:before="0" w:beforeAutospacing="0" w:after="0" w:afterAutospacing="0"/>
        <w:ind w:left="540" w:right="-25"/>
        <w:jc w:val="thaiDistribute"/>
        <w:rPr>
          <w:b/>
          <w:bCs/>
          <w:i/>
          <w:iCs/>
          <w:sz w:val="30"/>
          <w:szCs w:val="30"/>
        </w:rPr>
      </w:pPr>
    </w:p>
    <w:p w:rsidR="00C845C9" w:rsidRDefault="000F1CB0" w:rsidP="00565C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33061">
        <w:rPr>
          <w:rFonts w:ascii="Angsana New" w:hAnsi="Angsana New"/>
          <w:sz w:val="30"/>
          <w:szCs w:val="30"/>
          <w:cs/>
        </w:rPr>
        <w:t xml:space="preserve">ภายใต้สัญญาเงินกู้ยืมของกลุ่มบริษัทกับสถาบันการเงินหลายแห่ง </w:t>
      </w:r>
      <w:r w:rsidRPr="00933061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933061">
        <w:rPr>
          <w:rFonts w:ascii="Angsana New" w:hAnsi="Angsana New"/>
          <w:sz w:val="30"/>
          <w:szCs w:val="30"/>
          <w:cs/>
        </w:rPr>
        <w:t>บริษัทในฐานะผู้ถือหุ้นมีภาระผูกพันบางประการตามที่ระบุในสัญญา เช่น การดำรงสัดส่วนการถือหุ้น การสนับสนุนทางการเงินตามสัดส่วน</w:t>
      </w:r>
      <w:r>
        <w:rPr>
          <w:rFonts w:ascii="Angsana New" w:hAnsi="Angsana New"/>
          <w:sz w:val="30"/>
          <w:szCs w:val="30"/>
        </w:rPr>
        <w:br/>
      </w:r>
      <w:r w:rsidRPr="00933061">
        <w:rPr>
          <w:rFonts w:ascii="Angsana New" w:hAnsi="Angsana New"/>
          <w:sz w:val="30"/>
          <w:szCs w:val="30"/>
          <w:cs/>
        </w:rPr>
        <w:t>การถือหุ้น และการลงทุน</w:t>
      </w:r>
      <w:r w:rsidRPr="00933061">
        <w:rPr>
          <w:rFonts w:ascii="Angsana New" w:hAnsi="Angsana New" w:hint="cs"/>
          <w:sz w:val="30"/>
          <w:szCs w:val="30"/>
          <w:cs/>
        </w:rPr>
        <w:t>เ</w:t>
      </w:r>
      <w:r w:rsidRPr="00933061">
        <w:rPr>
          <w:rFonts w:ascii="Angsana New" w:hAnsi="Angsana New"/>
          <w:sz w:val="30"/>
          <w:szCs w:val="30"/>
          <w:cs/>
        </w:rPr>
        <w:t>พิ่มเติม</w:t>
      </w:r>
      <w:r w:rsidR="00435789">
        <w:rPr>
          <w:rFonts w:ascii="Angsana New" w:hAnsi="Angsana New" w:hint="cs"/>
          <w:sz w:val="30"/>
          <w:szCs w:val="30"/>
          <w:cs/>
        </w:rPr>
        <w:t>เ</w:t>
      </w:r>
      <w:r w:rsidRPr="00933061">
        <w:rPr>
          <w:rFonts w:ascii="Angsana New" w:hAnsi="Angsana New"/>
          <w:sz w:val="30"/>
          <w:szCs w:val="30"/>
          <w:cs/>
        </w:rPr>
        <w:t>พื่อรักษาสัดส่วนหนี้สินต่อทุน เป็นต้น</w:t>
      </w:r>
    </w:p>
    <w:p w:rsidR="000F1CB0" w:rsidRPr="00FB53AF" w:rsidRDefault="000F1CB0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C845C9" w:rsidRPr="00933061" w:rsidRDefault="00C845C9" w:rsidP="00933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33061">
        <w:rPr>
          <w:rFonts w:ascii="Angsana New" w:hAnsi="Angsana New"/>
          <w:b/>
          <w:bCs/>
          <w:i/>
          <w:iCs/>
          <w:sz w:val="30"/>
          <w:szCs w:val="30"/>
          <w:cs/>
        </w:rPr>
        <w:t>หนังสือค้ำประกัน</w:t>
      </w:r>
    </w:p>
    <w:p w:rsidR="00C845C9" w:rsidRPr="00FB53AF" w:rsidRDefault="00C845C9" w:rsidP="00933061">
      <w:pPr>
        <w:pStyle w:val="NormalWeb"/>
        <w:spacing w:before="0" w:beforeAutospacing="0" w:after="0" w:afterAutospacing="0"/>
        <w:ind w:left="540" w:right="-25"/>
        <w:jc w:val="thaiDistribute"/>
        <w:rPr>
          <w:b/>
          <w:bCs/>
          <w:i/>
          <w:iCs/>
          <w:sz w:val="30"/>
          <w:szCs w:val="30"/>
        </w:rPr>
      </w:pPr>
    </w:p>
    <w:p w:rsidR="006D2900" w:rsidRDefault="000F1CB0" w:rsidP="006D2900">
      <w:pPr>
        <w:pStyle w:val="NormalWeb"/>
        <w:spacing w:before="0" w:beforeAutospacing="0" w:after="0" w:afterAutospacing="0"/>
        <w:ind w:left="547" w:right="-25"/>
        <w:jc w:val="thaiDistribute"/>
        <w:rPr>
          <w:i/>
          <w:iCs/>
          <w:sz w:val="30"/>
          <w:szCs w:val="30"/>
        </w:rPr>
      </w:pPr>
      <w:r w:rsidRPr="00E03D90">
        <w:rPr>
          <w:sz w:val="30"/>
          <w:szCs w:val="30"/>
          <w:cs/>
        </w:rPr>
        <w:t>ธนาคารในประเทศและสถาบันการเงินต่างประเทศที่มีสาขาในประเทศไทยหลายแห่งได้ออกหนังสือค้ำประกัน</w:t>
      </w:r>
      <w:r w:rsidR="00DE70D0">
        <w:rPr>
          <w:sz w:val="30"/>
          <w:szCs w:val="30"/>
        </w:rPr>
        <w:br/>
      </w:r>
      <w:r w:rsidRPr="00906634">
        <w:rPr>
          <w:spacing w:val="-4"/>
          <w:sz w:val="30"/>
          <w:szCs w:val="30"/>
          <w:cs/>
        </w:rPr>
        <w:t>กลุ่มบริษัทและบริษัทให้กับหน่วยงานรัฐบาล รัฐวิสาหกิจบางแห่งและ</w:t>
      </w:r>
      <w:r w:rsidRPr="004818EF">
        <w:rPr>
          <w:spacing w:val="-4"/>
          <w:sz w:val="30"/>
          <w:szCs w:val="30"/>
          <w:cs/>
        </w:rPr>
        <w:t>บริษัทเอกชนหลายแห่ง</w:t>
      </w:r>
      <w:r w:rsidRPr="00906634">
        <w:rPr>
          <w:spacing w:val="-4"/>
          <w:sz w:val="30"/>
          <w:szCs w:val="30"/>
          <w:cs/>
        </w:rPr>
        <w:t>สำหรับซื้อ</w:t>
      </w:r>
      <w:r w:rsidR="00906634" w:rsidRPr="00906634">
        <w:rPr>
          <w:spacing w:val="-4"/>
          <w:sz w:val="30"/>
          <w:szCs w:val="30"/>
          <w:cs/>
        </w:rPr>
        <w:t>ขาย</w:t>
      </w:r>
      <w:r w:rsidR="00906634">
        <w:rPr>
          <w:sz w:val="30"/>
          <w:szCs w:val="30"/>
          <w:cs/>
        </w:rPr>
        <w:t>ไฟ</w:t>
      </w:r>
      <w:r w:rsidR="004818EF">
        <w:rPr>
          <w:rFonts w:hint="cs"/>
          <w:sz w:val="30"/>
          <w:szCs w:val="30"/>
          <w:cs/>
        </w:rPr>
        <w:t>ฟ้า</w:t>
      </w:r>
      <w:r w:rsidR="00906634" w:rsidRPr="004818EF">
        <w:rPr>
          <w:sz w:val="30"/>
          <w:szCs w:val="30"/>
          <w:cs/>
        </w:rPr>
        <w:t>และ</w:t>
      </w:r>
      <w:r w:rsidR="0081161B">
        <w:rPr>
          <w:rFonts w:hint="cs"/>
          <w:sz w:val="30"/>
          <w:szCs w:val="30"/>
          <w:cs/>
        </w:rPr>
        <w:t>น้ำ</w:t>
      </w:r>
      <w:r w:rsidR="004818EF" w:rsidRPr="004818EF">
        <w:rPr>
          <w:rFonts w:hint="cs"/>
          <w:sz w:val="30"/>
          <w:szCs w:val="30"/>
          <w:cs/>
        </w:rPr>
        <w:t>ดิบ</w:t>
      </w:r>
      <w:r w:rsidR="00906634">
        <w:rPr>
          <w:rFonts w:hint="cs"/>
          <w:sz w:val="30"/>
          <w:szCs w:val="30"/>
          <w:cs/>
        </w:rPr>
        <w:t xml:space="preserve"> </w:t>
      </w:r>
      <w:r w:rsidR="00323BCB">
        <w:rPr>
          <w:rFonts w:hint="cs"/>
          <w:sz w:val="30"/>
          <w:szCs w:val="30"/>
          <w:cs/>
        </w:rPr>
        <w:t xml:space="preserve">ค่าสิทธิการใช้สินทรัพย์ </w:t>
      </w:r>
      <w:r w:rsidRPr="00E03D90">
        <w:rPr>
          <w:sz w:val="30"/>
          <w:szCs w:val="30"/>
          <w:cs/>
        </w:rPr>
        <w:t>สัญญา</w:t>
      </w:r>
      <w:r>
        <w:rPr>
          <w:sz w:val="30"/>
          <w:szCs w:val="30"/>
          <w:cs/>
        </w:rPr>
        <w:t>เช่า</w:t>
      </w:r>
      <w:r w:rsidR="009F23EC">
        <w:rPr>
          <w:rFonts w:hint="cs"/>
          <w:sz w:val="30"/>
          <w:szCs w:val="30"/>
          <w:cs/>
        </w:rPr>
        <w:t xml:space="preserve">และบริการ </w:t>
      </w:r>
      <w:r w:rsidR="00906634">
        <w:rPr>
          <w:rFonts w:hint="cs"/>
          <w:sz w:val="30"/>
          <w:szCs w:val="30"/>
          <w:cs/>
        </w:rPr>
        <w:t xml:space="preserve">สัญญาจ้างติดตั้งเครื่องจักรและอุปกรณ์ </w:t>
      </w:r>
      <w:r w:rsidR="009F23EC">
        <w:rPr>
          <w:rFonts w:hint="cs"/>
          <w:sz w:val="30"/>
          <w:szCs w:val="30"/>
          <w:cs/>
        </w:rPr>
        <w:t>หลักประกัน</w:t>
      </w:r>
      <w:r w:rsidR="00323BCB">
        <w:rPr>
          <w:sz w:val="30"/>
          <w:szCs w:val="30"/>
          <w:cs/>
        </w:rPr>
        <w:br/>
      </w:r>
      <w:r w:rsidR="009F23EC">
        <w:rPr>
          <w:rFonts w:hint="cs"/>
          <w:sz w:val="30"/>
          <w:szCs w:val="30"/>
          <w:cs/>
        </w:rPr>
        <w:t xml:space="preserve">ในการเข้าร่วมประมูลโครงการ </w:t>
      </w:r>
      <w:r w:rsidR="00BB139F">
        <w:rPr>
          <w:rFonts w:hint="cs"/>
          <w:sz w:val="30"/>
          <w:szCs w:val="30"/>
          <w:cs/>
        </w:rPr>
        <w:t>และค่าเสียหายจากคดีความ</w:t>
      </w:r>
      <w:r>
        <w:rPr>
          <w:sz w:val="30"/>
          <w:szCs w:val="30"/>
          <w:cs/>
        </w:rPr>
        <w:t xml:space="preserve"> โ</w:t>
      </w:r>
      <w:r w:rsidR="00285772">
        <w:rPr>
          <w:sz w:val="30"/>
          <w:szCs w:val="30"/>
          <w:cs/>
        </w:rPr>
        <w:t>ดยมียอดคงเหลือ ณ วันที่</w:t>
      </w:r>
      <w:r w:rsidR="00284499">
        <w:rPr>
          <w:rFonts w:hint="cs"/>
          <w:sz w:val="30"/>
          <w:szCs w:val="30"/>
          <w:cs/>
        </w:rPr>
        <w:t xml:space="preserve"> </w:t>
      </w:r>
      <w:r w:rsidR="0015203C" w:rsidRPr="00285772">
        <w:rPr>
          <w:spacing w:val="-4"/>
          <w:sz w:val="30"/>
          <w:szCs w:val="30"/>
        </w:rPr>
        <w:t xml:space="preserve">30 </w:t>
      </w:r>
      <w:r w:rsidR="0015203C" w:rsidRPr="00285772">
        <w:rPr>
          <w:rFonts w:hint="cs"/>
          <w:spacing w:val="-4"/>
          <w:sz w:val="30"/>
          <w:szCs w:val="30"/>
          <w:cs/>
        </w:rPr>
        <w:t>กันยายน</w:t>
      </w:r>
      <w:r w:rsidR="009F4C17" w:rsidRPr="00285772">
        <w:rPr>
          <w:spacing w:val="-4"/>
          <w:sz w:val="30"/>
          <w:szCs w:val="30"/>
        </w:rPr>
        <w:t xml:space="preserve"> </w:t>
      </w:r>
      <w:r w:rsidRPr="00285772">
        <w:rPr>
          <w:spacing w:val="-4"/>
          <w:sz w:val="30"/>
          <w:szCs w:val="30"/>
        </w:rPr>
        <w:t xml:space="preserve">2561 </w:t>
      </w:r>
      <w:r w:rsidRPr="00285772">
        <w:rPr>
          <w:spacing w:val="-4"/>
          <w:sz w:val="30"/>
          <w:szCs w:val="30"/>
          <w:cs/>
        </w:rPr>
        <w:t>เป็นจำนวนรวม</w:t>
      </w:r>
      <w:r w:rsidR="00A01083" w:rsidRPr="00285772">
        <w:rPr>
          <w:spacing w:val="-4"/>
          <w:sz w:val="30"/>
          <w:szCs w:val="30"/>
        </w:rPr>
        <w:t xml:space="preserve"> </w:t>
      </w:r>
      <w:r w:rsidR="007C17A7">
        <w:rPr>
          <w:spacing w:val="-4"/>
          <w:sz w:val="30"/>
          <w:szCs w:val="30"/>
        </w:rPr>
        <w:t>74</w:t>
      </w:r>
      <w:r w:rsidR="006C1009" w:rsidRPr="00285772">
        <w:rPr>
          <w:spacing w:val="-4"/>
          <w:sz w:val="30"/>
          <w:szCs w:val="30"/>
        </w:rPr>
        <w:t>5.4</w:t>
      </w:r>
      <w:r w:rsidRPr="00285772">
        <w:rPr>
          <w:spacing w:val="-4"/>
          <w:sz w:val="30"/>
          <w:szCs w:val="30"/>
          <w:cs/>
        </w:rPr>
        <w:t xml:space="preserve"> ล้านบาท และ</w:t>
      </w:r>
      <w:r w:rsidR="00A01083" w:rsidRPr="00285772">
        <w:rPr>
          <w:spacing w:val="-4"/>
          <w:sz w:val="30"/>
          <w:szCs w:val="30"/>
        </w:rPr>
        <w:t xml:space="preserve"> </w:t>
      </w:r>
      <w:r w:rsidR="006C1009" w:rsidRPr="00285772">
        <w:rPr>
          <w:spacing w:val="-4"/>
          <w:sz w:val="30"/>
          <w:szCs w:val="30"/>
        </w:rPr>
        <w:t>273.7</w:t>
      </w:r>
      <w:r w:rsidR="00A01083" w:rsidRPr="00285772">
        <w:rPr>
          <w:spacing w:val="-4"/>
          <w:sz w:val="30"/>
          <w:szCs w:val="30"/>
        </w:rPr>
        <w:t xml:space="preserve"> </w:t>
      </w:r>
      <w:r w:rsidRPr="00285772">
        <w:rPr>
          <w:spacing w:val="-4"/>
          <w:sz w:val="30"/>
          <w:szCs w:val="30"/>
          <w:cs/>
        </w:rPr>
        <w:t xml:space="preserve">ล้านบาทตามลำดับ </w:t>
      </w:r>
      <w:r w:rsidR="007E4C99" w:rsidRPr="00285772">
        <w:rPr>
          <w:i/>
          <w:iCs/>
          <w:spacing w:val="-4"/>
          <w:sz w:val="30"/>
          <w:szCs w:val="30"/>
          <w:cs/>
        </w:rPr>
        <w:t>(31 ธันวาคม 25</w:t>
      </w:r>
      <w:r w:rsidR="00565CFA" w:rsidRPr="00285772">
        <w:rPr>
          <w:i/>
          <w:iCs/>
          <w:spacing w:val="-4"/>
          <w:sz w:val="30"/>
          <w:szCs w:val="30"/>
        </w:rPr>
        <w:t>60</w:t>
      </w:r>
      <w:r w:rsidR="007E4C99" w:rsidRPr="00285772">
        <w:rPr>
          <w:i/>
          <w:iCs/>
          <w:spacing w:val="-4"/>
          <w:sz w:val="30"/>
          <w:szCs w:val="30"/>
          <w:cs/>
        </w:rPr>
        <w:t xml:space="preserve">: </w:t>
      </w:r>
      <w:r w:rsidR="00A93978" w:rsidRPr="00285772">
        <w:rPr>
          <w:i/>
          <w:iCs/>
          <w:spacing w:val="-4"/>
          <w:sz w:val="30"/>
          <w:szCs w:val="30"/>
        </w:rPr>
        <w:t xml:space="preserve">669.4 </w:t>
      </w:r>
      <w:r w:rsidR="007E4C99" w:rsidRPr="00285772">
        <w:rPr>
          <w:i/>
          <w:iCs/>
          <w:spacing w:val="-4"/>
          <w:sz w:val="30"/>
          <w:szCs w:val="30"/>
          <w:cs/>
        </w:rPr>
        <w:t>ล้าน</w:t>
      </w:r>
      <w:r w:rsidR="007E4C99" w:rsidRPr="00A01083">
        <w:rPr>
          <w:i/>
          <w:iCs/>
          <w:sz w:val="30"/>
          <w:szCs w:val="30"/>
          <w:cs/>
        </w:rPr>
        <w:t>บาท และ</w:t>
      </w:r>
      <w:r w:rsidR="00A93978" w:rsidRPr="00A01083">
        <w:rPr>
          <w:i/>
          <w:iCs/>
          <w:sz w:val="30"/>
          <w:szCs w:val="30"/>
        </w:rPr>
        <w:t xml:space="preserve"> 207.7</w:t>
      </w:r>
      <w:r w:rsidRPr="00A01083">
        <w:rPr>
          <w:i/>
          <w:iCs/>
          <w:sz w:val="30"/>
          <w:szCs w:val="30"/>
          <w:cs/>
        </w:rPr>
        <w:t xml:space="preserve"> ล้านบาทตามลำ</w:t>
      </w:r>
      <w:r w:rsidRPr="00A93978">
        <w:rPr>
          <w:i/>
          <w:iCs/>
          <w:sz w:val="30"/>
          <w:szCs w:val="30"/>
          <w:cs/>
        </w:rPr>
        <w:t>ดับ)</w:t>
      </w:r>
    </w:p>
    <w:p w:rsidR="000F1CB0" w:rsidRPr="006D2900" w:rsidRDefault="000F1CB0" w:rsidP="006D2900">
      <w:pPr>
        <w:pStyle w:val="NormalWeb"/>
        <w:spacing w:before="0" w:beforeAutospacing="0" w:after="0" w:afterAutospacing="0"/>
        <w:ind w:left="547" w:right="-25"/>
        <w:jc w:val="thaiDistribute"/>
        <w:rPr>
          <w:i/>
          <w:iCs/>
          <w:sz w:val="30"/>
          <w:szCs w:val="30"/>
        </w:rPr>
      </w:pPr>
    </w:p>
    <w:p w:rsidR="00C21234" w:rsidRDefault="00C21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  <w:cs/>
          <w:lang w:eastAsia="ja-JP"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:rsidR="00C845C9" w:rsidRPr="00933061" w:rsidRDefault="00C845C9" w:rsidP="00933061">
      <w:pPr>
        <w:pStyle w:val="NormalWeb"/>
        <w:spacing w:before="0" w:beforeAutospacing="0" w:after="0" w:afterAutospacing="0"/>
        <w:ind w:left="540" w:right="-25"/>
        <w:jc w:val="thaiDistribute"/>
        <w:rPr>
          <w:b/>
          <w:bCs/>
          <w:i/>
          <w:iCs/>
          <w:sz w:val="30"/>
          <w:szCs w:val="30"/>
        </w:rPr>
      </w:pPr>
      <w:r w:rsidRPr="00933061">
        <w:rPr>
          <w:b/>
          <w:bCs/>
          <w:i/>
          <w:iCs/>
          <w:sz w:val="30"/>
          <w:szCs w:val="30"/>
          <w:cs/>
        </w:rPr>
        <w:t>สัญญาเช่าที่ดินระยะยาว</w:t>
      </w:r>
    </w:p>
    <w:p w:rsidR="00C845C9" w:rsidRPr="00565CFA" w:rsidRDefault="00C845C9" w:rsidP="00933061">
      <w:pPr>
        <w:pStyle w:val="NormalWeb"/>
        <w:spacing w:before="0" w:beforeAutospacing="0" w:after="0" w:afterAutospacing="0"/>
        <w:ind w:left="540" w:right="-25"/>
        <w:jc w:val="thaiDistribute"/>
        <w:rPr>
          <w:b/>
          <w:bCs/>
          <w:i/>
          <w:iCs/>
          <w:sz w:val="30"/>
          <w:szCs w:val="30"/>
        </w:rPr>
      </w:pPr>
    </w:p>
    <w:p w:rsidR="006D2900" w:rsidRDefault="006D2900" w:rsidP="006D2900">
      <w:pPr>
        <w:pStyle w:val="NormalWeb"/>
        <w:spacing w:before="0" w:beforeAutospacing="0" w:after="0" w:afterAutospacing="0"/>
        <w:ind w:left="547" w:right="-25"/>
        <w:jc w:val="thaiDistribute"/>
        <w:rPr>
          <w:sz w:val="30"/>
          <w:szCs w:val="30"/>
        </w:rPr>
      </w:pPr>
      <w:r w:rsidRPr="006D2900">
        <w:rPr>
          <w:sz w:val="30"/>
          <w:szCs w:val="30"/>
          <w:cs/>
        </w:rPr>
        <w:t xml:space="preserve">บริษัทย่อยแห่งหนึ่งมีสัญญาเช่าที่ดินซึ่งบอกเลิกไม่ได้กับกิจการแห่งหนึ่งในต่างประเทศ เพื่อใช้ในการประกอบธุรกิจผลิตไฟฟ้าในประเทศญี่ปุ่น สัญญาเช่ามีอายุ </w:t>
      </w:r>
      <w:r w:rsidRPr="006D2900">
        <w:rPr>
          <w:sz w:val="30"/>
          <w:szCs w:val="30"/>
        </w:rPr>
        <w:t>20</w:t>
      </w:r>
      <w:r w:rsidRPr="006D2900">
        <w:rPr>
          <w:sz w:val="30"/>
          <w:szCs w:val="30"/>
          <w:cs/>
        </w:rPr>
        <w:t xml:space="preserve"> ปี นับจากวันที่โรงไฟฟ้าสามารถดำเนินธุรกิจเชิงพาณิชย์ได้ โดยมีค่าเช่าเท่ากับ </w:t>
      </w:r>
      <w:r w:rsidRPr="006D2900">
        <w:rPr>
          <w:sz w:val="30"/>
          <w:szCs w:val="30"/>
        </w:rPr>
        <w:t xml:space="preserve">45.0 </w:t>
      </w:r>
      <w:r w:rsidRPr="006D2900">
        <w:rPr>
          <w:sz w:val="30"/>
          <w:szCs w:val="30"/>
          <w:cs/>
        </w:rPr>
        <w:t>ล้านเยนต่อปี</w:t>
      </w:r>
    </w:p>
    <w:p w:rsidR="008124DD" w:rsidRDefault="008124DD" w:rsidP="006D2900">
      <w:pPr>
        <w:pStyle w:val="NormalWeb"/>
        <w:spacing w:before="0" w:beforeAutospacing="0" w:after="0" w:afterAutospacing="0"/>
        <w:ind w:left="547" w:right="-25"/>
        <w:jc w:val="thaiDistribute"/>
        <w:rPr>
          <w:sz w:val="30"/>
          <w:szCs w:val="30"/>
          <w:cs/>
        </w:rPr>
      </w:pPr>
    </w:p>
    <w:p w:rsidR="007E4C99" w:rsidRDefault="007E4C99" w:rsidP="007E4C99">
      <w:pPr>
        <w:pStyle w:val="NormalWeb"/>
        <w:spacing w:before="0" w:beforeAutospacing="0" w:after="0" w:afterAutospacing="0"/>
        <w:ind w:left="540" w:right="18"/>
        <w:jc w:val="thaiDistribute"/>
        <w:rPr>
          <w:sz w:val="30"/>
          <w:szCs w:val="30"/>
        </w:rPr>
      </w:pPr>
      <w:r w:rsidRPr="00933061">
        <w:rPr>
          <w:sz w:val="30"/>
          <w:szCs w:val="30"/>
          <w:cs/>
        </w:rPr>
        <w:t>บริษัทย่อยแห่งหนึ่งมีสัญญาเช่าที่ดิน</w:t>
      </w:r>
      <w:r>
        <w:rPr>
          <w:sz w:val="30"/>
          <w:szCs w:val="30"/>
          <w:cs/>
        </w:rPr>
        <w:t>กับบุคคลธรรมดา</w:t>
      </w:r>
      <w:r>
        <w:rPr>
          <w:rFonts w:hint="cs"/>
          <w:sz w:val="30"/>
          <w:szCs w:val="30"/>
          <w:cs/>
        </w:rPr>
        <w:t>บุคคลหนึ่ง</w:t>
      </w:r>
      <w:r>
        <w:rPr>
          <w:sz w:val="30"/>
          <w:szCs w:val="30"/>
          <w:cs/>
        </w:rPr>
        <w:t>ใน</w:t>
      </w:r>
      <w:r w:rsidRPr="00933061">
        <w:rPr>
          <w:sz w:val="30"/>
          <w:szCs w:val="30"/>
          <w:cs/>
        </w:rPr>
        <w:t>ประเทศ เพื่อใช้ในการประกอบธุ</w:t>
      </w:r>
      <w:r>
        <w:rPr>
          <w:sz w:val="30"/>
          <w:szCs w:val="30"/>
          <w:cs/>
        </w:rPr>
        <w:t>รกิจผลิตไฟฟ้า</w:t>
      </w:r>
      <w:r>
        <w:rPr>
          <w:rFonts w:hint="cs"/>
          <w:sz w:val="30"/>
          <w:szCs w:val="30"/>
          <w:cs/>
        </w:rPr>
        <w:t>จากพลังงานแสงอาทิตย์</w:t>
      </w:r>
      <w:r w:rsidRPr="00933061">
        <w:rPr>
          <w:sz w:val="30"/>
          <w:szCs w:val="30"/>
          <w:cs/>
        </w:rPr>
        <w:t xml:space="preserve"> สัญญาเช่ามีอายุ </w:t>
      </w:r>
      <w:r>
        <w:rPr>
          <w:sz w:val="30"/>
          <w:szCs w:val="30"/>
        </w:rPr>
        <w:t>25</w:t>
      </w:r>
      <w:r w:rsidRPr="00933061">
        <w:rPr>
          <w:sz w:val="30"/>
          <w:szCs w:val="30"/>
          <w:cs/>
        </w:rPr>
        <w:t xml:space="preserve"> ปี นับจากวันที่โรงไฟฟ้าสามารถดำเนินธุรกิจเชิงพาณิชย์ได้ </w:t>
      </w:r>
      <w:r>
        <w:rPr>
          <w:sz w:val="30"/>
          <w:szCs w:val="30"/>
        </w:rPr>
        <w:br/>
      </w:r>
      <w:r w:rsidRPr="00933061">
        <w:rPr>
          <w:sz w:val="30"/>
          <w:szCs w:val="30"/>
          <w:cs/>
        </w:rPr>
        <w:t>โดยมีค่าเช่า</w:t>
      </w:r>
      <w:r>
        <w:rPr>
          <w:rFonts w:hint="cs"/>
          <w:sz w:val="30"/>
          <w:szCs w:val="30"/>
          <w:cs/>
        </w:rPr>
        <w:t>ชำระครั้งแรกในวันที่ลงนามในสัญญา</w:t>
      </w:r>
      <w:r w:rsidRPr="00933061">
        <w:rPr>
          <w:sz w:val="30"/>
          <w:szCs w:val="30"/>
          <w:cs/>
        </w:rPr>
        <w:t xml:space="preserve">เท่ากับ </w:t>
      </w:r>
      <w:r>
        <w:rPr>
          <w:sz w:val="30"/>
          <w:szCs w:val="30"/>
        </w:rPr>
        <w:t>6.0</w:t>
      </w:r>
      <w:r w:rsidRPr="00933061">
        <w:rPr>
          <w:sz w:val="30"/>
          <w:szCs w:val="30"/>
        </w:rPr>
        <w:t xml:space="preserve"> </w:t>
      </w:r>
      <w:r>
        <w:rPr>
          <w:sz w:val="30"/>
          <w:szCs w:val="30"/>
          <w:cs/>
        </w:rPr>
        <w:t>ล้านบาท</w:t>
      </w:r>
      <w:r>
        <w:rPr>
          <w:rFonts w:hint="cs"/>
          <w:sz w:val="30"/>
          <w:szCs w:val="30"/>
          <w:cs/>
        </w:rPr>
        <w:t xml:space="preserve"> และค่าเช่ารายปีงวดแรกปีละ </w:t>
      </w:r>
      <w:r>
        <w:rPr>
          <w:sz w:val="30"/>
          <w:szCs w:val="30"/>
        </w:rPr>
        <w:t xml:space="preserve">1.5 </w:t>
      </w:r>
      <w:r>
        <w:rPr>
          <w:rFonts w:hint="cs"/>
          <w:sz w:val="30"/>
          <w:szCs w:val="30"/>
          <w:cs/>
        </w:rPr>
        <w:t xml:space="preserve">ล้านบาท โดยอัตราค่าเช่าจะปรับเพิ่มร้อยละ </w:t>
      </w:r>
      <w:r>
        <w:rPr>
          <w:sz w:val="30"/>
          <w:szCs w:val="30"/>
        </w:rPr>
        <w:t xml:space="preserve">5 </w:t>
      </w:r>
      <w:r>
        <w:rPr>
          <w:rFonts w:hint="cs"/>
          <w:sz w:val="30"/>
          <w:szCs w:val="30"/>
          <w:cs/>
        </w:rPr>
        <w:t xml:space="preserve">ทุกสามปี ค่าเช่างวดแรกครบกำหนดชำระวันที่ </w:t>
      </w:r>
      <w:r>
        <w:rPr>
          <w:sz w:val="30"/>
          <w:szCs w:val="30"/>
        </w:rPr>
        <w:t xml:space="preserve">1 </w:t>
      </w:r>
      <w:r>
        <w:rPr>
          <w:rFonts w:hint="cs"/>
          <w:sz w:val="30"/>
          <w:szCs w:val="30"/>
          <w:cs/>
        </w:rPr>
        <w:t xml:space="preserve">สิงหาคม </w:t>
      </w:r>
      <w:r>
        <w:rPr>
          <w:sz w:val="30"/>
          <w:szCs w:val="30"/>
        </w:rPr>
        <w:t xml:space="preserve">2559 </w:t>
      </w:r>
      <w:r>
        <w:rPr>
          <w:rFonts w:hint="cs"/>
          <w:sz w:val="30"/>
          <w:szCs w:val="30"/>
          <w:cs/>
        </w:rPr>
        <w:t>และ</w:t>
      </w:r>
      <w:r w:rsidR="00C72D13">
        <w:rPr>
          <w:sz w:val="30"/>
          <w:szCs w:val="30"/>
        </w:rPr>
        <w:br/>
      </w:r>
      <w:r>
        <w:rPr>
          <w:rFonts w:hint="cs"/>
          <w:sz w:val="30"/>
          <w:szCs w:val="30"/>
          <w:cs/>
        </w:rPr>
        <w:t>งวดถัดๆ</w:t>
      </w:r>
      <w:r w:rsidR="00890382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ไปจะชำระในวันที่ </w:t>
      </w:r>
      <w:r>
        <w:rPr>
          <w:sz w:val="30"/>
          <w:szCs w:val="30"/>
        </w:rPr>
        <w:t xml:space="preserve">1 </w:t>
      </w:r>
      <w:r>
        <w:rPr>
          <w:rFonts w:hint="cs"/>
          <w:sz w:val="30"/>
          <w:szCs w:val="30"/>
          <w:cs/>
        </w:rPr>
        <w:t>สิงหาคมของทุกปี</w:t>
      </w:r>
    </w:p>
    <w:p w:rsidR="00947A66" w:rsidRDefault="00947A66" w:rsidP="00947A66">
      <w:pPr>
        <w:pStyle w:val="NormalWeb"/>
        <w:spacing w:before="0" w:beforeAutospacing="0" w:after="0" w:afterAutospacing="0"/>
        <w:ind w:left="547" w:right="-25"/>
        <w:jc w:val="thaiDistribute"/>
        <w:rPr>
          <w:i/>
          <w:iCs/>
          <w:sz w:val="30"/>
          <w:szCs w:val="30"/>
        </w:rPr>
      </w:pPr>
    </w:p>
    <w:p w:rsidR="00037138" w:rsidRPr="00740243" w:rsidRDefault="00037138" w:rsidP="00947A66">
      <w:pPr>
        <w:pStyle w:val="NormalWeb"/>
        <w:spacing w:before="0" w:beforeAutospacing="0" w:after="0" w:afterAutospacing="0"/>
        <w:ind w:left="547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4024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สัญญาซื้อขายหุ้น</w:t>
      </w:r>
    </w:p>
    <w:p w:rsidR="00740243" w:rsidRPr="00740243" w:rsidRDefault="00740243" w:rsidP="00947A66">
      <w:pPr>
        <w:pStyle w:val="NormalWeb"/>
        <w:spacing w:before="0" w:beforeAutospacing="0" w:after="0" w:afterAutospacing="0"/>
        <w:ind w:left="547" w:right="-25"/>
        <w:jc w:val="thaiDistribute"/>
        <w:rPr>
          <w:sz w:val="30"/>
          <w:szCs w:val="30"/>
        </w:rPr>
      </w:pPr>
    </w:p>
    <w:p w:rsidR="005469EB" w:rsidRPr="00740243" w:rsidRDefault="005469EB" w:rsidP="00740243">
      <w:pPr>
        <w:pStyle w:val="NormalWeb"/>
        <w:spacing w:before="0" w:beforeAutospacing="0" w:after="0" w:afterAutospacing="0"/>
        <w:ind w:left="547" w:right="-25"/>
        <w:jc w:val="thaiDistribute"/>
        <w:rPr>
          <w:sz w:val="30"/>
          <w:szCs w:val="30"/>
        </w:rPr>
      </w:pPr>
      <w:r w:rsidRPr="00740243">
        <w:rPr>
          <w:sz w:val="30"/>
          <w:szCs w:val="30"/>
          <w:cs/>
        </w:rPr>
        <w:t xml:space="preserve">เมื่อวันที่ </w:t>
      </w:r>
      <w:r w:rsidRPr="00740243">
        <w:rPr>
          <w:sz w:val="30"/>
          <w:szCs w:val="30"/>
        </w:rPr>
        <w:t>19</w:t>
      </w:r>
      <w:r w:rsidRPr="00740243">
        <w:rPr>
          <w:sz w:val="30"/>
          <w:szCs w:val="30"/>
          <w:cs/>
        </w:rPr>
        <w:t xml:space="preserve"> มิถุนายน </w:t>
      </w:r>
      <w:r w:rsidRPr="00740243">
        <w:rPr>
          <w:sz w:val="30"/>
          <w:szCs w:val="30"/>
        </w:rPr>
        <w:t>2561</w:t>
      </w:r>
      <w:r w:rsidRPr="00740243">
        <w:rPr>
          <w:sz w:val="30"/>
          <w:szCs w:val="30"/>
          <w:cs/>
        </w:rPr>
        <w:t xml:space="preserve"> ที่ประชุมคณะกรรมการของบริษัทได้มีมติเห็นชอบให้บริษัทเข้าซื้อหุ้น และทำคำเสนอซื้อหลักทรัพย์ทั้งหมดของบริษัท โกลว์ พลังงาน จำกัด (มหาชน) (“</w:t>
      </w:r>
      <w:r w:rsidRPr="00740243">
        <w:rPr>
          <w:sz w:val="30"/>
          <w:szCs w:val="30"/>
        </w:rPr>
        <w:t xml:space="preserve">GLOW”) </w:t>
      </w:r>
      <w:r w:rsidRPr="00740243">
        <w:rPr>
          <w:sz w:val="30"/>
          <w:szCs w:val="30"/>
          <w:cs/>
        </w:rPr>
        <w:t>และให้นำเสนอต่อที่ประชุมผู้ถือหุ้น</w:t>
      </w:r>
      <w:r w:rsidRPr="001E5A9A">
        <w:rPr>
          <w:spacing w:val="-4"/>
          <w:sz w:val="30"/>
          <w:szCs w:val="30"/>
          <w:cs/>
        </w:rPr>
        <w:t xml:space="preserve">เพื่อพิจารณาอนุมัติในการเข้าทำรายการดังกล่าว โดยให้บริษัทซื้อหุ้น </w:t>
      </w:r>
      <w:r w:rsidRPr="001E5A9A">
        <w:rPr>
          <w:spacing w:val="-4"/>
          <w:sz w:val="30"/>
          <w:szCs w:val="30"/>
        </w:rPr>
        <w:t xml:space="preserve">GLOW </w:t>
      </w:r>
      <w:r w:rsidRPr="001E5A9A">
        <w:rPr>
          <w:spacing w:val="-4"/>
          <w:sz w:val="30"/>
          <w:szCs w:val="30"/>
          <w:cs/>
        </w:rPr>
        <w:t xml:space="preserve">จาก </w:t>
      </w:r>
      <w:r w:rsidRPr="001E5A9A">
        <w:rPr>
          <w:spacing w:val="-4"/>
          <w:sz w:val="30"/>
          <w:szCs w:val="30"/>
        </w:rPr>
        <w:t>Engie Global Developments B.V. (“</w:t>
      </w:r>
      <w:r w:rsidRPr="001E5A9A">
        <w:rPr>
          <w:spacing w:val="-4"/>
          <w:sz w:val="30"/>
          <w:szCs w:val="30"/>
          <w:cs/>
        </w:rPr>
        <w:t xml:space="preserve">ผู้ขาย”) ทั้งทางตรงและทางอ้อม จำนวนรวมทั้งสิ้น </w:t>
      </w:r>
      <w:r w:rsidRPr="001E5A9A">
        <w:rPr>
          <w:spacing w:val="-4"/>
          <w:sz w:val="30"/>
          <w:szCs w:val="30"/>
        </w:rPr>
        <w:t>1,010,976,033</w:t>
      </w:r>
      <w:r w:rsidRPr="001E5A9A">
        <w:rPr>
          <w:spacing w:val="-4"/>
          <w:sz w:val="30"/>
          <w:szCs w:val="30"/>
          <w:cs/>
        </w:rPr>
        <w:t xml:space="preserve"> หุ้น คิดเป็นร้อยละ </w:t>
      </w:r>
      <w:r w:rsidRPr="001E5A9A">
        <w:rPr>
          <w:spacing w:val="-4"/>
          <w:sz w:val="30"/>
          <w:szCs w:val="30"/>
        </w:rPr>
        <w:t>69.11</w:t>
      </w:r>
      <w:r w:rsidRPr="001E5A9A">
        <w:rPr>
          <w:spacing w:val="-4"/>
          <w:sz w:val="30"/>
          <w:szCs w:val="30"/>
          <w:cs/>
        </w:rPr>
        <w:t xml:space="preserve"> ของหุ้นที่</w:t>
      </w:r>
      <w:r w:rsidRPr="00740243">
        <w:rPr>
          <w:sz w:val="30"/>
          <w:szCs w:val="30"/>
          <w:cs/>
        </w:rPr>
        <w:t>ออกจำหน่าย</w:t>
      </w:r>
      <w:r w:rsidR="001E5A9A">
        <w:rPr>
          <w:sz w:val="30"/>
          <w:szCs w:val="30"/>
        </w:rPr>
        <w:br/>
      </w:r>
      <w:r w:rsidRPr="00740243">
        <w:rPr>
          <w:sz w:val="30"/>
          <w:szCs w:val="30"/>
          <w:cs/>
        </w:rPr>
        <w:t xml:space="preserve">ได้แล้วทั้งหมดของ </w:t>
      </w:r>
      <w:r w:rsidRPr="00740243">
        <w:rPr>
          <w:sz w:val="30"/>
          <w:szCs w:val="30"/>
        </w:rPr>
        <w:t xml:space="preserve">GLOW </w:t>
      </w:r>
      <w:r w:rsidRPr="00740243">
        <w:rPr>
          <w:sz w:val="30"/>
          <w:szCs w:val="30"/>
          <w:cs/>
        </w:rPr>
        <w:t xml:space="preserve">ในราคาซื้อขายหุ้นละ </w:t>
      </w:r>
      <w:r w:rsidRPr="00740243">
        <w:rPr>
          <w:sz w:val="30"/>
          <w:szCs w:val="30"/>
        </w:rPr>
        <w:t>96.5</w:t>
      </w:r>
      <w:r w:rsidRPr="00740243">
        <w:rPr>
          <w:sz w:val="30"/>
          <w:szCs w:val="30"/>
          <w:cs/>
        </w:rPr>
        <w:t xml:space="preserve"> บาท คิดเป็นเงินจำนวนทั้งสิ้นประมาณ </w:t>
      </w:r>
      <w:r w:rsidRPr="00740243">
        <w:rPr>
          <w:sz w:val="30"/>
          <w:szCs w:val="30"/>
        </w:rPr>
        <w:t>97,559</w:t>
      </w:r>
      <w:r w:rsidRPr="00740243">
        <w:rPr>
          <w:sz w:val="30"/>
          <w:szCs w:val="30"/>
          <w:cs/>
        </w:rPr>
        <w:t xml:space="preserve"> </w:t>
      </w:r>
      <w:r w:rsidRPr="00B07F12">
        <w:rPr>
          <w:spacing w:val="-4"/>
          <w:sz w:val="30"/>
          <w:szCs w:val="30"/>
          <w:cs/>
        </w:rPr>
        <w:t xml:space="preserve">ล้านบาท ราคาซื้อขายดังกล่าวอาจมีการปรับลดลงได้เป็นจำนวนเท่ากับเงินปันผลจ่ายต่อหุ้น หาก </w:t>
      </w:r>
      <w:r w:rsidRPr="00B07F12">
        <w:rPr>
          <w:spacing w:val="-4"/>
          <w:sz w:val="30"/>
          <w:szCs w:val="30"/>
        </w:rPr>
        <w:t xml:space="preserve">GLOW </w:t>
      </w:r>
      <w:r w:rsidRPr="00B07F12">
        <w:rPr>
          <w:spacing w:val="-4"/>
          <w:sz w:val="30"/>
          <w:szCs w:val="30"/>
          <w:cs/>
        </w:rPr>
        <w:t>มีการ</w:t>
      </w:r>
      <w:r w:rsidRPr="00740243">
        <w:rPr>
          <w:sz w:val="30"/>
          <w:szCs w:val="30"/>
          <w:cs/>
        </w:rPr>
        <w:t>จ่ายเงิน</w:t>
      </w:r>
      <w:r w:rsidRPr="00B07F12">
        <w:rPr>
          <w:spacing w:val="-4"/>
          <w:sz w:val="30"/>
          <w:szCs w:val="30"/>
          <w:cs/>
        </w:rPr>
        <w:t>ปันผลก่อนเงื่อนไขบังคับก่อนเสร็จสิ้นลง โดยบริษัทได้เข้าลงนามในสัญญา</w:t>
      </w:r>
      <w:r w:rsidR="00B07F12" w:rsidRPr="00B07F12">
        <w:rPr>
          <w:spacing w:val="-4"/>
          <w:sz w:val="30"/>
          <w:szCs w:val="30"/>
          <w:cs/>
        </w:rPr>
        <w:t>ซื้อขายหุ้นกับผู้ขายเมื่อวันที่</w:t>
      </w:r>
      <w:r w:rsidR="00B07F12" w:rsidRPr="00B07F12">
        <w:rPr>
          <w:spacing w:val="-4"/>
          <w:sz w:val="30"/>
          <w:szCs w:val="30"/>
        </w:rPr>
        <w:t xml:space="preserve"> </w:t>
      </w:r>
      <w:r w:rsidRPr="00B07F12">
        <w:rPr>
          <w:spacing w:val="-4"/>
          <w:sz w:val="30"/>
          <w:szCs w:val="30"/>
        </w:rPr>
        <w:t>20</w:t>
      </w:r>
      <w:r w:rsidRPr="00740243">
        <w:rPr>
          <w:sz w:val="30"/>
          <w:szCs w:val="30"/>
          <w:cs/>
        </w:rPr>
        <w:t xml:space="preserve"> มิถุนายน </w:t>
      </w:r>
      <w:r w:rsidRPr="00740243">
        <w:rPr>
          <w:sz w:val="30"/>
          <w:szCs w:val="30"/>
        </w:rPr>
        <w:t>2561</w:t>
      </w:r>
    </w:p>
    <w:p w:rsidR="00740243" w:rsidRPr="00740243" w:rsidRDefault="00740243" w:rsidP="00740243">
      <w:pPr>
        <w:pStyle w:val="NormalWeb"/>
        <w:spacing w:before="0" w:beforeAutospacing="0" w:after="0" w:afterAutospacing="0"/>
        <w:ind w:left="547" w:right="-25"/>
        <w:jc w:val="thaiDistribute"/>
        <w:rPr>
          <w:sz w:val="30"/>
          <w:szCs w:val="30"/>
        </w:rPr>
      </w:pPr>
    </w:p>
    <w:p w:rsidR="005469EB" w:rsidRDefault="005469EB" w:rsidP="00740243">
      <w:pPr>
        <w:pStyle w:val="NormalWeb"/>
        <w:spacing w:before="0" w:beforeAutospacing="0" w:after="0" w:afterAutospacing="0"/>
        <w:ind w:left="547" w:right="-25"/>
        <w:jc w:val="thaiDistribute"/>
        <w:rPr>
          <w:sz w:val="30"/>
          <w:szCs w:val="30"/>
        </w:rPr>
      </w:pPr>
      <w:r w:rsidRPr="00740243">
        <w:rPr>
          <w:spacing w:val="-4"/>
          <w:sz w:val="30"/>
          <w:szCs w:val="30"/>
          <w:cs/>
        </w:rPr>
        <w:t xml:space="preserve">การเข้าซื้อหุ้น </w:t>
      </w:r>
      <w:r w:rsidRPr="00740243">
        <w:rPr>
          <w:spacing w:val="-4"/>
          <w:sz w:val="30"/>
          <w:szCs w:val="30"/>
        </w:rPr>
        <w:t xml:space="preserve">GLOW </w:t>
      </w:r>
      <w:r w:rsidRPr="00740243">
        <w:rPr>
          <w:spacing w:val="-4"/>
          <w:sz w:val="30"/>
          <w:szCs w:val="30"/>
          <w:cs/>
        </w:rPr>
        <w:t>ข้างต้นจะเกิดขึ้นต่อเมื่อเงื่อนไขบังคับก่อนดังต่อไปนี้ได้สำเร็จเสร็จสิ้น (หรือได้รับการผ่อน</w:t>
      </w:r>
      <w:r w:rsidRPr="00740243">
        <w:rPr>
          <w:sz w:val="30"/>
          <w:szCs w:val="30"/>
          <w:cs/>
        </w:rPr>
        <w:t>ผันโดยผู้ขายและบริษัทร่วมกัน)</w:t>
      </w:r>
    </w:p>
    <w:p w:rsidR="005469EB" w:rsidRPr="00740243" w:rsidRDefault="005469EB" w:rsidP="00740243">
      <w:pPr>
        <w:pStyle w:val="NormalWeb"/>
        <w:spacing w:before="0" w:beforeAutospacing="0" w:after="0" w:afterAutospacing="0"/>
        <w:ind w:left="547" w:right="-25"/>
        <w:jc w:val="thaiDistribute"/>
        <w:rPr>
          <w:sz w:val="30"/>
          <w:szCs w:val="30"/>
        </w:rPr>
      </w:pPr>
      <w:r w:rsidRPr="00740243">
        <w:rPr>
          <w:sz w:val="30"/>
          <w:szCs w:val="30"/>
        </w:rPr>
        <w:t>(</w:t>
      </w:r>
      <w:r w:rsidRPr="00740243">
        <w:rPr>
          <w:sz w:val="30"/>
          <w:szCs w:val="30"/>
          <w:cs/>
        </w:rPr>
        <w:t xml:space="preserve">ก) บริษัทได้รับอนุมัติจากที่ประชุมผู้ถือหุ้นของบริษัทให้เข้าซื้อหุ้น </w:t>
      </w:r>
      <w:r w:rsidRPr="00740243">
        <w:rPr>
          <w:sz w:val="30"/>
          <w:szCs w:val="30"/>
        </w:rPr>
        <w:t xml:space="preserve">GLOW </w:t>
      </w:r>
      <w:r w:rsidRPr="00740243">
        <w:rPr>
          <w:sz w:val="30"/>
          <w:szCs w:val="30"/>
          <w:cs/>
        </w:rPr>
        <w:t xml:space="preserve">ซึ่งจัดขึ้นในวันที่ </w:t>
      </w:r>
      <w:r w:rsidRPr="00740243">
        <w:rPr>
          <w:sz w:val="30"/>
          <w:szCs w:val="30"/>
        </w:rPr>
        <w:t xml:space="preserve">24 </w:t>
      </w:r>
      <w:r w:rsidRPr="00740243">
        <w:rPr>
          <w:sz w:val="30"/>
          <w:szCs w:val="30"/>
          <w:cs/>
        </w:rPr>
        <w:t xml:space="preserve">สิงหาคม </w:t>
      </w:r>
      <w:r w:rsidRPr="00740243">
        <w:rPr>
          <w:sz w:val="30"/>
          <w:szCs w:val="30"/>
        </w:rPr>
        <w:t>2561</w:t>
      </w:r>
    </w:p>
    <w:p w:rsidR="005469EB" w:rsidRDefault="005469EB" w:rsidP="00740243">
      <w:pPr>
        <w:pStyle w:val="NormalWeb"/>
        <w:spacing w:before="0" w:beforeAutospacing="0" w:after="0" w:afterAutospacing="0"/>
        <w:ind w:left="547" w:right="-25"/>
        <w:jc w:val="thaiDistribute"/>
        <w:rPr>
          <w:sz w:val="30"/>
          <w:szCs w:val="30"/>
        </w:rPr>
      </w:pPr>
      <w:r w:rsidRPr="00740243">
        <w:rPr>
          <w:sz w:val="30"/>
          <w:szCs w:val="30"/>
        </w:rPr>
        <w:t>(</w:t>
      </w:r>
      <w:r w:rsidRPr="00740243">
        <w:rPr>
          <w:sz w:val="30"/>
          <w:szCs w:val="30"/>
          <w:cs/>
        </w:rPr>
        <w:t>ข) บริษัทได้รับอนุญาตที่เกี่ยวข้องจากคณะกรรมการกำกับกิจการพลังงาน</w:t>
      </w:r>
      <w:r w:rsidR="00BB4365">
        <w:rPr>
          <w:rFonts w:hint="cs"/>
          <w:sz w:val="30"/>
          <w:szCs w:val="30"/>
          <w:cs/>
        </w:rPr>
        <w:t xml:space="preserve"> (กกพ</w:t>
      </w:r>
      <w:r w:rsidR="00BB4365">
        <w:rPr>
          <w:sz w:val="30"/>
          <w:szCs w:val="30"/>
        </w:rPr>
        <w:t>.</w:t>
      </w:r>
      <w:r w:rsidR="00BB4365">
        <w:rPr>
          <w:rFonts w:hint="cs"/>
          <w:sz w:val="30"/>
          <w:szCs w:val="30"/>
          <w:cs/>
        </w:rPr>
        <w:t xml:space="preserve">) </w:t>
      </w:r>
      <w:r w:rsidRPr="00740243">
        <w:rPr>
          <w:sz w:val="30"/>
          <w:szCs w:val="30"/>
          <w:cs/>
        </w:rPr>
        <w:t xml:space="preserve">เกี่ยวกับการซื้อหุ้น </w:t>
      </w:r>
      <w:r w:rsidRPr="00740243">
        <w:rPr>
          <w:sz w:val="30"/>
          <w:szCs w:val="30"/>
        </w:rPr>
        <w:t>GLOW</w:t>
      </w:r>
    </w:p>
    <w:p w:rsidR="00740243" w:rsidRPr="00740243" w:rsidRDefault="00740243" w:rsidP="00740243">
      <w:pPr>
        <w:pStyle w:val="NormalWeb"/>
        <w:spacing w:before="0" w:beforeAutospacing="0" w:after="0" w:afterAutospacing="0"/>
        <w:ind w:left="547" w:right="-25"/>
        <w:jc w:val="thaiDistribute"/>
        <w:rPr>
          <w:sz w:val="30"/>
          <w:szCs w:val="30"/>
        </w:rPr>
      </w:pPr>
    </w:p>
    <w:p w:rsidR="00C84C3E" w:rsidRPr="005469EB" w:rsidRDefault="005469EB" w:rsidP="00740243">
      <w:pPr>
        <w:pStyle w:val="NormalWeb"/>
        <w:spacing w:before="0" w:beforeAutospacing="0" w:after="0" w:afterAutospacing="0"/>
        <w:ind w:left="547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40243">
        <w:rPr>
          <w:sz w:val="30"/>
          <w:szCs w:val="30"/>
          <w:cs/>
        </w:rPr>
        <w:t xml:space="preserve">เมื่อวันที่ </w:t>
      </w:r>
      <w:r w:rsidRPr="00740243">
        <w:rPr>
          <w:sz w:val="30"/>
          <w:szCs w:val="30"/>
        </w:rPr>
        <w:t xml:space="preserve">10 </w:t>
      </w:r>
      <w:r w:rsidRPr="00740243">
        <w:rPr>
          <w:sz w:val="30"/>
          <w:szCs w:val="30"/>
          <w:cs/>
        </w:rPr>
        <w:t xml:space="preserve">ตุลาคม </w:t>
      </w:r>
      <w:r w:rsidRPr="00740243">
        <w:rPr>
          <w:sz w:val="30"/>
          <w:szCs w:val="30"/>
        </w:rPr>
        <w:t xml:space="preserve">2561 </w:t>
      </w:r>
      <w:r w:rsidR="00BB4365">
        <w:rPr>
          <w:sz w:val="30"/>
          <w:szCs w:val="30"/>
          <w:cs/>
        </w:rPr>
        <w:t>คณะกรรมการกำกับกิจการ</w:t>
      </w:r>
      <w:r w:rsidR="00BB4365">
        <w:rPr>
          <w:rFonts w:hint="cs"/>
          <w:sz w:val="30"/>
          <w:szCs w:val="30"/>
          <w:cs/>
        </w:rPr>
        <w:t xml:space="preserve">พลังงาน </w:t>
      </w:r>
      <w:r w:rsidR="00435789">
        <w:rPr>
          <w:sz w:val="30"/>
          <w:szCs w:val="30"/>
          <w:cs/>
        </w:rPr>
        <w:t>(กกพ.) มีมติไม่เห็นชอบด้วยกับคำขอ</w:t>
      </w:r>
      <w:r w:rsidRPr="00740243">
        <w:rPr>
          <w:sz w:val="30"/>
          <w:szCs w:val="30"/>
          <w:cs/>
        </w:rPr>
        <w:t xml:space="preserve">อนุญาตของบริษัทฯ เพื่อการเข้าซื้อหุ้น </w:t>
      </w:r>
      <w:r w:rsidRPr="00740243">
        <w:rPr>
          <w:sz w:val="30"/>
          <w:szCs w:val="30"/>
        </w:rPr>
        <w:t>GLOW</w:t>
      </w:r>
      <w:r w:rsidRPr="00740243">
        <w:rPr>
          <w:sz w:val="30"/>
          <w:szCs w:val="30"/>
          <w:cs/>
        </w:rPr>
        <w:t xml:space="preserve"> จึงไม่เข้าเงื่อนไขข้อ (ข) ด้วยผลมติดังกล่าวทำให้เงื่อนไขของสัญญาซื้อขายหุ้น </w:t>
      </w:r>
      <w:r w:rsidRPr="00740243">
        <w:rPr>
          <w:sz w:val="30"/>
          <w:szCs w:val="30"/>
        </w:rPr>
        <w:t>GLOW</w:t>
      </w:r>
      <w:r w:rsidR="00740243">
        <w:rPr>
          <w:sz w:val="30"/>
          <w:szCs w:val="30"/>
        </w:rPr>
        <w:t xml:space="preserve"> </w:t>
      </w:r>
      <w:r w:rsidRPr="00740243">
        <w:rPr>
          <w:spacing w:val="-2"/>
          <w:sz w:val="30"/>
          <w:szCs w:val="30"/>
          <w:cs/>
        </w:rPr>
        <w:t>ไม่อาจสำเร็จลงในอนาคตอันใกล้ ซึ่งบริษัทฯ อย</w:t>
      </w:r>
      <w:r w:rsidR="00435789">
        <w:rPr>
          <w:spacing w:val="-2"/>
          <w:sz w:val="30"/>
          <w:szCs w:val="30"/>
          <w:cs/>
        </w:rPr>
        <w:t>ู่ระหว่างศึกษาแนวทางการดำเนินการ</w:t>
      </w:r>
      <w:r w:rsidRPr="00740243">
        <w:rPr>
          <w:spacing w:val="-2"/>
          <w:sz w:val="30"/>
          <w:szCs w:val="30"/>
          <w:cs/>
        </w:rPr>
        <w:t>ต่อไป ดังนั้นจะไม่มีการซื้อ</w:t>
      </w:r>
      <w:r w:rsidRPr="00740243">
        <w:rPr>
          <w:sz w:val="30"/>
          <w:szCs w:val="30"/>
          <w:cs/>
        </w:rPr>
        <w:t xml:space="preserve">หุ้นและทำคำเสนอซื้อหุ้นของ </w:t>
      </w:r>
      <w:r w:rsidRPr="00740243">
        <w:rPr>
          <w:sz w:val="30"/>
          <w:szCs w:val="30"/>
        </w:rPr>
        <w:t xml:space="preserve">GLOW </w:t>
      </w:r>
      <w:r w:rsidRPr="00740243">
        <w:rPr>
          <w:sz w:val="30"/>
          <w:szCs w:val="30"/>
          <w:cs/>
        </w:rPr>
        <w:t>จน</w:t>
      </w:r>
      <w:r w:rsidR="00AB6EB5">
        <w:rPr>
          <w:rFonts w:hint="cs"/>
          <w:sz w:val="30"/>
          <w:szCs w:val="30"/>
          <w:cs/>
        </w:rPr>
        <w:t>ก</w:t>
      </w:r>
      <w:r w:rsidR="002F3D79">
        <w:rPr>
          <w:sz w:val="30"/>
          <w:szCs w:val="30"/>
          <w:cs/>
        </w:rPr>
        <w:t>ว่าเงื่อนไขบังคับก่อนดัง</w:t>
      </w:r>
      <w:r w:rsidRPr="00740243">
        <w:rPr>
          <w:sz w:val="30"/>
          <w:szCs w:val="30"/>
          <w:cs/>
        </w:rPr>
        <w:t>กล่าวจะสำเร็จเสร็จสิ้นลง</w:t>
      </w:r>
    </w:p>
    <w:sectPr w:rsidR="00C84C3E" w:rsidRPr="005469EB" w:rsidSect="0041506C">
      <w:footerReference w:type="default" r:id="rId21"/>
      <w:type w:val="nextColumn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F81" w:rsidRDefault="00464F81">
      <w:r>
        <w:separator/>
      </w:r>
    </w:p>
  </w:endnote>
  <w:endnote w:type="continuationSeparator" w:id="0">
    <w:p w:rsidR="00464F81" w:rsidRDefault="0046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88" w:rsidRDefault="009E4B88">
    <w:pPr>
      <w:pStyle w:val="Footer"/>
      <w:jc w:val="center"/>
    </w:pPr>
    <w:r w:rsidRPr="00BB4B1F">
      <w:rPr>
        <w:rFonts w:ascii="Angsana New" w:hAnsi="Angsana New"/>
        <w:sz w:val="30"/>
        <w:szCs w:val="30"/>
      </w:rPr>
      <w:fldChar w:fldCharType="begin"/>
    </w:r>
    <w:r w:rsidRPr="00BB4B1F">
      <w:rPr>
        <w:rFonts w:ascii="Angsana New" w:hAnsi="Angsana New"/>
        <w:sz w:val="30"/>
        <w:szCs w:val="30"/>
      </w:rPr>
      <w:instrText xml:space="preserve"> PAGE   \* MERGEFORMAT </w:instrText>
    </w:r>
    <w:r w:rsidRPr="00BB4B1F">
      <w:rPr>
        <w:rFonts w:ascii="Angsana New" w:hAnsi="Angsana New"/>
        <w:sz w:val="30"/>
        <w:szCs w:val="30"/>
      </w:rPr>
      <w:fldChar w:fldCharType="separate"/>
    </w:r>
    <w:r w:rsidR="00956283">
      <w:rPr>
        <w:rFonts w:ascii="Angsana New" w:hAnsi="Angsana New"/>
        <w:noProof/>
        <w:sz w:val="30"/>
        <w:szCs w:val="30"/>
      </w:rPr>
      <w:t>16</w:t>
    </w:r>
    <w:r w:rsidRPr="00BB4B1F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88" w:rsidRDefault="009E4B88">
    <w:pPr>
      <w:pStyle w:val="Footer"/>
      <w:jc w:val="center"/>
    </w:pPr>
    <w:r w:rsidRPr="00BB4B1F">
      <w:rPr>
        <w:rFonts w:ascii="Angsana New" w:hAnsi="Angsana New"/>
        <w:sz w:val="30"/>
        <w:szCs w:val="30"/>
      </w:rPr>
      <w:fldChar w:fldCharType="begin"/>
    </w:r>
    <w:r w:rsidRPr="00BB4B1F">
      <w:rPr>
        <w:rFonts w:ascii="Angsana New" w:hAnsi="Angsana New"/>
        <w:sz w:val="30"/>
        <w:szCs w:val="30"/>
      </w:rPr>
      <w:instrText xml:space="preserve"> PAGE   \* MERGEFORMAT </w:instrText>
    </w:r>
    <w:r w:rsidRPr="00BB4B1F">
      <w:rPr>
        <w:rFonts w:ascii="Angsana New" w:hAnsi="Angsana New"/>
        <w:sz w:val="30"/>
        <w:szCs w:val="30"/>
      </w:rPr>
      <w:fldChar w:fldCharType="separate"/>
    </w:r>
    <w:r w:rsidR="004B3D8C">
      <w:rPr>
        <w:rFonts w:ascii="Angsana New" w:hAnsi="Angsana New"/>
        <w:noProof/>
        <w:sz w:val="30"/>
        <w:szCs w:val="30"/>
      </w:rPr>
      <w:t>42</w:t>
    </w:r>
    <w:r w:rsidRPr="00BB4B1F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88" w:rsidRDefault="009E4B88">
    <w:pPr>
      <w:pStyle w:val="Footer"/>
      <w:jc w:val="center"/>
    </w:pPr>
    <w:r w:rsidRPr="00BB4B1F">
      <w:rPr>
        <w:rFonts w:ascii="Angsana New" w:hAnsi="Angsana New"/>
        <w:sz w:val="30"/>
        <w:szCs w:val="30"/>
      </w:rPr>
      <w:fldChar w:fldCharType="begin"/>
    </w:r>
    <w:r w:rsidRPr="00BB4B1F">
      <w:rPr>
        <w:rFonts w:ascii="Angsana New" w:hAnsi="Angsana New"/>
        <w:sz w:val="30"/>
        <w:szCs w:val="30"/>
      </w:rPr>
      <w:instrText xml:space="preserve"> PAGE   \* MERGEFORMAT </w:instrText>
    </w:r>
    <w:r w:rsidRPr="00BB4B1F">
      <w:rPr>
        <w:rFonts w:ascii="Angsana New" w:hAnsi="Angsana New"/>
        <w:sz w:val="30"/>
        <w:szCs w:val="30"/>
      </w:rPr>
      <w:fldChar w:fldCharType="separate"/>
    </w:r>
    <w:r w:rsidR="004B3D8C">
      <w:rPr>
        <w:rFonts w:ascii="Angsana New" w:hAnsi="Angsana New"/>
        <w:noProof/>
        <w:sz w:val="30"/>
        <w:szCs w:val="30"/>
      </w:rPr>
      <w:t>43</w:t>
    </w:r>
    <w:r w:rsidRPr="00BB4B1F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88" w:rsidRDefault="009E4B88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 w:rsidR="004B3D8C">
      <w:rPr>
        <w:rFonts w:ascii="Angsana New" w:hAnsi="Angsana New"/>
        <w:noProof/>
        <w:sz w:val="30"/>
        <w:szCs w:val="30"/>
      </w:rPr>
      <w:t>45</w:t>
    </w:r>
    <w:r w:rsidRPr="00B93B6B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88" w:rsidRPr="009E2BF4" w:rsidRDefault="009E4B88">
    <w:pPr>
      <w:pStyle w:val="Footer"/>
      <w:jc w:val="center"/>
      <w:rPr>
        <w:rFonts w:ascii="Angsana New" w:hAnsi="Angsana New"/>
        <w:sz w:val="30"/>
        <w:szCs w:val="30"/>
      </w:rPr>
    </w:pPr>
    <w:r w:rsidRPr="009E2BF4">
      <w:rPr>
        <w:rFonts w:ascii="Angsana New" w:hAnsi="Angsana New"/>
        <w:sz w:val="30"/>
        <w:szCs w:val="30"/>
      </w:rPr>
      <w:fldChar w:fldCharType="begin"/>
    </w:r>
    <w:r w:rsidRPr="009E2BF4">
      <w:rPr>
        <w:rFonts w:ascii="Angsana New" w:hAnsi="Angsana New"/>
        <w:sz w:val="30"/>
        <w:szCs w:val="30"/>
      </w:rPr>
      <w:instrText xml:space="preserve"> PAGE   \* MERGEFORMAT </w:instrText>
    </w:r>
    <w:r w:rsidRPr="009E2BF4">
      <w:rPr>
        <w:rFonts w:ascii="Angsana New" w:hAnsi="Angsana New"/>
        <w:sz w:val="30"/>
        <w:szCs w:val="30"/>
      </w:rPr>
      <w:fldChar w:fldCharType="separate"/>
    </w:r>
    <w:r w:rsidR="004B3D8C">
      <w:rPr>
        <w:rFonts w:ascii="Angsana New" w:hAnsi="Angsana New"/>
        <w:noProof/>
        <w:sz w:val="30"/>
        <w:szCs w:val="30"/>
      </w:rPr>
      <w:t>46</w:t>
    </w:r>
    <w:r w:rsidRPr="009E2BF4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88" w:rsidRDefault="009E4B88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 w:rsidR="004B3D8C">
      <w:rPr>
        <w:rFonts w:ascii="Angsana New" w:hAnsi="Angsana New"/>
        <w:noProof/>
        <w:sz w:val="30"/>
        <w:szCs w:val="30"/>
      </w:rPr>
      <w:t>49</w:t>
    </w:r>
    <w:r w:rsidRPr="00B93B6B">
      <w:rPr>
        <w:rFonts w:ascii="Angsana New" w:hAnsi="Angsana New"/>
        <w:sz w:val="30"/>
        <w:szCs w:val="30"/>
      </w:rPr>
      <w:fldChar w:fldCharType="end"/>
    </w:r>
  </w:p>
  <w:p w:rsidR="009E4B88" w:rsidRPr="0020635E" w:rsidRDefault="009E4B88" w:rsidP="00EE26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88" w:rsidRPr="003F2371" w:rsidRDefault="009E4B88" w:rsidP="00EE26D8">
    <w:pPr>
      <w:pStyle w:val="Footer"/>
      <w:framePr w:wrap="around" w:vAnchor="text" w:hAnchor="page" w:x="5842" w:y="-39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3F2371">
      <w:rPr>
        <w:rStyle w:val="PageNumber"/>
        <w:rFonts w:ascii="Angsana New" w:hAnsi="Angsana New"/>
        <w:sz w:val="30"/>
        <w:szCs w:val="30"/>
      </w:rPr>
      <w:fldChar w:fldCharType="begin"/>
    </w:r>
    <w:r w:rsidRPr="003F237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F2371">
      <w:rPr>
        <w:rStyle w:val="PageNumber"/>
        <w:rFonts w:ascii="Angsana New" w:hAnsi="Angsana New"/>
        <w:sz w:val="30"/>
        <w:szCs w:val="30"/>
      </w:rPr>
      <w:fldChar w:fldCharType="separate"/>
    </w:r>
    <w:r w:rsidR="004B3D8C">
      <w:rPr>
        <w:rStyle w:val="PageNumber"/>
        <w:rFonts w:ascii="Angsana New" w:hAnsi="Angsana New"/>
        <w:noProof/>
        <w:sz w:val="30"/>
        <w:szCs w:val="30"/>
      </w:rPr>
      <w:t>66</w:t>
    </w:r>
    <w:r w:rsidRPr="003F2371">
      <w:rPr>
        <w:rStyle w:val="PageNumber"/>
        <w:rFonts w:ascii="Angsana New" w:hAnsi="Angsana New"/>
        <w:sz w:val="30"/>
        <w:szCs w:val="30"/>
      </w:rPr>
      <w:fldChar w:fldCharType="end"/>
    </w:r>
  </w:p>
  <w:p w:rsidR="009E4B88" w:rsidRPr="0020635E" w:rsidRDefault="009E4B88" w:rsidP="00EE26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F81" w:rsidRDefault="00464F81">
      <w:r>
        <w:separator/>
      </w:r>
    </w:p>
  </w:footnote>
  <w:footnote w:type="continuationSeparator" w:id="0">
    <w:p w:rsidR="00464F81" w:rsidRDefault="00464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88" w:rsidRDefault="009E4B88" w:rsidP="00241A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443A3">
      <w:rPr>
        <w:rFonts w:ascii="Angsana New" w:hAnsi="Angsana New" w:hint="cs"/>
        <w:b/>
        <w:bCs/>
        <w:sz w:val="32"/>
        <w:szCs w:val="32"/>
        <w:cs/>
      </w:rPr>
      <w:t>โกลบอล เพาเวอร์ ซินเนอร์ยี่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9E4B88" w:rsidRPr="00A443A3" w:rsidRDefault="009E4B88" w:rsidP="00241A9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9E4B88" w:rsidRPr="007D68D9" w:rsidRDefault="009E4B8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Cs/>
        <w:sz w:val="32"/>
        <w:szCs w:val="32"/>
        <w:cs/>
        <w:lang w:bidi="th-TH"/>
      </w:rPr>
      <w:t>งวดสามเดือนและเก้า</w:t>
    </w:r>
    <w:r w:rsidRPr="006A54D0">
      <w:rPr>
        <w:rFonts w:ascii="Angsana New" w:hAnsi="Angsana New" w:cs="Angsana New"/>
        <w:bCs/>
        <w:sz w:val="32"/>
        <w:szCs w:val="32"/>
        <w:cs/>
        <w:lang w:bidi="th-TH"/>
      </w:rPr>
      <w:t>เดื</w:t>
    </w:r>
    <w:r>
      <w:rPr>
        <w:rFonts w:ascii="Angsana New" w:hAnsi="Angsana New" w:cs="Angsana New"/>
        <w:bCs/>
        <w:sz w:val="32"/>
        <w:szCs w:val="32"/>
        <w:cs/>
        <w:lang w:bidi="th-TH"/>
      </w:rPr>
      <w:t>อนสิ้นสุดวันที่ 30 กันยายน 256</w:t>
    </w:r>
    <w:r>
      <w:rPr>
        <w:rFonts w:ascii="Angsana New" w:hAnsi="Angsana New" w:cs="Angsana New"/>
        <w:bCs/>
        <w:sz w:val="32"/>
        <w:szCs w:val="32"/>
        <w:lang w:bidi="th-TH"/>
      </w:rPr>
      <w:t>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:rsidR="009E4B88" w:rsidRPr="00241A98" w:rsidRDefault="009E4B8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88" w:rsidRDefault="009E4B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88" w:rsidRDefault="009E4B88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443A3">
      <w:rPr>
        <w:rFonts w:ascii="Angsana New" w:hAnsi="Angsana New" w:hint="cs"/>
        <w:b/>
        <w:bCs/>
        <w:sz w:val="32"/>
        <w:szCs w:val="32"/>
        <w:cs/>
      </w:rPr>
      <w:t>โกลบอล เพาเวอร์ ซินเนอร์ยี่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9E4B88" w:rsidRPr="00A443A3" w:rsidRDefault="009E4B88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9E4B88" w:rsidRPr="007D68D9" w:rsidRDefault="009E4B88" w:rsidP="002110CC">
    <w:pPr>
      <w:pStyle w:val="acctmainheading"/>
      <w:spacing w:after="0" w:line="240" w:lineRule="auto"/>
      <w:ind w:left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>
      <w:rPr>
        <w:rFonts w:ascii="Angsana New" w:hAnsi="Angsana New" w:cs="Angsana New"/>
        <w:bCs/>
        <w:sz w:val="32"/>
        <w:szCs w:val="32"/>
        <w:lang w:bidi="th-TH"/>
      </w:rPr>
      <w:t xml:space="preserve"> </w:t>
    </w: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3</w:t>
    </w:r>
    <w:r>
      <w:rPr>
        <w:rFonts w:ascii="Angsana New" w:hAnsi="Angsana New" w:cs="Angsana New"/>
        <w:bCs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กันยายน 25</w:t>
    </w:r>
    <w:r>
      <w:rPr>
        <w:rFonts w:ascii="Angsana New" w:hAnsi="Angsana New" w:cs="Angsana New"/>
        <w:bCs/>
        <w:sz w:val="32"/>
        <w:szCs w:val="32"/>
        <w:lang w:val="en-US" w:bidi="th-TH"/>
      </w:rPr>
      <w:t>61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:rsidR="009E4B88" w:rsidRPr="00241A98" w:rsidRDefault="009E4B8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88" w:rsidRDefault="009E4B8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88" w:rsidRDefault="009E4B88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443A3">
      <w:rPr>
        <w:rFonts w:ascii="Angsana New" w:hAnsi="Angsana New" w:hint="cs"/>
        <w:b/>
        <w:bCs/>
        <w:sz w:val="32"/>
        <w:szCs w:val="32"/>
        <w:cs/>
      </w:rPr>
      <w:t>โกลบอล เพาเวอร์ ซินเนอร์ยี่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9E4B88" w:rsidRPr="00A443A3" w:rsidRDefault="009E4B88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9E4B88" w:rsidRPr="007D68D9" w:rsidRDefault="009E4B88" w:rsidP="002110CC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งวดสามเดือนและเก้าเดือนสิ้นสุดวันที่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3</w:t>
    </w:r>
    <w:r>
      <w:rPr>
        <w:rFonts w:ascii="Angsana New" w:hAnsi="Angsana New" w:cs="Angsana New"/>
        <w:bCs/>
        <w:sz w:val="32"/>
        <w:szCs w:val="32"/>
        <w:lang w:val="en-US" w:bidi="th-TH"/>
      </w:rPr>
      <w:t>0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กันยายน 25</w:t>
    </w:r>
    <w:r>
      <w:rPr>
        <w:rFonts w:ascii="Angsana New" w:hAnsi="Angsana New" w:cs="Angsana New"/>
        <w:bCs/>
        <w:sz w:val="32"/>
        <w:szCs w:val="32"/>
        <w:lang w:val="en-US" w:bidi="th-TH"/>
      </w:rPr>
      <w:t>61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(ไม่ได้ตรวจสอบ)</w:t>
    </w:r>
  </w:p>
  <w:p w:rsidR="009E4B88" w:rsidRPr="00241A98" w:rsidRDefault="009E4B88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88" w:rsidRDefault="009E4B8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B88" w:rsidRDefault="009E4B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540"/>
        </w:tabs>
        <w:ind w:left="54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E0739AC"/>
    <w:multiLevelType w:val="hybridMultilevel"/>
    <w:tmpl w:val="3BE2C5A8"/>
    <w:lvl w:ilvl="0" w:tplc="6C28A6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6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2551BD1"/>
    <w:multiLevelType w:val="hybridMultilevel"/>
    <w:tmpl w:val="BA003E00"/>
    <w:lvl w:ilvl="0" w:tplc="927ACF26">
      <w:start w:val="7"/>
      <w:numFmt w:val="bullet"/>
      <w:lvlText w:val="﷐"/>
      <w:lvlJc w:val="left"/>
      <w:pPr>
        <w:ind w:left="1410" w:hanging="105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1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D7F1A10"/>
    <w:multiLevelType w:val="multilevel"/>
    <w:tmpl w:val="72D275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9"/>
  </w:num>
  <w:num w:numId="2">
    <w:abstractNumId w:val="5"/>
  </w:num>
  <w:num w:numId="3">
    <w:abstractNumId w:val="15"/>
  </w:num>
  <w:num w:numId="4">
    <w:abstractNumId w:val="8"/>
  </w:num>
  <w:num w:numId="5">
    <w:abstractNumId w:val="10"/>
  </w:num>
  <w:num w:numId="6">
    <w:abstractNumId w:val="13"/>
  </w:num>
  <w:num w:numId="7">
    <w:abstractNumId w:val="6"/>
  </w:num>
  <w:num w:numId="8">
    <w:abstractNumId w:val="16"/>
  </w:num>
  <w:num w:numId="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2"/>
  </w:num>
  <w:num w:numId="13">
    <w:abstractNumId w:val="7"/>
  </w:num>
  <w:num w:numId="14">
    <w:abstractNumId w:val="0"/>
  </w:num>
  <w:num w:numId="15">
    <w:abstractNumId w:val="1"/>
  </w:num>
  <w:num w:numId="16">
    <w:abstractNumId w:val="14"/>
  </w:num>
  <w:num w:numId="17">
    <w:abstractNumId w:val="4"/>
  </w:num>
  <w:num w:numId="18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AD1"/>
    <w:rsid w:val="00002FED"/>
    <w:rsid w:val="0000312F"/>
    <w:rsid w:val="0000321E"/>
    <w:rsid w:val="000033B8"/>
    <w:rsid w:val="000034C5"/>
    <w:rsid w:val="00003B47"/>
    <w:rsid w:val="00003DEE"/>
    <w:rsid w:val="0000471B"/>
    <w:rsid w:val="00004836"/>
    <w:rsid w:val="000048E7"/>
    <w:rsid w:val="00004DAD"/>
    <w:rsid w:val="00005801"/>
    <w:rsid w:val="00005805"/>
    <w:rsid w:val="00005C53"/>
    <w:rsid w:val="000065D6"/>
    <w:rsid w:val="00006EFA"/>
    <w:rsid w:val="00007365"/>
    <w:rsid w:val="000073A2"/>
    <w:rsid w:val="000073B5"/>
    <w:rsid w:val="000076C1"/>
    <w:rsid w:val="0000770B"/>
    <w:rsid w:val="000078C2"/>
    <w:rsid w:val="000079BE"/>
    <w:rsid w:val="000107A4"/>
    <w:rsid w:val="00010EB4"/>
    <w:rsid w:val="00011502"/>
    <w:rsid w:val="00011B3F"/>
    <w:rsid w:val="00011B4D"/>
    <w:rsid w:val="00012655"/>
    <w:rsid w:val="0001266C"/>
    <w:rsid w:val="00013296"/>
    <w:rsid w:val="0001368B"/>
    <w:rsid w:val="000136A0"/>
    <w:rsid w:val="00013ABF"/>
    <w:rsid w:val="0001429C"/>
    <w:rsid w:val="0001448A"/>
    <w:rsid w:val="000145F2"/>
    <w:rsid w:val="00014873"/>
    <w:rsid w:val="00014906"/>
    <w:rsid w:val="000157E9"/>
    <w:rsid w:val="00015B88"/>
    <w:rsid w:val="000162B6"/>
    <w:rsid w:val="00016D3F"/>
    <w:rsid w:val="000170B1"/>
    <w:rsid w:val="000175F2"/>
    <w:rsid w:val="00017994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CAB"/>
    <w:rsid w:val="00022E0D"/>
    <w:rsid w:val="0002311F"/>
    <w:rsid w:val="000237EC"/>
    <w:rsid w:val="000239B1"/>
    <w:rsid w:val="000240CA"/>
    <w:rsid w:val="000241DE"/>
    <w:rsid w:val="000242F5"/>
    <w:rsid w:val="000243A7"/>
    <w:rsid w:val="000245D8"/>
    <w:rsid w:val="000248CE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BCA"/>
    <w:rsid w:val="00027713"/>
    <w:rsid w:val="00027BE0"/>
    <w:rsid w:val="00027FA1"/>
    <w:rsid w:val="0003013C"/>
    <w:rsid w:val="000304F9"/>
    <w:rsid w:val="0003062D"/>
    <w:rsid w:val="00030B84"/>
    <w:rsid w:val="00031441"/>
    <w:rsid w:val="000316F9"/>
    <w:rsid w:val="000325DD"/>
    <w:rsid w:val="000327D2"/>
    <w:rsid w:val="000329FC"/>
    <w:rsid w:val="00032DF6"/>
    <w:rsid w:val="0003303F"/>
    <w:rsid w:val="000331CA"/>
    <w:rsid w:val="0003332B"/>
    <w:rsid w:val="00033652"/>
    <w:rsid w:val="00033902"/>
    <w:rsid w:val="00033FF2"/>
    <w:rsid w:val="0003497B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40FE3"/>
    <w:rsid w:val="00041093"/>
    <w:rsid w:val="000413E4"/>
    <w:rsid w:val="0004149F"/>
    <w:rsid w:val="00041522"/>
    <w:rsid w:val="00041D3E"/>
    <w:rsid w:val="00041F0D"/>
    <w:rsid w:val="00042181"/>
    <w:rsid w:val="000424BB"/>
    <w:rsid w:val="0004260A"/>
    <w:rsid w:val="000427E2"/>
    <w:rsid w:val="00042803"/>
    <w:rsid w:val="00042B94"/>
    <w:rsid w:val="00042BEE"/>
    <w:rsid w:val="00042C5F"/>
    <w:rsid w:val="00042FFA"/>
    <w:rsid w:val="000433B2"/>
    <w:rsid w:val="00043418"/>
    <w:rsid w:val="0004351B"/>
    <w:rsid w:val="000436DA"/>
    <w:rsid w:val="00043C71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F0"/>
    <w:rsid w:val="00044E44"/>
    <w:rsid w:val="00045829"/>
    <w:rsid w:val="0004582E"/>
    <w:rsid w:val="00045879"/>
    <w:rsid w:val="00045B2C"/>
    <w:rsid w:val="00045BFA"/>
    <w:rsid w:val="00046026"/>
    <w:rsid w:val="000465C6"/>
    <w:rsid w:val="0004672A"/>
    <w:rsid w:val="0004708C"/>
    <w:rsid w:val="00047116"/>
    <w:rsid w:val="0004722F"/>
    <w:rsid w:val="00047267"/>
    <w:rsid w:val="000474F8"/>
    <w:rsid w:val="000475F7"/>
    <w:rsid w:val="00047C0D"/>
    <w:rsid w:val="00047E37"/>
    <w:rsid w:val="0005037D"/>
    <w:rsid w:val="00050C8F"/>
    <w:rsid w:val="00050D4E"/>
    <w:rsid w:val="00051274"/>
    <w:rsid w:val="00051307"/>
    <w:rsid w:val="0005178E"/>
    <w:rsid w:val="00052019"/>
    <w:rsid w:val="0005209A"/>
    <w:rsid w:val="00052B1B"/>
    <w:rsid w:val="00052CB0"/>
    <w:rsid w:val="00052E6E"/>
    <w:rsid w:val="0005300C"/>
    <w:rsid w:val="00053036"/>
    <w:rsid w:val="0005306B"/>
    <w:rsid w:val="00053D8A"/>
    <w:rsid w:val="00053EAC"/>
    <w:rsid w:val="000545E9"/>
    <w:rsid w:val="00054653"/>
    <w:rsid w:val="00055541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D91"/>
    <w:rsid w:val="000573A8"/>
    <w:rsid w:val="000575EF"/>
    <w:rsid w:val="00057847"/>
    <w:rsid w:val="00057880"/>
    <w:rsid w:val="000602C1"/>
    <w:rsid w:val="00060826"/>
    <w:rsid w:val="00061097"/>
    <w:rsid w:val="00061533"/>
    <w:rsid w:val="000615C5"/>
    <w:rsid w:val="0006187A"/>
    <w:rsid w:val="000619EA"/>
    <w:rsid w:val="00062166"/>
    <w:rsid w:val="00062593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392"/>
    <w:rsid w:val="0006580A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63A"/>
    <w:rsid w:val="00071770"/>
    <w:rsid w:val="00071919"/>
    <w:rsid w:val="00071AD3"/>
    <w:rsid w:val="00071B24"/>
    <w:rsid w:val="00071BB0"/>
    <w:rsid w:val="000722E1"/>
    <w:rsid w:val="00072499"/>
    <w:rsid w:val="0007251D"/>
    <w:rsid w:val="000726D0"/>
    <w:rsid w:val="00072B4B"/>
    <w:rsid w:val="00072C08"/>
    <w:rsid w:val="000734AE"/>
    <w:rsid w:val="0007374E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AAD"/>
    <w:rsid w:val="00075B0E"/>
    <w:rsid w:val="00075BF9"/>
    <w:rsid w:val="00075DA4"/>
    <w:rsid w:val="00075EBE"/>
    <w:rsid w:val="0007661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C4B"/>
    <w:rsid w:val="000815B0"/>
    <w:rsid w:val="00081A53"/>
    <w:rsid w:val="00082751"/>
    <w:rsid w:val="00082755"/>
    <w:rsid w:val="0008281D"/>
    <w:rsid w:val="00082844"/>
    <w:rsid w:val="0008289E"/>
    <w:rsid w:val="00082A98"/>
    <w:rsid w:val="000830AC"/>
    <w:rsid w:val="00083106"/>
    <w:rsid w:val="00083286"/>
    <w:rsid w:val="00083927"/>
    <w:rsid w:val="00083A5D"/>
    <w:rsid w:val="00083F15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AAC"/>
    <w:rsid w:val="00085D56"/>
    <w:rsid w:val="000863A0"/>
    <w:rsid w:val="000865DA"/>
    <w:rsid w:val="0008682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B4B"/>
    <w:rsid w:val="00087C33"/>
    <w:rsid w:val="00087E85"/>
    <w:rsid w:val="00087FF0"/>
    <w:rsid w:val="000902C5"/>
    <w:rsid w:val="000903C4"/>
    <w:rsid w:val="00090608"/>
    <w:rsid w:val="00090624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C9"/>
    <w:rsid w:val="000946E9"/>
    <w:rsid w:val="00094854"/>
    <w:rsid w:val="00094A96"/>
    <w:rsid w:val="00094CFA"/>
    <w:rsid w:val="00094FDF"/>
    <w:rsid w:val="000952B7"/>
    <w:rsid w:val="0009546C"/>
    <w:rsid w:val="000954AD"/>
    <w:rsid w:val="0009551E"/>
    <w:rsid w:val="00095789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1467"/>
    <w:rsid w:val="000A1914"/>
    <w:rsid w:val="000A1E09"/>
    <w:rsid w:val="000A1ED8"/>
    <w:rsid w:val="000A2033"/>
    <w:rsid w:val="000A2038"/>
    <w:rsid w:val="000A28AB"/>
    <w:rsid w:val="000A28DB"/>
    <w:rsid w:val="000A29B3"/>
    <w:rsid w:val="000A2CA5"/>
    <w:rsid w:val="000A2FD8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66D5"/>
    <w:rsid w:val="000A6C2D"/>
    <w:rsid w:val="000A727E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ED8"/>
    <w:rsid w:val="000B0EE1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3127"/>
    <w:rsid w:val="000B31EA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638"/>
    <w:rsid w:val="000B70C9"/>
    <w:rsid w:val="000B73B0"/>
    <w:rsid w:val="000B7612"/>
    <w:rsid w:val="000B7627"/>
    <w:rsid w:val="000B77F4"/>
    <w:rsid w:val="000B7ACE"/>
    <w:rsid w:val="000C0076"/>
    <w:rsid w:val="000C0955"/>
    <w:rsid w:val="000C0990"/>
    <w:rsid w:val="000C0D71"/>
    <w:rsid w:val="000C0E2D"/>
    <w:rsid w:val="000C0EDA"/>
    <w:rsid w:val="000C18E1"/>
    <w:rsid w:val="000C24DE"/>
    <w:rsid w:val="000C2530"/>
    <w:rsid w:val="000C25A1"/>
    <w:rsid w:val="000C297F"/>
    <w:rsid w:val="000C2F71"/>
    <w:rsid w:val="000C30CB"/>
    <w:rsid w:val="000C32DE"/>
    <w:rsid w:val="000C3308"/>
    <w:rsid w:val="000C4123"/>
    <w:rsid w:val="000C4976"/>
    <w:rsid w:val="000C4EF6"/>
    <w:rsid w:val="000C5751"/>
    <w:rsid w:val="000C5E7F"/>
    <w:rsid w:val="000C5F00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585"/>
    <w:rsid w:val="000D3CE8"/>
    <w:rsid w:val="000D4006"/>
    <w:rsid w:val="000D4A42"/>
    <w:rsid w:val="000D4A4D"/>
    <w:rsid w:val="000D4C64"/>
    <w:rsid w:val="000D4EFE"/>
    <w:rsid w:val="000D5170"/>
    <w:rsid w:val="000D6503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BC8"/>
    <w:rsid w:val="000E02C9"/>
    <w:rsid w:val="000E0846"/>
    <w:rsid w:val="000E0F78"/>
    <w:rsid w:val="000E127D"/>
    <w:rsid w:val="000E1950"/>
    <w:rsid w:val="000E1A6F"/>
    <w:rsid w:val="000E1AB9"/>
    <w:rsid w:val="000E1C5B"/>
    <w:rsid w:val="000E1F9E"/>
    <w:rsid w:val="000E293D"/>
    <w:rsid w:val="000E2BE8"/>
    <w:rsid w:val="000E2C38"/>
    <w:rsid w:val="000E2F0D"/>
    <w:rsid w:val="000E30FC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98"/>
    <w:rsid w:val="000E613D"/>
    <w:rsid w:val="000E6CFE"/>
    <w:rsid w:val="000E6D5D"/>
    <w:rsid w:val="000E73A3"/>
    <w:rsid w:val="000F00D3"/>
    <w:rsid w:val="000F05BC"/>
    <w:rsid w:val="000F0745"/>
    <w:rsid w:val="000F0780"/>
    <w:rsid w:val="000F0B6D"/>
    <w:rsid w:val="000F0D5E"/>
    <w:rsid w:val="000F13C8"/>
    <w:rsid w:val="000F1A62"/>
    <w:rsid w:val="000F1B78"/>
    <w:rsid w:val="000F1C6C"/>
    <w:rsid w:val="000F1CB0"/>
    <w:rsid w:val="000F1DA0"/>
    <w:rsid w:val="000F2275"/>
    <w:rsid w:val="000F23B9"/>
    <w:rsid w:val="000F26D8"/>
    <w:rsid w:val="000F30A0"/>
    <w:rsid w:val="000F339C"/>
    <w:rsid w:val="000F3A7E"/>
    <w:rsid w:val="000F42B3"/>
    <w:rsid w:val="000F478E"/>
    <w:rsid w:val="000F4858"/>
    <w:rsid w:val="000F4A8D"/>
    <w:rsid w:val="000F4AC2"/>
    <w:rsid w:val="000F4D06"/>
    <w:rsid w:val="000F4E24"/>
    <w:rsid w:val="000F51E9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3278"/>
    <w:rsid w:val="0010353C"/>
    <w:rsid w:val="00103B48"/>
    <w:rsid w:val="00103D53"/>
    <w:rsid w:val="00103D77"/>
    <w:rsid w:val="00103E59"/>
    <w:rsid w:val="00103EC8"/>
    <w:rsid w:val="001049D2"/>
    <w:rsid w:val="00104D5D"/>
    <w:rsid w:val="00104E18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6CD"/>
    <w:rsid w:val="00110210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324C"/>
    <w:rsid w:val="0011338B"/>
    <w:rsid w:val="001135ED"/>
    <w:rsid w:val="0011372A"/>
    <w:rsid w:val="00113B83"/>
    <w:rsid w:val="0011417F"/>
    <w:rsid w:val="0011485E"/>
    <w:rsid w:val="00114954"/>
    <w:rsid w:val="00114C40"/>
    <w:rsid w:val="00115539"/>
    <w:rsid w:val="00115833"/>
    <w:rsid w:val="00115872"/>
    <w:rsid w:val="00115DB2"/>
    <w:rsid w:val="00116202"/>
    <w:rsid w:val="001163D9"/>
    <w:rsid w:val="0011685B"/>
    <w:rsid w:val="00116CAC"/>
    <w:rsid w:val="001170AA"/>
    <w:rsid w:val="001173FE"/>
    <w:rsid w:val="00117D51"/>
    <w:rsid w:val="0012024D"/>
    <w:rsid w:val="00120258"/>
    <w:rsid w:val="00120927"/>
    <w:rsid w:val="00120C03"/>
    <w:rsid w:val="00120D65"/>
    <w:rsid w:val="001214C8"/>
    <w:rsid w:val="001218DB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63F"/>
    <w:rsid w:val="0012674E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11E0"/>
    <w:rsid w:val="00131306"/>
    <w:rsid w:val="00131346"/>
    <w:rsid w:val="00131437"/>
    <w:rsid w:val="001314D8"/>
    <w:rsid w:val="00131DCD"/>
    <w:rsid w:val="0013226C"/>
    <w:rsid w:val="001322BD"/>
    <w:rsid w:val="0013286C"/>
    <w:rsid w:val="00132F50"/>
    <w:rsid w:val="00133010"/>
    <w:rsid w:val="0013307E"/>
    <w:rsid w:val="00133166"/>
    <w:rsid w:val="001338B4"/>
    <w:rsid w:val="00134289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205"/>
    <w:rsid w:val="00140292"/>
    <w:rsid w:val="00140FED"/>
    <w:rsid w:val="00141AC2"/>
    <w:rsid w:val="00141D23"/>
    <w:rsid w:val="00141ECA"/>
    <w:rsid w:val="00142307"/>
    <w:rsid w:val="00142597"/>
    <w:rsid w:val="00142608"/>
    <w:rsid w:val="00142641"/>
    <w:rsid w:val="0014335B"/>
    <w:rsid w:val="001434F6"/>
    <w:rsid w:val="00143514"/>
    <w:rsid w:val="001436A6"/>
    <w:rsid w:val="00143CAA"/>
    <w:rsid w:val="00143CCB"/>
    <w:rsid w:val="00143F19"/>
    <w:rsid w:val="00143F40"/>
    <w:rsid w:val="0014442E"/>
    <w:rsid w:val="001446BF"/>
    <w:rsid w:val="00144A5F"/>
    <w:rsid w:val="00144FF1"/>
    <w:rsid w:val="00145014"/>
    <w:rsid w:val="001452B6"/>
    <w:rsid w:val="0014532A"/>
    <w:rsid w:val="00145674"/>
    <w:rsid w:val="00145ECA"/>
    <w:rsid w:val="00146ABD"/>
    <w:rsid w:val="00147879"/>
    <w:rsid w:val="00147A3C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42A6"/>
    <w:rsid w:val="00154400"/>
    <w:rsid w:val="0015447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C1A"/>
    <w:rsid w:val="00164E8C"/>
    <w:rsid w:val="00164EA1"/>
    <w:rsid w:val="00165397"/>
    <w:rsid w:val="00165A5A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781"/>
    <w:rsid w:val="001707C3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FB8"/>
    <w:rsid w:val="0017398D"/>
    <w:rsid w:val="001739EE"/>
    <w:rsid w:val="0017415C"/>
    <w:rsid w:val="00174A21"/>
    <w:rsid w:val="00174A43"/>
    <w:rsid w:val="00174ACD"/>
    <w:rsid w:val="00174C20"/>
    <w:rsid w:val="0017525D"/>
    <w:rsid w:val="0017544C"/>
    <w:rsid w:val="00175CE4"/>
    <w:rsid w:val="00175D7C"/>
    <w:rsid w:val="00175E07"/>
    <w:rsid w:val="00175EF2"/>
    <w:rsid w:val="00176074"/>
    <w:rsid w:val="00176168"/>
    <w:rsid w:val="00176191"/>
    <w:rsid w:val="00176803"/>
    <w:rsid w:val="00176E13"/>
    <w:rsid w:val="00176FC2"/>
    <w:rsid w:val="001771CB"/>
    <w:rsid w:val="001777F9"/>
    <w:rsid w:val="001778BA"/>
    <w:rsid w:val="001779C5"/>
    <w:rsid w:val="00177DB9"/>
    <w:rsid w:val="00180274"/>
    <w:rsid w:val="00180981"/>
    <w:rsid w:val="00180A5F"/>
    <w:rsid w:val="00180E2B"/>
    <w:rsid w:val="00181018"/>
    <w:rsid w:val="00181023"/>
    <w:rsid w:val="00181093"/>
    <w:rsid w:val="00181457"/>
    <w:rsid w:val="00181781"/>
    <w:rsid w:val="001817CD"/>
    <w:rsid w:val="00181A6B"/>
    <w:rsid w:val="00181A91"/>
    <w:rsid w:val="00182238"/>
    <w:rsid w:val="0018240D"/>
    <w:rsid w:val="00182A49"/>
    <w:rsid w:val="0018335E"/>
    <w:rsid w:val="001835EB"/>
    <w:rsid w:val="00183B3B"/>
    <w:rsid w:val="001846DE"/>
    <w:rsid w:val="00184B2B"/>
    <w:rsid w:val="00184B64"/>
    <w:rsid w:val="00184B6C"/>
    <w:rsid w:val="00184C1A"/>
    <w:rsid w:val="001850A8"/>
    <w:rsid w:val="00185E2D"/>
    <w:rsid w:val="00185EE7"/>
    <w:rsid w:val="00186175"/>
    <w:rsid w:val="001861BB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602"/>
    <w:rsid w:val="00190AB1"/>
    <w:rsid w:val="00190D6D"/>
    <w:rsid w:val="00191233"/>
    <w:rsid w:val="00191442"/>
    <w:rsid w:val="00191AE3"/>
    <w:rsid w:val="00191DAF"/>
    <w:rsid w:val="00191E1B"/>
    <w:rsid w:val="00191E4B"/>
    <w:rsid w:val="0019234F"/>
    <w:rsid w:val="00192672"/>
    <w:rsid w:val="001929C3"/>
    <w:rsid w:val="00192FF6"/>
    <w:rsid w:val="00193092"/>
    <w:rsid w:val="001933A2"/>
    <w:rsid w:val="00194520"/>
    <w:rsid w:val="0019453F"/>
    <w:rsid w:val="0019461E"/>
    <w:rsid w:val="00194852"/>
    <w:rsid w:val="001953C3"/>
    <w:rsid w:val="001955AA"/>
    <w:rsid w:val="00195B3E"/>
    <w:rsid w:val="00195D07"/>
    <w:rsid w:val="00195DC1"/>
    <w:rsid w:val="001963CA"/>
    <w:rsid w:val="001965BD"/>
    <w:rsid w:val="001966B9"/>
    <w:rsid w:val="00196ABC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308"/>
    <w:rsid w:val="001B037C"/>
    <w:rsid w:val="001B06CB"/>
    <w:rsid w:val="001B141F"/>
    <w:rsid w:val="001B184C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F2F"/>
    <w:rsid w:val="001B40EA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326E"/>
    <w:rsid w:val="001C3706"/>
    <w:rsid w:val="001C3925"/>
    <w:rsid w:val="001C3D4C"/>
    <w:rsid w:val="001C3DA2"/>
    <w:rsid w:val="001C4550"/>
    <w:rsid w:val="001C4680"/>
    <w:rsid w:val="001C4BAE"/>
    <w:rsid w:val="001C4BC1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899"/>
    <w:rsid w:val="001C7C18"/>
    <w:rsid w:val="001C7D93"/>
    <w:rsid w:val="001D01C6"/>
    <w:rsid w:val="001D0339"/>
    <w:rsid w:val="001D03C3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4032"/>
    <w:rsid w:val="001D43FF"/>
    <w:rsid w:val="001D4647"/>
    <w:rsid w:val="001D49C6"/>
    <w:rsid w:val="001D5319"/>
    <w:rsid w:val="001D53E3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B6A"/>
    <w:rsid w:val="001E1B88"/>
    <w:rsid w:val="001E23B5"/>
    <w:rsid w:val="001E246E"/>
    <w:rsid w:val="001E2DC5"/>
    <w:rsid w:val="001E3184"/>
    <w:rsid w:val="001E329F"/>
    <w:rsid w:val="001E3773"/>
    <w:rsid w:val="001E37CE"/>
    <w:rsid w:val="001E38AE"/>
    <w:rsid w:val="001E3DB7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E96"/>
    <w:rsid w:val="001E6EC6"/>
    <w:rsid w:val="001E72B9"/>
    <w:rsid w:val="001E76CB"/>
    <w:rsid w:val="001E79AE"/>
    <w:rsid w:val="001E7DB3"/>
    <w:rsid w:val="001E7DC9"/>
    <w:rsid w:val="001E7F67"/>
    <w:rsid w:val="001F04AF"/>
    <w:rsid w:val="001F0C48"/>
    <w:rsid w:val="001F0FD8"/>
    <w:rsid w:val="001F177D"/>
    <w:rsid w:val="001F2145"/>
    <w:rsid w:val="001F2487"/>
    <w:rsid w:val="001F288A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B17"/>
    <w:rsid w:val="001F50D2"/>
    <w:rsid w:val="001F52C4"/>
    <w:rsid w:val="001F554E"/>
    <w:rsid w:val="001F599A"/>
    <w:rsid w:val="001F5A98"/>
    <w:rsid w:val="001F5DA4"/>
    <w:rsid w:val="001F6311"/>
    <w:rsid w:val="001F65A1"/>
    <w:rsid w:val="001F6D8A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6C7"/>
    <w:rsid w:val="00201B9A"/>
    <w:rsid w:val="0020243A"/>
    <w:rsid w:val="0020264E"/>
    <w:rsid w:val="0020292F"/>
    <w:rsid w:val="00202E11"/>
    <w:rsid w:val="00202E40"/>
    <w:rsid w:val="002034FF"/>
    <w:rsid w:val="00203995"/>
    <w:rsid w:val="002039DB"/>
    <w:rsid w:val="00204628"/>
    <w:rsid w:val="0020465E"/>
    <w:rsid w:val="00204B41"/>
    <w:rsid w:val="00204CB4"/>
    <w:rsid w:val="00204EBD"/>
    <w:rsid w:val="00205A52"/>
    <w:rsid w:val="00205AAB"/>
    <w:rsid w:val="00205CE9"/>
    <w:rsid w:val="00205DF8"/>
    <w:rsid w:val="00205E9D"/>
    <w:rsid w:val="002062D3"/>
    <w:rsid w:val="0020630A"/>
    <w:rsid w:val="00206359"/>
    <w:rsid w:val="002063D8"/>
    <w:rsid w:val="002065FC"/>
    <w:rsid w:val="00206607"/>
    <w:rsid w:val="00206BA7"/>
    <w:rsid w:val="00206D13"/>
    <w:rsid w:val="00207B97"/>
    <w:rsid w:val="00210334"/>
    <w:rsid w:val="0021036C"/>
    <w:rsid w:val="0021078E"/>
    <w:rsid w:val="00210835"/>
    <w:rsid w:val="00210AC9"/>
    <w:rsid w:val="002110CC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33EB"/>
    <w:rsid w:val="002134AD"/>
    <w:rsid w:val="00213B00"/>
    <w:rsid w:val="00214146"/>
    <w:rsid w:val="00214358"/>
    <w:rsid w:val="00214482"/>
    <w:rsid w:val="002144C3"/>
    <w:rsid w:val="00214E2A"/>
    <w:rsid w:val="00215253"/>
    <w:rsid w:val="00215AE9"/>
    <w:rsid w:val="00215B36"/>
    <w:rsid w:val="002161FF"/>
    <w:rsid w:val="00216313"/>
    <w:rsid w:val="0021661B"/>
    <w:rsid w:val="0021690E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159F"/>
    <w:rsid w:val="00221EA0"/>
    <w:rsid w:val="00221FB4"/>
    <w:rsid w:val="00221FC3"/>
    <w:rsid w:val="002221F7"/>
    <w:rsid w:val="0022234A"/>
    <w:rsid w:val="0022258C"/>
    <w:rsid w:val="00223213"/>
    <w:rsid w:val="00223C59"/>
    <w:rsid w:val="00223F8A"/>
    <w:rsid w:val="002243C9"/>
    <w:rsid w:val="00224796"/>
    <w:rsid w:val="00224F9C"/>
    <w:rsid w:val="002251EB"/>
    <w:rsid w:val="002255E6"/>
    <w:rsid w:val="00225822"/>
    <w:rsid w:val="00225A3A"/>
    <w:rsid w:val="00225C73"/>
    <w:rsid w:val="00225E02"/>
    <w:rsid w:val="00225E0E"/>
    <w:rsid w:val="00226683"/>
    <w:rsid w:val="002267B5"/>
    <w:rsid w:val="00226802"/>
    <w:rsid w:val="00226C96"/>
    <w:rsid w:val="00226D1B"/>
    <w:rsid w:val="00226DF5"/>
    <w:rsid w:val="00226F53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2625"/>
    <w:rsid w:val="00232746"/>
    <w:rsid w:val="0023288B"/>
    <w:rsid w:val="00232942"/>
    <w:rsid w:val="00233225"/>
    <w:rsid w:val="00233606"/>
    <w:rsid w:val="00233B9B"/>
    <w:rsid w:val="00233CBA"/>
    <w:rsid w:val="00233FF5"/>
    <w:rsid w:val="002340B1"/>
    <w:rsid w:val="00234517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F7B"/>
    <w:rsid w:val="00243F8F"/>
    <w:rsid w:val="002440B6"/>
    <w:rsid w:val="0024436E"/>
    <w:rsid w:val="00244BED"/>
    <w:rsid w:val="00244E35"/>
    <w:rsid w:val="00245462"/>
    <w:rsid w:val="002457C6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EDE"/>
    <w:rsid w:val="0024773D"/>
    <w:rsid w:val="002478BB"/>
    <w:rsid w:val="00247B14"/>
    <w:rsid w:val="00247C05"/>
    <w:rsid w:val="00247F27"/>
    <w:rsid w:val="0025035E"/>
    <w:rsid w:val="002508A0"/>
    <w:rsid w:val="00250934"/>
    <w:rsid w:val="00251150"/>
    <w:rsid w:val="00251248"/>
    <w:rsid w:val="002514DF"/>
    <w:rsid w:val="0025154A"/>
    <w:rsid w:val="00251614"/>
    <w:rsid w:val="002519F4"/>
    <w:rsid w:val="00251A6E"/>
    <w:rsid w:val="00251BEC"/>
    <w:rsid w:val="002525F1"/>
    <w:rsid w:val="00252C60"/>
    <w:rsid w:val="00252DF0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4100"/>
    <w:rsid w:val="002549EB"/>
    <w:rsid w:val="00254A8F"/>
    <w:rsid w:val="00254C6A"/>
    <w:rsid w:val="00254D13"/>
    <w:rsid w:val="00254DC8"/>
    <w:rsid w:val="00255246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A7D"/>
    <w:rsid w:val="00260C47"/>
    <w:rsid w:val="00260FAB"/>
    <w:rsid w:val="002614E5"/>
    <w:rsid w:val="0026164D"/>
    <w:rsid w:val="00261B3B"/>
    <w:rsid w:val="00261DB1"/>
    <w:rsid w:val="00261F82"/>
    <w:rsid w:val="00262128"/>
    <w:rsid w:val="00262463"/>
    <w:rsid w:val="00262494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A44"/>
    <w:rsid w:val="00265CC8"/>
    <w:rsid w:val="002661F4"/>
    <w:rsid w:val="0026649E"/>
    <w:rsid w:val="00266D46"/>
    <w:rsid w:val="00266F68"/>
    <w:rsid w:val="002673FB"/>
    <w:rsid w:val="00267563"/>
    <w:rsid w:val="0026772A"/>
    <w:rsid w:val="0026787C"/>
    <w:rsid w:val="00270A37"/>
    <w:rsid w:val="00270E4F"/>
    <w:rsid w:val="00270FCC"/>
    <w:rsid w:val="0027111F"/>
    <w:rsid w:val="0027118A"/>
    <w:rsid w:val="002717BE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D63"/>
    <w:rsid w:val="00273474"/>
    <w:rsid w:val="0027361A"/>
    <w:rsid w:val="002740EC"/>
    <w:rsid w:val="002741F8"/>
    <w:rsid w:val="002747CA"/>
    <w:rsid w:val="00274B36"/>
    <w:rsid w:val="00274E0A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995"/>
    <w:rsid w:val="00276A74"/>
    <w:rsid w:val="00276AB5"/>
    <w:rsid w:val="00276B04"/>
    <w:rsid w:val="00276B94"/>
    <w:rsid w:val="00276F13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EAE"/>
    <w:rsid w:val="0028210B"/>
    <w:rsid w:val="00282166"/>
    <w:rsid w:val="002821F5"/>
    <w:rsid w:val="002822FC"/>
    <w:rsid w:val="00282468"/>
    <w:rsid w:val="00283155"/>
    <w:rsid w:val="0028330E"/>
    <w:rsid w:val="00283483"/>
    <w:rsid w:val="002835FB"/>
    <w:rsid w:val="002837DE"/>
    <w:rsid w:val="00283F14"/>
    <w:rsid w:val="002840D2"/>
    <w:rsid w:val="00284499"/>
    <w:rsid w:val="002847A7"/>
    <w:rsid w:val="00284974"/>
    <w:rsid w:val="00284C27"/>
    <w:rsid w:val="00285350"/>
    <w:rsid w:val="00285772"/>
    <w:rsid w:val="00285956"/>
    <w:rsid w:val="00285B11"/>
    <w:rsid w:val="00285C37"/>
    <w:rsid w:val="00285E52"/>
    <w:rsid w:val="002860EC"/>
    <w:rsid w:val="002861C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B0"/>
    <w:rsid w:val="00291A61"/>
    <w:rsid w:val="00291AA8"/>
    <w:rsid w:val="00291F67"/>
    <w:rsid w:val="00292793"/>
    <w:rsid w:val="00292979"/>
    <w:rsid w:val="00292CCB"/>
    <w:rsid w:val="00292E7F"/>
    <w:rsid w:val="0029333E"/>
    <w:rsid w:val="002938D4"/>
    <w:rsid w:val="00293B13"/>
    <w:rsid w:val="00293BC8"/>
    <w:rsid w:val="00293C61"/>
    <w:rsid w:val="00293E8C"/>
    <w:rsid w:val="00293F36"/>
    <w:rsid w:val="00294125"/>
    <w:rsid w:val="002941A1"/>
    <w:rsid w:val="002946D5"/>
    <w:rsid w:val="002950E0"/>
    <w:rsid w:val="0029545E"/>
    <w:rsid w:val="00295594"/>
    <w:rsid w:val="002957E1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ED1"/>
    <w:rsid w:val="002A1448"/>
    <w:rsid w:val="002A145C"/>
    <w:rsid w:val="002A1B3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902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C"/>
    <w:rsid w:val="002B660F"/>
    <w:rsid w:val="002B66AC"/>
    <w:rsid w:val="002B66ED"/>
    <w:rsid w:val="002B6941"/>
    <w:rsid w:val="002B6AE6"/>
    <w:rsid w:val="002B6BD8"/>
    <w:rsid w:val="002B6BF2"/>
    <w:rsid w:val="002B7DA2"/>
    <w:rsid w:val="002C0122"/>
    <w:rsid w:val="002C034B"/>
    <w:rsid w:val="002C0FD5"/>
    <w:rsid w:val="002C15ED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F54"/>
    <w:rsid w:val="002C786C"/>
    <w:rsid w:val="002C7990"/>
    <w:rsid w:val="002C7B0C"/>
    <w:rsid w:val="002D0312"/>
    <w:rsid w:val="002D0351"/>
    <w:rsid w:val="002D0899"/>
    <w:rsid w:val="002D0C03"/>
    <w:rsid w:val="002D1086"/>
    <w:rsid w:val="002D1529"/>
    <w:rsid w:val="002D1650"/>
    <w:rsid w:val="002D16E7"/>
    <w:rsid w:val="002D203E"/>
    <w:rsid w:val="002D2ABB"/>
    <w:rsid w:val="002D31C0"/>
    <w:rsid w:val="002D37EC"/>
    <w:rsid w:val="002D3881"/>
    <w:rsid w:val="002D38DE"/>
    <w:rsid w:val="002D3938"/>
    <w:rsid w:val="002D3A80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6029"/>
    <w:rsid w:val="002D61A3"/>
    <w:rsid w:val="002D636D"/>
    <w:rsid w:val="002D642F"/>
    <w:rsid w:val="002D67BD"/>
    <w:rsid w:val="002D67D0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2795"/>
    <w:rsid w:val="002E2DA4"/>
    <w:rsid w:val="002E3AC8"/>
    <w:rsid w:val="002E444F"/>
    <w:rsid w:val="002E472F"/>
    <w:rsid w:val="002E4C96"/>
    <w:rsid w:val="002E6483"/>
    <w:rsid w:val="002E650D"/>
    <w:rsid w:val="002E6C8B"/>
    <w:rsid w:val="002E6D8B"/>
    <w:rsid w:val="002E71E6"/>
    <w:rsid w:val="002E7DCC"/>
    <w:rsid w:val="002F010E"/>
    <w:rsid w:val="002F0361"/>
    <w:rsid w:val="002F06DB"/>
    <w:rsid w:val="002F0774"/>
    <w:rsid w:val="002F08C0"/>
    <w:rsid w:val="002F0CFF"/>
    <w:rsid w:val="002F0D9F"/>
    <w:rsid w:val="002F0EE8"/>
    <w:rsid w:val="002F15AE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D79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71B"/>
    <w:rsid w:val="002F67C0"/>
    <w:rsid w:val="002F6F1D"/>
    <w:rsid w:val="002F72C5"/>
    <w:rsid w:val="002F74B5"/>
    <w:rsid w:val="002F78CD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604"/>
    <w:rsid w:val="00302ACB"/>
    <w:rsid w:val="00302F1B"/>
    <w:rsid w:val="003030CD"/>
    <w:rsid w:val="00303224"/>
    <w:rsid w:val="003038DA"/>
    <w:rsid w:val="00303E58"/>
    <w:rsid w:val="003042F8"/>
    <w:rsid w:val="0030453A"/>
    <w:rsid w:val="00304739"/>
    <w:rsid w:val="00304850"/>
    <w:rsid w:val="00304A1D"/>
    <w:rsid w:val="00304C4D"/>
    <w:rsid w:val="00305120"/>
    <w:rsid w:val="003051B2"/>
    <w:rsid w:val="003058C6"/>
    <w:rsid w:val="00305989"/>
    <w:rsid w:val="00305C07"/>
    <w:rsid w:val="00305E25"/>
    <w:rsid w:val="0030605B"/>
    <w:rsid w:val="003065E5"/>
    <w:rsid w:val="00306DAF"/>
    <w:rsid w:val="00306ED3"/>
    <w:rsid w:val="00307012"/>
    <w:rsid w:val="003076CD"/>
    <w:rsid w:val="00307830"/>
    <w:rsid w:val="00307A28"/>
    <w:rsid w:val="00307B04"/>
    <w:rsid w:val="00307B09"/>
    <w:rsid w:val="003101B0"/>
    <w:rsid w:val="00310610"/>
    <w:rsid w:val="00310D51"/>
    <w:rsid w:val="00310D5F"/>
    <w:rsid w:val="00310E0F"/>
    <w:rsid w:val="00311340"/>
    <w:rsid w:val="003113B8"/>
    <w:rsid w:val="00311647"/>
    <w:rsid w:val="003117D6"/>
    <w:rsid w:val="0031187A"/>
    <w:rsid w:val="00311DD1"/>
    <w:rsid w:val="0031213C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50A9"/>
    <w:rsid w:val="00315100"/>
    <w:rsid w:val="003152CE"/>
    <w:rsid w:val="00315618"/>
    <w:rsid w:val="003158D9"/>
    <w:rsid w:val="00315B6B"/>
    <w:rsid w:val="003168FE"/>
    <w:rsid w:val="00317461"/>
    <w:rsid w:val="00317DC2"/>
    <w:rsid w:val="00317F62"/>
    <w:rsid w:val="0032076C"/>
    <w:rsid w:val="003207F9"/>
    <w:rsid w:val="003209CC"/>
    <w:rsid w:val="00320ECE"/>
    <w:rsid w:val="003214B2"/>
    <w:rsid w:val="00321BDB"/>
    <w:rsid w:val="00322382"/>
    <w:rsid w:val="003223B9"/>
    <w:rsid w:val="00322B9D"/>
    <w:rsid w:val="00323183"/>
    <w:rsid w:val="0032345E"/>
    <w:rsid w:val="00323773"/>
    <w:rsid w:val="00323B9C"/>
    <w:rsid w:val="00323BCB"/>
    <w:rsid w:val="00324055"/>
    <w:rsid w:val="0032418A"/>
    <w:rsid w:val="003251F9"/>
    <w:rsid w:val="00325690"/>
    <w:rsid w:val="00325708"/>
    <w:rsid w:val="00325B37"/>
    <w:rsid w:val="00325DCB"/>
    <w:rsid w:val="00325DF9"/>
    <w:rsid w:val="0032615E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307BA"/>
    <w:rsid w:val="003307E3"/>
    <w:rsid w:val="0033113E"/>
    <w:rsid w:val="00331205"/>
    <w:rsid w:val="00331564"/>
    <w:rsid w:val="00331BD1"/>
    <w:rsid w:val="00331C41"/>
    <w:rsid w:val="00331D1E"/>
    <w:rsid w:val="00331FDC"/>
    <w:rsid w:val="003325E4"/>
    <w:rsid w:val="00332B67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D90"/>
    <w:rsid w:val="00335E72"/>
    <w:rsid w:val="00336721"/>
    <w:rsid w:val="00336758"/>
    <w:rsid w:val="00336765"/>
    <w:rsid w:val="00337E17"/>
    <w:rsid w:val="0034055D"/>
    <w:rsid w:val="003409AE"/>
    <w:rsid w:val="00341592"/>
    <w:rsid w:val="0034188B"/>
    <w:rsid w:val="00341F49"/>
    <w:rsid w:val="00342234"/>
    <w:rsid w:val="003424EC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FA9"/>
    <w:rsid w:val="00344FAB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601DC"/>
    <w:rsid w:val="0036080B"/>
    <w:rsid w:val="00360822"/>
    <w:rsid w:val="0036086B"/>
    <w:rsid w:val="00360B8D"/>
    <w:rsid w:val="00360E6F"/>
    <w:rsid w:val="00360F4E"/>
    <w:rsid w:val="00361297"/>
    <w:rsid w:val="00361358"/>
    <w:rsid w:val="0036154E"/>
    <w:rsid w:val="00361578"/>
    <w:rsid w:val="00361841"/>
    <w:rsid w:val="003619DF"/>
    <w:rsid w:val="00362060"/>
    <w:rsid w:val="00362CD2"/>
    <w:rsid w:val="00362DD7"/>
    <w:rsid w:val="00363003"/>
    <w:rsid w:val="00364204"/>
    <w:rsid w:val="00365285"/>
    <w:rsid w:val="00365996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D09"/>
    <w:rsid w:val="00375D28"/>
    <w:rsid w:val="00376246"/>
    <w:rsid w:val="0037630B"/>
    <w:rsid w:val="0037659F"/>
    <w:rsid w:val="003768AB"/>
    <w:rsid w:val="00376E3A"/>
    <w:rsid w:val="0037746B"/>
    <w:rsid w:val="003776E6"/>
    <w:rsid w:val="00377CC4"/>
    <w:rsid w:val="0038017F"/>
    <w:rsid w:val="003805CC"/>
    <w:rsid w:val="0038064B"/>
    <w:rsid w:val="00381126"/>
    <w:rsid w:val="0038156F"/>
    <w:rsid w:val="003815DA"/>
    <w:rsid w:val="0038167F"/>
    <w:rsid w:val="003818A8"/>
    <w:rsid w:val="003819E7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DF"/>
    <w:rsid w:val="00383BAD"/>
    <w:rsid w:val="00383F69"/>
    <w:rsid w:val="003840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B7B"/>
    <w:rsid w:val="00392E0C"/>
    <w:rsid w:val="00393193"/>
    <w:rsid w:val="00393275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A4"/>
    <w:rsid w:val="00396188"/>
    <w:rsid w:val="00396522"/>
    <w:rsid w:val="003968D0"/>
    <w:rsid w:val="00396CA3"/>
    <w:rsid w:val="0039702A"/>
    <w:rsid w:val="0039708F"/>
    <w:rsid w:val="0039715E"/>
    <w:rsid w:val="0039717E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C77"/>
    <w:rsid w:val="003A1DAF"/>
    <w:rsid w:val="003A1FFB"/>
    <w:rsid w:val="003A24E7"/>
    <w:rsid w:val="003A2547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7B1"/>
    <w:rsid w:val="003A5826"/>
    <w:rsid w:val="003A5840"/>
    <w:rsid w:val="003A6296"/>
    <w:rsid w:val="003A6A6B"/>
    <w:rsid w:val="003A6C60"/>
    <w:rsid w:val="003A6D72"/>
    <w:rsid w:val="003A6E65"/>
    <w:rsid w:val="003A700F"/>
    <w:rsid w:val="003A7932"/>
    <w:rsid w:val="003A7AA2"/>
    <w:rsid w:val="003A7F18"/>
    <w:rsid w:val="003B01A2"/>
    <w:rsid w:val="003B01FE"/>
    <w:rsid w:val="003B03DC"/>
    <w:rsid w:val="003B0D8B"/>
    <w:rsid w:val="003B14DD"/>
    <w:rsid w:val="003B16E0"/>
    <w:rsid w:val="003B1810"/>
    <w:rsid w:val="003B1BFA"/>
    <w:rsid w:val="003B23F1"/>
    <w:rsid w:val="003B2AF6"/>
    <w:rsid w:val="003B2C22"/>
    <w:rsid w:val="003B2C96"/>
    <w:rsid w:val="003B2DA1"/>
    <w:rsid w:val="003B2EF9"/>
    <w:rsid w:val="003B2F1E"/>
    <w:rsid w:val="003B39C6"/>
    <w:rsid w:val="003B3A47"/>
    <w:rsid w:val="003B42A6"/>
    <w:rsid w:val="003B42F1"/>
    <w:rsid w:val="003B4791"/>
    <w:rsid w:val="003B4837"/>
    <w:rsid w:val="003B4981"/>
    <w:rsid w:val="003B507D"/>
    <w:rsid w:val="003B5838"/>
    <w:rsid w:val="003B5B40"/>
    <w:rsid w:val="003B5EAD"/>
    <w:rsid w:val="003B62AC"/>
    <w:rsid w:val="003B646D"/>
    <w:rsid w:val="003B6570"/>
    <w:rsid w:val="003B760D"/>
    <w:rsid w:val="003B7710"/>
    <w:rsid w:val="003B78E4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30CB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B79"/>
    <w:rsid w:val="003C5E30"/>
    <w:rsid w:val="003C676F"/>
    <w:rsid w:val="003C6E78"/>
    <w:rsid w:val="003C7176"/>
    <w:rsid w:val="003C734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F6C"/>
    <w:rsid w:val="003D2193"/>
    <w:rsid w:val="003D23A6"/>
    <w:rsid w:val="003D2422"/>
    <w:rsid w:val="003D3708"/>
    <w:rsid w:val="003D38EB"/>
    <w:rsid w:val="003D4953"/>
    <w:rsid w:val="003D4D57"/>
    <w:rsid w:val="003D4DC6"/>
    <w:rsid w:val="003D576F"/>
    <w:rsid w:val="003D59EC"/>
    <w:rsid w:val="003D5C4E"/>
    <w:rsid w:val="003D618B"/>
    <w:rsid w:val="003D6289"/>
    <w:rsid w:val="003D6D64"/>
    <w:rsid w:val="003D6D9A"/>
    <w:rsid w:val="003D6E75"/>
    <w:rsid w:val="003D70DB"/>
    <w:rsid w:val="003D7441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F2A"/>
    <w:rsid w:val="003E2F74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933"/>
    <w:rsid w:val="003E5DBB"/>
    <w:rsid w:val="003E5F40"/>
    <w:rsid w:val="003E601F"/>
    <w:rsid w:val="003E60B1"/>
    <w:rsid w:val="003E632F"/>
    <w:rsid w:val="003E68B8"/>
    <w:rsid w:val="003E6B47"/>
    <w:rsid w:val="003E6D58"/>
    <w:rsid w:val="003E6DAF"/>
    <w:rsid w:val="003E6EE4"/>
    <w:rsid w:val="003E74A7"/>
    <w:rsid w:val="003E7AF6"/>
    <w:rsid w:val="003E7B84"/>
    <w:rsid w:val="003E7D0B"/>
    <w:rsid w:val="003E7E59"/>
    <w:rsid w:val="003E7EBA"/>
    <w:rsid w:val="003E7FEB"/>
    <w:rsid w:val="003F0953"/>
    <w:rsid w:val="003F0F16"/>
    <w:rsid w:val="003F16F3"/>
    <w:rsid w:val="003F1743"/>
    <w:rsid w:val="003F1CBD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255"/>
    <w:rsid w:val="003F533A"/>
    <w:rsid w:val="003F546F"/>
    <w:rsid w:val="003F562C"/>
    <w:rsid w:val="003F567E"/>
    <w:rsid w:val="003F5958"/>
    <w:rsid w:val="003F59E1"/>
    <w:rsid w:val="003F5A3A"/>
    <w:rsid w:val="003F5A90"/>
    <w:rsid w:val="003F5CF3"/>
    <w:rsid w:val="003F6117"/>
    <w:rsid w:val="003F65E3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40049A"/>
    <w:rsid w:val="00400598"/>
    <w:rsid w:val="004007FA"/>
    <w:rsid w:val="00400998"/>
    <w:rsid w:val="00401066"/>
    <w:rsid w:val="00401141"/>
    <w:rsid w:val="00401508"/>
    <w:rsid w:val="00401692"/>
    <w:rsid w:val="004018B5"/>
    <w:rsid w:val="00401B02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4246"/>
    <w:rsid w:val="004043F0"/>
    <w:rsid w:val="004046B5"/>
    <w:rsid w:val="00404ACB"/>
    <w:rsid w:val="00404D0B"/>
    <w:rsid w:val="00405115"/>
    <w:rsid w:val="00405B64"/>
    <w:rsid w:val="00405D83"/>
    <w:rsid w:val="00405DC1"/>
    <w:rsid w:val="004060C4"/>
    <w:rsid w:val="004067AD"/>
    <w:rsid w:val="00406974"/>
    <w:rsid w:val="00406CB7"/>
    <w:rsid w:val="00406E77"/>
    <w:rsid w:val="00407677"/>
    <w:rsid w:val="00407B7F"/>
    <w:rsid w:val="00407FC7"/>
    <w:rsid w:val="00410054"/>
    <w:rsid w:val="0041039A"/>
    <w:rsid w:val="00410470"/>
    <w:rsid w:val="00410889"/>
    <w:rsid w:val="004111FE"/>
    <w:rsid w:val="004123D7"/>
    <w:rsid w:val="0041248E"/>
    <w:rsid w:val="004124C2"/>
    <w:rsid w:val="00413300"/>
    <w:rsid w:val="0041330B"/>
    <w:rsid w:val="00413778"/>
    <w:rsid w:val="004139EA"/>
    <w:rsid w:val="0041402E"/>
    <w:rsid w:val="00414414"/>
    <w:rsid w:val="00414629"/>
    <w:rsid w:val="00414755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6081"/>
    <w:rsid w:val="004166B2"/>
    <w:rsid w:val="00416AF9"/>
    <w:rsid w:val="00416D70"/>
    <w:rsid w:val="00417068"/>
    <w:rsid w:val="004175C8"/>
    <w:rsid w:val="00417722"/>
    <w:rsid w:val="00417E35"/>
    <w:rsid w:val="00417F94"/>
    <w:rsid w:val="0042036B"/>
    <w:rsid w:val="00420719"/>
    <w:rsid w:val="00420F76"/>
    <w:rsid w:val="00420FF9"/>
    <w:rsid w:val="00421051"/>
    <w:rsid w:val="00421301"/>
    <w:rsid w:val="004215D2"/>
    <w:rsid w:val="004216A0"/>
    <w:rsid w:val="00421992"/>
    <w:rsid w:val="004219D7"/>
    <w:rsid w:val="00421C11"/>
    <w:rsid w:val="00421C52"/>
    <w:rsid w:val="00421D46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793"/>
    <w:rsid w:val="00425C5B"/>
    <w:rsid w:val="00425D2E"/>
    <w:rsid w:val="00425E7F"/>
    <w:rsid w:val="00426350"/>
    <w:rsid w:val="00426400"/>
    <w:rsid w:val="004269B1"/>
    <w:rsid w:val="00427215"/>
    <w:rsid w:val="00427223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C3D"/>
    <w:rsid w:val="00437E67"/>
    <w:rsid w:val="00440048"/>
    <w:rsid w:val="00440701"/>
    <w:rsid w:val="00440B6D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B35"/>
    <w:rsid w:val="00443E11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4C8"/>
    <w:rsid w:val="00446932"/>
    <w:rsid w:val="00446AFC"/>
    <w:rsid w:val="0044753F"/>
    <w:rsid w:val="00447702"/>
    <w:rsid w:val="00447AE3"/>
    <w:rsid w:val="004506B3"/>
    <w:rsid w:val="00450822"/>
    <w:rsid w:val="004508B1"/>
    <w:rsid w:val="00450A9D"/>
    <w:rsid w:val="0045112A"/>
    <w:rsid w:val="004520E1"/>
    <w:rsid w:val="00452105"/>
    <w:rsid w:val="00452C2C"/>
    <w:rsid w:val="0045304C"/>
    <w:rsid w:val="004532B0"/>
    <w:rsid w:val="00453C12"/>
    <w:rsid w:val="00453E12"/>
    <w:rsid w:val="00453F7C"/>
    <w:rsid w:val="00454BB6"/>
    <w:rsid w:val="00454C81"/>
    <w:rsid w:val="0045543C"/>
    <w:rsid w:val="0045547B"/>
    <w:rsid w:val="00455A9B"/>
    <w:rsid w:val="00455AEA"/>
    <w:rsid w:val="00455BCB"/>
    <w:rsid w:val="00455F49"/>
    <w:rsid w:val="0045612B"/>
    <w:rsid w:val="00456226"/>
    <w:rsid w:val="0045666F"/>
    <w:rsid w:val="00456790"/>
    <w:rsid w:val="004567B5"/>
    <w:rsid w:val="00457081"/>
    <w:rsid w:val="00457161"/>
    <w:rsid w:val="00457797"/>
    <w:rsid w:val="004578F4"/>
    <w:rsid w:val="00457AFE"/>
    <w:rsid w:val="00460436"/>
    <w:rsid w:val="00460489"/>
    <w:rsid w:val="004604B9"/>
    <w:rsid w:val="004604C2"/>
    <w:rsid w:val="00460871"/>
    <w:rsid w:val="004608D6"/>
    <w:rsid w:val="00460BD9"/>
    <w:rsid w:val="00460C03"/>
    <w:rsid w:val="00460C19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B6A"/>
    <w:rsid w:val="00462B7E"/>
    <w:rsid w:val="00462D4E"/>
    <w:rsid w:val="004635EC"/>
    <w:rsid w:val="00463F78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67A"/>
    <w:rsid w:val="00472129"/>
    <w:rsid w:val="00472774"/>
    <w:rsid w:val="00472CC2"/>
    <w:rsid w:val="00472D7F"/>
    <w:rsid w:val="00472EC4"/>
    <w:rsid w:val="00473101"/>
    <w:rsid w:val="004737C9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E"/>
    <w:rsid w:val="00475A6B"/>
    <w:rsid w:val="00475D5B"/>
    <w:rsid w:val="00476095"/>
    <w:rsid w:val="004760A3"/>
    <w:rsid w:val="00476324"/>
    <w:rsid w:val="00476920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D74"/>
    <w:rsid w:val="00480A97"/>
    <w:rsid w:val="00480BD3"/>
    <w:rsid w:val="0048127A"/>
    <w:rsid w:val="004812A2"/>
    <w:rsid w:val="004813E4"/>
    <w:rsid w:val="0048149C"/>
    <w:rsid w:val="004818EF"/>
    <w:rsid w:val="0048267E"/>
    <w:rsid w:val="00482F04"/>
    <w:rsid w:val="00482F76"/>
    <w:rsid w:val="0048334E"/>
    <w:rsid w:val="00483495"/>
    <w:rsid w:val="00483837"/>
    <w:rsid w:val="00483AC1"/>
    <w:rsid w:val="00483F88"/>
    <w:rsid w:val="00484245"/>
    <w:rsid w:val="00484275"/>
    <w:rsid w:val="004845F7"/>
    <w:rsid w:val="00484C0E"/>
    <w:rsid w:val="0048549B"/>
    <w:rsid w:val="004854DA"/>
    <w:rsid w:val="00485587"/>
    <w:rsid w:val="004855BC"/>
    <w:rsid w:val="0048574A"/>
    <w:rsid w:val="00485FEE"/>
    <w:rsid w:val="0048605F"/>
    <w:rsid w:val="004864E9"/>
    <w:rsid w:val="00486A94"/>
    <w:rsid w:val="00486AED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13F"/>
    <w:rsid w:val="004A16D2"/>
    <w:rsid w:val="004A18EF"/>
    <w:rsid w:val="004A1AA7"/>
    <w:rsid w:val="004A1DA9"/>
    <w:rsid w:val="004A2142"/>
    <w:rsid w:val="004A2A30"/>
    <w:rsid w:val="004A2B1E"/>
    <w:rsid w:val="004A2B85"/>
    <w:rsid w:val="004A2D51"/>
    <w:rsid w:val="004A2E69"/>
    <w:rsid w:val="004A2EA2"/>
    <w:rsid w:val="004A35C6"/>
    <w:rsid w:val="004A384E"/>
    <w:rsid w:val="004A3F1D"/>
    <w:rsid w:val="004A4444"/>
    <w:rsid w:val="004A44A7"/>
    <w:rsid w:val="004A48A6"/>
    <w:rsid w:val="004A490A"/>
    <w:rsid w:val="004A4AA3"/>
    <w:rsid w:val="004A4CF9"/>
    <w:rsid w:val="004A4DA6"/>
    <w:rsid w:val="004A4DBB"/>
    <w:rsid w:val="004A52CD"/>
    <w:rsid w:val="004A561A"/>
    <w:rsid w:val="004A56B4"/>
    <w:rsid w:val="004A5919"/>
    <w:rsid w:val="004A5CC5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798"/>
    <w:rsid w:val="004B1C9A"/>
    <w:rsid w:val="004B1D24"/>
    <w:rsid w:val="004B1E8A"/>
    <w:rsid w:val="004B2063"/>
    <w:rsid w:val="004B226C"/>
    <w:rsid w:val="004B27B8"/>
    <w:rsid w:val="004B28EB"/>
    <w:rsid w:val="004B2FF0"/>
    <w:rsid w:val="004B32B4"/>
    <w:rsid w:val="004B33C8"/>
    <w:rsid w:val="004B383D"/>
    <w:rsid w:val="004B39B5"/>
    <w:rsid w:val="004B3D62"/>
    <w:rsid w:val="004B3D8C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F76"/>
    <w:rsid w:val="004B70A1"/>
    <w:rsid w:val="004B7188"/>
    <w:rsid w:val="004B7277"/>
    <w:rsid w:val="004B765C"/>
    <w:rsid w:val="004B7794"/>
    <w:rsid w:val="004C04F8"/>
    <w:rsid w:val="004C0B43"/>
    <w:rsid w:val="004C0CFC"/>
    <w:rsid w:val="004C0D8D"/>
    <w:rsid w:val="004C0E2E"/>
    <w:rsid w:val="004C14B8"/>
    <w:rsid w:val="004C1A57"/>
    <w:rsid w:val="004C1CAD"/>
    <w:rsid w:val="004C1F35"/>
    <w:rsid w:val="004C2B0E"/>
    <w:rsid w:val="004C339C"/>
    <w:rsid w:val="004C34CB"/>
    <w:rsid w:val="004C36D7"/>
    <w:rsid w:val="004C3763"/>
    <w:rsid w:val="004C3BFF"/>
    <w:rsid w:val="004C3E4D"/>
    <w:rsid w:val="004C3F86"/>
    <w:rsid w:val="004C4035"/>
    <w:rsid w:val="004C455E"/>
    <w:rsid w:val="004C4B1F"/>
    <w:rsid w:val="004C4C2F"/>
    <w:rsid w:val="004C4C7C"/>
    <w:rsid w:val="004C4D72"/>
    <w:rsid w:val="004C4F33"/>
    <w:rsid w:val="004C513B"/>
    <w:rsid w:val="004C5A56"/>
    <w:rsid w:val="004C5A84"/>
    <w:rsid w:val="004C5B0A"/>
    <w:rsid w:val="004C5FC5"/>
    <w:rsid w:val="004C60D9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BE3"/>
    <w:rsid w:val="004D1BF1"/>
    <w:rsid w:val="004D1E1C"/>
    <w:rsid w:val="004D1FD1"/>
    <w:rsid w:val="004D2760"/>
    <w:rsid w:val="004D27FF"/>
    <w:rsid w:val="004D2895"/>
    <w:rsid w:val="004D2AE9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A75"/>
    <w:rsid w:val="004E6B6A"/>
    <w:rsid w:val="004E6E0A"/>
    <w:rsid w:val="004E7252"/>
    <w:rsid w:val="004E72C0"/>
    <w:rsid w:val="004E7B53"/>
    <w:rsid w:val="004F053A"/>
    <w:rsid w:val="004F0BBF"/>
    <w:rsid w:val="004F0BE6"/>
    <w:rsid w:val="004F0D95"/>
    <w:rsid w:val="004F1A6C"/>
    <w:rsid w:val="004F1B1D"/>
    <w:rsid w:val="004F1EE0"/>
    <w:rsid w:val="004F1F05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729"/>
    <w:rsid w:val="004F482B"/>
    <w:rsid w:val="004F4E6D"/>
    <w:rsid w:val="004F563E"/>
    <w:rsid w:val="004F63F5"/>
    <w:rsid w:val="004F64DA"/>
    <w:rsid w:val="004F704E"/>
    <w:rsid w:val="004F704F"/>
    <w:rsid w:val="004F71AB"/>
    <w:rsid w:val="00500139"/>
    <w:rsid w:val="0050077B"/>
    <w:rsid w:val="00500962"/>
    <w:rsid w:val="00500A50"/>
    <w:rsid w:val="00500A5E"/>
    <w:rsid w:val="00500C81"/>
    <w:rsid w:val="00500C9A"/>
    <w:rsid w:val="00500D4B"/>
    <w:rsid w:val="00500FAC"/>
    <w:rsid w:val="00500FEA"/>
    <w:rsid w:val="00501F22"/>
    <w:rsid w:val="00502724"/>
    <w:rsid w:val="0050286C"/>
    <w:rsid w:val="00502C20"/>
    <w:rsid w:val="00502C79"/>
    <w:rsid w:val="00503285"/>
    <w:rsid w:val="00503E39"/>
    <w:rsid w:val="00504045"/>
    <w:rsid w:val="0050419E"/>
    <w:rsid w:val="0050468F"/>
    <w:rsid w:val="00504E3A"/>
    <w:rsid w:val="00504E8F"/>
    <w:rsid w:val="00504FAF"/>
    <w:rsid w:val="005050EF"/>
    <w:rsid w:val="00505139"/>
    <w:rsid w:val="0050557D"/>
    <w:rsid w:val="00505781"/>
    <w:rsid w:val="00505AAE"/>
    <w:rsid w:val="00505D8A"/>
    <w:rsid w:val="00505FC6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B12"/>
    <w:rsid w:val="00510B4D"/>
    <w:rsid w:val="00510CD0"/>
    <w:rsid w:val="005114EF"/>
    <w:rsid w:val="005117D9"/>
    <w:rsid w:val="00511838"/>
    <w:rsid w:val="00511E93"/>
    <w:rsid w:val="00511E99"/>
    <w:rsid w:val="0051270C"/>
    <w:rsid w:val="0051274C"/>
    <w:rsid w:val="00512793"/>
    <w:rsid w:val="005129B6"/>
    <w:rsid w:val="00512C44"/>
    <w:rsid w:val="00512D2C"/>
    <w:rsid w:val="00513B6B"/>
    <w:rsid w:val="00513D21"/>
    <w:rsid w:val="00513F72"/>
    <w:rsid w:val="005142C1"/>
    <w:rsid w:val="00514A17"/>
    <w:rsid w:val="00514B24"/>
    <w:rsid w:val="00514B8A"/>
    <w:rsid w:val="00514D8C"/>
    <w:rsid w:val="00514DD7"/>
    <w:rsid w:val="00515207"/>
    <w:rsid w:val="005152DD"/>
    <w:rsid w:val="00515586"/>
    <w:rsid w:val="005155C9"/>
    <w:rsid w:val="00515FE9"/>
    <w:rsid w:val="005160CB"/>
    <w:rsid w:val="005163EC"/>
    <w:rsid w:val="00516ACC"/>
    <w:rsid w:val="00517208"/>
    <w:rsid w:val="005177EC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717"/>
    <w:rsid w:val="00522889"/>
    <w:rsid w:val="00522D01"/>
    <w:rsid w:val="00522F35"/>
    <w:rsid w:val="00522F97"/>
    <w:rsid w:val="0052310C"/>
    <w:rsid w:val="005233FC"/>
    <w:rsid w:val="005234B1"/>
    <w:rsid w:val="00523983"/>
    <w:rsid w:val="00523FE6"/>
    <w:rsid w:val="005244A2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B6B"/>
    <w:rsid w:val="005302A0"/>
    <w:rsid w:val="00530763"/>
    <w:rsid w:val="00530ACD"/>
    <w:rsid w:val="00530B1C"/>
    <w:rsid w:val="00530C58"/>
    <w:rsid w:val="00530CEB"/>
    <w:rsid w:val="0053102E"/>
    <w:rsid w:val="005313D3"/>
    <w:rsid w:val="0053187E"/>
    <w:rsid w:val="00531EEF"/>
    <w:rsid w:val="005324DA"/>
    <w:rsid w:val="0053263F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4013B"/>
    <w:rsid w:val="00540391"/>
    <w:rsid w:val="0054053B"/>
    <w:rsid w:val="005405AB"/>
    <w:rsid w:val="0054060D"/>
    <w:rsid w:val="0054073C"/>
    <w:rsid w:val="00540AF3"/>
    <w:rsid w:val="00540C33"/>
    <w:rsid w:val="00540EC9"/>
    <w:rsid w:val="0054103F"/>
    <w:rsid w:val="005413F5"/>
    <w:rsid w:val="005416C2"/>
    <w:rsid w:val="00541F47"/>
    <w:rsid w:val="00542269"/>
    <w:rsid w:val="00542392"/>
    <w:rsid w:val="00542638"/>
    <w:rsid w:val="00542971"/>
    <w:rsid w:val="00542AC9"/>
    <w:rsid w:val="00542FCA"/>
    <w:rsid w:val="00543139"/>
    <w:rsid w:val="005434CF"/>
    <w:rsid w:val="0054357B"/>
    <w:rsid w:val="00543736"/>
    <w:rsid w:val="005439F6"/>
    <w:rsid w:val="00544034"/>
    <w:rsid w:val="00544241"/>
    <w:rsid w:val="005446BF"/>
    <w:rsid w:val="00544972"/>
    <w:rsid w:val="005449CF"/>
    <w:rsid w:val="00544AC3"/>
    <w:rsid w:val="00545211"/>
    <w:rsid w:val="0054541E"/>
    <w:rsid w:val="00545751"/>
    <w:rsid w:val="00545B37"/>
    <w:rsid w:val="00545CE4"/>
    <w:rsid w:val="00545D2D"/>
    <w:rsid w:val="00545D9F"/>
    <w:rsid w:val="00546027"/>
    <w:rsid w:val="0054636B"/>
    <w:rsid w:val="0054636C"/>
    <w:rsid w:val="005469C9"/>
    <w:rsid w:val="005469EB"/>
    <w:rsid w:val="005469F1"/>
    <w:rsid w:val="00546A9D"/>
    <w:rsid w:val="00546B56"/>
    <w:rsid w:val="00546B7E"/>
    <w:rsid w:val="00546CBE"/>
    <w:rsid w:val="00546E50"/>
    <w:rsid w:val="0054705F"/>
    <w:rsid w:val="00547084"/>
    <w:rsid w:val="005473C3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A2B"/>
    <w:rsid w:val="00556F8F"/>
    <w:rsid w:val="00557975"/>
    <w:rsid w:val="00557A8C"/>
    <w:rsid w:val="00560375"/>
    <w:rsid w:val="005606C7"/>
    <w:rsid w:val="0056091F"/>
    <w:rsid w:val="00560EA1"/>
    <w:rsid w:val="00560FE1"/>
    <w:rsid w:val="0056137B"/>
    <w:rsid w:val="005619B7"/>
    <w:rsid w:val="00561E4C"/>
    <w:rsid w:val="005623DA"/>
    <w:rsid w:val="00562F3C"/>
    <w:rsid w:val="005633E1"/>
    <w:rsid w:val="00563AF9"/>
    <w:rsid w:val="005643E4"/>
    <w:rsid w:val="00564EF3"/>
    <w:rsid w:val="00565016"/>
    <w:rsid w:val="005651B2"/>
    <w:rsid w:val="005651D8"/>
    <w:rsid w:val="00565233"/>
    <w:rsid w:val="0056527D"/>
    <w:rsid w:val="0056535E"/>
    <w:rsid w:val="00565780"/>
    <w:rsid w:val="00565CCA"/>
    <w:rsid w:val="00565CCE"/>
    <w:rsid w:val="00565CFA"/>
    <w:rsid w:val="005662D1"/>
    <w:rsid w:val="00566503"/>
    <w:rsid w:val="00566CA1"/>
    <w:rsid w:val="00566D72"/>
    <w:rsid w:val="00566E1D"/>
    <w:rsid w:val="00566EAC"/>
    <w:rsid w:val="005672B2"/>
    <w:rsid w:val="005674FA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302B"/>
    <w:rsid w:val="005730A1"/>
    <w:rsid w:val="00573298"/>
    <w:rsid w:val="0057350C"/>
    <w:rsid w:val="00573A77"/>
    <w:rsid w:val="00573AF0"/>
    <w:rsid w:val="005744D2"/>
    <w:rsid w:val="00575062"/>
    <w:rsid w:val="0057554C"/>
    <w:rsid w:val="00575569"/>
    <w:rsid w:val="005756DE"/>
    <w:rsid w:val="00575739"/>
    <w:rsid w:val="00575A8F"/>
    <w:rsid w:val="005760C1"/>
    <w:rsid w:val="00576AB2"/>
    <w:rsid w:val="00576C5D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314"/>
    <w:rsid w:val="00583A6E"/>
    <w:rsid w:val="00583EA3"/>
    <w:rsid w:val="00583F0F"/>
    <w:rsid w:val="00583FDE"/>
    <w:rsid w:val="005840AB"/>
    <w:rsid w:val="005841BE"/>
    <w:rsid w:val="00584C3A"/>
    <w:rsid w:val="0058535D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D54"/>
    <w:rsid w:val="00590355"/>
    <w:rsid w:val="005904DA"/>
    <w:rsid w:val="00590504"/>
    <w:rsid w:val="00590755"/>
    <w:rsid w:val="00590827"/>
    <w:rsid w:val="00590AC0"/>
    <w:rsid w:val="005915BA"/>
    <w:rsid w:val="005916D7"/>
    <w:rsid w:val="005917D0"/>
    <w:rsid w:val="00591A9A"/>
    <w:rsid w:val="00591C56"/>
    <w:rsid w:val="00592478"/>
    <w:rsid w:val="0059269F"/>
    <w:rsid w:val="005927F6"/>
    <w:rsid w:val="00592941"/>
    <w:rsid w:val="00592FF4"/>
    <w:rsid w:val="0059358E"/>
    <w:rsid w:val="0059415A"/>
    <w:rsid w:val="00594426"/>
    <w:rsid w:val="00594688"/>
    <w:rsid w:val="00594AFA"/>
    <w:rsid w:val="00594BD0"/>
    <w:rsid w:val="00594C79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281"/>
    <w:rsid w:val="005A4573"/>
    <w:rsid w:val="005A4AE3"/>
    <w:rsid w:val="005A4B93"/>
    <w:rsid w:val="005A4F75"/>
    <w:rsid w:val="005A4FAA"/>
    <w:rsid w:val="005A54AF"/>
    <w:rsid w:val="005A59EA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FA"/>
    <w:rsid w:val="005B007D"/>
    <w:rsid w:val="005B0288"/>
    <w:rsid w:val="005B03A2"/>
    <w:rsid w:val="005B0542"/>
    <w:rsid w:val="005B073A"/>
    <w:rsid w:val="005B0E7C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D5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4BF"/>
    <w:rsid w:val="005C0598"/>
    <w:rsid w:val="005C0900"/>
    <w:rsid w:val="005C0E23"/>
    <w:rsid w:val="005C13CE"/>
    <w:rsid w:val="005C1603"/>
    <w:rsid w:val="005C1668"/>
    <w:rsid w:val="005C1CC7"/>
    <w:rsid w:val="005C1E0A"/>
    <w:rsid w:val="005C22E5"/>
    <w:rsid w:val="005C246D"/>
    <w:rsid w:val="005C24D8"/>
    <w:rsid w:val="005C2500"/>
    <w:rsid w:val="005C251C"/>
    <w:rsid w:val="005C2564"/>
    <w:rsid w:val="005C2832"/>
    <w:rsid w:val="005C298B"/>
    <w:rsid w:val="005C29ED"/>
    <w:rsid w:val="005C2FDE"/>
    <w:rsid w:val="005C3064"/>
    <w:rsid w:val="005C3357"/>
    <w:rsid w:val="005C3675"/>
    <w:rsid w:val="005C39D9"/>
    <w:rsid w:val="005C39E7"/>
    <w:rsid w:val="005C3E83"/>
    <w:rsid w:val="005C4254"/>
    <w:rsid w:val="005C4401"/>
    <w:rsid w:val="005C448F"/>
    <w:rsid w:val="005C4579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D09"/>
    <w:rsid w:val="005D02D5"/>
    <w:rsid w:val="005D093A"/>
    <w:rsid w:val="005D0AB7"/>
    <w:rsid w:val="005D0AEE"/>
    <w:rsid w:val="005D0B37"/>
    <w:rsid w:val="005D0D88"/>
    <w:rsid w:val="005D1158"/>
    <w:rsid w:val="005D1235"/>
    <w:rsid w:val="005D17C7"/>
    <w:rsid w:val="005D19CF"/>
    <w:rsid w:val="005D1F0A"/>
    <w:rsid w:val="005D2181"/>
    <w:rsid w:val="005D2345"/>
    <w:rsid w:val="005D27A5"/>
    <w:rsid w:val="005D2D16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12CF"/>
    <w:rsid w:val="005E1997"/>
    <w:rsid w:val="005E19F4"/>
    <w:rsid w:val="005E1C16"/>
    <w:rsid w:val="005E1DA1"/>
    <w:rsid w:val="005E203E"/>
    <w:rsid w:val="005E253A"/>
    <w:rsid w:val="005E2949"/>
    <w:rsid w:val="005E29F8"/>
    <w:rsid w:val="005E2FFC"/>
    <w:rsid w:val="005E30EB"/>
    <w:rsid w:val="005E3260"/>
    <w:rsid w:val="005E33D6"/>
    <w:rsid w:val="005E3626"/>
    <w:rsid w:val="005E3CBC"/>
    <w:rsid w:val="005E3DC2"/>
    <w:rsid w:val="005E3F0F"/>
    <w:rsid w:val="005E4206"/>
    <w:rsid w:val="005E43C9"/>
    <w:rsid w:val="005E44CE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A7"/>
    <w:rsid w:val="005F2B4E"/>
    <w:rsid w:val="005F2EC3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B7"/>
    <w:rsid w:val="006021C5"/>
    <w:rsid w:val="0060242F"/>
    <w:rsid w:val="00602F6B"/>
    <w:rsid w:val="00602F7C"/>
    <w:rsid w:val="00603046"/>
    <w:rsid w:val="0060328F"/>
    <w:rsid w:val="00603A65"/>
    <w:rsid w:val="00603AD2"/>
    <w:rsid w:val="006041CB"/>
    <w:rsid w:val="00604260"/>
    <w:rsid w:val="006044B2"/>
    <w:rsid w:val="006046A6"/>
    <w:rsid w:val="00604805"/>
    <w:rsid w:val="00604E88"/>
    <w:rsid w:val="006054A2"/>
    <w:rsid w:val="0060578C"/>
    <w:rsid w:val="00605A75"/>
    <w:rsid w:val="00605B2D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644"/>
    <w:rsid w:val="00611B05"/>
    <w:rsid w:val="00611BE4"/>
    <w:rsid w:val="00611C2C"/>
    <w:rsid w:val="00611FF0"/>
    <w:rsid w:val="00612022"/>
    <w:rsid w:val="006124AD"/>
    <w:rsid w:val="00612E0B"/>
    <w:rsid w:val="00612F23"/>
    <w:rsid w:val="006134E9"/>
    <w:rsid w:val="00613AA8"/>
    <w:rsid w:val="00613AEF"/>
    <w:rsid w:val="00613DA8"/>
    <w:rsid w:val="00614251"/>
    <w:rsid w:val="00614554"/>
    <w:rsid w:val="00614634"/>
    <w:rsid w:val="00614ACC"/>
    <w:rsid w:val="00614C79"/>
    <w:rsid w:val="00614C7F"/>
    <w:rsid w:val="00615258"/>
    <w:rsid w:val="00615395"/>
    <w:rsid w:val="00615621"/>
    <w:rsid w:val="00615797"/>
    <w:rsid w:val="006159BF"/>
    <w:rsid w:val="00615B7F"/>
    <w:rsid w:val="006165AD"/>
    <w:rsid w:val="00616834"/>
    <w:rsid w:val="00616B22"/>
    <w:rsid w:val="00616CD8"/>
    <w:rsid w:val="006209B1"/>
    <w:rsid w:val="00620A24"/>
    <w:rsid w:val="006211E7"/>
    <w:rsid w:val="00621230"/>
    <w:rsid w:val="00621725"/>
    <w:rsid w:val="00621EA8"/>
    <w:rsid w:val="0062200D"/>
    <w:rsid w:val="0062216C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52E"/>
    <w:rsid w:val="006307F2"/>
    <w:rsid w:val="00630FDF"/>
    <w:rsid w:val="00630FF4"/>
    <w:rsid w:val="006310DA"/>
    <w:rsid w:val="00631302"/>
    <w:rsid w:val="0063134B"/>
    <w:rsid w:val="00631B0C"/>
    <w:rsid w:val="00631E5E"/>
    <w:rsid w:val="006320BF"/>
    <w:rsid w:val="00632271"/>
    <w:rsid w:val="006324F2"/>
    <w:rsid w:val="006328F7"/>
    <w:rsid w:val="00632A21"/>
    <w:rsid w:val="00632D8A"/>
    <w:rsid w:val="00632F40"/>
    <w:rsid w:val="00632F85"/>
    <w:rsid w:val="006336A5"/>
    <w:rsid w:val="006336CC"/>
    <w:rsid w:val="00633858"/>
    <w:rsid w:val="006339A1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63EB"/>
    <w:rsid w:val="00636C4C"/>
    <w:rsid w:val="00637341"/>
    <w:rsid w:val="0063773C"/>
    <w:rsid w:val="006378A6"/>
    <w:rsid w:val="006378D9"/>
    <w:rsid w:val="00640004"/>
    <w:rsid w:val="0064007A"/>
    <w:rsid w:val="006406A2"/>
    <w:rsid w:val="00640722"/>
    <w:rsid w:val="006409D3"/>
    <w:rsid w:val="00640D79"/>
    <w:rsid w:val="00640E2D"/>
    <w:rsid w:val="00640E33"/>
    <w:rsid w:val="0064139C"/>
    <w:rsid w:val="00641424"/>
    <w:rsid w:val="0064150B"/>
    <w:rsid w:val="00641F30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793"/>
    <w:rsid w:val="00644819"/>
    <w:rsid w:val="00644C6C"/>
    <w:rsid w:val="00644CC8"/>
    <w:rsid w:val="00644F11"/>
    <w:rsid w:val="006450DB"/>
    <w:rsid w:val="006450EE"/>
    <w:rsid w:val="0064520C"/>
    <w:rsid w:val="00645325"/>
    <w:rsid w:val="006456DF"/>
    <w:rsid w:val="00645B46"/>
    <w:rsid w:val="00645E38"/>
    <w:rsid w:val="00646392"/>
    <w:rsid w:val="0064661F"/>
    <w:rsid w:val="006468E7"/>
    <w:rsid w:val="00646A91"/>
    <w:rsid w:val="00646CC6"/>
    <w:rsid w:val="00646F53"/>
    <w:rsid w:val="006473DF"/>
    <w:rsid w:val="006474A7"/>
    <w:rsid w:val="0064751D"/>
    <w:rsid w:val="00647B00"/>
    <w:rsid w:val="00647DC3"/>
    <w:rsid w:val="0065012B"/>
    <w:rsid w:val="0065059A"/>
    <w:rsid w:val="00650ADE"/>
    <w:rsid w:val="006512EE"/>
    <w:rsid w:val="00651313"/>
    <w:rsid w:val="00651320"/>
    <w:rsid w:val="00651453"/>
    <w:rsid w:val="00651568"/>
    <w:rsid w:val="00651EEB"/>
    <w:rsid w:val="006523DA"/>
    <w:rsid w:val="00652557"/>
    <w:rsid w:val="0065270A"/>
    <w:rsid w:val="00653AAD"/>
    <w:rsid w:val="00653C06"/>
    <w:rsid w:val="00653E53"/>
    <w:rsid w:val="006544A6"/>
    <w:rsid w:val="0065488F"/>
    <w:rsid w:val="00654B17"/>
    <w:rsid w:val="00654F2F"/>
    <w:rsid w:val="00655058"/>
    <w:rsid w:val="006555AF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AFB"/>
    <w:rsid w:val="0066033B"/>
    <w:rsid w:val="00660542"/>
    <w:rsid w:val="006607E6"/>
    <w:rsid w:val="00660AA3"/>
    <w:rsid w:val="00660BD5"/>
    <w:rsid w:val="0066118F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32"/>
    <w:rsid w:val="00662D24"/>
    <w:rsid w:val="00663687"/>
    <w:rsid w:val="006640BE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B8"/>
    <w:rsid w:val="00666417"/>
    <w:rsid w:val="00666496"/>
    <w:rsid w:val="006664CA"/>
    <w:rsid w:val="00666C15"/>
    <w:rsid w:val="00666D3E"/>
    <w:rsid w:val="00666E28"/>
    <w:rsid w:val="006671CC"/>
    <w:rsid w:val="00667395"/>
    <w:rsid w:val="00667445"/>
    <w:rsid w:val="0066788C"/>
    <w:rsid w:val="00670272"/>
    <w:rsid w:val="00670359"/>
    <w:rsid w:val="0067061E"/>
    <w:rsid w:val="0067071E"/>
    <w:rsid w:val="006708E9"/>
    <w:rsid w:val="00670B23"/>
    <w:rsid w:val="00670FBC"/>
    <w:rsid w:val="006714CE"/>
    <w:rsid w:val="00671BD8"/>
    <w:rsid w:val="00671D13"/>
    <w:rsid w:val="0067270A"/>
    <w:rsid w:val="00672801"/>
    <w:rsid w:val="006729E6"/>
    <w:rsid w:val="00672A91"/>
    <w:rsid w:val="00672C8E"/>
    <w:rsid w:val="00673218"/>
    <w:rsid w:val="006733AD"/>
    <w:rsid w:val="0067342B"/>
    <w:rsid w:val="00673AF6"/>
    <w:rsid w:val="00673C50"/>
    <w:rsid w:val="006741FF"/>
    <w:rsid w:val="00674489"/>
    <w:rsid w:val="006746DE"/>
    <w:rsid w:val="0067479E"/>
    <w:rsid w:val="00674B20"/>
    <w:rsid w:val="0067521C"/>
    <w:rsid w:val="006753BC"/>
    <w:rsid w:val="00675592"/>
    <w:rsid w:val="00675800"/>
    <w:rsid w:val="00675891"/>
    <w:rsid w:val="00675918"/>
    <w:rsid w:val="00675A4B"/>
    <w:rsid w:val="00675FC0"/>
    <w:rsid w:val="00676BCB"/>
    <w:rsid w:val="00676E34"/>
    <w:rsid w:val="00676FC6"/>
    <w:rsid w:val="006770A2"/>
    <w:rsid w:val="0067737D"/>
    <w:rsid w:val="00677730"/>
    <w:rsid w:val="00677803"/>
    <w:rsid w:val="00677AB1"/>
    <w:rsid w:val="00677C5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B40"/>
    <w:rsid w:val="00681C44"/>
    <w:rsid w:val="006825D7"/>
    <w:rsid w:val="00682CAB"/>
    <w:rsid w:val="00683302"/>
    <w:rsid w:val="0068373E"/>
    <w:rsid w:val="00683A0A"/>
    <w:rsid w:val="00683D83"/>
    <w:rsid w:val="00683D9E"/>
    <w:rsid w:val="00683ED6"/>
    <w:rsid w:val="006840E8"/>
    <w:rsid w:val="006843EE"/>
    <w:rsid w:val="0068450B"/>
    <w:rsid w:val="006845BE"/>
    <w:rsid w:val="00684CF9"/>
    <w:rsid w:val="00684EAB"/>
    <w:rsid w:val="00684F47"/>
    <w:rsid w:val="006850B0"/>
    <w:rsid w:val="0068561E"/>
    <w:rsid w:val="00685B6A"/>
    <w:rsid w:val="006861E1"/>
    <w:rsid w:val="0068631F"/>
    <w:rsid w:val="006863DB"/>
    <w:rsid w:val="0068694B"/>
    <w:rsid w:val="0068712C"/>
    <w:rsid w:val="0068766D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D6"/>
    <w:rsid w:val="00692F46"/>
    <w:rsid w:val="006930FC"/>
    <w:rsid w:val="00693113"/>
    <w:rsid w:val="00693631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2E0"/>
    <w:rsid w:val="0069671A"/>
    <w:rsid w:val="006967D1"/>
    <w:rsid w:val="0069716D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215A"/>
    <w:rsid w:val="006A2686"/>
    <w:rsid w:val="006A2705"/>
    <w:rsid w:val="006A29D1"/>
    <w:rsid w:val="006A2D7C"/>
    <w:rsid w:val="006A34E1"/>
    <w:rsid w:val="006A3618"/>
    <w:rsid w:val="006A369B"/>
    <w:rsid w:val="006A370E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635A"/>
    <w:rsid w:val="006A676C"/>
    <w:rsid w:val="006A732B"/>
    <w:rsid w:val="006A7510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B4E"/>
    <w:rsid w:val="006B1D1D"/>
    <w:rsid w:val="006B1D3A"/>
    <w:rsid w:val="006B21D2"/>
    <w:rsid w:val="006B2361"/>
    <w:rsid w:val="006B27F5"/>
    <w:rsid w:val="006B2D20"/>
    <w:rsid w:val="006B2EB6"/>
    <w:rsid w:val="006B301F"/>
    <w:rsid w:val="006B39CC"/>
    <w:rsid w:val="006B3B88"/>
    <w:rsid w:val="006B409F"/>
    <w:rsid w:val="006B42D5"/>
    <w:rsid w:val="006B47B1"/>
    <w:rsid w:val="006B4A26"/>
    <w:rsid w:val="006B4EAF"/>
    <w:rsid w:val="006B4EDE"/>
    <w:rsid w:val="006B5267"/>
    <w:rsid w:val="006B564F"/>
    <w:rsid w:val="006B5A8A"/>
    <w:rsid w:val="006B5F16"/>
    <w:rsid w:val="006B5FF3"/>
    <w:rsid w:val="006B604A"/>
    <w:rsid w:val="006B61BF"/>
    <w:rsid w:val="006B6686"/>
    <w:rsid w:val="006B6C6F"/>
    <w:rsid w:val="006B7570"/>
    <w:rsid w:val="006B783B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3068"/>
    <w:rsid w:val="006C3230"/>
    <w:rsid w:val="006C3679"/>
    <w:rsid w:val="006C3C5D"/>
    <w:rsid w:val="006C3D52"/>
    <w:rsid w:val="006C4407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977"/>
    <w:rsid w:val="006D6B0E"/>
    <w:rsid w:val="006D6CF3"/>
    <w:rsid w:val="006D7023"/>
    <w:rsid w:val="006D7145"/>
    <w:rsid w:val="006D7278"/>
    <w:rsid w:val="006D7288"/>
    <w:rsid w:val="006D7481"/>
    <w:rsid w:val="006D7E0D"/>
    <w:rsid w:val="006E0315"/>
    <w:rsid w:val="006E0767"/>
    <w:rsid w:val="006E076A"/>
    <w:rsid w:val="006E0C0F"/>
    <w:rsid w:val="006E0C7A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CE8"/>
    <w:rsid w:val="006E7D7E"/>
    <w:rsid w:val="006F016C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CB5"/>
    <w:rsid w:val="006F1D18"/>
    <w:rsid w:val="006F1D5A"/>
    <w:rsid w:val="006F1E02"/>
    <w:rsid w:val="006F1E95"/>
    <w:rsid w:val="006F1ECB"/>
    <w:rsid w:val="006F2877"/>
    <w:rsid w:val="006F2B24"/>
    <w:rsid w:val="006F3047"/>
    <w:rsid w:val="006F30C1"/>
    <w:rsid w:val="006F30DD"/>
    <w:rsid w:val="006F32BD"/>
    <w:rsid w:val="006F35DE"/>
    <w:rsid w:val="006F38EC"/>
    <w:rsid w:val="006F3909"/>
    <w:rsid w:val="006F4C36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6039"/>
    <w:rsid w:val="006F7167"/>
    <w:rsid w:val="006F74D4"/>
    <w:rsid w:val="006F762D"/>
    <w:rsid w:val="006F7694"/>
    <w:rsid w:val="006F770F"/>
    <w:rsid w:val="006F77EF"/>
    <w:rsid w:val="006F79EA"/>
    <w:rsid w:val="006F7D76"/>
    <w:rsid w:val="006F7EA7"/>
    <w:rsid w:val="0070001E"/>
    <w:rsid w:val="00700576"/>
    <w:rsid w:val="007006F9"/>
    <w:rsid w:val="00700F21"/>
    <w:rsid w:val="00701028"/>
    <w:rsid w:val="007013D3"/>
    <w:rsid w:val="00701462"/>
    <w:rsid w:val="00701762"/>
    <w:rsid w:val="00701775"/>
    <w:rsid w:val="00701E9D"/>
    <w:rsid w:val="00702071"/>
    <w:rsid w:val="00702F93"/>
    <w:rsid w:val="00703110"/>
    <w:rsid w:val="007035C6"/>
    <w:rsid w:val="00703B00"/>
    <w:rsid w:val="00704004"/>
    <w:rsid w:val="007043DC"/>
    <w:rsid w:val="007048E8"/>
    <w:rsid w:val="00704902"/>
    <w:rsid w:val="00704968"/>
    <w:rsid w:val="00704BC0"/>
    <w:rsid w:val="00704C97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672"/>
    <w:rsid w:val="00707C26"/>
    <w:rsid w:val="0071062B"/>
    <w:rsid w:val="00710919"/>
    <w:rsid w:val="00710FC5"/>
    <w:rsid w:val="00711071"/>
    <w:rsid w:val="007119FF"/>
    <w:rsid w:val="007121AE"/>
    <w:rsid w:val="0071225B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5500"/>
    <w:rsid w:val="007157C5"/>
    <w:rsid w:val="0071585A"/>
    <w:rsid w:val="00715917"/>
    <w:rsid w:val="00715A02"/>
    <w:rsid w:val="00715D4F"/>
    <w:rsid w:val="00716C0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30F2"/>
    <w:rsid w:val="00723810"/>
    <w:rsid w:val="0072390A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CCC"/>
    <w:rsid w:val="007303E9"/>
    <w:rsid w:val="00730441"/>
    <w:rsid w:val="007307F2"/>
    <w:rsid w:val="00731204"/>
    <w:rsid w:val="007316D2"/>
    <w:rsid w:val="00731A48"/>
    <w:rsid w:val="00731E73"/>
    <w:rsid w:val="00732BB2"/>
    <w:rsid w:val="00733169"/>
    <w:rsid w:val="0073349F"/>
    <w:rsid w:val="007335CB"/>
    <w:rsid w:val="00733B48"/>
    <w:rsid w:val="00733D37"/>
    <w:rsid w:val="0073400B"/>
    <w:rsid w:val="00734195"/>
    <w:rsid w:val="0073440A"/>
    <w:rsid w:val="00734959"/>
    <w:rsid w:val="00735099"/>
    <w:rsid w:val="0073555F"/>
    <w:rsid w:val="007356E4"/>
    <w:rsid w:val="0073591F"/>
    <w:rsid w:val="00735AEA"/>
    <w:rsid w:val="0073609D"/>
    <w:rsid w:val="00736374"/>
    <w:rsid w:val="00736C81"/>
    <w:rsid w:val="007371AC"/>
    <w:rsid w:val="007372D7"/>
    <w:rsid w:val="00737DAA"/>
    <w:rsid w:val="00737FC7"/>
    <w:rsid w:val="0074002D"/>
    <w:rsid w:val="00740243"/>
    <w:rsid w:val="00740663"/>
    <w:rsid w:val="00740745"/>
    <w:rsid w:val="00740A11"/>
    <w:rsid w:val="00740D56"/>
    <w:rsid w:val="00740E62"/>
    <w:rsid w:val="00740E83"/>
    <w:rsid w:val="007413E1"/>
    <w:rsid w:val="00741C09"/>
    <w:rsid w:val="00741D00"/>
    <w:rsid w:val="00741ED3"/>
    <w:rsid w:val="00741FA1"/>
    <w:rsid w:val="007420BD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DE6"/>
    <w:rsid w:val="007450AB"/>
    <w:rsid w:val="007456F6"/>
    <w:rsid w:val="00745C27"/>
    <w:rsid w:val="00745EB8"/>
    <w:rsid w:val="00746093"/>
    <w:rsid w:val="0074651F"/>
    <w:rsid w:val="007466DB"/>
    <w:rsid w:val="007467A0"/>
    <w:rsid w:val="007467C6"/>
    <w:rsid w:val="007468A4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D3B"/>
    <w:rsid w:val="00750006"/>
    <w:rsid w:val="00750405"/>
    <w:rsid w:val="00750866"/>
    <w:rsid w:val="007508D2"/>
    <w:rsid w:val="00750913"/>
    <w:rsid w:val="0075098D"/>
    <w:rsid w:val="007509A1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3489"/>
    <w:rsid w:val="0075353B"/>
    <w:rsid w:val="007538D7"/>
    <w:rsid w:val="00753AEC"/>
    <w:rsid w:val="00753BCB"/>
    <w:rsid w:val="00753E77"/>
    <w:rsid w:val="0075427F"/>
    <w:rsid w:val="007549D8"/>
    <w:rsid w:val="00754C41"/>
    <w:rsid w:val="0075574D"/>
    <w:rsid w:val="00756773"/>
    <w:rsid w:val="007569DC"/>
    <w:rsid w:val="00756A96"/>
    <w:rsid w:val="00756AC0"/>
    <w:rsid w:val="00756AE5"/>
    <w:rsid w:val="00756C72"/>
    <w:rsid w:val="00756DA5"/>
    <w:rsid w:val="00756F07"/>
    <w:rsid w:val="00757594"/>
    <w:rsid w:val="00757789"/>
    <w:rsid w:val="00757DB9"/>
    <w:rsid w:val="00757F7B"/>
    <w:rsid w:val="0076003D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E1"/>
    <w:rsid w:val="00763F17"/>
    <w:rsid w:val="00763F79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D46"/>
    <w:rsid w:val="00766E02"/>
    <w:rsid w:val="00767242"/>
    <w:rsid w:val="0076726E"/>
    <w:rsid w:val="00767519"/>
    <w:rsid w:val="00767AEB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5B7"/>
    <w:rsid w:val="00772655"/>
    <w:rsid w:val="00772657"/>
    <w:rsid w:val="00772AF2"/>
    <w:rsid w:val="00772BAF"/>
    <w:rsid w:val="00772E32"/>
    <w:rsid w:val="00772F45"/>
    <w:rsid w:val="007734C5"/>
    <w:rsid w:val="0077361D"/>
    <w:rsid w:val="00773893"/>
    <w:rsid w:val="00773FE1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710C"/>
    <w:rsid w:val="007777B8"/>
    <w:rsid w:val="00777A4F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D8B"/>
    <w:rsid w:val="00782F39"/>
    <w:rsid w:val="00783814"/>
    <w:rsid w:val="00783A19"/>
    <w:rsid w:val="00783D6C"/>
    <w:rsid w:val="007841FF"/>
    <w:rsid w:val="00784426"/>
    <w:rsid w:val="007845C5"/>
    <w:rsid w:val="00784CA1"/>
    <w:rsid w:val="00784F3E"/>
    <w:rsid w:val="0078526C"/>
    <w:rsid w:val="00785484"/>
    <w:rsid w:val="0078571E"/>
    <w:rsid w:val="00785729"/>
    <w:rsid w:val="00785B65"/>
    <w:rsid w:val="0078655C"/>
    <w:rsid w:val="007868E8"/>
    <w:rsid w:val="007869E3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201A"/>
    <w:rsid w:val="0079275A"/>
    <w:rsid w:val="007929F1"/>
    <w:rsid w:val="00792B36"/>
    <w:rsid w:val="00793495"/>
    <w:rsid w:val="007936C1"/>
    <w:rsid w:val="00793738"/>
    <w:rsid w:val="007937EB"/>
    <w:rsid w:val="007941B0"/>
    <w:rsid w:val="00794350"/>
    <w:rsid w:val="007947A0"/>
    <w:rsid w:val="007947BA"/>
    <w:rsid w:val="00794C0D"/>
    <w:rsid w:val="00794F84"/>
    <w:rsid w:val="007952A8"/>
    <w:rsid w:val="00795B51"/>
    <w:rsid w:val="00795E7A"/>
    <w:rsid w:val="0079644F"/>
    <w:rsid w:val="00796514"/>
    <w:rsid w:val="007966D4"/>
    <w:rsid w:val="00796929"/>
    <w:rsid w:val="00796C7F"/>
    <w:rsid w:val="00796D17"/>
    <w:rsid w:val="00797740"/>
    <w:rsid w:val="007A00E6"/>
    <w:rsid w:val="007A056A"/>
    <w:rsid w:val="007A05CB"/>
    <w:rsid w:val="007A0777"/>
    <w:rsid w:val="007A077F"/>
    <w:rsid w:val="007A0B31"/>
    <w:rsid w:val="007A0C58"/>
    <w:rsid w:val="007A0C92"/>
    <w:rsid w:val="007A0ECC"/>
    <w:rsid w:val="007A1A13"/>
    <w:rsid w:val="007A2027"/>
    <w:rsid w:val="007A21BB"/>
    <w:rsid w:val="007A242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F74"/>
    <w:rsid w:val="007B204D"/>
    <w:rsid w:val="007B2524"/>
    <w:rsid w:val="007B2599"/>
    <w:rsid w:val="007B2E81"/>
    <w:rsid w:val="007B3094"/>
    <w:rsid w:val="007B3305"/>
    <w:rsid w:val="007B36E4"/>
    <w:rsid w:val="007B3D4F"/>
    <w:rsid w:val="007B3F98"/>
    <w:rsid w:val="007B4161"/>
    <w:rsid w:val="007B5C18"/>
    <w:rsid w:val="007B5F48"/>
    <w:rsid w:val="007B5FD8"/>
    <w:rsid w:val="007B6E7D"/>
    <w:rsid w:val="007B772A"/>
    <w:rsid w:val="007B7AA4"/>
    <w:rsid w:val="007B7CC0"/>
    <w:rsid w:val="007B7DFF"/>
    <w:rsid w:val="007C00F6"/>
    <w:rsid w:val="007C0407"/>
    <w:rsid w:val="007C07C7"/>
    <w:rsid w:val="007C09AA"/>
    <w:rsid w:val="007C176E"/>
    <w:rsid w:val="007C17A7"/>
    <w:rsid w:val="007C1AA6"/>
    <w:rsid w:val="007C28CB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A34"/>
    <w:rsid w:val="007C54F1"/>
    <w:rsid w:val="007C56D6"/>
    <w:rsid w:val="007C5B2B"/>
    <w:rsid w:val="007C5F07"/>
    <w:rsid w:val="007C642F"/>
    <w:rsid w:val="007C69A3"/>
    <w:rsid w:val="007C6F37"/>
    <w:rsid w:val="007C7182"/>
    <w:rsid w:val="007C7506"/>
    <w:rsid w:val="007C77FC"/>
    <w:rsid w:val="007C7F21"/>
    <w:rsid w:val="007C7F3E"/>
    <w:rsid w:val="007C7F97"/>
    <w:rsid w:val="007D05D0"/>
    <w:rsid w:val="007D0A79"/>
    <w:rsid w:val="007D0BD1"/>
    <w:rsid w:val="007D186D"/>
    <w:rsid w:val="007D1891"/>
    <w:rsid w:val="007D1AA7"/>
    <w:rsid w:val="007D1C1B"/>
    <w:rsid w:val="007D38DE"/>
    <w:rsid w:val="007D3ED3"/>
    <w:rsid w:val="007D40DD"/>
    <w:rsid w:val="007D40ED"/>
    <w:rsid w:val="007D4112"/>
    <w:rsid w:val="007D4483"/>
    <w:rsid w:val="007D4801"/>
    <w:rsid w:val="007D489B"/>
    <w:rsid w:val="007D4A12"/>
    <w:rsid w:val="007D4B2A"/>
    <w:rsid w:val="007D4DDB"/>
    <w:rsid w:val="007D4F08"/>
    <w:rsid w:val="007D520C"/>
    <w:rsid w:val="007D5C90"/>
    <w:rsid w:val="007D5D3C"/>
    <w:rsid w:val="007D64F1"/>
    <w:rsid w:val="007D65BD"/>
    <w:rsid w:val="007D68D9"/>
    <w:rsid w:val="007D6E95"/>
    <w:rsid w:val="007D6F57"/>
    <w:rsid w:val="007D6F98"/>
    <w:rsid w:val="007D747C"/>
    <w:rsid w:val="007D74AE"/>
    <w:rsid w:val="007D7D6F"/>
    <w:rsid w:val="007D7E78"/>
    <w:rsid w:val="007E015D"/>
    <w:rsid w:val="007E038A"/>
    <w:rsid w:val="007E0588"/>
    <w:rsid w:val="007E07C8"/>
    <w:rsid w:val="007E09D7"/>
    <w:rsid w:val="007E0B8B"/>
    <w:rsid w:val="007E0CB5"/>
    <w:rsid w:val="007E0F05"/>
    <w:rsid w:val="007E0FB8"/>
    <w:rsid w:val="007E10CB"/>
    <w:rsid w:val="007E1241"/>
    <w:rsid w:val="007E169B"/>
    <w:rsid w:val="007E1864"/>
    <w:rsid w:val="007E1A27"/>
    <w:rsid w:val="007E1B0A"/>
    <w:rsid w:val="007E2344"/>
    <w:rsid w:val="007E2466"/>
    <w:rsid w:val="007E24BB"/>
    <w:rsid w:val="007E2983"/>
    <w:rsid w:val="007E2D53"/>
    <w:rsid w:val="007E3462"/>
    <w:rsid w:val="007E3589"/>
    <w:rsid w:val="007E3BB9"/>
    <w:rsid w:val="007E3C97"/>
    <w:rsid w:val="007E3FE7"/>
    <w:rsid w:val="007E430B"/>
    <w:rsid w:val="007E4398"/>
    <w:rsid w:val="007E4A55"/>
    <w:rsid w:val="007E4B70"/>
    <w:rsid w:val="007E4C30"/>
    <w:rsid w:val="007E4C79"/>
    <w:rsid w:val="007E4C99"/>
    <w:rsid w:val="007E5F85"/>
    <w:rsid w:val="007E6093"/>
    <w:rsid w:val="007E62F9"/>
    <w:rsid w:val="007E63AD"/>
    <w:rsid w:val="007E643C"/>
    <w:rsid w:val="007E668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23C"/>
    <w:rsid w:val="007F1396"/>
    <w:rsid w:val="007F1B1B"/>
    <w:rsid w:val="007F1B2C"/>
    <w:rsid w:val="007F2172"/>
    <w:rsid w:val="007F2D36"/>
    <w:rsid w:val="007F3318"/>
    <w:rsid w:val="007F3803"/>
    <w:rsid w:val="007F3AEA"/>
    <w:rsid w:val="007F3C2D"/>
    <w:rsid w:val="007F3F1E"/>
    <w:rsid w:val="007F3F4C"/>
    <w:rsid w:val="007F42A2"/>
    <w:rsid w:val="007F4434"/>
    <w:rsid w:val="007F4642"/>
    <w:rsid w:val="007F4EAB"/>
    <w:rsid w:val="007F502F"/>
    <w:rsid w:val="007F54A6"/>
    <w:rsid w:val="007F577A"/>
    <w:rsid w:val="007F6430"/>
    <w:rsid w:val="007F6854"/>
    <w:rsid w:val="007F73B3"/>
    <w:rsid w:val="007F7682"/>
    <w:rsid w:val="007F77C2"/>
    <w:rsid w:val="0080015D"/>
    <w:rsid w:val="00800A91"/>
    <w:rsid w:val="008012A1"/>
    <w:rsid w:val="00801340"/>
    <w:rsid w:val="00801502"/>
    <w:rsid w:val="008018E4"/>
    <w:rsid w:val="00802336"/>
    <w:rsid w:val="008024A3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951"/>
    <w:rsid w:val="008069DA"/>
    <w:rsid w:val="00806C63"/>
    <w:rsid w:val="00806F89"/>
    <w:rsid w:val="0080764A"/>
    <w:rsid w:val="00807A48"/>
    <w:rsid w:val="00807B32"/>
    <w:rsid w:val="00810625"/>
    <w:rsid w:val="00810738"/>
    <w:rsid w:val="00810891"/>
    <w:rsid w:val="00810898"/>
    <w:rsid w:val="00810AFD"/>
    <w:rsid w:val="00811286"/>
    <w:rsid w:val="00811410"/>
    <w:rsid w:val="0081161B"/>
    <w:rsid w:val="0081173F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EE3"/>
    <w:rsid w:val="00813108"/>
    <w:rsid w:val="0081327A"/>
    <w:rsid w:val="0081387C"/>
    <w:rsid w:val="00813AC4"/>
    <w:rsid w:val="00813CF0"/>
    <w:rsid w:val="00813F1D"/>
    <w:rsid w:val="00814030"/>
    <w:rsid w:val="00814343"/>
    <w:rsid w:val="008145FA"/>
    <w:rsid w:val="00815CA7"/>
    <w:rsid w:val="0081616A"/>
    <w:rsid w:val="008165FB"/>
    <w:rsid w:val="00816C87"/>
    <w:rsid w:val="00816D27"/>
    <w:rsid w:val="008173C8"/>
    <w:rsid w:val="00817506"/>
    <w:rsid w:val="00820056"/>
    <w:rsid w:val="0082035B"/>
    <w:rsid w:val="00820418"/>
    <w:rsid w:val="008207B9"/>
    <w:rsid w:val="008208AD"/>
    <w:rsid w:val="008208F4"/>
    <w:rsid w:val="00820B22"/>
    <w:rsid w:val="00820FEF"/>
    <w:rsid w:val="0082114E"/>
    <w:rsid w:val="0082127A"/>
    <w:rsid w:val="008219B3"/>
    <w:rsid w:val="00821DC0"/>
    <w:rsid w:val="00821E87"/>
    <w:rsid w:val="00822097"/>
    <w:rsid w:val="008230B0"/>
    <w:rsid w:val="0082331D"/>
    <w:rsid w:val="0082373F"/>
    <w:rsid w:val="00823BCD"/>
    <w:rsid w:val="00823CD5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F0"/>
    <w:rsid w:val="00825B0B"/>
    <w:rsid w:val="00825E67"/>
    <w:rsid w:val="0082607B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CB6"/>
    <w:rsid w:val="0083129B"/>
    <w:rsid w:val="0083149C"/>
    <w:rsid w:val="00831825"/>
    <w:rsid w:val="00831909"/>
    <w:rsid w:val="008320B9"/>
    <w:rsid w:val="00832204"/>
    <w:rsid w:val="0083265F"/>
    <w:rsid w:val="00832EF9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712C"/>
    <w:rsid w:val="008374B1"/>
    <w:rsid w:val="00837B76"/>
    <w:rsid w:val="00837F6D"/>
    <w:rsid w:val="00840532"/>
    <w:rsid w:val="00841472"/>
    <w:rsid w:val="0084164E"/>
    <w:rsid w:val="00841D0B"/>
    <w:rsid w:val="00842033"/>
    <w:rsid w:val="00842465"/>
    <w:rsid w:val="008428E5"/>
    <w:rsid w:val="00842A94"/>
    <w:rsid w:val="00842C82"/>
    <w:rsid w:val="00843B8F"/>
    <w:rsid w:val="00844066"/>
    <w:rsid w:val="008448A1"/>
    <w:rsid w:val="00844998"/>
    <w:rsid w:val="00844D16"/>
    <w:rsid w:val="00844E00"/>
    <w:rsid w:val="00845324"/>
    <w:rsid w:val="00845575"/>
    <w:rsid w:val="00845DB5"/>
    <w:rsid w:val="008461F4"/>
    <w:rsid w:val="008468B7"/>
    <w:rsid w:val="00846F0F"/>
    <w:rsid w:val="008475E2"/>
    <w:rsid w:val="008477CA"/>
    <w:rsid w:val="008477D9"/>
    <w:rsid w:val="0084796D"/>
    <w:rsid w:val="00847D0F"/>
    <w:rsid w:val="00847D55"/>
    <w:rsid w:val="00847D5B"/>
    <w:rsid w:val="00847DDE"/>
    <w:rsid w:val="00847EDE"/>
    <w:rsid w:val="00847FCF"/>
    <w:rsid w:val="00850223"/>
    <w:rsid w:val="00851351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C76"/>
    <w:rsid w:val="00853DEC"/>
    <w:rsid w:val="00854462"/>
    <w:rsid w:val="00854563"/>
    <w:rsid w:val="00854986"/>
    <w:rsid w:val="0085499D"/>
    <w:rsid w:val="00854DDF"/>
    <w:rsid w:val="008550B4"/>
    <w:rsid w:val="00855332"/>
    <w:rsid w:val="008554E1"/>
    <w:rsid w:val="0085608A"/>
    <w:rsid w:val="0085649D"/>
    <w:rsid w:val="0085660E"/>
    <w:rsid w:val="0085686A"/>
    <w:rsid w:val="00856BFE"/>
    <w:rsid w:val="00856DA8"/>
    <w:rsid w:val="0085739D"/>
    <w:rsid w:val="008573BB"/>
    <w:rsid w:val="008575CF"/>
    <w:rsid w:val="0085767B"/>
    <w:rsid w:val="00857C20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74"/>
    <w:rsid w:val="008632B6"/>
    <w:rsid w:val="00863471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962"/>
    <w:rsid w:val="008659B7"/>
    <w:rsid w:val="00865D87"/>
    <w:rsid w:val="00865F97"/>
    <w:rsid w:val="00865FE3"/>
    <w:rsid w:val="0086683F"/>
    <w:rsid w:val="00866CF1"/>
    <w:rsid w:val="0086719C"/>
    <w:rsid w:val="00867760"/>
    <w:rsid w:val="0087035A"/>
    <w:rsid w:val="008706D0"/>
    <w:rsid w:val="0087070B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54D8"/>
    <w:rsid w:val="008756E4"/>
    <w:rsid w:val="008757B7"/>
    <w:rsid w:val="00875842"/>
    <w:rsid w:val="008762A5"/>
    <w:rsid w:val="00876422"/>
    <w:rsid w:val="008764D1"/>
    <w:rsid w:val="00876EEC"/>
    <w:rsid w:val="0087732A"/>
    <w:rsid w:val="0087755A"/>
    <w:rsid w:val="0088014B"/>
    <w:rsid w:val="0088024A"/>
    <w:rsid w:val="00880348"/>
    <w:rsid w:val="00880526"/>
    <w:rsid w:val="0088063F"/>
    <w:rsid w:val="0088156D"/>
    <w:rsid w:val="0088164F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540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718"/>
    <w:rsid w:val="008858D9"/>
    <w:rsid w:val="00885A41"/>
    <w:rsid w:val="00885A89"/>
    <w:rsid w:val="00885D91"/>
    <w:rsid w:val="0088610A"/>
    <w:rsid w:val="0088650D"/>
    <w:rsid w:val="00886F35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887"/>
    <w:rsid w:val="008919BC"/>
    <w:rsid w:val="00891F26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8FB"/>
    <w:rsid w:val="008979B6"/>
    <w:rsid w:val="00897F5B"/>
    <w:rsid w:val="00897FEC"/>
    <w:rsid w:val="008A02A4"/>
    <w:rsid w:val="008A02DE"/>
    <w:rsid w:val="008A0356"/>
    <w:rsid w:val="008A05E3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AB2"/>
    <w:rsid w:val="008A4F84"/>
    <w:rsid w:val="008A52B1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113"/>
    <w:rsid w:val="008B2130"/>
    <w:rsid w:val="008B2724"/>
    <w:rsid w:val="008B2D85"/>
    <w:rsid w:val="008B2E83"/>
    <w:rsid w:val="008B3084"/>
    <w:rsid w:val="008B31C2"/>
    <w:rsid w:val="008B330E"/>
    <w:rsid w:val="008B37C9"/>
    <w:rsid w:val="008B3868"/>
    <w:rsid w:val="008B3ABE"/>
    <w:rsid w:val="008B422D"/>
    <w:rsid w:val="008B43B4"/>
    <w:rsid w:val="008B4F31"/>
    <w:rsid w:val="008B5CA4"/>
    <w:rsid w:val="008B64C4"/>
    <w:rsid w:val="008B65EC"/>
    <w:rsid w:val="008B68D4"/>
    <w:rsid w:val="008B6EF7"/>
    <w:rsid w:val="008B75A2"/>
    <w:rsid w:val="008B7A85"/>
    <w:rsid w:val="008C003E"/>
    <w:rsid w:val="008C014C"/>
    <w:rsid w:val="008C07C9"/>
    <w:rsid w:val="008C07CF"/>
    <w:rsid w:val="008C1B2A"/>
    <w:rsid w:val="008C214A"/>
    <w:rsid w:val="008C229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3B6"/>
    <w:rsid w:val="008C7575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C41"/>
    <w:rsid w:val="008D2E81"/>
    <w:rsid w:val="008D332A"/>
    <w:rsid w:val="008D3478"/>
    <w:rsid w:val="008D363F"/>
    <w:rsid w:val="008D37FB"/>
    <w:rsid w:val="008D3CFC"/>
    <w:rsid w:val="008D47EE"/>
    <w:rsid w:val="008D4D51"/>
    <w:rsid w:val="008D5149"/>
    <w:rsid w:val="008D536C"/>
    <w:rsid w:val="008D5495"/>
    <w:rsid w:val="008D6038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B0C"/>
    <w:rsid w:val="008E0D0C"/>
    <w:rsid w:val="008E0F65"/>
    <w:rsid w:val="008E0FB6"/>
    <w:rsid w:val="008E10E6"/>
    <w:rsid w:val="008E138D"/>
    <w:rsid w:val="008E16FB"/>
    <w:rsid w:val="008E2915"/>
    <w:rsid w:val="008E2AEF"/>
    <w:rsid w:val="008E2BF7"/>
    <w:rsid w:val="008E2F5B"/>
    <w:rsid w:val="008E3396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ABF"/>
    <w:rsid w:val="008E5F6A"/>
    <w:rsid w:val="008E6247"/>
    <w:rsid w:val="008E691D"/>
    <w:rsid w:val="008E69E7"/>
    <w:rsid w:val="008E6A8E"/>
    <w:rsid w:val="008E6E1E"/>
    <w:rsid w:val="008E6F5A"/>
    <w:rsid w:val="008E7170"/>
    <w:rsid w:val="008E74C9"/>
    <w:rsid w:val="008E784C"/>
    <w:rsid w:val="008E7B30"/>
    <w:rsid w:val="008E7D2F"/>
    <w:rsid w:val="008E7E8F"/>
    <w:rsid w:val="008F027B"/>
    <w:rsid w:val="008F0305"/>
    <w:rsid w:val="008F0CD4"/>
    <w:rsid w:val="008F0E46"/>
    <w:rsid w:val="008F0EEB"/>
    <w:rsid w:val="008F0FD6"/>
    <w:rsid w:val="008F10FE"/>
    <w:rsid w:val="008F16FA"/>
    <w:rsid w:val="008F17C1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7D"/>
    <w:rsid w:val="008F3119"/>
    <w:rsid w:val="008F3195"/>
    <w:rsid w:val="008F33DF"/>
    <w:rsid w:val="008F360A"/>
    <w:rsid w:val="008F365C"/>
    <w:rsid w:val="008F3660"/>
    <w:rsid w:val="008F367C"/>
    <w:rsid w:val="008F3999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FF0"/>
    <w:rsid w:val="00901050"/>
    <w:rsid w:val="009015C4"/>
    <w:rsid w:val="0090176B"/>
    <w:rsid w:val="009018C4"/>
    <w:rsid w:val="0090196C"/>
    <w:rsid w:val="00903001"/>
    <w:rsid w:val="0090309F"/>
    <w:rsid w:val="009032D3"/>
    <w:rsid w:val="009035EE"/>
    <w:rsid w:val="00903F12"/>
    <w:rsid w:val="00904067"/>
    <w:rsid w:val="0090443F"/>
    <w:rsid w:val="009044EE"/>
    <w:rsid w:val="009045E0"/>
    <w:rsid w:val="00904B4B"/>
    <w:rsid w:val="00905089"/>
    <w:rsid w:val="0090542C"/>
    <w:rsid w:val="00905516"/>
    <w:rsid w:val="0090589B"/>
    <w:rsid w:val="00905AB4"/>
    <w:rsid w:val="00905C0B"/>
    <w:rsid w:val="00905CF4"/>
    <w:rsid w:val="0090661D"/>
    <w:rsid w:val="00906634"/>
    <w:rsid w:val="00906F86"/>
    <w:rsid w:val="00906FD7"/>
    <w:rsid w:val="009077A0"/>
    <w:rsid w:val="00907B0F"/>
    <w:rsid w:val="009105B4"/>
    <w:rsid w:val="009109EB"/>
    <w:rsid w:val="00910A49"/>
    <w:rsid w:val="00910F93"/>
    <w:rsid w:val="00910FF6"/>
    <w:rsid w:val="00911631"/>
    <w:rsid w:val="00911840"/>
    <w:rsid w:val="00911A21"/>
    <w:rsid w:val="00911A40"/>
    <w:rsid w:val="00912172"/>
    <w:rsid w:val="0091247D"/>
    <w:rsid w:val="00912538"/>
    <w:rsid w:val="009129A1"/>
    <w:rsid w:val="00912F86"/>
    <w:rsid w:val="00913139"/>
    <w:rsid w:val="0091316D"/>
    <w:rsid w:val="009131BA"/>
    <w:rsid w:val="00913440"/>
    <w:rsid w:val="00913609"/>
    <w:rsid w:val="00913653"/>
    <w:rsid w:val="009137BE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F6"/>
    <w:rsid w:val="00917F45"/>
    <w:rsid w:val="00917F8B"/>
    <w:rsid w:val="009200BA"/>
    <w:rsid w:val="00920595"/>
    <w:rsid w:val="009208EA"/>
    <w:rsid w:val="00920A7A"/>
    <w:rsid w:val="00920D70"/>
    <w:rsid w:val="00920DE9"/>
    <w:rsid w:val="009211AB"/>
    <w:rsid w:val="00921461"/>
    <w:rsid w:val="00921483"/>
    <w:rsid w:val="009216AE"/>
    <w:rsid w:val="00921726"/>
    <w:rsid w:val="00921CAA"/>
    <w:rsid w:val="00922A4E"/>
    <w:rsid w:val="00922E99"/>
    <w:rsid w:val="00922EB7"/>
    <w:rsid w:val="0092437F"/>
    <w:rsid w:val="00924820"/>
    <w:rsid w:val="00924B58"/>
    <w:rsid w:val="00924F81"/>
    <w:rsid w:val="009251A1"/>
    <w:rsid w:val="009261CD"/>
    <w:rsid w:val="00926264"/>
    <w:rsid w:val="00926281"/>
    <w:rsid w:val="0092640E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CA1"/>
    <w:rsid w:val="00930FDB"/>
    <w:rsid w:val="00931777"/>
    <w:rsid w:val="009318A9"/>
    <w:rsid w:val="00931967"/>
    <w:rsid w:val="00931B81"/>
    <w:rsid w:val="00931E4A"/>
    <w:rsid w:val="00932B00"/>
    <w:rsid w:val="00932F91"/>
    <w:rsid w:val="00933061"/>
    <w:rsid w:val="00933099"/>
    <w:rsid w:val="009333C1"/>
    <w:rsid w:val="00933460"/>
    <w:rsid w:val="00933C40"/>
    <w:rsid w:val="00933CB2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D7"/>
    <w:rsid w:val="00935CC8"/>
    <w:rsid w:val="00935FB0"/>
    <w:rsid w:val="0093661A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10A2"/>
    <w:rsid w:val="009413A0"/>
    <w:rsid w:val="009418A5"/>
    <w:rsid w:val="009418FF"/>
    <w:rsid w:val="00941B71"/>
    <w:rsid w:val="00942155"/>
    <w:rsid w:val="009431E6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FF"/>
    <w:rsid w:val="00947A66"/>
    <w:rsid w:val="0095028E"/>
    <w:rsid w:val="0095030E"/>
    <w:rsid w:val="00950409"/>
    <w:rsid w:val="0095078A"/>
    <w:rsid w:val="009509E7"/>
    <w:rsid w:val="00950D1E"/>
    <w:rsid w:val="00950E34"/>
    <w:rsid w:val="009512DD"/>
    <w:rsid w:val="00951459"/>
    <w:rsid w:val="00951711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71"/>
    <w:rsid w:val="00956283"/>
    <w:rsid w:val="0095652B"/>
    <w:rsid w:val="00956750"/>
    <w:rsid w:val="009567BF"/>
    <w:rsid w:val="00956986"/>
    <w:rsid w:val="00956DD9"/>
    <w:rsid w:val="0095709F"/>
    <w:rsid w:val="00957529"/>
    <w:rsid w:val="009578CB"/>
    <w:rsid w:val="00957E8C"/>
    <w:rsid w:val="0096063E"/>
    <w:rsid w:val="00960816"/>
    <w:rsid w:val="00961598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313A"/>
    <w:rsid w:val="00963591"/>
    <w:rsid w:val="00963726"/>
    <w:rsid w:val="009638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44F"/>
    <w:rsid w:val="00966ED5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EB5"/>
    <w:rsid w:val="009722F9"/>
    <w:rsid w:val="0097242E"/>
    <w:rsid w:val="009735B4"/>
    <w:rsid w:val="009735F3"/>
    <w:rsid w:val="00973C62"/>
    <w:rsid w:val="0097449A"/>
    <w:rsid w:val="00974764"/>
    <w:rsid w:val="00974A66"/>
    <w:rsid w:val="00975973"/>
    <w:rsid w:val="00976149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917"/>
    <w:rsid w:val="00982A46"/>
    <w:rsid w:val="00982B6D"/>
    <w:rsid w:val="00983410"/>
    <w:rsid w:val="0098371E"/>
    <w:rsid w:val="009837E5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FCD"/>
    <w:rsid w:val="0098574D"/>
    <w:rsid w:val="00985881"/>
    <w:rsid w:val="00985A2A"/>
    <w:rsid w:val="00985F04"/>
    <w:rsid w:val="00985F99"/>
    <w:rsid w:val="00986189"/>
    <w:rsid w:val="0098642C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FB3"/>
    <w:rsid w:val="00990242"/>
    <w:rsid w:val="0099035A"/>
    <w:rsid w:val="009906CC"/>
    <w:rsid w:val="00990999"/>
    <w:rsid w:val="009909DD"/>
    <w:rsid w:val="00990A4C"/>
    <w:rsid w:val="00990DF7"/>
    <w:rsid w:val="009911C7"/>
    <w:rsid w:val="00991309"/>
    <w:rsid w:val="00991786"/>
    <w:rsid w:val="00991CC1"/>
    <w:rsid w:val="00992173"/>
    <w:rsid w:val="00992478"/>
    <w:rsid w:val="009927B1"/>
    <w:rsid w:val="00992E23"/>
    <w:rsid w:val="00992E5C"/>
    <w:rsid w:val="009938D6"/>
    <w:rsid w:val="00994A33"/>
    <w:rsid w:val="00995063"/>
    <w:rsid w:val="009956A8"/>
    <w:rsid w:val="0099570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905"/>
    <w:rsid w:val="009979E5"/>
    <w:rsid w:val="00997D49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8CB"/>
    <w:rsid w:val="009A1F55"/>
    <w:rsid w:val="009A22F3"/>
    <w:rsid w:val="009A2E0D"/>
    <w:rsid w:val="009A3159"/>
    <w:rsid w:val="009A31AB"/>
    <w:rsid w:val="009A321E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F60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6FE"/>
    <w:rsid w:val="009B3AB0"/>
    <w:rsid w:val="009B3C5C"/>
    <w:rsid w:val="009B3FCE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929"/>
    <w:rsid w:val="009C2D32"/>
    <w:rsid w:val="009C31BE"/>
    <w:rsid w:val="009C322C"/>
    <w:rsid w:val="009C35E9"/>
    <w:rsid w:val="009C3A20"/>
    <w:rsid w:val="009C4188"/>
    <w:rsid w:val="009C43C1"/>
    <w:rsid w:val="009C498C"/>
    <w:rsid w:val="009C4BF8"/>
    <w:rsid w:val="009C4DA9"/>
    <w:rsid w:val="009C4DE6"/>
    <w:rsid w:val="009C4FAC"/>
    <w:rsid w:val="009C522B"/>
    <w:rsid w:val="009C5476"/>
    <w:rsid w:val="009C55A5"/>
    <w:rsid w:val="009C6F66"/>
    <w:rsid w:val="009C6FA1"/>
    <w:rsid w:val="009C6FA3"/>
    <w:rsid w:val="009C7432"/>
    <w:rsid w:val="009C74C9"/>
    <w:rsid w:val="009C7598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A34"/>
    <w:rsid w:val="009D2E9E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857"/>
    <w:rsid w:val="009D68EF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63C"/>
    <w:rsid w:val="009E183B"/>
    <w:rsid w:val="009E19BF"/>
    <w:rsid w:val="009E1A98"/>
    <w:rsid w:val="009E26C4"/>
    <w:rsid w:val="009E276A"/>
    <w:rsid w:val="009E283F"/>
    <w:rsid w:val="009E2BF4"/>
    <w:rsid w:val="009E2E80"/>
    <w:rsid w:val="009E3345"/>
    <w:rsid w:val="009E35EA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B88"/>
    <w:rsid w:val="009E4C50"/>
    <w:rsid w:val="009E4CED"/>
    <w:rsid w:val="009E58BA"/>
    <w:rsid w:val="009E5BD2"/>
    <w:rsid w:val="009E5D06"/>
    <w:rsid w:val="009E68AC"/>
    <w:rsid w:val="009E69AD"/>
    <w:rsid w:val="009E747A"/>
    <w:rsid w:val="009E754B"/>
    <w:rsid w:val="009E79FF"/>
    <w:rsid w:val="009E7C7D"/>
    <w:rsid w:val="009F0913"/>
    <w:rsid w:val="009F0BCB"/>
    <w:rsid w:val="009F1338"/>
    <w:rsid w:val="009F17C2"/>
    <w:rsid w:val="009F1B7B"/>
    <w:rsid w:val="009F23EC"/>
    <w:rsid w:val="009F2979"/>
    <w:rsid w:val="009F32B0"/>
    <w:rsid w:val="009F34FB"/>
    <w:rsid w:val="009F365B"/>
    <w:rsid w:val="009F3711"/>
    <w:rsid w:val="009F38E3"/>
    <w:rsid w:val="009F3A9A"/>
    <w:rsid w:val="009F3C05"/>
    <w:rsid w:val="009F4287"/>
    <w:rsid w:val="009F42B5"/>
    <w:rsid w:val="009F49DD"/>
    <w:rsid w:val="009F4C17"/>
    <w:rsid w:val="009F4F50"/>
    <w:rsid w:val="009F5193"/>
    <w:rsid w:val="009F5B91"/>
    <w:rsid w:val="009F5D1F"/>
    <w:rsid w:val="009F5E07"/>
    <w:rsid w:val="009F5F4A"/>
    <w:rsid w:val="009F5FC4"/>
    <w:rsid w:val="009F63F0"/>
    <w:rsid w:val="009F68E7"/>
    <w:rsid w:val="009F69DC"/>
    <w:rsid w:val="009F6A28"/>
    <w:rsid w:val="009F6AE6"/>
    <w:rsid w:val="009F6EF5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4AD"/>
    <w:rsid w:val="00A00716"/>
    <w:rsid w:val="00A00C96"/>
    <w:rsid w:val="00A01083"/>
    <w:rsid w:val="00A0112A"/>
    <w:rsid w:val="00A011DA"/>
    <w:rsid w:val="00A01291"/>
    <w:rsid w:val="00A016EF"/>
    <w:rsid w:val="00A0188F"/>
    <w:rsid w:val="00A019EC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42B0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14C"/>
    <w:rsid w:val="00A06416"/>
    <w:rsid w:val="00A06C1A"/>
    <w:rsid w:val="00A06CC6"/>
    <w:rsid w:val="00A06F4A"/>
    <w:rsid w:val="00A07401"/>
    <w:rsid w:val="00A07737"/>
    <w:rsid w:val="00A077EC"/>
    <w:rsid w:val="00A078C6"/>
    <w:rsid w:val="00A07A80"/>
    <w:rsid w:val="00A07EFD"/>
    <w:rsid w:val="00A10078"/>
    <w:rsid w:val="00A1049F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77"/>
    <w:rsid w:val="00A173BE"/>
    <w:rsid w:val="00A17FC3"/>
    <w:rsid w:val="00A20CF1"/>
    <w:rsid w:val="00A2129C"/>
    <w:rsid w:val="00A2160E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40E"/>
    <w:rsid w:val="00A26E0E"/>
    <w:rsid w:val="00A26F1C"/>
    <w:rsid w:val="00A2704A"/>
    <w:rsid w:val="00A270C9"/>
    <w:rsid w:val="00A27103"/>
    <w:rsid w:val="00A272AB"/>
    <w:rsid w:val="00A273E6"/>
    <w:rsid w:val="00A27518"/>
    <w:rsid w:val="00A27876"/>
    <w:rsid w:val="00A27BC3"/>
    <w:rsid w:val="00A27CE7"/>
    <w:rsid w:val="00A301A9"/>
    <w:rsid w:val="00A301FD"/>
    <w:rsid w:val="00A30667"/>
    <w:rsid w:val="00A30779"/>
    <w:rsid w:val="00A30BD6"/>
    <w:rsid w:val="00A310AB"/>
    <w:rsid w:val="00A310E0"/>
    <w:rsid w:val="00A31194"/>
    <w:rsid w:val="00A31234"/>
    <w:rsid w:val="00A3171E"/>
    <w:rsid w:val="00A317AA"/>
    <w:rsid w:val="00A3186C"/>
    <w:rsid w:val="00A31D35"/>
    <w:rsid w:val="00A31E4D"/>
    <w:rsid w:val="00A31FEE"/>
    <w:rsid w:val="00A32810"/>
    <w:rsid w:val="00A334B8"/>
    <w:rsid w:val="00A33670"/>
    <w:rsid w:val="00A33AD5"/>
    <w:rsid w:val="00A33EF0"/>
    <w:rsid w:val="00A33FC0"/>
    <w:rsid w:val="00A3472C"/>
    <w:rsid w:val="00A348C0"/>
    <w:rsid w:val="00A34D95"/>
    <w:rsid w:val="00A35706"/>
    <w:rsid w:val="00A3580A"/>
    <w:rsid w:val="00A3597D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A1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BCC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76D"/>
    <w:rsid w:val="00A471E4"/>
    <w:rsid w:val="00A47512"/>
    <w:rsid w:val="00A501D3"/>
    <w:rsid w:val="00A50783"/>
    <w:rsid w:val="00A509F0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EC5"/>
    <w:rsid w:val="00A5403B"/>
    <w:rsid w:val="00A540B8"/>
    <w:rsid w:val="00A5425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EB8"/>
    <w:rsid w:val="00A5726F"/>
    <w:rsid w:val="00A57318"/>
    <w:rsid w:val="00A574EE"/>
    <w:rsid w:val="00A57722"/>
    <w:rsid w:val="00A57A71"/>
    <w:rsid w:val="00A57FA3"/>
    <w:rsid w:val="00A603AC"/>
    <w:rsid w:val="00A60540"/>
    <w:rsid w:val="00A608D7"/>
    <w:rsid w:val="00A60953"/>
    <w:rsid w:val="00A60ADF"/>
    <w:rsid w:val="00A6163E"/>
    <w:rsid w:val="00A61D86"/>
    <w:rsid w:val="00A62107"/>
    <w:rsid w:val="00A6225A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EC7"/>
    <w:rsid w:val="00A67F83"/>
    <w:rsid w:val="00A705D5"/>
    <w:rsid w:val="00A71509"/>
    <w:rsid w:val="00A716D1"/>
    <w:rsid w:val="00A71735"/>
    <w:rsid w:val="00A7180E"/>
    <w:rsid w:val="00A720FA"/>
    <w:rsid w:val="00A72273"/>
    <w:rsid w:val="00A723B1"/>
    <w:rsid w:val="00A726BF"/>
    <w:rsid w:val="00A72874"/>
    <w:rsid w:val="00A72940"/>
    <w:rsid w:val="00A72CFF"/>
    <w:rsid w:val="00A73119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BC6"/>
    <w:rsid w:val="00A8028B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34A"/>
    <w:rsid w:val="00A83407"/>
    <w:rsid w:val="00A83486"/>
    <w:rsid w:val="00A83725"/>
    <w:rsid w:val="00A838E5"/>
    <w:rsid w:val="00A848E8"/>
    <w:rsid w:val="00A84B20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7042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978"/>
    <w:rsid w:val="00A93DE5"/>
    <w:rsid w:val="00A943E1"/>
    <w:rsid w:val="00A95291"/>
    <w:rsid w:val="00A9550E"/>
    <w:rsid w:val="00A9566A"/>
    <w:rsid w:val="00A958FC"/>
    <w:rsid w:val="00A95A2F"/>
    <w:rsid w:val="00A95B2B"/>
    <w:rsid w:val="00A95D46"/>
    <w:rsid w:val="00A9629B"/>
    <w:rsid w:val="00A96351"/>
    <w:rsid w:val="00A96762"/>
    <w:rsid w:val="00A96CCB"/>
    <w:rsid w:val="00A971AB"/>
    <w:rsid w:val="00A977FB"/>
    <w:rsid w:val="00AA05E5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4D4"/>
    <w:rsid w:val="00AA45D8"/>
    <w:rsid w:val="00AA475C"/>
    <w:rsid w:val="00AA47E3"/>
    <w:rsid w:val="00AA48BF"/>
    <w:rsid w:val="00AA4BD1"/>
    <w:rsid w:val="00AA4CEE"/>
    <w:rsid w:val="00AA4DCA"/>
    <w:rsid w:val="00AA5A61"/>
    <w:rsid w:val="00AA5F01"/>
    <w:rsid w:val="00AA5FFD"/>
    <w:rsid w:val="00AA634D"/>
    <w:rsid w:val="00AA69F4"/>
    <w:rsid w:val="00AA6DBC"/>
    <w:rsid w:val="00AB0338"/>
    <w:rsid w:val="00AB0640"/>
    <w:rsid w:val="00AB0BBB"/>
    <w:rsid w:val="00AB0C69"/>
    <w:rsid w:val="00AB0C9F"/>
    <w:rsid w:val="00AB0FC8"/>
    <w:rsid w:val="00AB123F"/>
    <w:rsid w:val="00AB12C8"/>
    <w:rsid w:val="00AB1329"/>
    <w:rsid w:val="00AB1840"/>
    <w:rsid w:val="00AB1914"/>
    <w:rsid w:val="00AB1A59"/>
    <w:rsid w:val="00AB1D06"/>
    <w:rsid w:val="00AB1FB5"/>
    <w:rsid w:val="00AB2249"/>
    <w:rsid w:val="00AB2352"/>
    <w:rsid w:val="00AB245D"/>
    <w:rsid w:val="00AB2713"/>
    <w:rsid w:val="00AB2848"/>
    <w:rsid w:val="00AB2AE4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EB5"/>
    <w:rsid w:val="00AB7442"/>
    <w:rsid w:val="00AB7582"/>
    <w:rsid w:val="00AB7C74"/>
    <w:rsid w:val="00AB7C81"/>
    <w:rsid w:val="00AB7EF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92"/>
    <w:rsid w:val="00AC3098"/>
    <w:rsid w:val="00AC325B"/>
    <w:rsid w:val="00AC389B"/>
    <w:rsid w:val="00AC38BC"/>
    <w:rsid w:val="00AC38CE"/>
    <w:rsid w:val="00AC3AE6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49E"/>
    <w:rsid w:val="00AC54DE"/>
    <w:rsid w:val="00AC5706"/>
    <w:rsid w:val="00AC5BD5"/>
    <w:rsid w:val="00AC5C0A"/>
    <w:rsid w:val="00AC623F"/>
    <w:rsid w:val="00AC63EF"/>
    <w:rsid w:val="00AC6944"/>
    <w:rsid w:val="00AC6BCE"/>
    <w:rsid w:val="00AC6C94"/>
    <w:rsid w:val="00AC6E0A"/>
    <w:rsid w:val="00AC6E41"/>
    <w:rsid w:val="00AC6F9A"/>
    <w:rsid w:val="00AC71C6"/>
    <w:rsid w:val="00AC7508"/>
    <w:rsid w:val="00AC7EF2"/>
    <w:rsid w:val="00AD01A9"/>
    <w:rsid w:val="00AD0293"/>
    <w:rsid w:val="00AD0628"/>
    <w:rsid w:val="00AD0A25"/>
    <w:rsid w:val="00AD0F87"/>
    <w:rsid w:val="00AD11E1"/>
    <w:rsid w:val="00AD13EF"/>
    <w:rsid w:val="00AD1BA3"/>
    <w:rsid w:val="00AD1C91"/>
    <w:rsid w:val="00AD1CC0"/>
    <w:rsid w:val="00AD217D"/>
    <w:rsid w:val="00AD27CB"/>
    <w:rsid w:val="00AD27DC"/>
    <w:rsid w:val="00AD2AF1"/>
    <w:rsid w:val="00AD2C53"/>
    <w:rsid w:val="00AD2D8B"/>
    <w:rsid w:val="00AD32B5"/>
    <w:rsid w:val="00AD3336"/>
    <w:rsid w:val="00AD33C4"/>
    <w:rsid w:val="00AD3460"/>
    <w:rsid w:val="00AD3586"/>
    <w:rsid w:val="00AD3619"/>
    <w:rsid w:val="00AD367F"/>
    <w:rsid w:val="00AD370C"/>
    <w:rsid w:val="00AD382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6F46"/>
    <w:rsid w:val="00AD7709"/>
    <w:rsid w:val="00AD776F"/>
    <w:rsid w:val="00AD77B4"/>
    <w:rsid w:val="00AD77F5"/>
    <w:rsid w:val="00AD786F"/>
    <w:rsid w:val="00AD7910"/>
    <w:rsid w:val="00AE0429"/>
    <w:rsid w:val="00AE0C52"/>
    <w:rsid w:val="00AE143A"/>
    <w:rsid w:val="00AE1538"/>
    <w:rsid w:val="00AE1B37"/>
    <w:rsid w:val="00AE21BE"/>
    <w:rsid w:val="00AE2E2A"/>
    <w:rsid w:val="00AE3212"/>
    <w:rsid w:val="00AE3226"/>
    <w:rsid w:val="00AE37A7"/>
    <w:rsid w:val="00AE392B"/>
    <w:rsid w:val="00AE3936"/>
    <w:rsid w:val="00AE3D81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980"/>
    <w:rsid w:val="00AE5C27"/>
    <w:rsid w:val="00AE5D76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B00028"/>
    <w:rsid w:val="00B0069A"/>
    <w:rsid w:val="00B00903"/>
    <w:rsid w:val="00B00A3E"/>
    <w:rsid w:val="00B00CFA"/>
    <w:rsid w:val="00B00E8F"/>
    <w:rsid w:val="00B010E7"/>
    <w:rsid w:val="00B01744"/>
    <w:rsid w:val="00B01C9D"/>
    <w:rsid w:val="00B01D14"/>
    <w:rsid w:val="00B01E2B"/>
    <w:rsid w:val="00B021A6"/>
    <w:rsid w:val="00B02401"/>
    <w:rsid w:val="00B025E2"/>
    <w:rsid w:val="00B03374"/>
    <w:rsid w:val="00B0338E"/>
    <w:rsid w:val="00B0384A"/>
    <w:rsid w:val="00B03BAA"/>
    <w:rsid w:val="00B046F0"/>
    <w:rsid w:val="00B049CE"/>
    <w:rsid w:val="00B04C26"/>
    <w:rsid w:val="00B058FE"/>
    <w:rsid w:val="00B05CA8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B7"/>
    <w:rsid w:val="00B07F12"/>
    <w:rsid w:val="00B100CE"/>
    <w:rsid w:val="00B10388"/>
    <w:rsid w:val="00B1081E"/>
    <w:rsid w:val="00B10ACA"/>
    <w:rsid w:val="00B11B16"/>
    <w:rsid w:val="00B11C3B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C1B"/>
    <w:rsid w:val="00B14F88"/>
    <w:rsid w:val="00B1592E"/>
    <w:rsid w:val="00B16200"/>
    <w:rsid w:val="00B169E6"/>
    <w:rsid w:val="00B16D75"/>
    <w:rsid w:val="00B178F7"/>
    <w:rsid w:val="00B20498"/>
    <w:rsid w:val="00B206B7"/>
    <w:rsid w:val="00B20AA3"/>
    <w:rsid w:val="00B20B0A"/>
    <w:rsid w:val="00B20FDC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DD5"/>
    <w:rsid w:val="00B23F80"/>
    <w:rsid w:val="00B2441F"/>
    <w:rsid w:val="00B24C8D"/>
    <w:rsid w:val="00B24D50"/>
    <w:rsid w:val="00B24EC4"/>
    <w:rsid w:val="00B25047"/>
    <w:rsid w:val="00B250AA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691"/>
    <w:rsid w:val="00B307A7"/>
    <w:rsid w:val="00B307D5"/>
    <w:rsid w:val="00B3089B"/>
    <w:rsid w:val="00B30A64"/>
    <w:rsid w:val="00B30FE9"/>
    <w:rsid w:val="00B310D7"/>
    <w:rsid w:val="00B31291"/>
    <w:rsid w:val="00B31513"/>
    <w:rsid w:val="00B315C9"/>
    <w:rsid w:val="00B3166E"/>
    <w:rsid w:val="00B31F80"/>
    <w:rsid w:val="00B31F86"/>
    <w:rsid w:val="00B32692"/>
    <w:rsid w:val="00B32703"/>
    <w:rsid w:val="00B32E4A"/>
    <w:rsid w:val="00B33090"/>
    <w:rsid w:val="00B335C2"/>
    <w:rsid w:val="00B3389C"/>
    <w:rsid w:val="00B33DDA"/>
    <w:rsid w:val="00B33F18"/>
    <w:rsid w:val="00B34018"/>
    <w:rsid w:val="00B340D6"/>
    <w:rsid w:val="00B34367"/>
    <w:rsid w:val="00B347DF"/>
    <w:rsid w:val="00B349B1"/>
    <w:rsid w:val="00B349C4"/>
    <w:rsid w:val="00B34B14"/>
    <w:rsid w:val="00B34B2B"/>
    <w:rsid w:val="00B34B55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A84"/>
    <w:rsid w:val="00B36C15"/>
    <w:rsid w:val="00B36D30"/>
    <w:rsid w:val="00B36F7C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BA3"/>
    <w:rsid w:val="00B4144B"/>
    <w:rsid w:val="00B41A6C"/>
    <w:rsid w:val="00B41DEA"/>
    <w:rsid w:val="00B42294"/>
    <w:rsid w:val="00B429D7"/>
    <w:rsid w:val="00B42BDF"/>
    <w:rsid w:val="00B42D5D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7CE"/>
    <w:rsid w:val="00B51AAF"/>
    <w:rsid w:val="00B5204C"/>
    <w:rsid w:val="00B520D6"/>
    <w:rsid w:val="00B521FA"/>
    <w:rsid w:val="00B522F7"/>
    <w:rsid w:val="00B52AD6"/>
    <w:rsid w:val="00B52CEC"/>
    <w:rsid w:val="00B52DE5"/>
    <w:rsid w:val="00B52F4D"/>
    <w:rsid w:val="00B530F8"/>
    <w:rsid w:val="00B53331"/>
    <w:rsid w:val="00B53371"/>
    <w:rsid w:val="00B534AA"/>
    <w:rsid w:val="00B5373C"/>
    <w:rsid w:val="00B54279"/>
    <w:rsid w:val="00B542D1"/>
    <w:rsid w:val="00B5457F"/>
    <w:rsid w:val="00B5474E"/>
    <w:rsid w:val="00B54CFF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382"/>
    <w:rsid w:val="00B573BA"/>
    <w:rsid w:val="00B57529"/>
    <w:rsid w:val="00B579EA"/>
    <w:rsid w:val="00B57FBF"/>
    <w:rsid w:val="00B610D6"/>
    <w:rsid w:val="00B61B71"/>
    <w:rsid w:val="00B62242"/>
    <w:rsid w:val="00B624B7"/>
    <w:rsid w:val="00B628A8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A5B"/>
    <w:rsid w:val="00B71F82"/>
    <w:rsid w:val="00B72243"/>
    <w:rsid w:val="00B725F9"/>
    <w:rsid w:val="00B72BBE"/>
    <w:rsid w:val="00B72E44"/>
    <w:rsid w:val="00B730A6"/>
    <w:rsid w:val="00B73165"/>
    <w:rsid w:val="00B732B5"/>
    <w:rsid w:val="00B7336F"/>
    <w:rsid w:val="00B7371F"/>
    <w:rsid w:val="00B737D5"/>
    <w:rsid w:val="00B7472F"/>
    <w:rsid w:val="00B74762"/>
    <w:rsid w:val="00B749D9"/>
    <w:rsid w:val="00B75D91"/>
    <w:rsid w:val="00B760D3"/>
    <w:rsid w:val="00B760FD"/>
    <w:rsid w:val="00B76504"/>
    <w:rsid w:val="00B769F2"/>
    <w:rsid w:val="00B76CD9"/>
    <w:rsid w:val="00B76D2C"/>
    <w:rsid w:val="00B76ED5"/>
    <w:rsid w:val="00B77382"/>
    <w:rsid w:val="00B77612"/>
    <w:rsid w:val="00B803C8"/>
    <w:rsid w:val="00B805C6"/>
    <w:rsid w:val="00B80A8E"/>
    <w:rsid w:val="00B80DED"/>
    <w:rsid w:val="00B81539"/>
    <w:rsid w:val="00B81615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CA7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BF1"/>
    <w:rsid w:val="00B90FD6"/>
    <w:rsid w:val="00B91319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3F7"/>
    <w:rsid w:val="00B956D5"/>
    <w:rsid w:val="00B957AA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42C"/>
    <w:rsid w:val="00BA168E"/>
    <w:rsid w:val="00BA169E"/>
    <w:rsid w:val="00BA186F"/>
    <w:rsid w:val="00BA1CE9"/>
    <w:rsid w:val="00BA1EDA"/>
    <w:rsid w:val="00BA2176"/>
    <w:rsid w:val="00BA2259"/>
    <w:rsid w:val="00BA2416"/>
    <w:rsid w:val="00BA242A"/>
    <w:rsid w:val="00BA28F7"/>
    <w:rsid w:val="00BA302D"/>
    <w:rsid w:val="00BA331D"/>
    <w:rsid w:val="00BA337B"/>
    <w:rsid w:val="00BA41F9"/>
    <w:rsid w:val="00BA4450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8A5"/>
    <w:rsid w:val="00BA79ED"/>
    <w:rsid w:val="00BA7AAC"/>
    <w:rsid w:val="00BA7B6A"/>
    <w:rsid w:val="00BA7C06"/>
    <w:rsid w:val="00BB016D"/>
    <w:rsid w:val="00BB0D6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DC"/>
    <w:rsid w:val="00BB2DBB"/>
    <w:rsid w:val="00BB2F27"/>
    <w:rsid w:val="00BB2F5C"/>
    <w:rsid w:val="00BB31E2"/>
    <w:rsid w:val="00BB3395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673"/>
    <w:rsid w:val="00BC0093"/>
    <w:rsid w:val="00BC009E"/>
    <w:rsid w:val="00BC09B1"/>
    <w:rsid w:val="00BC0A12"/>
    <w:rsid w:val="00BC0CB3"/>
    <w:rsid w:val="00BC10EC"/>
    <w:rsid w:val="00BC1681"/>
    <w:rsid w:val="00BC1857"/>
    <w:rsid w:val="00BC1FF9"/>
    <w:rsid w:val="00BC20A4"/>
    <w:rsid w:val="00BC2207"/>
    <w:rsid w:val="00BC2305"/>
    <w:rsid w:val="00BC2653"/>
    <w:rsid w:val="00BC2723"/>
    <w:rsid w:val="00BC2731"/>
    <w:rsid w:val="00BC27B4"/>
    <w:rsid w:val="00BC28A7"/>
    <w:rsid w:val="00BC2EE5"/>
    <w:rsid w:val="00BC32DC"/>
    <w:rsid w:val="00BC3B4B"/>
    <w:rsid w:val="00BC411B"/>
    <w:rsid w:val="00BC444F"/>
    <w:rsid w:val="00BC4B5C"/>
    <w:rsid w:val="00BC4D7A"/>
    <w:rsid w:val="00BC5286"/>
    <w:rsid w:val="00BC54AF"/>
    <w:rsid w:val="00BC5759"/>
    <w:rsid w:val="00BC5A6A"/>
    <w:rsid w:val="00BC5A7C"/>
    <w:rsid w:val="00BC5F8C"/>
    <w:rsid w:val="00BC5FC7"/>
    <w:rsid w:val="00BC5FD5"/>
    <w:rsid w:val="00BC60D9"/>
    <w:rsid w:val="00BC6235"/>
    <w:rsid w:val="00BC64A0"/>
    <w:rsid w:val="00BC67D4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D0304"/>
    <w:rsid w:val="00BD06A6"/>
    <w:rsid w:val="00BD07D3"/>
    <w:rsid w:val="00BD0B64"/>
    <w:rsid w:val="00BD0D2A"/>
    <w:rsid w:val="00BD0E00"/>
    <w:rsid w:val="00BD0FFD"/>
    <w:rsid w:val="00BD1380"/>
    <w:rsid w:val="00BD1705"/>
    <w:rsid w:val="00BD1F78"/>
    <w:rsid w:val="00BD2C4D"/>
    <w:rsid w:val="00BD2F73"/>
    <w:rsid w:val="00BD304D"/>
    <w:rsid w:val="00BD35A7"/>
    <w:rsid w:val="00BD3EEC"/>
    <w:rsid w:val="00BD3FBB"/>
    <w:rsid w:val="00BD3FE2"/>
    <w:rsid w:val="00BD4478"/>
    <w:rsid w:val="00BD46F5"/>
    <w:rsid w:val="00BD489B"/>
    <w:rsid w:val="00BD50BA"/>
    <w:rsid w:val="00BD527E"/>
    <w:rsid w:val="00BD5726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A8"/>
    <w:rsid w:val="00BE0D50"/>
    <w:rsid w:val="00BE10AE"/>
    <w:rsid w:val="00BE1277"/>
    <w:rsid w:val="00BE12FD"/>
    <w:rsid w:val="00BE142B"/>
    <w:rsid w:val="00BE1EC1"/>
    <w:rsid w:val="00BE22C0"/>
    <w:rsid w:val="00BE250F"/>
    <w:rsid w:val="00BE2A88"/>
    <w:rsid w:val="00BE2C1D"/>
    <w:rsid w:val="00BE35AC"/>
    <w:rsid w:val="00BE3BBA"/>
    <w:rsid w:val="00BE3C30"/>
    <w:rsid w:val="00BE3E59"/>
    <w:rsid w:val="00BE424C"/>
    <w:rsid w:val="00BE4309"/>
    <w:rsid w:val="00BE443C"/>
    <w:rsid w:val="00BE4576"/>
    <w:rsid w:val="00BE482F"/>
    <w:rsid w:val="00BE4C7A"/>
    <w:rsid w:val="00BE56B3"/>
    <w:rsid w:val="00BE5DC4"/>
    <w:rsid w:val="00BE5E78"/>
    <w:rsid w:val="00BE5F0B"/>
    <w:rsid w:val="00BE6D43"/>
    <w:rsid w:val="00BE719A"/>
    <w:rsid w:val="00BE779E"/>
    <w:rsid w:val="00BE7ED7"/>
    <w:rsid w:val="00BF005B"/>
    <w:rsid w:val="00BF0507"/>
    <w:rsid w:val="00BF050E"/>
    <w:rsid w:val="00BF09E3"/>
    <w:rsid w:val="00BF09F5"/>
    <w:rsid w:val="00BF128D"/>
    <w:rsid w:val="00BF1657"/>
    <w:rsid w:val="00BF16DE"/>
    <w:rsid w:val="00BF1D7E"/>
    <w:rsid w:val="00BF264A"/>
    <w:rsid w:val="00BF2741"/>
    <w:rsid w:val="00BF2BF8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34F"/>
    <w:rsid w:val="00BF6EF7"/>
    <w:rsid w:val="00BF6FEF"/>
    <w:rsid w:val="00BF74F1"/>
    <w:rsid w:val="00C000C5"/>
    <w:rsid w:val="00C006F5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A80"/>
    <w:rsid w:val="00C07DE4"/>
    <w:rsid w:val="00C103D8"/>
    <w:rsid w:val="00C107B6"/>
    <w:rsid w:val="00C10AC5"/>
    <w:rsid w:val="00C10AED"/>
    <w:rsid w:val="00C110FF"/>
    <w:rsid w:val="00C115FA"/>
    <w:rsid w:val="00C11859"/>
    <w:rsid w:val="00C11B19"/>
    <w:rsid w:val="00C12288"/>
    <w:rsid w:val="00C123F9"/>
    <w:rsid w:val="00C128C1"/>
    <w:rsid w:val="00C132C1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63EB"/>
    <w:rsid w:val="00C16709"/>
    <w:rsid w:val="00C16A7C"/>
    <w:rsid w:val="00C16D60"/>
    <w:rsid w:val="00C16EE9"/>
    <w:rsid w:val="00C170A5"/>
    <w:rsid w:val="00C174A0"/>
    <w:rsid w:val="00C1754A"/>
    <w:rsid w:val="00C1778D"/>
    <w:rsid w:val="00C1779D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B00"/>
    <w:rsid w:val="00C20C12"/>
    <w:rsid w:val="00C20E97"/>
    <w:rsid w:val="00C21234"/>
    <w:rsid w:val="00C217DA"/>
    <w:rsid w:val="00C21944"/>
    <w:rsid w:val="00C22228"/>
    <w:rsid w:val="00C2237C"/>
    <w:rsid w:val="00C2238F"/>
    <w:rsid w:val="00C225BB"/>
    <w:rsid w:val="00C22906"/>
    <w:rsid w:val="00C22C7D"/>
    <w:rsid w:val="00C22D87"/>
    <w:rsid w:val="00C22E39"/>
    <w:rsid w:val="00C23097"/>
    <w:rsid w:val="00C23126"/>
    <w:rsid w:val="00C23208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2686"/>
    <w:rsid w:val="00C32F1F"/>
    <w:rsid w:val="00C330CB"/>
    <w:rsid w:val="00C33313"/>
    <w:rsid w:val="00C33CCC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D13"/>
    <w:rsid w:val="00C43EA5"/>
    <w:rsid w:val="00C44353"/>
    <w:rsid w:val="00C4464A"/>
    <w:rsid w:val="00C44924"/>
    <w:rsid w:val="00C44C84"/>
    <w:rsid w:val="00C44E70"/>
    <w:rsid w:val="00C455DE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B5B"/>
    <w:rsid w:val="00C52229"/>
    <w:rsid w:val="00C52696"/>
    <w:rsid w:val="00C52830"/>
    <w:rsid w:val="00C52CDE"/>
    <w:rsid w:val="00C536BE"/>
    <w:rsid w:val="00C538D8"/>
    <w:rsid w:val="00C53E88"/>
    <w:rsid w:val="00C53F61"/>
    <w:rsid w:val="00C545F3"/>
    <w:rsid w:val="00C54646"/>
    <w:rsid w:val="00C54F4A"/>
    <w:rsid w:val="00C55423"/>
    <w:rsid w:val="00C55432"/>
    <w:rsid w:val="00C554D5"/>
    <w:rsid w:val="00C55AA1"/>
    <w:rsid w:val="00C56467"/>
    <w:rsid w:val="00C565B7"/>
    <w:rsid w:val="00C567DD"/>
    <w:rsid w:val="00C5701B"/>
    <w:rsid w:val="00C57117"/>
    <w:rsid w:val="00C5770E"/>
    <w:rsid w:val="00C5786C"/>
    <w:rsid w:val="00C57A5D"/>
    <w:rsid w:val="00C57DC7"/>
    <w:rsid w:val="00C60129"/>
    <w:rsid w:val="00C60AAE"/>
    <w:rsid w:val="00C61BA6"/>
    <w:rsid w:val="00C62276"/>
    <w:rsid w:val="00C62344"/>
    <w:rsid w:val="00C623B8"/>
    <w:rsid w:val="00C62C55"/>
    <w:rsid w:val="00C63064"/>
    <w:rsid w:val="00C63281"/>
    <w:rsid w:val="00C637D8"/>
    <w:rsid w:val="00C63995"/>
    <w:rsid w:val="00C63E72"/>
    <w:rsid w:val="00C6422D"/>
    <w:rsid w:val="00C64AC2"/>
    <w:rsid w:val="00C64C10"/>
    <w:rsid w:val="00C64DEC"/>
    <w:rsid w:val="00C654C9"/>
    <w:rsid w:val="00C65543"/>
    <w:rsid w:val="00C65ED4"/>
    <w:rsid w:val="00C6653D"/>
    <w:rsid w:val="00C66956"/>
    <w:rsid w:val="00C66E09"/>
    <w:rsid w:val="00C677D7"/>
    <w:rsid w:val="00C679BB"/>
    <w:rsid w:val="00C67B39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7074"/>
    <w:rsid w:val="00C7736C"/>
    <w:rsid w:val="00C77627"/>
    <w:rsid w:val="00C77D10"/>
    <w:rsid w:val="00C77D1F"/>
    <w:rsid w:val="00C77E04"/>
    <w:rsid w:val="00C80056"/>
    <w:rsid w:val="00C80896"/>
    <w:rsid w:val="00C80BA5"/>
    <w:rsid w:val="00C81E77"/>
    <w:rsid w:val="00C81EE4"/>
    <w:rsid w:val="00C82728"/>
    <w:rsid w:val="00C82A00"/>
    <w:rsid w:val="00C82DE9"/>
    <w:rsid w:val="00C83190"/>
    <w:rsid w:val="00C835C4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4B4"/>
    <w:rsid w:val="00C877AC"/>
    <w:rsid w:val="00C879D5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F82"/>
    <w:rsid w:val="00C9544F"/>
    <w:rsid w:val="00C954C0"/>
    <w:rsid w:val="00C95653"/>
    <w:rsid w:val="00C962C3"/>
    <w:rsid w:val="00C9673B"/>
    <w:rsid w:val="00C9674E"/>
    <w:rsid w:val="00C9750F"/>
    <w:rsid w:val="00C97684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131"/>
    <w:rsid w:val="00CA150A"/>
    <w:rsid w:val="00CA17AF"/>
    <w:rsid w:val="00CA1A5C"/>
    <w:rsid w:val="00CA1C07"/>
    <w:rsid w:val="00CA1D59"/>
    <w:rsid w:val="00CA200F"/>
    <w:rsid w:val="00CA29D5"/>
    <w:rsid w:val="00CA29E4"/>
    <w:rsid w:val="00CA2CC1"/>
    <w:rsid w:val="00CA3359"/>
    <w:rsid w:val="00CA33D5"/>
    <w:rsid w:val="00CA3955"/>
    <w:rsid w:val="00CA39DC"/>
    <w:rsid w:val="00CA3F46"/>
    <w:rsid w:val="00CA3FE3"/>
    <w:rsid w:val="00CA4305"/>
    <w:rsid w:val="00CA45A1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824"/>
    <w:rsid w:val="00CA68AE"/>
    <w:rsid w:val="00CA6DEB"/>
    <w:rsid w:val="00CA7221"/>
    <w:rsid w:val="00CA74F4"/>
    <w:rsid w:val="00CB087A"/>
    <w:rsid w:val="00CB0D1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64F"/>
    <w:rsid w:val="00CB2B42"/>
    <w:rsid w:val="00CB3648"/>
    <w:rsid w:val="00CB38C0"/>
    <w:rsid w:val="00CB38D7"/>
    <w:rsid w:val="00CB38DD"/>
    <w:rsid w:val="00CB3A82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6DA"/>
    <w:rsid w:val="00CC291C"/>
    <w:rsid w:val="00CC2BDD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5137"/>
    <w:rsid w:val="00CC52BC"/>
    <w:rsid w:val="00CC6326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15DE"/>
    <w:rsid w:val="00CD1B89"/>
    <w:rsid w:val="00CD24BD"/>
    <w:rsid w:val="00CD2C68"/>
    <w:rsid w:val="00CD2C80"/>
    <w:rsid w:val="00CD2CCF"/>
    <w:rsid w:val="00CD2EDA"/>
    <w:rsid w:val="00CD337B"/>
    <w:rsid w:val="00CD3468"/>
    <w:rsid w:val="00CD356F"/>
    <w:rsid w:val="00CD3738"/>
    <w:rsid w:val="00CD3891"/>
    <w:rsid w:val="00CD3C7F"/>
    <w:rsid w:val="00CD407F"/>
    <w:rsid w:val="00CD417D"/>
    <w:rsid w:val="00CD45CB"/>
    <w:rsid w:val="00CD4706"/>
    <w:rsid w:val="00CD502D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B18"/>
    <w:rsid w:val="00CD7BC2"/>
    <w:rsid w:val="00CD7DD6"/>
    <w:rsid w:val="00CD7F84"/>
    <w:rsid w:val="00CE0023"/>
    <w:rsid w:val="00CE021F"/>
    <w:rsid w:val="00CE0498"/>
    <w:rsid w:val="00CE057D"/>
    <w:rsid w:val="00CE090F"/>
    <w:rsid w:val="00CE0C38"/>
    <w:rsid w:val="00CE166A"/>
    <w:rsid w:val="00CE19F7"/>
    <w:rsid w:val="00CE1BDF"/>
    <w:rsid w:val="00CE21F1"/>
    <w:rsid w:val="00CE242F"/>
    <w:rsid w:val="00CE24D6"/>
    <w:rsid w:val="00CE24E6"/>
    <w:rsid w:val="00CE2FE2"/>
    <w:rsid w:val="00CE3682"/>
    <w:rsid w:val="00CE3698"/>
    <w:rsid w:val="00CE3E9C"/>
    <w:rsid w:val="00CE4755"/>
    <w:rsid w:val="00CE47E7"/>
    <w:rsid w:val="00CE4BC8"/>
    <w:rsid w:val="00CE5171"/>
    <w:rsid w:val="00CE59CE"/>
    <w:rsid w:val="00CE6BCC"/>
    <w:rsid w:val="00CE7340"/>
    <w:rsid w:val="00CE7423"/>
    <w:rsid w:val="00CE76D0"/>
    <w:rsid w:val="00CE789C"/>
    <w:rsid w:val="00CE7A84"/>
    <w:rsid w:val="00CE7E84"/>
    <w:rsid w:val="00CF0110"/>
    <w:rsid w:val="00CF0751"/>
    <w:rsid w:val="00CF0A92"/>
    <w:rsid w:val="00CF0CA9"/>
    <w:rsid w:val="00CF0DED"/>
    <w:rsid w:val="00CF0EC1"/>
    <w:rsid w:val="00CF1640"/>
    <w:rsid w:val="00CF1B3D"/>
    <w:rsid w:val="00CF1C86"/>
    <w:rsid w:val="00CF1D57"/>
    <w:rsid w:val="00CF2010"/>
    <w:rsid w:val="00CF22CC"/>
    <w:rsid w:val="00CF2A89"/>
    <w:rsid w:val="00CF2BF3"/>
    <w:rsid w:val="00CF2E07"/>
    <w:rsid w:val="00CF3D78"/>
    <w:rsid w:val="00CF3E75"/>
    <w:rsid w:val="00CF40CC"/>
    <w:rsid w:val="00CF4383"/>
    <w:rsid w:val="00CF43E8"/>
    <w:rsid w:val="00CF4D63"/>
    <w:rsid w:val="00CF4EA1"/>
    <w:rsid w:val="00CF526A"/>
    <w:rsid w:val="00CF54B6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8BA"/>
    <w:rsid w:val="00D01963"/>
    <w:rsid w:val="00D01EBE"/>
    <w:rsid w:val="00D020DB"/>
    <w:rsid w:val="00D022C8"/>
    <w:rsid w:val="00D024DB"/>
    <w:rsid w:val="00D02B43"/>
    <w:rsid w:val="00D02B6D"/>
    <w:rsid w:val="00D02EB9"/>
    <w:rsid w:val="00D030F2"/>
    <w:rsid w:val="00D0371B"/>
    <w:rsid w:val="00D03F6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FA"/>
    <w:rsid w:val="00D12CE1"/>
    <w:rsid w:val="00D135DB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BCD"/>
    <w:rsid w:val="00D16C75"/>
    <w:rsid w:val="00D16D07"/>
    <w:rsid w:val="00D16DC6"/>
    <w:rsid w:val="00D16E7A"/>
    <w:rsid w:val="00D175FB"/>
    <w:rsid w:val="00D1767B"/>
    <w:rsid w:val="00D177A9"/>
    <w:rsid w:val="00D17A05"/>
    <w:rsid w:val="00D17BB9"/>
    <w:rsid w:val="00D17DBF"/>
    <w:rsid w:val="00D20122"/>
    <w:rsid w:val="00D201BF"/>
    <w:rsid w:val="00D208E2"/>
    <w:rsid w:val="00D20F3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B1B"/>
    <w:rsid w:val="00D22C65"/>
    <w:rsid w:val="00D235DD"/>
    <w:rsid w:val="00D239B7"/>
    <w:rsid w:val="00D23A1A"/>
    <w:rsid w:val="00D23F44"/>
    <w:rsid w:val="00D24263"/>
    <w:rsid w:val="00D24341"/>
    <w:rsid w:val="00D2445C"/>
    <w:rsid w:val="00D24FCE"/>
    <w:rsid w:val="00D2564F"/>
    <w:rsid w:val="00D25CD9"/>
    <w:rsid w:val="00D25D7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F54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3170"/>
    <w:rsid w:val="00D3321B"/>
    <w:rsid w:val="00D338FA"/>
    <w:rsid w:val="00D33A5B"/>
    <w:rsid w:val="00D341F8"/>
    <w:rsid w:val="00D3543E"/>
    <w:rsid w:val="00D3560F"/>
    <w:rsid w:val="00D35A66"/>
    <w:rsid w:val="00D35AEE"/>
    <w:rsid w:val="00D35EA7"/>
    <w:rsid w:val="00D3630F"/>
    <w:rsid w:val="00D36635"/>
    <w:rsid w:val="00D36733"/>
    <w:rsid w:val="00D36CDA"/>
    <w:rsid w:val="00D36DDB"/>
    <w:rsid w:val="00D37648"/>
    <w:rsid w:val="00D376F4"/>
    <w:rsid w:val="00D3774C"/>
    <w:rsid w:val="00D37AB7"/>
    <w:rsid w:val="00D40222"/>
    <w:rsid w:val="00D40983"/>
    <w:rsid w:val="00D41205"/>
    <w:rsid w:val="00D41299"/>
    <w:rsid w:val="00D41830"/>
    <w:rsid w:val="00D41D40"/>
    <w:rsid w:val="00D42789"/>
    <w:rsid w:val="00D428AA"/>
    <w:rsid w:val="00D4293D"/>
    <w:rsid w:val="00D42B1D"/>
    <w:rsid w:val="00D42B41"/>
    <w:rsid w:val="00D42B4A"/>
    <w:rsid w:val="00D42D1A"/>
    <w:rsid w:val="00D43105"/>
    <w:rsid w:val="00D432D4"/>
    <w:rsid w:val="00D434C3"/>
    <w:rsid w:val="00D43A36"/>
    <w:rsid w:val="00D4410E"/>
    <w:rsid w:val="00D44187"/>
    <w:rsid w:val="00D44F43"/>
    <w:rsid w:val="00D45124"/>
    <w:rsid w:val="00D4539F"/>
    <w:rsid w:val="00D459ED"/>
    <w:rsid w:val="00D45C47"/>
    <w:rsid w:val="00D46072"/>
    <w:rsid w:val="00D467F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B36"/>
    <w:rsid w:val="00D5226B"/>
    <w:rsid w:val="00D52516"/>
    <w:rsid w:val="00D5256E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F44"/>
    <w:rsid w:val="00D57099"/>
    <w:rsid w:val="00D571B7"/>
    <w:rsid w:val="00D5734F"/>
    <w:rsid w:val="00D573B8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1466"/>
    <w:rsid w:val="00D6185F"/>
    <w:rsid w:val="00D61AD6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526D"/>
    <w:rsid w:val="00D652D3"/>
    <w:rsid w:val="00D6532E"/>
    <w:rsid w:val="00D65D87"/>
    <w:rsid w:val="00D65D8E"/>
    <w:rsid w:val="00D6668D"/>
    <w:rsid w:val="00D66743"/>
    <w:rsid w:val="00D6691E"/>
    <w:rsid w:val="00D66C41"/>
    <w:rsid w:val="00D67317"/>
    <w:rsid w:val="00D67382"/>
    <w:rsid w:val="00D678DC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7C6"/>
    <w:rsid w:val="00D7382A"/>
    <w:rsid w:val="00D73A70"/>
    <w:rsid w:val="00D73AA5"/>
    <w:rsid w:val="00D73B4B"/>
    <w:rsid w:val="00D73BEE"/>
    <w:rsid w:val="00D73C99"/>
    <w:rsid w:val="00D73F65"/>
    <w:rsid w:val="00D73FC9"/>
    <w:rsid w:val="00D74B0F"/>
    <w:rsid w:val="00D74B26"/>
    <w:rsid w:val="00D74C20"/>
    <w:rsid w:val="00D753E6"/>
    <w:rsid w:val="00D75C72"/>
    <w:rsid w:val="00D75DCB"/>
    <w:rsid w:val="00D75ED9"/>
    <w:rsid w:val="00D761C5"/>
    <w:rsid w:val="00D762F1"/>
    <w:rsid w:val="00D76855"/>
    <w:rsid w:val="00D76A1E"/>
    <w:rsid w:val="00D76FAE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31DA"/>
    <w:rsid w:val="00D832BD"/>
    <w:rsid w:val="00D833D3"/>
    <w:rsid w:val="00D836BD"/>
    <w:rsid w:val="00D83725"/>
    <w:rsid w:val="00D83C43"/>
    <w:rsid w:val="00D84D38"/>
    <w:rsid w:val="00D85216"/>
    <w:rsid w:val="00D854BD"/>
    <w:rsid w:val="00D859AD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CC"/>
    <w:rsid w:val="00D907C7"/>
    <w:rsid w:val="00D91079"/>
    <w:rsid w:val="00D9145D"/>
    <w:rsid w:val="00D919E9"/>
    <w:rsid w:val="00D91C9A"/>
    <w:rsid w:val="00D91E44"/>
    <w:rsid w:val="00D92058"/>
    <w:rsid w:val="00D92201"/>
    <w:rsid w:val="00D922BC"/>
    <w:rsid w:val="00D92575"/>
    <w:rsid w:val="00D92638"/>
    <w:rsid w:val="00D92A3A"/>
    <w:rsid w:val="00D92FD9"/>
    <w:rsid w:val="00D9311F"/>
    <w:rsid w:val="00D9352C"/>
    <w:rsid w:val="00D93D4E"/>
    <w:rsid w:val="00D944EE"/>
    <w:rsid w:val="00D94DBC"/>
    <w:rsid w:val="00D95A57"/>
    <w:rsid w:val="00D95B68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A0191"/>
    <w:rsid w:val="00DA035A"/>
    <w:rsid w:val="00DA06C9"/>
    <w:rsid w:val="00DA07D8"/>
    <w:rsid w:val="00DA0886"/>
    <w:rsid w:val="00DA0A06"/>
    <w:rsid w:val="00DA16BE"/>
    <w:rsid w:val="00DA1ADE"/>
    <w:rsid w:val="00DA1F26"/>
    <w:rsid w:val="00DA23A5"/>
    <w:rsid w:val="00DA26E4"/>
    <w:rsid w:val="00DA2986"/>
    <w:rsid w:val="00DA2A1A"/>
    <w:rsid w:val="00DA2BC5"/>
    <w:rsid w:val="00DA3667"/>
    <w:rsid w:val="00DA3675"/>
    <w:rsid w:val="00DA3766"/>
    <w:rsid w:val="00DA3A81"/>
    <w:rsid w:val="00DA3E58"/>
    <w:rsid w:val="00DA4823"/>
    <w:rsid w:val="00DA4C22"/>
    <w:rsid w:val="00DA5277"/>
    <w:rsid w:val="00DA5994"/>
    <w:rsid w:val="00DA5BFA"/>
    <w:rsid w:val="00DA623E"/>
    <w:rsid w:val="00DA6318"/>
    <w:rsid w:val="00DA68ED"/>
    <w:rsid w:val="00DA68F3"/>
    <w:rsid w:val="00DA6CB9"/>
    <w:rsid w:val="00DA6E9A"/>
    <w:rsid w:val="00DA73A1"/>
    <w:rsid w:val="00DA75BC"/>
    <w:rsid w:val="00DA782A"/>
    <w:rsid w:val="00DA7A91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F34"/>
    <w:rsid w:val="00DB232F"/>
    <w:rsid w:val="00DB234D"/>
    <w:rsid w:val="00DB2387"/>
    <w:rsid w:val="00DB28DF"/>
    <w:rsid w:val="00DB2A0B"/>
    <w:rsid w:val="00DB2D82"/>
    <w:rsid w:val="00DB2F27"/>
    <w:rsid w:val="00DB327A"/>
    <w:rsid w:val="00DB3A1A"/>
    <w:rsid w:val="00DB3E5E"/>
    <w:rsid w:val="00DB41E0"/>
    <w:rsid w:val="00DB4226"/>
    <w:rsid w:val="00DB444B"/>
    <w:rsid w:val="00DB4C60"/>
    <w:rsid w:val="00DB5863"/>
    <w:rsid w:val="00DB592F"/>
    <w:rsid w:val="00DB5A08"/>
    <w:rsid w:val="00DB5E6F"/>
    <w:rsid w:val="00DB6588"/>
    <w:rsid w:val="00DB6590"/>
    <w:rsid w:val="00DB65DC"/>
    <w:rsid w:val="00DB6F64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F9"/>
    <w:rsid w:val="00DC4257"/>
    <w:rsid w:val="00DC4308"/>
    <w:rsid w:val="00DC46F2"/>
    <w:rsid w:val="00DC4814"/>
    <w:rsid w:val="00DC48CD"/>
    <w:rsid w:val="00DC556D"/>
    <w:rsid w:val="00DC55F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210"/>
    <w:rsid w:val="00DC74F3"/>
    <w:rsid w:val="00DD0847"/>
    <w:rsid w:val="00DD0C38"/>
    <w:rsid w:val="00DD0DFC"/>
    <w:rsid w:val="00DD0FC4"/>
    <w:rsid w:val="00DD1311"/>
    <w:rsid w:val="00DD1AAA"/>
    <w:rsid w:val="00DD1EB3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CE7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E56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518"/>
    <w:rsid w:val="00DE4766"/>
    <w:rsid w:val="00DE49ED"/>
    <w:rsid w:val="00DE4FE4"/>
    <w:rsid w:val="00DE4FFC"/>
    <w:rsid w:val="00DE53C1"/>
    <w:rsid w:val="00DE59C8"/>
    <w:rsid w:val="00DE5AE9"/>
    <w:rsid w:val="00DE5B9C"/>
    <w:rsid w:val="00DE5BC4"/>
    <w:rsid w:val="00DE6558"/>
    <w:rsid w:val="00DE68AE"/>
    <w:rsid w:val="00DE68BB"/>
    <w:rsid w:val="00DE701D"/>
    <w:rsid w:val="00DE70D0"/>
    <w:rsid w:val="00DE7683"/>
    <w:rsid w:val="00DE7935"/>
    <w:rsid w:val="00DF0564"/>
    <w:rsid w:val="00DF0720"/>
    <w:rsid w:val="00DF086E"/>
    <w:rsid w:val="00DF0A44"/>
    <w:rsid w:val="00DF0BE1"/>
    <w:rsid w:val="00DF0D92"/>
    <w:rsid w:val="00DF0DA5"/>
    <w:rsid w:val="00DF10BB"/>
    <w:rsid w:val="00DF12ED"/>
    <w:rsid w:val="00DF12FB"/>
    <w:rsid w:val="00DF19D6"/>
    <w:rsid w:val="00DF1A9B"/>
    <w:rsid w:val="00DF2413"/>
    <w:rsid w:val="00DF2B51"/>
    <w:rsid w:val="00DF2EA5"/>
    <w:rsid w:val="00DF3162"/>
    <w:rsid w:val="00DF32E7"/>
    <w:rsid w:val="00DF3475"/>
    <w:rsid w:val="00DF3B97"/>
    <w:rsid w:val="00DF3D13"/>
    <w:rsid w:val="00DF3ECD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764"/>
    <w:rsid w:val="00DF68AB"/>
    <w:rsid w:val="00DF6EB1"/>
    <w:rsid w:val="00DF7644"/>
    <w:rsid w:val="00DF77F6"/>
    <w:rsid w:val="00DF7986"/>
    <w:rsid w:val="00DF7C5C"/>
    <w:rsid w:val="00DF7E7F"/>
    <w:rsid w:val="00DF7EF0"/>
    <w:rsid w:val="00E0008F"/>
    <w:rsid w:val="00E00180"/>
    <w:rsid w:val="00E002B1"/>
    <w:rsid w:val="00E00304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D51"/>
    <w:rsid w:val="00E02068"/>
    <w:rsid w:val="00E02619"/>
    <w:rsid w:val="00E02A32"/>
    <w:rsid w:val="00E02ABB"/>
    <w:rsid w:val="00E02B57"/>
    <w:rsid w:val="00E02D52"/>
    <w:rsid w:val="00E02D89"/>
    <w:rsid w:val="00E02FC5"/>
    <w:rsid w:val="00E03286"/>
    <w:rsid w:val="00E03D3C"/>
    <w:rsid w:val="00E03F3F"/>
    <w:rsid w:val="00E049B1"/>
    <w:rsid w:val="00E049C2"/>
    <w:rsid w:val="00E04C9B"/>
    <w:rsid w:val="00E04EF8"/>
    <w:rsid w:val="00E050DE"/>
    <w:rsid w:val="00E0529D"/>
    <w:rsid w:val="00E05B3B"/>
    <w:rsid w:val="00E05B8C"/>
    <w:rsid w:val="00E05C15"/>
    <w:rsid w:val="00E05D52"/>
    <w:rsid w:val="00E05F18"/>
    <w:rsid w:val="00E068C8"/>
    <w:rsid w:val="00E06D1D"/>
    <w:rsid w:val="00E0730D"/>
    <w:rsid w:val="00E07507"/>
    <w:rsid w:val="00E0759A"/>
    <w:rsid w:val="00E076E1"/>
    <w:rsid w:val="00E07754"/>
    <w:rsid w:val="00E07C42"/>
    <w:rsid w:val="00E07D9E"/>
    <w:rsid w:val="00E10131"/>
    <w:rsid w:val="00E10902"/>
    <w:rsid w:val="00E10F68"/>
    <w:rsid w:val="00E1169B"/>
    <w:rsid w:val="00E11E32"/>
    <w:rsid w:val="00E12653"/>
    <w:rsid w:val="00E12877"/>
    <w:rsid w:val="00E12A1D"/>
    <w:rsid w:val="00E12D28"/>
    <w:rsid w:val="00E13540"/>
    <w:rsid w:val="00E13AA4"/>
    <w:rsid w:val="00E14198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202"/>
    <w:rsid w:val="00E20233"/>
    <w:rsid w:val="00E20368"/>
    <w:rsid w:val="00E206B4"/>
    <w:rsid w:val="00E207C8"/>
    <w:rsid w:val="00E2093A"/>
    <w:rsid w:val="00E20CD7"/>
    <w:rsid w:val="00E2109A"/>
    <w:rsid w:val="00E2121C"/>
    <w:rsid w:val="00E21296"/>
    <w:rsid w:val="00E21653"/>
    <w:rsid w:val="00E2173C"/>
    <w:rsid w:val="00E21D72"/>
    <w:rsid w:val="00E21E1C"/>
    <w:rsid w:val="00E2210F"/>
    <w:rsid w:val="00E2298D"/>
    <w:rsid w:val="00E22A6D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626"/>
    <w:rsid w:val="00E2566D"/>
    <w:rsid w:val="00E25A9D"/>
    <w:rsid w:val="00E25E0B"/>
    <w:rsid w:val="00E25E93"/>
    <w:rsid w:val="00E25F58"/>
    <w:rsid w:val="00E264C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AC9"/>
    <w:rsid w:val="00E30AFD"/>
    <w:rsid w:val="00E30C13"/>
    <w:rsid w:val="00E30E0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4313"/>
    <w:rsid w:val="00E34728"/>
    <w:rsid w:val="00E34777"/>
    <w:rsid w:val="00E34AAE"/>
    <w:rsid w:val="00E35358"/>
    <w:rsid w:val="00E35514"/>
    <w:rsid w:val="00E3583A"/>
    <w:rsid w:val="00E3629E"/>
    <w:rsid w:val="00E364AB"/>
    <w:rsid w:val="00E36504"/>
    <w:rsid w:val="00E36862"/>
    <w:rsid w:val="00E36AAE"/>
    <w:rsid w:val="00E36BA1"/>
    <w:rsid w:val="00E37156"/>
    <w:rsid w:val="00E37527"/>
    <w:rsid w:val="00E404AD"/>
    <w:rsid w:val="00E40864"/>
    <w:rsid w:val="00E40900"/>
    <w:rsid w:val="00E40C9F"/>
    <w:rsid w:val="00E40F9F"/>
    <w:rsid w:val="00E41D04"/>
    <w:rsid w:val="00E41DF0"/>
    <w:rsid w:val="00E41F69"/>
    <w:rsid w:val="00E42281"/>
    <w:rsid w:val="00E42444"/>
    <w:rsid w:val="00E4254A"/>
    <w:rsid w:val="00E42846"/>
    <w:rsid w:val="00E4293A"/>
    <w:rsid w:val="00E42AB2"/>
    <w:rsid w:val="00E42BFE"/>
    <w:rsid w:val="00E43391"/>
    <w:rsid w:val="00E436C3"/>
    <w:rsid w:val="00E43B0A"/>
    <w:rsid w:val="00E43B9C"/>
    <w:rsid w:val="00E43CBF"/>
    <w:rsid w:val="00E44B7E"/>
    <w:rsid w:val="00E44CC0"/>
    <w:rsid w:val="00E44F72"/>
    <w:rsid w:val="00E450A8"/>
    <w:rsid w:val="00E4545C"/>
    <w:rsid w:val="00E457BB"/>
    <w:rsid w:val="00E45BD5"/>
    <w:rsid w:val="00E469EF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D0B"/>
    <w:rsid w:val="00E51EB4"/>
    <w:rsid w:val="00E5244A"/>
    <w:rsid w:val="00E52801"/>
    <w:rsid w:val="00E52821"/>
    <w:rsid w:val="00E52A26"/>
    <w:rsid w:val="00E52F2C"/>
    <w:rsid w:val="00E53370"/>
    <w:rsid w:val="00E537A8"/>
    <w:rsid w:val="00E53859"/>
    <w:rsid w:val="00E538E3"/>
    <w:rsid w:val="00E54936"/>
    <w:rsid w:val="00E54A1B"/>
    <w:rsid w:val="00E54AB3"/>
    <w:rsid w:val="00E54AD6"/>
    <w:rsid w:val="00E54B9F"/>
    <w:rsid w:val="00E54EB9"/>
    <w:rsid w:val="00E5519C"/>
    <w:rsid w:val="00E5545E"/>
    <w:rsid w:val="00E557DE"/>
    <w:rsid w:val="00E5582E"/>
    <w:rsid w:val="00E55C7A"/>
    <w:rsid w:val="00E55E45"/>
    <w:rsid w:val="00E55FB3"/>
    <w:rsid w:val="00E5701A"/>
    <w:rsid w:val="00E576B0"/>
    <w:rsid w:val="00E57D01"/>
    <w:rsid w:val="00E60802"/>
    <w:rsid w:val="00E60D30"/>
    <w:rsid w:val="00E60FED"/>
    <w:rsid w:val="00E61163"/>
    <w:rsid w:val="00E61A78"/>
    <w:rsid w:val="00E61AF1"/>
    <w:rsid w:val="00E61BBA"/>
    <w:rsid w:val="00E61C24"/>
    <w:rsid w:val="00E62193"/>
    <w:rsid w:val="00E62345"/>
    <w:rsid w:val="00E628BF"/>
    <w:rsid w:val="00E62ADC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826"/>
    <w:rsid w:val="00E65BE0"/>
    <w:rsid w:val="00E65CA7"/>
    <w:rsid w:val="00E65D57"/>
    <w:rsid w:val="00E661C5"/>
    <w:rsid w:val="00E6651F"/>
    <w:rsid w:val="00E66712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103C"/>
    <w:rsid w:val="00E710E3"/>
    <w:rsid w:val="00E712B1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B88"/>
    <w:rsid w:val="00E75D69"/>
    <w:rsid w:val="00E7603E"/>
    <w:rsid w:val="00E76062"/>
    <w:rsid w:val="00E7638D"/>
    <w:rsid w:val="00E763D5"/>
    <w:rsid w:val="00E764FA"/>
    <w:rsid w:val="00E77012"/>
    <w:rsid w:val="00E77152"/>
    <w:rsid w:val="00E772C9"/>
    <w:rsid w:val="00E7737D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A9E"/>
    <w:rsid w:val="00E83632"/>
    <w:rsid w:val="00E83947"/>
    <w:rsid w:val="00E83A3B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5"/>
    <w:rsid w:val="00E85F3B"/>
    <w:rsid w:val="00E86880"/>
    <w:rsid w:val="00E86A55"/>
    <w:rsid w:val="00E870DE"/>
    <w:rsid w:val="00E87118"/>
    <w:rsid w:val="00E87119"/>
    <w:rsid w:val="00E8769F"/>
    <w:rsid w:val="00E87A8D"/>
    <w:rsid w:val="00E87F39"/>
    <w:rsid w:val="00E90355"/>
    <w:rsid w:val="00E9074C"/>
    <w:rsid w:val="00E908F0"/>
    <w:rsid w:val="00E90EB5"/>
    <w:rsid w:val="00E910E4"/>
    <w:rsid w:val="00E9123F"/>
    <w:rsid w:val="00E916D6"/>
    <w:rsid w:val="00E91CA3"/>
    <w:rsid w:val="00E91D0D"/>
    <w:rsid w:val="00E920C3"/>
    <w:rsid w:val="00E9251B"/>
    <w:rsid w:val="00E92650"/>
    <w:rsid w:val="00E92D59"/>
    <w:rsid w:val="00E931B1"/>
    <w:rsid w:val="00E93585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D02"/>
    <w:rsid w:val="00E96011"/>
    <w:rsid w:val="00E96972"/>
    <w:rsid w:val="00E96C6D"/>
    <w:rsid w:val="00E96D9D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C93"/>
    <w:rsid w:val="00EA1DAB"/>
    <w:rsid w:val="00EA1EA5"/>
    <w:rsid w:val="00EA1F7A"/>
    <w:rsid w:val="00EA1FE6"/>
    <w:rsid w:val="00EA27CD"/>
    <w:rsid w:val="00EA27D7"/>
    <w:rsid w:val="00EA295B"/>
    <w:rsid w:val="00EA2A20"/>
    <w:rsid w:val="00EA3998"/>
    <w:rsid w:val="00EA3E0A"/>
    <w:rsid w:val="00EA3E0D"/>
    <w:rsid w:val="00EA3FAE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29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CF0"/>
    <w:rsid w:val="00EB02F5"/>
    <w:rsid w:val="00EB045D"/>
    <w:rsid w:val="00EB08F4"/>
    <w:rsid w:val="00EB0AC9"/>
    <w:rsid w:val="00EB1707"/>
    <w:rsid w:val="00EB1FF9"/>
    <w:rsid w:val="00EB24C7"/>
    <w:rsid w:val="00EB2A20"/>
    <w:rsid w:val="00EB2BED"/>
    <w:rsid w:val="00EB2C00"/>
    <w:rsid w:val="00EB30A3"/>
    <w:rsid w:val="00EB30F9"/>
    <w:rsid w:val="00EB350D"/>
    <w:rsid w:val="00EB3743"/>
    <w:rsid w:val="00EB3BB6"/>
    <w:rsid w:val="00EB3BEC"/>
    <w:rsid w:val="00EB4420"/>
    <w:rsid w:val="00EB4462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F13"/>
    <w:rsid w:val="00EB6F47"/>
    <w:rsid w:val="00EB7203"/>
    <w:rsid w:val="00EB76BC"/>
    <w:rsid w:val="00EB78FC"/>
    <w:rsid w:val="00EB7A44"/>
    <w:rsid w:val="00EC0125"/>
    <w:rsid w:val="00EC0432"/>
    <w:rsid w:val="00EC10FB"/>
    <w:rsid w:val="00EC143A"/>
    <w:rsid w:val="00EC14E8"/>
    <w:rsid w:val="00EC1911"/>
    <w:rsid w:val="00EC1AF7"/>
    <w:rsid w:val="00EC1B8D"/>
    <w:rsid w:val="00EC2747"/>
    <w:rsid w:val="00EC2861"/>
    <w:rsid w:val="00EC2900"/>
    <w:rsid w:val="00EC2BCB"/>
    <w:rsid w:val="00EC2C6D"/>
    <w:rsid w:val="00EC3A78"/>
    <w:rsid w:val="00EC4AD5"/>
    <w:rsid w:val="00EC5601"/>
    <w:rsid w:val="00EC5C6A"/>
    <w:rsid w:val="00EC5C7C"/>
    <w:rsid w:val="00EC5DFF"/>
    <w:rsid w:val="00EC62EE"/>
    <w:rsid w:val="00EC6327"/>
    <w:rsid w:val="00EC6756"/>
    <w:rsid w:val="00EC68A7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AF7"/>
    <w:rsid w:val="00ED2BF1"/>
    <w:rsid w:val="00ED2F5C"/>
    <w:rsid w:val="00ED32BC"/>
    <w:rsid w:val="00ED3815"/>
    <w:rsid w:val="00ED3971"/>
    <w:rsid w:val="00ED3AF8"/>
    <w:rsid w:val="00ED3CC6"/>
    <w:rsid w:val="00ED4217"/>
    <w:rsid w:val="00ED439C"/>
    <w:rsid w:val="00ED458A"/>
    <w:rsid w:val="00ED4C67"/>
    <w:rsid w:val="00ED4FB3"/>
    <w:rsid w:val="00ED5979"/>
    <w:rsid w:val="00ED5B7C"/>
    <w:rsid w:val="00ED60D2"/>
    <w:rsid w:val="00ED6180"/>
    <w:rsid w:val="00ED6414"/>
    <w:rsid w:val="00ED6A4A"/>
    <w:rsid w:val="00ED6E82"/>
    <w:rsid w:val="00ED6EA1"/>
    <w:rsid w:val="00ED7435"/>
    <w:rsid w:val="00ED74E8"/>
    <w:rsid w:val="00ED76BD"/>
    <w:rsid w:val="00ED776A"/>
    <w:rsid w:val="00ED7790"/>
    <w:rsid w:val="00ED7975"/>
    <w:rsid w:val="00EE0125"/>
    <w:rsid w:val="00EE02FD"/>
    <w:rsid w:val="00EE03D4"/>
    <w:rsid w:val="00EE03EE"/>
    <w:rsid w:val="00EE0760"/>
    <w:rsid w:val="00EE0945"/>
    <w:rsid w:val="00EE0A20"/>
    <w:rsid w:val="00EE0D1C"/>
    <w:rsid w:val="00EE0E28"/>
    <w:rsid w:val="00EE0F24"/>
    <w:rsid w:val="00EE0FDD"/>
    <w:rsid w:val="00EE103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CF1"/>
    <w:rsid w:val="00EE2D01"/>
    <w:rsid w:val="00EE2D27"/>
    <w:rsid w:val="00EE3390"/>
    <w:rsid w:val="00EE3583"/>
    <w:rsid w:val="00EE3605"/>
    <w:rsid w:val="00EE371C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E1A"/>
    <w:rsid w:val="00EE64CE"/>
    <w:rsid w:val="00EE68B7"/>
    <w:rsid w:val="00EE6B54"/>
    <w:rsid w:val="00EE6E34"/>
    <w:rsid w:val="00EE6E77"/>
    <w:rsid w:val="00EE6ED9"/>
    <w:rsid w:val="00EE71F9"/>
    <w:rsid w:val="00EE77B8"/>
    <w:rsid w:val="00EE78BB"/>
    <w:rsid w:val="00EE7C17"/>
    <w:rsid w:val="00EE7F1C"/>
    <w:rsid w:val="00EE7F3A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47F"/>
    <w:rsid w:val="00EF5A3A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DD5"/>
    <w:rsid w:val="00F01EF8"/>
    <w:rsid w:val="00F022DE"/>
    <w:rsid w:val="00F023DA"/>
    <w:rsid w:val="00F029C4"/>
    <w:rsid w:val="00F02D71"/>
    <w:rsid w:val="00F0342B"/>
    <w:rsid w:val="00F0358D"/>
    <w:rsid w:val="00F035C3"/>
    <w:rsid w:val="00F037B9"/>
    <w:rsid w:val="00F0394C"/>
    <w:rsid w:val="00F03DBC"/>
    <w:rsid w:val="00F040C1"/>
    <w:rsid w:val="00F04CE5"/>
    <w:rsid w:val="00F054EC"/>
    <w:rsid w:val="00F05813"/>
    <w:rsid w:val="00F0598B"/>
    <w:rsid w:val="00F060D3"/>
    <w:rsid w:val="00F06133"/>
    <w:rsid w:val="00F062E4"/>
    <w:rsid w:val="00F06425"/>
    <w:rsid w:val="00F0656E"/>
    <w:rsid w:val="00F06C08"/>
    <w:rsid w:val="00F06F39"/>
    <w:rsid w:val="00F0748C"/>
    <w:rsid w:val="00F0788E"/>
    <w:rsid w:val="00F07DBC"/>
    <w:rsid w:val="00F10061"/>
    <w:rsid w:val="00F10130"/>
    <w:rsid w:val="00F1046F"/>
    <w:rsid w:val="00F104A2"/>
    <w:rsid w:val="00F10685"/>
    <w:rsid w:val="00F10BAD"/>
    <w:rsid w:val="00F10BD6"/>
    <w:rsid w:val="00F10E1E"/>
    <w:rsid w:val="00F11753"/>
    <w:rsid w:val="00F11768"/>
    <w:rsid w:val="00F117D1"/>
    <w:rsid w:val="00F122A7"/>
    <w:rsid w:val="00F1253D"/>
    <w:rsid w:val="00F12A95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68"/>
    <w:rsid w:val="00F14E8D"/>
    <w:rsid w:val="00F14F98"/>
    <w:rsid w:val="00F150EA"/>
    <w:rsid w:val="00F1522A"/>
    <w:rsid w:val="00F152C4"/>
    <w:rsid w:val="00F156BE"/>
    <w:rsid w:val="00F156EC"/>
    <w:rsid w:val="00F15999"/>
    <w:rsid w:val="00F16342"/>
    <w:rsid w:val="00F16AC7"/>
    <w:rsid w:val="00F16CAF"/>
    <w:rsid w:val="00F16D74"/>
    <w:rsid w:val="00F16FA6"/>
    <w:rsid w:val="00F179B7"/>
    <w:rsid w:val="00F17CCE"/>
    <w:rsid w:val="00F17DC0"/>
    <w:rsid w:val="00F206CE"/>
    <w:rsid w:val="00F20B03"/>
    <w:rsid w:val="00F20BBC"/>
    <w:rsid w:val="00F20E8C"/>
    <w:rsid w:val="00F21328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AA1"/>
    <w:rsid w:val="00F27B28"/>
    <w:rsid w:val="00F27BE7"/>
    <w:rsid w:val="00F27FCA"/>
    <w:rsid w:val="00F3036C"/>
    <w:rsid w:val="00F3048D"/>
    <w:rsid w:val="00F305E0"/>
    <w:rsid w:val="00F30A0F"/>
    <w:rsid w:val="00F30F88"/>
    <w:rsid w:val="00F31132"/>
    <w:rsid w:val="00F31A9B"/>
    <w:rsid w:val="00F31DDC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DF9"/>
    <w:rsid w:val="00F34411"/>
    <w:rsid w:val="00F34700"/>
    <w:rsid w:val="00F34A46"/>
    <w:rsid w:val="00F3526F"/>
    <w:rsid w:val="00F355AC"/>
    <w:rsid w:val="00F35BBD"/>
    <w:rsid w:val="00F369C7"/>
    <w:rsid w:val="00F36F21"/>
    <w:rsid w:val="00F374C2"/>
    <w:rsid w:val="00F40193"/>
    <w:rsid w:val="00F40350"/>
    <w:rsid w:val="00F405AE"/>
    <w:rsid w:val="00F40D50"/>
    <w:rsid w:val="00F41699"/>
    <w:rsid w:val="00F41726"/>
    <w:rsid w:val="00F419A3"/>
    <w:rsid w:val="00F41C05"/>
    <w:rsid w:val="00F42254"/>
    <w:rsid w:val="00F42589"/>
    <w:rsid w:val="00F42D7F"/>
    <w:rsid w:val="00F42E5D"/>
    <w:rsid w:val="00F42EE9"/>
    <w:rsid w:val="00F43259"/>
    <w:rsid w:val="00F436F6"/>
    <w:rsid w:val="00F437D5"/>
    <w:rsid w:val="00F43860"/>
    <w:rsid w:val="00F438B5"/>
    <w:rsid w:val="00F43D22"/>
    <w:rsid w:val="00F43DF9"/>
    <w:rsid w:val="00F4442A"/>
    <w:rsid w:val="00F446D6"/>
    <w:rsid w:val="00F448FE"/>
    <w:rsid w:val="00F4498E"/>
    <w:rsid w:val="00F44CE3"/>
    <w:rsid w:val="00F44E5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8D3"/>
    <w:rsid w:val="00F46A06"/>
    <w:rsid w:val="00F474E4"/>
    <w:rsid w:val="00F476B8"/>
    <w:rsid w:val="00F47855"/>
    <w:rsid w:val="00F47C64"/>
    <w:rsid w:val="00F47C7E"/>
    <w:rsid w:val="00F47E13"/>
    <w:rsid w:val="00F47F21"/>
    <w:rsid w:val="00F502ED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659"/>
    <w:rsid w:val="00F5487F"/>
    <w:rsid w:val="00F55380"/>
    <w:rsid w:val="00F553F8"/>
    <w:rsid w:val="00F55729"/>
    <w:rsid w:val="00F55A58"/>
    <w:rsid w:val="00F55E5F"/>
    <w:rsid w:val="00F55FD1"/>
    <w:rsid w:val="00F563AA"/>
    <w:rsid w:val="00F568A0"/>
    <w:rsid w:val="00F568F1"/>
    <w:rsid w:val="00F56A03"/>
    <w:rsid w:val="00F56BE6"/>
    <w:rsid w:val="00F56FE6"/>
    <w:rsid w:val="00F5759F"/>
    <w:rsid w:val="00F575C0"/>
    <w:rsid w:val="00F57697"/>
    <w:rsid w:val="00F57DE2"/>
    <w:rsid w:val="00F57F5C"/>
    <w:rsid w:val="00F600CF"/>
    <w:rsid w:val="00F6015B"/>
    <w:rsid w:val="00F603D2"/>
    <w:rsid w:val="00F60988"/>
    <w:rsid w:val="00F609A1"/>
    <w:rsid w:val="00F60CC7"/>
    <w:rsid w:val="00F610F8"/>
    <w:rsid w:val="00F61510"/>
    <w:rsid w:val="00F6153E"/>
    <w:rsid w:val="00F61548"/>
    <w:rsid w:val="00F6160A"/>
    <w:rsid w:val="00F6170B"/>
    <w:rsid w:val="00F61A26"/>
    <w:rsid w:val="00F61ED5"/>
    <w:rsid w:val="00F61FAD"/>
    <w:rsid w:val="00F62A6E"/>
    <w:rsid w:val="00F62D27"/>
    <w:rsid w:val="00F63142"/>
    <w:rsid w:val="00F63807"/>
    <w:rsid w:val="00F63BBE"/>
    <w:rsid w:val="00F6422E"/>
    <w:rsid w:val="00F64CED"/>
    <w:rsid w:val="00F65A39"/>
    <w:rsid w:val="00F65C40"/>
    <w:rsid w:val="00F65C8F"/>
    <w:rsid w:val="00F66878"/>
    <w:rsid w:val="00F66955"/>
    <w:rsid w:val="00F66AE3"/>
    <w:rsid w:val="00F66F3E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F5D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5161"/>
    <w:rsid w:val="00F754A9"/>
    <w:rsid w:val="00F75772"/>
    <w:rsid w:val="00F75F40"/>
    <w:rsid w:val="00F76001"/>
    <w:rsid w:val="00F7603C"/>
    <w:rsid w:val="00F76276"/>
    <w:rsid w:val="00F76B3C"/>
    <w:rsid w:val="00F772ED"/>
    <w:rsid w:val="00F7735F"/>
    <w:rsid w:val="00F779AF"/>
    <w:rsid w:val="00F80283"/>
    <w:rsid w:val="00F80BB1"/>
    <w:rsid w:val="00F80EF3"/>
    <w:rsid w:val="00F80F08"/>
    <w:rsid w:val="00F8103F"/>
    <w:rsid w:val="00F81539"/>
    <w:rsid w:val="00F81637"/>
    <w:rsid w:val="00F81703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DC9"/>
    <w:rsid w:val="00F844B5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704F"/>
    <w:rsid w:val="00F87CA6"/>
    <w:rsid w:val="00F90094"/>
    <w:rsid w:val="00F9014C"/>
    <w:rsid w:val="00F901A5"/>
    <w:rsid w:val="00F90215"/>
    <w:rsid w:val="00F9090A"/>
    <w:rsid w:val="00F90D13"/>
    <w:rsid w:val="00F911C7"/>
    <w:rsid w:val="00F91244"/>
    <w:rsid w:val="00F91527"/>
    <w:rsid w:val="00F916E8"/>
    <w:rsid w:val="00F91DB2"/>
    <w:rsid w:val="00F922FE"/>
    <w:rsid w:val="00F924FE"/>
    <w:rsid w:val="00F9269D"/>
    <w:rsid w:val="00F92837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434"/>
    <w:rsid w:val="00F97B01"/>
    <w:rsid w:val="00F97D28"/>
    <w:rsid w:val="00F97E8B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726"/>
    <w:rsid w:val="00FA299A"/>
    <w:rsid w:val="00FA2A80"/>
    <w:rsid w:val="00FA3340"/>
    <w:rsid w:val="00FA3441"/>
    <w:rsid w:val="00FA34F7"/>
    <w:rsid w:val="00FA3F75"/>
    <w:rsid w:val="00FA403B"/>
    <w:rsid w:val="00FA458A"/>
    <w:rsid w:val="00FA4EA1"/>
    <w:rsid w:val="00FA5097"/>
    <w:rsid w:val="00FA581F"/>
    <w:rsid w:val="00FA5B84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B0264"/>
    <w:rsid w:val="00FB0A67"/>
    <w:rsid w:val="00FB11E6"/>
    <w:rsid w:val="00FB11FB"/>
    <w:rsid w:val="00FB1617"/>
    <w:rsid w:val="00FB1AC8"/>
    <w:rsid w:val="00FB1DFD"/>
    <w:rsid w:val="00FB21B0"/>
    <w:rsid w:val="00FB2AF1"/>
    <w:rsid w:val="00FB2E6C"/>
    <w:rsid w:val="00FB3063"/>
    <w:rsid w:val="00FB3D65"/>
    <w:rsid w:val="00FB41A1"/>
    <w:rsid w:val="00FB4559"/>
    <w:rsid w:val="00FB47D0"/>
    <w:rsid w:val="00FB49B2"/>
    <w:rsid w:val="00FB4A4C"/>
    <w:rsid w:val="00FB4E61"/>
    <w:rsid w:val="00FB4FE3"/>
    <w:rsid w:val="00FB521F"/>
    <w:rsid w:val="00FB53AF"/>
    <w:rsid w:val="00FB53D1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7270"/>
    <w:rsid w:val="00FB72DA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10A9"/>
    <w:rsid w:val="00FC1564"/>
    <w:rsid w:val="00FC1C8E"/>
    <w:rsid w:val="00FC1FD2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47F"/>
    <w:rsid w:val="00FC67F0"/>
    <w:rsid w:val="00FC6F8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A8"/>
    <w:rsid w:val="00FD261F"/>
    <w:rsid w:val="00FD26A6"/>
    <w:rsid w:val="00FD27E0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136C"/>
    <w:rsid w:val="00FE1738"/>
    <w:rsid w:val="00FE1C18"/>
    <w:rsid w:val="00FE1D44"/>
    <w:rsid w:val="00FE2074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B7"/>
    <w:rsid w:val="00FE4CDF"/>
    <w:rsid w:val="00FE50E5"/>
    <w:rsid w:val="00FE5326"/>
    <w:rsid w:val="00FE5638"/>
    <w:rsid w:val="00FE592A"/>
    <w:rsid w:val="00FE5C72"/>
    <w:rsid w:val="00FE5D5B"/>
    <w:rsid w:val="00FE6727"/>
    <w:rsid w:val="00FE6B6B"/>
    <w:rsid w:val="00FE6DDA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433"/>
    <w:rsid w:val="00FF18EE"/>
    <w:rsid w:val="00FF1CCD"/>
    <w:rsid w:val="00FF1CCF"/>
    <w:rsid w:val="00FF1F81"/>
    <w:rsid w:val="00FF21E5"/>
    <w:rsid w:val="00FF23CC"/>
    <w:rsid w:val="00FF29A6"/>
    <w:rsid w:val="00FF2BB4"/>
    <w:rsid w:val="00FF3143"/>
    <w:rsid w:val="00FF326A"/>
    <w:rsid w:val="00FF3A57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70AF"/>
    <w:rsid w:val="00FF7188"/>
    <w:rsid w:val="00FF74EE"/>
    <w:rsid w:val="00FF754E"/>
    <w:rsid w:val="00FF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60EB3811-0A05-4520-BEC4-B24A7130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7FDE56-9EBA-44F6-9DE5-486FE67AA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80</Pages>
  <Words>11671</Words>
  <Characters>49712</Characters>
  <Application>Microsoft Office Word</Application>
  <DocSecurity>4</DocSecurity>
  <Lines>414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61261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Chayanant Seneenant -GPSC</cp:lastModifiedBy>
  <cp:revision>2</cp:revision>
  <cp:lastPrinted>2018-11-02T03:39:00Z</cp:lastPrinted>
  <dcterms:created xsi:type="dcterms:W3CDTF">2018-11-05T03:31:00Z</dcterms:created>
  <dcterms:modified xsi:type="dcterms:W3CDTF">2018-11-05T03:31:00Z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