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D20" w:rsidRPr="00280210" w:rsidRDefault="00134D20" w:rsidP="00ED6C83">
      <w:pPr>
        <w:tabs>
          <w:tab w:val="left" w:pos="630"/>
        </w:tabs>
        <w:rPr>
          <w:b/>
          <w:bCs/>
          <w:sz w:val="28"/>
          <w:szCs w:val="28"/>
          <w:lang w:val="en-US" w:bidi="th-TH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:rsidR="005A2382" w:rsidRDefault="00AA3B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  <w:r w:rsidR="005A2382">
        <w:rPr>
          <w:b/>
          <w:bCs/>
          <w:sz w:val="40"/>
          <w:szCs w:val="40"/>
        </w:rPr>
        <w:t xml:space="preserve"> </w:t>
      </w:r>
    </w:p>
    <w:p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:rsidR="002A62E9" w:rsidRPr="002252D2" w:rsidRDefault="002A62E9" w:rsidP="002A62E9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  <w:lang w:bidi="th-TH"/>
        </w:rPr>
        <w:t>Interim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:rsidR="002A62E9" w:rsidRPr="002252D2" w:rsidRDefault="002A62E9" w:rsidP="002A62E9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for</w:t>
      </w:r>
      <w:proofErr w:type="gramEnd"/>
      <w:r w:rsidRPr="002252D2">
        <w:rPr>
          <w:rFonts w:cs="Times New Roman"/>
          <w:spacing w:val="-3"/>
          <w:szCs w:val="36"/>
        </w:rPr>
        <w:t xml:space="preserve"> the three-month and </w:t>
      </w:r>
      <w:r w:rsidR="00DE5E74">
        <w:rPr>
          <w:rFonts w:cs="Times New Roman"/>
          <w:szCs w:val="36"/>
        </w:rPr>
        <w:t>nine</w:t>
      </w:r>
      <w:r w:rsidRPr="002252D2">
        <w:rPr>
          <w:rFonts w:cs="Times New Roman"/>
          <w:szCs w:val="36"/>
        </w:rPr>
        <w:t>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:rsidR="002A62E9" w:rsidRPr="002252D2" w:rsidRDefault="00E53CF7" w:rsidP="002A62E9">
      <w:pPr>
        <w:pStyle w:val="CoverTitle"/>
        <w:jc w:val="center"/>
        <w:rPr>
          <w:rFonts w:cs="Times New Roman"/>
          <w:sz w:val="32"/>
          <w:szCs w:val="45"/>
          <w:lang w:val="en-US" w:bidi="th-TH"/>
        </w:rPr>
      </w:pPr>
      <w:r>
        <w:rPr>
          <w:rFonts w:cs="Times New Roman"/>
          <w:spacing w:val="-3"/>
          <w:szCs w:val="36"/>
        </w:rPr>
        <w:t>30</w:t>
      </w:r>
      <w:r w:rsidR="002A62E9" w:rsidRPr="002252D2">
        <w:rPr>
          <w:rFonts w:cs="Times New Roman"/>
          <w:spacing w:val="-3"/>
          <w:szCs w:val="36"/>
        </w:rPr>
        <w:t xml:space="preserve"> </w:t>
      </w:r>
      <w:r w:rsidR="00DE5E74">
        <w:rPr>
          <w:rFonts w:cs="Times New Roman"/>
          <w:spacing w:val="-3"/>
          <w:szCs w:val="36"/>
        </w:rPr>
        <w:t>September</w:t>
      </w:r>
      <w:r w:rsidR="002A62E9" w:rsidRPr="002252D2">
        <w:rPr>
          <w:rFonts w:cs="Times New Roman"/>
          <w:spacing w:val="-3"/>
          <w:szCs w:val="36"/>
        </w:rPr>
        <w:t xml:space="preserve"> </w:t>
      </w:r>
      <w:r>
        <w:rPr>
          <w:rFonts w:cs="Times New Roman"/>
          <w:spacing w:val="-3"/>
          <w:szCs w:val="36"/>
        </w:rPr>
        <w:t>2018</w:t>
      </w:r>
    </w:p>
    <w:p w:rsidR="002A62E9" w:rsidRPr="002252D2" w:rsidRDefault="002A62E9" w:rsidP="002A62E9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and</w:t>
      </w:r>
      <w:proofErr w:type="gramEnd"/>
    </w:p>
    <w:p w:rsidR="00134D20" w:rsidRPr="00737CB7" w:rsidRDefault="002A62E9" w:rsidP="002A62E9">
      <w:pPr>
        <w:pStyle w:val="CoverTitle"/>
        <w:jc w:val="center"/>
        <w:rPr>
          <w:sz w:val="32"/>
          <w:szCs w:val="32"/>
          <w:lang w:val="en-US"/>
        </w:rPr>
      </w:pPr>
      <w:r w:rsidRPr="002252D2">
        <w:rPr>
          <w:rFonts w:cs="Times New Roman"/>
          <w:szCs w:val="36"/>
        </w:rPr>
        <w:t xml:space="preserve">Independent auditor’s report </w:t>
      </w:r>
      <w:r w:rsidRPr="002252D2">
        <w:rPr>
          <w:rFonts w:cs="Times New Roman"/>
          <w:spacing w:val="-3"/>
          <w:szCs w:val="36"/>
        </w:rPr>
        <w:t>on review of interim financial information</w:t>
      </w:r>
    </w:p>
    <w:p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8"/>
          <w:footerReference w:type="default" r:id="rId9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ind w:right="-270"/>
        <w:rPr>
          <w:b/>
          <w:bCs/>
          <w:sz w:val="28"/>
          <w:szCs w:val="28"/>
        </w:rPr>
      </w:pPr>
    </w:p>
    <w:p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 Interim Financial Information</w:t>
      </w:r>
    </w:p>
    <w:p w:rsidR="00741C22" w:rsidRDefault="00741C22" w:rsidP="00134D20">
      <w:pPr>
        <w:jc w:val="both"/>
        <w:rPr>
          <w:b/>
          <w:bCs/>
        </w:rPr>
      </w:pPr>
    </w:p>
    <w:p w:rsidR="00741C22" w:rsidRDefault="00741C22" w:rsidP="00134D20">
      <w:pPr>
        <w:jc w:val="both"/>
        <w:rPr>
          <w:b/>
          <w:bCs/>
        </w:rPr>
      </w:pPr>
    </w:p>
    <w:p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</w:t>
      </w:r>
      <w:proofErr w:type="spellStart"/>
      <w:r w:rsidR="00134D20" w:rsidRPr="00C6049C">
        <w:rPr>
          <w:b/>
          <w:bCs/>
        </w:rPr>
        <w:t>Polene</w:t>
      </w:r>
      <w:proofErr w:type="spellEnd"/>
      <w:r w:rsidR="00134D20" w:rsidRPr="00C6049C">
        <w:rPr>
          <w:b/>
          <w:bCs/>
        </w:rPr>
        <w:t xml:space="preserve">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Default="00134D20" w:rsidP="00A8466E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 w:rsidR="00A8466E">
        <w:rPr>
          <w:lang w:bidi="th-TH"/>
        </w:rPr>
        <w:t>reviewed</w:t>
      </w:r>
      <w:r w:rsidRPr="00104EED">
        <w:rPr>
          <w:lang w:bidi="th-TH"/>
        </w:rPr>
        <w:t xml:space="preserve"> the accompanying </w:t>
      </w:r>
      <w:r w:rsidR="00411793" w:rsidRPr="00C5408C">
        <w:rPr>
          <w:lang w:bidi="th-TH"/>
        </w:rPr>
        <w:t>statements</w:t>
      </w:r>
      <w:r w:rsidR="00411793">
        <w:rPr>
          <w:lang w:bidi="th-TH"/>
        </w:rPr>
        <w:t xml:space="preserve"> of </w:t>
      </w:r>
      <w:r w:rsidR="00A8466E">
        <w:rPr>
          <w:lang w:bidi="th-TH"/>
        </w:rPr>
        <w:t>financial position</w:t>
      </w:r>
      <w:r w:rsidR="00310BE7">
        <w:rPr>
          <w:rFonts w:hint="cs"/>
          <w:cs/>
          <w:lang w:bidi="th-TH"/>
        </w:rPr>
        <w:t xml:space="preserve"> </w:t>
      </w:r>
      <w:r w:rsidR="00310BE7">
        <w:rPr>
          <w:lang w:val="en-US" w:bidi="th-TH"/>
        </w:rPr>
        <w:t xml:space="preserve">of TPI </w:t>
      </w:r>
      <w:proofErr w:type="spellStart"/>
      <w:r w:rsidR="00310BE7">
        <w:rPr>
          <w:lang w:val="en-US" w:bidi="th-TH"/>
        </w:rPr>
        <w:t>Polene</w:t>
      </w:r>
      <w:proofErr w:type="spellEnd"/>
      <w:r w:rsidR="00310BE7">
        <w:rPr>
          <w:lang w:val="en-US" w:bidi="th-TH"/>
        </w:rPr>
        <w:t xml:space="preserve"> Power </w:t>
      </w:r>
      <w:r w:rsidR="00AA3B20" w:rsidRPr="00AA3B20">
        <w:rPr>
          <w:lang w:val="en-US" w:bidi="th-TH"/>
        </w:rPr>
        <w:t xml:space="preserve">Public </w:t>
      </w:r>
      <w:r w:rsidR="00310BE7">
        <w:rPr>
          <w:lang w:val="en-US" w:bidi="th-TH"/>
        </w:rPr>
        <w:t>Company Limited</w:t>
      </w:r>
      <w:r w:rsidR="00A8466E">
        <w:rPr>
          <w:lang w:bidi="th-TH"/>
        </w:rPr>
        <w:t xml:space="preserve"> </w:t>
      </w:r>
      <w:r w:rsidR="00411793" w:rsidRPr="00680EB6">
        <w:rPr>
          <w:lang w:bidi="th-TH"/>
        </w:rPr>
        <w:t>as a</w:t>
      </w:r>
      <w:r w:rsidR="00E77F16">
        <w:rPr>
          <w:lang w:bidi="th-TH"/>
        </w:rPr>
        <w:t xml:space="preserve">t </w:t>
      </w:r>
      <w:r w:rsidR="00E53CF7">
        <w:rPr>
          <w:lang w:bidi="th-TH"/>
        </w:rPr>
        <w:t>30</w:t>
      </w:r>
      <w:r w:rsidR="002A62E9">
        <w:rPr>
          <w:lang w:bidi="th-TH"/>
        </w:rPr>
        <w:t xml:space="preserve"> </w:t>
      </w:r>
      <w:r w:rsidR="00F0103A">
        <w:rPr>
          <w:lang w:bidi="th-TH"/>
        </w:rPr>
        <w:t>September</w:t>
      </w:r>
      <w:r w:rsidR="00E77F16">
        <w:rPr>
          <w:lang w:bidi="th-TH"/>
        </w:rPr>
        <w:t xml:space="preserve"> </w:t>
      </w:r>
      <w:r w:rsidR="00E53CF7">
        <w:rPr>
          <w:lang w:bidi="th-TH"/>
        </w:rPr>
        <w:t>2018</w:t>
      </w:r>
      <w:r w:rsidR="00411793" w:rsidRPr="00411793">
        <w:rPr>
          <w:lang w:bidi="th-TH"/>
        </w:rPr>
        <w:t xml:space="preserve">; </w:t>
      </w:r>
      <w:r w:rsidR="00411793">
        <w:rPr>
          <w:lang w:bidi="th-TH"/>
        </w:rPr>
        <w:t xml:space="preserve">the statements of </w:t>
      </w:r>
      <w:r w:rsidRPr="00104EED">
        <w:rPr>
          <w:lang w:bidi="th-TH"/>
        </w:rPr>
        <w:t>comprehensive income</w:t>
      </w:r>
      <w:r w:rsidR="00CB02E7">
        <w:rPr>
          <w:lang w:bidi="th-TH"/>
        </w:rPr>
        <w:t xml:space="preserve"> </w:t>
      </w:r>
      <w:r w:rsidR="00CB02E7" w:rsidRPr="00104EED">
        <w:rPr>
          <w:lang w:bidi="th-TH"/>
        </w:rPr>
        <w:t>for t</w:t>
      </w:r>
      <w:r w:rsidR="00CB02E7" w:rsidRPr="00A8466E">
        <w:rPr>
          <w:lang w:bidi="th-TH"/>
        </w:rPr>
        <w:t xml:space="preserve">he three-month </w:t>
      </w:r>
      <w:r w:rsidR="00CB02E7">
        <w:rPr>
          <w:lang w:bidi="th-TH"/>
        </w:rPr>
        <w:t xml:space="preserve">and </w:t>
      </w:r>
      <w:r w:rsidR="00F0103A">
        <w:rPr>
          <w:lang w:bidi="th-TH"/>
        </w:rPr>
        <w:t>nine</w:t>
      </w:r>
      <w:r w:rsidR="00CB02E7" w:rsidRPr="00A8466E">
        <w:rPr>
          <w:lang w:bidi="th-TH"/>
        </w:rPr>
        <w:t>-month p</w:t>
      </w:r>
      <w:r w:rsidR="00CB02E7">
        <w:rPr>
          <w:lang w:bidi="th-TH"/>
        </w:rPr>
        <w:t>eriods</w:t>
      </w:r>
      <w:r w:rsidR="00CB02E7" w:rsidRPr="00104EED">
        <w:rPr>
          <w:lang w:bidi="th-TH"/>
        </w:rPr>
        <w:t xml:space="preserve"> ended</w:t>
      </w:r>
      <w:r w:rsidR="00CB02E7">
        <w:rPr>
          <w:lang w:bidi="th-TH"/>
        </w:rPr>
        <w:t xml:space="preserve"> </w:t>
      </w:r>
      <w:r w:rsidR="00E53CF7">
        <w:rPr>
          <w:lang w:bidi="th-TH"/>
        </w:rPr>
        <w:t>30</w:t>
      </w:r>
      <w:r w:rsidR="00CB02E7">
        <w:rPr>
          <w:lang w:bidi="th-TH"/>
        </w:rPr>
        <w:t xml:space="preserve"> </w:t>
      </w:r>
      <w:r w:rsidR="00F0103A">
        <w:rPr>
          <w:lang w:bidi="th-TH"/>
        </w:rPr>
        <w:t>September</w:t>
      </w:r>
      <w:r w:rsidR="00CB02E7">
        <w:rPr>
          <w:lang w:bidi="th-TH"/>
        </w:rPr>
        <w:t xml:space="preserve"> </w:t>
      </w:r>
      <w:r w:rsidR="00E53CF7">
        <w:rPr>
          <w:lang w:bidi="th-TH"/>
        </w:rPr>
        <w:t>2018</w:t>
      </w:r>
      <w:r w:rsidR="00CB02E7">
        <w:rPr>
          <w:lang w:bidi="th-TH"/>
        </w:rPr>
        <w:t>;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 w:rsidR="00F0103A">
        <w:rPr>
          <w:lang w:bidi="th-TH"/>
        </w:rPr>
        <w:t>nine</w:t>
      </w:r>
      <w:r w:rsidR="00A8466E" w:rsidRPr="00A8466E">
        <w:rPr>
          <w:lang w:bidi="th-TH"/>
        </w:rPr>
        <w:t>-month p</w:t>
      </w:r>
      <w:r w:rsidR="00A8466E">
        <w:rPr>
          <w:lang w:bidi="th-TH"/>
        </w:rPr>
        <w:t>eriod</w:t>
      </w:r>
      <w:r w:rsidRPr="00104EED">
        <w:rPr>
          <w:lang w:bidi="th-TH"/>
        </w:rPr>
        <w:t xml:space="preserve"> ended</w:t>
      </w:r>
      <w:r w:rsidR="00A8466E">
        <w:rPr>
          <w:lang w:bidi="th-TH"/>
        </w:rPr>
        <w:t xml:space="preserve"> </w:t>
      </w:r>
      <w:r w:rsidR="00E53CF7">
        <w:rPr>
          <w:lang w:bidi="th-TH"/>
        </w:rPr>
        <w:t>30</w:t>
      </w:r>
      <w:r w:rsidR="002A62E9">
        <w:rPr>
          <w:lang w:bidi="th-TH"/>
        </w:rPr>
        <w:t xml:space="preserve"> </w:t>
      </w:r>
      <w:r w:rsidR="00F0103A">
        <w:rPr>
          <w:lang w:bidi="th-TH"/>
        </w:rPr>
        <w:t>September</w:t>
      </w:r>
      <w:r w:rsidR="00A8466E">
        <w:rPr>
          <w:lang w:bidi="th-TH"/>
        </w:rPr>
        <w:t xml:space="preserve"> </w:t>
      </w:r>
      <w:r w:rsidR="00E53CF7">
        <w:rPr>
          <w:lang w:bidi="th-TH"/>
        </w:rPr>
        <w:t>2018</w:t>
      </w:r>
      <w:r w:rsidR="00A8466E">
        <w:rPr>
          <w:lang w:bidi="th-TH"/>
        </w:rPr>
        <w:t>;</w:t>
      </w:r>
      <w:r w:rsidRPr="00104EED">
        <w:rPr>
          <w:lang w:bidi="th-TH"/>
        </w:rPr>
        <w:t xml:space="preserve"> and</w:t>
      </w:r>
      <w:r w:rsidR="00A8466E"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="00A8466E" w:rsidRPr="000D0816">
        <w:rPr>
          <w:szCs w:val="22"/>
        </w:rPr>
        <w:t xml:space="preserve">Management is responsible for the preparation and presentation of this interim financial </w:t>
      </w:r>
      <w:r w:rsidR="00A8466E" w:rsidRPr="00C6049C">
        <w:rPr>
          <w:spacing w:val="-2"/>
          <w:szCs w:val="22"/>
        </w:rPr>
        <w:t xml:space="preserve">information in accordance with Thai Accounting Standard </w:t>
      </w:r>
      <w:r w:rsidR="00E53CF7">
        <w:rPr>
          <w:spacing w:val="-2"/>
          <w:szCs w:val="22"/>
        </w:rPr>
        <w:t>34</w:t>
      </w:r>
      <w:r w:rsidR="00A8466E" w:rsidRPr="00C6049C">
        <w:rPr>
          <w:spacing w:val="-2"/>
          <w:szCs w:val="22"/>
        </w:rPr>
        <w:t xml:space="preserve">, </w:t>
      </w:r>
      <w:r w:rsidR="00C6049C" w:rsidRPr="00C6049C">
        <w:rPr>
          <w:spacing w:val="-2"/>
          <w:szCs w:val="22"/>
        </w:rPr>
        <w:t>“Interim Financial Reporting”.</w:t>
      </w:r>
      <w:r w:rsidR="00310BE7">
        <w:rPr>
          <w:spacing w:val="-2"/>
          <w:szCs w:val="22"/>
        </w:rPr>
        <w:t xml:space="preserve"> </w:t>
      </w:r>
      <w:r w:rsidR="00A8466E" w:rsidRPr="00C6049C">
        <w:rPr>
          <w:spacing w:val="-2"/>
          <w:szCs w:val="22"/>
        </w:rPr>
        <w:t>My responsibility</w:t>
      </w:r>
      <w:r w:rsidR="00A8466E" w:rsidRPr="000D0816">
        <w:rPr>
          <w:szCs w:val="22"/>
        </w:rPr>
        <w:t xml:space="preserve"> is to express a conclusion on this interim financial information based on</w:t>
      </w:r>
      <w:r w:rsidR="00A8466E">
        <w:rPr>
          <w:szCs w:val="22"/>
        </w:rPr>
        <w:t xml:space="preserve"> my</w:t>
      </w:r>
      <w:r w:rsidR="00A8466E" w:rsidRPr="00FC39BB">
        <w:rPr>
          <w:szCs w:val="22"/>
        </w:rPr>
        <w:t xml:space="preserve"> review.</w:t>
      </w:r>
    </w:p>
    <w:p w:rsidR="00A8466E" w:rsidRPr="00953D30" w:rsidRDefault="00A8466E" w:rsidP="00A8466E">
      <w:pPr>
        <w:jc w:val="both"/>
      </w:pPr>
    </w:p>
    <w:p w:rsidR="00A8466E" w:rsidRDefault="00A8466E" w:rsidP="00A8466E">
      <w:pPr>
        <w:jc w:val="both"/>
        <w:rPr>
          <w:i/>
        </w:rPr>
      </w:pPr>
      <w:r>
        <w:rPr>
          <w:i/>
        </w:rPr>
        <w:t>Scope of Review</w:t>
      </w:r>
    </w:p>
    <w:p w:rsidR="00A8466E" w:rsidRDefault="00A8466E" w:rsidP="00A8466E">
      <w:pPr>
        <w:jc w:val="both"/>
      </w:pPr>
    </w:p>
    <w:p w:rsidR="00A8466E" w:rsidRDefault="00A8466E" w:rsidP="00A8466E">
      <w:pPr>
        <w:jc w:val="both"/>
        <w:rPr>
          <w:szCs w:val="22"/>
        </w:rPr>
      </w:pPr>
      <w:r>
        <w:t xml:space="preserve">I conducted my review in accordance with Thai Standard on Review Engagements </w:t>
      </w:r>
      <w:r w:rsidR="00E53CF7">
        <w:t>2410</w:t>
      </w:r>
      <w:r>
        <w:t xml:space="preserve">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134D20" w:rsidRDefault="00134D20" w:rsidP="00134D20">
      <w:pPr>
        <w:jc w:val="both"/>
        <w:rPr>
          <w:szCs w:val="22"/>
        </w:rPr>
      </w:pPr>
    </w:p>
    <w:p w:rsidR="00A8466E" w:rsidRPr="00FC39BB" w:rsidRDefault="00A8466E" w:rsidP="00A8466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A8466E" w:rsidRDefault="00A8466E" w:rsidP="00A8466E">
      <w:pPr>
        <w:jc w:val="both"/>
      </w:pPr>
    </w:p>
    <w:p w:rsidR="00A8466E" w:rsidRDefault="00A8466E" w:rsidP="00A8466E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 xml:space="preserve">accordance with Thai Accounting Standard </w:t>
      </w:r>
      <w:r w:rsidR="00E53CF7">
        <w:rPr>
          <w:szCs w:val="22"/>
        </w:rPr>
        <w:t>34</w:t>
      </w:r>
      <w:r w:rsidRPr="000D0816">
        <w:rPr>
          <w:szCs w:val="22"/>
        </w:rPr>
        <w:t>, “Interim Financial Reporting”.</w:t>
      </w:r>
    </w:p>
    <w:p w:rsidR="00134D20" w:rsidRPr="00953D30" w:rsidRDefault="00134D20" w:rsidP="00134D20">
      <w:pPr>
        <w:jc w:val="both"/>
      </w:pPr>
    </w:p>
    <w:p w:rsidR="00134D20" w:rsidRDefault="00134D20" w:rsidP="00134D20">
      <w:pPr>
        <w:jc w:val="both"/>
        <w:rPr>
          <w:i/>
          <w:iCs/>
        </w:rPr>
      </w:pPr>
    </w:p>
    <w:p w:rsidR="00134D20" w:rsidRPr="00134D20" w:rsidRDefault="00134D20" w:rsidP="00134D20">
      <w:pPr>
        <w:jc w:val="both"/>
        <w:rPr>
          <w:rFonts w:cs="Cordia New"/>
          <w:i/>
          <w:iCs/>
          <w:lang w:bidi="th-TH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134D20" w:rsidRPr="003F6CF1" w:rsidRDefault="00134D20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 w:rsidR="004C65A6">
        <w:rPr>
          <w:szCs w:val="22"/>
        </w:rPr>
        <w:t>Bunyarit Thanormcharoen</w:t>
      </w:r>
      <w:r w:rsidRPr="003F6CF1">
        <w:rPr>
          <w:szCs w:val="22"/>
        </w:rPr>
        <w:t>)</w:t>
      </w:r>
    </w:p>
    <w:p w:rsidR="00134D20" w:rsidRPr="003F6CF1" w:rsidRDefault="00134D20" w:rsidP="00134D2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 w:rsidR="00E53CF7">
        <w:rPr>
          <w:szCs w:val="22"/>
        </w:rPr>
        <w:t>7900</w:t>
      </w:r>
    </w:p>
    <w:p w:rsidR="00134D20" w:rsidRPr="003F6CF1" w:rsidRDefault="00134D20" w:rsidP="00134D20">
      <w:pPr>
        <w:pStyle w:val="RNormal"/>
        <w:rPr>
          <w:color w:val="0000FF"/>
          <w:szCs w:val="22"/>
        </w:rPr>
      </w:pP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:rsidR="00E23A50" w:rsidRDefault="00134D20" w:rsidP="00E23A50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:rsidR="00CE754D" w:rsidRPr="00453FC6" w:rsidRDefault="00DE4F9E" w:rsidP="00453FC6">
      <w:pPr>
        <w:pStyle w:val="RNormal"/>
        <w:rPr>
          <w:rFonts w:cstheme="minorBidi" w:hint="cs"/>
          <w:b/>
          <w:bCs/>
          <w:sz w:val="24"/>
          <w:lang w:val="en-AU" w:bidi="th-TH"/>
        </w:rPr>
      </w:pPr>
      <w:r>
        <w:rPr>
          <w:szCs w:val="22"/>
        </w:rPr>
        <w:t>6</w:t>
      </w:r>
      <w:r w:rsidR="00E23A50">
        <w:rPr>
          <w:szCs w:val="22"/>
        </w:rPr>
        <w:t xml:space="preserve"> November </w:t>
      </w:r>
      <w:r w:rsidR="00E53CF7">
        <w:rPr>
          <w:szCs w:val="22"/>
          <w:lang w:bidi="th-TH"/>
        </w:rPr>
        <w:t>2018</w:t>
      </w:r>
      <w:bookmarkStart w:id="0" w:name="_GoBack"/>
      <w:bookmarkEnd w:id="0"/>
    </w:p>
    <w:sectPr w:rsidR="00CE754D" w:rsidRPr="00453FC6" w:rsidSect="00453FC6">
      <w:headerReference w:type="default" r:id="rId10"/>
      <w:pgSz w:w="11907" w:h="16840"/>
      <w:pgMar w:top="691" w:right="1197" w:bottom="576" w:left="1152" w:header="720" w:footer="720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1CB" w:rsidRDefault="00F571CB">
      <w:r>
        <w:separator/>
      </w:r>
    </w:p>
  </w:endnote>
  <w:endnote w:type="continuationSeparator" w:id="0">
    <w:p w:rsidR="00F571CB" w:rsidRDefault="00F5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2" w:rsidRDefault="00440E02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3CF7">
      <w:rPr>
        <w:rStyle w:val="PageNumber"/>
        <w:noProof/>
      </w:rPr>
      <w:t>2</w:t>
    </w:r>
    <w:r>
      <w:rPr>
        <w:rStyle w:val="PageNumber"/>
      </w:rPr>
      <w:fldChar w:fldCharType="end"/>
    </w:r>
  </w:p>
  <w:p w:rsidR="00440E02" w:rsidRDefault="00440E02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2" w:rsidRDefault="00440E02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1CB" w:rsidRDefault="00F571CB">
      <w:r>
        <w:separator/>
      </w:r>
    </w:p>
  </w:footnote>
  <w:footnote w:type="continuationSeparator" w:id="0">
    <w:p w:rsidR="00F571CB" w:rsidRDefault="00F5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E02" w:rsidRPr="00453FC6" w:rsidRDefault="00440E02" w:rsidP="00453F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51337"/>
    <w:multiLevelType w:val="multilevel"/>
    <w:tmpl w:val="B02865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8" w15:restartNumberingAfterBreak="0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4" w15:restartNumberingAfterBreak="0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4CF814E5"/>
    <w:multiLevelType w:val="multilevel"/>
    <w:tmpl w:val="58A40474"/>
    <w:lvl w:ilvl="0">
      <w:start w:val="1"/>
      <w:numFmt w:val="decimal"/>
      <w:pStyle w:val="Bo-H1Mainhead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1" w15:restartNumberingAfterBreak="0">
    <w:nsid w:val="51BF5E9D"/>
    <w:multiLevelType w:val="hybridMultilevel"/>
    <w:tmpl w:val="BEF8D9AA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1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39"/>
  </w:num>
  <w:num w:numId="5">
    <w:abstractNumId w:val="11"/>
  </w:num>
  <w:num w:numId="6">
    <w:abstractNumId w:val="41"/>
  </w:num>
  <w:num w:numId="7">
    <w:abstractNumId w:val="38"/>
  </w:num>
  <w:num w:numId="8">
    <w:abstractNumId w:val="43"/>
  </w:num>
  <w:num w:numId="9">
    <w:abstractNumId w:val="5"/>
  </w:num>
  <w:num w:numId="10">
    <w:abstractNumId w:val="13"/>
  </w:num>
  <w:num w:numId="11">
    <w:abstractNumId w:val="22"/>
  </w:num>
  <w:num w:numId="12">
    <w:abstractNumId w:val="34"/>
  </w:num>
  <w:num w:numId="13">
    <w:abstractNumId w:val="3"/>
  </w:num>
  <w:num w:numId="14">
    <w:abstractNumId w:val="4"/>
  </w:num>
  <w:num w:numId="15">
    <w:abstractNumId w:val="29"/>
  </w:num>
  <w:num w:numId="16">
    <w:abstractNumId w:val="25"/>
  </w:num>
  <w:num w:numId="17">
    <w:abstractNumId w:val="6"/>
  </w:num>
  <w:num w:numId="18">
    <w:abstractNumId w:val="20"/>
  </w:num>
  <w:num w:numId="19">
    <w:abstractNumId w:val="7"/>
  </w:num>
  <w:num w:numId="20">
    <w:abstractNumId w:val="16"/>
  </w:num>
  <w:num w:numId="21">
    <w:abstractNumId w:val="17"/>
  </w:num>
  <w:num w:numId="22">
    <w:abstractNumId w:val="36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44"/>
  </w:num>
  <w:num w:numId="26">
    <w:abstractNumId w:val="40"/>
  </w:num>
  <w:num w:numId="27">
    <w:abstractNumId w:val="32"/>
  </w:num>
  <w:num w:numId="28">
    <w:abstractNumId w:val="23"/>
  </w:num>
  <w:num w:numId="29">
    <w:abstractNumId w:val="8"/>
  </w:num>
  <w:num w:numId="30">
    <w:abstractNumId w:val="27"/>
  </w:num>
  <w:num w:numId="31">
    <w:abstractNumId w:val="19"/>
  </w:num>
  <w:num w:numId="32">
    <w:abstractNumId w:val="35"/>
  </w:num>
  <w:num w:numId="33">
    <w:abstractNumId w:val="32"/>
  </w:num>
  <w:num w:numId="34">
    <w:abstractNumId w:val="31"/>
  </w:num>
  <w:num w:numId="35">
    <w:abstractNumId w:val="15"/>
  </w:num>
  <w:num w:numId="36">
    <w:abstractNumId w:val="28"/>
  </w:num>
  <w:num w:numId="37">
    <w:abstractNumId w:val="21"/>
  </w:num>
  <w:num w:numId="38">
    <w:abstractNumId w:val="9"/>
  </w:num>
  <w:num w:numId="39">
    <w:abstractNumId w:val="24"/>
  </w:num>
  <w:num w:numId="40">
    <w:abstractNumId w:val="33"/>
  </w:num>
  <w:num w:numId="41">
    <w:abstractNumId w:val="26"/>
  </w:num>
  <w:num w:numId="42">
    <w:abstractNumId w:val="18"/>
  </w:num>
  <w:num w:numId="43">
    <w:abstractNumId w:val="10"/>
  </w:num>
  <w:num w:numId="44">
    <w:abstractNumId w:val="42"/>
  </w:num>
  <w:num w:numId="45">
    <w:abstractNumId w:val="2"/>
  </w:num>
  <w:num w:numId="46">
    <w:abstractNumId w:val="30"/>
  </w:num>
  <w:num w:numId="47">
    <w:abstractNumId w:val="37"/>
  </w:num>
  <w:num w:numId="4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F84"/>
    <w:rsid w:val="00005089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1A10"/>
    <w:rsid w:val="00011E11"/>
    <w:rsid w:val="000124C5"/>
    <w:rsid w:val="000125A2"/>
    <w:rsid w:val="0001271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EBA"/>
    <w:rsid w:val="000174B5"/>
    <w:rsid w:val="0001766F"/>
    <w:rsid w:val="00020B46"/>
    <w:rsid w:val="00021BEB"/>
    <w:rsid w:val="00022341"/>
    <w:rsid w:val="000223A7"/>
    <w:rsid w:val="000224BF"/>
    <w:rsid w:val="00022F12"/>
    <w:rsid w:val="00022FC5"/>
    <w:rsid w:val="0002415D"/>
    <w:rsid w:val="00024545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781"/>
    <w:rsid w:val="00033A9D"/>
    <w:rsid w:val="00034ED0"/>
    <w:rsid w:val="00035669"/>
    <w:rsid w:val="00035A72"/>
    <w:rsid w:val="00036891"/>
    <w:rsid w:val="00040693"/>
    <w:rsid w:val="00040ABA"/>
    <w:rsid w:val="00041E98"/>
    <w:rsid w:val="00042C5F"/>
    <w:rsid w:val="0004407F"/>
    <w:rsid w:val="000447C0"/>
    <w:rsid w:val="00044A7D"/>
    <w:rsid w:val="00044C34"/>
    <w:rsid w:val="00044EEB"/>
    <w:rsid w:val="00046558"/>
    <w:rsid w:val="00046561"/>
    <w:rsid w:val="000467A6"/>
    <w:rsid w:val="00046845"/>
    <w:rsid w:val="00046C04"/>
    <w:rsid w:val="00046EBD"/>
    <w:rsid w:val="0004746C"/>
    <w:rsid w:val="00047752"/>
    <w:rsid w:val="00047E52"/>
    <w:rsid w:val="00047F25"/>
    <w:rsid w:val="0005054F"/>
    <w:rsid w:val="000523D7"/>
    <w:rsid w:val="000526DF"/>
    <w:rsid w:val="00052711"/>
    <w:rsid w:val="00052EC3"/>
    <w:rsid w:val="00054019"/>
    <w:rsid w:val="00054F6C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60B2"/>
    <w:rsid w:val="00066124"/>
    <w:rsid w:val="00067107"/>
    <w:rsid w:val="0006756F"/>
    <w:rsid w:val="00070293"/>
    <w:rsid w:val="00072113"/>
    <w:rsid w:val="00072B48"/>
    <w:rsid w:val="00072D7C"/>
    <w:rsid w:val="000732A1"/>
    <w:rsid w:val="000739D9"/>
    <w:rsid w:val="000740F4"/>
    <w:rsid w:val="00074A98"/>
    <w:rsid w:val="00075294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9D"/>
    <w:rsid w:val="0009147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C28"/>
    <w:rsid w:val="00093F88"/>
    <w:rsid w:val="000945F7"/>
    <w:rsid w:val="00094EA3"/>
    <w:rsid w:val="00094F0B"/>
    <w:rsid w:val="00095A9E"/>
    <w:rsid w:val="00095C21"/>
    <w:rsid w:val="00095C2E"/>
    <w:rsid w:val="00095D07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356C"/>
    <w:rsid w:val="000A3920"/>
    <w:rsid w:val="000A3E86"/>
    <w:rsid w:val="000A40EE"/>
    <w:rsid w:val="000A4218"/>
    <w:rsid w:val="000A5052"/>
    <w:rsid w:val="000A50CA"/>
    <w:rsid w:val="000A698E"/>
    <w:rsid w:val="000A75A8"/>
    <w:rsid w:val="000B073F"/>
    <w:rsid w:val="000B1706"/>
    <w:rsid w:val="000B1BB2"/>
    <w:rsid w:val="000B1C7F"/>
    <w:rsid w:val="000B1CE8"/>
    <w:rsid w:val="000B291A"/>
    <w:rsid w:val="000B2E6D"/>
    <w:rsid w:val="000B339C"/>
    <w:rsid w:val="000B33D7"/>
    <w:rsid w:val="000B4856"/>
    <w:rsid w:val="000B507C"/>
    <w:rsid w:val="000B5986"/>
    <w:rsid w:val="000B620C"/>
    <w:rsid w:val="000B6666"/>
    <w:rsid w:val="000B677F"/>
    <w:rsid w:val="000B7BB0"/>
    <w:rsid w:val="000C0271"/>
    <w:rsid w:val="000C100B"/>
    <w:rsid w:val="000C3702"/>
    <w:rsid w:val="000C3C38"/>
    <w:rsid w:val="000C3F1E"/>
    <w:rsid w:val="000C40E5"/>
    <w:rsid w:val="000C4AF3"/>
    <w:rsid w:val="000C5D16"/>
    <w:rsid w:val="000C668F"/>
    <w:rsid w:val="000C6EE8"/>
    <w:rsid w:val="000C753C"/>
    <w:rsid w:val="000D003A"/>
    <w:rsid w:val="000D15B1"/>
    <w:rsid w:val="000D161C"/>
    <w:rsid w:val="000D1697"/>
    <w:rsid w:val="000D1BDC"/>
    <w:rsid w:val="000D1DF1"/>
    <w:rsid w:val="000D20C2"/>
    <w:rsid w:val="000D25AD"/>
    <w:rsid w:val="000D2DFC"/>
    <w:rsid w:val="000D34A8"/>
    <w:rsid w:val="000D3583"/>
    <w:rsid w:val="000D3694"/>
    <w:rsid w:val="000D3834"/>
    <w:rsid w:val="000D3BB3"/>
    <w:rsid w:val="000D5738"/>
    <w:rsid w:val="000D5F33"/>
    <w:rsid w:val="000D5F54"/>
    <w:rsid w:val="000D7021"/>
    <w:rsid w:val="000E01DF"/>
    <w:rsid w:val="000E0EAC"/>
    <w:rsid w:val="000E13C2"/>
    <w:rsid w:val="000E1630"/>
    <w:rsid w:val="000E2067"/>
    <w:rsid w:val="000E24DC"/>
    <w:rsid w:val="000E2619"/>
    <w:rsid w:val="000E2DAB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41BC"/>
    <w:rsid w:val="000F4C64"/>
    <w:rsid w:val="000F4D21"/>
    <w:rsid w:val="000F5BC5"/>
    <w:rsid w:val="000F6D38"/>
    <w:rsid w:val="000F7335"/>
    <w:rsid w:val="000F7DB2"/>
    <w:rsid w:val="0010070C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F5E"/>
    <w:rsid w:val="0011108C"/>
    <w:rsid w:val="00111829"/>
    <w:rsid w:val="00112D64"/>
    <w:rsid w:val="001130D0"/>
    <w:rsid w:val="00113DDA"/>
    <w:rsid w:val="00114690"/>
    <w:rsid w:val="00115020"/>
    <w:rsid w:val="00115362"/>
    <w:rsid w:val="00115A35"/>
    <w:rsid w:val="00116383"/>
    <w:rsid w:val="00117974"/>
    <w:rsid w:val="001179CA"/>
    <w:rsid w:val="00120022"/>
    <w:rsid w:val="0012054C"/>
    <w:rsid w:val="001209CE"/>
    <w:rsid w:val="00121BDC"/>
    <w:rsid w:val="00121CFD"/>
    <w:rsid w:val="00121E8B"/>
    <w:rsid w:val="001221AC"/>
    <w:rsid w:val="001228B7"/>
    <w:rsid w:val="0012327D"/>
    <w:rsid w:val="00123D73"/>
    <w:rsid w:val="001242FC"/>
    <w:rsid w:val="00125014"/>
    <w:rsid w:val="0012532A"/>
    <w:rsid w:val="00126CD7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36AFB"/>
    <w:rsid w:val="0014052B"/>
    <w:rsid w:val="00140781"/>
    <w:rsid w:val="00140B8A"/>
    <w:rsid w:val="00140CE9"/>
    <w:rsid w:val="00140E42"/>
    <w:rsid w:val="00140EA1"/>
    <w:rsid w:val="0014109E"/>
    <w:rsid w:val="001422AC"/>
    <w:rsid w:val="00142583"/>
    <w:rsid w:val="0014374F"/>
    <w:rsid w:val="00143F29"/>
    <w:rsid w:val="00143F7E"/>
    <w:rsid w:val="001460CC"/>
    <w:rsid w:val="001462CE"/>
    <w:rsid w:val="0014659B"/>
    <w:rsid w:val="00146C44"/>
    <w:rsid w:val="00147506"/>
    <w:rsid w:val="0014762D"/>
    <w:rsid w:val="00147A18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801"/>
    <w:rsid w:val="00161BF6"/>
    <w:rsid w:val="001622D9"/>
    <w:rsid w:val="00162487"/>
    <w:rsid w:val="00163893"/>
    <w:rsid w:val="00164273"/>
    <w:rsid w:val="00164BFA"/>
    <w:rsid w:val="0016680D"/>
    <w:rsid w:val="00166AF8"/>
    <w:rsid w:val="0016714D"/>
    <w:rsid w:val="001675E1"/>
    <w:rsid w:val="001709A3"/>
    <w:rsid w:val="00170D1F"/>
    <w:rsid w:val="00171412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FC7"/>
    <w:rsid w:val="00176358"/>
    <w:rsid w:val="001767EB"/>
    <w:rsid w:val="001777B5"/>
    <w:rsid w:val="0018077C"/>
    <w:rsid w:val="00181443"/>
    <w:rsid w:val="001839B5"/>
    <w:rsid w:val="00184137"/>
    <w:rsid w:val="00184E6E"/>
    <w:rsid w:val="00187CF5"/>
    <w:rsid w:val="00190635"/>
    <w:rsid w:val="00190B80"/>
    <w:rsid w:val="00192175"/>
    <w:rsid w:val="00193414"/>
    <w:rsid w:val="00193543"/>
    <w:rsid w:val="0019415A"/>
    <w:rsid w:val="00195116"/>
    <w:rsid w:val="001952B2"/>
    <w:rsid w:val="001954AE"/>
    <w:rsid w:val="001966C4"/>
    <w:rsid w:val="001978EE"/>
    <w:rsid w:val="00197C45"/>
    <w:rsid w:val="001A0184"/>
    <w:rsid w:val="001A0B6C"/>
    <w:rsid w:val="001A0C9D"/>
    <w:rsid w:val="001A186C"/>
    <w:rsid w:val="001A25DC"/>
    <w:rsid w:val="001A32F3"/>
    <w:rsid w:val="001A5574"/>
    <w:rsid w:val="001A69A1"/>
    <w:rsid w:val="001A71F0"/>
    <w:rsid w:val="001A75AF"/>
    <w:rsid w:val="001A7EC2"/>
    <w:rsid w:val="001B071A"/>
    <w:rsid w:val="001B0B16"/>
    <w:rsid w:val="001B15F6"/>
    <w:rsid w:val="001B19EA"/>
    <w:rsid w:val="001B21C6"/>
    <w:rsid w:val="001B22D1"/>
    <w:rsid w:val="001B2410"/>
    <w:rsid w:val="001B2B81"/>
    <w:rsid w:val="001B2F29"/>
    <w:rsid w:val="001B2FAB"/>
    <w:rsid w:val="001B3B60"/>
    <w:rsid w:val="001B3CA5"/>
    <w:rsid w:val="001B40D5"/>
    <w:rsid w:val="001B4305"/>
    <w:rsid w:val="001B52C2"/>
    <w:rsid w:val="001B61FC"/>
    <w:rsid w:val="001B6EBE"/>
    <w:rsid w:val="001B6F91"/>
    <w:rsid w:val="001C0103"/>
    <w:rsid w:val="001C1F44"/>
    <w:rsid w:val="001C234D"/>
    <w:rsid w:val="001C260B"/>
    <w:rsid w:val="001C2752"/>
    <w:rsid w:val="001C401A"/>
    <w:rsid w:val="001C5887"/>
    <w:rsid w:val="001C5D0A"/>
    <w:rsid w:val="001C5F65"/>
    <w:rsid w:val="001C7712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D7FA6"/>
    <w:rsid w:val="001E03B0"/>
    <w:rsid w:val="001E0A7A"/>
    <w:rsid w:val="001E1829"/>
    <w:rsid w:val="001E1CE5"/>
    <w:rsid w:val="001E1E5C"/>
    <w:rsid w:val="001E1F3D"/>
    <w:rsid w:val="001E22FB"/>
    <w:rsid w:val="001E2A52"/>
    <w:rsid w:val="001E2E27"/>
    <w:rsid w:val="001E4980"/>
    <w:rsid w:val="001E5A10"/>
    <w:rsid w:val="001E5FCC"/>
    <w:rsid w:val="001E7398"/>
    <w:rsid w:val="001E770B"/>
    <w:rsid w:val="001F0477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D9"/>
    <w:rsid w:val="001F4FE2"/>
    <w:rsid w:val="001F5BB1"/>
    <w:rsid w:val="001F5C55"/>
    <w:rsid w:val="001F65AB"/>
    <w:rsid w:val="001F6B54"/>
    <w:rsid w:val="001F6B7B"/>
    <w:rsid w:val="001F7BD7"/>
    <w:rsid w:val="001F7D42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6881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3BC"/>
    <w:rsid w:val="002124F6"/>
    <w:rsid w:val="00212A16"/>
    <w:rsid w:val="00214914"/>
    <w:rsid w:val="00214964"/>
    <w:rsid w:val="00215786"/>
    <w:rsid w:val="00215A94"/>
    <w:rsid w:val="00215AB0"/>
    <w:rsid w:val="00215AB1"/>
    <w:rsid w:val="00216014"/>
    <w:rsid w:val="002163B5"/>
    <w:rsid w:val="002164CA"/>
    <w:rsid w:val="00216F76"/>
    <w:rsid w:val="0021718D"/>
    <w:rsid w:val="00221128"/>
    <w:rsid w:val="0022118F"/>
    <w:rsid w:val="002214DE"/>
    <w:rsid w:val="00222077"/>
    <w:rsid w:val="002228CC"/>
    <w:rsid w:val="00222AAF"/>
    <w:rsid w:val="00222EEC"/>
    <w:rsid w:val="002233FE"/>
    <w:rsid w:val="00223F3E"/>
    <w:rsid w:val="0022461E"/>
    <w:rsid w:val="0022540F"/>
    <w:rsid w:val="00226A82"/>
    <w:rsid w:val="00226C8C"/>
    <w:rsid w:val="00226FB3"/>
    <w:rsid w:val="002312E5"/>
    <w:rsid w:val="00231C21"/>
    <w:rsid w:val="00232429"/>
    <w:rsid w:val="002336D5"/>
    <w:rsid w:val="00233FC3"/>
    <w:rsid w:val="0023466E"/>
    <w:rsid w:val="0023576F"/>
    <w:rsid w:val="002378A7"/>
    <w:rsid w:val="00237FC7"/>
    <w:rsid w:val="00240C30"/>
    <w:rsid w:val="00241287"/>
    <w:rsid w:val="00241803"/>
    <w:rsid w:val="00243D4A"/>
    <w:rsid w:val="00244363"/>
    <w:rsid w:val="002443B8"/>
    <w:rsid w:val="00244BE1"/>
    <w:rsid w:val="0024547A"/>
    <w:rsid w:val="00245948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23B9"/>
    <w:rsid w:val="00262879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0210"/>
    <w:rsid w:val="00281ACC"/>
    <w:rsid w:val="002821E7"/>
    <w:rsid w:val="0028297C"/>
    <w:rsid w:val="00282D65"/>
    <w:rsid w:val="00283160"/>
    <w:rsid w:val="002837FA"/>
    <w:rsid w:val="0028392D"/>
    <w:rsid w:val="00284624"/>
    <w:rsid w:val="00286147"/>
    <w:rsid w:val="002879C9"/>
    <w:rsid w:val="002908DD"/>
    <w:rsid w:val="00290A43"/>
    <w:rsid w:val="00290C3F"/>
    <w:rsid w:val="00290D43"/>
    <w:rsid w:val="00290D60"/>
    <w:rsid w:val="00291531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6313"/>
    <w:rsid w:val="00296E3E"/>
    <w:rsid w:val="00296F51"/>
    <w:rsid w:val="00297033"/>
    <w:rsid w:val="002A02A6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5D31"/>
    <w:rsid w:val="002A5D91"/>
    <w:rsid w:val="002A5F1B"/>
    <w:rsid w:val="002A5F85"/>
    <w:rsid w:val="002A62E9"/>
    <w:rsid w:val="002A6395"/>
    <w:rsid w:val="002A63BC"/>
    <w:rsid w:val="002A6E5D"/>
    <w:rsid w:val="002B013D"/>
    <w:rsid w:val="002B05F1"/>
    <w:rsid w:val="002B19C2"/>
    <w:rsid w:val="002B4060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46"/>
    <w:rsid w:val="002D3E91"/>
    <w:rsid w:val="002D3F0B"/>
    <w:rsid w:val="002D4A1D"/>
    <w:rsid w:val="002D4F9C"/>
    <w:rsid w:val="002D69F9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F01D8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5935"/>
    <w:rsid w:val="002F5C7D"/>
    <w:rsid w:val="002F6E7B"/>
    <w:rsid w:val="002F6E8F"/>
    <w:rsid w:val="0030060B"/>
    <w:rsid w:val="00301734"/>
    <w:rsid w:val="00301AFF"/>
    <w:rsid w:val="00301F61"/>
    <w:rsid w:val="003023F2"/>
    <w:rsid w:val="00302943"/>
    <w:rsid w:val="0030307A"/>
    <w:rsid w:val="00303651"/>
    <w:rsid w:val="00304854"/>
    <w:rsid w:val="0030546D"/>
    <w:rsid w:val="00305482"/>
    <w:rsid w:val="003056A5"/>
    <w:rsid w:val="0030646F"/>
    <w:rsid w:val="00306F31"/>
    <w:rsid w:val="00307F24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4CAE"/>
    <w:rsid w:val="00314EC3"/>
    <w:rsid w:val="00315001"/>
    <w:rsid w:val="0031569B"/>
    <w:rsid w:val="00315A22"/>
    <w:rsid w:val="003163C2"/>
    <w:rsid w:val="0031657F"/>
    <w:rsid w:val="003172E0"/>
    <w:rsid w:val="00320A67"/>
    <w:rsid w:val="0032253A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6FD1"/>
    <w:rsid w:val="0033009A"/>
    <w:rsid w:val="00330A5B"/>
    <w:rsid w:val="00330D5A"/>
    <w:rsid w:val="00330D7F"/>
    <w:rsid w:val="003315DE"/>
    <w:rsid w:val="0033198D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51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615C"/>
    <w:rsid w:val="0034634B"/>
    <w:rsid w:val="00346ECE"/>
    <w:rsid w:val="00347004"/>
    <w:rsid w:val="00347E8E"/>
    <w:rsid w:val="003506F4"/>
    <w:rsid w:val="00351D53"/>
    <w:rsid w:val="0035279E"/>
    <w:rsid w:val="00353230"/>
    <w:rsid w:val="00353253"/>
    <w:rsid w:val="00353375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354"/>
    <w:rsid w:val="00363B32"/>
    <w:rsid w:val="003649F8"/>
    <w:rsid w:val="00364E2E"/>
    <w:rsid w:val="003650A7"/>
    <w:rsid w:val="00365DAB"/>
    <w:rsid w:val="00366288"/>
    <w:rsid w:val="00366A5A"/>
    <w:rsid w:val="0037094A"/>
    <w:rsid w:val="00370E88"/>
    <w:rsid w:val="00371400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1E76"/>
    <w:rsid w:val="0038206E"/>
    <w:rsid w:val="00382094"/>
    <w:rsid w:val="00383212"/>
    <w:rsid w:val="003848B7"/>
    <w:rsid w:val="00384DF5"/>
    <w:rsid w:val="00385A33"/>
    <w:rsid w:val="00386523"/>
    <w:rsid w:val="0038761B"/>
    <w:rsid w:val="00390068"/>
    <w:rsid w:val="003901C0"/>
    <w:rsid w:val="00390729"/>
    <w:rsid w:val="00390D8D"/>
    <w:rsid w:val="00390EB3"/>
    <w:rsid w:val="0039103F"/>
    <w:rsid w:val="00391125"/>
    <w:rsid w:val="003912D8"/>
    <w:rsid w:val="00391E1B"/>
    <w:rsid w:val="0039338A"/>
    <w:rsid w:val="003938DF"/>
    <w:rsid w:val="003945C7"/>
    <w:rsid w:val="00395B12"/>
    <w:rsid w:val="003964C8"/>
    <w:rsid w:val="003969ED"/>
    <w:rsid w:val="003976A3"/>
    <w:rsid w:val="0039778B"/>
    <w:rsid w:val="003977C9"/>
    <w:rsid w:val="00397E73"/>
    <w:rsid w:val="003A025D"/>
    <w:rsid w:val="003A0978"/>
    <w:rsid w:val="003A125D"/>
    <w:rsid w:val="003A16C6"/>
    <w:rsid w:val="003A26D5"/>
    <w:rsid w:val="003A2E59"/>
    <w:rsid w:val="003A4098"/>
    <w:rsid w:val="003A4560"/>
    <w:rsid w:val="003A4BBA"/>
    <w:rsid w:val="003A6779"/>
    <w:rsid w:val="003A7371"/>
    <w:rsid w:val="003A78AC"/>
    <w:rsid w:val="003B0BCD"/>
    <w:rsid w:val="003B1438"/>
    <w:rsid w:val="003B3CDE"/>
    <w:rsid w:val="003B4822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222"/>
    <w:rsid w:val="003D14FB"/>
    <w:rsid w:val="003D17EF"/>
    <w:rsid w:val="003D257E"/>
    <w:rsid w:val="003D2650"/>
    <w:rsid w:val="003D33B0"/>
    <w:rsid w:val="003D3D36"/>
    <w:rsid w:val="003D5462"/>
    <w:rsid w:val="003D5CFE"/>
    <w:rsid w:val="003D62BC"/>
    <w:rsid w:val="003D6470"/>
    <w:rsid w:val="003D702E"/>
    <w:rsid w:val="003D712B"/>
    <w:rsid w:val="003D74D2"/>
    <w:rsid w:val="003E0A4F"/>
    <w:rsid w:val="003E0F30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FCE"/>
    <w:rsid w:val="003F0336"/>
    <w:rsid w:val="003F0E76"/>
    <w:rsid w:val="003F0E8A"/>
    <w:rsid w:val="003F3AEE"/>
    <w:rsid w:val="003F4760"/>
    <w:rsid w:val="003F49D4"/>
    <w:rsid w:val="003F4A51"/>
    <w:rsid w:val="003F5215"/>
    <w:rsid w:val="003F66C3"/>
    <w:rsid w:val="003F6F8E"/>
    <w:rsid w:val="003F738F"/>
    <w:rsid w:val="003F7918"/>
    <w:rsid w:val="003F7DCB"/>
    <w:rsid w:val="00400B50"/>
    <w:rsid w:val="004014FF"/>
    <w:rsid w:val="00401760"/>
    <w:rsid w:val="00402CA0"/>
    <w:rsid w:val="00402F48"/>
    <w:rsid w:val="004032DA"/>
    <w:rsid w:val="00403981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698D"/>
    <w:rsid w:val="004075EE"/>
    <w:rsid w:val="00407925"/>
    <w:rsid w:val="0041027E"/>
    <w:rsid w:val="00411793"/>
    <w:rsid w:val="00411E63"/>
    <w:rsid w:val="0041272E"/>
    <w:rsid w:val="00412F94"/>
    <w:rsid w:val="00413520"/>
    <w:rsid w:val="00414F95"/>
    <w:rsid w:val="00416F9C"/>
    <w:rsid w:val="004177D1"/>
    <w:rsid w:val="00417B8F"/>
    <w:rsid w:val="00420E6E"/>
    <w:rsid w:val="0042346D"/>
    <w:rsid w:val="00424876"/>
    <w:rsid w:val="00424CE7"/>
    <w:rsid w:val="00425B73"/>
    <w:rsid w:val="00425BF6"/>
    <w:rsid w:val="00425EE1"/>
    <w:rsid w:val="00427790"/>
    <w:rsid w:val="004279E2"/>
    <w:rsid w:val="00427AB6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E02"/>
    <w:rsid w:val="00440F6B"/>
    <w:rsid w:val="004420CB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3FC6"/>
    <w:rsid w:val="004543C7"/>
    <w:rsid w:val="00454972"/>
    <w:rsid w:val="004557C2"/>
    <w:rsid w:val="00455DFC"/>
    <w:rsid w:val="00455FDE"/>
    <w:rsid w:val="00456404"/>
    <w:rsid w:val="00456947"/>
    <w:rsid w:val="00457391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6194"/>
    <w:rsid w:val="0046642B"/>
    <w:rsid w:val="00467AAE"/>
    <w:rsid w:val="00467CF9"/>
    <w:rsid w:val="00470281"/>
    <w:rsid w:val="004713ED"/>
    <w:rsid w:val="00471992"/>
    <w:rsid w:val="00471BD7"/>
    <w:rsid w:val="00471C67"/>
    <w:rsid w:val="00472CD7"/>
    <w:rsid w:val="0047414F"/>
    <w:rsid w:val="004757E4"/>
    <w:rsid w:val="00476104"/>
    <w:rsid w:val="004769E3"/>
    <w:rsid w:val="00476D70"/>
    <w:rsid w:val="00477001"/>
    <w:rsid w:val="0047744C"/>
    <w:rsid w:val="004824D0"/>
    <w:rsid w:val="00483368"/>
    <w:rsid w:val="00483CB5"/>
    <w:rsid w:val="00485CBD"/>
    <w:rsid w:val="004866FF"/>
    <w:rsid w:val="00487633"/>
    <w:rsid w:val="00487BE4"/>
    <w:rsid w:val="004903D6"/>
    <w:rsid w:val="00490A5F"/>
    <w:rsid w:val="00490C63"/>
    <w:rsid w:val="004915A6"/>
    <w:rsid w:val="00491E15"/>
    <w:rsid w:val="00492AA7"/>
    <w:rsid w:val="00492EE5"/>
    <w:rsid w:val="00493277"/>
    <w:rsid w:val="00493DB1"/>
    <w:rsid w:val="00497ABC"/>
    <w:rsid w:val="00497C08"/>
    <w:rsid w:val="004A0F8C"/>
    <w:rsid w:val="004A145F"/>
    <w:rsid w:val="004A1588"/>
    <w:rsid w:val="004A197A"/>
    <w:rsid w:val="004A2497"/>
    <w:rsid w:val="004A2D13"/>
    <w:rsid w:val="004A2D3D"/>
    <w:rsid w:val="004A35CF"/>
    <w:rsid w:val="004A444C"/>
    <w:rsid w:val="004A4460"/>
    <w:rsid w:val="004A4BE5"/>
    <w:rsid w:val="004A4F98"/>
    <w:rsid w:val="004A57C7"/>
    <w:rsid w:val="004A6DF0"/>
    <w:rsid w:val="004B0A4C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BF8"/>
    <w:rsid w:val="004D0AF9"/>
    <w:rsid w:val="004D0AFF"/>
    <w:rsid w:val="004D27F7"/>
    <w:rsid w:val="004D40AB"/>
    <w:rsid w:val="004D4460"/>
    <w:rsid w:val="004D45B3"/>
    <w:rsid w:val="004D4AF3"/>
    <w:rsid w:val="004D5F58"/>
    <w:rsid w:val="004D601C"/>
    <w:rsid w:val="004D64AF"/>
    <w:rsid w:val="004D6F0B"/>
    <w:rsid w:val="004D6F48"/>
    <w:rsid w:val="004D6FAF"/>
    <w:rsid w:val="004D766F"/>
    <w:rsid w:val="004D78A4"/>
    <w:rsid w:val="004E0039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356"/>
    <w:rsid w:val="004E76D1"/>
    <w:rsid w:val="004F07E0"/>
    <w:rsid w:val="004F0A01"/>
    <w:rsid w:val="004F142B"/>
    <w:rsid w:val="004F228B"/>
    <w:rsid w:val="004F23B2"/>
    <w:rsid w:val="004F3881"/>
    <w:rsid w:val="004F420D"/>
    <w:rsid w:val="004F46AF"/>
    <w:rsid w:val="004F50B7"/>
    <w:rsid w:val="004F510A"/>
    <w:rsid w:val="004F62A2"/>
    <w:rsid w:val="004F68FD"/>
    <w:rsid w:val="004F6F2C"/>
    <w:rsid w:val="004F721D"/>
    <w:rsid w:val="004F745F"/>
    <w:rsid w:val="004F7FBC"/>
    <w:rsid w:val="0050126C"/>
    <w:rsid w:val="005014E1"/>
    <w:rsid w:val="0050187B"/>
    <w:rsid w:val="00501CA8"/>
    <w:rsid w:val="00502321"/>
    <w:rsid w:val="0050296B"/>
    <w:rsid w:val="00503331"/>
    <w:rsid w:val="00503B1F"/>
    <w:rsid w:val="005043F9"/>
    <w:rsid w:val="00505397"/>
    <w:rsid w:val="00505654"/>
    <w:rsid w:val="00507527"/>
    <w:rsid w:val="00510CBA"/>
    <w:rsid w:val="00511398"/>
    <w:rsid w:val="00512602"/>
    <w:rsid w:val="0051288C"/>
    <w:rsid w:val="00512EE5"/>
    <w:rsid w:val="00513CCF"/>
    <w:rsid w:val="00514CEF"/>
    <w:rsid w:val="00515995"/>
    <w:rsid w:val="00515DB9"/>
    <w:rsid w:val="00516896"/>
    <w:rsid w:val="00516A7E"/>
    <w:rsid w:val="005179C0"/>
    <w:rsid w:val="00520CB5"/>
    <w:rsid w:val="00520FFE"/>
    <w:rsid w:val="00521695"/>
    <w:rsid w:val="005217D4"/>
    <w:rsid w:val="00521A33"/>
    <w:rsid w:val="005222FA"/>
    <w:rsid w:val="005223AB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5B0"/>
    <w:rsid w:val="00526661"/>
    <w:rsid w:val="0052741F"/>
    <w:rsid w:val="00527D3A"/>
    <w:rsid w:val="0053030A"/>
    <w:rsid w:val="005308C6"/>
    <w:rsid w:val="00530A98"/>
    <w:rsid w:val="00530B42"/>
    <w:rsid w:val="00530BB2"/>
    <w:rsid w:val="00530F47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DEF"/>
    <w:rsid w:val="00545F32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85D"/>
    <w:rsid w:val="00555A2C"/>
    <w:rsid w:val="00555B2B"/>
    <w:rsid w:val="0055610D"/>
    <w:rsid w:val="005561C0"/>
    <w:rsid w:val="00557AF5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5328"/>
    <w:rsid w:val="00585FB6"/>
    <w:rsid w:val="00586226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2BD3"/>
    <w:rsid w:val="005931C1"/>
    <w:rsid w:val="0059569B"/>
    <w:rsid w:val="005956F0"/>
    <w:rsid w:val="00595BFD"/>
    <w:rsid w:val="005961FF"/>
    <w:rsid w:val="00596983"/>
    <w:rsid w:val="005972BD"/>
    <w:rsid w:val="00597AE9"/>
    <w:rsid w:val="00597C18"/>
    <w:rsid w:val="005A0ED8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2984"/>
    <w:rsid w:val="005B490D"/>
    <w:rsid w:val="005B49A8"/>
    <w:rsid w:val="005B59C2"/>
    <w:rsid w:val="005B6103"/>
    <w:rsid w:val="005B6386"/>
    <w:rsid w:val="005B6571"/>
    <w:rsid w:val="005B6AF2"/>
    <w:rsid w:val="005B6C37"/>
    <w:rsid w:val="005B7355"/>
    <w:rsid w:val="005C02CF"/>
    <w:rsid w:val="005C0CD5"/>
    <w:rsid w:val="005C0F67"/>
    <w:rsid w:val="005C15CB"/>
    <w:rsid w:val="005C16A1"/>
    <w:rsid w:val="005C2754"/>
    <w:rsid w:val="005C2834"/>
    <w:rsid w:val="005C37BE"/>
    <w:rsid w:val="005C3D26"/>
    <w:rsid w:val="005C4603"/>
    <w:rsid w:val="005C5017"/>
    <w:rsid w:val="005C5624"/>
    <w:rsid w:val="005C632B"/>
    <w:rsid w:val="005C7714"/>
    <w:rsid w:val="005C7CA1"/>
    <w:rsid w:val="005C7D66"/>
    <w:rsid w:val="005D0374"/>
    <w:rsid w:val="005D0EAE"/>
    <w:rsid w:val="005D193B"/>
    <w:rsid w:val="005D1F02"/>
    <w:rsid w:val="005D291B"/>
    <w:rsid w:val="005D2C1C"/>
    <w:rsid w:val="005D2DEE"/>
    <w:rsid w:val="005D308C"/>
    <w:rsid w:val="005D3ABB"/>
    <w:rsid w:val="005D4461"/>
    <w:rsid w:val="005D4DCA"/>
    <w:rsid w:val="005D6040"/>
    <w:rsid w:val="005D63B8"/>
    <w:rsid w:val="005D6E43"/>
    <w:rsid w:val="005D7222"/>
    <w:rsid w:val="005E1ADA"/>
    <w:rsid w:val="005E21F7"/>
    <w:rsid w:val="005E22D6"/>
    <w:rsid w:val="005E4691"/>
    <w:rsid w:val="005E548F"/>
    <w:rsid w:val="005E5869"/>
    <w:rsid w:val="005E591A"/>
    <w:rsid w:val="005E63FD"/>
    <w:rsid w:val="005E651D"/>
    <w:rsid w:val="005E67CF"/>
    <w:rsid w:val="005E68D9"/>
    <w:rsid w:val="005E6CFC"/>
    <w:rsid w:val="005E6DEC"/>
    <w:rsid w:val="005E6F43"/>
    <w:rsid w:val="005E7A4E"/>
    <w:rsid w:val="005F23F8"/>
    <w:rsid w:val="005F2996"/>
    <w:rsid w:val="005F2DFE"/>
    <w:rsid w:val="005F324D"/>
    <w:rsid w:val="005F3560"/>
    <w:rsid w:val="005F3831"/>
    <w:rsid w:val="005F38F1"/>
    <w:rsid w:val="005F6927"/>
    <w:rsid w:val="005F71D6"/>
    <w:rsid w:val="005F72DF"/>
    <w:rsid w:val="005F73CD"/>
    <w:rsid w:val="005F74F3"/>
    <w:rsid w:val="005F7CAD"/>
    <w:rsid w:val="00600281"/>
    <w:rsid w:val="006004AF"/>
    <w:rsid w:val="00600BC6"/>
    <w:rsid w:val="00601418"/>
    <w:rsid w:val="00602D6A"/>
    <w:rsid w:val="00604723"/>
    <w:rsid w:val="006047EB"/>
    <w:rsid w:val="00606382"/>
    <w:rsid w:val="00606FBC"/>
    <w:rsid w:val="0061089F"/>
    <w:rsid w:val="00610A27"/>
    <w:rsid w:val="00610E37"/>
    <w:rsid w:val="00611A05"/>
    <w:rsid w:val="00611F7F"/>
    <w:rsid w:val="00612283"/>
    <w:rsid w:val="00612606"/>
    <w:rsid w:val="00613731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69"/>
    <w:rsid w:val="006279DC"/>
    <w:rsid w:val="00627D56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DF3"/>
    <w:rsid w:val="00635247"/>
    <w:rsid w:val="0063570C"/>
    <w:rsid w:val="006359C6"/>
    <w:rsid w:val="006369C9"/>
    <w:rsid w:val="00636FF3"/>
    <w:rsid w:val="006373C4"/>
    <w:rsid w:val="00637F4D"/>
    <w:rsid w:val="00637F9A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72E2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EC2"/>
    <w:rsid w:val="006531B4"/>
    <w:rsid w:val="00653684"/>
    <w:rsid w:val="00653B02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22FA"/>
    <w:rsid w:val="00662337"/>
    <w:rsid w:val="006631EC"/>
    <w:rsid w:val="00663254"/>
    <w:rsid w:val="00663873"/>
    <w:rsid w:val="006648C6"/>
    <w:rsid w:val="0066490C"/>
    <w:rsid w:val="00664F51"/>
    <w:rsid w:val="00665A14"/>
    <w:rsid w:val="00665F2B"/>
    <w:rsid w:val="00666BAB"/>
    <w:rsid w:val="00666FED"/>
    <w:rsid w:val="00671E57"/>
    <w:rsid w:val="00671F0E"/>
    <w:rsid w:val="00672B09"/>
    <w:rsid w:val="00672EE0"/>
    <w:rsid w:val="00673635"/>
    <w:rsid w:val="00674075"/>
    <w:rsid w:val="00674C5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374E"/>
    <w:rsid w:val="006938C9"/>
    <w:rsid w:val="00693936"/>
    <w:rsid w:val="00693ABB"/>
    <w:rsid w:val="00693AEE"/>
    <w:rsid w:val="00695332"/>
    <w:rsid w:val="00695E7C"/>
    <w:rsid w:val="006966B4"/>
    <w:rsid w:val="0069670E"/>
    <w:rsid w:val="00697498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230"/>
    <w:rsid w:val="006B141C"/>
    <w:rsid w:val="006B1AD1"/>
    <w:rsid w:val="006B33C7"/>
    <w:rsid w:val="006B3DDB"/>
    <w:rsid w:val="006B464E"/>
    <w:rsid w:val="006B47A9"/>
    <w:rsid w:val="006B6A27"/>
    <w:rsid w:val="006B6CF2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B2C"/>
    <w:rsid w:val="006C2D62"/>
    <w:rsid w:val="006C462E"/>
    <w:rsid w:val="006C4CA6"/>
    <w:rsid w:val="006C5731"/>
    <w:rsid w:val="006C5E17"/>
    <w:rsid w:val="006C5E7E"/>
    <w:rsid w:val="006C60EA"/>
    <w:rsid w:val="006C6363"/>
    <w:rsid w:val="006C654A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67FC"/>
    <w:rsid w:val="006D77FA"/>
    <w:rsid w:val="006D7AB3"/>
    <w:rsid w:val="006D7ABC"/>
    <w:rsid w:val="006E08AD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26C9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08FE"/>
    <w:rsid w:val="006F114C"/>
    <w:rsid w:val="006F166F"/>
    <w:rsid w:val="006F177B"/>
    <w:rsid w:val="006F293C"/>
    <w:rsid w:val="006F303F"/>
    <w:rsid w:val="006F366B"/>
    <w:rsid w:val="006F3707"/>
    <w:rsid w:val="006F3B58"/>
    <w:rsid w:val="006F3D52"/>
    <w:rsid w:val="006F3D9F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5217"/>
    <w:rsid w:val="00716027"/>
    <w:rsid w:val="00716E33"/>
    <w:rsid w:val="007174CD"/>
    <w:rsid w:val="0071763B"/>
    <w:rsid w:val="00717A2D"/>
    <w:rsid w:val="0072155B"/>
    <w:rsid w:val="007216E3"/>
    <w:rsid w:val="00721E3A"/>
    <w:rsid w:val="00722F80"/>
    <w:rsid w:val="007245DB"/>
    <w:rsid w:val="00725456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58C4"/>
    <w:rsid w:val="0073644B"/>
    <w:rsid w:val="00736F96"/>
    <w:rsid w:val="00737229"/>
    <w:rsid w:val="0073726E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50020"/>
    <w:rsid w:val="00750A3D"/>
    <w:rsid w:val="00750B08"/>
    <w:rsid w:val="007516B9"/>
    <w:rsid w:val="0075171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357D"/>
    <w:rsid w:val="007645A6"/>
    <w:rsid w:val="00764E2A"/>
    <w:rsid w:val="007655BD"/>
    <w:rsid w:val="0076578F"/>
    <w:rsid w:val="007670BB"/>
    <w:rsid w:val="0076744B"/>
    <w:rsid w:val="007676E0"/>
    <w:rsid w:val="00770162"/>
    <w:rsid w:val="00770643"/>
    <w:rsid w:val="00770F36"/>
    <w:rsid w:val="00771DFE"/>
    <w:rsid w:val="007726F6"/>
    <w:rsid w:val="00772C8A"/>
    <w:rsid w:val="00772D87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C46"/>
    <w:rsid w:val="00787385"/>
    <w:rsid w:val="00787512"/>
    <w:rsid w:val="00787C64"/>
    <w:rsid w:val="00787E78"/>
    <w:rsid w:val="00792ADF"/>
    <w:rsid w:val="00792CF9"/>
    <w:rsid w:val="00793AE2"/>
    <w:rsid w:val="0079563F"/>
    <w:rsid w:val="00796668"/>
    <w:rsid w:val="007969D6"/>
    <w:rsid w:val="00796CE6"/>
    <w:rsid w:val="00796F9C"/>
    <w:rsid w:val="007A02EF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2371"/>
    <w:rsid w:val="007B360B"/>
    <w:rsid w:val="007B4406"/>
    <w:rsid w:val="007B4503"/>
    <w:rsid w:val="007B4831"/>
    <w:rsid w:val="007B53FD"/>
    <w:rsid w:val="007B64BE"/>
    <w:rsid w:val="007B67F0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32B8"/>
    <w:rsid w:val="007C4D31"/>
    <w:rsid w:val="007C4EEF"/>
    <w:rsid w:val="007C594C"/>
    <w:rsid w:val="007C61F6"/>
    <w:rsid w:val="007D047E"/>
    <w:rsid w:val="007D0B58"/>
    <w:rsid w:val="007D2F2D"/>
    <w:rsid w:val="007D3271"/>
    <w:rsid w:val="007D35BF"/>
    <w:rsid w:val="007D36E6"/>
    <w:rsid w:val="007D380F"/>
    <w:rsid w:val="007D4EDC"/>
    <w:rsid w:val="007D5A07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072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39E1"/>
    <w:rsid w:val="008042F9"/>
    <w:rsid w:val="00805837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58EF"/>
    <w:rsid w:val="00816B9D"/>
    <w:rsid w:val="00817459"/>
    <w:rsid w:val="0081789B"/>
    <w:rsid w:val="00817A28"/>
    <w:rsid w:val="00817EB8"/>
    <w:rsid w:val="008202F5"/>
    <w:rsid w:val="008204AF"/>
    <w:rsid w:val="0082122F"/>
    <w:rsid w:val="00821BA6"/>
    <w:rsid w:val="00822BE4"/>
    <w:rsid w:val="00823C77"/>
    <w:rsid w:val="008247F5"/>
    <w:rsid w:val="00824B64"/>
    <w:rsid w:val="0082524C"/>
    <w:rsid w:val="00826AC4"/>
    <w:rsid w:val="00827424"/>
    <w:rsid w:val="00830C75"/>
    <w:rsid w:val="0083182F"/>
    <w:rsid w:val="00831A49"/>
    <w:rsid w:val="00832863"/>
    <w:rsid w:val="00833135"/>
    <w:rsid w:val="008332DE"/>
    <w:rsid w:val="00834415"/>
    <w:rsid w:val="00834640"/>
    <w:rsid w:val="00834732"/>
    <w:rsid w:val="008350DA"/>
    <w:rsid w:val="00835ADA"/>
    <w:rsid w:val="0083649E"/>
    <w:rsid w:val="00836AA1"/>
    <w:rsid w:val="008379A4"/>
    <w:rsid w:val="00837F51"/>
    <w:rsid w:val="008404F4"/>
    <w:rsid w:val="00840D15"/>
    <w:rsid w:val="00840E18"/>
    <w:rsid w:val="00841493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3C8"/>
    <w:rsid w:val="0085687D"/>
    <w:rsid w:val="00857573"/>
    <w:rsid w:val="00860338"/>
    <w:rsid w:val="00860C5D"/>
    <w:rsid w:val="00861488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3559"/>
    <w:rsid w:val="0087475E"/>
    <w:rsid w:val="00874EF9"/>
    <w:rsid w:val="00875058"/>
    <w:rsid w:val="008750FB"/>
    <w:rsid w:val="00875AB2"/>
    <w:rsid w:val="00875EE5"/>
    <w:rsid w:val="00876D2F"/>
    <w:rsid w:val="00877408"/>
    <w:rsid w:val="00877532"/>
    <w:rsid w:val="008802D1"/>
    <w:rsid w:val="00880DE8"/>
    <w:rsid w:val="00882400"/>
    <w:rsid w:val="00882418"/>
    <w:rsid w:val="00883992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B1A"/>
    <w:rsid w:val="00891C7F"/>
    <w:rsid w:val="00891CE4"/>
    <w:rsid w:val="00892235"/>
    <w:rsid w:val="00892510"/>
    <w:rsid w:val="00892E38"/>
    <w:rsid w:val="00893160"/>
    <w:rsid w:val="00893BEE"/>
    <w:rsid w:val="00894EA4"/>
    <w:rsid w:val="00895073"/>
    <w:rsid w:val="0089511F"/>
    <w:rsid w:val="00896515"/>
    <w:rsid w:val="00896AC4"/>
    <w:rsid w:val="00896D3D"/>
    <w:rsid w:val="008A058C"/>
    <w:rsid w:val="008A114A"/>
    <w:rsid w:val="008A18A6"/>
    <w:rsid w:val="008A201E"/>
    <w:rsid w:val="008A2C56"/>
    <w:rsid w:val="008A2D4B"/>
    <w:rsid w:val="008A2E2B"/>
    <w:rsid w:val="008A3C0C"/>
    <w:rsid w:val="008A3DCC"/>
    <w:rsid w:val="008A4781"/>
    <w:rsid w:val="008A5DD6"/>
    <w:rsid w:val="008A6595"/>
    <w:rsid w:val="008A788B"/>
    <w:rsid w:val="008B042B"/>
    <w:rsid w:val="008B073E"/>
    <w:rsid w:val="008B0AC1"/>
    <w:rsid w:val="008B12F9"/>
    <w:rsid w:val="008B206B"/>
    <w:rsid w:val="008B290F"/>
    <w:rsid w:val="008B306D"/>
    <w:rsid w:val="008B3085"/>
    <w:rsid w:val="008B35E4"/>
    <w:rsid w:val="008B49B8"/>
    <w:rsid w:val="008B52B9"/>
    <w:rsid w:val="008B5385"/>
    <w:rsid w:val="008B53F4"/>
    <w:rsid w:val="008B563D"/>
    <w:rsid w:val="008B6357"/>
    <w:rsid w:val="008B7437"/>
    <w:rsid w:val="008B74EC"/>
    <w:rsid w:val="008B793D"/>
    <w:rsid w:val="008B79B6"/>
    <w:rsid w:val="008C022C"/>
    <w:rsid w:val="008C0571"/>
    <w:rsid w:val="008C2178"/>
    <w:rsid w:val="008C23BC"/>
    <w:rsid w:val="008C243C"/>
    <w:rsid w:val="008C3E41"/>
    <w:rsid w:val="008C426C"/>
    <w:rsid w:val="008C482C"/>
    <w:rsid w:val="008C52DF"/>
    <w:rsid w:val="008C544F"/>
    <w:rsid w:val="008C6DE4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554A"/>
    <w:rsid w:val="008D6EC4"/>
    <w:rsid w:val="008D7C46"/>
    <w:rsid w:val="008E04C8"/>
    <w:rsid w:val="008E116E"/>
    <w:rsid w:val="008E134E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A6A"/>
    <w:rsid w:val="008F3CA8"/>
    <w:rsid w:val="008F3EA9"/>
    <w:rsid w:val="008F3F95"/>
    <w:rsid w:val="008F408D"/>
    <w:rsid w:val="008F42B1"/>
    <w:rsid w:val="008F44D0"/>
    <w:rsid w:val="008F507A"/>
    <w:rsid w:val="008F5987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D96"/>
    <w:rsid w:val="00901DDF"/>
    <w:rsid w:val="00901F6E"/>
    <w:rsid w:val="009024D7"/>
    <w:rsid w:val="009025B3"/>
    <w:rsid w:val="00902D86"/>
    <w:rsid w:val="00903862"/>
    <w:rsid w:val="009038EA"/>
    <w:rsid w:val="00904240"/>
    <w:rsid w:val="00904607"/>
    <w:rsid w:val="00905852"/>
    <w:rsid w:val="00905F93"/>
    <w:rsid w:val="00906D97"/>
    <w:rsid w:val="00906EE1"/>
    <w:rsid w:val="00907FA1"/>
    <w:rsid w:val="00910E95"/>
    <w:rsid w:val="009119BD"/>
    <w:rsid w:val="009122E8"/>
    <w:rsid w:val="0091346F"/>
    <w:rsid w:val="00913CEC"/>
    <w:rsid w:val="00913F33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848"/>
    <w:rsid w:val="00920B66"/>
    <w:rsid w:val="0092195C"/>
    <w:rsid w:val="009219BC"/>
    <w:rsid w:val="00921ED4"/>
    <w:rsid w:val="0092201A"/>
    <w:rsid w:val="00923471"/>
    <w:rsid w:val="009246D6"/>
    <w:rsid w:val="0092484C"/>
    <w:rsid w:val="009257D6"/>
    <w:rsid w:val="009259FB"/>
    <w:rsid w:val="00925BEC"/>
    <w:rsid w:val="00926816"/>
    <w:rsid w:val="00927179"/>
    <w:rsid w:val="00930B0A"/>
    <w:rsid w:val="00931331"/>
    <w:rsid w:val="00931DDC"/>
    <w:rsid w:val="009323B8"/>
    <w:rsid w:val="00933731"/>
    <w:rsid w:val="0093373C"/>
    <w:rsid w:val="00934236"/>
    <w:rsid w:val="00934502"/>
    <w:rsid w:val="009348F1"/>
    <w:rsid w:val="00935061"/>
    <w:rsid w:val="00935FCD"/>
    <w:rsid w:val="00936409"/>
    <w:rsid w:val="00936C19"/>
    <w:rsid w:val="0093722D"/>
    <w:rsid w:val="0093751F"/>
    <w:rsid w:val="00937B51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982"/>
    <w:rsid w:val="00944A88"/>
    <w:rsid w:val="00946336"/>
    <w:rsid w:val="00947067"/>
    <w:rsid w:val="00947EB4"/>
    <w:rsid w:val="00950777"/>
    <w:rsid w:val="00950F8D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7796"/>
    <w:rsid w:val="00960725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36BC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62E8"/>
    <w:rsid w:val="00977EFA"/>
    <w:rsid w:val="009808B6"/>
    <w:rsid w:val="00980E99"/>
    <w:rsid w:val="00980EA3"/>
    <w:rsid w:val="00981615"/>
    <w:rsid w:val="0098180D"/>
    <w:rsid w:val="00981BA4"/>
    <w:rsid w:val="00981F6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90AFA"/>
    <w:rsid w:val="00990BFF"/>
    <w:rsid w:val="0099141D"/>
    <w:rsid w:val="0099448E"/>
    <w:rsid w:val="009944B0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B048F"/>
    <w:rsid w:val="009B0727"/>
    <w:rsid w:val="009B0D7D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687"/>
    <w:rsid w:val="009C0003"/>
    <w:rsid w:val="009C02D2"/>
    <w:rsid w:val="009C069D"/>
    <w:rsid w:val="009C0C36"/>
    <w:rsid w:val="009C1B3A"/>
    <w:rsid w:val="009C1ED5"/>
    <w:rsid w:val="009C2224"/>
    <w:rsid w:val="009C3AD9"/>
    <w:rsid w:val="009C3ED2"/>
    <w:rsid w:val="009C53AE"/>
    <w:rsid w:val="009C6322"/>
    <w:rsid w:val="009C6940"/>
    <w:rsid w:val="009C69C2"/>
    <w:rsid w:val="009C6E75"/>
    <w:rsid w:val="009C7FEE"/>
    <w:rsid w:val="009D039E"/>
    <w:rsid w:val="009D03C7"/>
    <w:rsid w:val="009D0CA8"/>
    <w:rsid w:val="009D1DD4"/>
    <w:rsid w:val="009D29A3"/>
    <w:rsid w:val="009D2EB7"/>
    <w:rsid w:val="009D34E4"/>
    <w:rsid w:val="009D37D0"/>
    <w:rsid w:val="009D54A8"/>
    <w:rsid w:val="009D6A3C"/>
    <w:rsid w:val="009D6BEE"/>
    <w:rsid w:val="009D7824"/>
    <w:rsid w:val="009E170F"/>
    <w:rsid w:val="009E1D37"/>
    <w:rsid w:val="009E1E42"/>
    <w:rsid w:val="009E296A"/>
    <w:rsid w:val="009E2B94"/>
    <w:rsid w:val="009E376D"/>
    <w:rsid w:val="009E5228"/>
    <w:rsid w:val="009E5DF6"/>
    <w:rsid w:val="009E60A3"/>
    <w:rsid w:val="009E662E"/>
    <w:rsid w:val="009E6BE6"/>
    <w:rsid w:val="009E71E5"/>
    <w:rsid w:val="009E734F"/>
    <w:rsid w:val="009E752D"/>
    <w:rsid w:val="009E7EDA"/>
    <w:rsid w:val="009F0056"/>
    <w:rsid w:val="009F0C66"/>
    <w:rsid w:val="009F2AB3"/>
    <w:rsid w:val="009F2CA4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1305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AD"/>
    <w:rsid w:val="00A072F5"/>
    <w:rsid w:val="00A078F5"/>
    <w:rsid w:val="00A07C8C"/>
    <w:rsid w:val="00A07D9A"/>
    <w:rsid w:val="00A10EAB"/>
    <w:rsid w:val="00A11067"/>
    <w:rsid w:val="00A128AE"/>
    <w:rsid w:val="00A13017"/>
    <w:rsid w:val="00A13D55"/>
    <w:rsid w:val="00A144BB"/>
    <w:rsid w:val="00A15487"/>
    <w:rsid w:val="00A1582A"/>
    <w:rsid w:val="00A158E5"/>
    <w:rsid w:val="00A16F3C"/>
    <w:rsid w:val="00A170E2"/>
    <w:rsid w:val="00A170E8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6D0"/>
    <w:rsid w:val="00A25753"/>
    <w:rsid w:val="00A2613A"/>
    <w:rsid w:val="00A26AC1"/>
    <w:rsid w:val="00A27450"/>
    <w:rsid w:val="00A27538"/>
    <w:rsid w:val="00A2792F"/>
    <w:rsid w:val="00A27B6F"/>
    <w:rsid w:val="00A300DC"/>
    <w:rsid w:val="00A303E5"/>
    <w:rsid w:val="00A310E8"/>
    <w:rsid w:val="00A33544"/>
    <w:rsid w:val="00A33A28"/>
    <w:rsid w:val="00A347BF"/>
    <w:rsid w:val="00A405F0"/>
    <w:rsid w:val="00A40C08"/>
    <w:rsid w:val="00A416CF"/>
    <w:rsid w:val="00A41D3B"/>
    <w:rsid w:val="00A4232D"/>
    <w:rsid w:val="00A42DD7"/>
    <w:rsid w:val="00A433A6"/>
    <w:rsid w:val="00A4362D"/>
    <w:rsid w:val="00A43EC7"/>
    <w:rsid w:val="00A44B85"/>
    <w:rsid w:val="00A4523B"/>
    <w:rsid w:val="00A46111"/>
    <w:rsid w:val="00A4626F"/>
    <w:rsid w:val="00A46BAF"/>
    <w:rsid w:val="00A47600"/>
    <w:rsid w:val="00A504A7"/>
    <w:rsid w:val="00A508D6"/>
    <w:rsid w:val="00A510C6"/>
    <w:rsid w:val="00A51664"/>
    <w:rsid w:val="00A519A9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87C"/>
    <w:rsid w:val="00A56B2A"/>
    <w:rsid w:val="00A56DBD"/>
    <w:rsid w:val="00A57572"/>
    <w:rsid w:val="00A57C5A"/>
    <w:rsid w:val="00A60192"/>
    <w:rsid w:val="00A620A0"/>
    <w:rsid w:val="00A645EF"/>
    <w:rsid w:val="00A64E55"/>
    <w:rsid w:val="00A65D20"/>
    <w:rsid w:val="00A66A03"/>
    <w:rsid w:val="00A66EFD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4026"/>
    <w:rsid w:val="00A744B7"/>
    <w:rsid w:val="00A74D68"/>
    <w:rsid w:val="00A74FE0"/>
    <w:rsid w:val="00A75D14"/>
    <w:rsid w:val="00A7667F"/>
    <w:rsid w:val="00A76827"/>
    <w:rsid w:val="00A7685B"/>
    <w:rsid w:val="00A7699A"/>
    <w:rsid w:val="00A76EEC"/>
    <w:rsid w:val="00A7704F"/>
    <w:rsid w:val="00A83D29"/>
    <w:rsid w:val="00A84519"/>
    <w:rsid w:val="00A8466E"/>
    <w:rsid w:val="00A84B91"/>
    <w:rsid w:val="00A84C94"/>
    <w:rsid w:val="00A85651"/>
    <w:rsid w:val="00A85888"/>
    <w:rsid w:val="00A860C8"/>
    <w:rsid w:val="00A8735D"/>
    <w:rsid w:val="00A90227"/>
    <w:rsid w:val="00A90244"/>
    <w:rsid w:val="00A91321"/>
    <w:rsid w:val="00A91B5E"/>
    <w:rsid w:val="00A91B7B"/>
    <w:rsid w:val="00A91C1F"/>
    <w:rsid w:val="00A91F7A"/>
    <w:rsid w:val="00A9243C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57F5"/>
    <w:rsid w:val="00AA6B49"/>
    <w:rsid w:val="00AB036D"/>
    <w:rsid w:val="00AB14C1"/>
    <w:rsid w:val="00AB2721"/>
    <w:rsid w:val="00AB2C42"/>
    <w:rsid w:val="00AB32BC"/>
    <w:rsid w:val="00AB36E6"/>
    <w:rsid w:val="00AB4E13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3536"/>
    <w:rsid w:val="00AC399F"/>
    <w:rsid w:val="00AC41F6"/>
    <w:rsid w:val="00AC4D4D"/>
    <w:rsid w:val="00AC53FA"/>
    <w:rsid w:val="00AC5431"/>
    <w:rsid w:val="00AC5A9E"/>
    <w:rsid w:val="00AC6C7C"/>
    <w:rsid w:val="00AC7D49"/>
    <w:rsid w:val="00AC7F6E"/>
    <w:rsid w:val="00AD05B7"/>
    <w:rsid w:val="00AD0F5E"/>
    <w:rsid w:val="00AD2D9C"/>
    <w:rsid w:val="00AD2DA5"/>
    <w:rsid w:val="00AD3706"/>
    <w:rsid w:val="00AD4B1C"/>
    <w:rsid w:val="00AD636F"/>
    <w:rsid w:val="00AD6A41"/>
    <w:rsid w:val="00AD707C"/>
    <w:rsid w:val="00AD76BF"/>
    <w:rsid w:val="00AE032B"/>
    <w:rsid w:val="00AE06AE"/>
    <w:rsid w:val="00AE08ED"/>
    <w:rsid w:val="00AE091C"/>
    <w:rsid w:val="00AE162C"/>
    <w:rsid w:val="00AE17CB"/>
    <w:rsid w:val="00AE2120"/>
    <w:rsid w:val="00AE2319"/>
    <w:rsid w:val="00AE2B3A"/>
    <w:rsid w:val="00AE2DFA"/>
    <w:rsid w:val="00AE31CF"/>
    <w:rsid w:val="00AE35E1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E7F0D"/>
    <w:rsid w:val="00AF10E3"/>
    <w:rsid w:val="00AF147E"/>
    <w:rsid w:val="00AF16DF"/>
    <w:rsid w:val="00AF1E12"/>
    <w:rsid w:val="00AF1EA0"/>
    <w:rsid w:val="00AF22A9"/>
    <w:rsid w:val="00AF2A48"/>
    <w:rsid w:val="00AF38C5"/>
    <w:rsid w:val="00AF44B1"/>
    <w:rsid w:val="00AF4B61"/>
    <w:rsid w:val="00AF5284"/>
    <w:rsid w:val="00AF5AC9"/>
    <w:rsid w:val="00AF618A"/>
    <w:rsid w:val="00AF69D9"/>
    <w:rsid w:val="00AF717F"/>
    <w:rsid w:val="00AF7A61"/>
    <w:rsid w:val="00AF7D7C"/>
    <w:rsid w:val="00B02FC3"/>
    <w:rsid w:val="00B039DC"/>
    <w:rsid w:val="00B0480D"/>
    <w:rsid w:val="00B05634"/>
    <w:rsid w:val="00B05859"/>
    <w:rsid w:val="00B0653F"/>
    <w:rsid w:val="00B0691B"/>
    <w:rsid w:val="00B073C6"/>
    <w:rsid w:val="00B07F2A"/>
    <w:rsid w:val="00B10016"/>
    <w:rsid w:val="00B11E45"/>
    <w:rsid w:val="00B12A13"/>
    <w:rsid w:val="00B12F08"/>
    <w:rsid w:val="00B13329"/>
    <w:rsid w:val="00B13BC9"/>
    <w:rsid w:val="00B13F81"/>
    <w:rsid w:val="00B156DF"/>
    <w:rsid w:val="00B159C0"/>
    <w:rsid w:val="00B15F89"/>
    <w:rsid w:val="00B160C8"/>
    <w:rsid w:val="00B163F6"/>
    <w:rsid w:val="00B16EE4"/>
    <w:rsid w:val="00B17440"/>
    <w:rsid w:val="00B17905"/>
    <w:rsid w:val="00B20129"/>
    <w:rsid w:val="00B20E7B"/>
    <w:rsid w:val="00B2184B"/>
    <w:rsid w:val="00B21E69"/>
    <w:rsid w:val="00B2259B"/>
    <w:rsid w:val="00B22D66"/>
    <w:rsid w:val="00B235F3"/>
    <w:rsid w:val="00B2390C"/>
    <w:rsid w:val="00B23ACF"/>
    <w:rsid w:val="00B24093"/>
    <w:rsid w:val="00B2435B"/>
    <w:rsid w:val="00B2518A"/>
    <w:rsid w:val="00B25850"/>
    <w:rsid w:val="00B25EBC"/>
    <w:rsid w:val="00B2634B"/>
    <w:rsid w:val="00B2662D"/>
    <w:rsid w:val="00B26AA6"/>
    <w:rsid w:val="00B26D35"/>
    <w:rsid w:val="00B304A8"/>
    <w:rsid w:val="00B305B0"/>
    <w:rsid w:val="00B31142"/>
    <w:rsid w:val="00B32B28"/>
    <w:rsid w:val="00B3349A"/>
    <w:rsid w:val="00B3460A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7302"/>
    <w:rsid w:val="00B47E00"/>
    <w:rsid w:val="00B47EDB"/>
    <w:rsid w:val="00B47F21"/>
    <w:rsid w:val="00B508FA"/>
    <w:rsid w:val="00B509D5"/>
    <w:rsid w:val="00B50A29"/>
    <w:rsid w:val="00B521D1"/>
    <w:rsid w:val="00B525A8"/>
    <w:rsid w:val="00B527B6"/>
    <w:rsid w:val="00B52BCD"/>
    <w:rsid w:val="00B536F9"/>
    <w:rsid w:val="00B5446F"/>
    <w:rsid w:val="00B55478"/>
    <w:rsid w:val="00B55C10"/>
    <w:rsid w:val="00B5666A"/>
    <w:rsid w:val="00B5667C"/>
    <w:rsid w:val="00B56839"/>
    <w:rsid w:val="00B56C87"/>
    <w:rsid w:val="00B570BE"/>
    <w:rsid w:val="00B5774D"/>
    <w:rsid w:val="00B57D28"/>
    <w:rsid w:val="00B60285"/>
    <w:rsid w:val="00B605B7"/>
    <w:rsid w:val="00B6153E"/>
    <w:rsid w:val="00B619F5"/>
    <w:rsid w:val="00B626D4"/>
    <w:rsid w:val="00B62774"/>
    <w:rsid w:val="00B62A7B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45C6"/>
    <w:rsid w:val="00B74CDD"/>
    <w:rsid w:val="00B74E32"/>
    <w:rsid w:val="00B75080"/>
    <w:rsid w:val="00B75C94"/>
    <w:rsid w:val="00B76602"/>
    <w:rsid w:val="00B76673"/>
    <w:rsid w:val="00B76A30"/>
    <w:rsid w:val="00B7743F"/>
    <w:rsid w:val="00B778DD"/>
    <w:rsid w:val="00B80190"/>
    <w:rsid w:val="00B80BE2"/>
    <w:rsid w:val="00B8151C"/>
    <w:rsid w:val="00B821F9"/>
    <w:rsid w:val="00B83AD3"/>
    <w:rsid w:val="00B83C9C"/>
    <w:rsid w:val="00B84528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A00BA"/>
    <w:rsid w:val="00BA042C"/>
    <w:rsid w:val="00BA0F40"/>
    <w:rsid w:val="00BA153D"/>
    <w:rsid w:val="00BA18C3"/>
    <w:rsid w:val="00BA18F9"/>
    <w:rsid w:val="00BA23A5"/>
    <w:rsid w:val="00BA23DB"/>
    <w:rsid w:val="00BA2EFD"/>
    <w:rsid w:val="00BA4506"/>
    <w:rsid w:val="00BA4F72"/>
    <w:rsid w:val="00BA574A"/>
    <w:rsid w:val="00BA5C84"/>
    <w:rsid w:val="00BA5E27"/>
    <w:rsid w:val="00BA6548"/>
    <w:rsid w:val="00BA72CB"/>
    <w:rsid w:val="00BA7BE3"/>
    <w:rsid w:val="00BB0239"/>
    <w:rsid w:val="00BB09EA"/>
    <w:rsid w:val="00BB1B34"/>
    <w:rsid w:val="00BB1FE7"/>
    <w:rsid w:val="00BB258E"/>
    <w:rsid w:val="00BB41FB"/>
    <w:rsid w:val="00BB4734"/>
    <w:rsid w:val="00BB4F84"/>
    <w:rsid w:val="00BB630E"/>
    <w:rsid w:val="00BB6460"/>
    <w:rsid w:val="00BC10E7"/>
    <w:rsid w:val="00BC110F"/>
    <w:rsid w:val="00BC113C"/>
    <w:rsid w:val="00BC17E5"/>
    <w:rsid w:val="00BC239B"/>
    <w:rsid w:val="00BC27C6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D1397"/>
    <w:rsid w:val="00BD1955"/>
    <w:rsid w:val="00BD2FC4"/>
    <w:rsid w:val="00BD32E5"/>
    <w:rsid w:val="00BD3319"/>
    <w:rsid w:val="00BD3CCD"/>
    <w:rsid w:val="00BD408A"/>
    <w:rsid w:val="00BD44F2"/>
    <w:rsid w:val="00BD50AA"/>
    <w:rsid w:val="00BD6181"/>
    <w:rsid w:val="00BD78E2"/>
    <w:rsid w:val="00BE0440"/>
    <w:rsid w:val="00BE1004"/>
    <w:rsid w:val="00BE1113"/>
    <w:rsid w:val="00BE442C"/>
    <w:rsid w:val="00BE58C5"/>
    <w:rsid w:val="00BE69BD"/>
    <w:rsid w:val="00BF00CB"/>
    <w:rsid w:val="00BF08A6"/>
    <w:rsid w:val="00BF2075"/>
    <w:rsid w:val="00BF2201"/>
    <w:rsid w:val="00BF2464"/>
    <w:rsid w:val="00BF32F6"/>
    <w:rsid w:val="00BF3B53"/>
    <w:rsid w:val="00BF4079"/>
    <w:rsid w:val="00BF459B"/>
    <w:rsid w:val="00BF4D05"/>
    <w:rsid w:val="00BF4FC0"/>
    <w:rsid w:val="00BF5930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350C"/>
    <w:rsid w:val="00C04BB2"/>
    <w:rsid w:val="00C04C69"/>
    <w:rsid w:val="00C04DD0"/>
    <w:rsid w:val="00C04F27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CE0"/>
    <w:rsid w:val="00C14AE3"/>
    <w:rsid w:val="00C14F02"/>
    <w:rsid w:val="00C15C10"/>
    <w:rsid w:val="00C17D01"/>
    <w:rsid w:val="00C2032B"/>
    <w:rsid w:val="00C216B0"/>
    <w:rsid w:val="00C21D93"/>
    <w:rsid w:val="00C21DA1"/>
    <w:rsid w:val="00C2223C"/>
    <w:rsid w:val="00C235C1"/>
    <w:rsid w:val="00C235F4"/>
    <w:rsid w:val="00C23729"/>
    <w:rsid w:val="00C242AB"/>
    <w:rsid w:val="00C24CBB"/>
    <w:rsid w:val="00C24EDD"/>
    <w:rsid w:val="00C24F4F"/>
    <w:rsid w:val="00C25240"/>
    <w:rsid w:val="00C263E3"/>
    <w:rsid w:val="00C26BAE"/>
    <w:rsid w:val="00C2740D"/>
    <w:rsid w:val="00C27D54"/>
    <w:rsid w:val="00C27DFD"/>
    <w:rsid w:val="00C306C8"/>
    <w:rsid w:val="00C30C5C"/>
    <w:rsid w:val="00C30F99"/>
    <w:rsid w:val="00C33789"/>
    <w:rsid w:val="00C3379B"/>
    <w:rsid w:val="00C347D0"/>
    <w:rsid w:val="00C34F3C"/>
    <w:rsid w:val="00C3599C"/>
    <w:rsid w:val="00C36074"/>
    <w:rsid w:val="00C36589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A16"/>
    <w:rsid w:val="00C45B05"/>
    <w:rsid w:val="00C45B12"/>
    <w:rsid w:val="00C46ADF"/>
    <w:rsid w:val="00C46C60"/>
    <w:rsid w:val="00C475F8"/>
    <w:rsid w:val="00C47BC1"/>
    <w:rsid w:val="00C50252"/>
    <w:rsid w:val="00C5041A"/>
    <w:rsid w:val="00C509BD"/>
    <w:rsid w:val="00C51A2A"/>
    <w:rsid w:val="00C53311"/>
    <w:rsid w:val="00C53E46"/>
    <w:rsid w:val="00C5406F"/>
    <w:rsid w:val="00C54AD2"/>
    <w:rsid w:val="00C54C0E"/>
    <w:rsid w:val="00C55C2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7F4"/>
    <w:rsid w:val="00C84B3D"/>
    <w:rsid w:val="00C84F4B"/>
    <w:rsid w:val="00C858AF"/>
    <w:rsid w:val="00C859CD"/>
    <w:rsid w:val="00C85DF3"/>
    <w:rsid w:val="00C85F7A"/>
    <w:rsid w:val="00C86596"/>
    <w:rsid w:val="00C86A52"/>
    <w:rsid w:val="00C86CB2"/>
    <w:rsid w:val="00C90246"/>
    <w:rsid w:val="00C90BA8"/>
    <w:rsid w:val="00C918F4"/>
    <w:rsid w:val="00C91A00"/>
    <w:rsid w:val="00C91F57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02E7"/>
    <w:rsid w:val="00CB24EC"/>
    <w:rsid w:val="00CB3696"/>
    <w:rsid w:val="00CB4208"/>
    <w:rsid w:val="00CB49F7"/>
    <w:rsid w:val="00CB589A"/>
    <w:rsid w:val="00CB58B5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A7A"/>
    <w:rsid w:val="00CC3EC2"/>
    <w:rsid w:val="00CC477A"/>
    <w:rsid w:val="00CC4DA9"/>
    <w:rsid w:val="00CC57AD"/>
    <w:rsid w:val="00CC6288"/>
    <w:rsid w:val="00CC62D8"/>
    <w:rsid w:val="00CD0384"/>
    <w:rsid w:val="00CD08B6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AB7"/>
    <w:rsid w:val="00CD3C77"/>
    <w:rsid w:val="00CD4D37"/>
    <w:rsid w:val="00CD4FE5"/>
    <w:rsid w:val="00CD58BE"/>
    <w:rsid w:val="00CD58DF"/>
    <w:rsid w:val="00CD71EE"/>
    <w:rsid w:val="00CD7542"/>
    <w:rsid w:val="00CD79F1"/>
    <w:rsid w:val="00CE0579"/>
    <w:rsid w:val="00CE0AF6"/>
    <w:rsid w:val="00CE2B8A"/>
    <w:rsid w:val="00CE4B5F"/>
    <w:rsid w:val="00CE5E03"/>
    <w:rsid w:val="00CE6312"/>
    <w:rsid w:val="00CE696E"/>
    <w:rsid w:val="00CE6ABF"/>
    <w:rsid w:val="00CE6BA9"/>
    <w:rsid w:val="00CE6DC7"/>
    <w:rsid w:val="00CE712B"/>
    <w:rsid w:val="00CE754D"/>
    <w:rsid w:val="00CE755B"/>
    <w:rsid w:val="00CE7EF5"/>
    <w:rsid w:val="00CF12C9"/>
    <w:rsid w:val="00CF1584"/>
    <w:rsid w:val="00CF252F"/>
    <w:rsid w:val="00CF27D0"/>
    <w:rsid w:val="00CF31A2"/>
    <w:rsid w:val="00CF569C"/>
    <w:rsid w:val="00CF56D8"/>
    <w:rsid w:val="00CF6566"/>
    <w:rsid w:val="00CF71BC"/>
    <w:rsid w:val="00CF7C9E"/>
    <w:rsid w:val="00CF7EBC"/>
    <w:rsid w:val="00CF7F1B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A8B"/>
    <w:rsid w:val="00D2242A"/>
    <w:rsid w:val="00D22F6B"/>
    <w:rsid w:val="00D2324A"/>
    <w:rsid w:val="00D24305"/>
    <w:rsid w:val="00D254B2"/>
    <w:rsid w:val="00D25ACE"/>
    <w:rsid w:val="00D264A4"/>
    <w:rsid w:val="00D266A2"/>
    <w:rsid w:val="00D26D63"/>
    <w:rsid w:val="00D271E4"/>
    <w:rsid w:val="00D27905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2DE0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40193"/>
    <w:rsid w:val="00D403C3"/>
    <w:rsid w:val="00D41D08"/>
    <w:rsid w:val="00D41FFF"/>
    <w:rsid w:val="00D4207E"/>
    <w:rsid w:val="00D42BDA"/>
    <w:rsid w:val="00D43BA4"/>
    <w:rsid w:val="00D44483"/>
    <w:rsid w:val="00D446F3"/>
    <w:rsid w:val="00D4544E"/>
    <w:rsid w:val="00D455ED"/>
    <w:rsid w:val="00D45809"/>
    <w:rsid w:val="00D4643C"/>
    <w:rsid w:val="00D4692E"/>
    <w:rsid w:val="00D47D89"/>
    <w:rsid w:val="00D47DEC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54F6"/>
    <w:rsid w:val="00D55D89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53AB"/>
    <w:rsid w:val="00D66093"/>
    <w:rsid w:val="00D665DF"/>
    <w:rsid w:val="00D666EB"/>
    <w:rsid w:val="00D67115"/>
    <w:rsid w:val="00D67667"/>
    <w:rsid w:val="00D67B48"/>
    <w:rsid w:val="00D71E8A"/>
    <w:rsid w:val="00D7551A"/>
    <w:rsid w:val="00D7585F"/>
    <w:rsid w:val="00D75AA4"/>
    <w:rsid w:val="00D75AF2"/>
    <w:rsid w:val="00D75E73"/>
    <w:rsid w:val="00D76A94"/>
    <w:rsid w:val="00D802BC"/>
    <w:rsid w:val="00D81CE8"/>
    <w:rsid w:val="00D81E35"/>
    <w:rsid w:val="00D82233"/>
    <w:rsid w:val="00D826C7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DF5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4A"/>
    <w:rsid w:val="00DC2317"/>
    <w:rsid w:val="00DC2865"/>
    <w:rsid w:val="00DC336F"/>
    <w:rsid w:val="00DC36C5"/>
    <w:rsid w:val="00DC4925"/>
    <w:rsid w:val="00DC4976"/>
    <w:rsid w:val="00DC51CA"/>
    <w:rsid w:val="00DC69F2"/>
    <w:rsid w:val="00DC76D4"/>
    <w:rsid w:val="00DC7A1C"/>
    <w:rsid w:val="00DD06B8"/>
    <w:rsid w:val="00DD13C2"/>
    <w:rsid w:val="00DD19D3"/>
    <w:rsid w:val="00DD1F1E"/>
    <w:rsid w:val="00DD1FC1"/>
    <w:rsid w:val="00DD23F3"/>
    <w:rsid w:val="00DD2C1D"/>
    <w:rsid w:val="00DD41A3"/>
    <w:rsid w:val="00DD4B51"/>
    <w:rsid w:val="00DD5439"/>
    <w:rsid w:val="00DD64E9"/>
    <w:rsid w:val="00DD68A9"/>
    <w:rsid w:val="00DD692A"/>
    <w:rsid w:val="00DD6BB3"/>
    <w:rsid w:val="00DD7041"/>
    <w:rsid w:val="00DD70BC"/>
    <w:rsid w:val="00DD7773"/>
    <w:rsid w:val="00DD783F"/>
    <w:rsid w:val="00DD7C5E"/>
    <w:rsid w:val="00DE0415"/>
    <w:rsid w:val="00DE1C10"/>
    <w:rsid w:val="00DE2DF2"/>
    <w:rsid w:val="00DE2ECF"/>
    <w:rsid w:val="00DE2F16"/>
    <w:rsid w:val="00DE2F6B"/>
    <w:rsid w:val="00DE3391"/>
    <w:rsid w:val="00DE38A9"/>
    <w:rsid w:val="00DE4DCA"/>
    <w:rsid w:val="00DE4F9E"/>
    <w:rsid w:val="00DE59B5"/>
    <w:rsid w:val="00DE5DBF"/>
    <w:rsid w:val="00DE5E74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28FD"/>
    <w:rsid w:val="00DF3528"/>
    <w:rsid w:val="00DF4458"/>
    <w:rsid w:val="00DF4599"/>
    <w:rsid w:val="00DF4C64"/>
    <w:rsid w:val="00DF5A38"/>
    <w:rsid w:val="00DF601F"/>
    <w:rsid w:val="00DF62E3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2D6B"/>
    <w:rsid w:val="00E0304A"/>
    <w:rsid w:val="00E031E0"/>
    <w:rsid w:val="00E032D1"/>
    <w:rsid w:val="00E036C2"/>
    <w:rsid w:val="00E036CE"/>
    <w:rsid w:val="00E03FD8"/>
    <w:rsid w:val="00E042FA"/>
    <w:rsid w:val="00E0721E"/>
    <w:rsid w:val="00E072E7"/>
    <w:rsid w:val="00E074EE"/>
    <w:rsid w:val="00E110F7"/>
    <w:rsid w:val="00E11117"/>
    <w:rsid w:val="00E119EF"/>
    <w:rsid w:val="00E11B70"/>
    <w:rsid w:val="00E11D20"/>
    <w:rsid w:val="00E12F3B"/>
    <w:rsid w:val="00E13473"/>
    <w:rsid w:val="00E13AE0"/>
    <w:rsid w:val="00E1454D"/>
    <w:rsid w:val="00E14FFD"/>
    <w:rsid w:val="00E154F9"/>
    <w:rsid w:val="00E16D58"/>
    <w:rsid w:val="00E17761"/>
    <w:rsid w:val="00E17BDE"/>
    <w:rsid w:val="00E2025E"/>
    <w:rsid w:val="00E203A6"/>
    <w:rsid w:val="00E20406"/>
    <w:rsid w:val="00E20E8A"/>
    <w:rsid w:val="00E21A07"/>
    <w:rsid w:val="00E21AB8"/>
    <w:rsid w:val="00E22597"/>
    <w:rsid w:val="00E23A50"/>
    <w:rsid w:val="00E23CEA"/>
    <w:rsid w:val="00E2407E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4E3"/>
    <w:rsid w:val="00E3398A"/>
    <w:rsid w:val="00E3476C"/>
    <w:rsid w:val="00E353F6"/>
    <w:rsid w:val="00E35590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E0F"/>
    <w:rsid w:val="00E5318E"/>
    <w:rsid w:val="00E53CF7"/>
    <w:rsid w:val="00E53F05"/>
    <w:rsid w:val="00E5437D"/>
    <w:rsid w:val="00E5443D"/>
    <w:rsid w:val="00E5514A"/>
    <w:rsid w:val="00E55DF7"/>
    <w:rsid w:val="00E55F2A"/>
    <w:rsid w:val="00E56372"/>
    <w:rsid w:val="00E5771E"/>
    <w:rsid w:val="00E60F6D"/>
    <w:rsid w:val="00E6123B"/>
    <w:rsid w:val="00E612BD"/>
    <w:rsid w:val="00E642C4"/>
    <w:rsid w:val="00E64F17"/>
    <w:rsid w:val="00E64F54"/>
    <w:rsid w:val="00E65387"/>
    <w:rsid w:val="00E65507"/>
    <w:rsid w:val="00E65F46"/>
    <w:rsid w:val="00E667F3"/>
    <w:rsid w:val="00E6729F"/>
    <w:rsid w:val="00E7046E"/>
    <w:rsid w:val="00E70500"/>
    <w:rsid w:val="00E70A1E"/>
    <w:rsid w:val="00E71661"/>
    <w:rsid w:val="00E737EC"/>
    <w:rsid w:val="00E738D0"/>
    <w:rsid w:val="00E73C1E"/>
    <w:rsid w:val="00E7600F"/>
    <w:rsid w:val="00E76337"/>
    <w:rsid w:val="00E7658B"/>
    <w:rsid w:val="00E7690B"/>
    <w:rsid w:val="00E76E83"/>
    <w:rsid w:val="00E77F16"/>
    <w:rsid w:val="00E80112"/>
    <w:rsid w:val="00E808EE"/>
    <w:rsid w:val="00E8193B"/>
    <w:rsid w:val="00E81A44"/>
    <w:rsid w:val="00E81F7A"/>
    <w:rsid w:val="00E82D3C"/>
    <w:rsid w:val="00E82E14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193"/>
    <w:rsid w:val="00E913C0"/>
    <w:rsid w:val="00E92116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2F6C"/>
    <w:rsid w:val="00EA35FC"/>
    <w:rsid w:val="00EA3652"/>
    <w:rsid w:val="00EA38B0"/>
    <w:rsid w:val="00EA4006"/>
    <w:rsid w:val="00EA4791"/>
    <w:rsid w:val="00EA4A4F"/>
    <w:rsid w:val="00EA5E29"/>
    <w:rsid w:val="00EA676C"/>
    <w:rsid w:val="00EA76EF"/>
    <w:rsid w:val="00EB05B7"/>
    <w:rsid w:val="00EB16CA"/>
    <w:rsid w:val="00EB1DA5"/>
    <w:rsid w:val="00EB1DAF"/>
    <w:rsid w:val="00EB200C"/>
    <w:rsid w:val="00EB2EA0"/>
    <w:rsid w:val="00EB2EFA"/>
    <w:rsid w:val="00EB3859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E9B"/>
    <w:rsid w:val="00EC4739"/>
    <w:rsid w:val="00EC48D2"/>
    <w:rsid w:val="00EC4D0F"/>
    <w:rsid w:val="00EC4DC7"/>
    <w:rsid w:val="00EC512C"/>
    <w:rsid w:val="00EC5708"/>
    <w:rsid w:val="00EC6950"/>
    <w:rsid w:val="00EC6BD2"/>
    <w:rsid w:val="00EC7EE0"/>
    <w:rsid w:val="00ED0276"/>
    <w:rsid w:val="00ED05DB"/>
    <w:rsid w:val="00ED05FC"/>
    <w:rsid w:val="00ED0925"/>
    <w:rsid w:val="00ED0A80"/>
    <w:rsid w:val="00ED3473"/>
    <w:rsid w:val="00ED358D"/>
    <w:rsid w:val="00ED3BF9"/>
    <w:rsid w:val="00ED415B"/>
    <w:rsid w:val="00ED41E2"/>
    <w:rsid w:val="00ED4E37"/>
    <w:rsid w:val="00ED4F84"/>
    <w:rsid w:val="00ED6C83"/>
    <w:rsid w:val="00EE0499"/>
    <w:rsid w:val="00EE0A7B"/>
    <w:rsid w:val="00EE12D1"/>
    <w:rsid w:val="00EE303F"/>
    <w:rsid w:val="00EE3119"/>
    <w:rsid w:val="00EE4564"/>
    <w:rsid w:val="00EE4838"/>
    <w:rsid w:val="00EE556E"/>
    <w:rsid w:val="00EE5683"/>
    <w:rsid w:val="00EE5FBC"/>
    <w:rsid w:val="00EF05F2"/>
    <w:rsid w:val="00EF1891"/>
    <w:rsid w:val="00EF45E9"/>
    <w:rsid w:val="00EF4DE0"/>
    <w:rsid w:val="00EF60C7"/>
    <w:rsid w:val="00EF7804"/>
    <w:rsid w:val="00F000E0"/>
    <w:rsid w:val="00F00331"/>
    <w:rsid w:val="00F0097D"/>
    <w:rsid w:val="00F00CE6"/>
    <w:rsid w:val="00F0103A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FB5"/>
    <w:rsid w:val="00F076B9"/>
    <w:rsid w:val="00F100CE"/>
    <w:rsid w:val="00F10F76"/>
    <w:rsid w:val="00F113EB"/>
    <w:rsid w:val="00F11D7A"/>
    <w:rsid w:val="00F1234C"/>
    <w:rsid w:val="00F12360"/>
    <w:rsid w:val="00F12BAC"/>
    <w:rsid w:val="00F132DF"/>
    <w:rsid w:val="00F13344"/>
    <w:rsid w:val="00F144FC"/>
    <w:rsid w:val="00F15474"/>
    <w:rsid w:val="00F15F48"/>
    <w:rsid w:val="00F16026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28D0"/>
    <w:rsid w:val="00F22A9E"/>
    <w:rsid w:val="00F22DDC"/>
    <w:rsid w:val="00F23113"/>
    <w:rsid w:val="00F24722"/>
    <w:rsid w:val="00F2565E"/>
    <w:rsid w:val="00F25D08"/>
    <w:rsid w:val="00F26933"/>
    <w:rsid w:val="00F27761"/>
    <w:rsid w:val="00F27C68"/>
    <w:rsid w:val="00F30255"/>
    <w:rsid w:val="00F304FC"/>
    <w:rsid w:val="00F318DA"/>
    <w:rsid w:val="00F31DAE"/>
    <w:rsid w:val="00F34AA3"/>
    <w:rsid w:val="00F34AE8"/>
    <w:rsid w:val="00F3669E"/>
    <w:rsid w:val="00F37554"/>
    <w:rsid w:val="00F378F5"/>
    <w:rsid w:val="00F401F5"/>
    <w:rsid w:val="00F403CB"/>
    <w:rsid w:val="00F40719"/>
    <w:rsid w:val="00F4124E"/>
    <w:rsid w:val="00F426F8"/>
    <w:rsid w:val="00F42810"/>
    <w:rsid w:val="00F43C36"/>
    <w:rsid w:val="00F45509"/>
    <w:rsid w:val="00F4596F"/>
    <w:rsid w:val="00F463FB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1CB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EDF"/>
    <w:rsid w:val="00F71FC3"/>
    <w:rsid w:val="00F72730"/>
    <w:rsid w:val="00F728AE"/>
    <w:rsid w:val="00F73E0A"/>
    <w:rsid w:val="00F74117"/>
    <w:rsid w:val="00F7422B"/>
    <w:rsid w:val="00F74848"/>
    <w:rsid w:val="00F765CD"/>
    <w:rsid w:val="00F76C9B"/>
    <w:rsid w:val="00F77141"/>
    <w:rsid w:val="00F774D5"/>
    <w:rsid w:val="00F80DDB"/>
    <w:rsid w:val="00F81EC7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858"/>
    <w:rsid w:val="00F922D5"/>
    <w:rsid w:val="00F9265F"/>
    <w:rsid w:val="00F92EEC"/>
    <w:rsid w:val="00F93A44"/>
    <w:rsid w:val="00F94019"/>
    <w:rsid w:val="00F940CA"/>
    <w:rsid w:val="00F94138"/>
    <w:rsid w:val="00F94403"/>
    <w:rsid w:val="00F944B1"/>
    <w:rsid w:val="00FA03BF"/>
    <w:rsid w:val="00FA110E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2338"/>
    <w:rsid w:val="00FB2664"/>
    <w:rsid w:val="00FB3945"/>
    <w:rsid w:val="00FB3AE0"/>
    <w:rsid w:val="00FB413E"/>
    <w:rsid w:val="00FB4A9B"/>
    <w:rsid w:val="00FB71C1"/>
    <w:rsid w:val="00FB75F4"/>
    <w:rsid w:val="00FB7BCB"/>
    <w:rsid w:val="00FB7EC4"/>
    <w:rsid w:val="00FC06AE"/>
    <w:rsid w:val="00FC094E"/>
    <w:rsid w:val="00FC0B78"/>
    <w:rsid w:val="00FC129D"/>
    <w:rsid w:val="00FC1B95"/>
    <w:rsid w:val="00FC2A93"/>
    <w:rsid w:val="00FC3E38"/>
    <w:rsid w:val="00FC492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1A5"/>
    <w:rsid w:val="00FE259E"/>
    <w:rsid w:val="00FE2890"/>
    <w:rsid w:val="00FE2BE2"/>
    <w:rsid w:val="00FE2D20"/>
    <w:rsid w:val="00FE3037"/>
    <w:rsid w:val="00FE33B9"/>
    <w:rsid w:val="00FE3A17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C01"/>
    <w:rsid w:val="00FF6546"/>
    <w:rsid w:val="00FF6802"/>
    <w:rsid w:val="00FF6DD7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DD193D-F4C1-48BE-982E-773BBC42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numPr>
        <w:numId w:val="23"/>
      </w:num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31148-7377-4229-9179-508888BB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317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Neranat, Bua-sanga</cp:lastModifiedBy>
  <cp:revision>93</cp:revision>
  <cp:lastPrinted>2018-11-01T16:41:00Z</cp:lastPrinted>
  <dcterms:created xsi:type="dcterms:W3CDTF">2018-08-06T11:18:00Z</dcterms:created>
  <dcterms:modified xsi:type="dcterms:W3CDTF">2018-11-06T10:15:00Z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