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E0B" w:rsidRDefault="00CF7E0B" w:rsidP="00703AFA">
      <w:pPr>
        <w:pStyle w:val="BodyText"/>
        <w:tabs>
          <w:tab w:val="left" w:pos="5580"/>
        </w:tabs>
        <w:spacing w:after="0" w:line="240" w:lineRule="atLeast"/>
        <w:ind w:right="177"/>
        <w:jc w:val="center"/>
        <w:rPr>
          <w:sz w:val="26"/>
          <w:szCs w:val="26"/>
          <w:lang w:val="en-US" w:bidi="th-TH"/>
        </w:rPr>
      </w:pPr>
      <w:bookmarkStart w:id="0" w:name="_GoBack"/>
      <w:bookmarkEnd w:id="0"/>
    </w:p>
    <w:p w:rsidR="00CF7E0B" w:rsidRDefault="00CF7E0B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CF7E0B" w:rsidRDefault="00CF7E0B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CF7E0B" w:rsidRDefault="00CF7E0B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tbl>
      <w:tblPr>
        <w:tblW w:w="0" w:type="auto"/>
        <w:tblInd w:w="12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010"/>
      </w:tblGrid>
      <w:tr w:rsidR="00CF7E0B" w:rsidTr="00230FBB">
        <w:trPr>
          <w:trHeight w:val="1210"/>
        </w:trPr>
        <w:tc>
          <w:tcPr>
            <w:tcW w:w="8010" w:type="dxa"/>
          </w:tcPr>
          <w:p w:rsidR="00CF7E0B" w:rsidRDefault="00CF7E0B" w:rsidP="00B57328">
            <w:pPr>
              <w:pStyle w:val="CoverClientName"/>
              <w:spacing w:after="0"/>
              <w:jc w:val="center"/>
              <w:rPr>
                <w:sz w:val="40"/>
                <w:szCs w:val="40"/>
              </w:rPr>
            </w:pPr>
            <w:r w:rsidRPr="004B75D8">
              <w:rPr>
                <w:sz w:val="40"/>
                <w:szCs w:val="40"/>
              </w:rPr>
              <w:t xml:space="preserve">Thai British Security Printing </w:t>
            </w:r>
            <w:r w:rsidR="00FC13AC">
              <w:rPr>
                <w:sz w:val="40"/>
                <w:szCs w:val="40"/>
              </w:rPr>
              <w:br/>
            </w:r>
            <w:r w:rsidRPr="004B75D8">
              <w:rPr>
                <w:sz w:val="40"/>
                <w:szCs w:val="40"/>
              </w:rPr>
              <w:t xml:space="preserve">Public Company Limited </w:t>
            </w:r>
            <w:r>
              <w:rPr>
                <w:sz w:val="40"/>
                <w:szCs w:val="40"/>
              </w:rPr>
              <w:t xml:space="preserve">and its </w:t>
            </w:r>
            <w:r w:rsidR="00230FBB">
              <w:rPr>
                <w:sz w:val="40"/>
                <w:szCs w:val="40"/>
              </w:rPr>
              <w:t>Subsidiaries</w:t>
            </w:r>
          </w:p>
          <w:p w:rsidR="00B57328" w:rsidRPr="00B57328" w:rsidRDefault="00B57328" w:rsidP="00B57328">
            <w:pPr>
              <w:pStyle w:val="CoverClientName"/>
              <w:spacing w:before="0" w:after="0"/>
              <w:jc w:val="center"/>
              <w:rPr>
                <w:sz w:val="22"/>
                <w:szCs w:val="22"/>
              </w:rPr>
            </w:pPr>
          </w:p>
          <w:p w:rsidR="00B57328" w:rsidRPr="00B57328" w:rsidRDefault="00B57328" w:rsidP="00B57328">
            <w:pPr>
              <w:pStyle w:val="CoverClientName"/>
              <w:spacing w:after="0"/>
              <w:rPr>
                <w:sz w:val="22"/>
                <w:szCs w:val="22"/>
              </w:rPr>
            </w:pPr>
          </w:p>
        </w:tc>
      </w:tr>
      <w:tr w:rsidR="00CF7E0B" w:rsidTr="00230FBB">
        <w:trPr>
          <w:trHeight w:val="1784"/>
        </w:trPr>
        <w:tc>
          <w:tcPr>
            <w:tcW w:w="8010" w:type="dxa"/>
          </w:tcPr>
          <w:p w:rsidR="00EF42BB" w:rsidRPr="00B57328" w:rsidRDefault="00EF42BB" w:rsidP="00EF42BB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bookmarkStart w:id="1" w:name="TitleOfReport"/>
            <w:bookmarkEnd w:id="1"/>
            <w:r w:rsidRPr="00B57328">
              <w:rPr>
                <w:spacing w:val="-3"/>
                <w:szCs w:val="36"/>
              </w:rPr>
              <w:t>Interim financial statements</w:t>
            </w:r>
          </w:p>
          <w:p w:rsidR="00EF42BB" w:rsidRPr="00B57328" w:rsidRDefault="00EF42BB" w:rsidP="00EF42BB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B57328">
              <w:rPr>
                <w:sz w:val="36"/>
                <w:szCs w:val="36"/>
              </w:rPr>
              <w:t xml:space="preserve">for the </w:t>
            </w:r>
            <w:r>
              <w:rPr>
                <w:sz w:val="36"/>
                <w:szCs w:val="36"/>
              </w:rPr>
              <w:t xml:space="preserve">three-month and </w:t>
            </w:r>
            <w:r w:rsidR="002A1A8E">
              <w:rPr>
                <w:sz w:val="36"/>
                <w:szCs w:val="36"/>
              </w:rPr>
              <w:t>nine-month</w:t>
            </w:r>
            <w:r w:rsidRPr="00B57328">
              <w:rPr>
                <w:sz w:val="36"/>
                <w:szCs w:val="36"/>
              </w:rPr>
              <w:t xml:space="preserve"> period</w:t>
            </w:r>
            <w:r>
              <w:rPr>
                <w:sz w:val="36"/>
                <w:szCs w:val="36"/>
              </w:rPr>
              <w:t>s</w:t>
            </w:r>
            <w:r w:rsidRPr="00B57328">
              <w:rPr>
                <w:sz w:val="36"/>
                <w:szCs w:val="36"/>
              </w:rPr>
              <w:t xml:space="preserve"> ended</w:t>
            </w:r>
          </w:p>
          <w:p w:rsidR="00EF42BB" w:rsidRPr="00420490" w:rsidRDefault="002A1A8E" w:rsidP="00EF42BB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30 September</w:t>
            </w:r>
            <w:r w:rsidR="00EF42BB" w:rsidRPr="00420490">
              <w:rPr>
                <w:sz w:val="36"/>
                <w:szCs w:val="36"/>
              </w:rPr>
              <w:t xml:space="preserve"> 201</w:t>
            </w:r>
            <w:r w:rsidR="00EF42BB">
              <w:rPr>
                <w:sz w:val="36"/>
                <w:szCs w:val="36"/>
              </w:rPr>
              <w:t>8</w:t>
            </w:r>
          </w:p>
          <w:p w:rsidR="00EF42BB" w:rsidRPr="00B57328" w:rsidRDefault="00EF42BB" w:rsidP="00EF42BB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B57328">
              <w:rPr>
                <w:sz w:val="36"/>
                <w:szCs w:val="36"/>
              </w:rPr>
              <w:t>and</w:t>
            </w:r>
          </w:p>
          <w:p w:rsidR="00EF42BB" w:rsidRDefault="00EF42BB" w:rsidP="00EF42BB">
            <w:pPr>
              <w:spacing w:line="240" w:lineRule="atLeast"/>
              <w:jc w:val="center"/>
              <w:rPr>
                <w:spacing w:val="-3"/>
                <w:sz w:val="36"/>
                <w:szCs w:val="36"/>
              </w:rPr>
            </w:pPr>
            <w:r w:rsidRPr="00B57328">
              <w:rPr>
                <w:spacing w:val="-3"/>
                <w:sz w:val="36"/>
                <w:szCs w:val="36"/>
              </w:rPr>
              <w:t xml:space="preserve">Independent auditor’s report on review of </w:t>
            </w:r>
          </w:p>
          <w:p w:rsidR="00CF7E0B" w:rsidRDefault="00EF42BB" w:rsidP="00EF42BB">
            <w:pPr>
              <w:pStyle w:val="CoverTitle"/>
              <w:jc w:val="center"/>
            </w:pPr>
            <w:r w:rsidRPr="00B57328">
              <w:rPr>
                <w:spacing w:val="-3"/>
                <w:szCs w:val="36"/>
              </w:rPr>
              <w:t>interim financial information</w:t>
            </w:r>
            <w:r>
              <w:t xml:space="preserve"> </w:t>
            </w:r>
          </w:p>
        </w:tc>
      </w:tr>
    </w:tbl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  <w:bookmarkStart w:id="2" w:name="SubTitle"/>
      <w:bookmarkEnd w:id="2"/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D30496" w:rsidRDefault="00D30496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  <w:sectPr w:rsidR="00D30496" w:rsidSect="00E02923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299"/>
        </w:sectPr>
      </w:pPr>
    </w:p>
    <w:p w:rsidR="00CF7E0B" w:rsidRDefault="00CF7E0B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D30496" w:rsidRDefault="00D30496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CF7E0B" w:rsidRDefault="00CF7E0B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CF7E0B" w:rsidRDefault="00CF7E0B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165601" w:rsidRDefault="00165601" w:rsidP="00E11CA8">
      <w:pPr>
        <w:spacing w:line="240" w:lineRule="atLeast"/>
        <w:rPr>
          <w:b/>
          <w:bCs/>
          <w:sz w:val="28"/>
          <w:szCs w:val="28"/>
        </w:rPr>
      </w:pPr>
    </w:p>
    <w:p w:rsidR="00165601" w:rsidRDefault="00165601" w:rsidP="00E11CA8">
      <w:pPr>
        <w:spacing w:line="240" w:lineRule="atLeast"/>
        <w:rPr>
          <w:b/>
          <w:bCs/>
          <w:sz w:val="28"/>
          <w:szCs w:val="28"/>
        </w:rPr>
      </w:pPr>
    </w:p>
    <w:p w:rsidR="00165601" w:rsidRDefault="00165601" w:rsidP="00E11CA8">
      <w:pPr>
        <w:spacing w:line="240" w:lineRule="atLeast"/>
        <w:rPr>
          <w:b/>
          <w:bCs/>
          <w:sz w:val="28"/>
          <w:szCs w:val="28"/>
        </w:rPr>
      </w:pPr>
    </w:p>
    <w:p w:rsidR="00165601" w:rsidRDefault="00165601" w:rsidP="00E11CA8">
      <w:pPr>
        <w:spacing w:line="240" w:lineRule="atLeast"/>
        <w:rPr>
          <w:b/>
          <w:bCs/>
          <w:sz w:val="28"/>
          <w:szCs w:val="28"/>
        </w:rPr>
      </w:pPr>
    </w:p>
    <w:p w:rsidR="00E11CA8" w:rsidRPr="00582B02" w:rsidRDefault="00E11CA8" w:rsidP="00E11CA8">
      <w:pPr>
        <w:spacing w:line="24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 on review of interim financial information</w:t>
      </w:r>
    </w:p>
    <w:p w:rsidR="007248B4" w:rsidRDefault="007248B4" w:rsidP="00CF7E0B">
      <w:pPr>
        <w:pStyle w:val="acctmainheading"/>
        <w:tabs>
          <w:tab w:val="left" w:pos="7810"/>
        </w:tabs>
        <w:ind w:left="550" w:hanging="550"/>
        <w:outlineLvl w:val="0"/>
        <w:rPr>
          <w:sz w:val="24"/>
          <w:szCs w:val="24"/>
        </w:rPr>
      </w:pPr>
    </w:p>
    <w:p w:rsidR="00CF7E0B" w:rsidRPr="00D47D89" w:rsidRDefault="00CF7E0B" w:rsidP="00CF7E0B">
      <w:pPr>
        <w:pStyle w:val="acctmainheading"/>
        <w:tabs>
          <w:tab w:val="left" w:pos="7810"/>
        </w:tabs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Thai British Security Printing Public Company Limited</w:t>
      </w:r>
    </w:p>
    <w:p w:rsidR="00CF7E0B" w:rsidRDefault="00CF7E0B" w:rsidP="00CF7E0B">
      <w:pPr>
        <w:pStyle w:val="NormalThaiDistributedJustification"/>
        <w:ind w:right="173"/>
        <w:rPr>
          <w:lang w:val="en-GB"/>
        </w:rPr>
      </w:pPr>
    </w:p>
    <w:p w:rsidR="00E11CA8" w:rsidRDefault="00CF7E0B" w:rsidP="00E11CA8">
      <w:pPr>
        <w:spacing w:line="240" w:lineRule="atLeast"/>
        <w:ind w:right="44"/>
        <w:jc w:val="both"/>
        <w:rPr>
          <w:szCs w:val="22"/>
        </w:rPr>
      </w:pPr>
      <w:r w:rsidRPr="00DC6181">
        <w:rPr>
          <w:szCs w:val="22"/>
        </w:rPr>
        <w:t>I have reviewed the accompanying consolidated and separate statements of financial position of Thai British Security Printing Public Co</w:t>
      </w:r>
      <w:r w:rsidR="007B1DC8">
        <w:rPr>
          <w:szCs w:val="22"/>
        </w:rPr>
        <w:t>mp</w:t>
      </w:r>
      <w:r w:rsidR="000A7AAC">
        <w:rPr>
          <w:szCs w:val="22"/>
        </w:rPr>
        <w:t xml:space="preserve">any Limited and its </w:t>
      </w:r>
      <w:r w:rsidR="00CC5C29">
        <w:rPr>
          <w:szCs w:val="22"/>
        </w:rPr>
        <w:t>s</w:t>
      </w:r>
      <w:r w:rsidR="00230FBB">
        <w:rPr>
          <w:szCs w:val="22"/>
        </w:rPr>
        <w:t>ubsidiaries</w:t>
      </w:r>
      <w:r w:rsidRPr="00DC6181">
        <w:rPr>
          <w:szCs w:val="22"/>
        </w:rPr>
        <w:t xml:space="preserve">, and of Thai British Security Printing Public Company Limited, respectively, as at </w:t>
      </w:r>
      <w:r w:rsidR="002A1A8E">
        <w:rPr>
          <w:szCs w:val="22"/>
        </w:rPr>
        <w:t>30 September</w:t>
      </w:r>
      <w:r w:rsidRPr="00DC6181">
        <w:rPr>
          <w:szCs w:val="22"/>
        </w:rPr>
        <w:t xml:space="preserve"> 201</w:t>
      </w:r>
      <w:r w:rsidR="00464037">
        <w:rPr>
          <w:szCs w:val="22"/>
        </w:rPr>
        <w:t>8</w:t>
      </w:r>
      <w:r w:rsidRPr="00DC6181">
        <w:rPr>
          <w:szCs w:val="22"/>
        </w:rPr>
        <w:t xml:space="preserve">; the consolidated and separate statements of </w:t>
      </w:r>
      <w:r>
        <w:rPr>
          <w:szCs w:val="22"/>
        </w:rPr>
        <w:t xml:space="preserve">income, </w:t>
      </w:r>
      <w:r w:rsidRPr="00DC6181">
        <w:rPr>
          <w:szCs w:val="22"/>
        </w:rPr>
        <w:t>c</w:t>
      </w:r>
      <w:r w:rsidR="00D30496">
        <w:rPr>
          <w:szCs w:val="22"/>
        </w:rPr>
        <w:t>omprehensive income</w:t>
      </w:r>
      <w:r w:rsidR="00E043CD">
        <w:rPr>
          <w:szCs w:val="22"/>
        </w:rPr>
        <w:t xml:space="preserve"> for the three-month and </w:t>
      </w:r>
      <w:r w:rsidR="002A1A8E">
        <w:rPr>
          <w:szCs w:val="22"/>
        </w:rPr>
        <w:t>nine-month</w:t>
      </w:r>
      <w:r w:rsidR="00E043CD">
        <w:rPr>
          <w:szCs w:val="22"/>
        </w:rPr>
        <w:t xml:space="preserve"> period</w:t>
      </w:r>
      <w:r w:rsidR="00EE5C85">
        <w:rPr>
          <w:szCs w:val="22"/>
        </w:rPr>
        <w:t>s</w:t>
      </w:r>
      <w:r w:rsidR="00E043CD">
        <w:rPr>
          <w:szCs w:val="22"/>
        </w:rPr>
        <w:t xml:space="preserve"> ended </w:t>
      </w:r>
      <w:r w:rsidR="002A1A8E">
        <w:rPr>
          <w:szCs w:val="22"/>
        </w:rPr>
        <w:t>30 September</w:t>
      </w:r>
      <w:r w:rsidR="00E043CD" w:rsidRPr="00DC6181">
        <w:rPr>
          <w:szCs w:val="22"/>
        </w:rPr>
        <w:t xml:space="preserve"> 201</w:t>
      </w:r>
      <w:r w:rsidR="00E043CD">
        <w:rPr>
          <w:szCs w:val="22"/>
        </w:rPr>
        <w:t>8</w:t>
      </w:r>
      <w:r w:rsidR="00EE5C85">
        <w:rPr>
          <w:szCs w:val="22"/>
        </w:rPr>
        <w:t xml:space="preserve">, the consolidated and </w:t>
      </w:r>
      <w:r w:rsidR="00EE5C85" w:rsidRPr="000A70A6">
        <w:rPr>
          <w:spacing w:val="-4"/>
          <w:szCs w:val="22"/>
        </w:rPr>
        <w:t xml:space="preserve">separate statement of </w:t>
      </w:r>
      <w:r w:rsidR="00D30496" w:rsidRPr="000A70A6">
        <w:rPr>
          <w:spacing w:val="-4"/>
          <w:szCs w:val="22"/>
        </w:rPr>
        <w:t>changes in</w:t>
      </w:r>
      <w:r w:rsidRPr="000A70A6">
        <w:rPr>
          <w:spacing w:val="-4"/>
          <w:szCs w:val="22"/>
        </w:rPr>
        <w:t xml:space="preserve"> </w:t>
      </w:r>
      <w:r w:rsidR="00EE5828" w:rsidRPr="000A70A6">
        <w:rPr>
          <w:spacing w:val="-4"/>
          <w:szCs w:val="22"/>
        </w:rPr>
        <w:t xml:space="preserve">shareholders’ </w:t>
      </w:r>
      <w:r w:rsidRPr="000A70A6">
        <w:rPr>
          <w:spacing w:val="-4"/>
          <w:szCs w:val="22"/>
        </w:rPr>
        <w:t>equity and cash f</w:t>
      </w:r>
      <w:r w:rsidR="00D6072A" w:rsidRPr="000A70A6">
        <w:rPr>
          <w:spacing w:val="-4"/>
          <w:szCs w:val="22"/>
        </w:rPr>
        <w:t xml:space="preserve">lows for the </w:t>
      </w:r>
      <w:r w:rsidR="002A1A8E">
        <w:rPr>
          <w:spacing w:val="-4"/>
          <w:szCs w:val="22"/>
        </w:rPr>
        <w:t>nine-month</w:t>
      </w:r>
      <w:r w:rsidR="00EF42BB" w:rsidRPr="000A70A6">
        <w:rPr>
          <w:spacing w:val="-4"/>
          <w:szCs w:val="22"/>
        </w:rPr>
        <w:t xml:space="preserve"> </w:t>
      </w:r>
      <w:r w:rsidR="00D6072A" w:rsidRPr="000A70A6">
        <w:rPr>
          <w:spacing w:val="-4"/>
          <w:szCs w:val="22"/>
        </w:rPr>
        <w:t>period</w:t>
      </w:r>
      <w:r w:rsidR="006D3669" w:rsidRPr="000A70A6">
        <w:rPr>
          <w:spacing w:val="-4"/>
          <w:szCs w:val="22"/>
        </w:rPr>
        <w:t xml:space="preserve"> ended </w:t>
      </w:r>
      <w:r w:rsidR="002A1A8E">
        <w:rPr>
          <w:spacing w:val="-4"/>
          <w:szCs w:val="22"/>
        </w:rPr>
        <w:t>30 September</w:t>
      </w:r>
      <w:r w:rsidRPr="00DC6181">
        <w:rPr>
          <w:szCs w:val="22"/>
        </w:rPr>
        <w:t xml:space="preserve"> 201</w:t>
      </w:r>
      <w:r w:rsidR="00464037">
        <w:rPr>
          <w:szCs w:val="22"/>
        </w:rPr>
        <w:t>8</w:t>
      </w:r>
      <w:r w:rsidRPr="00DC6181">
        <w:rPr>
          <w:szCs w:val="22"/>
        </w:rPr>
        <w:t xml:space="preserve">; and </w:t>
      </w:r>
      <w:r w:rsidR="00E11CA8">
        <w:rPr>
          <w:szCs w:val="22"/>
        </w:rPr>
        <w:t xml:space="preserve">condensed notes </w:t>
      </w:r>
      <w:r w:rsidR="00E11CA8" w:rsidRPr="000D0816">
        <w:rPr>
          <w:lang w:bidi="th-TH"/>
        </w:rPr>
        <w:t>(“interim financial information”).</w:t>
      </w:r>
      <w:r w:rsidR="00E11CA8" w:rsidRPr="000D0816">
        <w:rPr>
          <w:i/>
          <w:iCs/>
          <w:lang w:bidi="th-TH"/>
        </w:rPr>
        <w:t xml:space="preserve"> </w:t>
      </w:r>
      <w:r w:rsidR="00E11CA8" w:rsidRPr="000D0816">
        <w:rPr>
          <w:szCs w:val="22"/>
        </w:rPr>
        <w:t>Management is responsible for</w:t>
      </w:r>
      <w:r w:rsidR="00E11CA8">
        <w:rPr>
          <w:rFonts w:hint="cs"/>
          <w:szCs w:val="22"/>
          <w:cs/>
          <w:lang w:bidi="th-TH"/>
        </w:rPr>
        <w:t xml:space="preserve"> </w:t>
      </w:r>
      <w:r w:rsidR="00CE7E72">
        <w:rPr>
          <w:szCs w:val="22"/>
        </w:rPr>
        <w:t>the preparation and</w:t>
      </w:r>
      <w:r w:rsidR="00E11CA8">
        <w:rPr>
          <w:szCs w:val="22"/>
        </w:rPr>
        <w:t xml:space="preserve"> </w:t>
      </w:r>
      <w:r w:rsidR="00E11CA8" w:rsidRPr="000D0816">
        <w:rPr>
          <w:szCs w:val="22"/>
        </w:rPr>
        <w:t>presentation of this interim financial information</w:t>
      </w:r>
      <w:r w:rsidR="00E11CA8" w:rsidRPr="00FC39BB">
        <w:rPr>
          <w:szCs w:val="22"/>
        </w:rPr>
        <w:t xml:space="preserve"> in accordance </w:t>
      </w:r>
      <w:r w:rsidR="00E11CA8" w:rsidRPr="000D0816">
        <w:rPr>
          <w:szCs w:val="22"/>
        </w:rPr>
        <w:t>with Thai Accounting Standard 34, “Interim Financial Reporting”</w:t>
      </w:r>
      <w:r w:rsidR="00E11CA8">
        <w:rPr>
          <w:szCs w:val="22"/>
        </w:rPr>
        <w:t xml:space="preserve">. </w:t>
      </w:r>
      <w:r w:rsidR="00E11CA8" w:rsidRPr="000D0816">
        <w:rPr>
          <w:szCs w:val="22"/>
        </w:rPr>
        <w:t>My responsibility is to express a conclusion on this interim financial information based on</w:t>
      </w:r>
      <w:r w:rsidR="00E11CA8">
        <w:rPr>
          <w:szCs w:val="22"/>
        </w:rPr>
        <w:t xml:space="preserve"> my</w:t>
      </w:r>
      <w:r w:rsidR="00E11CA8" w:rsidRPr="00FC39BB">
        <w:rPr>
          <w:szCs w:val="22"/>
        </w:rPr>
        <w:t xml:space="preserve"> review.</w:t>
      </w:r>
    </w:p>
    <w:p w:rsidR="00D30496" w:rsidRPr="00DC6181" w:rsidRDefault="00D30496" w:rsidP="00D30496">
      <w:pPr>
        <w:ind w:right="44"/>
        <w:jc w:val="thaiDistribute"/>
        <w:rPr>
          <w:rFonts w:cs="Times New Roman"/>
          <w:szCs w:val="22"/>
        </w:rPr>
      </w:pPr>
    </w:p>
    <w:p w:rsidR="00CF7E0B" w:rsidRPr="00DC6181" w:rsidRDefault="00CF7E0B" w:rsidP="00CF7E0B">
      <w:pPr>
        <w:jc w:val="thaiDistribute"/>
        <w:rPr>
          <w:i/>
          <w:szCs w:val="22"/>
        </w:rPr>
      </w:pPr>
      <w:r w:rsidRPr="00DC6181">
        <w:rPr>
          <w:i/>
          <w:szCs w:val="22"/>
        </w:rPr>
        <w:t>Scope of Review</w:t>
      </w:r>
    </w:p>
    <w:p w:rsidR="00CF7E0B" w:rsidRPr="00DC6181" w:rsidRDefault="00CF7E0B" w:rsidP="00CF7E0B">
      <w:pPr>
        <w:jc w:val="thaiDistribute"/>
        <w:rPr>
          <w:szCs w:val="22"/>
        </w:rPr>
      </w:pPr>
    </w:p>
    <w:p w:rsidR="00D30496" w:rsidRDefault="00D30496" w:rsidP="00D30496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>financial</w:t>
      </w:r>
      <w:r w:rsidR="00103276">
        <w:t xml:space="preserve"> statements</w:t>
      </w:r>
      <w:r w:rsidRPr="000D0816">
        <w:t xml:space="preserve"> </w:t>
      </w:r>
      <w:r w:rsidRPr="000D0816">
        <w:rPr>
          <w:szCs w:val="22"/>
        </w:rPr>
        <w:t>consists</w:t>
      </w:r>
      <w:r w:rsidRPr="00FC39BB">
        <w:rPr>
          <w:szCs w:val="22"/>
        </w:rPr>
        <w:t xml:space="preserve"> of making inquiries, primarily of persons responsible for financial and accounting matters, and applying analytica</w:t>
      </w:r>
      <w:r w:rsidR="00EB406B">
        <w:rPr>
          <w:szCs w:val="22"/>
        </w:rPr>
        <w:t xml:space="preserve">l and other review procedures. </w:t>
      </w:r>
      <w:r w:rsidRPr="00FC39BB">
        <w:rPr>
          <w:szCs w:val="22"/>
        </w:rPr>
        <w:t xml:space="preserve">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:rsidR="00CF7E0B" w:rsidRDefault="00CF7E0B" w:rsidP="00CF7E0B">
      <w:pPr>
        <w:jc w:val="thaiDistribute"/>
      </w:pPr>
    </w:p>
    <w:p w:rsidR="00CF7E0B" w:rsidRPr="00DC6181" w:rsidRDefault="00CF7E0B" w:rsidP="00CF7E0B">
      <w:pPr>
        <w:jc w:val="thaiDistribute"/>
        <w:rPr>
          <w:szCs w:val="22"/>
        </w:rPr>
      </w:pPr>
      <w:r w:rsidRPr="00DC6181">
        <w:rPr>
          <w:i/>
          <w:szCs w:val="22"/>
        </w:rPr>
        <w:t>Conclusion</w:t>
      </w:r>
    </w:p>
    <w:p w:rsidR="00CF7E0B" w:rsidRPr="00DC6181" w:rsidRDefault="00CF7E0B" w:rsidP="00CF7E0B">
      <w:pPr>
        <w:jc w:val="thaiDistribute"/>
        <w:rPr>
          <w:szCs w:val="22"/>
        </w:rPr>
      </w:pPr>
    </w:p>
    <w:p w:rsidR="00E11CA8" w:rsidRDefault="00E11CA8" w:rsidP="00E11CA8">
      <w:pPr>
        <w:spacing w:line="240" w:lineRule="atLeast"/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:rsidR="00E11CA8" w:rsidRPr="00A73030" w:rsidRDefault="00E11CA8" w:rsidP="00E11CA8">
      <w:pPr>
        <w:pStyle w:val="NormalThaiDistributedJustification"/>
        <w:spacing w:line="240" w:lineRule="atLeast"/>
        <w:ind w:right="177"/>
        <w:rPr>
          <w:rFonts w:cs="Times New Roman"/>
          <w:szCs w:val="22"/>
          <w:lang w:val="en-GB"/>
        </w:rPr>
      </w:pPr>
    </w:p>
    <w:p w:rsidR="007D31BF" w:rsidRDefault="007D31BF" w:rsidP="00CF7E0B">
      <w:pPr>
        <w:pStyle w:val="NormalThaiDistributedJustification"/>
        <w:ind w:right="177"/>
        <w:rPr>
          <w:rFonts w:cs="Cordia New"/>
          <w:szCs w:val="22"/>
          <w:lang w:val="en-GB"/>
        </w:rPr>
      </w:pPr>
    </w:p>
    <w:p w:rsidR="001A4836" w:rsidRDefault="001A4836" w:rsidP="00CF7E0B">
      <w:pPr>
        <w:pStyle w:val="NormalThaiDistributedJustification"/>
        <w:ind w:right="177"/>
        <w:rPr>
          <w:rFonts w:cs="Cordia New"/>
          <w:szCs w:val="22"/>
          <w:lang w:val="en-GB"/>
        </w:rPr>
      </w:pPr>
    </w:p>
    <w:p w:rsidR="00DD5AF5" w:rsidRPr="007D31BF" w:rsidRDefault="00DD5AF5" w:rsidP="00CF7E0B">
      <w:pPr>
        <w:pStyle w:val="NormalThaiDistributedJustification"/>
        <w:ind w:right="177"/>
        <w:rPr>
          <w:rFonts w:cs="Cordia New"/>
          <w:szCs w:val="22"/>
          <w:lang w:val="en-GB"/>
        </w:rPr>
      </w:pP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</w:p>
    <w:p w:rsidR="00CF7E0B" w:rsidRPr="00A73030" w:rsidRDefault="000E4D49" w:rsidP="00CF7E0B">
      <w:pPr>
        <w:pStyle w:val="NormalThaiDistributedJustification"/>
        <w:ind w:right="177"/>
        <w:rPr>
          <w:rFonts w:cs="Times New Roman"/>
          <w:szCs w:val="22"/>
        </w:rPr>
      </w:pPr>
      <w:r>
        <w:rPr>
          <w:rFonts w:cs="Times New Roman"/>
          <w:szCs w:val="22"/>
        </w:rPr>
        <w:t>(Thanyalux Keadkeaw</w:t>
      </w:r>
      <w:r w:rsidR="00CF7E0B" w:rsidRPr="00A73030">
        <w:rPr>
          <w:rFonts w:cs="Times New Roman"/>
          <w:szCs w:val="22"/>
        </w:rPr>
        <w:t>)</w:t>
      </w: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  <w:r w:rsidRPr="00A73030">
        <w:rPr>
          <w:rFonts w:cs="Times New Roman"/>
          <w:szCs w:val="22"/>
        </w:rPr>
        <w:t>Certified Public Accountant</w:t>
      </w: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  <w:r w:rsidRPr="00A73030">
        <w:rPr>
          <w:rFonts w:cs="Times New Roman"/>
          <w:szCs w:val="22"/>
        </w:rPr>
        <w:t xml:space="preserve">Registration No. </w:t>
      </w:r>
      <w:r w:rsidR="000E4D49">
        <w:rPr>
          <w:rFonts w:cs="Times New Roman"/>
          <w:szCs w:val="22"/>
        </w:rPr>
        <w:t>8179</w:t>
      </w: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</w:p>
    <w:p w:rsidR="00CF7E0B" w:rsidRPr="00A73030" w:rsidRDefault="00CF7E0B" w:rsidP="00CF7E0B">
      <w:pPr>
        <w:pStyle w:val="NormalThaiDistributedJustification"/>
        <w:ind w:right="-10"/>
        <w:rPr>
          <w:rFonts w:cs="Times New Roman"/>
          <w:szCs w:val="22"/>
        </w:rPr>
      </w:pPr>
      <w:r w:rsidRPr="00A73030">
        <w:rPr>
          <w:rFonts w:cs="Times New Roman"/>
          <w:szCs w:val="22"/>
        </w:rPr>
        <w:t xml:space="preserve">KPMG </w:t>
      </w:r>
      <w:proofErr w:type="spellStart"/>
      <w:r w:rsidRPr="00A73030">
        <w:rPr>
          <w:rFonts w:cs="Times New Roman"/>
          <w:szCs w:val="22"/>
        </w:rPr>
        <w:t>Phoomchai</w:t>
      </w:r>
      <w:proofErr w:type="spellEnd"/>
      <w:r w:rsidRPr="00A73030">
        <w:rPr>
          <w:rFonts w:cs="Times New Roman"/>
          <w:szCs w:val="22"/>
        </w:rPr>
        <w:t xml:space="preserve"> Audit Ltd.</w:t>
      </w: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  <w:smartTag w:uri="urn:schemas-microsoft-com:office:smarttags" w:element="place">
        <w:smartTag w:uri="urn:schemas-microsoft-com:office:smarttags" w:element="City">
          <w:r w:rsidRPr="00A73030">
            <w:rPr>
              <w:rFonts w:cs="Times New Roman"/>
              <w:szCs w:val="22"/>
            </w:rPr>
            <w:t>Bangkok</w:t>
          </w:r>
        </w:smartTag>
      </w:smartTag>
    </w:p>
    <w:p w:rsidR="00D30496" w:rsidRDefault="00633D9E" w:rsidP="000E4D49">
      <w:pPr>
        <w:pStyle w:val="IndexHeading1"/>
        <w:ind w:left="0" w:firstLine="0"/>
        <w:outlineLvl w:val="0"/>
        <w:rPr>
          <w:rFonts w:cs="Times New Roman"/>
          <w:b w:val="0"/>
          <w:bCs/>
          <w:szCs w:val="22"/>
        </w:rPr>
      </w:pPr>
      <w:r>
        <w:rPr>
          <w:rFonts w:cs="Times New Roman"/>
          <w:b w:val="0"/>
          <w:bCs/>
          <w:szCs w:val="22"/>
        </w:rPr>
        <w:t>7 November</w:t>
      </w:r>
      <w:r w:rsidR="00DF5C05">
        <w:rPr>
          <w:rFonts w:cs="Times New Roman"/>
          <w:b w:val="0"/>
          <w:bCs/>
          <w:szCs w:val="22"/>
        </w:rPr>
        <w:t xml:space="preserve"> </w:t>
      </w:r>
      <w:r w:rsidR="001870E5">
        <w:rPr>
          <w:rFonts w:cs="Times New Roman"/>
          <w:b w:val="0"/>
          <w:bCs/>
          <w:szCs w:val="22"/>
        </w:rPr>
        <w:t>2018</w:t>
      </w:r>
    </w:p>
    <w:sectPr w:rsidR="00D30496" w:rsidSect="00E02923">
      <w:headerReference w:type="default" r:id="rId10"/>
      <w:footerReference w:type="default" r:id="rId11"/>
      <w:pgSz w:w="11907" w:h="16840" w:code="9"/>
      <w:pgMar w:top="691" w:right="1017" w:bottom="576" w:left="1152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8AE" w:rsidRDefault="009018AE">
      <w:r>
        <w:separator/>
      </w:r>
    </w:p>
  </w:endnote>
  <w:endnote w:type="continuationSeparator" w:id="0">
    <w:p w:rsidR="009018AE" w:rsidRDefault="00901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55">
    <w:panose1 w:val="02010603020202030204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888" w:rsidRDefault="00746888" w:rsidP="005730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:rsidR="00746888" w:rsidRDefault="00746888" w:rsidP="00E24C7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888" w:rsidRPr="00573032" w:rsidRDefault="00746888" w:rsidP="00E24C71">
    <w:pPr>
      <w:pStyle w:val="Footer"/>
      <w:ind w:right="360"/>
      <w:rPr>
        <w:i/>
        <w:iCs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888" w:rsidRPr="00E02923" w:rsidRDefault="00746888" w:rsidP="00E029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8AE" w:rsidRDefault="009018AE">
      <w:r>
        <w:separator/>
      </w:r>
    </w:p>
  </w:footnote>
  <w:footnote w:type="continuationSeparator" w:id="0">
    <w:p w:rsidR="009018AE" w:rsidRDefault="00901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888" w:rsidRDefault="00746888" w:rsidP="00FE3696">
    <w:pPr>
      <w:rPr>
        <w:b/>
        <w:bCs/>
        <w:sz w:val="24"/>
        <w:szCs w:val="24"/>
      </w:rPr>
    </w:pPr>
  </w:p>
  <w:p w:rsidR="00E02923" w:rsidRDefault="00E02923" w:rsidP="00FE3696">
    <w:pPr>
      <w:rPr>
        <w:b/>
        <w:bCs/>
        <w:sz w:val="24"/>
        <w:szCs w:val="24"/>
      </w:rPr>
    </w:pPr>
  </w:p>
  <w:p w:rsidR="00E02923" w:rsidRDefault="00E02923" w:rsidP="00FE3696">
    <w:pPr>
      <w:rPr>
        <w:b/>
        <w:bCs/>
        <w:sz w:val="24"/>
        <w:szCs w:val="24"/>
      </w:rPr>
    </w:pPr>
  </w:p>
  <w:p w:rsidR="00746888" w:rsidRDefault="00746888" w:rsidP="00FE3696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E7B33B3"/>
    <w:multiLevelType w:val="hybridMultilevel"/>
    <w:tmpl w:val="15E68CB6"/>
    <w:lvl w:ilvl="0" w:tplc="D19602A0">
      <w:start w:val="2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0ED4F7F"/>
    <w:multiLevelType w:val="hybridMultilevel"/>
    <w:tmpl w:val="DC8C6D4C"/>
    <w:lvl w:ilvl="0" w:tplc="1F241974">
      <w:numFmt w:val="bullet"/>
      <w:lvlText w:val=""/>
      <w:lvlJc w:val="left"/>
      <w:pPr>
        <w:ind w:left="36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32E53925"/>
    <w:multiLevelType w:val="hybridMultilevel"/>
    <w:tmpl w:val="BF20D3D2"/>
    <w:lvl w:ilvl="0" w:tplc="597EAE72">
      <w:start w:val="1"/>
      <w:numFmt w:val="lowerLetter"/>
      <w:lvlText w:val="%1)"/>
      <w:lvlJc w:val="left"/>
      <w:pPr>
        <w:ind w:left="1120" w:hanging="5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5DF37B92"/>
    <w:multiLevelType w:val="hybridMultilevel"/>
    <w:tmpl w:val="A4226056"/>
    <w:lvl w:ilvl="0" w:tplc="BB8EF19C">
      <w:start w:val="1"/>
      <w:numFmt w:val="lowerLetter"/>
      <w:lvlText w:val="(%1)"/>
      <w:lvlJc w:val="left"/>
      <w:pPr>
        <w:ind w:left="19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 w15:restartNumberingAfterBreak="0">
    <w:nsid w:val="617C2EA2"/>
    <w:multiLevelType w:val="hybridMultilevel"/>
    <w:tmpl w:val="62AA8DFE"/>
    <w:lvl w:ilvl="0" w:tplc="1BC4B694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D3AE387A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2C12349C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8C342E22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1EB0B286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7767B72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20D631A2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6C28B8F2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91947066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8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19" w15:restartNumberingAfterBreak="0">
    <w:nsid w:val="71DF55D1"/>
    <w:multiLevelType w:val="multilevel"/>
    <w:tmpl w:val="9FE6A5E6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/>
        <w:bCs w:val="0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51154F3"/>
    <w:multiLevelType w:val="hybridMultilevel"/>
    <w:tmpl w:val="3FB467FE"/>
    <w:lvl w:ilvl="0" w:tplc="759EC3A6">
      <w:start w:val="2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76C65C30"/>
    <w:multiLevelType w:val="hybridMultilevel"/>
    <w:tmpl w:val="20304DDE"/>
    <w:lvl w:ilvl="0" w:tplc="3B4C1CB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45094F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DA095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DDA91A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F064E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98A13A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17C155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8FC69E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607CCE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8F63AA0"/>
    <w:multiLevelType w:val="hybridMultilevel"/>
    <w:tmpl w:val="5A5614A4"/>
    <w:lvl w:ilvl="0" w:tplc="7B42F35A">
      <w:start w:val="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2"/>
  </w:num>
  <w:num w:numId="5">
    <w:abstractNumId w:val="11"/>
  </w:num>
  <w:num w:numId="6">
    <w:abstractNumId w:val="8"/>
  </w:num>
  <w:num w:numId="7">
    <w:abstractNumId w:val="18"/>
  </w:num>
  <w:num w:numId="8">
    <w:abstractNumId w:val="15"/>
  </w:num>
  <w:num w:numId="9">
    <w:abstractNumId w:val="14"/>
  </w:num>
  <w:num w:numId="10">
    <w:abstractNumId w:val="20"/>
  </w:num>
  <w:num w:numId="11">
    <w:abstractNumId w:val="7"/>
  </w:num>
  <w:num w:numId="12">
    <w:abstractNumId w:val="17"/>
  </w:num>
  <w:num w:numId="13">
    <w:abstractNumId w:val="22"/>
  </w:num>
  <w:num w:numId="14">
    <w:abstractNumId w:val="4"/>
  </w:num>
  <w:num w:numId="15">
    <w:abstractNumId w:val="19"/>
  </w:num>
  <w:num w:numId="16">
    <w:abstractNumId w:val="13"/>
  </w:num>
  <w:num w:numId="17">
    <w:abstractNumId w:val="19"/>
  </w:num>
  <w:num w:numId="18">
    <w:abstractNumId w:val="16"/>
  </w:num>
  <w:num w:numId="19">
    <w:abstractNumId w:val="19"/>
    <w:lvlOverride w:ilvl="0">
      <w:startOverride w:val="7"/>
    </w:lvlOverride>
  </w:num>
  <w:num w:numId="20">
    <w:abstractNumId w:val="6"/>
  </w:num>
  <w:num w:numId="21">
    <w:abstractNumId w:val="23"/>
  </w:num>
  <w:num w:numId="22">
    <w:abstractNumId w:val="2"/>
  </w:num>
  <w:num w:numId="23">
    <w:abstractNumId w:val="9"/>
  </w:num>
  <w:num w:numId="24">
    <w:abstractNumId w:val="19"/>
  </w:num>
  <w:num w:numId="25">
    <w:abstractNumId w:val="19"/>
    <w:lvlOverride w:ilvl="0">
      <w:startOverride w:val="6"/>
    </w:lvlOverride>
  </w:num>
  <w:num w:numId="26">
    <w:abstractNumId w:val="19"/>
  </w:num>
  <w:num w:numId="27">
    <w:abstractNumId w:val="5"/>
  </w:num>
  <w:num w:numId="28">
    <w:abstractNumId w:val="3"/>
  </w:num>
  <w:num w:numId="29">
    <w:abstractNumId w:val="21"/>
  </w:num>
  <w:num w:numId="30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05A"/>
    <w:rsid w:val="00000075"/>
    <w:rsid w:val="000005F4"/>
    <w:rsid w:val="00000AD7"/>
    <w:rsid w:val="00001DDA"/>
    <w:rsid w:val="00001ED9"/>
    <w:rsid w:val="0000281E"/>
    <w:rsid w:val="00002DA3"/>
    <w:rsid w:val="00003678"/>
    <w:rsid w:val="0000434A"/>
    <w:rsid w:val="000048E5"/>
    <w:rsid w:val="0000576A"/>
    <w:rsid w:val="00005E66"/>
    <w:rsid w:val="00006383"/>
    <w:rsid w:val="00006A91"/>
    <w:rsid w:val="00007525"/>
    <w:rsid w:val="00010958"/>
    <w:rsid w:val="000111D8"/>
    <w:rsid w:val="000112A8"/>
    <w:rsid w:val="00011FE2"/>
    <w:rsid w:val="00012AA4"/>
    <w:rsid w:val="00013607"/>
    <w:rsid w:val="000137C4"/>
    <w:rsid w:val="00013D15"/>
    <w:rsid w:val="000141A2"/>
    <w:rsid w:val="000142AC"/>
    <w:rsid w:val="00014A7E"/>
    <w:rsid w:val="00015C6B"/>
    <w:rsid w:val="000161E9"/>
    <w:rsid w:val="00016A42"/>
    <w:rsid w:val="00021211"/>
    <w:rsid w:val="00021A66"/>
    <w:rsid w:val="000226C8"/>
    <w:rsid w:val="00022916"/>
    <w:rsid w:val="00022BE0"/>
    <w:rsid w:val="00023088"/>
    <w:rsid w:val="00023C4A"/>
    <w:rsid w:val="00024012"/>
    <w:rsid w:val="000246DF"/>
    <w:rsid w:val="00024718"/>
    <w:rsid w:val="00024BFB"/>
    <w:rsid w:val="00025854"/>
    <w:rsid w:val="00025996"/>
    <w:rsid w:val="00026C1D"/>
    <w:rsid w:val="00026D9C"/>
    <w:rsid w:val="0002761D"/>
    <w:rsid w:val="00027ABE"/>
    <w:rsid w:val="00027CB9"/>
    <w:rsid w:val="000305D7"/>
    <w:rsid w:val="00031356"/>
    <w:rsid w:val="000325E6"/>
    <w:rsid w:val="00033869"/>
    <w:rsid w:val="0003429E"/>
    <w:rsid w:val="0003469A"/>
    <w:rsid w:val="00035599"/>
    <w:rsid w:val="000361C2"/>
    <w:rsid w:val="00036685"/>
    <w:rsid w:val="00036FA7"/>
    <w:rsid w:val="00037701"/>
    <w:rsid w:val="000400A0"/>
    <w:rsid w:val="000409EE"/>
    <w:rsid w:val="000418B0"/>
    <w:rsid w:val="000418F9"/>
    <w:rsid w:val="000420B8"/>
    <w:rsid w:val="00043B8B"/>
    <w:rsid w:val="000441CB"/>
    <w:rsid w:val="00044A7D"/>
    <w:rsid w:val="00044FE2"/>
    <w:rsid w:val="00045017"/>
    <w:rsid w:val="00046845"/>
    <w:rsid w:val="000471AE"/>
    <w:rsid w:val="00047C99"/>
    <w:rsid w:val="00051586"/>
    <w:rsid w:val="00051D6C"/>
    <w:rsid w:val="00052793"/>
    <w:rsid w:val="00053698"/>
    <w:rsid w:val="0005371B"/>
    <w:rsid w:val="000539EB"/>
    <w:rsid w:val="00055407"/>
    <w:rsid w:val="00055DCA"/>
    <w:rsid w:val="00056C34"/>
    <w:rsid w:val="00057197"/>
    <w:rsid w:val="00057308"/>
    <w:rsid w:val="000601A3"/>
    <w:rsid w:val="0006089D"/>
    <w:rsid w:val="00060B97"/>
    <w:rsid w:val="00061313"/>
    <w:rsid w:val="0006236C"/>
    <w:rsid w:val="00062C71"/>
    <w:rsid w:val="00062C75"/>
    <w:rsid w:val="00062FAE"/>
    <w:rsid w:val="0006363B"/>
    <w:rsid w:val="000649E0"/>
    <w:rsid w:val="00064AFC"/>
    <w:rsid w:val="00064FD7"/>
    <w:rsid w:val="00066FAD"/>
    <w:rsid w:val="00067519"/>
    <w:rsid w:val="00067CE2"/>
    <w:rsid w:val="00070152"/>
    <w:rsid w:val="00070812"/>
    <w:rsid w:val="000725A6"/>
    <w:rsid w:val="00073190"/>
    <w:rsid w:val="000739D9"/>
    <w:rsid w:val="00073B41"/>
    <w:rsid w:val="00073C35"/>
    <w:rsid w:val="000744EB"/>
    <w:rsid w:val="00075471"/>
    <w:rsid w:val="000764E8"/>
    <w:rsid w:val="00076C10"/>
    <w:rsid w:val="00080212"/>
    <w:rsid w:val="00081414"/>
    <w:rsid w:val="00081946"/>
    <w:rsid w:val="00081D67"/>
    <w:rsid w:val="00082CE7"/>
    <w:rsid w:val="0008350B"/>
    <w:rsid w:val="00084C70"/>
    <w:rsid w:val="00086AB5"/>
    <w:rsid w:val="00086E94"/>
    <w:rsid w:val="00090D83"/>
    <w:rsid w:val="00090DA3"/>
    <w:rsid w:val="00091839"/>
    <w:rsid w:val="00091D93"/>
    <w:rsid w:val="000921F4"/>
    <w:rsid w:val="000925EF"/>
    <w:rsid w:val="0009280D"/>
    <w:rsid w:val="00093F2C"/>
    <w:rsid w:val="000945F7"/>
    <w:rsid w:val="0009472D"/>
    <w:rsid w:val="00094B46"/>
    <w:rsid w:val="000967C5"/>
    <w:rsid w:val="00096D3C"/>
    <w:rsid w:val="000A038E"/>
    <w:rsid w:val="000A05B0"/>
    <w:rsid w:val="000A089A"/>
    <w:rsid w:val="000A0A55"/>
    <w:rsid w:val="000A0AE1"/>
    <w:rsid w:val="000A0BDB"/>
    <w:rsid w:val="000A1608"/>
    <w:rsid w:val="000A1D64"/>
    <w:rsid w:val="000A2580"/>
    <w:rsid w:val="000A2733"/>
    <w:rsid w:val="000A2DE0"/>
    <w:rsid w:val="000A2E8F"/>
    <w:rsid w:val="000A31E3"/>
    <w:rsid w:val="000A356C"/>
    <w:rsid w:val="000A37B3"/>
    <w:rsid w:val="000A3F78"/>
    <w:rsid w:val="000A4792"/>
    <w:rsid w:val="000A5565"/>
    <w:rsid w:val="000A5585"/>
    <w:rsid w:val="000A5D93"/>
    <w:rsid w:val="000A70A6"/>
    <w:rsid w:val="000A7AAC"/>
    <w:rsid w:val="000B1CB2"/>
    <w:rsid w:val="000B2E6D"/>
    <w:rsid w:val="000B33D7"/>
    <w:rsid w:val="000B36E9"/>
    <w:rsid w:val="000B6BBF"/>
    <w:rsid w:val="000B6D26"/>
    <w:rsid w:val="000C01C4"/>
    <w:rsid w:val="000C0271"/>
    <w:rsid w:val="000C0832"/>
    <w:rsid w:val="000C0ADF"/>
    <w:rsid w:val="000C2CDB"/>
    <w:rsid w:val="000C40E5"/>
    <w:rsid w:val="000C4600"/>
    <w:rsid w:val="000C49B4"/>
    <w:rsid w:val="000C63E4"/>
    <w:rsid w:val="000C7280"/>
    <w:rsid w:val="000C753C"/>
    <w:rsid w:val="000C7D95"/>
    <w:rsid w:val="000D015C"/>
    <w:rsid w:val="000D15E2"/>
    <w:rsid w:val="000D19D1"/>
    <w:rsid w:val="000D29AE"/>
    <w:rsid w:val="000D318B"/>
    <w:rsid w:val="000D32E8"/>
    <w:rsid w:val="000D39BB"/>
    <w:rsid w:val="000D3EA3"/>
    <w:rsid w:val="000D43E9"/>
    <w:rsid w:val="000D48ED"/>
    <w:rsid w:val="000D48F6"/>
    <w:rsid w:val="000D5616"/>
    <w:rsid w:val="000D670C"/>
    <w:rsid w:val="000D67AD"/>
    <w:rsid w:val="000D7699"/>
    <w:rsid w:val="000E0090"/>
    <w:rsid w:val="000E034D"/>
    <w:rsid w:val="000E1F8B"/>
    <w:rsid w:val="000E3983"/>
    <w:rsid w:val="000E42B2"/>
    <w:rsid w:val="000E4C4F"/>
    <w:rsid w:val="000E4D49"/>
    <w:rsid w:val="000E61E0"/>
    <w:rsid w:val="000E71AE"/>
    <w:rsid w:val="000E7289"/>
    <w:rsid w:val="000F05FE"/>
    <w:rsid w:val="000F0BDB"/>
    <w:rsid w:val="000F1419"/>
    <w:rsid w:val="000F27A1"/>
    <w:rsid w:val="000F2C97"/>
    <w:rsid w:val="000F4212"/>
    <w:rsid w:val="000F466B"/>
    <w:rsid w:val="000F4D31"/>
    <w:rsid w:val="000F5488"/>
    <w:rsid w:val="000F5F5B"/>
    <w:rsid w:val="000F61D3"/>
    <w:rsid w:val="000F7335"/>
    <w:rsid w:val="000F7E24"/>
    <w:rsid w:val="000F7E94"/>
    <w:rsid w:val="00101126"/>
    <w:rsid w:val="001011CF"/>
    <w:rsid w:val="00101393"/>
    <w:rsid w:val="00101707"/>
    <w:rsid w:val="00101D08"/>
    <w:rsid w:val="00102B64"/>
    <w:rsid w:val="0010317A"/>
    <w:rsid w:val="00103276"/>
    <w:rsid w:val="00103803"/>
    <w:rsid w:val="00103908"/>
    <w:rsid w:val="0010396E"/>
    <w:rsid w:val="001050CC"/>
    <w:rsid w:val="001060FB"/>
    <w:rsid w:val="00106316"/>
    <w:rsid w:val="001072BC"/>
    <w:rsid w:val="00107940"/>
    <w:rsid w:val="00107CBD"/>
    <w:rsid w:val="00107D7F"/>
    <w:rsid w:val="001101DC"/>
    <w:rsid w:val="001109D7"/>
    <w:rsid w:val="001114AC"/>
    <w:rsid w:val="00111772"/>
    <w:rsid w:val="00112D1A"/>
    <w:rsid w:val="00113D36"/>
    <w:rsid w:val="0011478F"/>
    <w:rsid w:val="00115039"/>
    <w:rsid w:val="00115C86"/>
    <w:rsid w:val="001165BD"/>
    <w:rsid w:val="001179CA"/>
    <w:rsid w:val="0012010C"/>
    <w:rsid w:val="0012054C"/>
    <w:rsid w:val="00120796"/>
    <w:rsid w:val="00121466"/>
    <w:rsid w:val="00121CFD"/>
    <w:rsid w:val="0012385E"/>
    <w:rsid w:val="00124033"/>
    <w:rsid w:val="00124718"/>
    <w:rsid w:val="001247E4"/>
    <w:rsid w:val="00124A29"/>
    <w:rsid w:val="00125938"/>
    <w:rsid w:val="00125D8F"/>
    <w:rsid w:val="00125FF1"/>
    <w:rsid w:val="00126487"/>
    <w:rsid w:val="00126D2C"/>
    <w:rsid w:val="0013010F"/>
    <w:rsid w:val="001305D2"/>
    <w:rsid w:val="00130EB5"/>
    <w:rsid w:val="00131064"/>
    <w:rsid w:val="001329E6"/>
    <w:rsid w:val="00132C79"/>
    <w:rsid w:val="00132DDC"/>
    <w:rsid w:val="00133BEE"/>
    <w:rsid w:val="001346D8"/>
    <w:rsid w:val="0013520B"/>
    <w:rsid w:val="001352AC"/>
    <w:rsid w:val="0014000F"/>
    <w:rsid w:val="001401E5"/>
    <w:rsid w:val="00140FBE"/>
    <w:rsid w:val="0014357D"/>
    <w:rsid w:val="00143DBC"/>
    <w:rsid w:val="00143F7E"/>
    <w:rsid w:val="00143F8D"/>
    <w:rsid w:val="0014456F"/>
    <w:rsid w:val="001445BB"/>
    <w:rsid w:val="00144C81"/>
    <w:rsid w:val="001451A0"/>
    <w:rsid w:val="0014537D"/>
    <w:rsid w:val="001462A5"/>
    <w:rsid w:val="001462CE"/>
    <w:rsid w:val="00147379"/>
    <w:rsid w:val="001500C7"/>
    <w:rsid w:val="00151064"/>
    <w:rsid w:val="00151254"/>
    <w:rsid w:val="001513EA"/>
    <w:rsid w:val="0015185E"/>
    <w:rsid w:val="001519A5"/>
    <w:rsid w:val="00151ADB"/>
    <w:rsid w:val="00152CAE"/>
    <w:rsid w:val="00152D72"/>
    <w:rsid w:val="001540B3"/>
    <w:rsid w:val="00154524"/>
    <w:rsid w:val="00155C08"/>
    <w:rsid w:val="001568A5"/>
    <w:rsid w:val="0016012F"/>
    <w:rsid w:val="001611AE"/>
    <w:rsid w:val="0016185A"/>
    <w:rsid w:val="00162D64"/>
    <w:rsid w:val="0016307D"/>
    <w:rsid w:val="00163782"/>
    <w:rsid w:val="00163D9D"/>
    <w:rsid w:val="0016415C"/>
    <w:rsid w:val="001650C1"/>
    <w:rsid w:val="00165601"/>
    <w:rsid w:val="001666DB"/>
    <w:rsid w:val="00166781"/>
    <w:rsid w:val="001675E1"/>
    <w:rsid w:val="001700F8"/>
    <w:rsid w:val="00170660"/>
    <w:rsid w:val="00170E95"/>
    <w:rsid w:val="00170F9C"/>
    <w:rsid w:val="00171224"/>
    <w:rsid w:val="00171361"/>
    <w:rsid w:val="001718EA"/>
    <w:rsid w:val="0017252E"/>
    <w:rsid w:val="00172E0B"/>
    <w:rsid w:val="00172EE8"/>
    <w:rsid w:val="0017354F"/>
    <w:rsid w:val="00173A96"/>
    <w:rsid w:val="00173EEF"/>
    <w:rsid w:val="00175E43"/>
    <w:rsid w:val="00175F09"/>
    <w:rsid w:val="00176F59"/>
    <w:rsid w:val="00180983"/>
    <w:rsid w:val="00180A79"/>
    <w:rsid w:val="0018196F"/>
    <w:rsid w:val="001829A5"/>
    <w:rsid w:val="001829C7"/>
    <w:rsid w:val="00182B4D"/>
    <w:rsid w:val="0018324E"/>
    <w:rsid w:val="00183607"/>
    <w:rsid w:val="001838E9"/>
    <w:rsid w:val="00183D1A"/>
    <w:rsid w:val="00183F8B"/>
    <w:rsid w:val="001842AC"/>
    <w:rsid w:val="001855B4"/>
    <w:rsid w:val="0018634C"/>
    <w:rsid w:val="001868E1"/>
    <w:rsid w:val="0018709E"/>
    <w:rsid w:val="001870E5"/>
    <w:rsid w:val="001870F1"/>
    <w:rsid w:val="001876B5"/>
    <w:rsid w:val="00187E85"/>
    <w:rsid w:val="0019048E"/>
    <w:rsid w:val="00191EC9"/>
    <w:rsid w:val="00192938"/>
    <w:rsid w:val="00193543"/>
    <w:rsid w:val="00194B40"/>
    <w:rsid w:val="00195036"/>
    <w:rsid w:val="0019516B"/>
    <w:rsid w:val="00195418"/>
    <w:rsid w:val="0019628E"/>
    <w:rsid w:val="00196C3F"/>
    <w:rsid w:val="00196D22"/>
    <w:rsid w:val="001979AA"/>
    <w:rsid w:val="001A008A"/>
    <w:rsid w:val="001A0DD2"/>
    <w:rsid w:val="001A0FC6"/>
    <w:rsid w:val="001A1107"/>
    <w:rsid w:val="001A1BF8"/>
    <w:rsid w:val="001A4836"/>
    <w:rsid w:val="001A530D"/>
    <w:rsid w:val="001A6068"/>
    <w:rsid w:val="001A6558"/>
    <w:rsid w:val="001B0308"/>
    <w:rsid w:val="001B1F85"/>
    <w:rsid w:val="001B21C6"/>
    <w:rsid w:val="001B3A5D"/>
    <w:rsid w:val="001B3CD4"/>
    <w:rsid w:val="001B43EF"/>
    <w:rsid w:val="001B56D2"/>
    <w:rsid w:val="001B58EE"/>
    <w:rsid w:val="001B5A78"/>
    <w:rsid w:val="001B5C64"/>
    <w:rsid w:val="001B7C5F"/>
    <w:rsid w:val="001C0076"/>
    <w:rsid w:val="001C053F"/>
    <w:rsid w:val="001C0A78"/>
    <w:rsid w:val="001C108C"/>
    <w:rsid w:val="001C234D"/>
    <w:rsid w:val="001C24BE"/>
    <w:rsid w:val="001C2735"/>
    <w:rsid w:val="001C2858"/>
    <w:rsid w:val="001C298A"/>
    <w:rsid w:val="001C376A"/>
    <w:rsid w:val="001C3C64"/>
    <w:rsid w:val="001C401A"/>
    <w:rsid w:val="001C4238"/>
    <w:rsid w:val="001C4AFF"/>
    <w:rsid w:val="001C52FD"/>
    <w:rsid w:val="001C5F4F"/>
    <w:rsid w:val="001C71AC"/>
    <w:rsid w:val="001D0249"/>
    <w:rsid w:val="001D0861"/>
    <w:rsid w:val="001D10BB"/>
    <w:rsid w:val="001D140F"/>
    <w:rsid w:val="001D16B7"/>
    <w:rsid w:val="001D1702"/>
    <w:rsid w:val="001D1A0A"/>
    <w:rsid w:val="001D2668"/>
    <w:rsid w:val="001D2A16"/>
    <w:rsid w:val="001D3EC2"/>
    <w:rsid w:val="001D51E7"/>
    <w:rsid w:val="001D54C3"/>
    <w:rsid w:val="001D55DE"/>
    <w:rsid w:val="001D60BD"/>
    <w:rsid w:val="001D7EEF"/>
    <w:rsid w:val="001E0644"/>
    <w:rsid w:val="001E1829"/>
    <w:rsid w:val="001E362C"/>
    <w:rsid w:val="001E3EC1"/>
    <w:rsid w:val="001E5A10"/>
    <w:rsid w:val="001E6062"/>
    <w:rsid w:val="001E7198"/>
    <w:rsid w:val="001E76D4"/>
    <w:rsid w:val="001F0725"/>
    <w:rsid w:val="001F0BE2"/>
    <w:rsid w:val="001F1141"/>
    <w:rsid w:val="001F3664"/>
    <w:rsid w:val="001F3C16"/>
    <w:rsid w:val="001F402B"/>
    <w:rsid w:val="001F4CD0"/>
    <w:rsid w:val="001F5ACA"/>
    <w:rsid w:val="001F5B16"/>
    <w:rsid w:val="001F5D06"/>
    <w:rsid w:val="001F65AB"/>
    <w:rsid w:val="001F67DE"/>
    <w:rsid w:val="001F7AE4"/>
    <w:rsid w:val="00201694"/>
    <w:rsid w:val="002023BB"/>
    <w:rsid w:val="00202DF6"/>
    <w:rsid w:val="002031D9"/>
    <w:rsid w:val="00203B9F"/>
    <w:rsid w:val="00203E55"/>
    <w:rsid w:val="002043B3"/>
    <w:rsid w:val="002043D7"/>
    <w:rsid w:val="00205774"/>
    <w:rsid w:val="00205C62"/>
    <w:rsid w:val="00205E29"/>
    <w:rsid w:val="00205F7B"/>
    <w:rsid w:val="002060AB"/>
    <w:rsid w:val="0020673D"/>
    <w:rsid w:val="00206CDD"/>
    <w:rsid w:val="00207531"/>
    <w:rsid w:val="00207596"/>
    <w:rsid w:val="0020760E"/>
    <w:rsid w:val="00207646"/>
    <w:rsid w:val="00210C4F"/>
    <w:rsid w:val="00210D99"/>
    <w:rsid w:val="002111EC"/>
    <w:rsid w:val="00211993"/>
    <w:rsid w:val="00211EC5"/>
    <w:rsid w:val="002123BC"/>
    <w:rsid w:val="00213B25"/>
    <w:rsid w:val="00214914"/>
    <w:rsid w:val="002156B9"/>
    <w:rsid w:val="00215783"/>
    <w:rsid w:val="00215A6A"/>
    <w:rsid w:val="002165CE"/>
    <w:rsid w:val="00216859"/>
    <w:rsid w:val="00216DC7"/>
    <w:rsid w:val="00217A10"/>
    <w:rsid w:val="00220C41"/>
    <w:rsid w:val="00220CCB"/>
    <w:rsid w:val="00222077"/>
    <w:rsid w:val="00222715"/>
    <w:rsid w:val="00223E5D"/>
    <w:rsid w:val="00226D82"/>
    <w:rsid w:val="00226EEC"/>
    <w:rsid w:val="00227178"/>
    <w:rsid w:val="0022763F"/>
    <w:rsid w:val="002279C9"/>
    <w:rsid w:val="0023050A"/>
    <w:rsid w:val="00230B9A"/>
    <w:rsid w:val="00230FBB"/>
    <w:rsid w:val="002320AC"/>
    <w:rsid w:val="00232313"/>
    <w:rsid w:val="00233762"/>
    <w:rsid w:val="002338F9"/>
    <w:rsid w:val="002345C2"/>
    <w:rsid w:val="0023489E"/>
    <w:rsid w:val="00234D03"/>
    <w:rsid w:val="0023647C"/>
    <w:rsid w:val="00237211"/>
    <w:rsid w:val="00237FC7"/>
    <w:rsid w:val="002400EC"/>
    <w:rsid w:val="00240193"/>
    <w:rsid w:val="00241132"/>
    <w:rsid w:val="00241274"/>
    <w:rsid w:val="00242955"/>
    <w:rsid w:val="00242D47"/>
    <w:rsid w:val="0024323F"/>
    <w:rsid w:val="00243330"/>
    <w:rsid w:val="00243534"/>
    <w:rsid w:val="002438C0"/>
    <w:rsid w:val="00243D4A"/>
    <w:rsid w:val="00244AC4"/>
    <w:rsid w:val="00244DA9"/>
    <w:rsid w:val="00245513"/>
    <w:rsid w:val="00245CE3"/>
    <w:rsid w:val="00245CF6"/>
    <w:rsid w:val="00246DC3"/>
    <w:rsid w:val="002511A1"/>
    <w:rsid w:val="00251224"/>
    <w:rsid w:val="002513DA"/>
    <w:rsid w:val="00251760"/>
    <w:rsid w:val="002521D8"/>
    <w:rsid w:val="002529E5"/>
    <w:rsid w:val="00253DDB"/>
    <w:rsid w:val="00254A26"/>
    <w:rsid w:val="00254B1C"/>
    <w:rsid w:val="00256C06"/>
    <w:rsid w:val="00260D9A"/>
    <w:rsid w:val="002611FC"/>
    <w:rsid w:val="002617AE"/>
    <w:rsid w:val="00261B3F"/>
    <w:rsid w:val="002621C9"/>
    <w:rsid w:val="00262380"/>
    <w:rsid w:val="00262714"/>
    <w:rsid w:val="002630C5"/>
    <w:rsid w:val="002658B9"/>
    <w:rsid w:val="00265924"/>
    <w:rsid w:val="0026595E"/>
    <w:rsid w:val="00266A27"/>
    <w:rsid w:val="00266F84"/>
    <w:rsid w:val="0027056D"/>
    <w:rsid w:val="0027072F"/>
    <w:rsid w:val="00270CB3"/>
    <w:rsid w:val="00270F46"/>
    <w:rsid w:val="00271B45"/>
    <w:rsid w:val="00271D63"/>
    <w:rsid w:val="00271F4D"/>
    <w:rsid w:val="0027250A"/>
    <w:rsid w:val="00272E32"/>
    <w:rsid w:val="00273396"/>
    <w:rsid w:val="0027503F"/>
    <w:rsid w:val="002755B5"/>
    <w:rsid w:val="00275869"/>
    <w:rsid w:val="002758F0"/>
    <w:rsid w:val="00275979"/>
    <w:rsid w:val="00275DF2"/>
    <w:rsid w:val="00276256"/>
    <w:rsid w:val="00276D33"/>
    <w:rsid w:val="00276E1C"/>
    <w:rsid w:val="00277E57"/>
    <w:rsid w:val="00280954"/>
    <w:rsid w:val="0028107E"/>
    <w:rsid w:val="00281ACC"/>
    <w:rsid w:val="00282033"/>
    <w:rsid w:val="00282AB3"/>
    <w:rsid w:val="00283160"/>
    <w:rsid w:val="00283D1F"/>
    <w:rsid w:val="00285BF0"/>
    <w:rsid w:val="00285FC3"/>
    <w:rsid w:val="00287848"/>
    <w:rsid w:val="002901E6"/>
    <w:rsid w:val="00290296"/>
    <w:rsid w:val="002912D6"/>
    <w:rsid w:val="00291531"/>
    <w:rsid w:val="0029201B"/>
    <w:rsid w:val="00293511"/>
    <w:rsid w:val="0029388E"/>
    <w:rsid w:val="0029393D"/>
    <w:rsid w:val="00294936"/>
    <w:rsid w:val="00295633"/>
    <w:rsid w:val="00295DC9"/>
    <w:rsid w:val="002967B4"/>
    <w:rsid w:val="00297033"/>
    <w:rsid w:val="002973D3"/>
    <w:rsid w:val="002975CB"/>
    <w:rsid w:val="002A0486"/>
    <w:rsid w:val="002A1321"/>
    <w:rsid w:val="002A14CB"/>
    <w:rsid w:val="002A1A8E"/>
    <w:rsid w:val="002A1D1F"/>
    <w:rsid w:val="002A2855"/>
    <w:rsid w:val="002A2B84"/>
    <w:rsid w:val="002A3AA2"/>
    <w:rsid w:val="002A3B82"/>
    <w:rsid w:val="002A42FD"/>
    <w:rsid w:val="002A461C"/>
    <w:rsid w:val="002A474C"/>
    <w:rsid w:val="002A4E5C"/>
    <w:rsid w:val="002A53EE"/>
    <w:rsid w:val="002A6170"/>
    <w:rsid w:val="002A72E9"/>
    <w:rsid w:val="002A7706"/>
    <w:rsid w:val="002A78CF"/>
    <w:rsid w:val="002A7AD6"/>
    <w:rsid w:val="002B04EB"/>
    <w:rsid w:val="002B0747"/>
    <w:rsid w:val="002B080C"/>
    <w:rsid w:val="002B0FFF"/>
    <w:rsid w:val="002B1CE7"/>
    <w:rsid w:val="002B1E99"/>
    <w:rsid w:val="002B1F85"/>
    <w:rsid w:val="002B3BA4"/>
    <w:rsid w:val="002B4060"/>
    <w:rsid w:val="002B46CB"/>
    <w:rsid w:val="002B5CEC"/>
    <w:rsid w:val="002B68B3"/>
    <w:rsid w:val="002B74B4"/>
    <w:rsid w:val="002B750B"/>
    <w:rsid w:val="002B7646"/>
    <w:rsid w:val="002B7A5A"/>
    <w:rsid w:val="002B7CA3"/>
    <w:rsid w:val="002C1FF2"/>
    <w:rsid w:val="002C24CC"/>
    <w:rsid w:val="002C3423"/>
    <w:rsid w:val="002C3F27"/>
    <w:rsid w:val="002C45E0"/>
    <w:rsid w:val="002C58AF"/>
    <w:rsid w:val="002C6983"/>
    <w:rsid w:val="002C716E"/>
    <w:rsid w:val="002D0271"/>
    <w:rsid w:val="002D0FF2"/>
    <w:rsid w:val="002D1516"/>
    <w:rsid w:val="002D1685"/>
    <w:rsid w:val="002D203C"/>
    <w:rsid w:val="002D3DFB"/>
    <w:rsid w:val="002D4615"/>
    <w:rsid w:val="002D4C19"/>
    <w:rsid w:val="002D4F9C"/>
    <w:rsid w:val="002D59B9"/>
    <w:rsid w:val="002D66A1"/>
    <w:rsid w:val="002D66D6"/>
    <w:rsid w:val="002D713C"/>
    <w:rsid w:val="002E0630"/>
    <w:rsid w:val="002E089E"/>
    <w:rsid w:val="002E233C"/>
    <w:rsid w:val="002E35EF"/>
    <w:rsid w:val="002E3F73"/>
    <w:rsid w:val="002E4324"/>
    <w:rsid w:val="002E46DB"/>
    <w:rsid w:val="002E5D13"/>
    <w:rsid w:val="002E6421"/>
    <w:rsid w:val="002E6FDB"/>
    <w:rsid w:val="002E74A1"/>
    <w:rsid w:val="002E7C95"/>
    <w:rsid w:val="002F05CF"/>
    <w:rsid w:val="002F0AFE"/>
    <w:rsid w:val="002F0E98"/>
    <w:rsid w:val="002F1621"/>
    <w:rsid w:val="002F1661"/>
    <w:rsid w:val="002F2049"/>
    <w:rsid w:val="002F24CD"/>
    <w:rsid w:val="002F3B0A"/>
    <w:rsid w:val="002F47F9"/>
    <w:rsid w:val="002F4BC7"/>
    <w:rsid w:val="002F63BC"/>
    <w:rsid w:val="002F6592"/>
    <w:rsid w:val="002F7534"/>
    <w:rsid w:val="0030058B"/>
    <w:rsid w:val="0030233A"/>
    <w:rsid w:val="00302656"/>
    <w:rsid w:val="00302E38"/>
    <w:rsid w:val="00303377"/>
    <w:rsid w:val="00303651"/>
    <w:rsid w:val="00303F17"/>
    <w:rsid w:val="00304854"/>
    <w:rsid w:val="00305321"/>
    <w:rsid w:val="003053EF"/>
    <w:rsid w:val="00305482"/>
    <w:rsid w:val="003062BA"/>
    <w:rsid w:val="00307338"/>
    <w:rsid w:val="003108FC"/>
    <w:rsid w:val="00310AA6"/>
    <w:rsid w:val="0031260E"/>
    <w:rsid w:val="00312765"/>
    <w:rsid w:val="0031335A"/>
    <w:rsid w:val="0031347C"/>
    <w:rsid w:val="00313ABB"/>
    <w:rsid w:val="00313BE1"/>
    <w:rsid w:val="0031419F"/>
    <w:rsid w:val="00314BAC"/>
    <w:rsid w:val="00314CAE"/>
    <w:rsid w:val="00314EC3"/>
    <w:rsid w:val="00315AA7"/>
    <w:rsid w:val="00315C9F"/>
    <w:rsid w:val="00315D23"/>
    <w:rsid w:val="00316058"/>
    <w:rsid w:val="00316429"/>
    <w:rsid w:val="00317373"/>
    <w:rsid w:val="003202C5"/>
    <w:rsid w:val="00320CD0"/>
    <w:rsid w:val="00321006"/>
    <w:rsid w:val="0032131A"/>
    <w:rsid w:val="0032253A"/>
    <w:rsid w:val="0032258E"/>
    <w:rsid w:val="0032410F"/>
    <w:rsid w:val="0032540E"/>
    <w:rsid w:val="00325BBD"/>
    <w:rsid w:val="00325BDB"/>
    <w:rsid w:val="00326102"/>
    <w:rsid w:val="0032624B"/>
    <w:rsid w:val="0032650B"/>
    <w:rsid w:val="00326641"/>
    <w:rsid w:val="00326FDA"/>
    <w:rsid w:val="003278CC"/>
    <w:rsid w:val="00327E78"/>
    <w:rsid w:val="0033090D"/>
    <w:rsid w:val="00330B4F"/>
    <w:rsid w:val="00331040"/>
    <w:rsid w:val="00331F15"/>
    <w:rsid w:val="003338E0"/>
    <w:rsid w:val="00333CC8"/>
    <w:rsid w:val="0033434A"/>
    <w:rsid w:val="00334B3A"/>
    <w:rsid w:val="003350F4"/>
    <w:rsid w:val="0033510A"/>
    <w:rsid w:val="003352C9"/>
    <w:rsid w:val="00335EBC"/>
    <w:rsid w:val="00337AA7"/>
    <w:rsid w:val="003403F0"/>
    <w:rsid w:val="00340A79"/>
    <w:rsid w:val="00340B30"/>
    <w:rsid w:val="00340B8C"/>
    <w:rsid w:val="00341D45"/>
    <w:rsid w:val="00342F4A"/>
    <w:rsid w:val="00344884"/>
    <w:rsid w:val="00344D01"/>
    <w:rsid w:val="0034602B"/>
    <w:rsid w:val="0034695C"/>
    <w:rsid w:val="00347AA5"/>
    <w:rsid w:val="00350F17"/>
    <w:rsid w:val="003516D0"/>
    <w:rsid w:val="00351B08"/>
    <w:rsid w:val="003527A6"/>
    <w:rsid w:val="00352809"/>
    <w:rsid w:val="00352C0C"/>
    <w:rsid w:val="00352D31"/>
    <w:rsid w:val="00353349"/>
    <w:rsid w:val="0035414E"/>
    <w:rsid w:val="003542DF"/>
    <w:rsid w:val="0035462E"/>
    <w:rsid w:val="00354F14"/>
    <w:rsid w:val="0035532C"/>
    <w:rsid w:val="00355596"/>
    <w:rsid w:val="0035570A"/>
    <w:rsid w:val="00355E52"/>
    <w:rsid w:val="003564C1"/>
    <w:rsid w:val="003601DB"/>
    <w:rsid w:val="00360284"/>
    <w:rsid w:val="00360A24"/>
    <w:rsid w:val="00361C8A"/>
    <w:rsid w:val="00362DAB"/>
    <w:rsid w:val="00363071"/>
    <w:rsid w:val="00363BC9"/>
    <w:rsid w:val="003640C7"/>
    <w:rsid w:val="0036457A"/>
    <w:rsid w:val="003649FF"/>
    <w:rsid w:val="00364E2E"/>
    <w:rsid w:val="00365DAB"/>
    <w:rsid w:val="003675EB"/>
    <w:rsid w:val="0036773F"/>
    <w:rsid w:val="00370B14"/>
    <w:rsid w:val="00370B5B"/>
    <w:rsid w:val="00370C24"/>
    <w:rsid w:val="00372124"/>
    <w:rsid w:val="00372153"/>
    <w:rsid w:val="00372D6E"/>
    <w:rsid w:val="00372E3E"/>
    <w:rsid w:val="003733B7"/>
    <w:rsid w:val="00373B0C"/>
    <w:rsid w:val="00373E4C"/>
    <w:rsid w:val="00374678"/>
    <w:rsid w:val="0037488C"/>
    <w:rsid w:val="00374D42"/>
    <w:rsid w:val="003752EA"/>
    <w:rsid w:val="0037798C"/>
    <w:rsid w:val="00377EAD"/>
    <w:rsid w:val="003800D2"/>
    <w:rsid w:val="00380DFA"/>
    <w:rsid w:val="0038153E"/>
    <w:rsid w:val="0038206E"/>
    <w:rsid w:val="00382976"/>
    <w:rsid w:val="00382A3A"/>
    <w:rsid w:val="00383212"/>
    <w:rsid w:val="0038470D"/>
    <w:rsid w:val="003863F2"/>
    <w:rsid w:val="00387D21"/>
    <w:rsid w:val="0039085C"/>
    <w:rsid w:val="003912D8"/>
    <w:rsid w:val="00391A01"/>
    <w:rsid w:val="00392E29"/>
    <w:rsid w:val="00393F63"/>
    <w:rsid w:val="00395D43"/>
    <w:rsid w:val="00397CFB"/>
    <w:rsid w:val="003A0141"/>
    <w:rsid w:val="003A2253"/>
    <w:rsid w:val="003A26BA"/>
    <w:rsid w:val="003A26D5"/>
    <w:rsid w:val="003A2870"/>
    <w:rsid w:val="003A2C40"/>
    <w:rsid w:val="003A2F7C"/>
    <w:rsid w:val="003A312E"/>
    <w:rsid w:val="003A3DA5"/>
    <w:rsid w:val="003A53D5"/>
    <w:rsid w:val="003A60EA"/>
    <w:rsid w:val="003A67A8"/>
    <w:rsid w:val="003A7262"/>
    <w:rsid w:val="003A740B"/>
    <w:rsid w:val="003B068D"/>
    <w:rsid w:val="003B0A1E"/>
    <w:rsid w:val="003B0E20"/>
    <w:rsid w:val="003B0E76"/>
    <w:rsid w:val="003B17E3"/>
    <w:rsid w:val="003B1A28"/>
    <w:rsid w:val="003B297C"/>
    <w:rsid w:val="003B2F86"/>
    <w:rsid w:val="003B36AC"/>
    <w:rsid w:val="003B39EF"/>
    <w:rsid w:val="003B4C34"/>
    <w:rsid w:val="003B4F0A"/>
    <w:rsid w:val="003B53C4"/>
    <w:rsid w:val="003B5CE6"/>
    <w:rsid w:val="003B68C3"/>
    <w:rsid w:val="003B6F02"/>
    <w:rsid w:val="003B71D6"/>
    <w:rsid w:val="003B7394"/>
    <w:rsid w:val="003B7A3B"/>
    <w:rsid w:val="003B7CEF"/>
    <w:rsid w:val="003B7DB9"/>
    <w:rsid w:val="003B7F7C"/>
    <w:rsid w:val="003C0033"/>
    <w:rsid w:val="003C0797"/>
    <w:rsid w:val="003C142E"/>
    <w:rsid w:val="003C1807"/>
    <w:rsid w:val="003C294D"/>
    <w:rsid w:val="003C31D4"/>
    <w:rsid w:val="003C3A26"/>
    <w:rsid w:val="003C55AD"/>
    <w:rsid w:val="003C5E77"/>
    <w:rsid w:val="003C6372"/>
    <w:rsid w:val="003C7459"/>
    <w:rsid w:val="003C7E73"/>
    <w:rsid w:val="003C7F67"/>
    <w:rsid w:val="003D060B"/>
    <w:rsid w:val="003D1512"/>
    <w:rsid w:val="003D1E22"/>
    <w:rsid w:val="003D1F36"/>
    <w:rsid w:val="003D49A5"/>
    <w:rsid w:val="003D508D"/>
    <w:rsid w:val="003D533D"/>
    <w:rsid w:val="003D61AB"/>
    <w:rsid w:val="003D6852"/>
    <w:rsid w:val="003D7792"/>
    <w:rsid w:val="003D7E31"/>
    <w:rsid w:val="003E00E4"/>
    <w:rsid w:val="003E0C0B"/>
    <w:rsid w:val="003E143A"/>
    <w:rsid w:val="003E267A"/>
    <w:rsid w:val="003E283B"/>
    <w:rsid w:val="003E2924"/>
    <w:rsid w:val="003E3C70"/>
    <w:rsid w:val="003E4399"/>
    <w:rsid w:val="003E44E4"/>
    <w:rsid w:val="003E5251"/>
    <w:rsid w:val="003E52E2"/>
    <w:rsid w:val="003E56C0"/>
    <w:rsid w:val="003E6AA2"/>
    <w:rsid w:val="003E71BA"/>
    <w:rsid w:val="003E7681"/>
    <w:rsid w:val="003E7C53"/>
    <w:rsid w:val="003F006C"/>
    <w:rsid w:val="003F00F9"/>
    <w:rsid w:val="003F1229"/>
    <w:rsid w:val="003F282B"/>
    <w:rsid w:val="003F2EF0"/>
    <w:rsid w:val="003F3AEE"/>
    <w:rsid w:val="003F4450"/>
    <w:rsid w:val="003F5EEC"/>
    <w:rsid w:val="0040074A"/>
    <w:rsid w:val="00401374"/>
    <w:rsid w:val="0040291E"/>
    <w:rsid w:val="00402B7F"/>
    <w:rsid w:val="004032DA"/>
    <w:rsid w:val="004043FC"/>
    <w:rsid w:val="00404D60"/>
    <w:rsid w:val="00405143"/>
    <w:rsid w:val="0040536F"/>
    <w:rsid w:val="00405CBD"/>
    <w:rsid w:val="00406090"/>
    <w:rsid w:val="004066B0"/>
    <w:rsid w:val="004070BD"/>
    <w:rsid w:val="00407DE2"/>
    <w:rsid w:val="00410F49"/>
    <w:rsid w:val="00411454"/>
    <w:rsid w:val="0041183D"/>
    <w:rsid w:val="00411B94"/>
    <w:rsid w:val="004123FD"/>
    <w:rsid w:val="00412496"/>
    <w:rsid w:val="0041437E"/>
    <w:rsid w:val="00416C44"/>
    <w:rsid w:val="00416DB9"/>
    <w:rsid w:val="00420490"/>
    <w:rsid w:val="004205F3"/>
    <w:rsid w:val="004217F4"/>
    <w:rsid w:val="0042309B"/>
    <w:rsid w:val="0042346D"/>
    <w:rsid w:val="0042418D"/>
    <w:rsid w:val="004250D6"/>
    <w:rsid w:val="004255C1"/>
    <w:rsid w:val="00425C30"/>
    <w:rsid w:val="00425CCF"/>
    <w:rsid w:val="00425EE1"/>
    <w:rsid w:val="00426709"/>
    <w:rsid w:val="004276CE"/>
    <w:rsid w:val="004310D1"/>
    <w:rsid w:val="0043234D"/>
    <w:rsid w:val="00432442"/>
    <w:rsid w:val="004326F4"/>
    <w:rsid w:val="00433536"/>
    <w:rsid w:val="0043414D"/>
    <w:rsid w:val="00434C02"/>
    <w:rsid w:val="00436229"/>
    <w:rsid w:val="00437723"/>
    <w:rsid w:val="00440F6B"/>
    <w:rsid w:val="00441E3C"/>
    <w:rsid w:val="00441FB6"/>
    <w:rsid w:val="00442794"/>
    <w:rsid w:val="004429AB"/>
    <w:rsid w:val="00442C78"/>
    <w:rsid w:val="00442C8C"/>
    <w:rsid w:val="00443185"/>
    <w:rsid w:val="004442E0"/>
    <w:rsid w:val="00444689"/>
    <w:rsid w:val="004459AF"/>
    <w:rsid w:val="00445B18"/>
    <w:rsid w:val="0044619A"/>
    <w:rsid w:val="004501D6"/>
    <w:rsid w:val="004517EF"/>
    <w:rsid w:val="004527E3"/>
    <w:rsid w:val="004529CB"/>
    <w:rsid w:val="00453253"/>
    <w:rsid w:val="00453330"/>
    <w:rsid w:val="004546E5"/>
    <w:rsid w:val="004548FE"/>
    <w:rsid w:val="004563AA"/>
    <w:rsid w:val="00456F6C"/>
    <w:rsid w:val="00457807"/>
    <w:rsid w:val="004603E4"/>
    <w:rsid w:val="004621D3"/>
    <w:rsid w:val="00462290"/>
    <w:rsid w:val="004624F1"/>
    <w:rsid w:val="00462610"/>
    <w:rsid w:val="00462D19"/>
    <w:rsid w:val="00464037"/>
    <w:rsid w:val="00464760"/>
    <w:rsid w:val="00464A6F"/>
    <w:rsid w:val="00464CBF"/>
    <w:rsid w:val="004655CC"/>
    <w:rsid w:val="00466A08"/>
    <w:rsid w:val="00466B11"/>
    <w:rsid w:val="00466B94"/>
    <w:rsid w:val="00470281"/>
    <w:rsid w:val="00470282"/>
    <w:rsid w:val="00470E49"/>
    <w:rsid w:val="00471C67"/>
    <w:rsid w:val="00472738"/>
    <w:rsid w:val="00472BEE"/>
    <w:rsid w:val="004737F2"/>
    <w:rsid w:val="00476104"/>
    <w:rsid w:val="004762FC"/>
    <w:rsid w:val="004769E3"/>
    <w:rsid w:val="0048102B"/>
    <w:rsid w:val="00482B5B"/>
    <w:rsid w:val="00482FD3"/>
    <w:rsid w:val="0048377A"/>
    <w:rsid w:val="00483965"/>
    <w:rsid w:val="004843CB"/>
    <w:rsid w:val="004859C7"/>
    <w:rsid w:val="00486340"/>
    <w:rsid w:val="004867AB"/>
    <w:rsid w:val="00486C9E"/>
    <w:rsid w:val="004879A4"/>
    <w:rsid w:val="0049155D"/>
    <w:rsid w:val="00491B19"/>
    <w:rsid w:val="00495B26"/>
    <w:rsid w:val="00496925"/>
    <w:rsid w:val="00497506"/>
    <w:rsid w:val="00497605"/>
    <w:rsid w:val="00497B7D"/>
    <w:rsid w:val="004A02AF"/>
    <w:rsid w:val="004A0F8C"/>
    <w:rsid w:val="004A118E"/>
    <w:rsid w:val="004A163D"/>
    <w:rsid w:val="004A1964"/>
    <w:rsid w:val="004A1D55"/>
    <w:rsid w:val="004A203A"/>
    <w:rsid w:val="004A2119"/>
    <w:rsid w:val="004A2376"/>
    <w:rsid w:val="004A2829"/>
    <w:rsid w:val="004A2C85"/>
    <w:rsid w:val="004A3A62"/>
    <w:rsid w:val="004A444C"/>
    <w:rsid w:val="004A465A"/>
    <w:rsid w:val="004A4E68"/>
    <w:rsid w:val="004A6F03"/>
    <w:rsid w:val="004A7C1F"/>
    <w:rsid w:val="004A7CF2"/>
    <w:rsid w:val="004B0D57"/>
    <w:rsid w:val="004B159C"/>
    <w:rsid w:val="004B1E78"/>
    <w:rsid w:val="004B2A6F"/>
    <w:rsid w:val="004B3916"/>
    <w:rsid w:val="004B3A31"/>
    <w:rsid w:val="004B400E"/>
    <w:rsid w:val="004B42E0"/>
    <w:rsid w:val="004B625A"/>
    <w:rsid w:val="004B65D0"/>
    <w:rsid w:val="004B7AC9"/>
    <w:rsid w:val="004C0204"/>
    <w:rsid w:val="004C05AF"/>
    <w:rsid w:val="004C1487"/>
    <w:rsid w:val="004C33A5"/>
    <w:rsid w:val="004C34C5"/>
    <w:rsid w:val="004C3554"/>
    <w:rsid w:val="004C3841"/>
    <w:rsid w:val="004C3DDE"/>
    <w:rsid w:val="004C4FBB"/>
    <w:rsid w:val="004C5516"/>
    <w:rsid w:val="004C5736"/>
    <w:rsid w:val="004C5EC5"/>
    <w:rsid w:val="004C6239"/>
    <w:rsid w:val="004C6631"/>
    <w:rsid w:val="004C68A3"/>
    <w:rsid w:val="004C6B41"/>
    <w:rsid w:val="004C6BEA"/>
    <w:rsid w:val="004C711B"/>
    <w:rsid w:val="004D07BF"/>
    <w:rsid w:val="004D0AF9"/>
    <w:rsid w:val="004D2847"/>
    <w:rsid w:val="004D2E83"/>
    <w:rsid w:val="004D37BE"/>
    <w:rsid w:val="004D4443"/>
    <w:rsid w:val="004D4769"/>
    <w:rsid w:val="004D479A"/>
    <w:rsid w:val="004D4AC7"/>
    <w:rsid w:val="004D55B1"/>
    <w:rsid w:val="004D78F4"/>
    <w:rsid w:val="004D7F06"/>
    <w:rsid w:val="004E057B"/>
    <w:rsid w:val="004E086D"/>
    <w:rsid w:val="004E0931"/>
    <w:rsid w:val="004E2D11"/>
    <w:rsid w:val="004E3822"/>
    <w:rsid w:val="004E4BD5"/>
    <w:rsid w:val="004E5841"/>
    <w:rsid w:val="004E5961"/>
    <w:rsid w:val="004E72E2"/>
    <w:rsid w:val="004F07DE"/>
    <w:rsid w:val="004F0B1A"/>
    <w:rsid w:val="004F1161"/>
    <w:rsid w:val="004F1C5E"/>
    <w:rsid w:val="004F1FAA"/>
    <w:rsid w:val="004F1FBF"/>
    <w:rsid w:val="004F2BDD"/>
    <w:rsid w:val="004F349B"/>
    <w:rsid w:val="004F34FB"/>
    <w:rsid w:val="004F3646"/>
    <w:rsid w:val="004F3881"/>
    <w:rsid w:val="004F39FB"/>
    <w:rsid w:val="004F3A13"/>
    <w:rsid w:val="004F510A"/>
    <w:rsid w:val="004F5509"/>
    <w:rsid w:val="004F5E44"/>
    <w:rsid w:val="004F68FD"/>
    <w:rsid w:val="004F709A"/>
    <w:rsid w:val="005007C1"/>
    <w:rsid w:val="00500C5E"/>
    <w:rsid w:val="00502B66"/>
    <w:rsid w:val="005034E4"/>
    <w:rsid w:val="00503DB0"/>
    <w:rsid w:val="005048BF"/>
    <w:rsid w:val="005068AA"/>
    <w:rsid w:val="00506A61"/>
    <w:rsid w:val="00506F8F"/>
    <w:rsid w:val="00507527"/>
    <w:rsid w:val="0050779D"/>
    <w:rsid w:val="00511398"/>
    <w:rsid w:val="00511F2A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E2"/>
    <w:rsid w:val="00517568"/>
    <w:rsid w:val="00517DD4"/>
    <w:rsid w:val="0052063D"/>
    <w:rsid w:val="00521A33"/>
    <w:rsid w:val="005223EB"/>
    <w:rsid w:val="00522DC4"/>
    <w:rsid w:val="00523BBD"/>
    <w:rsid w:val="00524FD4"/>
    <w:rsid w:val="0052546E"/>
    <w:rsid w:val="00525891"/>
    <w:rsid w:val="00527956"/>
    <w:rsid w:val="00530959"/>
    <w:rsid w:val="00532504"/>
    <w:rsid w:val="00532849"/>
    <w:rsid w:val="00533466"/>
    <w:rsid w:val="0053361A"/>
    <w:rsid w:val="00534429"/>
    <w:rsid w:val="00534573"/>
    <w:rsid w:val="005345C9"/>
    <w:rsid w:val="00536108"/>
    <w:rsid w:val="005365FA"/>
    <w:rsid w:val="00536716"/>
    <w:rsid w:val="00536B0D"/>
    <w:rsid w:val="00541930"/>
    <w:rsid w:val="005424F5"/>
    <w:rsid w:val="0054315D"/>
    <w:rsid w:val="00543E2C"/>
    <w:rsid w:val="005444A8"/>
    <w:rsid w:val="00545090"/>
    <w:rsid w:val="00546560"/>
    <w:rsid w:val="005468D4"/>
    <w:rsid w:val="00546BF0"/>
    <w:rsid w:val="00547E15"/>
    <w:rsid w:val="00550A24"/>
    <w:rsid w:val="005523A2"/>
    <w:rsid w:val="005531E6"/>
    <w:rsid w:val="005550E5"/>
    <w:rsid w:val="0055549D"/>
    <w:rsid w:val="00555E89"/>
    <w:rsid w:val="005561C0"/>
    <w:rsid w:val="00560D8F"/>
    <w:rsid w:val="00561786"/>
    <w:rsid w:val="0056260E"/>
    <w:rsid w:val="00562768"/>
    <w:rsid w:val="005633D5"/>
    <w:rsid w:val="0056348A"/>
    <w:rsid w:val="00564338"/>
    <w:rsid w:val="00564588"/>
    <w:rsid w:val="00564713"/>
    <w:rsid w:val="00564854"/>
    <w:rsid w:val="00564875"/>
    <w:rsid w:val="00567906"/>
    <w:rsid w:val="00567E20"/>
    <w:rsid w:val="00570A7A"/>
    <w:rsid w:val="00570AE4"/>
    <w:rsid w:val="005716EA"/>
    <w:rsid w:val="005724A5"/>
    <w:rsid w:val="00573032"/>
    <w:rsid w:val="0057308E"/>
    <w:rsid w:val="00573F81"/>
    <w:rsid w:val="0057402B"/>
    <w:rsid w:val="00574310"/>
    <w:rsid w:val="00574C2B"/>
    <w:rsid w:val="00574E1F"/>
    <w:rsid w:val="00575E33"/>
    <w:rsid w:val="005766D0"/>
    <w:rsid w:val="0057687A"/>
    <w:rsid w:val="00576A27"/>
    <w:rsid w:val="00577DA4"/>
    <w:rsid w:val="00580B61"/>
    <w:rsid w:val="00581EE8"/>
    <w:rsid w:val="00582B73"/>
    <w:rsid w:val="00583948"/>
    <w:rsid w:val="00584F04"/>
    <w:rsid w:val="00586226"/>
    <w:rsid w:val="0058684E"/>
    <w:rsid w:val="00586D97"/>
    <w:rsid w:val="00586DE8"/>
    <w:rsid w:val="005871ED"/>
    <w:rsid w:val="00587236"/>
    <w:rsid w:val="0058751F"/>
    <w:rsid w:val="00587ED2"/>
    <w:rsid w:val="005905DD"/>
    <w:rsid w:val="00590C4E"/>
    <w:rsid w:val="005919E9"/>
    <w:rsid w:val="0059244F"/>
    <w:rsid w:val="005929CE"/>
    <w:rsid w:val="00593650"/>
    <w:rsid w:val="005936B7"/>
    <w:rsid w:val="005939D5"/>
    <w:rsid w:val="00593D81"/>
    <w:rsid w:val="005957DB"/>
    <w:rsid w:val="005957EA"/>
    <w:rsid w:val="00595BFD"/>
    <w:rsid w:val="00595D1D"/>
    <w:rsid w:val="00596347"/>
    <w:rsid w:val="005975D2"/>
    <w:rsid w:val="0059767C"/>
    <w:rsid w:val="005978CA"/>
    <w:rsid w:val="00597AE9"/>
    <w:rsid w:val="005A0869"/>
    <w:rsid w:val="005A20BD"/>
    <w:rsid w:val="005A231D"/>
    <w:rsid w:val="005A285D"/>
    <w:rsid w:val="005A3F6A"/>
    <w:rsid w:val="005A46B1"/>
    <w:rsid w:val="005A4CDA"/>
    <w:rsid w:val="005A4F09"/>
    <w:rsid w:val="005A5EFC"/>
    <w:rsid w:val="005A60F3"/>
    <w:rsid w:val="005A6B2E"/>
    <w:rsid w:val="005B0832"/>
    <w:rsid w:val="005B0844"/>
    <w:rsid w:val="005B0A00"/>
    <w:rsid w:val="005B0B57"/>
    <w:rsid w:val="005B13A1"/>
    <w:rsid w:val="005B1B66"/>
    <w:rsid w:val="005B22BD"/>
    <w:rsid w:val="005B2436"/>
    <w:rsid w:val="005B28DE"/>
    <w:rsid w:val="005B2FF7"/>
    <w:rsid w:val="005B3C86"/>
    <w:rsid w:val="005B450E"/>
    <w:rsid w:val="005B4FC3"/>
    <w:rsid w:val="005B6103"/>
    <w:rsid w:val="005B6386"/>
    <w:rsid w:val="005B7355"/>
    <w:rsid w:val="005B74BB"/>
    <w:rsid w:val="005B77F4"/>
    <w:rsid w:val="005C081A"/>
    <w:rsid w:val="005C0A62"/>
    <w:rsid w:val="005C0C99"/>
    <w:rsid w:val="005C0F67"/>
    <w:rsid w:val="005C4BCC"/>
    <w:rsid w:val="005C539B"/>
    <w:rsid w:val="005C6ADD"/>
    <w:rsid w:val="005C79BC"/>
    <w:rsid w:val="005C7F50"/>
    <w:rsid w:val="005D0304"/>
    <w:rsid w:val="005D0374"/>
    <w:rsid w:val="005D057F"/>
    <w:rsid w:val="005D179A"/>
    <w:rsid w:val="005D36E1"/>
    <w:rsid w:val="005D3975"/>
    <w:rsid w:val="005D3DC1"/>
    <w:rsid w:val="005D3FF9"/>
    <w:rsid w:val="005D44A7"/>
    <w:rsid w:val="005D4671"/>
    <w:rsid w:val="005D63B8"/>
    <w:rsid w:val="005D6577"/>
    <w:rsid w:val="005D6852"/>
    <w:rsid w:val="005D72ED"/>
    <w:rsid w:val="005E081B"/>
    <w:rsid w:val="005E2AF8"/>
    <w:rsid w:val="005E2D04"/>
    <w:rsid w:val="005E3125"/>
    <w:rsid w:val="005E3127"/>
    <w:rsid w:val="005E4038"/>
    <w:rsid w:val="005E44DB"/>
    <w:rsid w:val="005E495A"/>
    <w:rsid w:val="005E4B70"/>
    <w:rsid w:val="005E5F20"/>
    <w:rsid w:val="005E620E"/>
    <w:rsid w:val="005E68D9"/>
    <w:rsid w:val="005E6AE4"/>
    <w:rsid w:val="005E7097"/>
    <w:rsid w:val="005E772B"/>
    <w:rsid w:val="005F1310"/>
    <w:rsid w:val="005F2276"/>
    <w:rsid w:val="005F2EB5"/>
    <w:rsid w:val="005F3283"/>
    <w:rsid w:val="005F38BE"/>
    <w:rsid w:val="005F4171"/>
    <w:rsid w:val="005F47F8"/>
    <w:rsid w:val="005F4ED6"/>
    <w:rsid w:val="005F51F3"/>
    <w:rsid w:val="005F6220"/>
    <w:rsid w:val="005F6F37"/>
    <w:rsid w:val="005F71C7"/>
    <w:rsid w:val="005F7CA0"/>
    <w:rsid w:val="005F7CAB"/>
    <w:rsid w:val="0060028A"/>
    <w:rsid w:val="00601AE7"/>
    <w:rsid w:val="006032DB"/>
    <w:rsid w:val="00603438"/>
    <w:rsid w:val="00603A01"/>
    <w:rsid w:val="00603E47"/>
    <w:rsid w:val="006041D4"/>
    <w:rsid w:val="00604476"/>
    <w:rsid w:val="00604BC8"/>
    <w:rsid w:val="00606FBC"/>
    <w:rsid w:val="00607467"/>
    <w:rsid w:val="0060793E"/>
    <w:rsid w:val="006102C6"/>
    <w:rsid w:val="00610DE4"/>
    <w:rsid w:val="00610FEF"/>
    <w:rsid w:val="0061148D"/>
    <w:rsid w:val="00611726"/>
    <w:rsid w:val="00611F7F"/>
    <w:rsid w:val="00611FCC"/>
    <w:rsid w:val="0061241D"/>
    <w:rsid w:val="0061246E"/>
    <w:rsid w:val="00612640"/>
    <w:rsid w:val="006129D4"/>
    <w:rsid w:val="006134F9"/>
    <w:rsid w:val="006136BE"/>
    <w:rsid w:val="006142D5"/>
    <w:rsid w:val="00614706"/>
    <w:rsid w:val="00614E60"/>
    <w:rsid w:val="00615683"/>
    <w:rsid w:val="00615C9A"/>
    <w:rsid w:val="0061661E"/>
    <w:rsid w:val="00616B12"/>
    <w:rsid w:val="006170DA"/>
    <w:rsid w:val="0061745E"/>
    <w:rsid w:val="00617741"/>
    <w:rsid w:val="00617BA7"/>
    <w:rsid w:val="00620200"/>
    <w:rsid w:val="00620784"/>
    <w:rsid w:val="00620BD3"/>
    <w:rsid w:val="00620DE3"/>
    <w:rsid w:val="00622DBC"/>
    <w:rsid w:val="00622ED1"/>
    <w:rsid w:val="0062314E"/>
    <w:rsid w:val="00623CCD"/>
    <w:rsid w:val="006240D9"/>
    <w:rsid w:val="006243D8"/>
    <w:rsid w:val="00624558"/>
    <w:rsid w:val="00624F31"/>
    <w:rsid w:val="006254F1"/>
    <w:rsid w:val="00626A61"/>
    <w:rsid w:val="006273E2"/>
    <w:rsid w:val="0062782A"/>
    <w:rsid w:val="0063020A"/>
    <w:rsid w:val="0063058A"/>
    <w:rsid w:val="00630D5D"/>
    <w:rsid w:val="00631EEE"/>
    <w:rsid w:val="006323F1"/>
    <w:rsid w:val="0063267F"/>
    <w:rsid w:val="00632F29"/>
    <w:rsid w:val="006338D7"/>
    <w:rsid w:val="00633D9E"/>
    <w:rsid w:val="00633FB1"/>
    <w:rsid w:val="006344DF"/>
    <w:rsid w:val="00634892"/>
    <w:rsid w:val="00635247"/>
    <w:rsid w:val="00635D1E"/>
    <w:rsid w:val="006366BA"/>
    <w:rsid w:val="00636E4A"/>
    <w:rsid w:val="00637728"/>
    <w:rsid w:val="00640906"/>
    <w:rsid w:val="00641277"/>
    <w:rsid w:val="006413E3"/>
    <w:rsid w:val="00641496"/>
    <w:rsid w:val="00641F27"/>
    <w:rsid w:val="00642417"/>
    <w:rsid w:val="00642D58"/>
    <w:rsid w:val="0064307E"/>
    <w:rsid w:val="006430F3"/>
    <w:rsid w:val="0064354B"/>
    <w:rsid w:val="00643698"/>
    <w:rsid w:val="00643EA0"/>
    <w:rsid w:val="00645715"/>
    <w:rsid w:val="00645F83"/>
    <w:rsid w:val="00646D1E"/>
    <w:rsid w:val="00650CFB"/>
    <w:rsid w:val="006511EC"/>
    <w:rsid w:val="00651565"/>
    <w:rsid w:val="006515FE"/>
    <w:rsid w:val="00651FBF"/>
    <w:rsid w:val="00652377"/>
    <w:rsid w:val="00652487"/>
    <w:rsid w:val="0065305F"/>
    <w:rsid w:val="0065318E"/>
    <w:rsid w:val="00654150"/>
    <w:rsid w:val="006544AB"/>
    <w:rsid w:val="00654FAE"/>
    <w:rsid w:val="00655768"/>
    <w:rsid w:val="00655DB2"/>
    <w:rsid w:val="00655FF3"/>
    <w:rsid w:val="006567DD"/>
    <w:rsid w:val="00656DB6"/>
    <w:rsid w:val="006627DB"/>
    <w:rsid w:val="00663299"/>
    <w:rsid w:val="006633C9"/>
    <w:rsid w:val="0066342D"/>
    <w:rsid w:val="0066343E"/>
    <w:rsid w:val="00663873"/>
    <w:rsid w:val="00663C9E"/>
    <w:rsid w:val="006650FD"/>
    <w:rsid w:val="00665280"/>
    <w:rsid w:val="0066578F"/>
    <w:rsid w:val="00665ACF"/>
    <w:rsid w:val="00665F2B"/>
    <w:rsid w:val="00666AA2"/>
    <w:rsid w:val="00667167"/>
    <w:rsid w:val="0066783A"/>
    <w:rsid w:val="00667861"/>
    <w:rsid w:val="0067015B"/>
    <w:rsid w:val="006707E7"/>
    <w:rsid w:val="00671D2D"/>
    <w:rsid w:val="00672184"/>
    <w:rsid w:val="006723AD"/>
    <w:rsid w:val="00672C8B"/>
    <w:rsid w:val="006736C2"/>
    <w:rsid w:val="0067454C"/>
    <w:rsid w:val="00674F37"/>
    <w:rsid w:val="00675636"/>
    <w:rsid w:val="0067570F"/>
    <w:rsid w:val="00676033"/>
    <w:rsid w:val="00677765"/>
    <w:rsid w:val="00677D0F"/>
    <w:rsid w:val="006807F8"/>
    <w:rsid w:val="00680966"/>
    <w:rsid w:val="00681278"/>
    <w:rsid w:val="006814EC"/>
    <w:rsid w:val="00682961"/>
    <w:rsid w:val="00682B5F"/>
    <w:rsid w:val="006833C7"/>
    <w:rsid w:val="006837C5"/>
    <w:rsid w:val="006837D2"/>
    <w:rsid w:val="00683C4B"/>
    <w:rsid w:val="00684275"/>
    <w:rsid w:val="0068558D"/>
    <w:rsid w:val="006867B7"/>
    <w:rsid w:val="006867E8"/>
    <w:rsid w:val="00690031"/>
    <w:rsid w:val="00690303"/>
    <w:rsid w:val="006904F1"/>
    <w:rsid w:val="006909B3"/>
    <w:rsid w:val="00691081"/>
    <w:rsid w:val="006915FA"/>
    <w:rsid w:val="00691B7E"/>
    <w:rsid w:val="0069338A"/>
    <w:rsid w:val="00693ABB"/>
    <w:rsid w:val="00693B0F"/>
    <w:rsid w:val="0069508C"/>
    <w:rsid w:val="00695502"/>
    <w:rsid w:val="00695544"/>
    <w:rsid w:val="00696332"/>
    <w:rsid w:val="006966B4"/>
    <w:rsid w:val="00696BB7"/>
    <w:rsid w:val="00697915"/>
    <w:rsid w:val="006A4009"/>
    <w:rsid w:val="006A441C"/>
    <w:rsid w:val="006A50CD"/>
    <w:rsid w:val="006A5E04"/>
    <w:rsid w:val="006A6ECA"/>
    <w:rsid w:val="006A7ACD"/>
    <w:rsid w:val="006B01FA"/>
    <w:rsid w:val="006B0589"/>
    <w:rsid w:val="006B089B"/>
    <w:rsid w:val="006B220C"/>
    <w:rsid w:val="006B3418"/>
    <w:rsid w:val="006B47A9"/>
    <w:rsid w:val="006B554B"/>
    <w:rsid w:val="006B6687"/>
    <w:rsid w:val="006B71F8"/>
    <w:rsid w:val="006B7396"/>
    <w:rsid w:val="006B782C"/>
    <w:rsid w:val="006B7BFD"/>
    <w:rsid w:val="006C1A70"/>
    <w:rsid w:val="006C2836"/>
    <w:rsid w:val="006C30A0"/>
    <w:rsid w:val="006C3BA5"/>
    <w:rsid w:val="006C433C"/>
    <w:rsid w:val="006C5040"/>
    <w:rsid w:val="006C50A6"/>
    <w:rsid w:val="006C51B8"/>
    <w:rsid w:val="006C66B4"/>
    <w:rsid w:val="006C69A5"/>
    <w:rsid w:val="006C7410"/>
    <w:rsid w:val="006C7544"/>
    <w:rsid w:val="006D00C8"/>
    <w:rsid w:val="006D0B4B"/>
    <w:rsid w:val="006D1B69"/>
    <w:rsid w:val="006D1D61"/>
    <w:rsid w:val="006D2504"/>
    <w:rsid w:val="006D2C44"/>
    <w:rsid w:val="006D30A6"/>
    <w:rsid w:val="006D3669"/>
    <w:rsid w:val="006D3F37"/>
    <w:rsid w:val="006D468D"/>
    <w:rsid w:val="006D4AD8"/>
    <w:rsid w:val="006D4BE8"/>
    <w:rsid w:val="006D6DE1"/>
    <w:rsid w:val="006D73E8"/>
    <w:rsid w:val="006D7AB3"/>
    <w:rsid w:val="006E0045"/>
    <w:rsid w:val="006E0620"/>
    <w:rsid w:val="006E11AB"/>
    <w:rsid w:val="006E13F7"/>
    <w:rsid w:val="006E1CA4"/>
    <w:rsid w:val="006E2B1B"/>
    <w:rsid w:val="006E5238"/>
    <w:rsid w:val="006E5935"/>
    <w:rsid w:val="006E600A"/>
    <w:rsid w:val="006F1991"/>
    <w:rsid w:val="006F1EA4"/>
    <w:rsid w:val="006F2AD8"/>
    <w:rsid w:val="006F3108"/>
    <w:rsid w:val="006F36A0"/>
    <w:rsid w:val="006F3C73"/>
    <w:rsid w:val="006F4240"/>
    <w:rsid w:val="006F5328"/>
    <w:rsid w:val="006F55EF"/>
    <w:rsid w:val="006F5E8B"/>
    <w:rsid w:val="006F5F87"/>
    <w:rsid w:val="006F6047"/>
    <w:rsid w:val="006F6194"/>
    <w:rsid w:val="006F6E69"/>
    <w:rsid w:val="00700093"/>
    <w:rsid w:val="00700419"/>
    <w:rsid w:val="00700B10"/>
    <w:rsid w:val="00700BE9"/>
    <w:rsid w:val="00700F0A"/>
    <w:rsid w:val="00701410"/>
    <w:rsid w:val="007018CD"/>
    <w:rsid w:val="00701B08"/>
    <w:rsid w:val="00702891"/>
    <w:rsid w:val="00702C2C"/>
    <w:rsid w:val="0070366D"/>
    <w:rsid w:val="00703AFA"/>
    <w:rsid w:val="00703C30"/>
    <w:rsid w:val="00703D7D"/>
    <w:rsid w:val="00703E91"/>
    <w:rsid w:val="00705CCC"/>
    <w:rsid w:val="007063EF"/>
    <w:rsid w:val="007070D7"/>
    <w:rsid w:val="0070745B"/>
    <w:rsid w:val="007128EA"/>
    <w:rsid w:val="007132F9"/>
    <w:rsid w:val="00713A50"/>
    <w:rsid w:val="00714B6E"/>
    <w:rsid w:val="00715971"/>
    <w:rsid w:val="007159D4"/>
    <w:rsid w:val="007160B2"/>
    <w:rsid w:val="00716EF3"/>
    <w:rsid w:val="00717991"/>
    <w:rsid w:val="00717C95"/>
    <w:rsid w:val="00717E91"/>
    <w:rsid w:val="00717EB7"/>
    <w:rsid w:val="0072017D"/>
    <w:rsid w:val="00721FF8"/>
    <w:rsid w:val="007230C1"/>
    <w:rsid w:val="007237DF"/>
    <w:rsid w:val="007248B4"/>
    <w:rsid w:val="00726599"/>
    <w:rsid w:val="00726C2A"/>
    <w:rsid w:val="007274A3"/>
    <w:rsid w:val="00727CAB"/>
    <w:rsid w:val="00730B48"/>
    <w:rsid w:val="00732590"/>
    <w:rsid w:val="00734280"/>
    <w:rsid w:val="00736196"/>
    <w:rsid w:val="00736AE8"/>
    <w:rsid w:val="00737710"/>
    <w:rsid w:val="007404F6"/>
    <w:rsid w:val="007411DE"/>
    <w:rsid w:val="0074227E"/>
    <w:rsid w:val="0074356B"/>
    <w:rsid w:val="00743B95"/>
    <w:rsid w:val="00743FE2"/>
    <w:rsid w:val="0074522E"/>
    <w:rsid w:val="00745AA4"/>
    <w:rsid w:val="00746888"/>
    <w:rsid w:val="00746E9B"/>
    <w:rsid w:val="00747025"/>
    <w:rsid w:val="0074775A"/>
    <w:rsid w:val="00747E58"/>
    <w:rsid w:val="00751F66"/>
    <w:rsid w:val="007522B5"/>
    <w:rsid w:val="00752899"/>
    <w:rsid w:val="00753DD6"/>
    <w:rsid w:val="007541F7"/>
    <w:rsid w:val="00755588"/>
    <w:rsid w:val="00755C21"/>
    <w:rsid w:val="00755DE6"/>
    <w:rsid w:val="00757358"/>
    <w:rsid w:val="00757944"/>
    <w:rsid w:val="007602D4"/>
    <w:rsid w:val="0076054B"/>
    <w:rsid w:val="00760B5C"/>
    <w:rsid w:val="0076175C"/>
    <w:rsid w:val="00762897"/>
    <w:rsid w:val="007637F0"/>
    <w:rsid w:val="00763945"/>
    <w:rsid w:val="00764E30"/>
    <w:rsid w:val="007663EB"/>
    <w:rsid w:val="0076664B"/>
    <w:rsid w:val="0076678B"/>
    <w:rsid w:val="00766A07"/>
    <w:rsid w:val="00766BA6"/>
    <w:rsid w:val="00767A52"/>
    <w:rsid w:val="0077142F"/>
    <w:rsid w:val="007719C3"/>
    <w:rsid w:val="00771F3A"/>
    <w:rsid w:val="00772C8A"/>
    <w:rsid w:val="00773CA0"/>
    <w:rsid w:val="00775ED6"/>
    <w:rsid w:val="00780302"/>
    <w:rsid w:val="0078074E"/>
    <w:rsid w:val="00780A03"/>
    <w:rsid w:val="00780EE9"/>
    <w:rsid w:val="00781B1C"/>
    <w:rsid w:val="0078221A"/>
    <w:rsid w:val="007849AC"/>
    <w:rsid w:val="00785489"/>
    <w:rsid w:val="00785617"/>
    <w:rsid w:val="00785630"/>
    <w:rsid w:val="00785DCA"/>
    <w:rsid w:val="00791679"/>
    <w:rsid w:val="00791FC3"/>
    <w:rsid w:val="00792107"/>
    <w:rsid w:val="0079215B"/>
    <w:rsid w:val="0079220A"/>
    <w:rsid w:val="00792943"/>
    <w:rsid w:val="00792C95"/>
    <w:rsid w:val="00793243"/>
    <w:rsid w:val="0079488B"/>
    <w:rsid w:val="0079563F"/>
    <w:rsid w:val="007A00C1"/>
    <w:rsid w:val="007A03D8"/>
    <w:rsid w:val="007A0A8B"/>
    <w:rsid w:val="007A137C"/>
    <w:rsid w:val="007A158F"/>
    <w:rsid w:val="007A1C75"/>
    <w:rsid w:val="007A1F25"/>
    <w:rsid w:val="007A21BC"/>
    <w:rsid w:val="007A2596"/>
    <w:rsid w:val="007A2FD9"/>
    <w:rsid w:val="007A355A"/>
    <w:rsid w:val="007A35C2"/>
    <w:rsid w:val="007A4F5B"/>
    <w:rsid w:val="007A54A9"/>
    <w:rsid w:val="007A5A8C"/>
    <w:rsid w:val="007A601B"/>
    <w:rsid w:val="007A67C2"/>
    <w:rsid w:val="007B0783"/>
    <w:rsid w:val="007B127F"/>
    <w:rsid w:val="007B1A70"/>
    <w:rsid w:val="007B1D3A"/>
    <w:rsid w:val="007B1DC8"/>
    <w:rsid w:val="007B1FA1"/>
    <w:rsid w:val="007B2381"/>
    <w:rsid w:val="007B24E4"/>
    <w:rsid w:val="007B38B3"/>
    <w:rsid w:val="007B3AE0"/>
    <w:rsid w:val="007B3E6C"/>
    <w:rsid w:val="007B4565"/>
    <w:rsid w:val="007B567C"/>
    <w:rsid w:val="007B64BE"/>
    <w:rsid w:val="007B7501"/>
    <w:rsid w:val="007C06C6"/>
    <w:rsid w:val="007C0C4D"/>
    <w:rsid w:val="007C151B"/>
    <w:rsid w:val="007C1C7C"/>
    <w:rsid w:val="007C232F"/>
    <w:rsid w:val="007C2A9C"/>
    <w:rsid w:val="007C2B10"/>
    <w:rsid w:val="007C3886"/>
    <w:rsid w:val="007C3A4D"/>
    <w:rsid w:val="007C5FDE"/>
    <w:rsid w:val="007C6836"/>
    <w:rsid w:val="007C7621"/>
    <w:rsid w:val="007C7F02"/>
    <w:rsid w:val="007C7F2E"/>
    <w:rsid w:val="007D0DFB"/>
    <w:rsid w:val="007D1026"/>
    <w:rsid w:val="007D1715"/>
    <w:rsid w:val="007D31BF"/>
    <w:rsid w:val="007D34B8"/>
    <w:rsid w:val="007D35BF"/>
    <w:rsid w:val="007D3ACA"/>
    <w:rsid w:val="007D517F"/>
    <w:rsid w:val="007D51D3"/>
    <w:rsid w:val="007D54AA"/>
    <w:rsid w:val="007D593F"/>
    <w:rsid w:val="007D5B62"/>
    <w:rsid w:val="007D5E6C"/>
    <w:rsid w:val="007D6E90"/>
    <w:rsid w:val="007D7954"/>
    <w:rsid w:val="007D7E1E"/>
    <w:rsid w:val="007E12FE"/>
    <w:rsid w:val="007E255D"/>
    <w:rsid w:val="007E2AA1"/>
    <w:rsid w:val="007E2B12"/>
    <w:rsid w:val="007E2CCE"/>
    <w:rsid w:val="007E30F7"/>
    <w:rsid w:val="007E4504"/>
    <w:rsid w:val="007E469C"/>
    <w:rsid w:val="007E541F"/>
    <w:rsid w:val="007E5D2B"/>
    <w:rsid w:val="007E5FD1"/>
    <w:rsid w:val="007E5FDE"/>
    <w:rsid w:val="007E6901"/>
    <w:rsid w:val="007E75D4"/>
    <w:rsid w:val="007F0720"/>
    <w:rsid w:val="007F0D12"/>
    <w:rsid w:val="007F1CC4"/>
    <w:rsid w:val="007F1E02"/>
    <w:rsid w:val="007F1F6F"/>
    <w:rsid w:val="007F24E8"/>
    <w:rsid w:val="007F593D"/>
    <w:rsid w:val="007F5E0B"/>
    <w:rsid w:val="007F62D5"/>
    <w:rsid w:val="007F6712"/>
    <w:rsid w:val="007F7C51"/>
    <w:rsid w:val="00801E91"/>
    <w:rsid w:val="00802300"/>
    <w:rsid w:val="008031D9"/>
    <w:rsid w:val="00804C6B"/>
    <w:rsid w:val="00806933"/>
    <w:rsid w:val="008076E3"/>
    <w:rsid w:val="00807C5A"/>
    <w:rsid w:val="00811068"/>
    <w:rsid w:val="0081119D"/>
    <w:rsid w:val="00811E25"/>
    <w:rsid w:val="00812695"/>
    <w:rsid w:val="00812E3F"/>
    <w:rsid w:val="00814842"/>
    <w:rsid w:val="00814ADC"/>
    <w:rsid w:val="00814CE3"/>
    <w:rsid w:val="008152C7"/>
    <w:rsid w:val="0081588A"/>
    <w:rsid w:val="008165DF"/>
    <w:rsid w:val="008167AA"/>
    <w:rsid w:val="008171E1"/>
    <w:rsid w:val="008173F2"/>
    <w:rsid w:val="00820756"/>
    <w:rsid w:val="00820FA3"/>
    <w:rsid w:val="0082182D"/>
    <w:rsid w:val="00821D1E"/>
    <w:rsid w:val="00821D39"/>
    <w:rsid w:val="00821F82"/>
    <w:rsid w:val="00822005"/>
    <w:rsid w:val="00823D1A"/>
    <w:rsid w:val="00823E60"/>
    <w:rsid w:val="008243CB"/>
    <w:rsid w:val="00824443"/>
    <w:rsid w:val="00826806"/>
    <w:rsid w:val="008308D0"/>
    <w:rsid w:val="00830C76"/>
    <w:rsid w:val="0083217F"/>
    <w:rsid w:val="0083257E"/>
    <w:rsid w:val="00832B0C"/>
    <w:rsid w:val="00832B6B"/>
    <w:rsid w:val="00832F4F"/>
    <w:rsid w:val="00833EA9"/>
    <w:rsid w:val="008341B5"/>
    <w:rsid w:val="00834856"/>
    <w:rsid w:val="00834B3B"/>
    <w:rsid w:val="00834F91"/>
    <w:rsid w:val="008353B6"/>
    <w:rsid w:val="00835697"/>
    <w:rsid w:val="00835C72"/>
    <w:rsid w:val="00835D23"/>
    <w:rsid w:val="00837FAE"/>
    <w:rsid w:val="0084108D"/>
    <w:rsid w:val="00841308"/>
    <w:rsid w:val="00841C01"/>
    <w:rsid w:val="00842652"/>
    <w:rsid w:val="00843850"/>
    <w:rsid w:val="008438C8"/>
    <w:rsid w:val="00843FBC"/>
    <w:rsid w:val="008441BA"/>
    <w:rsid w:val="0084746A"/>
    <w:rsid w:val="00847BE8"/>
    <w:rsid w:val="008500D8"/>
    <w:rsid w:val="00850A21"/>
    <w:rsid w:val="00851697"/>
    <w:rsid w:val="00851883"/>
    <w:rsid w:val="00852962"/>
    <w:rsid w:val="008531D6"/>
    <w:rsid w:val="00853310"/>
    <w:rsid w:val="00854737"/>
    <w:rsid w:val="00855D5D"/>
    <w:rsid w:val="008563C8"/>
    <w:rsid w:val="00856C50"/>
    <w:rsid w:val="00857573"/>
    <w:rsid w:val="00857582"/>
    <w:rsid w:val="00857587"/>
    <w:rsid w:val="0086013E"/>
    <w:rsid w:val="008601BF"/>
    <w:rsid w:val="00861D73"/>
    <w:rsid w:val="008626F4"/>
    <w:rsid w:val="00863238"/>
    <w:rsid w:val="00865250"/>
    <w:rsid w:val="00866445"/>
    <w:rsid w:val="00866E20"/>
    <w:rsid w:val="00867EB6"/>
    <w:rsid w:val="00870351"/>
    <w:rsid w:val="008704B1"/>
    <w:rsid w:val="0087117E"/>
    <w:rsid w:val="00871B42"/>
    <w:rsid w:val="008721E6"/>
    <w:rsid w:val="008727A8"/>
    <w:rsid w:val="008736BA"/>
    <w:rsid w:val="008739F2"/>
    <w:rsid w:val="00874473"/>
    <w:rsid w:val="008748A9"/>
    <w:rsid w:val="00874A02"/>
    <w:rsid w:val="00875C46"/>
    <w:rsid w:val="008774CD"/>
    <w:rsid w:val="00877B48"/>
    <w:rsid w:val="00877C43"/>
    <w:rsid w:val="00880682"/>
    <w:rsid w:val="00880758"/>
    <w:rsid w:val="00880911"/>
    <w:rsid w:val="00880B4A"/>
    <w:rsid w:val="00880DE8"/>
    <w:rsid w:val="008821EC"/>
    <w:rsid w:val="00882F15"/>
    <w:rsid w:val="0088377C"/>
    <w:rsid w:val="00883943"/>
    <w:rsid w:val="00883A87"/>
    <w:rsid w:val="00883E4C"/>
    <w:rsid w:val="00884462"/>
    <w:rsid w:val="00884A6D"/>
    <w:rsid w:val="00884F5D"/>
    <w:rsid w:val="00885865"/>
    <w:rsid w:val="0088646A"/>
    <w:rsid w:val="008873AE"/>
    <w:rsid w:val="00887AB2"/>
    <w:rsid w:val="00887F61"/>
    <w:rsid w:val="00890EF9"/>
    <w:rsid w:val="00891E79"/>
    <w:rsid w:val="00892099"/>
    <w:rsid w:val="00892BE4"/>
    <w:rsid w:val="008934C1"/>
    <w:rsid w:val="008942A4"/>
    <w:rsid w:val="00894519"/>
    <w:rsid w:val="00895353"/>
    <w:rsid w:val="008957ED"/>
    <w:rsid w:val="0089620B"/>
    <w:rsid w:val="00896472"/>
    <w:rsid w:val="008979FA"/>
    <w:rsid w:val="008A0479"/>
    <w:rsid w:val="008A404D"/>
    <w:rsid w:val="008A4781"/>
    <w:rsid w:val="008A5AC3"/>
    <w:rsid w:val="008A7469"/>
    <w:rsid w:val="008A788B"/>
    <w:rsid w:val="008B0A70"/>
    <w:rsid w:val="008B0A9E"/>
    <w:rsid w:val="008B0F2C"/>
    <w:rsid w:val="008B1656"/>
    <w:rsid w:val="008B2149"/>
    <w:rsid w:val="008B3360"/>
    <w:rsid w:val="008B3719"/>
    <w:rsid w:val="008B563D"/>
    <w:rsid w:val="008B6225"/>
    <w:rsid w:val="008B6245"/>
    <w:rsid w:val="008B7B5C"/>
    <w:rsid w:val="008C0DB5"/>
    <w:rsid w:val="008C175D"/>
    <w:rsid w:val="008C1C5D"/>
    <w:rsid w:val="008C243C"/>
    <w:rsid w:val="008C3184"/>
    <w:rsid w:val="008C3D2B"/>
    <w:rsid w:val="008C4608"/>
    <w:rsid w:val="008C4624"/>
    <w:rsid w:val="008C4C48"/>
    <w:rsid w:val="008C59AF"/>
    <w:rsid w:val="008C5B68"/>
    <w:rsid w:val="008C5FCD"/>
    <w:rsid w:val="008C62E3"/>
    <w:rsid w:val="008C64F4"/>
    <w:rsid w:val="008C682A"/>
    <w:rsid w:val="008C6B05"/>
    <w:rsid w:val="008D025F"/>
    <w:rsid w:val="008D1A15"/>
    <w:rsid w:val="008D1E0C"/>
    <w:rsid w:val="008D2672"/>
    <w:rsid w:val="008D2900"/>
    <w:rsid w:val="008D29B0"/>
    <w:rsid w:val="008D35F2"/>
    <w:rsid w:val="008D3FAF"/>
    <w:rsid w:val="008D4347"/>
    <w:rsid w:val="008D45C5"/>
    <w:rsid w:val="008D476F"/>
    <w:rsid w:val="008D48A2"/>
    <w:rsid w:val="008D495A"/>
    <w:rsid w:val="008D498C"/>
    <w:rsid w:val="008D4C30"/>
    <w:rsid w:val="008D55C7"/>
    <w:rsid w:val="008D6976"/>
    <w:rsid w:val="008D69E7"/>
    <w:rsid w:val="008D6F82"/>
    <w:rsid w:val="008D7657"/>
    <w:rsid w:val="008D77F2"/>
    <w:rsid w:val="008E3809"/>
    <w:rsid w:val="008E3E6A"/>
    <w:rsid w:val="008E586A"/>
    <w:rsid w:val="008E5FE2"/>
    <w:rsid w:val="008F06E8"/>
    <w:rsid w:val="008F0804"/>
    <w:rsid w:val="008F11F4"/>
    <w:rsid w:val="008F2C5D"/>
    <w:rsid w:val="008F2D44"/>
    <w:rsid w:val="008F3315"/>
    <w:rsid w:val="008F3B30"/>
    <w:rsid w:val="008F41E4"/>
    <w:rsid w:val="008F4C7A"/>
    <w:rsid w:val="008F598E"/>
    <w:rsid w:val="008F721B"/>
    <w:rsid w:val="0090030B"/>
    <w:rsid w:val="009004F7"/>
    <w:rsid w:val="009006C2"/>
    <w:rsid w:val="0090090B"/>
    <w:rsid w:val="00900C3F"/>
    <w:rsid w:val="00900CFE"/>
    <w:rsid w:val="009011C2"/>
    <w:rsid w:val="009012D0"/>
    <w:rsid w:val="009013DA"/>
    <w:rsid w:val="009018AE"/>
    <w:rsid w:val="00901924"/>
    <w:rsid w:val="00902344"/>
    <w:rsid w:val="00903624"/>
    <w:rsid w:val="00903FE5"/>
    <w:rsid w:val="009060D7"/>
    <w:rsid w:val="00906D97"/>
    <w:rsid w:val="009078A0"/>
    <w:rsid w:val="00907B14"/>
    <w:rsid w:val="00907DC0"/>
    <w:rsid w:val="00907FA1"/>
    <w:rsid w:val="009100B2"/>
    <w:rsid w:val="0091054F"/>
    <w:rsid w:val="00911212"/>
    <w:rsid w:val="0091195F"/>
    <w:rsid w:val="00912E6C"/>
    <w:rsid w:val="00912F8A"/>
    <w:rsid w:val="009135DB"/>
    <w:rsid w:val="00913CAA"/>
    <w:rsid w:val="00913DDC"/>
    <w:rsid w:val="009140AA"/>
    <w:rsid w:val="009159B7"/>
    <w:rsid w:val="00915B19"/>
    <w:rsid w:val="009172F5"/>
    <w:rsid w:val="00917AB0"/>
    <w:rsid w:val="00917B5E"/>
    <w:rsid w:val="00917EA8"/>
    <w:rsid w:val="00917F32"/>
    <w:rsid w:val="00921C6F"/>
    <w:rsid w:val="00923AD8"/>
    <w:rsid w:val="00923C2E"/>
    <w:rsid w:val="0092427C"/>
    <w:rsid w:val="0092493A"/>
    <w:rsid w:val="00924E3C"/>
    <w:rsid w:val="0092561B"/>
    <w:rsid w:val="009259FB"/>
    <w:rsid w:val="00926816"/>
    <w:rsid w:val="00926F68"/>
    <w:rsid w:val="00926FF7"/>
    <w:rsid w:val="00927CF7"/>
    <w:rsid w:val="0093026C"/>
    <w:rsid w:val="009307C6"/>
    <w:rsid w:val="00932261"/>
    <w:rsid w:val="0093334E"/>
    <w:rsid w:val="00933E7B"/>
    <w:rsid w:val="0093402F"/>
    <w:rsid w:val="0093520C"/>
    <w:rsid w:val="009357F9"/>
    <w:rsid w:val="00935CD1"/>
    <w:rsid w:val="0093639E"/>
    <w:rsid w:val="00936A2D"/>
    <w:rsid w:val="0093722D"/>
    <w:rsid w:val="0093752B"/>
    <w:rsid w:val="00937618"/>
    <w:rsid w:val="00937A47"/>
    <w:rsid w:val="00937C2C"/>
    <w:rsid w:val="0094020D"/>
    <w:rsid w:val="00940225"/>
    <w:rsid w:val="00940832"/>
    <w:rsid w:val="00942475"/>
    <w:rsid w:val="009437F8"/>
    <w:rsid w:val="0094434B"/>
    <w:rsid w:val="009457E8"/>
    <w:rsid w:val="009463B9"/>
    <w:rsid w:val="0094656C"/>
    <w:rsid w:val="00946A20"/>
    <w:rsid w:val="00947E7D"/>
    <w:rsid w:val="00947FA2"/>
    <w:rsid w:val="00950C13"/>
    <w:rsid w:val="009515BE"/>
    <w:rsid w:val="00951E75"/>
    <w:rsid w:val="00953439"/>
    <w:rsid w:val="009535AF"/>
    <w:rsid w:val="009539BC"/>
    <w:rsid w:val="009549D1"/>
    <w:rsid w:val="00954DE4"/>
    <w:rsid w:val="00955054"/>
    <w:rsid w:val="00955973"/>
    <w:rsid w:val="009562CA"/>
    <w:rsid w:val="00956A41"/>
    <w:rsid w:val="00956C7E"/>
    <w:rsid w:val="0096237F"/>
    <w:rsid w:val="00962D96"/>
    <w:rsid w:val="00964C4C"/>
    <w:rsid w:val="009656DE"/>
    <w:rsid w:val="009660B4"/>
    <w:rsid w:val="00967373"/>
    <w:rsid w:val="00967AA6"/>
    <w:rsid w:val="00970B09"/>
    <w:rsid w:val="00971E95"/>
    <w:rsid w:val="00972E94"/>
    <w:rsid w:val="009731C7"/>
    <w:rsid w:val="00973F6B"/>
    <w:rsid w:val="0097526A"/>
    <w:rsid w:val="009756AB"/>
    <w:rsid w:val="009757EA"/>
    <w:rsid w:val="0097637A"/>
    <w:rsid w:val="009765F5"/>
    <w:rsid w:val="00977EFA"/>
    <w:rsid w:val="0098003C"/>
    <w:rsid w:val="00980319"/>
    <w:rsid w:val="00981576"/>
    <w:rsid w:val="0098180D"/>
    <w:rsid w:val="00981B99"/>
    <w:rsid w:val="009825F7"/>
    <w:rsid w:val="00983350"/>
    <w:rsid w:val="00984250"/>
    <w:rsid w:val="00985043"/>
    <w:rsid w:val="009853D4"/>
    <w:rsid w:val="00985BBD"/>
    <w:rsid w:val="00986242"/>
    <w:rsid w:val="009865B4"/>
    <w:rsid w:val="0098662C"/>
    <w:rsid w:val="00987043"/>
    <w:rsid w:val="00987C5F"/>
    <w:rsid w:val="0099014C"/>
    <w:rsid w:val="00991387"/>
    <w:rsid w:val="009915A0"/>
    <w:rsid w:val="00993AD4"/>
    <w:rsid w:val="00993CD6"/>
    <w:rsid w:val="00993DA4"/>
    <w:rsid w:val="0099428D"/>
    <w:rsid w:val="00994463"/>
    <w:rsid w:val="0099448E"/>
    <w:rsid w:val="00994B76"/>
    <w:rsid w:val="00994CFD"/>
    <w:rsid w:val="00995BD2"/>
    <w:rsid w:val="009961A5"/>
    <w:rsid w:val="00996C04"/>
    <w:rsid w:val="00996EC8"/>
    <w:rsid w:val="009A07B5"/>
    <w:rsid w:val="009A07CC"/>
    <w:rsid w:val="009A1FAB"/>
    <w:rsid w:val="009A2AB8"/>
    <w:rsid w:val="009A3937"/>
    <w:rsid w:val="009A4286"/>
    <w:rsid w:val="009A428C"/>
    <w:rsid w:val="009A7229"/>
    <w:rsid w:val="009A7E2E"/>
    <w:rsid w:val="009B08F6"/>
    <w:rsid w:val="009B10B0"/>
    <w:rsid w:val="009B10F1"/>
    <w:rsid w:val="009B17AD"/>
    <w:rsid w:val="009B1A1F"/>
    <w:rsid w:val="009B1AA1"/>
    <w:rsid w:val="009B1FBE"/>
    <w:rsid w:val="009B1FF1"/>
    <w:rsid w:val="009B39BF"/>
    <w:rsid w:val="009B443B"/>
    <w:rsid w:val="009B63DA"/>
    <w:rsid w:val="009B6A96"/>
    <w:rsid w:val="009B7EFA"/>
    <w:rsid w:val="009C3AD9"/>
    <w:rsid w:val="009C43E1"/>
    <w:rsid w:val="009C4A0B"/>
    <w:rsid w:val="009C516A"/>
    <w:rsid w:val="009C651F"/>
    <w:rsid w:val="009C71D0"/>
    <w:rsid w:val="009C741B"/>
    <w:rsid w:val="009D0A1E"/>
    <w:rsid w:val="009D1762"/>
    <w:rsid w:val="009D2557"/>
    <w:rsid w:val="009D461D"/>
    <w:rsid w:val="009D4A44"/>
    <w:rsid w:val="009D4C00"/>
    <w:rsid w:val="009D541E"/>
    <w:rsid w:val="009D54A8"/>
    <w:rsid w:val="009E0085"/>
    <w:rsid w:val="009E00A6"/>
    <w:rsid w:val="009E1415"/>
    <w:rsid w:val="009E25AB"/>
    <w:rsid w:val="009E365B"/>
    <w:rsid w:val="009E4C83"/>
    <w:rsid w:val="009E4D3F"/>
    <w:rsid w:val="009E5A0B"/>
    <w:rsid w:val="009E5F6A"/>
    <w:rsid w:val="009E617D"/>
    <w:rsid w:val="009E7306"/>
    <w:rsid w:val="009E76F2"/>
    <w:rsid w:val="009E7A9F"/>
    <w:rsid w:val="009F09B1"/>
    <w:rsid w:val="009F0E96"/>
    <w:rsid w:val="009F19EB"/>
    <w:rsid w:val="009F1C37"/>
    <w:rsid w:val="009F247E"/>
    <w:rsid w:val="009F286D"/>
    <w:rsid w:val="009F287E"/>
    <w:rsid w:val="009F2AB3"/>
    <w:rsid w:val="009F3444"/>
    <w:rsid w:val="009F3844"/>
    <w:rsid w:val="009F3C95"/>
    <w:rsid w:val="009F53E4"/>
    <w:rsid w:val="009F5F39"/>
    <w:rsid w:val="009F62E8"/>
    <w:rsid w:val="009F6C30"/>
    <w:rsid w:val="009F71AC"/>
    <w:rsid w:val="009F7244"/>
    <w:rsid w:val="00A0083B"/>
    <w:rsid w:val="00A013E1"/>
    <w:rsid w:val="00A015BD"/>
    <w:rsid w:val="00A01E8C"/>
    <w:rsid w:val="00A02439"/>
    <w:rsid w:val="00A02D58"/>
    <w:rsid w:val="00A02DE7"/>
    <w:rsid w:val="00A03C3A"/>
    <w:rsid w:val="00A04689"/>
    <w:rsid w:val="00A04BAF"/>
    <w:rsid w:val="00A0530A"/>
    <w:rsid w:val="00A05940"/>
    <w:rsid w:val="00A05C5C"/>
    <w:rsid w:val="00A066D6"/>
    <w:rsid w:val="00A06E64"/>
    <w:rsid w:val="00A070AD"/>
    <w:rsid w:val="00A078D9"/>
    <w:rsid w:val="00A07A21"/>
    <w:rsid w:val="00A07D0E"/>
    <w:rsid w:val="00A1018B"/>
    <w:rsid w:val="00A10D23"/>
    <w:rsid w:val="00A120E2"/>
    <w:rsid w:val="00A12300"/>
    <w:rsid w:val="00A12CDA"/>
    <w:rsid w:val="00A13930"/>
    <w:rsid w:val="00A14109"/>
    <w:rsid w:val="00A14983"/>
    <w:rsid w:val="00A152CC"/>
    <w:rsid w:val="00A16192"/>
    <w:rsid w:val="00A170E2"/>
    <w:rsid w:val="00A171A0"/>
    <w:rsid w:val="00A177A3"/>
    <w:rsid w:val="00A17820"/>
    <w:rsid w:val="00A20297"/>
    <w:rsid w:val="00A20342"/>
    <w:rsid w:val="00A20374"/>
    <w:rsid w:val="00A20D70"/>
    <w:rsid w:val="00A2120E"/>
    <w:rsid w:val="00A23728"/>
    <w:rsid w:val="00A24018"/>
    <w:rsid w:val="00A24569"/>
    <w:rsid w:val="00A24AE8"/>
    <w:rsid w:val="00A24E58"/>
    <w:rsid w:val="00A25906"/>
    <w:rsid w:val="00A25B04"/>
    <w:rsid w:val="00A262EE"/>
    <w:rsid w:val="00A30462"/>
    <w:rsid w:val="00A315CE"/>
    <w:rsid w:val="00A31DB8"/>
    <w:rsid w:val="00A31FDA"/>
    <w:rsid w:val="00A32D78"/>
    <w:rsid w:val="00A33435"/>
    <w:rsid w:val="00A3467D"/>
    <w:rsid w:val="00A34961"/>
    <w:rsid w:val="00A35A54"/>
    <w:rsid w:val="00A35CE3"/>
    <w:rsid w:val="00A36EB4"/>
    <w:rsid w:val="00A370FD"/>
    <w:rsid w:val="00A402FD"/>
    <w:rsid w:val="00A40F33"/>
    <w:rsid w:val="00A42343"/>
    <w:rsid w:val="00A42AE8"/>
    <w:rsid w:val="00A42DD7"/>
    <w:rsid w:val="00A42F71"/>
    <w:rsid w:val="00A45F3D"/>
    <w:rsid w:val="00A46C0D"/>
    <w:rsid w:val="00A46E0E"/>
    <w:rsid w:val="00A47D08"/>
    <w:rsid w:val="00A50E1B"/>
    <w:rsid w:val="00A51E65"/>
    <w:rsid w:val="00A536C8"/>
    <w:rsid w:val="00A5413B"/>
    <w:rsid w:val="00A54338"/>
    <w:rsid w:val="00A5589A"/>
    <w:rsid w:val="00A55EE3"/>
    <w:rsid w:val="00A56C3A"/>
    <w:rsid w:val="00A5729B"/>
    <w:rsid w:val="00A6021A"/>
    <w:rsid w:val="00A60AE1"/>
    <w:rsid w:val="00A6129C"/>
    <w:rsid w:val="00A613BC"/>
    <w:rsid w:val="00A615F6"/>
    <w:rsid w:val="00A61F9E"/>
    <w:rsid w:val="00A622A5"/>
    <w:rsid w:val="00A63314"/>
    <w:rsid w:val="00A638A6"/>
    <w:rsid w:val="00A65C9B"/>
    <w:rsid w:val="00A65D03"/>
    <w:rsid w:val="00A65D20"/>
    <w:rsid w:val="00A67B9F"/>
    <w:rsid w:val="00A70557"/>
    <w:rsid w:val="00A70B1D"/>
    <w:rsid w:val="00A71043"/>
    <w:rsid w:val="00A71347"/>
    <w:rsid w:val="00A71D17"/>
    <w:rsid w:val="00A7226F"/>
    <w:rsid w:val="00A72FC4"/>
    <w:rsid w:val="00A731FA"/>
    <w:rsid w:val="00A7328D"/>
    <w:rsid w:val="00A73776"/>
    <w:rsid w:val="00A74026"/>
    <w:rsid w:val="00A740A5"/>
    <w:rsid w:val="00A75EBC"/>
    <w:rsid w:val="00A7704F"/>
    <w:rsid w:val="00A80A22"/>
    <w:rsid w:val="00A80DA3"/>
    <w:rsid w:val="00A81A3D"/>
    <w:rsid w:val="00A82DB1"/>
    <w:rsid w:val="00A82E7D"/>
    <w:rsid w:val="00A83D29"/>
    <w:rsid w:val="00A84A82"/>
    <w:rsid w:val="00A84B91"/>
    <w:rsid w:val="00A84C94"/>
    <w:rsid w:val="00A84DF9"/>
    <w:rsid w:val="00A85D8F"/>
    <w:rsid w:val="00A86438"/>
    <w:rsid w:val="00A86DBB"/>
    <w:rsid w:val="00A8700F"/>
    <w:rsid w:val="00A87093"/>
    <w:rsid w:val="00A8735D"/>
    <w:rsid w:val="00A87DD0"/>
    <w:rsid w:val="00A90637"/>
    <w:rsid w:val="00A90D28"/>
    <w:rsid w:val="00A954DB"/>
    <w:rsid w:val="00A95836"/>
    <w:rsid w:val="00A95C4C"/>
    <w:rsid w:val="00A95C6A"/>
    <w:rsid w:val="00A95DA1"/>
    <w:rsid w:val="00A96B8B"/>
    <w:rsid w:val="00A96F96"/>
    <w:rsid w:val="00A97AC1"/>
    <w:rsid w:val="00AA017F"/>
    <w:rsid w:val="00AA07C9"/>
    <w:rsid w:val="00AA236D"/>
    <w:rsid w:val="00AA29C5"/>
    <w:rsid w:val="00AA2E4D"/>
    <w:rsid w:val="00AA3EFA"/>
    <w:rsid w:val="00AA459B"/>
    <w:rsid w:val="00AA5520"/>
    <w:rsid w:val="00AA581D"/>
    <w:rsid w:val="00AA5BA7"/>
    <w:rsid w:val="00AA60ED"/>
    <w:rsid w:val="00AA6861"/>
    <w:rsid w:val="00AA6AD1"/>
    <w:rsid w:val="00AA6C22"/>
    <w:rsid w:val="00AA6E9E"/>
    <w:rsid w:val="00AA7D20"/>
    <w:rsid w:val="00AA7D2E"/>
    <w:rsid w:val="00AB0B30"/>
    <w:rsid w:val="00AB132F"/>
    <w:rsid w:val="00AB13B1"/>
    <w:rsid w:val="00AB1482"/>
    <w:rsid w:val="00AB1C7F"/>
    <w:rsid w:val="00AB207D"/>
    <w:rsid w:val="00AB2636"/>
    <w:rsid w:val="00AB2721"/>
    <w:rsid w:val="00AB2E7B"/>
    <w:rsid w:val="00AB30A2"/>
    <w:rsid w:val="00AB44E8"/>
    <w:rsid w:val="00AB4D83"/>
    <w:rsid w:val="00AB5ABB"/>
    <w:rsid w:val="00AB5DD5"/>
    <w:rsid w:val="00AB6245"/>
    <w:rsid w:val="00AB7C36"/>
    <w:rsid w:val="00AB7D5B"/>
    <w:rsid w:val="00AC00B3"/>
    <w:rsid w:val="00AC155D"/>
    <w:rsid w:val="00AC178D"/>
    <w:rsid w:val="00AC17B4"/>
    <w:rsid w:val="00AC1DE4"/>
    <w:rsid w:val="00AC24D5"/>
    <w:rsid w:val="00AC2995"/>
    <w:rsid w:val="00AC369B"/>
    <w:rsid w:val="00AC538B"/>
    <w:rsid w:val="00AC584C"/>
    <w:rsid w:val="00AC5A49"/>
    <w:rsid w:val="00AC690B"/>
    <w:rsid w:val="00AC7C40"/>
    <w:rsid w:val="00AD07F6"/>
    <w:rsid w:val="00AD2371"/>
    <w:rsid w:val="00AD2AD9"/>
    <w:rsid w:val="00AD39C6"/>
    <w:rsid w:val="00AD3F65"/>
    <w:rsid w:val="00AD537C"/>
    <w:rsid w:val="00AD5DCE"/>
    <w:rsid w:val="00AD5EE9"/>
    <w:rsid w:val="00AD745E"/>
    <w:rsid w:val="00AD7986"/>
    <w:rsid w:val="00AE0E1F"/>
    <w:rsid w:val="00AE0FB7"/>
    <w:rsid w:val="00AE0FD6"/>
    <w:rsid w:val="00AE2909"/>
    <w:rsid w:val="00AE2E0B"/>
    <w:rsid w:val="00AE3020"/>
    <w:rsid w:val="00AE3514"/>
    <w:rsid w:val="00AE3E4B"/>
    <w:rsid w:val="00AE443F"/>
    <w:rsid w:val="00AE4486"/>
    <w:rsid w:val="00AE47E3"/>
    <w:rsid w:val="00AE5086"/>
    <w:rsid w:val="00AE5889"/>
    <w:rsid w:val="00AE61A2"/>
    <w:rsid w:val="00AE70C3"/>
    <w:rsid w:val="00AE7325"/>
    <w:rsid w:val="00AE7367"/>
    <w:rsid w:val="00AE751D"/>
    <w:rsid w:val="00AF0819"/>
    <w:rsid w:val="00AF0A6D"/>
    <w:rsid w:val="00AF0E36"/>
    <w:rsid w:val="00AF13C5"/>
    <w:rsid w:val="00AF1506"/>
    <w:rsid w:val="00AF1A0D"/>
    <w:rsid w:val="00AF2AE9"/>
    <w:rsid w:val="00AF2C89"/>
    <w:rsid w:val="00AF2F51"/>
    <w:rsid w:val="00AF38C5"/>
    <w:rsid w:val="00AF44C2"/>
    <w:rsid w:val="00AF4B91"/>
    <w:rsid w:val="00AF51BF"/>
    <w:rsid w:val="00AF54B8"/>
    <w:rsid w:val="00AF717F"/>
    <w:rsid w:val="00AF758C"/>
    <w:rsid w:val="00B004C3"/>
    <w:rsid w:val="00B01677"/>
    <w:rsid w:val="00B018C8"/>
    <w:rsid w:val="00B03568"/>
    <w:rsid w:val="00B03A03"/>
    <w:rsid w:val="00B0477D"/>
    <w:rsid w:val="00B04E63"/>
    <w:rsid w:val="00B05634"/>
    <w:rsid w:val="00B05A88"/>
    <w:rsid w:val="00B0609D"/>
    <w:rsid w:val="00B0679B"/>
    <w:rsid w:val="00B06D22"/>
    <w:rsid w:val="00B0709C"/>
    <w:rsid w:val="00B07298"/>
    <w:rsid w:val="00B07AD0"/>
    <w:rsid w:val="00B07F2A"/>
    <w:rsid w:val="00B113D9"/>
    <w:rsid w:val="00B11933"/>
    <w:rsid w:val="00B1259D"/>
    <w:rsid w:val="00B126DF"/>
    <w:rsid w:val="00B12757"/>
    <w:rsid w:val="00B13B69"/>
    <w:rsid w:val="00B14002"/>
    <w:rsid w:val="00B14312"/>
    <w:rsid w:val="00B16511"/>
    <w:rsid w:val="00B16DC6"/>
    <w:rsid w:val="00B179B0"/>
    <w:rsid w:val="00B21397"/>
    <w:rsid w:val="00B2184B"/>
    <w:rsid w:val="00B21859"/>
    <w:rsid w:val="00B235F3"/>
    <w:rsid w:val="00B23ACF"/>
    <w:rsid w:val="00B26161"/>
    <w:rsid w:val="00B26FC5"/>
    <w:rsid w:val="00B27853"/>
    <w:rsid w:val="00B27B71"/>
    <w:rsid w:val="00B27BF5"/>
    <w:rsid w:val="00B27E88"/>
    <w:rsid w:val="00B31142"/>
    <w:rsid w:val="00B312A0"/>
    <w:rsid w:val="00B32B2E"/>
    <w:rsid w:val="00B33504"/>
    <w:rsid w:val="00B3436D"/>
    <w:rsid w:val="00B34549"/>
    <w:rsid w:val="00B34817"/>
    <w:rsid w:val="00B352BC"/>
    <w:rsid w:val="00B35943"/>
    <w:rsid w:val="00B35FB1"/>
    <w:rsid w:val="00B35FFD"/>
    <w:rsid w:val="00B3624C"/>
    <w:rsid w:val="00B37CDE"/>
    <w:rsid w:val="00B408E9"/>
    <w:rsid w:val="00B40EDF"/>
    <w:rsid w:val="00B415B0"/>
    <w:rsid w:val="00B424BD"/>
    <w:rsid w:val="00B42B50"/>
    <w:rsid w:val="00B43CFD"/>
    <w:rsid w:val="00B453C6"/>
    <w:rsid w:val="00B4660A"/>
    <w:rsid w:val="00B46CA4"/>
    <w:rsid w:val="00B47132"/>
    <w:rsid w:val="00B474AC"/>
    <w:rsid w:val="00B47681"/>
    <w:rsid w:val="00B47C37"/>
    <w:rsid w:val="00B50002"/>
    <w:rsid w:val="00B51C56"/>
    <w:rsid w:val="00B52A4F"/>
    <w:rsid w:val="00B536F9"/>
    <w:rsid w:val="00B53B1F"/>
    <w:rsid w:val="00B54304"/>
    <w:rsid w:val="00B55AF1"/>
    <w:rsid w:val="00B55B7E"/>
    <w:rsid w:val="00B56193"/>
    <w:rsid w:val="00B5660D"/>
    <w:rsid w:val="00B56DFD"/>
    <w:rsid w:val="00B5705A"/>
    <w:rsid w:val="00B57328"/>
    <w:rsid w:val="00B5795A"/>
    <w:rsid w:val="00B60269"/>
    <w:rsid w:val="00B60DD8"/>
    <w:rsid w:val="00B62000"/>
    <w:rsid w:val="00B62453"/>
    <w:rsid w:val="00B631C0"/>
    <w:rsid w:val="00B63E0F"/>
    <w:rsid w:val="00B63F0B"/>
    <w:rsid w:val="00B652B3"/>
    <w:rsid w:val="00B65D08"/>
    <w:rsid w:val="00B66805"/>
    <w:rsid w:val="00B67387"/>
    <w:rsid w:val="00B678F2"/>
    <w:rsid w:val="00B701B4"/>
    <w:rsid w:val="00B7053E"/>
    <w:rsid w:val="00B70B5E"/>
    <w:rsid w:val="00B70BA0"/>
    <w:rsid w:val="00B725F0"/>
    <w:rsid w:val="00B72B2C"/>
    <w:rsid w:val="00B7538E"/>
    <w:rsid w:val="00B75610"/>
    <w:rsid w:val="00B75F5B"/>
    <w:rsid w:val="00B762B5"/>
    <w:rsid w:val="00B768DB"/>
    <w:rsid w:val="00B77997"/>
    <w:rsid w:val="00B77C94"/>
    <w:rsid w:val="00B80C20"/>
    <w:rsid w:val="00B80CCA"/>
    <w:rsid w:val="00B80D16"/>
    <w:rsid w:val="00B81A15"/>
    <w:rsid w:val="00B820E3"/>
    <w:rsid w:val="00B82108"/>
    <w:rsid w:val="00B839A9"/>
    <w:rsid w:val="00B839DB"/>
    <w:rsid w:val="00B83DEF"/>
    <w:rsid w:val="00B840C8"/>
    <w:rsid w:val="00B84229"/>
    <w:rsid w:val="00B854DA"/>
    <w:rsid w:val="00B87301"/>
    <w:rsid w:val="00B87B6F"/>
    <w:rsid w:val="00B90E8D"/>
    <w:rsid w:val="00B91563"/>
    <w:rsid w:val="00B9175C"/>
    <w:rsid w:val="00B9185D"/>
    <w:rsid w:val="00B92A40"/>
    <w:rsid w:val="00B94288"/>
    <w:rsid w:val="00B94D5A"/>
    <w:rsid w:val="00B958ED"/>
    <w:rsid w:val="00B96DB7"/>
    <w:rsid w:val="00B96F79"/>
    <w:rsid w:val="00BA0587"/>
    <w:rsid w:val="00BA0F36"/>
    <w:rsid w:val="00BA10E9"/>
    <w:rsid w:val="00BA1EEC"/>
    <w:rsid w:val="00BA2752"/>
    <w:rsid w:val="00BA27B7"/>
    <w:rsid w:val="00BA345A"/>
    <w:rsid w:val="00BA3F90"/>
    <w:rsid w:val="00BA4B67"/>
    <w:rsid w:val="00BA5D7A"/>
    <w:rsid w:val="00BA725B"/>
    <w:rsid w:val="00BB09EA"/>
    <w:rsid w:val="00BB115E"/>
    <w:rsid w:val="00BB118A"/>
    <w:rsid w:val="00BB19FF"/>
    <w:rsid w:val="00BB2AB4"/>
    <w:rsid w:val="00BB2F28"/>
    <w:rsid w:val="00BB31C5"/>
    <w:rsid w:val="00BB3B50"/>
    <w:rsid w:val="00BB4D3C"/>
    <w:rsid w:val="00BB5743"/>
    <w:rsid w:val="00BB5E7D"/>
    <w:rsid w:val="00BB5EE2"/>
    <w:rsid w:val="00BB6B2B"/>
    <w:rsid w:val="00BB7AD4"/>
    <w:rsid w:val="00BC2789"/>
    <w:rsid w:val="00BC2BBB"/>
    <w:rsid w:val="00BC3697"/>
    <w:rsid w:val="00BC3699"/>
    <w:rsid w:val="00BC3E6F"/>
    <w:rsid w:val="00BC4166"/>
    <w:rsid w:val="00BC42A7"/>
    <w:rsid w:val="00BC4445"/>
    <w:rsid w:val="00BC49F4"/>
    <w:rsid w:val="00BC4C37"/>
    <w:rsid w:val="00BC4EE3"/>
    <w:rsid w:val="00BC5044"/>
    <w:rsid w:val="00BC5373"/>
    <w:rsid w:val="00BC5E87"/>
    <w:rsid w:val="00BC5EB6"/>
    <w:rsid w:val="00BC6060"/>
    <w:rsid w:val="00BC7752"/>
    <w:rsid w:val="00BD00FF"/>
    <w:rsid w:val="00BD0E3F"/>
    <w:rsid w:val="00BD1955"/>
    <w:rsid w:val="00BD2E35"/>
    <w:rsid w:val="00BD3544"/>
    <w:rsid w:val="00BD4B5F"/>
    <w:rsid w:val="00BD4CEC"/>
    <w:rsid w:val="00BD5291"/>
    <w:rsid w:val="00BD593E"/>
    <w:rsid w:val="00BD65E0"/>
    <w:rsid w:val="00BD6CF8"/>
    <w:rsid w:val="00BD7DFC"/>
    <w:rsid w:val="00BE096E"/>
    <w:rsid w:val="00BE0991"/>
    <w:rsid w:val="00BE1D45"/>
    <w:rsid w:val="00BE2BB6"/>
    <w:rsid w:val="00BE3627"/>
    <w:rsid w:val="00BE395C"/>
    <w:rsid w:val="00BE3CED"/>
    <w:rsid w:val="00BE563C"/>
    <w:rsid w:val="00BE5BCB"/>
    <w:rsid w:val="00BE7101"/>
    <w:rsid w:val="00BE73C1"/>
    <w:rsid w:val="00BF08DA"/>
    <w:rsid w:val="00BF0A1F"/>
    <w:rsid w:val="00BF0C4A"/>
    <w:rsid w:val="00BF184E"/>
    <w:rsid w:val="00BF2512"/>
    <w:rsid w:val="00BF2830"/>
    <w:rsid w:val="00BF3BE9"/>
    <w:rsid w:val="00BF3DDB"/>
    <w:rsid w:val="00BF4418"/>
    <w:rsid w:val="00BF4F23"/>
    <w:rsid w:val="00BF58D7"/>
    <w:rsid w:val="00BF5969"/>
    <w:rsid w:val="00BF6DD4"/>
    <w:rsid w:val="00BF73E6"/>
    <w:rsid w:val="00BF7766"/>
    <w:rsid w:val="00BF785C"/>
    <w:rsid w:val="00C00309"/>
    <w:rsid w:val="00C00A78"/>
    <w:rsid w:val="00C00F5B"/>
    <w:rsid w:val="00C02A84"/>
    <w:rsid w:val="00C02CBB"/>
    <w:rsid w:val="00C03ABD"/>
    <w:rsid w:val="00C04DD0"/>
    <w:rsid w:val="00C059A9"/>
    <w:rsid w:val="00C05AB4"/>
    <w:rsid w:val="00C05CB1"/>
    <w:rsid w:val="00C06498"/>
    <w:rsid w:val="00C0665C"/>
    <w:rsid w:val="00C06E57"/>
    <w:rsid w:val="00C106E0"/>
    <w:rsid w:val="00C10778"/>
    <w:rsid w:val="00C115F5"/>
    <w:rsid w:val="00C11F7F"/>
    <w:rsid w:val="00C127D7"/>
    <w:rsid w:val="00C12A4C"/>
    <w:rsid w:val="00C12D98"/>
    <w:rsid w:val="00C1374C"/>
    <w:rsid w:val="00C15954"/>
    <w:rsid w:val="00C16EBB"/>
    <w:rsid w:val="00C16F46"/>
    <w:rsid w:val="00C1757F"/>
    <w:rsid w:val="00C21609"/>
    <w:rsid w:val="00C21C62"/>
    <w:rsid w:val="00C22281"/>
    <w:rsid w:val="00C22B12"/>
    <w:rsid w:val="00C22D26"/>
    <w:rsid w:val="00C2379A"/>
    <w:rsid w:val="00C23A9E"/>
    <w:rsid w:val="00C257D5"/>
    <w:rsid w:val="00C259D9"/>
    <w:rsid w:val="00C2612D"/>
    <w:rsid w:val="00C26B8B"/>
    <w:rsid w:val="00C27171"/>
    <w:rsid w:val="00C3024D"/>
    <w:rsid w:val="00C30338"/>
    <w:rsid w:val="00C30C87"/>
    <w:rsid w:val="00C30D44"/>
    <w:rsid w:val="00C330C7"/>
    <w:rsid w:val="00C335B6"/>
    <w:rsid w:val="00C345F0"/>
    <w:rsid w:val="00C347D0"/>
    <w:rsid w:val="00C34BE2"/>
    <w:rsid w:val="00C34D3D"/>
    <w:rsid w:val="00C3528C"/>
    <w:rsid w:val="00C35A28"/>
    <w:rsid w:val="00C36FAE"/>
    <w:rsid w:val="00C37534"/>
    <w:rsid w:val="00C37C08"/>
    <w:rsid w:val="00C37EB5"/>
    <w:rsid w:val="00C40145"/>
    <w:rsid w:val="00C40CAD"/>
    <w:rsid w:val="00C41387"/>
    <w:rsid w:val="00C41AC1"/>
    <w:rsid w:val="00C42BBE"/>
    <w:rsid w:val="00C43985"/>
    <w:rsid w:val="00C448DA"/>
    <w:rsid w:val="00C45270"/>
    <w:rsid w:val="00C45B05"/>
    <w:rsid w:val="00C45D37"/>
    <w:rsid w:val="00C46399"/>
    <w:rsid w:val="00C4671F"/>
    <w:rsid w:val="00C4730E"/>
    <w:rsid w:val="00C47ACF"/>
    <w:rsid w:val="00C47F8B"/>
    <w:rsid w:val="00C50252"/>
    <w:rsid w:val="00C50366"/>
    <w:rsid w:val="00C51FDF"/>
    <w:rsid w:val="00C5218C"/>
    <w:rsid w:val="00C5256E"/>
    <w:rsid w:val="00C52667"/>
    <w:rsid w:val="00C53992"/>
    <w:rsid w:val="00C53C0A"/>
    <w:rsid w:val="00C5457B"/>
    <w:rsid w:val="00C5539C"/>
    <w:rsid w:val="00C55A2B"/>
    <w:rsid w:val="00C5738A"/>
    <w:rsid w:val="00C57997"/>
    <w:rsid w:val="00C60AAF"/>
    <w:rsid w:val="00C60E9E"/>
    <w:rsid w:val="00C611E5"/>
    <w:rsid w:val="00C61579"/>
    <w:rsid w:val="00C617AF"/>
    <w:rsid w:val="00C62AA8"/>
    <w:rsid w:val="00C63B14"/>
    <w:rsid w:val="00C64588"/>
    <w:rsid w:val="00C645E3"/>
    <w:rsid w:val="00C64E89"/>
    <w:rsid w:val="00C64F08"/>
    <w:rsid w:val="00C653D0"/>
    <w:rsid w:val="00C65973"/>
    <w:rsid w:val="00C661AF"/>
    <w:rsid w:val="00C66532"/>
    <w:rsid w:val="00C66EC2"/>
    <w:rsid w:val="00C66FF4"/>
    <w:rsid w:val="00C66FFE"/>
    <w:rsid w:val="00C67139"/>
    <w:rsid w:val="00C706ED"/>
    <w:rsid w:val="00C71087"/>
    <w:rsid w:val="00C71CA1"/>
    <w:rsid w:val="00C72049"/>
    <w:rsid w:val="00C72A87"/>
    <w:rsid w:val="00C72DD5"/>
    <w:rsid w:val="00C74CB5"/>
    <w:rsid w:val="00C75B79"/>
    <w:rsid w:val="00C75F2A"/>
    <w:rsid w:val="00C766E6"/>
    <w:rsid w:val="00C76987"/>
    <w:rsid w:val="00C76D2F"/>
    <w:rsid w:val="00C770AD"/>
    <w:rsid w:val="00C77FA7"/>
    <w:rsid w:val="00C81636"/>
    <w:rsid w:val="00C81B8A"/>
    <w:rsid w:val="00C8201E"/>
    <w:rsid w:val="00C82115"/>
    <w:rsid w:val="00C83796"/>
    <w:rsid w:val="00C83D6C"/>
    <w:rsid w:val="00C84574"/>
    <w:rsid w:val="00C85289"/>
    <w:rsid w:val="00C85377"/>
    <w:rsid w:val="00C8566C"/>
    <w:rsid w:val="00C87354"/>
    <w:rsid w:val="00C903D8"/>
    <w:rsid w:val="00C90778"/>
    <w:rsid w:val="00C908EE"/>
    <w:rsid w:val="00C90ACC"/>
    <w:rsid w:val="00C92649"/>
    <w:rsid w:val="00C92FF5"/>
    <w:rsid w:val="00C93CED"/>
    <w:rsid w:val="00C9532F"/>
    <w:rsid w:val="00C95EEF"/>
    <w:rsid w:val="00C96259"/>
    <w:rsid w:val="00C9670E"/>
    <w:rsid w:val="00C96D01"/>
    <w:rsid w:val="00C970FB"/>
    <w:rsid w:val="00C97933"/>
    <w:rsid w:val="00C97FC2"/>
    <w:rsid w:val="00CA02BB"/>
    <w:rsid w:val="00CA087D"/>
    <w:rsid w:val="00CA1987"/>
    <w:rsid w:val="00CA2294"/>
    <w:rsid w:val="00CA2F65"/>
    <w:rsid w:val="00CA5F6B"/>
    <w:rsid w:val="00CA6689"/>
    <w:rsid w:val="00CA72E7"/>
    <w:rsid w:val="00CA7A89"/>
    <w:rsid w:val="00CB038A"/>
    <w:rsid w:val="00CB0B1D"/>
    <w:rsid w:val="00CB1D93"/>
    <w:rsid w:val="00CB2433"/>
    <w:rsid w:val="00CB3BFC"/>
    <w:rsid w:val="00CB456C"/>
    <w:rsid w:val="00CB4744"/>
    <w:rsid w:val="00CB5DF7"/>
    <w:rsid w:val="00CB5FF5"/>
    <w:rsid w:val="00CC07DA"/>
    <w:rsid w:val="00CC2AFB"/>
    <w:rsid w:val="00CC48E9"/>
    <w:rsid w:val="00CC4F81"/>
    <w:rsid w:val="00CC55A4"/>
    <w:rsid w:val="00CC5C29"/>
    <w:rsid w:val="00CC5FF0"/>
    <w:rsid w:val="00CC6CB1"/>
    <w:rsid w:val="00CC6E96"/>
    <w:rsid w:val="00CC6EB8"/>
    <w:rsid w:val="00CC70E5"/>
    <w:rsid w:val="00CC7196"/>
    <w:rsid w:val="00CD037F"/>
    <w:rsid w:val="00CD04D4"/>
    <w:rsid w:val="00CD0DAD"/>
    <w:rsid w:val="00CD2B71"/>
    <w:rsid w:val="00CD2F17"/>
    <w:rsid w:val="00CD3A1E"/>
    <w:rsid w:val="00CD3B4E"/>
    <w:rsid w:val="00CD3DA5"/>
    <w:rsid w:val="00CD3FE3"/>
    <w:rsid w:val="00CD5EED"/>
    <w:rsid w:val="00CD64A5"/>
    <w:rsid w:val="00CD6E4D"/>
    <w:rsid w:val="00CD7A56"/>
    <w:rsid w:val="00CE1B15"/>
    <w:rsid w:val="00CE1EFF"/>
    <w:rsid w:val="00CE21AF"/>
    <w:rsid w:val="00CE2954"/>
    <w:rsid w:val="00CE2ED0"/>
    <w:rsid w:val="00CE3A77"/>
    <w:rsid w:val="00CE3BC1"/>
    <w:rsid w:val="00CE4B5F"/>
    <w:rsid w:val="00CE5A3F"/>
    <w:rsid w:val="00CE5B11"/>
    <w:rsid w:val="00CE6259"/>
    <w:rsid w:val="00CE696E"/>
    <w:rsid w:val="00CE755B"/>
    <w:rsid w:val="00CE7E72"/>
    <w:rsid w:val="00CF10A1"/>
    <w:rsid w:val="00CF233B"/>
    <w:rsid w:val="00CF2342"/>
    <w:rsid w:val="00CF252F"/>
    <w:rsid w:val="00CF3FF2"/>
    <w:rsid w:val="00CF4032"/>
    <w:rsid w:val="00CF42E1"/>
    <w:rsid w:val="00CF55EA"/>
    <w:rsid w:val="00CF569C"/>
    <w:rsid w:val="00CF60B5"/>
    <w:rsid w:val="00CF611E"/>
    <w:rsid w:val="00CF6DB2"/>
    <w:rsid w:val="00CF7163"/>
    <w:rsid w:val="00CF7C0F"/>
    <w:rsid w:val="00CF7E0B"/>
    <w:rsid w:val="00D00215"/>
    <w:rsid w:val="00D00216"/>
    <w:rsid w:val="00D0166F"/>
    <w:rsid w:val="00D01D71"/>
    <w:rsid w:val="00D020AA"/>
    <w:rsid w:val="00D02A01"/>
    <w:rsid w:val="00D030E7"/>
    <w:rsid w:val="00D05880"/>
    <w:rsid w:val="00D0590C"/>
    <w:rsid w:val="00D05D5B"/>
    <w:rsid w:val="00D05EFB"/>
    <w:rsid w:val="00D0642D"/>
    <w:rsid w:val="00D06505"/>
    <w:rsid w:val="00D07759"/>
    <w:rsid w:val="00D077BF"/>
    <w:rsid w:val="00D07B32"/>
    <w:rsid w:val="00D10247"/>
    <w:rsid w:val="00D10567"/>
    <w:rsid w:val="00D11C94"/>
    <w:rsid w:val="00D142CF"/>
    <w:rsid w:val="00D14F88"/>
    <w:rsid w:val="00D16325"/>
    <w:rsid w:val="00D163E5"/>
    <w:rsid w:val="00D1709B"/>
    <w:rsid w:val="00D17335"/>
    <w:rsid w:val="00D17506"/>
    <w:rsid w:val="00D21A8B"/>
    <w:rsid w:val="00D223A7"/>
    <w:rsid w:val="00D22769"/>
    <w:rsid w:val="00D24EA7"/>
    <w:rsid w:val="00D262E5"/>
    <w:rsid w:val="00D263AF"/>
    <w:rsid w:val="00D26632"/>
    <w:rsid w:val="00D267D0"/>
    <w:rsid w:val="00D274B0"/>
    <w:rsid w:val="00D27ADA"/>
    <w:rsid w:val="00D27B82"/>
    <w:rsid w:val="00D30496"/>
    <w:rsid w:val="00D305C4"/>
    <w:rsid w:val="00D30831"/>
    <w:rsid w:val="00D314B2"/>
    <w:rsid w:val="00D31A26"/>
    <w:rsid w:val="00D31C15"/>
    <w:rsid w:val="00D32586"/>
    <w:rsid w:val="00D329F3"/>
    <w:rsid w:val="00D32B8C"/>
    <w:rsid w:val="00D33157"/>
    <w:rsid w:val="00D337E6"/>
    <w:rsid w:val="00D33CDA"/>
    <w:rsid w:val="00D33F6E"/>
    <w:rsid w:val="00D35072"/>
    <w:rsid w:val="00D35880"/>
    <w:rsid w:val="00D36519"/>
    <w:rsid w:val="00D36AAB"/>
    <w:rsid w:val="00D36ACA"/>
    <w:rsid w:val="00D3788D"/>
    <w:rsid w:val="00D40FCC"/>
    <w:rsid w:val="00D41DC6"/>
    <w:rsid w:val="00D41F17"/>
    <w:rsid w:val="00D422D6"/>
    <w:rsid w:val="00D425C7"/>
    <w:rsid w:val="00D42847"/>
    <w:rsid w:val="00D430FA"/>
    <w:rsid w:val="00D44483"/>
    <w:rsid w:val="00D45130"/>
    <w:rsid w:val="00D45597"/>
    <w:rsid w:val="00D46FAF"/>
    <w:rsid w:val="00D47457"/>
    <w:rsid w:val="00D47D89"/>
    <w:rsid w:val="00D514F7"/>
    <w:rsid w:val="00D51841"/>
    <w:rsid w:val="00D52D89"/>
    <w:rsid w:val="00D53019"/>
    <w:rsid w:val="00D53AE6"/>
    <w:rsid w:val="00D53B0C"/>
    <w:rsid w:val="00D54B8A"/>
    <w:rsid w:val="00D55347"/>
    <w:rsid w:val="00D5555F"/>
    <w:rsid w:val="00D5582C"/>
    <w:rsid w:val="00D5610B"/>
    <w:rsid w:val="00D567F4"/>
    <w:rsid w:val="00D56BE2"/>
    <w:rsid w:val="00D56E22"/>
    <w:rsid w:val="00D56FD0"/>
    <w:rsid w:val="00D57B6B"/>
    <w:rsid w:val="00D6072A"/>
    <w:rsid w:val="00D62725"/>
    <w:rsid w:val="00D62A2A"/>
    <w:rsid w:val="00D62EE5"/>
    <w:rsid w:val="00D657D5"/>
    <w:rsid w:val="00D659BA"/>
    <w:rsid w:val="00D66FE5"/>
    <w:rsid w:val="00D67183"/>
    <w:rsid w:val="00D7001D"/>
    <w:rsid w:val="00D700D0"/>
    <w:rsid w:val="00D7059F"/>
    <w:rsid w:val="00D70A9D"/>
    <w:rsid w:val="00D71013"/>
    <w:rsid w:val="00D71F14"/>
    <w:rsid w:val="00D73F6B"/>
    <w:rsid w:val="00D74117"/>
    <w:rsid w:val="00D76670"/>
    <w:rsid w:val="00D76C17"/>
    <w:rsid w:val="00D779AE"/>
    <w:rsid w:val="00D80099"/>
    <w:rsid w:val="00D80CE0"/>
    <w:rsid w:val="00D81594"/>
    <w:rsid w:val="00D823A8"/>
    <w:rsid w:val="00D83919"/>
    <w:rsid w:val="00D8397E"/>
    <w:rsid w:val="00D83CDB"/>
    <w:rsid w:val="00D83F8C"/>
    <w:rsid w:val="00D84131"/>
    <w:rsid w:val="00D84807"/>
    <w:rsid w:val="00D849D4"/>
    <w:rsid w:val="00D84C72"/>
    <w:rsid w:val="00D86C3F"/>
    <w:rsid w:val="00D86E45"/>
    <w:rsid w:val="00D87915"/>
    <w:rsid w:val="00D87F1A"/>
    <w:rsid w:val="00D90774"/>
    <w:rsid w:val="00D90995"/>
    <w:rsid w:val="00D91476"/>
    <w:rsid w:val="00D92315"/>
    <w:rsid w:val="00D929A1"/>
    <w:rsid w:val="00D92C0E"/>
    <w:rsid w:val="00D92E31"/>
    <w:rsid w:val="00D933A4"/>
    <w:rsid w:val="00D938BF"/>
    <w:rsid w:val="00D93DF7"/>
    <w:rsid w:val="00D941F1"/>
    <w:rsid w:val="00D949C4"/>
    <w:rsid w:val="00D95008"/>
    <w:rsid w:val="00D95CB2"/>
    <w:rsid w:val="00D97B1A"/>
    <w:rsid w:val="00DA13C8"/>
    <w:rsid w:val="00DA1430"/>
    <w:rsid w:val="00DA1A53"/>
    <w:rsid w:val="00DA2060"/>
    <w:rsid w:val="00DA23D6"/>
    <w:rsid w:val="00DA43C9"/>
    <w:rsid w:val="00DA441D"/>
    <w:rsid w:val="00DA4DDF"/>
    <w:rsid w:val="00DA5888"/>
    <w:rsid w:val="00DA6604"/>
    <w:rsid w:val="00DA6B77"/>
    <w:rsid w:val="00DA6EF4"/>
    <w:rsid w:val="00DA70C1"/>
    <w:rsid w:val="00DA7EDF"/>
    <w:rsid w:val="00DB19AB"/>
    <w:rsid w:val="00DB5B64"/>
    <w:rsid w:val="00DB5E17"/>
    <w:rsid w:val="00DB5FAB"/>
    <w:rsid w:val="00DB6207"/>
    <w:rsid w:val="00DB6B20"/>
    <w:rsid w:val="00DB7259"/>
    <w:rsid w:val="00DB72DD"/>
    <w:rsid w:val="00DB75FB"/>
    <w:rsid w:val="00DC140A"/>
    <w:rsid w:val="00DC2A1C"/>
    <w:rsid w:val="00DC3299"/>
    <w:rsid w:val="00DC3387"/>
    <w:rsid w:val="00DC4610"/>
    <w:rsid w:val="00DC4D1C"/>
    <w:rsid w:val="00DC54FB"/>
    <w:rsid w:val="00DC56E5"/>
    <w:rsid w:val="00DC5E1D"/>
    <w:rsid w:val="00DC63ED"/>
    <w:rsid w:val="00DC6782"/>
    <w:rsid w:val="00DC6AC2"/>
    <w:rsid w:val="00DD0533"/>
    <w:rsid w:val="00DD14B9"/>
    <w:rsid w:val="00DD14E6"/>
    <w:rsid w:val="00DD4349"/>
    <w:rsid w:val="00DD49F6"/>
    <w:rsid w:val="00DD4EC8"/>
    <w:rsid w:val="00DD5516"/>
    <w:rsid w:val="00DD59C6"/>
    <w:rsid w:val="00DD5A47"/>
    <w:rsid w:val="00DD5AF5"/>
    <w:rsid w:val="00DD6480"/>
    <w:rsid w:val="00DD6756"/>
    <w:rsid w:val="00DD67AD"/>
    <w:rsid w:val="00DD7A8F"/>
    <w:rsid w:val="00DE0086"/>
    <w:rsid w:val="00DE05EE"/>
    <w:rsid w:val="00DE1281"/>
    <w:rsid w:val="00DE172F"/>
    <w:rsid w:val="00DE1CD5"/>
    <w:rsid w:val="00DE2DF2"/>
    <w:rsid w:val="00DE3271"/>
    <w:rsid w:val="00DE39FC"/>
    <w:rsid w:val="00DE3BDA"/>
    <w:rsid w:val="00DE61C5"/>
    <w:rsid w:val="00DE67DB"/>
    <w:rsid w:val="00DF1AE5"/>
    <w:rsid w:val="00DF1B4D"/>
    <w:rsid w:val="00DF2067"/>
    <w:rsid w:val="00DF216C"/>
    <w:rsid w:val="00DF3A93"/>
    <w:rsid w:val="00DF3FA5"/>
    <w:rsid w:val="00DF41A5"/>
    <w:rsid w:val="00DF5C05"/>
    <w:rsid w:val="00DF66EE"/>
    <w:rsid w:val="00DF6885"/>
    <w:rsid w:val="00DF73DB"/>
    <w:rsid w:val="00E00D07"/>
    <w:rsid w:val="00E0122B"/>
    <w:rsid w:val="00E0128C"/>
    <w:rsid w:val="00E014E2"/>
    <w:rsid w:val="00E01E43"/>
    <w:rsid w:val="00E01EFF"/>
    <w:rsid w:val="00E025BD"/>
    <w:rsid w:val="00E02923"/>
    <w:rsid w:val="00E02B43"/>
    <w:rsid w:val="00E043CD"/>
    <w:rsid w:val="00E051CB"/>
    <w:rsid w:val="00E05BD1"/>
    <w:rsid w:val="00E07DEA"/>
    <w:rsid w:val="00E101E5"/>
    <w:rsid w:val="00E10488"/>
    <w:rsid w:val="00E11CA8"/>
    <w:rsid w:val="00E126A0"/>
    <w:rsid w:val="00E1325A"/>
    <w:rsid w:val="00E134C2"/>
    <w:rsid w:val="00E14A43"/>
    <w:rsid w:val="00E14EC4"/>
    <w:rsid w:val="00E162E2"/>
    <w:rsid w:val="00E16342"/>
    <w:rsid w:val="00E1634A"/>
    <w:rsid w:val="00E1650D"/>
    <w:rsid w:val="00E17761"/>
    <w:rsid w:val="00E17BDE"/>
    <w:rsid w:val="00E20AD3"/>
    <w:rsid w:val="00E20B55"/>
    <w:rsid w:val="00E216F6"/>
    <w:rsid w:val="00E2184A"/>
    <w:rsid w:val="00E21A07"/>
    <w:rsid w:val="00E23144"/>
    <w:rsid w:val="00E239D8"/>
    <w:rsid w:val="00E24C71"/>
    <w:rsid w:val="00E252AC"/>
    <w:rsid w:val="00E25622"/>
    <w:rsid w:val="00E25AB7"/>
    <w:rsid w:val="00E2634E"/>
    <w:rsid w:val="00E26ADC"/>
    <w:rsid w:val="00E27F73"/>
    <w:rsid w:val="00E319D7"/>
    <w:rsid w:val="00E31A54"/>
    <w:rsid w:val="00E3470B"/>
    <w:rsid w:val="00E351F7"/>
    <w:rsid w:val="00E355C6"/>
    <w:rsid w:val="00E35D39"/>
    <w:rsid w:val="00E36622"/>
    <w:rsid w:val="00E377DE"/>
    <w:rsid w:val="00E37D81"/>
    <w:rsid w:val="00E40831"/>
    <w:rsid w:val="00E43838"/>
    <w:rsid w:val="00E43885"/>
    <w:rsid w:val="00E4401E"/>
    <w:rsid w:val="00E44168"/>
    <w:rsid w:val="00E45563"/>
    <w:rsid w:val="00E459FB"/>
    <w:rsid w:val="00E45E4F"/>
    <w:rsid w:val="00E47226"/>
    <w:rsid w:val="00E47900"/>
    <w:rsid w:val="00E479EF"/>
    <w:rsid w:val="00E500D3"/>
    <w:rsid w:val="00E511C0"/>
    <w:rsid w:val="00E5254A"/>
    <w:rsid w:val="00E52691"/>
    <w:rsid w:val="00E55883"/>
    <w:rsid w:val="00E5742F"/>
    <w:rsid w:val="00E57469"/>
    <w:rsid w:val="00E576EE"/>
    <w:rsid w:val="00E60095"/>
    <w:rsid w:val="00E601C7"/>
    <w:rsid w:val="00E60CCB"/>
    <w:rsid w:val="00E614A3"/>
    <w:rsid w:val="00E63414"/>
    <w:rsid w:val="00E6355C"/>
    <w:rsid w:val="00E64A5A"/>
    <w:rsid w:val="00E64BD4"/>
    <w:rsid w:val="00E64EE5"/>
    <w:rsid w:val="00E652BF"/>
    <w:rsid w:val="00E656FA"/>
    <w:rsid w:val="00E658C4"/>
    <w:rsid w:val="00E66130"/>
    <w:rsid w:val="00E6657D"/>
    <w:rsid w:val="00E67AC1"/>
    <w:rsid w:val="00E67D65"/>
    <w:rsid w:val="00E7046E"/>
    <w:rsid w:val="00E70A9E"/>
    <w:rsid w:val="00E711E6"/>
    <w:rsid w:val="00E719E2"/>
    <w:rsid w:val="00E71E5C"/>
    <w:rsid w:val="00E72077"/>
    <w:rsid w:val="00E735EC"/>
    <w:rsid w:val="00E7367D"/>
    <w:rsid w:val="00E738D0"/>
    <w:rsid w:val="00E73F4A"/>
    <w:rsid w:val="00E741D8"/>
    <w:rsid w:val="00E74A92"/>
    <w:rsid w:val="00E74E3F"/>
    <w:rsid w:val="00E752DD"/>
    <w:rsid w:val="00E76337"/>
    <w:rsid w:val="00E77D00"/>
    <w:rsid w:val="00E77E51"/>
    <w:rsid w:val="00E81A31"/>
    <w:rsid w:val="00E81C7E"/>
    <w:rsid w:val="00E83C11"/>
    <w:rsid w:val="00E84B5F"/>
    <w:rsid w:val="00E84D72"/>
    <w:rsid w:val="00E857C6"/>
    <w:rsid w:val="00E8651F"/>
    <w:rsid w:val="00E87516"/>
    <w:rsid w:val="00E8753C"/>
    <w:rsid w:val="00E87931"/>
    <w:rsid w:val="00E87DDB"/>
    <w:rsid w:val="00E901A3"/>
    <w:rsid w:val="00E916BD"/>
    <w:rsid w:val="00E91EE5"/>
    <w:rsid w:val="00E93691"/>
    <w:rsid w:val="00E93889"/>
    <w:rsid w:val="00E93F1F"/>
    <w:rsid w:val="00E94323"/>
    <w:rsid w:val="00E948C9"/>
    <w:rsid w:val="00E95362"/>
    <w:rsid w:val="00E95936"/>
    <w:rsid w:val="00E96271"/>
    <w:rsid w:val="00E963C4"/>
    <w:rsid w:val="00E965BF"/>
    <w:rsid w:val="00E9749D"/>
    <w:rsid w:val="00EA0D69"/>
    <w:rsid w:val="00EA1316"/>
    <w:rsid w:val="00EA1CA3"/>
    <w:rsid w:val="00EA2C9A"/>
    <w:rsid w:val="00EA350F"/>
    <w:rsid w:val="00EA388B"/>
    <w:rsid w:val="00EA3FD4"/>
    <w:rsid w:val="00EA5D84"/>
    <w:rsid w:val="00EA6374"/>
    <w:rsid w:val="00EA6569"/>
    <w:rsid w:val="00EA6B7B"/>
    <w:rsid w:val="00EB0318"/>
    <w:rsid w:val="00EB152A"/>
    <w:rsid w:val="00EB33A9"/>
    <w:rsid w:val="00EB3B56"/>
    <w:rsid w:val="00EB3D98"/>
    <w:rsid w:val="00EB4049"/>
    <w:rsid w:val="00EB406B"/>
    <w:rsid w:val="00EB4125"/>
    <w:rsid w:val="00EB5952"/>
    <w:rsid w:val="00EB6195"/>
    <w:rsid w:val="00EB6E54"/>
    <w:rsid w:val="00EB7428"/>
    <w:rsid w:val="00EC08B8"/>
    <w:rsid w:val="00EC1038"/>
    <w:rsid w:val="00EC180B"/>
    <w:rsid w:val="00EC2721"/>
    <w:rsid w:val="00EC275E"/>
    <w:rsid w:val="00EC326C"/>
    <w:rsid w:val="00EC379C"/>
    <w:rsid w:val="00EC38D3"/>
    <w:rsid w:val="00EC38E6"/>
    <w:rsid w:val="00EC3F6E"/>
    <w:rsid w:val="00EC512C"/>
    <w:rsid w:val="00EC5813"/>
    <w:rsid w:val="00EC5E0C"/>
    <w:rsid w:val="00EC6BD2"/>
    <w:rsid w:val="00EC6C25"/>
    <w:rsid w:val="00EC7039"/>
    <w:rsid w:val="00EC744E"/>
    <w:rsid w:val="00EC796B"/>
    <w:rsid w:val="00ED033E"/>
    <w:rsid w:val="00ED08F9"/>
    <w:rsid w:val="00ED0FBC"/>
    <w:rsid w:val="00ED1337"/>
    <w:rsid w:val="00ED18DB"/>
    <w:rsid w:val="00ED2618"/>
    <w:rsid w:val="00ED303D"/>
    <w:rsid w:val="00ED33D2"/>
    <w:rsid w:val="00ED33D5"/>
    <w:rsid w:val="00ED3CFE"/>
    <w:rsid w:val="00ED3F32"/>
    <w:rsid w:val="00ED3F78"/>
    <w:rsid w:val="00ED605B"/>
    <w:rsid w:val="00ED692B"/>
    <w:rsid w:val="00ED7097"/>
    <w:rsid w:val="00ED7A76"/>
    <w:rsid w:val="00EE025A"/>
    <w:rsid w:val="00EE0359"/>
    <w:rsid w:val="00EE03BC"/>
    <w:rsid w:val="00EE05AE"/>
    <w:rsid w:val="00EE09B3"/>
    <w:rsid w:val="00EE0A39"/>
    <w:rsid w:val="00EE0ED4"/>
    <w:rsid w:val="00EE104A"/>
    <w:rsid w:val="00EE14E0"/>
    <w:rsid w:val="00EE1E40"/>
    <w:rsid w:val="00EE21BC"/>
    <w:rsid w:val="00EE267C"/>
    <w:rsid w:val="00EE3119"/>
    <w:rsid w:val="00EE343E"/>
    <w:rsid w:val="00EE3972"/>
    <w:rsid w:val="00EE403D"/>
    <w:rsid w:val="00EE4B30"/>
    <w:rsid w:val="00EE5683"/>
    <w:rsid w:val="00EE5828"/>
    <w:rsid w:val="00EE5C85"/>
    <w:rsid w:val="00EE645E"/>
    <w:rsid w:val="00EE6840"/>
    <w:rsid w:val="00EE78F2"/>
    <w:rsid w:val="00EE7997"/>
    <w:rsid w:val="00EF094E"/>
    <w:rsid w:val="00EF1BC2"/>
    <w:rsid w:val="00EF2A95"/>
    <w:rsid w:val="00EF2F8C"/>
    <w:rsid w:val="00EF3D71"/>
    <w:rsid w:val="00EF42BB"/>
    <w:rsid w:val="00EF43FE"/>
    <w:rsid w:val="00EF51E8"/>
    <w:rsid w:val="00EF57D4"/>
    <w:rsid w:val="00EF6B8B"/>
    <w:rsid w:val="00EF6DFD"/>
    <w:rsid w:val="00EF72E8"/>
    <w:rsid w:val="00F00C9F"/>
    <w:rsid w:val="00F016C1"/>
    <w:rsid w:val="00F016F8"/>
    <w:rsid w:val="00F01C87"/>
    <w:rsid w:val="00F0272F"/>
    <w:rsid w:val="00F0314B"/>
    <w:rsid w:val="00F037E6"/>
    <w:rsid w:val="00F03BFE"/>
    <w:rsid w:val="00F03CA4"/>
    <w:rsid w:val="00F03F3E"/>
    <w:rsid w:val="00F04748"/>
    <w:rsid w:val="00F04CF5"/>
    <w:rsid w:val="00F05AC5"/>
    <w:rsid w:val="00F0723D"/>
    <w:rsid w:val="00F076AD"/>
    <w:rsid w:val="00F10638"/>
    <w:rsid w:val="00F11423"/>
    <w:rsid w:val="00F11912"/>
    <w:rsid w:val="00F122A4"/>
    <w:rsid w:val="00F123D0"/>
    <w:rsid w:val="00F12BC1"/>
    <w:rsid w:val="00F12D52"/>
    <w:rsid w:val="00F12E4C"/>
    <w:rsid w:val="00F15CEC"/>
    <w:rsid w:val="00F16512"/>
    <w:rsid w:val="00F1690D"/>
    <w:rsid w:val="00F17CE9"/>
    <w:rsid w:val="00F203D8"/>
    <w:rsid w:val="00F210C0"/>
    <w:rsid w:val="00F2191C"/>
    <w:rsid w:val="00F22F9E"/>
    <w:rsid w:val="00F23874"/>
    <w:rsid w:val="00F23F16"/>
    <w:rsid w:val="00F24FBE"/>
    <w:rsid w:val="00F257BC"/>
    <w:rsid w:val="00F25873"/>
    <w:rsid w:val="00F25A07"/>
    <w:rsid w:val="00F26D95"/>
    <w:rsid w:val="00F27845"/>
    <w:rsid w:val="00F303EA"/>
    <w:rsid w:val="00F31266"/>
    <w:rsid w:val="00F31BC3"/>
    <w:rsid w:val="00F3232A"/>
    <w:rsid w:val="00F33302"/>
    <w:rsid w:val="00F33947"/>
    <w:rsid w:val="00F3498E"/>
    <w:rsid w:val="00F36835"/>
    <w:rsid w:val="00F37641"/>
    <w:rsid w:val="00F4005E"/>
    <w:rsid w:val="00F41BF9"/>
    <w:rsid w:val="00F41FB4"/>
    <w:rsid w:val="00F421C2"/>
    <w:rsid w:val="00F4245A"/>
    <w:rsid w:val="00F438DD"/>
    <w:rsid w:val="00F43F44"/>
    <w:rsid w:val="00F440AF"/>
    <w:rsid w:val="00F446DC"/>
    <w:rsid w:val="00F4572C"/>
    <w:rsid w:val="00F460A3"/>
    <w:rsid w:val="00F46FAD"/>
    <w:rsid w:val="00F505D4"/>
    <w:rsid w:val="00F50AF0"/>
    <w:rsid w:val="00F52FAD"/>
    <w:rsid w:val="00F53BCF"/>
    <w:rsid w:val="00F55E3E"/>
    <w:rsid w:val="00F5631C"/>
    <w:rsid w:val="00F56B9B"/>
    <w:rsid w:val="00F56C23"/>
    <w:rsid w:val="00F57815"/>
    <w:rsid w:val="00F57F26"/>
    <w:rsid w:val="00F603A5"/>
    <w:rsid w:val="00F619C4"/>
    <w:rsid w:val="00F61E2F"/>
    <w:rsid w:val="00F6255C"/>
    <w:rsid w:val="00F62E5D"/>
    <w:rsid w:val="00F63025"/>
    <w:rsid w:val="00F6305A"/>
    <w:rsid w:val="00F63475"/>
    <w:rsid w:val="00F63B7A"/>
    <w:rsid w:val="00F63E35"/>
    <w:rsid w:val="00F64227"/>
    <w:rsid w:val="00F64FB2"/>
    <w:rsid w:val="00F670F8"/>
    <w:rsid w:val="00F672EF"/>
    <w:rsid w:val="00F678E0"/>
    <w:rsid w:val="00F70095"/>
    <w:rsid w:val="00F7114D"/>
    <w:rsid w:val="00F72284"/>
    <w:rsid w:val="00F728AE"/>
    <w:rsid w:val="00F7318D"/>
    <w:rsid w:val="00F736D7"/>
    <w:rsid w:val="00F73F13"/>
    <w:rsid w:val="00F7411C"/>
    <w:rsid w:val="00F7422B"/>
    <w:rsid w:val="00F753BF"/>
    <w:rsid w:val="00F76008"/>
    <w:rsid w:val="00F762B6"/>
    <w:rsid w:val="00F775DE"/>
    <w:rsid w:val="00F77D80"/>
    <w:rsid w:val="00F813E1"/>
    <w:rsid w:val="00F81E83"/>
    <w:rsid w:val="00F82A55"/>
    <w:rsid w:val="00F82A71"/>
    <w:rsid w:val="00F83009"/>
    <w:rsid w:val="00F83124"/>
    <w:rsid w:val="00F83711"/>
    <w:rsid w:val="00F83B21"/>
    <w:rsid w:val="00F844CA"/>
    <w:rsid w:val="00F85078"/>
    <w:rsid w:val="00F850C3"/>
    <w:rsid w:val="00F859BE"/>
    <w:rsid w:val="00F875E3"/>
    <w:rsid w:val="00F919CB"/>
    <w:rsid w:val="00F91A25"/>
    <w:rsid w:val="00F92C60"/>
    <w:rsid w:val="00F9309C"/>
    <w:rsid w:val="00F938D0"/>
    <w:rsid w:val="00F94771"/>
    <w:rsid w:val="00F94B07"/>
    <w:rsid w:val="00F94C96"/>
    <w:rsid w:val="00F953E2"/>
    <w:rsid w:val="00F96220"/>
    <w:rsid w:val="00F96272"/>
    <w:rsid w:val="00F96710"/>
    <w:rsid w:val="00F96FBF"/>
    <w:rsid w:val="00F9754D"/>
    <w:rsid w:val="00FA042D"/>
    <w:rsid w:val="00FA0ED5"/>
    <w:rsid w:val="00FA20B6"/>
    <w:rsid w:val="00FA2C6B"/>
    <w:rsid w:val="00FA3921"/>
    <w:rsid w:val="00FA3AB0"/>
    <w:rsid w:val="00FA3F55"/>
    <w:rsid w:val="00FA5136"/>
    <w:rsid w:val="00FA520B"/>
    <w:rsid w:val="00FA77BC"/>
    <w:rsid w:val="00FA7B0D"/>
    <w:rsid w:val="00FB0A0F"/>
    <w:rsid w:val="00FB1BB6"/>
    <w:rsid w:val="00FB2D46"/>
    <w:rsid w:val="00FB2E54"/>
    <w:rsid w:val="00FB3345"/>
    <w:rsid w:val="00FB35BB"/>
    <w:rsid w:val="00FB3C69"/>
    <w:rsid w:val="00FB4141"/>
    <w:rsid w:val="00FB431C"/>
    <w:rsid w:val="00FB5882"/>
    <w:rsid w:val="00FB6391"/>
    <w:rsid w:val="00FB7BCB"/>
    <w:rsid w:val="00FB7EC4"/>
    <w:rsid w:val="00FC0016"/>
    <w:rsid w:val="00FC0B78"/>
    <w:rsid w:val="00FC0BAD"/>
    <w:rsid w:val="00FC13AC"/>
    <w:rsid w:val="00FC1C0E"/>
    <w:rsid w:val="00FC2071"/>
    <w:rsid w:val="00FC2A0B"/>
    <w:rsid w:val="00FC436F"/>
    <w:rsid w:val="00FC439F"/>
    <w:rsid w:val="00FC5733"/>
    <w:rsid w:val="00FC5758"/>
    <w:rsid w:val="00FC5C32"/>
    <w:rsid w:val="00FC5CFB"/>
    <w:rsid w:val="00FC6624"/>
    <w:rsid w:val="00FC6C0A"/>
    <w:rsid w:val="00FC7420"/>
    <w:rsid w:val="00FC76CD"/>
    <w:rsid w:val="00FC7D7E"/>
    <w:rsid w:val="00FD06F4"/>
    <w:rsid w:val="00FD07A7"/>
    <w:rsid w:val="00FD09AD"/>
    <w:rsid w:val="00FD0C29"/>
    <w:rsid w:val="00FD1679"/>
    <w:rsid w:val="00FD177B"/>
    <w:rsid w:val="00FD1B15"/>
    <w:rsid w:val="00FD1E98"/>
    <w:rsid w:val="00FD2AEE"/>
    <w:rsid w:val="00FD3F0E"/>
    <w:rsid w:val="00FD47C8"/>
    <w:rsid w:val="00FD5478"/>
    <w:rsid w:val="00FD572C"/>
    <w:rsid w:val="00FD5B1F"/>
    <w:rsid w:val="00FD64F6"/>
    <w:rsid w:val="00FD7DD5"/>
    <w:rsid w:val="00FE025D"/>
    <w:rsid w:val="00FE0994"/>
    <w:rsid w:val="00FE0CAB"/>
    <w:rsid w:val="00FE1CBC"/>
    <w:rsid w:val="00FE20A0"/>
    <w:rsid w:val="00FE2AE9"/>
    <w:rsid w:val="00FE34F6"/>
    <w:rsid w:val="00FE3696"/>
    <w:rsid w:val="00FE4138"/>
    <w:rsid w:val="00FE5C77"/>
    <w:rsid w:val="00FE62BF"/>
    <w:rsid w:val="00FE6D6D"/>
    <w:rsid w:val="00FE6E2D"/>
    <w:rsid w:val="00FE6EF3"/>
    <w:rsid w:val="00FE7A9E"/>
    <w:rsid w:val="00FF01F7"/>
    <w:rsid w:val="00FF0839"/>
    <w:rsid w:val="00FF09F7"/>
    <w:rsid w:val="00FF1751"/>
    <w:rsid w:val="00FF190A"/>
    <w:rsid w:val="00FF1E56"/>
    <w:rsid w:val="00FF2F6D"/>
    <w:rsid w:val="00FF3A79"/>
    <w:rsid w:val="00FF3BAF"/>
    <w:rsid w:val="00FF5901"/>
    <w:rsid w:val="00FF5F7D"/>
    <w:rsid w:val="00FF63D0"/>
    <w:rsid w:val="00FF6546"/>
    <w:rsid w:val="00FF6DA4"/>
    <w:rsid w:val="00FF71D0"/>
    <w:rsid w:val="00FF76DD"/>
    <w:rsid w:val="00FF783A"/>
    <w:rsid w:val="00FF7A60"/>
    <w:rsid w:val="00FF7AFE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D4B547D-95D7-44D7-AA12-0ABBA3F10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B4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EA3"/>
    <w:pPr>
      <w:spacing w:after="0" w:line="240" w:lineRule="atLeast"/>
      <w:ind w:left="562" w:right="389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0D3EA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uiPriority w:val="39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KPMG">
    <w:name w:val="KPMG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6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link w:val="Footer"/>
    <w:uiPriority w:val="99"/>
    <w:rsid w:val="007248B4"/>
    <w:rPr>
      <w:sz w:val="18"/>
      <w:lang w:val="en-GB" w:bidi="ar-SA"/>
    </w:rPr>
  </w:style>
  <w:style w:type="paragraph" w:styleId="ListParagraph">
    <w:name w:val="List Paragraph"/>
    <w:basedOn w:val="Normal"/>
    <w:uiPriority w:val="34"/>
    <w:qFormat/>
    <w:rsid w:val="006E5238"/>
    <w:pPr>
      <w:ind w:left="720"/>
    </w:pPr>
  </w:style>
  <w:style w:type="paragraph" w:customStyle="1" w:styleId="3">
    <w:name w:val="?????3????"/>
    <w:basedOn w:val="Normal"/>
    <w:rsid w:val="001842A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Default">
    <w:name w:val="Default"/>
    <w:rsid w:val="008F41E4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A1A8E"/>
    <w:rPr>
      <w:i/>
      <w:sz w:val="18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3F454-E297-4733-8BD2-EAD6F3CD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Maneenuch Sutto</cp:lastModifiedBy>
  <cp:revision>2</cp:revision>
  <cp:lastPrinted>2018-11-01T04:30:00Z</cp:lastPrinted>
  <dcterms:created xsi:type="dcterms:W3CDTF">2018-11-07T08:48:00Z</dcterms:created>
  <dcterms:modified xsi:type="dcterms:W3CDTF">2018-11-07T08:48:00Z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