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E707CD" w:rsidRPr="0015009E" w:rsidRDefault="00E707CD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24B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F024BD">
        <w:rPr>
          <w:rFonts w:ascii="Angsana New" w:hAnsi="Angsana New"/>
          <w:b/>
          <w:bCs/>
          <w:sz w:val="52"/>
          <w:szCs w:val="52"/>
          <w:cs/>
        </w:rPr>
        <w:t>ยูนิมิต เอนจิ</w:t>
      </w:r>
      <w:proofErr w:type="spellStart"/>
      <w:r w:rsidRPr="00F024BD">
        <w:rPr>
          <w:rFonts w:ascii="Angsana New" w:hAnsi="Angsana New"/>
          <w:b/>
          <w:bCs/>
          <w:sz w:val="52"/>
          <w:szCs w:val="52"/>
          <w:cs/>
        </w:rPr>
        <w:t>เนียริ่ง</w:t>
      </w:r>
      <w:proofErr w:type="spellEnd"/>
      <w:r w:rsidRPr="00F024BD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bookmarkEnd w:id="0"/>
      <w:r w:rsidR="00461E61" w:rsidRPr="00F024BD">
        <w:rPr>
          <w:rFonts w:ascii="Angsana New" w:hAnsi="Angsana New"/>
          <w:b/>
          <w:bCs/>
          <w:sz w:val="52"/>
          <w:szCs w:val="52"/>
        </w:rPr>
        <w:t xml:space="preserve"> </w:t>
      </w:r>
      <w:r w:rsidR="00461E61" w:rsidRPr="00F024BD">
        <w:rPr>
          <w:rFonts w:ascii="Angsana New" w:hAnsi="Angsana New"/>
          <w:b/>
          <w:bCs/>
          <w:sz w:val="52"/>
          <w:szCs w:val="52"/>
          <w:cs/>
        </w:rPr>
        <w:t>(มหาชน)</w:t>
      </w:r>
      <w:r w:rsidR="0015009E">
        <w:rPr>
          <w:rFonts w:ascii="Angsana New" w:hAnsi="Angsana New"/>
          <w:b/>
          <w:bCs/>
          <w:sz w:val="52"/>
          <w:szCs w:val="52"/>
        </w:rPr>
        <w:t xml:space="preserve"> </w:t>
      </w:r>
      <w:r w:rsidR="0015009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461E61" w:rsidRPr="00F024BD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44"/>
          <w:szCs w:val="44"/>
        </w:rPr>
      </w:pPr>
    </w:p>
    <w:p w:rsidR="00375A45" w:rsidRPr="007E2C24" w:rsidRDefault="00375A45" w:rsidP="00375A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375A45" w:rsidRPr="007E2C24" w:rsidRDefault="00375A45" w:rsidP="00375A45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center" w:pos="4825"/>
          <w:tab w:val="left" w:pos="8205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ab/>
        <w:t>สำหรับงวด</w:t>
      </w:r>
      <w:r w:rsidRPr="007E2C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D709A9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เก้าเดือน</w:t>
      </w: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709A9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D709A9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Pr="007E2C2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375A45" w:rsidRPr="007E2C24" w:rsidRDefault="00375A45" w:rsidP="00375A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75A45" w:rsidRPr="007E2C24" w:rsidRDefault="00375A45" w:rsidP="00375A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75A45" w:rsidRPr="00F024BD" w:rsidRDefault="00375A45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bookmarkEnd w:id="1"/>
    <w:p w:rsidR="00B627FA" w:rsidRPr="00F024BD" w:rsidRDefault="00B627FA" w:rsidP="001646ED">
      <w:pPr>
        <w:pStyle w:val="Heading5"/>
        <w:ind w:right="0"/>
        <w:jc w:val="both"/>
        <w:rPr>
          <w:rFonts w:ascii="Angsana New" w:hAnsi="Angsana New" w:cs="Angsana New"/>
          <w:sz w:val="30"/>
          <w:szCs w:val="30"/>
          <w:cs/>
        </w:rPr>
        <w:sectPr w:rsidR="00B627FA" w:rsidRPr="00F024BD" w:rsidSect="00BC786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008" w:header="720" w:footer="720" w:gutter="0"/>
          <w:pgNumType w:start="0"/>
          <w:cols w:space="720"/>
          <w:titlePg/>
        </w:sectPr>
      </w:pPr>
    </w:p>
    <w:p w:rsidR="00D06668" w:rsidRDefault="00D06668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B348D" w:rsidRDefault="00BB348D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B348D" w:rsidRDefault="00BB348D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FB7DDF" w:rsidRDefault="00FB7DDF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FB4448" w:rsidRDefault="00FB4448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5330A" w:rsidRPr="00F024BD" w:rsidRDefault="00927FD5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024B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024B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6C5371" w:rsidRPr="00F024BD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F024BD">
        <w:rPr>
          <w:rFonts w:ascii="Angsana New" w:hAnsi="Angsana New"/>
          <w:b/>
          <w:bCs/>
          <w:sz w:val="30"/>
          <w:szCs w:val="30"/>
          <w:cs/>
        </w:rPr>
        <w:t>บริษัท ยูนิมิต เอนจิ</w:t>
      </w:r>
      <w:proofErr w:type="spellStart"/>
      <w:r w:rsidRPr="00F024BD">
        <w:rPr>
          <w:rFonts w:ascii="Angsana New" w:hAnsi="Angsana New"/>
          <w:b/>
          <w:bCs/>
          <w:sz w:val="30"/>
          <w:szCs w:val="30"/>
          <w:cs/>
        </w:rPr>
        <w:t>เนียริ่ง</w:t>
      </w:r>
      <w:proofErr w:type="spellEnd"/>
      <w:r w:rsidRPr="00F024BD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461E61" w:rsidRPr="00F024BD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8A4521" w:rsidRPr="00393EE6" w:rsidRDefault="008A4521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5330A" w:rsidRPr="00852D54" w:rsidRDefault="00927FD5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15009E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ณ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วันที่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="00D709A9">
        <w:rPr>
          <w:rFonts w:ascii="Angsana New" w:hAnsi="Angsana New"/>
          <w:sz w:val="30"/>
          <w:szCs w:val="30"/>
        </w:rPr>
        <w:t xml:space="preserve">30 </w:t>
      </w:r>
      <w:r w:rsidR="00D709A9">
        <w:rPr>
          <w:rFonts w:ascii="Angsana New" w:hAnsi="Angsana New"/>
          <w:sz w:val="30"/>
          <w:szCs w:val="30"/>
          <w:cs/>
        </w:rPr>
        <w:t>กันยายน</w:t>
      </w:r>
      <w:r w:rsidRPr="00F024BD">
        <w:rPr>
          <w:rFonts w:ascii="Angsana New" w:hAnsi="Angsana New"/>
          <w:sz w:val="30"/>
          <w:szCs w:val="30"/>
        </w:rPr>
        <w:t xml:space="preserve"> 25</w:t>
      </w:r>
      <w:r w:rsidR="00F065C4">
        <w:rPr>
          <w:rFonts w:ascii="Angsana New" w:hAnsi="Angsana New"/>
          <w:sz w:val="30"/>
          <w:szCs w:val="30"/>
        </w:rPr>
        <w:t>6</w:t>
      </w:r>
      <w:r w:rsidR="00BB348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15009E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</w:t>
      </w:r>
      <w:r w:rsidR="0015009E" w:rsidRPr="00D07959">
        <w:rPr>
          <w:rFonts w:ascii="Angsana New" w:hAnsi="Angsana New" w:hint="cs"/>
          <w:sz w:val="30"/>
          <w:szCs w:val="30"/>
          <w:cs/>
        </w:rPr>
        <w:t xml:space="preserve">กิจการ </w:t>
      </w:r>
      <w:r w:rsidR="005164C8">
        <w:rPr>
          <w:rFonts w:ascii="Angsana New" w:hAnsi="Angsana New" w:hint="cs"/>
          <w:sz w:val="30"/>
          <w:szCs w:val="30"/>
          <w:cs/>
        </w:rPr>
        <w:t>สำหรับแต่ละงวดสามเดือนและ</w:t>
      </w:r>
      <w:r w:rsidR="00D709A9">
        <w:rPr>
          <w:rFonts w:ascii="Angsana New" w:hAnsi="Angsana New" w:hint="cs"/>
          <w:sz w:val="30"/>
          <w:szCs w:val="30"/>
          <w:cs/>
        </w:rPr>
        <w:t>เก้าเดือน</w:t>
      </w:r>
      <w:r w:rsidR="005164C8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65343">
        <w:rPr>
          <w:rFonts w:ascii="Angsana New" w:hAnsi="Angsana New"/>
          <w:sz w:val="30"/>
          <w:szCs w:val="30"/>
        </w:rPr>
        <w:t xml:space="preserve">       </w:t>
      </w:r>
      <w:r w:rsidR="00FE02F2">
        <w:rPr>
          <w:rFonts w:ascii="Angsana New" w:hAnsi="Angsana New"/>
          <w:sz w:val="30"/>
          <w:szCs w:val="30"/>
        </w:rPr>
        <w:t xml:space="preserve">   </w:t>
      </w:r>
      <w:r w:rsidR="005164C8">
        <w:rPr>
          <w:rFonts w:ascii="Angsana New" w:hAnsi="Angsana New" w:hint="cs"/>
          <w:sz w:val="30"/>
          <w:szCs w:val="30"/>
          <w:cs/>
        </w:rPr>
        <w:t xml:space="preserve"> </w:t>
      </w:r>
      <w:r w:rsidR="00D709A9">
        <w:rPr>
          <w:rFonts w:ascii="Angsana New" w:hAnsi="Angsana New"/>
          <w:sz w:val="30"/>
          <w:szCs w:val="30"/>
        </w:rPr>
        <w:t xml:space="preserve">30 </w:t>
      </w:r>
      <w:r w:rsidR="00D709A9">
        <w:rPr>
          <w:rFonts w:ascii="Angsana New" w:hAnsi="Angsana New"/>
          <w:sz w:val="30"/>
          <w:szCs w:val="30"/>
          <w:cs/>
        </w:rPr>
        <w:t>กันยายน</w:t>
      </w:r>
      <w:r w:rsidR="005164C8">
        <w:rPr>
          <w:rFonts w:ascii="Angsana New" w:hAnsi="Angsana New" w:hint="cs"/>
          <w:sz w:val="30"/>
          <w:szCs w:val="30"/>
          <w:cs/>
        </w:rPr>
        <w:t xml:space="preserve"> </w:t>
      </w:r>
      <w:r w:rsidR="005164C8">
        <w:rPr>
          <w:rFonts w:ascii="Angsana New" w:hAnsi="Angsana New"/>
          <w:sz w:val="30"/>
          <w:szCs w:val="30"/>
        </w:rPr>
        <w:t xml:space="preserve">2561 </w:t>
      </w:r>
      <w:r w:rsidRPr="00D0795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15009E" w:rsidRPr="00D07959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</w:t>
      </w:r>
      <w:r w:rsidR="005164C8">
        <w:rPr>
          <w:rFonts w:ascii="Angsana New" w:hAnsi="Angsana New"/>
          <w:sz w:val="30"/>
          <w:szCs w:val="30"/>
        </w:rPr>
        <w:t xml:space="preserve">  </w:t>
      </w:r>
      <w:r w:rsidR="0015009E" w:rsidRPr="00D07959">
        <w:rPr>
          <w:rFonts w:ascii="Angsana New" w:hAnsi="Angsana New" w:hint="cs"/>
          <w:sz w:val="30"/>
          <w:szCs w:val="30"/>
          <w:cs/>
        </w:rPr>
        <w:t>กิจการ</w:t>
      </w:r>
      <w:r w:rsidRPr="00D07959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15009E" w:rsidRPr="00D07959">
        <w:rPr>
          <w:rFonts w:ascii="Angsana New" w:hAnsi="Angsana New" w:hint="cs"/>
          <w:sz w:val="30"/>
          <w:szCs w:val="30"/>
          <w:cs/>
        </w:rPr>
        <w:t>รวม</w:t>
      </w:r>
      <w:r w:rsidR="0015009E">
        <w:rPr>
          <w:rFonts w:ascii="Angsana New" w:hAnsi="Angsana New" w:hint="cs"/>
          <w:sz w:val="30"/>
          <w:szCs w:val="30"/>
          <w:cs/>
        </w:rPr>
        <w:t xml:space="preserve">และงบกระแสเงินสดเฉพาะกิจการ </w:t>
      </w:r>
      <w:r w:rsidRPr="008013E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D709A9">
        <w:rPr>
          <w:rFonts w:ascii="Angsana New" w:hAnsi="Angsana New" w:hint="cs"/>
          <w:spacing w:val="-6"/>
          <w:sz w:val="30"/>
          <w:szCs w:val="30"/>
          <w:cs/>
        </w:rPr>
        <w:t>เก้าเดือน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D709A9">
        <w:rPr>
          <w:rFonts w:ascii="Angsana New" w:hAnsi="Angsana New"/>
          <w:spacing w:val="-6"/>
          <w:sz w:val="30"/>
          <w:szCs w:val="30"/>
        </w:rPr>
        <w:t xml:space="preserve">30 </w:t>
      </w:r>
      <w:r w:rsidR="00D709A9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013EA">
        <w:rPr>
          <w:rFonts w:ascii="Angsana New" w:hAnsi="Angsana New"/>
          <w:spacing w:val="-6"/>
          <w:sz w:val="30"/>
          <w:szCs w:val="30"/>
        </w:rPr>
        <w:t>25</w:t>
      </w:r>
      <w:r w:rsidR="00F065C4" w:rsidRPr="008013EA">
        <w:rPr>
          <w:rFonts w:ascii="Angsana New" w:hAnsi="Angsana New"/>
          <w:spacing w:val="-6"/>
          <w:sz w:val="30"/>
          <w:szCs w:val="30"/>
        </w:rPr>
        <w:t>6</w:t>
      </w:r>
      <w:r w:rsidR="00BB348D" w:rsidRPr="008013EA">
        <w:rPr>
          <w:rFonts w:ascii="Angsana New" w:hAnsi="Angsana New"/>
          <w:spacing w:val="-6"/>
          <w:sz w:val="30"/>
          <w:szCs w:val="30"/>
        </w:rPr>
        <w:t>1</w:t>
      </w:r>
      <w:r w:rsidR="000862A1" w:rsidRPr="008013E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</w:t>
      </w:r>
      <w:r w:rsidR="000862A1" w:rsidRPr="008013EA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งบการเงินแบบย่อ </w:t>
      </w:r>
      <w:r w:rsidRPr="008013EA">
        <w:rPr>
          <w:rFonts w:ascii="Angsana New" w:hAnsi="Angsana New"/>
          <w:spacing w:val="-6"/>
          <w:sz w:val="30"/>
          <w:szCs w:val="30"/>
        </w:rPr>
        <w:t>(</w:t>
      </w:r>
      <w:r w:rsidR="00D13B50" w:rsidRPr="008013EA">
        <w:rPr>
          <w:rFonts w:ascii="Angsana New" w:hAnsi="Angsana New"/>
          <w:spacing w:val="-6"/>
          <w:sz w:val="30"/>
          <w:szCs w:val="30"/>
        </w:rPr>
        <w:t>“</w:t>
      </w:r>
      <w:r w:rsidRPr="008013EA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D13B50" w:rsidRPr="008013EA">
        <w:rPr>
          <w:rFonts w:ascii="Angsana New" w:hAnsi="Angsana New"/>
          <w:spacing w:val="-6"/>
          <w:sz w:val="30"/>
          <w:szCs w:val="30"/>
        </w:rPr>
        <w:t>”</w:t>
      </w:r>
      <w:r w:rsidRPr="008013EA">
        <w:rPr>
          <w:rFonts w:ascii="Angsana New" w:hAnsi="Angsana New"/>
          <w:spacing w:val="-6"/>
          <w:sz w:val="30"/>
          <w:szCs w:val="30"/>
          <w:cs/>
        </w:rPr>
        <w:t>)</w:t>
      </w:r>
      <w:r w:rsidRPr="00F024BD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ยูนิมิต เอนจิ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จำกัด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(มหาชน)</w:t>
      </w:r>
      <w:r w:rsidR="0015009E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024BD">
        <w:rPr>
          <w:rFonts w:ascii="Angsana New" w:hAnsi="Angsana New"/>
          <w:sz w:val="30"/>
          <w:szCs w:val="30"/>
          <w:cs/>
        </w:rPr>
        <w:t xml:space="preserve"> </w:t>
      </w:r>
      <w:r w:rsidR="0015009E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="0015009E" w:rsidRPr="00F024BD">
        <w:rPr>
          <w:rFonts w:ascii="Angsana New" w:hAnsi="Angsana New"/>
          <w:sz w:val="30"/>
          <w:szCs w:val="30"/>
          <w:cs/>
        </w:rPr>
        <w:t>ยูนิมิต เอนจิ</w:t>
      </w:r>
      <w:proofErr w:type="spellStart"/>
      <w:r w:rsidR="0015009E" w:rsidRPr="00F024BD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15009E" w:rsidRPr="00F024BD">
        <w:rPr>
          <w:rFonts w:ascii="Angsana New" w:hAnsi="Angsana New"/>
          <w:sz w:val="30"/>
          <w:szCs w:val="30"/>
        </w:rPr>
        <w:t xml:space="preserve"> </w:t>
      </w:r>
      <w:r w:rsidR="0015009E" w:rsidRPr="00F024BD">
        <w:rPr>
          <w:rFonts w:ascii="Angsana New" w:hAnsi="Angsana New"/>
          <w:sz w:val="30"/>
          <w:szCs w:val="30"/>
          <w:cs/>
        </w:rPr>
        <w:t>จำกัด</w:t>
      </w:r>
      <w:r w:rsidR="0015009E" w:rsidRPr="00F024BD">
        <w:rPr>
          <w:rFonts w:ascii="Angsana New" w:hAnsi="Angsana New"/>
          <w:sz w:val="30"/>
          <w:szCs w:val="30"/>
        </w:rPr>
        <w:t xml:space="preserve"> </w:t>
      </w:r>
      <w:r w:rsidR="0015009E" w:rsidRPr="00F024BD">
        <w:rPr>
          <w:rFonts w:ascii="Angsana New" w:hAnsi="Angsana New"/>
          <w:sz w:val="30"/>
          <w:szCs w:val="30"/>
          <w:cs/>
        </w:rPr>
        <w:t>(มหาชน)</w:t>
      </w:r>
      <w:r w:rsidR="0015009E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F024BD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="00D13B50" w:rsidRPr="00F024BD">
        <w:rPr>
          <w:rFonts w:ascii="Angsana New" w:hAnsi="Angsana New"/>
          <w:sz w:val="30"/>
          <w:szCs w:val="30"/>
          <w:cs/>
        </w:rPr>
        <w:t xml:space="preserve"> เรื่อง</w:t>
      </w:r>
      <w:r w:rsidR="00D13B50" w:rsidRPr="00F024BD">
        <w:rPr>
          <w:rFonts w:ascii="Angsana New" w:hAnsi="Angsana New"/>
          <w:sz w:val="30"/>
          <w:szCs w:val="30"/>
        </w:rPr>
        <w:t xml:space="preserve"> </w:t>
      </w:r>
      <w:r w:rsidR="003A74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</w:t>
      </w:r>
      <w:r w:rsidRPr="00465343">
        <w:rPr>
          <w:rFonts w:ascii="Angsana New" w:hAnsi="Angsana New"/>
          <w:spacing w:val="-6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F024BD">
        <w:rPr>
          <w:rFonts w:ascii="Angsana New" w:hAnsi="Angsana New"/>
          <w:sz w:val="30"/>
          <w:szCs w:val="30"/>
          <w:cs/>
        </w:rPr>
        <w:t>ทานของข้าพเจ้า</w:t>
      </w:r>
    </w:p>
    <w:p w:rsidR="00927FD5" w:rsidRPr="00393EE6" w:rsidRDefault="00927FD5" w:rsidP="00A10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16"/>
          <w:szCs w:val="16"/>
        </w:rPr>
      </w:pPr>
    </w:p>
    <w:p w:rsidR="00093950" w:rsidRPr="000862A1" w:rsidRDefault="00093950" w:rsidP="000862A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0862A1">
        <w:rPr>
          <w:rFonts w:ascii="Angsana New" w:hAnsi="Angsana New" w:cs="Angsana New"/>
          <w:i/>
          <w:iCs/>
          <w:cs/>
        </w:rPr>
        <w:t>ขอบเขตการสอบทาน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E38A8" w:rsidRPr="00F024BD" w:rsidRDefault="00B65AF9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="00FE02F2">
        <w:rPr>
          <w:rFonts w:ascii="Angsana New" w:hAnsi="Angsana New" w:cs="Angsana New" w:hint="cs"/>
          <w:cs/>
        </w:rPr>
        <w:t xml:space="preserve">  </w:t>
      </w:r>
      <w:r w:rsidRPr="00F024BD">
        <w:rPr>
          <w:rFonts w:ascii="Angsana New" w:hAnsi="Angsana New" w:cs="Angsana New"/>
          <w:cs/>
        </w:rPr>
        <w:t>อาจพบได้จากการตรวจสอบ ดังนั้นข้าพเจ้าจึงไม่</w:t>
      </w:r>
      <w:r w:rsidR="00100FFC" w:rsidRPr="00F024BD">
        <w:rPr>
          <w:rFonts w:ascii="Angsana New" w:hAnsi="Angsana New" w:cs="Angsana New"/>
          <w:cs/>
          <w:lang w:val="en-US"/>
        </w:rPr>
        <w:t>อาจ</w:t>
      </w:r>
      <w:r w:rsidRPr="00F024BD">
        <w:rPr>
          <w:rFonts w:ascii="Angsana New" w:hAnsi="Angsana New" w:cs="Angsana New"/>
          <w:cs/>
        </w:rPr>
        <w:t>แสดงความเห็นต่อข้อมูลทางการเงินระหว่างกาลที่สอบทาน</w:t>
      </w:r>
    </w:p>
    <w:p w:rsidR="000862A1" w:rsidRDefault="000862A1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BE3075" w:rsidRDefault="00BE3075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  <w:cs/>
        </w:rPr>
        <w:sectPr w:rsidR="00BE3075" w:rsidSect="00BE3075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431FA4" w:rsidRPr="00BE3075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2"/>
          <w:szCs w:val="32"/>
        </w:rPr>
      </w:pPr>
    </w:p>
    <w:p w:rsidR="00431FA4" w:rsidRPr="00BE3075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2"/>
          <w:szCs w:val="32"/>
        </w:rPr>
      </w:pPr>
    </w:p>
    <w:p w:rsidR="00E4673D" w:rsidRPr="00F024BD" w:rsidRDefault="00E4673D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F024BD">
        <w:rPr>
          <w:rFonts w:ascii="Angsana New" w:hAnsi="Angsana New" w:cs="Angsana New"/>
          <w:i/>
          <w:iCs/>
          <w:cs/>
        </w:rPr>
        <w:t>ข้อสรุป</w:t>
      </w:r>
    </w:p>
    <w:p w:rsidR="0025330A" w:rsidRPr="00393EE6" w:rsidRDefault="0025330A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:rsidR="00B65AF9" w:rsidRPr="00F024BD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Pr="00F024BD">
        <w:rPr>
          <w:rFonts w:ascii="Angsana New" w:hAnsi="Angsana New"/>
          <w:sz w:val="30"/>
          <w:szCs w:val="30"/>
          <w:cs/>
        </w:rPr>
        <w:t xml:space="preserve"> เรื่อง </w:t>
      </w:r>
      <w:r w:rsidR="003A74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B65AF9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Pr="00F024BD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707CD" w:rsidRPr="00A8225A" w:rsidRDefault="00E707CD" w:rsidP="00393EE6">
      <w:pPr>
        <w:pStyle w:val="a"/>
        <w:tabs>
          <w:tab w:val="clear" w:pos="1080"/>
        </w:tabs>
        <w:spacing w:line="240" w:lineRule="atLeast"/>
        <w:jc w:val="both"/>
        <w:rPr>
          <w:rFonts w:ascii="Angsana New" w:hAnsi="Angsana New" w:cs="Angsana New"/>
          <w:cs/>
          <w:lang w:val="en-US"/>
        </w:rPr>
      </w:pPr>
      <w:r w:rsidRPr="00F024BD">
        <w:rPr>
          <w:rFonts w:ascii="Angsana New" w:hAnsi="Angsana New" w:cs="Angsana New"/>
          <w:cs/>
        </w:rPr>
        <w:t>(</w:t>
      </w:r>
      <w:r w:rsidR="0077135A">
        <w:rPr>
          <w:rFonts w:ascii="Angsana New" w:hAnsi="Angsana New" w:cs="Angsana New" w:hint="cs"/>
          <w:cs/>
        </w:rPr>
        <w:t>ชนารัตน์ จันทร์หวา</w:t>
      </w:r>
      <w:r w:rsidR="00A8225A">
        <w:rPr>
          <w:rFonts w:ascii="Angsana New" w:hAnsi="Angsana New" w:cs="Angsana New"/>
          <w:cs/>
        </w:rPr>
        <w:t>)</w:t>
      </w:r>
    </w:p>
    <w:p w:rsidR="00E707CD" w:rsidRPr="00F024BD" w:rsidRDefault="00E707CD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024BD">
        <w:rPr>
          <w:rFonts w:ascii="Angsana New" w:hAnsi="Angsana New" w:cs="Angsana New"/>
          <w:cs/>
        </w:rPr>
        <w:t>ผู้สอบบัญชีรับอนุญาต</w:t>
      </w:r>
    </w:p>
    <w:p w:rsidR="00E707CD" w:rsidRPr="00F024BD" w:rsidRDefault="007515B8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  <w:lang w:val="en-US"/>
        </w:rPr>
        <w:t>เลข</w:t>
      </w:r>
      <w:r w:rsidR="00E707CD" w:rsidRPr="00F024BD">
        <w:rPr>
          <w:rFonts w:ascii="Angsana New" w:hAnsi="Angsana New" w:cs="Angsana New"/>
          <w:cs/>
        </w:rPr>
        <w:t>ทะเบียน</w:t>
      </w:r>
      <w:r w:rsidRPr="00F024BD">
        <w:rPr>
          <w:rFonts w:ascii="Angsana New" w:hAnsi="Angsana New" w:cs="Angsana New"/>
          <w:cs/>
        </w:rPr>
        <w:t xml:space="preserve"> </w:t>
      </w:r>
      <w:r w:rsidR="0077135A">
        <w:rPr>
          <w:rFonts w:ascii="Angsana New" w:hAnsi="Angsana New" w:cs="Angsana New"/>
          <w:lang w:val="en-US"/>
        </w:rPr>
        <w:t>9052</w:t>
      </w:r>
    </w:p>
    <w:p w:rsidR="00850208" w:rsidRPr="00393EE6" w:rsidRDefault="00850208" w:rsidP="00A1086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F024BD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F024BD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F1148C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25DF9" w:rsidRDefault="00933681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375A45">
        <w:rPr>
          <w:rFonts w:ascii="Angsana New" w:hAnsi="Angsana New" w:hint="cs"/>
          <w:sz w:val="30"/>
          <w:szCs w:val="30"/>
          <w:cs/>
        </w:rPr>
        <w:t>2561</w:t>
      </w:r>
    </w:p>
    <w:p w:rsidR="00BB348D" w:rsidRPr="00F024BD" w:rsidRDefault="00BB348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C61747" w:rsidRDefault="00C61747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C61747" w:rsidRPr="00C61747" w:rsidRDefault="00C61747" w:rsidP="00C61747">
      <w:pPr>
        <w:rPr>
          <w:rFonts w:ascii="Angsana New" w:hAnsi="Angsana New"/>
          <w:sz w:val="30"/>
          <w:szCs w:val="30"/>
        </w:rPr>
      </w:pPr>
    </w:p>
    <w:p w:rsidR="00C61747" w:rsidRPr="00C61747" w:rsidRDefault="00C61747" w:rsidP="00C61747">
      <w:pPr>
        <w:rPr>
          <w:rFonts w:ascii="Angsana New" w:hAnsi="Angsana New"/>
          <w:sz w:val="30"/>
          <w:szCs w:val="30"/>
        </w:rPr>
      </w:pPr>
    </w:p>
    <w:p w:rsidR="00C61747" w:rsidRDefault="00C61747" w:rsidP="00C61747">
      <w:pPr>
        <w:rPr>
          <w:rFonts w:ascii="Angsana New" w:hAnsi="Angsana New"/>
          <w:sz w:val="30"/>
          <w:szCs w:val="30"/>
        </w:rPr>
      </w:pPr>
    </w:p>
    <w:p w:rsidR="00CE1D4E" w:rsidRDefault="00CE1D4E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bookmarkStart w:id="2" w:name="_GoBack"/>
      <w:bookmarkEnd w:id="2"/>
    </w:p>
    <w:sectPr w:rsidR="00CE1D4E" w:rsidSect="00BC7860">
      <w:headerReference w:type="default" r:id="rId15"/>
      <w:footerReference w:type="default" r:id="rId16"/>
      <w:pgSz w:w="11909" w:h="16834" w:code="9"/>
      <w:pgMar w:top="691" w:right="1152" w:bottom="576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4E6" w:rsidRDefault="003A44E6">
      <w:r>
        <w:separator/>
      </w:r>
    </w:p>
  </w:endnote>
  <w:endnote w:type="continuationSeparator" w:id="0">
    <w:p w:rsidR="003A44E6" w:rsidRDefault="003A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Default="00B10E31" w:rsidP="004167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51</w:t>
    </w:r>
    <w:r>
      <w:rPr>
        <w:rStyle w:val="PageNumber"/>
        <w:cs/>
      </w:rPr>
      <w:fldChar w:fldCharType="end"/>
    </w:r>
  </w:p>
  <w:p w:rsidR="00B10E31" w:rsidRDefault="00B10E31" w:rsidP="00CA461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Pr="0041673A" w:rsidRDefault="00B10E31" w:rsidP="0041673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673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1673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E3075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10E31" w:rsidRPr="00723198" w:rsidRDefault="00B10E31" w:rsidP="00557637">
    <w:pPr>
      <w:tabs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</w:tabs>
      <w:ind w:right="360"/>
      <w:rPr>
        <w:b/>
        <w:bCs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075" w:rsidRDefault="00BE307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621497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E3075" w:rsidRPr="00BE3075" w:rsidRDefault="00BE307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E307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E307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E307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E307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4E6" w:rsidRDefault="003A44E6">
      <w:r>
        <w:separator/>
      </w:r>
    </w:p>
  </w:footnote>
  <w:footnote w:type="continuationSeparator" w:id="0">
    <w:p w:rsidR="003A44E6" w:rsidRDefault="003A4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Pr="00850208" w:rsidRDefault="00B10E31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B10E31" w:rsidRPr="00850208" w:rsidRDefault="00B10E31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10E31" w:rsidRPr="00850208" w:rsidRDefault="00B10E31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 xml:space="preserve">6 </w:t>
    </w:r>
    <w:r w:rsidRPr="00850208">
      <w:rPr>
        <w:rFonts w:ascii="Angsana New" w:hAnsi="Angsana New"/>
        <w:b/>
        <w:bCs/>
        <w:sz w:val="32"/>
        <w:szCs w:val="32"/>
      </w:rPr>
      <w:t>(</w:t>
    </w:r>
    <w:r w:rsidRPr="00850208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B10E31" w:rsidRPr="008553AE" w:rsidRDefault="00B10E31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Default="00B10E31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10E31" w:rsidRDefault="00B10E31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10E31" w:rsidRDefault="00B10E31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10E31" w:rsidRDefault="00B10E31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10E31" w:rsidRDefault="00B10E31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10E31" w:rsidRDefault="00B10E31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10E31" w:rsidRPr="008A4521" w:rsidRDefault="00B10E31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Default="00B10E31">
    <w:pPr>
      <w:pStyle w:val="Header"/>
      <w:rPr>
        <w:rFonts w:ascii="Angsana New" w:hAnsi="Angsana New"/>
        <w:sz w:val="30"/>
        <w:szCs w:val="30"/>
      </w:rPr>
    </w:pPr>
  </w:p>
  <w:p w:rsidR="00B10E31" w:rsidRDefault="00B10E31">
    <w:pPr>
      <w:pStyle w:val="Header"/>
      <w:rPr>
        <w:rFonts w:ascii="Angsana New" w:hAnsi="Angsana New"/>
        <w:sz w:val="30"/>
        <w:szCs w:val="30"/>
      </w:rPr>
    </w:pPr>
  </w:p>
  <w:p w:rsidR="00B10E31" w:rsidRPr="00E16053" w:rsidRDefault="00B10E31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Pr="00BB348D" w:rsidRDefault="00B10E31" w:rsidP="00BB348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Default="00B10E31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  <w:p w:rsidR="00BE3075" w:rsidRPr="007578CD" w:rsidRDefault="00BE3075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8751C"/>
    <w:multiLevelType w:val="hybridMultilevel"/>
    <w:tmpl w:val="813EB3DC"/>
    <w:lvl w:ilvl="0" w:tplc="A17CB9B2">
      <w:start w:val="2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F224FF62"/>
    <w:lvl w:ilvl="0" w:tplc="FD1CC27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B24729C"/>
    <w:multiLevelType w:val="hybridMultilevel"/>
    <w:tmpl w:val="B74ECF46"/>
    <w:lvl w:ilvl="0" w:tplc="FDC0540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EDA5422"/>
    <w:multiLevelType w:val="hybridMultilevel"/>
    <w:tmpl w:val="0AE66F64"/>
    <w:lvl w:ilvl="0" w:tplc="2BD627C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6D4C"/>
    <w:multiLevelType w:val="multilevel"/>
    <w:tmpl w:val="5BA42F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B74159"/>
    <w:multiLevelType w:val="singleLevel"/>
    <w:tmpl w:val="1E12068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844ED9"/>
    <w:multiLevelType w:val="hybridMultilevel"/>
    <w:tmpl w:val="211A60E6"/>
    <w:lvl w:ilvl="0" w:tplc="86D29DB2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34459B"/>
    <w:multiLevelType w:val="hybridMultilevel"/>
    <w:tmpl w:val="DA72CE6C"/>
    <w:lvl w:ilvl="0" w:tplc="6DD06534">
      <w:start w:val="2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0D303B"/>
    <w:multiLevelType w:val="hybridMultilevel"/>
    <w:tmpl w:val="A67EC3BC"/>
    <w:lvl w:ilvl="0" w:tplc="D95C5FDA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A3936EA"/>
    <w:multiLevelType w:val="hybridMultilevel"/>
    <w:tmpl w:val="68A4BC8E"/>
    <w:lvl w:ilvl="0" w:tplc="115C4A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B01C5"/>
    <w:multiLevelType w:val="hybridMultilevel"/>
    <w:tmpl w:val="389C03A6"/>
    <w:lvl w:ilvl="0" w:tplc="4BC2CF60">
      <w:start w:val="2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C8E03D9"/>
    <w:multiLevelType w:val="hybridMultilevel"/>
    <w:tmpl w:val="A478016A"/>
    <w:lvl w:ilvl="0" w:tplc="E4AEA998">
      <w:start w:val="3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0A44F33"/>
    <w:multiLevelType w:val="hybridMultilevel"/>
    <w:tmpl w:val="9552FF3E"/>
    <w:lvl w:ilvl="0" w:tplc="38C43206">
      <w:start w:val="2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21227FD"/>
    <w:multiLevelType w:val="hybridMultilevel"/>
    <w:tmpl w:val="51B60568"/>
    <w:lvl w:ilvl="0" w:tplc="F91C3916">
      <w:start w:val="2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ADB1F84"/>
    <w:multiLevelType w:val="hybridMultilevel"/>
    <w:tmpl w:val="84FAE552"/>
    <w:lvl w:ilvl="0" w:tplc="18E094D6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0" w15:restartNumberingAfterBreak="0">
    <w:nsid w:val="73E85D1A"/>
    <w:multiLevelType w:val="hybridMultilevel"/>
    <w:tmpl w:val="0E08A980"/>
    <w:lvl w:ilvl="0" w:tplc="E6BC4CDC">
      <w:start w:val="5"/>
      <w:numFmt w:val="lowerLetter"/>
      <w:lvlText w:val="(%1)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F21590"/>
    <w:multiLevelType w:val="hybridMultilevel"/>
    <w:tmpl w:val="465C9A02"/>
    <w:lvl w:ilvl="0" w:tplc="2114605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8D1215"/>
    <w:multiLevelType w:val="hybridMultilevel"/>
    <w:tmpl w:val="C53E9956"/>
    <w:lvl w:ilvl="0" w:tplc="10D8779A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7"/>
  </w:num>
  <w:num w:numId="14">
    <w:abstractNumId w:val="18"/>
  </w:num>
  <w:num w:numId="15">
    <w:abstractNumId w:val="23"/>
  </w:num>
  <w:num w:numId="16">
    <w:abstractNumId w:val="32"/>
  </w:num>
  <w:num w:numId="17">
    <w:abstractNumId w:val="25"/>
  </w:num>
  <w:num w:numId="18">
    <w:abstractNumId w:val="35"/>
  </w:num>
  <w:num w:numId="19">
    <w:abstractNumId w:val="33"/>
  </w:num>
  <w:num w:numId="20">
    <w:abstractNumId w:val="40"/>
  </w:num>
  <w:num w:numId="21">
    <w:abstractNumId w:val="30"/>
  </w:num>
  <w:num w:numId="22">
    <w:abstractNumId w:val="21"/>
  </w:num>
  <w:num w:numId="23">
    <w:abstractNumId w:val="43"/>
  </w:num>
  <w:num w:numId="24">
    <w:abstractNumId w:val="10"/>
  </w:num>
  <w:num w:numId="25">
    <w:abstractNumId w:val="26"/>
  </w:num>
  <w:num w:numId="26">
    <w:abstractNumId w:val="41"/>
  </w:num>
  <w:num w:numId="27">
    <w:abstractNumId w:val="42"/>
  </w:num>
  <w:num w:numId="28">
    <w:abstractNumId w:val="12"/>
  </w:num>
  <w:num w:numId="29">
    <w:abstractNumId w:val="11"/>
  </w:num>
  <w:num w:numId="30">
    <w:abstractNumId w:val="19"/>
  </w:num>
  <w:num w:numId="31">
    <w:abstractNumId w:val="27"/>
  </w:num>
  <w:num w:numId="32">
    <w:abstractNumId w:val="38"/>
  </w:num>
  <w:num w:numId="33">
    <w:abstractNumId w:val="34"/>
  </w:num>
  <w:num w:numId="34">
    <w:abstractNumId w:val="29"/>
  </w:num>
  <w:num w:numId="35">
    <w:abstractNumId w:val="15"/>
  </w:num>
  <w:num w:numId="36">
    <w:abstractNumId w:val="31"/>
  </w:num>
  <w:num w:numId="37">
    <w:abstractNumId w:val="36"/>
  </w:num>
  <w:num w:numId="38">
    <w:abstractNumId w:val="28"/>
  </w:num>
  <w:num w:numId="39">
    <w:abstractNumId w:val="20"/>
  </w:num>
  <w:num w:numId="40">
    <w:abstractNumId w:val="43"/>
  </w:num>
  <w:num w:numId="41">
    <w:abstractNumId w:val="39"/>
  </w:num>
  <w:num w:numId="42">
    <w:abstractNumId w:val="44"/>
  </w:num>
  <w:num w:numId="43">
    <w:abstractNumId w:val="16"/>
  </w:num>
  <w:num w:numId="44">
    <w:abstractNumId w:val="14"/>
  </w:num>
  <w:num w:numId="45">
    <w:abstractNumId w:val="13"/>
  </w:num>
  <w:num w:numId="46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6E02"/>
    <w:rsid w:val="00006ED9"/>
    <w:rsid w:val="000073C6"/>
    <w:rsid w:val="000076BA"/>
    <w:rsid w:val="00010072"/>
    <w:rsid w:val="00011648"/>
    <w:rsid w:val="00012334"/>
    <w:rsid w:val="00012D51"/>
    <w:rsid w:val="0001487B"/>
    <w:rsid w:val="000166B1"/>
    <w:rsid w:val="00016EA8"/>
    <w:rsid w:val="00020A06"/>
    <w:rsid w:val="00020DA6"/>
    <w:rsid w:val="00020FB9"/>
    <w:rsid w:val="000210DC"/>
    <w:rsid w:val="00021142"/>
    <w:rsid w:val="00022395"/>
    <w:rsid w:val="00022D15"/>
    <w:rsid w:val="00023620"/>
    <w:rsid w:val="00025C88"/>
    <w:rsid w:val="000265BA"/>
    <w:rsid w:val="000302D3"/>
    <w:rsid w:val="000306FE"/>
    <w:rsid w:val="00031103"/>
    <w:rsid w:val="00031144"/>
    <w:rsid w:val="00032573"/>
    <w:rsid w:val="00032AC8"/>
    <w:rsid w:val="00032E27"/>
    <w:rsid w:val="000344B6"/>
    <w:rsid w:val="000348AE"/>
    <w:rsid w:val="0003542F"/>
    <w:rsid w:val="0003706C"/>
    <w:rsid w:val="0003752C"/>
    <w:rsid w:val="00037DD9"/>
    <w:rsid w:val="00040F9C"/>
    <w:rsid w:val="0004145C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7A1"/>
    <w:rsid w:val="0005291C"/>
    <w:rsid w:val="00052C7E"/>
    <w:rsid w:val="000560DD"/>
    <w:rsid w:val="000567E3"/>
    <w:rsid w:val="00056B30"/>
    <w:rsid w:val="00056C16"/>
    <w:rsid w:val="0006038B"/>
    <w:rsid w:val="00061EC9"/>
    <w:rsid w:val="00063009"/>
    <w:rsid w:val="00063F64"/>
    <w:rsid w:val="000646F4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808B2"/>
    <w:rsid w:val="00081F7A"/>
    <w:rsid w:val="000821BC"/>
    <w:rsid w:val="00082450"/>
    <w:rsid w:val="0008493A"/>
    <w:rsid w:val="00085033"/>
    <w:rsid w:val="0008518C"/>
    <w:rsid w:val="00085DB1"/>
    <w:rsid w:val="000862A1"/>
    <w:rsid w:val="00086B06"/>
    <w:rsid w:val="00087593"/>
    <w:rsid w:val="00087EC3"/>
    <w:rsid w:val="000909D1"/>
    <w:rsid w:val="0009168F"/>
    <w:rsid w:val="00092387"/>
    <w:rsid w:val="00093062"/>
    <w:rsid w:val="00093830"/>
    <w:rsid w:val="00093950"/>
    <w:rsid w:val="00095471"/>
    <w:rsid w:val="000956EA"/>
    <w:rsid w:val="00096560"/>
    <w:rsid w:val="00096D43"/>
    <w:rsid w:val="00096F4B"/>
    <w:rsid w:val="00097084"/>
    <w:rsid w:val="000A12D1"/>
    <w:rsid w:val="000A35AD"/>
    <w:rsid w:val="000A3CC4"/>
    <w:rsid w:val="000A3F4B"/>
    <w:rsid w:val="000A5623"/>
    <w:rsid w:val="000A5A12"/>
    <w:rsid w:val="000A5B27"/>
    <w:rsid w:val="000A73B0"/>
    <w:rsid w:val="000A7492"/>
    <w:rsid w:val="000A767C"/>
    <w:rsid w:val="000B0BD2"/>
    <w:rsid w:val="000B0FBD"/>
    <w:rsid w:val="000B18C4"/>
    <w:rsid w:val="000B2D72"/>
    <w:rsid w:val="000B3864"/>
    <w:rsid w:val="000B3D12"/>
    <w:rsid w:val="000B3ECD"/>
    <w:rsid w:val="000B4350"/>
    <w:rsid w:val="000B55C7"/>
    <w:rsid w:val="000B6B51"/>
    <w:rsid w:val="000B72B9"/>
    <w:rsid w:val="000C18B1"/>
    <w:rsid w:val="000C27C1"/>
    <w:rsid w:val="000C40F7"/>
    <w:rsid w:val="000C4E12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6CAC"/>
    <w:rsid w:val="000D7FC3"/>
    <w:rsid w:val="000E112F"/>
    <w:rsid w:val="000E174F"/>
    <w:rsid w:val="000E1E2E"/>
    <w:rsid w:val="000E22EF"/>
    <w:rsid w:val="000E3F2E"/>
    <w:rsid w:val="000E4242"/>
    <w:rsid w:val="000E4D1D"/>
    <w:rsid w:val="000E54B3"/>
    <w:rsid w:val="000E5ACF"/>
    <w:rsid w:val="000E5FCB"/>
    <w:rsid w:val="000E6B55"/>
    <w:rsid w:val="000E6D79"/>
    <w:rsid w:val="000F069B"/>
    <w:rsid w:val="000F12D2"/>
    <w:rsid w:val="000F14DE"/>
    <w:rsid w:val="000F2E3B"/>
    <w:rsid w:val="000F328F"/>
    <w:rsid w:val="000F3F4D"/>
    <w:rsid w:val="000F3F8A"/>
    <w:rsid w:val="000F577B"/>
    <w:rsid w:val="000F5BC6"/>
    <w:rsid w:val="000F77D2"/>
    <w:rsid w:val="00100FFC"/>
    <w:rsid w:val="00101619"/>
    <w:rsid w:val="00101A6D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734C"/>
    <w:rsid w:val="00120122"/>
    <w:rsid w:val="00120BAB"/>
    <w:rsid w:val="00120CF0"/>
    <w:rsid w:val="00120D7A"/>
    <w:rsid w:val="00120E1A"/>
    <w:rsid w:val="00121DCC"/>
    <w:rsid w:val="00123F9E"/>
    <w:rsid w:val="001240CF"/>
    <w:rsid w:val="0012588D"/>
    <w:rsid w:val="00125961"/>
    <w:rsid w:val="0012614D"/>
    <w:rsid w:val="0012675F"/>
    <w:rsid w:val="00127507"/>
    <w:rsid w:val="001275B2"/>
    <w:rsid w:val="001276E5"/>
    <w:rsid w:val="001277BD"/>
    <w:rsid w:val="0013160E"/>
    <w:rsid w:val="00131FD4"/>
    <w:rsid w:val="0013217E"/>
    <w:rsid w:val="00132334"/>
    <w:rsid w:val="00132F77"/>
    <w:rsid w:val="00133DC8"/>
    <w:rsid w:val="00134E94"/>
    <w:rsid w:val="001364E2"/>
    <w:rsid w:val="00137650"/>
    <w:rsid w:val="0013792F"/>
    <w:rsid w:val="00137D23"/>
    <w:rsid w:val="00140167"/>
    <w:rsid w:val="00140C90"/>
    <w:rsid w:val="00141E22"/>
    <w:rsid w:val="00142721"/>
    <w:rsid w:val="00142AD9"/>
    <w:rsid w:val="00143858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7FC"/>
    <w:rsid w:val="00151E83"/>
    <w:rsid w:val="001559C8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368"/>
    <w:rsid w:val="001646ED"/>
    <w:rsid w:val="00164B7F"/>
    <w:rsid w:val="00164D8E"/>
    <w:rsid w:val="00165860"/>
    <w:rsid w:val="00166EB2"/>
    <w:rsid w:val="001707AB"/>
    <w:rsid w:val="00170EEF"/>
    <w:rsid w:val="0017102D"/>
    <w:rsid w:val="001711FA"/>
    <w:rsid w:val="001734BB"/>
    <w:rsid w:val="00173DB7"/>
    <w:rsid w:val="00174938"/>
    <w:rsid w:val="00174EB6"/>
    <w:rsid w:val="00176015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EBA"/>
    <w:rsid w:val="00191AA0"/>
    <w:rsid w:val="00191AFF"/>
    <w:rsid w:val="00191FB9"/>
    <w:rsid w:val="001925CD"/>
    <w:rsid w:val="00193221"/>
    <w:rsid w:val="00193337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76A"/>
    <w:rsid w:val="001B0FED"/>
    <w:rsid w:val="001B1177"/>
    <w:rsid w:val="001B1668"/>
    <w:rsid w:val="001B18FB"/>
    <w:rsid w:val="001B2805"/>
    <w:rsid w:val="001B2888"/>
    <w:rsid w:val="001B2E9F"/>
    <w:rsid w:val="001B33F6"/>
    <w:rsid w:val="001B51FD"/>
    <w:rsid w:val="001B55D8"/>
    <w:rsid w:val="001B6534"/>
    <w:rsid w:val="001B7806"/>
    <w:rsid w:val="001C0BAF"/>
    <w:rsid w:val="001C11ED"/>
    <w:rsid w:val="001C12E1"/>
    <w:rsid w:val="001C3865"/>
    <w:rsid w:val="001C4987"/>
    <w:rsid w:val="001C4B3C"/>
    <w:rsid w:val="001C5091"/>
    <w:rsid w:val="001C5A9D"/>
    <w:rsid w:val="001C69A4"/>
    <w:rsid w:val="001C6BC4"/>
    <w:rsid w:val="001C78FD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1EC6"/>
    <w:rsid w:val="001E1EF0"/>
    <w:rsid w:val="001E2AD8"/>
    <w:rsid w:val="001E3877"/>
    <w:rsid w:val="001E388C"/>
    <w:rsid w:val="001E58E2"/>
    <w:rsid w:val="001E63EE"/>
    <w:rsid w:val="001E692D"/>
    <w:rsid w:val="001E7619"/>
    <w:rsid w:val="001E7720"/>
    <w:rsid w:val="001F222E"/>
    <w:rsid w:val="001F23FB"/>
    <w:rsid w:val="001F2A43"/>
    <w:rsid w:val="001F35BE"/>
    <w:rsid w:val="001F4E4F"/>
    <w:rsid w:val="001F4FFC"/>
    <w:rsid w:val="001F6070"/>
    <w:rsid w:val="001F63CD"/>
    <w:rsid w:val="001F763B"/>
    <w:rsid w:val="002011C6"/>
    <w:rsid w:val="00201320"/>
    <w:rsid w:val="00206A0E"/>
    <w:rsid w:val="00210116"/>
    <w:rsid w:val="002101EB"/>
    <w:rsid w:val="00212DDA"/>
    <w:rsid w:val="00214590"/>
    <w:rsid w:val="002149BE"/>
    <w:rsid w:val="00214EEB"/>
    <w:rsid w:val="00215517"/>
    <w:rsid w:val="00215E2C"/>
    <w:rsid w:val="00216574"/>
    <w:rsid w:val="00216C44"/>
    <w:rsid w:val="00217CB4"/>
    <w:rsid w:val="00222E40"/>
    <w:rsid w:val="00223AC3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6CF"/>
    <w:rsid w:val="00226BDD"/>
    <w:rsid w:val="00226E83"/>
    <w:rsid w:val="002278A6"/>
    <w:rsid w:val="002279F1"/>
    <w:rsid w:val="00227DA6"/>
    <w:rsid w:val="00230113"/>
    <w:rsid w:val="002326C4"/>
    <w:rsid w:val="00233536"/>
    <w:rsid w:val="0023369B"/>
    <w:rsid w:val="00233BAF"/>
    <w:rsid w:val="00234F41"/>
    <w:rsid w:val="00234F50"/>
    <w:rsid w:val="0023557E"/>
    <w:rsid w:val="0023566E"/>
    <w:rsid w:val="00235711"/>
    <w:rsid w:val="00235819"/>
    <w:rsid w:val="00235B34"/>
    <w:rsid w:val="00235D9E"/>
    <w:rsid w:val="0023636F"/>
    <w:rsid w:val="002365DB"/>
    <w:rsid w:val="00237482"/>
    <w:rsid w:val="002408AE"/>
    <w:rsid w:val="00240EBC"/>
    <w:rsid w:val="00242087"/>
    <w:rsid w:val="00242ED1"/>
    <w:rsid w:val="00245A94"/>
    <w:rsid w:val="0024614D"/>
    <w:rsid w:val="002466E0"/>
    <w:rsid w:val="0024674F"/>
    <w:rsid w:val="00246B4A"/>
    <w:rsid w:val="002478E3"/>
    <w:rsid w:val="00247F6D"/>
    <w:rsid w:val="00250558"/>
    <w:rsid w:val="00251802"/>
    <w:rsid w:val="00251AF4"/>
    <w:rsid w:val="0025330A"/>
    <w:rsid w:val="00254A20"/>
    <w:rsid w:val="00254E5C"/>
    <w:rsid w:val="00256C82"/>
    <w:rsid w:val="00256FFC"/>
    <w:rsid w:val="00257BF0"/>
    <w:rsid w:val="00260BAC"/>
    <w:rsid w:val="0026172C"/>
    <w:rsid w:val="00263B40"/>
    <w:rsid w:val="00263D92"/>
    <w:rsid w:val="00263F3E"/>
    <w:rsid w:val="00264D0D"/>
    <w:rsid w:val="00265C44"/>
    <w:rsid w:val="00265DEF"/>
    <w:rsid w:val="00266798"/>
    <w:rsid w:val="00266980"/>
    <w:rsid w:val="002675B8"/>
    <w:rsid w:val="00267DB7"/>
    <w:rsid w:val="002705A2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51A3"/>
    <w:rsid w:val="002851DB"/>
    <w:rsid w:val="00285E3A"/>
    <w:rsid w:val="0028691A"/>
    <w:rsid w:val="00286CE9"/>
    <w:rsid w:val="00287EC4"/>
    <w:rsid w:val="00287EC9"/>
    <w:rsid w:val="002911AE"/>
    <w:rsid w:val="0029293D"/>
    <w:rsid w:val="00292D79"/>
    <w:rsid w:val="00293BE7"/>
    <w:rsid w:val="00296500"/>
    <w:rsid w:val="00297051"/>
    <w:rsid w:val="00297F22"/>
    <w:rsid w:val="00297FCB"/>
    <w:rsid w:val="002A0281"/>
    <w:rsid w:val="002A0BC2"/>
    <w:rsid w:val="002A528B"/>
    <w:rsid w:val="002A5376"/>
    <w:rsid w:val="002A7206"/>
    <w:rsid w:val="002A76A4"/>
    <w:rsid w:val="002A778E"/>
    <w:rsid w:val="002A7C19"/>
    <w:rsid w:val="002A7FB9"/>
    <w:rsid w:val="002B29D0"/>
    <w:rsid w:val="002B30C0"/>
    <w:rsid w:val="002B3FAB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41DF"/>
    <w:rsid w:val="002C5172"/>
    <w:rsid w:val="002C562D"/>
    <w:rsid w:val="002D0A00"/>
    <w:rsid w:val="002D1C16"/>
    <w:rsid w:val="002D2797"/>
    <w:rsid w:val="002D2BB7"/>
    <w:rsid w:val="002D3716"/>
    <w:rsid w:val="002D3C09"/>
    <w:rsid w:val="002D4D12"/>
    <w:rsid w:val="002D5067"/>
    <w:rsid w:val="002D6B24"/>
    <w:rsid w:val="002D75E1"/>
    <w:rsid w:val="002E0427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E3F"/>
    <w:rsid w:val="002F1073"/>
    <w:rsid w:val="002F1A82"/>
    <w:rsid w:val="002F322A"/>
    <w:rsid w:val="002F3664"/>
    <w:rsid w:val="002F3A07"/>
    <w:rsid w:val="002F3A4C"/>
    <w:rsid w:val="002F511C"/>
    <w:rsid w:val="002F534C"/>
    <w:rsid w:val="002F7639"/>
    <w:rsid w:val="0030169A"/>
    <w:rsid w:val="0030219B"/>
    <w:rsid w:val="0030314F"/>
    <w:rsid w:val="00306A40"/>
    <w:rsid w:val="0030737C"/>
    <w:rsid w:val="00307453"/>
    <w:rsid w:val="00307551"/>
    <w:rsid w:val="0031012D"/>
    <w:rsid w:val="0031221C"/>
    <w:rsid w:val="003132AA"/>
    <w:rsid w:val="00313811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256"/>
    <w:rsid w:val="00325866"/>
    <w:rsid w:val="00325C81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775"/>
    <w:rsid w:val="00331DBA"/>
    <w:rsid w:val="00331DFA"/>
    <w:rsid w:val="003329DB"/>
    <w:rsid w:val="00335FFC"/>
    <w:rsid w:val="003372E3"/>
    <w:rsid w:val="00337582"/>
    <w:rsid w:val="00340716"/>
    <w:rsid w:val="00340CC1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EA9"/>
    <w:rsid w:val="00352260"/>
    <w:rsid w:val="00353DAC"/>
    <w:rsid w:val="00354AEB"/>
    <w:rsid w:val="0035500B"/>
    <w:rsid w:val="0035549F"/>
    <w:rsid w:val="00355D43"/>
    <w:rsid w:val="0036111F"/>
    <w:rsid w:val="00361143"/>
    <w:rsid w:val="00361C7E"/>
    <w:rsid w:val="00363769"/>
    <w:rsid w:val="0036498A"/>
    <w:rsid w:val="00364E37"/>
    <w:rsid w:val="003663B4"/>
    <w:rsid w:val="00366CDD"/>
    <w:rsid w:val="003670F3"/>
    <w:rsid w:val="003679EA"/>
    <w:rsid w:val="00370602"/>
    <w:rsid w:val="00372E9D"/>
    <w:rsid w:val="003733E4"/>
    <w:rsid w:val="00375172"/>
    <w:rsid w:val="00375617"/>
    <w:rsid w:val="00375A45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18A8"/>
    <w:rsid w:val="0039236E"/>
    <w:rsid w:val="00392CAB"/>
    <w:rsid w:val="00393937"/>
    <w:rsid w:val="00393EE6"/>
    <w:rsid w:val="003944F6"/>
    <w:rsid w:val="003957DE"/>
    <w:rsid w:val="003962B4"/>
    <w:rsid w:val="003970BA"/>
    <w:rsid w:val="003977F7"/>
    <w:rsid w:val="003A0F98"/>
    <w:rsid w:val="003A13F7"/>
    <w:rsid w:val="003A2A22"/>
    <w:rsid w:val="003A3229"/>
    <w:rsid w:val="003A38A4"/>
    <w:rsid w:val="003A44E6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6B8"/>
    <w:rsid w:val="003B78B1"/>
    <w:rsid w:val="003C316E"/>
    <w:rsid w:val="003C403F"/>
    <w:rsid w:val="003C42CC"/>
    <w:rsid w:val="003C446B"/>
    <w:rsid w:val="003C4D98"/>
    <w:rsid w:val="003C5B4B"/>
    <w:rsid w:val="003C6445"/>
    <w:rsid w:val="003C797A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39"/>
    <w:rsid w:val="003D709A"/>
    <w:rsid w:val="003D7AD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030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F4E"/>
    <w:rsid w:val="00406F71"/>
    <w:rsid w:val="00407BF4"/>
    <w:rsid w:val="00407FAF"/>
    <w:rsid w:val="004112B5"/>
    <w:rsid w:val="00411BFD"/>
    <w:rsid w:val="004125AE"/>
    <w:rsid w:val="004126CB"/>
    <w:rsid w:val="00413A48"/>
    <w:rsid w:val="00413ED5"/>
    <w:rsid w:val="004151C4"/>
    <w:rsid w:val="00415B21"/>
    <w:rsid w:val="00416229"/>
    <w:rsid w:val="0041673A"/>
    <w:rsid w:val="00416961"/>
    <w:rsid w:val="00420B62"/>
    <w:rsid w:val="00420E73"/>
    <w:rsid w:val="00424B2B"/>
    <w:rsid w:val="004254E7"/>
    <w:rsid w:val="00426191"/>
    <w:rsid w:val="00426680"/>
    <w:rsid w:val="00426CC3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451F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3F4B"/>
    <w:rsid w:val="004446B5"/>
    <w:rsid w:val="004459CE"/>
    <w:rsid w:val="00445C8C"/>
    <w:rsid w:val="00446058"/>
    <w:rsid w:val="00446726"/>
    <w:rsid w:val="00447BAF"/>
    <w:rsid w:val="00450B39"/>
    <w:rsid w:val="00451BB4"/>
    <w:rsid w:val="00453F75"/>
    <w:rsid w:val="00454943"/>
    <w:rsid w:val="00454D49"/>
    <w:rsid w:val="004550C4"/>
    <w:rsid w:val="004551A1"/>
    <w:rsid w:val="00456F4F"/>
    <w:rsid w:val="0045775B"/>
    <w:rsid w:val="004601B4"/>
    <w:rsid w:val="004602A0"/>
    <w:rsid w:val="00460596"/>
    <w:rsid w:val="00461038"/>
    <w:rsid w:val="00461948"/>
    <w:rsid w:val="00461B24"/>
    <w:rsid w:val="00461E61"/>
    <w:rsid w:val="00461FA2"/>
    <w:rsid w:val="004621A7"/>
    <w:rsid w:val="004627A3"/>
    <w:rsid w:val="00462B4F"/>
    <w:rsid w:val="00462BA7"/>
    <w:rsid w:val="004642DB"/>
    <w:rsid w:val="00465070"/>
    <w:rsid w:val="00465343"/>
    <w:rsid w:val="004660F6"/>
    <w:rsid w:val="004662DE"/>
    <w:rsid w:val="004679F3"/>
    <w:rsid w:val="004707A7"/>
    <w:rsid w:val="00470D8C"/>
    <w:rsid w:val="00471DB2"/>
    <w:rsid w:val="0047220E"/>
    <w:rsid w:val="00472681"/>
    <w:rsid w:val="004732CB"/>
    <w:rsid w:val="004736B1"/>
    <w:rsid w:val="00473703"/>
    <w:rsid w:val="0047500B"/>
    <w:rsid w:val="004764A4"/>
    <w:rsid w:val="00476622"/>
    <w:rsid w:val="00476B91"/>
    <w:rsid w:val="00480944"/>
    <w:rsid w:val="00481BDF"/>
    <w:rsid w:val="00482792"/>
    <w:rsid w:val="00482C3F"/>
    <w:rsid w:val="0048347A"/>
    <w:rsid w:val="0048526D"/>
    <w:rsid w:val="0048669C"/>
    <w:rsid w:val="0049023F"/>
    <w:rsid w:val="00490EAA"/>
    <w:rsid w:val="00490FE6"/>
    <w:rsid w:val="00492267"/>
    <w:rsid w:val="004927D7"/>
    <w:rsid w:val="00493D51"/>
    <w:rsid w:val="00494063"/>
    <w:rsid w:val="00494F75"/>
    <w:rsid w:val="004A10AD"/>
    <w:rsid w:val="004A3087"/>
    <w:rsid w:val="004A38B2"/>
    <w:rsid w:val="004A3E5D"/>
    <w:rsid w:val="004A5477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B5F"/>
    <w:rsid w:val="004C14C2"/>
    <w:rsid w:val="004C15F0"/>
    <w:rsid w:val="004C2C73"/>
    <w:rsid w:val="004C2EFD"/>
    <w:rsid w:val="004C3B2D"/>
    <w:rsid w:val="004C4847"/>
    <w:rsid w:val="004C53E3"/>
    <w:rsid w:val="004C6DC6"/>
    <w:rsid w:val="004C7F15"/>
    <w:rsid w:val="004D100F"/>
    <w:rsid w:val="004D2255"/>
    <w:rsid w:val="004D2BDD"/>
    <w:rsid w:val="004D30E4"/>
    <w:rsid w:val="004D437F"/>
    <w:rsid w:val="004D5898"/>
    <w:rsid w:val="004D5BC2"/>
    <w:rsid w:val="004D5D8B"/>
    <w:rsid w:val="004D6F83"/>
    <w:rsid w:val="004D70A9"/>
    <w:rsid w:val="004D7A3D"/>
    <w:rsid w:val="004E0812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F69"/>
    <w:rsid w:val="004F1F9C"/>
    <w:rsid w:val="004F2D98"/>
    <w:rsid w:val="004F2EBC"/>
    <w:rsid w:val="004F33AA"/>
    <w:rsid w:val="004F34B1"/>
    <w:rsid w:val="004F3C91"/>
    <w:rsid w:val="004F4361"/>
    <w:rsid w:val="004F4951"/>
    <w:rsid w:val="004F4C6E"/>
    <w:rsid w:val="004F757A"/>
    <w:rsid w:val="004F7F8B"/>
    <w:rsid w:val="00500552"/>
    <w:rsid w:val="00501422"/>
    <w:rsid w:val="00502092"/>
    <w:rsid w:val="00503559"/>
    <w:rsid w:val="0050393B"/>
    <w:rsid w:val="00503BE9"/>
    <w:rsid w:val="00503F3B"/>
    <w:rsid w:val="00505501"/>
    <w:rsid w:val="005058AE"/>
    <w:rsid w:val="0050634A"/>
    <w:rsid w:val="005063DD"/>
    <w:rsid w:val="0050735C"/>
    <w:rsid w:val="005073FC"/>
    <w:rsid w:val="00507A61"/>
    <w:rsid w:val="00510E59"/>
    <w:rsid w:val="00512C99"/>
    <w:rsid w:val="00513036"/>
    <w:rsid w:val="00513EE0"/>
    <w:rsid w:val="00514198"/>
    <w:rsid w:val="00515700"/>
    <w:rsid w:val="005164C8"/>
    <w:rsid w:val="00516CAA"/>
    <w:rsid w:val="005207A3"/>
    <w:rsid w:val="00520D00"/>
    <w:rsid w:val="005226A6"/>
    <w:rsid w:val="00522F37"/>
    <w:rsid w:val="00523144"/>
    <w:rsid w:val="00523CFB"/>
    <w:rsid w:val="00525520"/>
    <w:rsid w:val="00525854"/>
    <w:rsid w:val="00530BF2"/>
    <w:rsid w:val="005318F9"/>
    <w:rsid w:val="00532C96"/>
    <w:rsid w:val="00533325"/>
    <w:rsid w:val="00534997"/>
    <w:rsid w:val="00534B81"/>
    <w:rsid w:val="00535238"/>
    <w:rsid w:val="00536F07"/>
    <w:rsid w:val="00537CC3"/>
    <w:rsid w:val="00540512"/>
    <w:rsid w:val="0054130E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47EBD"/>
    <w:rsid w:val="00550B5B"/>
    <w:rsid w:val="005525AD"/>
    <w:rsid w:val="00553A1A"/>
    <w:rsid w:val="00554215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4A79"/>
    <w:rsid w:val="00564C07"/>
    <w:rsid w:val="0056500A"/>
    <w:rsid w:val="00566207"/>
    <w:rsid w:val="00567088"/>
    <w:rsid w:val="0056712E"/>
    <w:rsid w:val="005676D1"/>
    <w:rsid w:val="00570DE3"/>
    <w:rsid w:val="00571E72"/>
    <w:rsid w:val="00572C28"/>
    <w:rsid w:val="0057374B"/>
    <w:rsid w:val="005738A4"/>
    <w:rsid w:val="00573CF0"/>
    <w:rsid w:val="00573E42"/>
    <w:rsid w:val="00573E4A"/>
    <w:rsid w:val="005742D0"/>
    <w:rsid w:val="00574DA8"/>
    <w:rsid w:val="00575516"/>
    <w:rsid w:val="005759E6"/>
    <w:rsid w:val="0057657A"/>
    <w:rsid w:val="00576BD8"/>
    <w:rsid w:val="0057717C"/>
    <w:rsid w:val="00577F82"/>
    <w:rsid w:val="00577FDC"/>
    <w:rsid w:val="00580501"/>
    <w:rsid w:val="00580B48"/>
    <w:rsid w:val="00581786"/>
    <w:rsid w:val="00581DE9"/>
    <w:rsid w:val="0058292D"/>
    <w:rsid w:val="00585395"/>
    <w:rsid w:val="00585A1B"/>
    <w:rsid w:val="005868DC"/>
    <w:rsid w:val="00590630"/>
    <w:rsid w:val="00590EA8"/>
    <w:rsid w:val="00591ABF"/>
    <w:rsid w:val="00592BAD"/>
    <w:rsid w:val="00593084"/>
    <w:rsid w:val="005931CE"/>
    <w:rsid w:val="0059376A"/>
    <w:rsid w:val="00594165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5126"/>
    <w:rsid w:val="005A51D3"/>
    <w:rsid w:val="005A597F"/>
    <w:rsid w:val="005A6E83"/>
    <w:rsid w:val="005A7CD1"/>
    <w:rsid w:val="005B2498"/>
    <w:rsid w:val="005B2E56"/>
    <w:rsid w:val="005B2E61"/>
    <w:rsid w:val="005B392D"/>
    <w:rsid w:val="005B41B2"/>
    <w:rsid w:val="005B493C"/>
    <w:rsid w:val="005B4DDE"/>
    <w:rsid w:val="005B5E09"/>
    <w:rsid w:val="005B5EDC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443C"/>
    <w:rsid w:val="005D5C10"/>
    <w:rsid w:val="005D609F"/>
    <w:rsid w:val="005D62E0"/>
    <w:rsid w:val="005D6563"/>
    <w:rsid w:val="005D6DAD"/>
    <w:rsid w:val="005D7D79"/>
    <w:rsid w:val="005E01BE"/>
    <w:rsid w:val="005E0EF7"/>
    <w:rsid w:val="005E30BB"/>
    <w:rsid w:val="005E3112"/>
    <w:rsid w:val="005E3DF9"/>
    <w:rsid w:val="005E43FA"/>
    <w:rsid w:val="005E5255"/>
    <w:rsid w:val="005E55E9"/>
    <w:rsid w:val="005E5F28"/>
    <w:rsid w:val="005E6A15"/>
    <w:rsid w:val="005E7BF7"/>
    <w:rsid w:val="005F0A42"/>
    <w:rsid w:val="005F15E4"/>
    <w:rsid w:val="005F162F"/>
    <w:rsid w:val="005F2094"/>
    <w:rsid w:val="005F2950"/>
    <w:rsid w:val="005F37C8"/>
    <w:rsid w:val="005F4A09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D2F"/>
    <w:rsid w:val="00605FC7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2196"/>
    <w:rsid w:val="00622388"/>
    <w:rsid w:val="0062250D"/>
    <w:rsid w:val="00623DF6"/>
    <w:rsid w:val="00624F6C"/>
    <w:rsid w:val="00626A2F"/>
    <w:rsid w:val="00626BDF"/>
    <w:rsid w:val="00627006"/>
    <w:rsid w:val="00627EBD"/>
    <w:rsid w:val="00630AFA"/>
    <w:rsid w:val="00632E4C"/>
    <w:rsid w:val="00632FBA"/>
    <w:rsid w:val="00632FCF"/>
    <w:rsid w:val="00633277"/>
    <w:rsid w:val="00634719"/>
    <w:rsid w:val="00634870"/>
    <w:rsid w:val="00635BDB"/>
    <w:rsid w:val="0063719E"/>
    <w:rsid w:val="00641492"/>
    <w:rsid w:val="0064160F"/>
    <w:rsid w:val="00641B73"/>
    <w:rsid w:val="00641D51"/>
    <w:rsid w:val="0064241D"/>
    <w:rsid w:val="00642694"/>
    <w:rsid w:val="006429F6"/>
    <w:rsid w:val="00642DB4"/>
    <w:rsid w:val="0064464F"/>
    <w:rsid w:val="00644FE9"/>
    <w:rsid w:val="00645155"/>
    <w:rsid w:val="00645AD0"/>
    <w:rsid w:val="006463B5"/>
    <w:rsid w:val="00646B46"/>
    <w:rsid w:val="00647C65"/>
    <w:rsid w:val="006503AF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ED5"/>
    <w:rsid w:val="006667A2"/>
    <w:rsid w:val="00666BCA"/>
    <w:rsid w:val="00670088"/>
    <w:rsid w:val="00670612"/>
    <w:rsid w:val="00673291"/>
    <w:rsid w:val="006736FD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87D84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71B8"/>
    <w:rsid w:val="006B7FF7"/>
    <w:rsid w:val="006C0645"/>
    <w:rsid w:val="006C147B"/>
    <w:rsid w:val="006C18D1"/>
    <w:rsid w:val="006C2650"/>
    <w:rsid w:val="006C5371"/>
    <w:rsid w:val="006C6811"/>
    <w:rsid w:val="006C6A82"/>
    <w:rsid w:val="006C6D3F"/>
    <w:rsid w:val="006C732E"/>
    <w:rsid w:val="006C741B"/>
    <w:rsid w:val="006C7B7E"/>
    <w:rsid w:val="006C7DFE"/>
    <w:rsid w:val="006D0628"/>
    <w:rsid w:val="006D0ECB"/>
    <w:rsid w:val="006D118E"/>
    <w:rsid w:val="006D1FA3"/>
    <w:rsid w:val="006D2154"/>
    <w:rsid w:val="006D39D1"/>
    <w:rsid w:val="006D4798"/>
    <w:rsid w:val="006D5491"/>
    <w:rsid w:val="006D5DAB"/>
    <w:rsid w:val="006D5FBD"/>
    <w:rsid w:val="006D6A83"/>
    <w:rsid w:val="006E0025"/>
    <w:rsid w:val="006E1857"/>
    <w:rsid w:val="006E18D6"/>
    <w:rsid w:val="006E2C0F"/>
    <w:rsid w:val="006E3160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A95"/>
    <w:rsid w:val="006F4E94"/>
    <w:rsid w:val="006F5881"/>
    <w:rsid w:val="006F6E49"/>
    <w:rsid w:val="006F75EB"/>
    <w:rsid w:val="006F7887"/>
    <w:rsid w:val="00700C6F"/>
    <w:rsid w:val="00702149"/>
    <w:rsid w:val="00703E80"/>
    <w:rsid w:val="00705583"/>
    <w:rsid w:val="00706117"/>
    <w:rsid w:val="0070762C"/>
    <w:rsid w:val="00710B13"/>
    <w:rsid w:val="007116B4"/>
    <w:rsid w:val="0071216C"/>
    <w:rsid w:val="00712A25"/>
    <w:rsid w:val="00714F96"/>
    <w:rsid w:val="00715C65"/>
    <w:rsid w:val="007161D0"/>
    <w:rsid w:val="007164D1"/>
    <w:rsid w:val="0071754A"/>
    <w:rsid w:val="00717C89"/>
    <w:rsid w:val="00717D59"/>
    <w:rsid w:val="00720FE8"/>
    <w:rsid w:val="00721809"/>
    <w:rsid w:val="00721DD2"/>
    <w:rsid w:val="007221AC"/>
    <w:rsid w:val="007223AB"/>
    <w:rsid w:val="0072263E"/>
    <w:rsid w:val="007227BA"/>
    <w:rsid w:val="00723072"/>
    <w:rsid w:val="00723198"/>
    <w:rsid w:val="007246B8"/>
    <w:rsid w:val="00724F8B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168"/>
    <w:rsid w:val="007312C3"/>
    <w:rsid w:val="00731360"/>
    <w:rsid w:val="00731CD8"/>
    <w:rsid w:val="007332B4"/>
    <w:rsid w:val="00733732"/>
    <w:rsid w:val="007337D7"/>
    <w:rsid w:val="00733802"/>
    <w:rsid w:val="00733B4D"/>
    <w:rsid w:val="00734256"/>
    <w:rsid w:val="0073455D"/>
    <w:rsid w:val="00736367"/>
    <w:rsid w:val="007378CD"/>
    <w:rsid w:val="00737994"/>
    <w:rsid w:val="00740AA1"/>
    <w:rsid w:val="0074164E"/>
    <w:rsid w:val="007429F0"/>
    <w:rsid w:val="00744A57"/>
    <w:rsid w:val="00744AD8"/>
    <w:rsid w:val="00744F05"/>
    <w:rsid w:val="00744FE4"/>
    <w:rsid w:val="00745FC4"/>
    <w:rsid w:val="007466EC"/>
    <w:rsid w:val="00747651"/>
    <w:rsid w:val="00747BA4"/>
    <w:rsid w:val="007515B8"/>
    <w:rsid w:val="0075316D"/>
    <w:rsid w:val="00753240"/>
    <w:rsid w:val="00753E9F"/>
    <w:rsid w:val="0075481A"/>
    <w:rsid w:val="0075558C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096E"/>
    <w:rsid w:val="007813F5"/>
    <w:rsid w:val="00783414"/>
    <w:rsid w:val="007841FF"/>
    <w:rsid w:val="00785856"/>
    <w:rsid w:val="00786B94"/>
    <w:rsid w:val="007870A1"/>
    <w:rsid w:val="007905DF"/>
    <w:rsid w:val="00790E5B"/>
    <w:rsid w:val="007910A3"/>
    <w:rsid w:val="00791475"/>
    <w:rsid w:val="007914B4"/>
    <w:rsid w:val="00791B16"/>
    <w:rsid w:val="00791D66"/>
    <w:rsid w:val="00792CA6"/>
    <w:rsid w:val="00793B3A"/>
    <w:rsid w:val="00793DCB"/>
    <w:rsid w:val="00794CF3"/>
    <w:rsid w:val="00795E20"/>
    <w:rsid w:val="00796D9E"/>
    <w:rsid w:val="00797162"/>
    <w:rsid w:val="00797AED"/>
    <w:rsid w:val="007A0879"/>
    <w:rsid w:val="007A19F4"/>
    <w:rsid w:val="007A1C44"/>
    <w:rsid w:val="007A449D"/>
    <w:rsid w:val="007A7DCD"/>
    <w:rsid w:val="007B1819"/>
    <w:rsid w:val="007B2387"/>
    <w:rsid w:val="007B2FDA"/>
    <w:rsid w:val="007B415B"/>
    <w:rsid w:val="007B548C"/>
    <w:rsid w:val="007B5F1A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12F"/>
    <w:rsid w:val="007C329D"/>
    <w:rsid w:val="007C37F7"/>
    <w:rsid w:val="007C40B5"/>
    <w:rsid w:val="007C410C"/>
    <w:rsid w:val="007C4A0E"/>
    <w:rsid w:val="007C4BB7"/>
    <w:rsid w:val="007C4CE5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7D03"/>
    <w:rsid w:val="007D7F1A"/>
    <w:rsid w:val="007E0ABB"/>
    <w:rsid w:val="007E28D0"/>
    <w:rsid w:val="007E34CA"/>
    <w:rsid w:val="007E375A"/>
    <w:rsid w:val="007E3EF0"/>
    <w:rsid w:val="007E4609"/>
    <w:rsid w:val="007E6426"/>
    <w:rsid w:val="007E6D41"/>
    <w:rsid w:val="007E7C2F"/>
    <w:rsid w:val="007E7CD8"/>
    <w:rsid w:val="007E7ECE"/>
    <w:rsid w:val="007E7F34"/>
    <w:rsid w:val="007F2F11"/>
    <w:rsid w:val="007F330A"/>
    <w:rsid w:val="007F3A60"/>
    <w:rsid w:val="007F3C2D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51A3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E63"/>
    <w:rsid w:val="008159BB"/>
    <w:rsid w:val="00817C16"/>
    <w:rsid w:val="00820E0E"/>
    <w:rsid w:val="0082137C"/>
    <w:rsid w:val="008219AB"/>
    <w:rsid w:val="008234B3"/>
    <w:rsid w:val="00823853"/>
    <w:rsid w:val="00823C2C"/>
    <w:rsid w:val="00824796"/>
    <w:rsid w:val="00824816"/>
    <w:rsid w:val="00825EA4"/>
    <w:rsid w:val="00826701"/>
    <w:rsid w:val="00830AAF"/>
    <w:rsid w:val="0083127A"/>
    <w:rsid w:val="0083179C"/>
    <w:rsid w:val="00831BDC"/>
    <w:rsid w:val="008321D7"/>
    <w:rsid w:val="0083242A"/>
    <w:rsid w:val="00832C14"/>
    <w:rsid w:val="00834670"/>
    <w:rsid w:val="0083519C"/>
    <w:rsid w:val="00837171"/>
    <w:rsid w:val="00837580"/>
    <w:rsid w:val="008401B6"/>
    <w:rsid w:val="00840500"/>
    <w:rsid w:val="008411AF"/>
    <w:rsid w:val="0084240E"/>
    <w:rsid w:val="00843B01"/>
    <w:rsid w:val="008442E8"/>
    <w:rsid w:val="00844E8A"/>
    <w:rsid w:val="00845F4A"/>
    <w:rsid w:val="00846D7C"/>
    <w:rsid w:val="0084771E"/>
    <w:rsid w:val="00850208"/>
    <w:rsid w:val="0085056D"/>
    <w:rsid w:val="00850A04"/>
    <w:rsid w:val="00850C69"/>
    <w:rsid w:val="00850D93"/>
    <w:rsid w:val="00851B5A"/>
    <w:rsid w:val="00851E9E"/>
    <w:rsid w:val="00852033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5665A"/>
    <w:rsid w:val="00856745"/>
    <w:rsid w:val="008600C4"/>
    <w:rsid w:val="008609D2"/>
    <w:rsid w:val="00862F49"/>
    <w:rsid w:val="00863E5E"/>
    <w:rsid w:val="0086404B"/>
    <w:rsid w:val="008643F3"/>
    <w:rsid w:val="00864718"/>
    <w:rsid w:val="0086473E"/>
    <w:rsid w:val="00865134"/>
    <w:rsid w:val="00865DBB"/>
    <w:rsid w:val="00867038"/>
    <w:rsid w:val="00867F38"/>
    <w:rsid w:val="00870489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5E2D"/>
    <w:rsid w:val="00876405"/>
    <w:rsid w:val="008805EF"/>
    <w:rsid w:val="00880D0E"/>
    <w:rsid w:val="00882572"/>
    <w:rsid w:val="008833DD"/>
    <w:rsid w:val="008843D7"/>
    <w:rsid w:val="008852AB"/>
    <w:rsid w:val="00885FC8"/>
    <w:rsid w:val="008865DC"/>
    <w:rsid w:val="00887816"/>
    <w:rsid w:val="00887F13"/>
    <w:rsid w:val="0089435D"/>
    <w:rsid w:val="00895A5B"/>
    <w:rsid w:val="00897775"/>
    <w:rsid w:val="00897944"/>
    <w:rsid w:val="008A2066"/>
    <w:rsid w:val="008A37F5"/>
    <w:rsid w:val="008A3842"/>
    <w:rsid w:val="008A3DC2"/>
    <w:rsid w:val="008A4521"/>
    <w:rsid w:val="008A5625"/>
    <w:rsid w:val="008A6792"/>
    <w:rsid w:val="008A684C"/>
    <w:rsid w:val="008A6A31"/>
    <w:rsid w:val="008A7CE4"/>
    <w:rsid w:val="008B1993"/>
    <w:rsid w:val="008B1A1D"/>
    <w:rsid w:val="008B2C97"/>
    <w:rsid w:val="008B2EF0"/>
    <w:rsid w:val="008B3833"/>
    <w:rsid w:val="008B3884"/>
    <w:rsid w:val="008B398D"/>
    <w:rsid w:val="008B420D"/>
    <w:rsid w:val="008B4838"/>
    <w:rsid w:val="008B4888"/>
    <w:rsid w:val="008B498D"/>
    <w:rsid w:val="008B4AA9"/>
    <w:rsid w:val="008B59B4"/>
    <w:rsid w:val="008B5A77"/>
    <w:rsid w:val="008B60C8"/>
    <w:rsid w:val="008C20B2"/>
    <w:rsid w:val="008C210E"/>
    <w:rsid w:val="008C267B"/>
    <w:rsid w:val="008C277F"/>
    <w:rsid w:val="008C5028"/>
    <w:rsid w:val="008C6084"/>
    <w:rsid w:val="008C7274"/>
    <w:rsid w:val="008C763C"/>
    <w:rsid w:val="008C7735"/>
    <w:rsid w:val="008C7BED"/>
    <w:rsid w:val="008D0005"/>
    <w:rsid w:val="008D0704"/>
    <w:rsid w:val="008D10A5"/>
    <w:rsid w:val="008D1521"/>
    <w:rsid w:val="008D1A4F"/>
    <w:rsid w:val="008D1BC8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382"/>
    <w:rsid w:val="008E4734"/>
    <w:rsid w:val="008E50F9"/>
    <w:rsid w:val="008E564E"/>
    <w:rsid w:val="008E5A8F"/>
    <w:rsid w:val="008E5C2E"/>
    <w:rsid w:val="008E6AB2"/>
    <w:rsid w:val="008E7408"/>
    <w:rsid w:val="008F01F1"/>
    <w:rsid w:val="008F0823"/>
    <w:rsid w:val="008F0BD2"/>
    <w:rsid w:val="008F12B9"/>
    <w:rsid w:val="008F1C28"/>
    <w:rsid w:val="008F1E5B"/>
    <w:rsid w:val="008F3D90"/>
    <w:rsid w:val="008F5092"/>
    <w:rsid w:val="008F5D60"/>
    <w:rsid w:val="008F6547"/>
    <w:rsid w:val="008F6689"/>
    <w:rsid w:val="008F7C21"/>
    <w:rsid w:val="00901513"/>
    <w:rsid w:val="00903749"/>
    <w:rsid w:val="009047AD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B48"/>
    <w:rsid w:val="00920498"/>
    <w:rsid w:val="00920D1F"/>
    <w:rsid w:val="00921993"/>
    <w:rsid w:val="009225F4"/>
    <w:rsid w:val="0092454A"/>
    <w:rsid w:val="00927E65"/>
    <w:rsid w:val="00927FD5"/>
    <w:rsid w:val="00930BA9"/>
    <w:rsid w:val="00931979"/>
    <w:rsid w:val="00932007"/>
    <w:rsid w:val="00932614"/>
    <w:rsid w:val="00932CA9"/>
    <w:rsid w:val="00933681"/>
    <w:rsid w:val="0093463C"/>
    <w:rsid w:val="0093480E"/>
    <w:rsid w:val="00936262"/>
    <w:rsid w:val="009372B0"/>
    <w:rsid w:val="009379E0"/>
    <w:rsid w:val="00937BB8"/>
    <w:rsid w:val="00940B7D"/>
    <w:rsid w:val="00941122"/>
    <w:rsid w:val="00941570"/>
    <w:rsid w:val="00942051"/>
    <w:rsid w:val="00942C11"/>
    <w:rsid w:val="00942CB9"/>
    <w:rsid w:val="00943A1A"/>
    <w:rsid w:val="00944224"/>
    <w:rsid w:val="009446A3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9F4"/>
    <w:rsid w:val="00961C70"/>
    <w:rsid w:val="009625B2"/>
    <w:rsid w:val="009638C3"/>
    <w:rsid w:val="00965BBB"/>
    <w:rsid w:val="00967088"/>
    <w:rsid w:val="00970BE0"/>
    <w:rsid w:val="0097172E"/>
    <w:rsid w:val="009719D9"/>
    <w:rsid w:val="00973B51"/>
    <w:rsid w:val="00975C0D"/>
    <w:rsid w:val="009762E8"/>
    <w:rsid w:val="00976408"/>
    <w:rsid w:val="00976685"/>
    <w:rsid w:val="0097682E"/>
    <w:rsid w:val="00976DD9"/>
    <w:rsid w:val="00977356"/>
    <w:rsid w:val="009773CC"/>
    <w:rsid w:val="00980C31"/>
    <w:rsid w:val="00980F80"/>
    <w:rsid w:val="00981032"/>
    <w:rsid w:val="00982911"/>
    <w:rsid w:val="00983453"/>
    <w:rsid w:val="0098616F"/>
    <w:rsid w:val="009868A8"/>
    <w:rsid w:val="00986C43"/>
    <w:rsid w:val="0098796B"/>
    <w:rsid w:val="00987E17"/>
    <w:rsid w:val="00990144"/>
    <w:rsid w:val="009904D2"/>
    <w:rsid w:val="009916B8"/>
    <w:rsid w:val="009924E8"/>
    <w:rsid w:val="00994099"/>
    <w:rsid w:val="00994BB4"/>
    <w:rsid w:val="00995C31"/>
    <w:rsid w:val="0099664B"/>
    <w:rsid w:val="00996717"/>
    <w:rsid w:val="009969A8"/>
    <w:rsid w:val="00996F36"/>
    <w:rsid w:val="009972D7"/>
    <w:rsid w:val="009A0D39"/>
    <w:rsid w:val="009A17CB"/>
    <w:rsid w:val="009A198D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41D3"/>
    <w:rsid w:val="009B6114"/>
    <w:rsid w:val="009B617B"/>
    <w:rsid w:val="009B6769"/>
    <w:rsid w:val="009C0E80"/>
    <w:rsid w:val="009C1572"/>
    <w:rsid w:val="009C5F36"/>
    <w:rsid w:val="009C6F67"/>
    <w:rsid w:val="009C7954"/>
    <w:rsid w:val="009D024E"/>
    <w:rsid w:val="009D09EC"/>
    <w:rsid w:val="009D0C12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A00052"/>
    <w:rsid w:val="00A01C8C"/>
    <w:rsid w:val="00A01DD7"/>
    <w:rsid w:val="00A02728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4FD"/>
    <w:rsid w:val="00A26D03"/>
    <w:rsid w:val="00A275EB"/>
    <w:rsid w:val="00A305CA"/>
    <w:rsid w:val="00A30905"/>
    <w:rsid w:val="00A321DB"/>
    <w:rsid w:val="00A327D0"/>
    <w:rsid w:val="00A33212"/>
    <w:rsid w:val="00A33DA3"/>
    <w:rsid w:val="00A34BEE"/>
    <w:rsid w:val="00A358DB"/>
    <w:rsid w:val="00A35D56"/>
    <w:rsid w:val="00A36E34"/>
    <w:rsid w:val="00A37619"/>
    <w:rsid w:val="00A40839"/>
    <w:rsid w:val="00A41103"/>
    <w:rsid w:val="00A41689"/>
    <w:rsid w:val="00A41A9B"/>
    <w:rsid w:val="00A41B9C"/>
    <w:rsid w:val="00A4277C"/>
    <w:rsid w:val="00A44723"/>
    <w:rsid w:val="00A4530A"/>
    <w:rsid w:val="00A47330"/>
    <w:rsid w:val="00A47716"/>
    <w:rsid w:val="00A47F25"/>
    <w:rsid w:val="00A50753"/>
    <w:rsid w:val="00A50CEC"/>
    <w:rsid w:val="00A50CFC"/>
    <w:rsid w:val="00A50E5D"/>
    <w:rsid w:val="00A52751"/>
    <w:rsid w:val="00A53195"/>
    <w:rsid w:val="00A537B7"/>
    <w:rsid w:val="00A53FFD"/>
    <w:rsid w:val="00A54C2B"/>
    <w:rsid w:val="00A55C91"/>
    <w:rsid w:val="00A56417"/>
    <w:rsid w:val="00A56AF3"/>
    <w:rsid w:val="00A56CD2"/>
    <w:rsid w:val="00A61464"/>
    <w:rsid w:val="00A61567"/>
    <w:rsid w:val="00A61885"/>
    <w:rsid w:val="00A61BFC"/>
    <w:rsid w:val="00A6343A"/>
    <w:rsid w:val="00A638D2"/>
    <w:rsid w:val="00A64B47"/>
    <w:rsid w:val="00A65171"/>
    <w:rsid w:val="00A652A4"/>
    <w:rsid w:val="00A66877"/>
    <w:rsid w:val="00A67771"/>
    <w:rsid w:val="00A70378"/>
    <w:rsid w:val="00A71106"/>
    <w:rsid w:val="00A718EB"/>
    <w:rsid w:val="00A738ED"/>
    <w:rsid w:val="00A739F5"/>
    <w:rsid w:val="00A73D59"/>
    <w:rsid w:val="00A75A47"/>
    <w:rsid w:val="00A761B3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5E9"/>
    <w:rsid w:val="00A939A9"/>
    <w:rsid w:val="00A93B8E"/>
    <w:rsid w:val="00A95046"/>
    <w:rsid w:val="00A950F7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AB8"/>
    <w:rsid w:val="00AA3CFB"/>
    <w:rsid w:val="00AA48BF"/>
    <w:rsid w:val="00AA49F9"/>
    <w:rsid w:val="00AA4C53"/>
    <w:rsid w:val="00AA59EF"/>
    <w:rsid w:val="00AA60AF"/>
    <w:rsid w:val="00AA6995"/>
    <w:rsid w:val="00AA6A5A"/>
    <w:rsid w:val="00AA7C24"/>
    <w:rsid w:val="00AB0D31"/>
    <w:rsid w:val="00AB0FC6"/>
    <w:rsid w:val="00AB12E0"/>
    <w:rsid w:val="00AB186E"/>
    <w:rsid w:val="00AB1ADC"/>
    <w:rsid w:val="00AB3B94"/>
    <w:rsid w:val="00AB5A85"/>
    <w:rsid w:val="00AB682D"/>
    <w:rsid w:val="00AB6B00"/>
    <w:rsid w:val="00AC0E29"/>
    <w:rsid w:val="00AC1170"/>
    <w:rsid w:val="00AC1C32"/>
    <w:rsid w:val="00AC1D47"/>
    <w:rsid w:val="00AC4151"/>
    <w:rsid w:val="00AC48F3"/>
    <w:rsid w:val="00AC555B"/>
    <w:rsid w:val="00AC55E2"/>
    <w:rsid w:val="00AC63C1"/>
    <w:rsid w:val="00AC70D4"/>
    <w:rsid w:val="00AC74C4"/>
    <w:rsid w:val="00AD048C"/>
    <w:rsid w:val="00AD2FEA"/>
    <w:rsid w:val="00AD36E9"/>
    <w:rsid w:val="00AD45B8"/>
    <w:rsid w:val="00AD4BE5"/>
    <w:rsid w:val="00AD4E40"/>
    <w:rsid w:val="00AD5CE6"/>
    <w:rsid w:val="00AE1508"/>
    <w:rsid w:val="00AE2437"/>
    <w:rsid w:val="00AE2B9C"/>
    <w:rsid w:val="00AE323D"/>
    <w:rsid w:val="00AE37E9"/>
    <w:rsid w:val="00AE3B1D"/>
    <w:rsid w:val="00AE4B22"/>
    <w:rsid w:val="00AE545B"/>
    <w:rsid w:val="00AE5909"/>
    <w:rsid w:val="00AE66C5"/>
    <w:rsid w:val="00AE6CB2"/>
    <w:rsid w:val="00AE7335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07C33"/>
    <w:rsid w:val="00B1020D"/>
    <w:rsid w:val="00B10531"/>
    <w:rsid w:val="00B10734"/>
    <w:rsid w:val="00B10E31"/>
    <w:rsid w:val="00B119C0"/>
    <w:rsid w:val="00B11FCB"/>
    <w:rsid w:val="00B12CFF"/>
    <w:rsid w:val="00B134A2"/>
    <w:rsid w:val="00B13DC1"/>
    <w:rsid w:val="00B161A8"/>
    <w:rsid w:val="00B162F2"/>
    <w:rsid w:val="00B175CA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EB5"/>
    <w:rsid w:val="00B34B42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2D16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FD2"/>
    <w:rsid w:val="00B55069"/>
    <w:rsid w:val="00B55E3D"/>
    <w:rsid w:val="00B57494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6CD"/>
    <w:rsid w:val="00B70B49"/>
    <w:rsid w:val="00B73A76"/>
    <w:rsid w:val="00B74518"/>
    <w:rsid w:val="00B75BDB"/>
    <w:rsid w:val="00B75F32"/>
    <w:rsid w:val="00B76BB7"/>
    <w:rsid w:val="00B76E80"/>
    <w:rsid w:val="00B8047A"/>
    <w:rsid w:val="00B83505"/>
    <w:rsid w:val="00B83A26"/>
    <w:rsid w:val="00B84B52"/>
    <w:rsid w:val="00B876D5"/>
    <w:rsid w:val="00B901CE"/>
    <w:rsid w:val="00B90216"/>
    <w:rsid w:val="00B91B3E"/>
    <w:rsid w:val="00B928DC"/>
    <w:rsid w:val="00B9340A"/>
    <w:rsid w:val="00B9388B"/>
    <w:rsid w:val="00B93A72"/>
    <w:rsid w:val="00B940C0"/>
    <w:rsid w:val="00B953B3"/>
    <w:rsid w:val="00B9654A"/>
    <w:rsid w:val="00B96F1A"/>
    <w:rsid w:val="00B971CC"/>
    <w:rsid w:val="00B973FA"/>
    <w:rsid w:val="00B976C5"/>
    <w:rsid w:val="00BA023C"/>
    <w:rsid w:val="00BA0F58"/>
    <w:rsid w:val="00BA1CE3"/>
    <w:rsid w:val="00BA1F94"/>
    <w:rsid w:val="00BA26C6"/>
    <w:rsid w:val="00BA2D3F"/>
    <w:rsid w:val="00BA3C63"/>
    <w:rsid w:val="00BA3D0F"/>
    <w:rsid w:val="00BA46B2"/>
    <w:rsid w:val="00BA4CA8"/>
    <w:rsid w:val="00BA5B1D"/>
    <w:rsid w:val="00BA6326"/>
    <w:rsid w:val="00BA6466"/>
    <w:rsid w:val="00BA7396"/>
    <w:rsid w:val="00BA794C"/>
    <w:rsid w:val="00BB0D0B"/>
    <w:rsid w:val="00BB1AA3"/>
    <w:rsid w:val="00BB348D"/>
    <w:rsid w:val="00BB3562"/>
    <w:rsid w:val="00BB38E9"/>
    <w:rsid w:val="00BB3F12"/>
    <w:rsid w:val="00BB4C42"/>
    <w:rsid w:val="00BB5187"/>
    <w:rsid w:val="00BB5B20"/>
    <w:rsid w:val="00BB6102"/>
    <w:rsid w:val="00BB69C6"/>
    <w:rsid w:val="00BB6F4E"/>
    <w:rsid w:val="00BC0AC1"/>
    <w:rsid w:val="00BC0CB5"/>
    <w:rsid w:val="00BC0CEE"/>
    <w:rsid w:val="00BC11E2"/>
    <w:rsid w:val="00BC1CA1"/>
    <w:rsid w:val="00BC1CB2"/>
    <w:rsid w:val="00BC251C"/>
    <w:rsid w:val="00BC2604"/>
    <w:rsid w:val="00BC393F"/>
    <w:rsid w:val="00BC4ADD"/>
    <w:rsid w:val="00BC5445"/>
    <w:rsid w:val="00BC5B82"/>
    <w:rsid w:val="00BC75E2"/>
    <w:rsid w:val="00BC75E9"/>
    <w:rsid w:val="00BC7860"/>
    <w:rsid w:val="00BC7C00"/>
    <w:rsid w:val="00BC7EA6"/>
    <w:rsid w:val="00BD1DBB"/>
    <w:rsid w:val="00BD265C"/>
    <w:rsid w:val="00BD268B"/>
    <w:rsid w:val="00BD3CC5"/>
    <w:rsid w:val="00BD493F"/>
    <w:rsid w:val="00BD4D87"/>
    <w:rsid w:val="00BE01CB"/>
    <w:rsid w:val="00BE0737"/>
    <w:rsid w:val="00BE14CB"/>
    <w:rsid w:val="00BE1569"/>
    <w:rsid w:val="00BE26BB"/>
    <w:rsid w:val="00BE3075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49A6"/>
    <w:rsid w:val="00BF4EEF"/>
    <w:rsid w:val="00BF7F5E"/>
    <w:rsid w:val="00C02FA2"/>
    <w:rsid w:val="00C03411"/>
    <w:rsid w:val="00C035FD"/>
    <w:rsid w:val="00C04552"/>
    <w:rsid w:val="00C058EE"/>
    <w:rsid w:val="00C05D33"/>
    <w:rsid w:val="00C0611A"/>
    <w:rsid w:val="00C06161"/>
    <w:rsid w:val="00C06B76"/>
    <w:rsid w:val="00C0729B"/>
    <w:rsid w:val="00C10983"/>
    <w:rsid w:val="00C10AEE"/>
    <w:rsid w:val="00C10CDB"/>
    <w:rsid w:val="00C11F8B"/>
    <w:rsid w:val="00C120B1"/>
    <w:rsid w:val="00C1264C"/>
    <w:rsid w:val="00C14201"/>
    <w:rsid w:val="00C142D2"/>
    <w:rsid w:val="00C14CA3"/>
    <w:rsid w:val="00C1523B"/>
    <w:rsid w:val="00C15345"/>
    <w:rsid w:val="00C1552A"/>
    <w:rsid w:val="00C16F07"/>
    <w:rsid w:val="00C2066F"/>
    <w:rsid w:val="00C20A56"/>
    <w:rsid w:val="00C2131B"/>
    <w:rsid w:val="00C21F60"/>
    <w:rsid w:val="00C22229"/>
    <w:rsid w:val="00C24AE2"/>
    <w:rsid w:val="00C2509A"/>
    <w:rsid w:val="00C2518E"/>
    <w:rsid w:val="00C25248"/>
    <w:rsid w:val="00C2630E"/>
    <w:rsid w:val="00C26440"/>
    <w:rsid w:val="00C26F5B"/>
    <w:rsid w:val="00C2772D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0A72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47984"/>
    <w:rsid w:val="00C5213A"/>
    <w:rsid w:val="00C522F3"/>
    <w:rsid w:val="00C52D73"/>
    <w:rsid w:val="00C5367E"/>
    <w:rsid w:val="00C53AB0"/>
    <w:rsid w:val="00C54595"/>
    <w:rsid w:val="00C558E4"/>
    <w:rsid w:val="00C55F5B"/>
    <w:rsid w:val="00C61203"/>
    <w:rsid w:val="00C61747"/>
    <w:rsid w:val="00C61CF3"/>
    <w:rsid w:val="00C62B39"/>
    <w:rsid w:val="00C6386A"/>
    <w:rsid w:val="00C64B1F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800D0"/>
    <w:rsid w:val="00C804F6"/>
    <w:rsid w:val="00C80FA6"/>
    <w:rsid w:val="00C813B1"/>
    <w:rsid w:val="00C814A2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655"/>
    <w:rsid w:val="00C92F2F"/>
    <w:rsid w:val="00C9329B"/>
    <w:rsid w:val="00C9402B"/>
    <w:rsid w:val="00C9442E"/>
    <w:rsid w:val="00C94CE8"/>
    <w:rsid w:val="00CA0ADF"/>
    <w:rsid w:val="00CA11B9"/>
    <w:rsid w:val="00CA2BB8"/>
    <w:rsid w:val="00CA3AEE"/>
    <w:rsid w:val="00CA461E"/>
    <w:rsid w:val="00CA466F"/>
    <w:rsid w:val="00CA4F6E"/>
    <w:rsid w:val="00CA5891"/>
    <w:rsid w:val="00CA6474"/>
    <w:rsid w:val="00CA697D"/>
    <w:rsid w:val="00CA6F9D"/>
    <w:rsid w:val="00CA7F6C"/>
    <w:rsid w:val="00CA7FFE"/>
    <w:rsid w:val="00CB01C8"/>
    <w:rsid w:val="00CB24D7"/>
    <w:rsid w:val="00CB2627"/>
    <w:rsid w:val="00CB2DBF"/>
    <w:rsid w:val="00CB4A8B"/>
    <w:rsid w:val="00CB4B6C"/>
    <w:rsid w:val="00CB569B"/>
    <w:rsid w:val="00CB6225"/>
    <w:rsid w:val="00CB67FA"/>
    <w:rsid w:val="00CC0102"/>
    <w:rsid w:val="00CC12BC"/>
    <w:rsid w:val="00CC136C"/>
    <w:rsid w:val="00CC1CEC"/>
    <w:rsid w:val="00CC2EEC"/>
    <w:rsid w:val="00CC4A17"/>
    <w:rsid w:val="00CC6BA1"/>
    <w:rsid w:val="00CC7AAB"/>
    <w:rsid w:val="00CD0EBD"/>
    <w:rsid w:val="00CD0F52"/>
    <w:rsid w:val="00CD2CD9"/>
    <w:rsid w:val="00CD3D37"/>
    <w:rsid w:val="00CD5196"/>
    <w:rsid w:val="00CD6214"/>
    <w:rsid w:val="00CD6885"/>
    <w:rsid w:val="00CD799B"/>
    <w:rsid w:val="00CD7D32"/>
    <w:rsid w:val="00CD7E7B"/>
    <w:rsid w:val="00CE02A3"/>
    <w:rsid w:val="00CE06D0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92E"/>
    <w:rsid w:val="00CF0487"/>
    <w:rsid w:val="00CF1B17"/>
    <w:rsid w:val="00CF506A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959"/>
    <w:rsid w:val="00D07C8C"/>
    <w:rsid w:val="00D109AE"/>
    <w:rsid w:val="00D122A4"/>
    <w:rsid w:val="00D1261E"/>
    <w:rsid w:val="00D12D24"/>
    <w:rsid w:val="00D1306D"/>
    <w:rsid w:val="00D13B50"/>
    <w:rsid w:val="00D13E82"/>
    <w:rsid w:val="00D158B9"/>
    <w:rsid w:val="00D15C67"/>
    <w:rsid w:val="00D164A8"/>
    <w:rsid w:val="00D16EE6"/>
    <w:rsid w:val="00D17131"/>
    <w:rsid w:val="00D1779F"/>
    <w:rsid w:val="00D20A9A"/>
    <w:rsid w:val="00D220DF"/>
    <w:rsid w:val="00D2320A"/>
    <w:rsid w:val="00D24B8A"/>
    <w:rsid w:val="00D2626B"/>
    <w:rsid w:val="00D26A40"/>
    <w:rsid w:val="00D27092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00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9A9"/>
    <w:rsid w:val="00D70A7E"/>
    <w:rsid w:val="00D71532"/>
    <w:rsid w:val="00D71BDB"/>
    <w:rsid w:val="00D71FD2"/>
    <w:rsid w:val="00D73910"/>
    <w:rsid w:val="00D73B8F"/>
    <w:rsid w:val="00D742B2"/>
    <w:rsid w:val="00D75EFF"/>
    <w:rsid w:val="00D76367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B1"/>
    <w:rsid w:val="00D865C1"/>
    <w:rsid w:val="00D86891"/>
    <w:rsid w:val="00D87A19"/>
    <w:rsid w:val="00D90F25"/>
    <w:rsid w:val="00D93C72"/>
    <w:rsid w:val="00D94DA9"/>
    <w:rsid w:val="00D959FF"/>
    <w:rsid w:val="00D96035"/>
    <w:rsid w:val="00D96FCA"/>
    <w:rsid w:val="00D97B98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6498"/>
    <w:rsid w:val="00DC696C"/>
    <w:rsid w:val="00DC6E27"/>
    <w:rsid w:val="00DC6FAA"/>
    <w:rsid w:val="00DC7427"/>
    <w:rsid w:val="00DC7827"/>
    <w:rsid w:val="00DC79F7"/>
    <w:rsid w:val="00DD3687"/>
    <w:rsid w:val="00DD3E9D"/>
    <w:rsid w:val="00DD4029"/>
    <w:rsid w:val="00DD4CC3"/>
    <w:rsid w:val="00DD524F"/>
    <w:rsid w:val="00DD745D"/>
    <w:rsid w:val="00DD750A"/>
    <w:rsid w:val="00DD7E4E"/>
    <w:rsid w:val="00DE01DC"/>
    <w:rsid w:val="00DE21BA"/>
    <w:rsid w:val="00DE236E"/>
    <w:rsid w:val="00DE35A7"/>
    <w:rsid w:val="00DE36C2"/>
    <w:rsid w:val="00DE414B"/>
    <w:rsid w:val="00DE4783"/>
    <w:rsid w:val="00DE4796"/>
    <w:rsid w:val="00DE63EE"/>
    <w:rsid w:val="00DE73CD"/>
    <w:rsid w:val="00DE772D"/>
    <w:rsid w:val="00DF18C4"/>
    <w:rsid w:val="00DF3E56"/>
    <w:rsid w:val="00DF4347"/>
    <w:rsid w:val="00DF56B4"/>
    <w:rsid w:val="00DF7B18"/>
    <w:rsid w:val="00E0130D"/>
    <w:rsid w:val="00E01FE3"/>
    <w:rsid w:val="00E02335"/>
    <w:rsid w:val="00E03436"/>
    <w:rsid w:val="00E066C7"/>
    <w:rsid w:val="00E070C3"/>
    <w:rsid w:val="00E07353"/>
    <w:rsid w:val="00E07676"/>
    <w:rsid w:val="00E07BF7"/>
    <w:rsid w:val="00E10092"/>
    <w:rsid w:val="00E10553"/>
    <w:rsid w:val="00E10C4F"/>
    <w:rsid w:val="00E1175D"/>
    <w:rsid w:val="00E12D53"/>
    <w:rsid w:val="00E13264"/>
    <w:rsid w:val="00E1335E"/>
    <w:rsid w:val="00E143E0"/>
    <w:rsid w:val="00E1477F"/>
    <w:rsid w:val="00E15B8C"/>
    <w:rsid w:val="00E15BAC"/>
    <w:rsid w:val="00E15D8B"/>
    <w:rsid w:val="00E15E8C"/>
    <w:rsid w:val="00E16053"/>
    <w:rsid w:val="00E16838"/>
    <w:rsid w:val="00E17BE2"/>
    <w:rsid w:val="00E2102F"/>
    <w:rsid w:val="00E21D87"/>
    <w:rsid w:val="00E21F81"/>
    <w:rsid w:val="00E224AD"/>
    <w:rsid w:val="00E228FD"/>
    <w:rsid w:val="00E22E08"/>
    <w:rsid w:val="00E24D27"/>
    <w:rsid w:val="00E25469"/>
    <w:rsid w:val="00E26B4D"/>
    <w:rsid w:val="00E26FA8"/>
    <w:rsid w:val="00E31282"/>
    <w:rsid w:val="00E31C9A"/>
    <w:rsid w:val="00E3200F"/>
    <w:rsid w:val="00E324D9"/>
    <w:rsid w:val="00E330E4"/>
    <w:rsid w:val="00E33A56"/>
    <w:rsid w:val="00E34447"/>
    <w:rsid w:val="00E36022"/>
    <w:rsid w:val="00E36151"/>
    <w:rsid w:val="00E36621"/>
    <w:rsid w:val="00E3791C"/>
    <w:rsid w:val="00E4036D"/>
    <w:rsid w:val="00E4040D"/>
    <w:rsid w:val="00E40FF5"/>
    <w:rsid w:val="00E418CB"/>
    <w:rsid w:val="00E4444C"/>
    <w:rsid w:val="00E44D5B"/>
    <w:rsid w:val="00E45463"/>
    <w:rsid w:val="00E459A6"/>
    <w:rsid w:val="00E45D6F"/>
    <w:rsid w:val="00E46719"/>
    <w:rsid w:val="00E4673D"/>
    <w:rsid w:val="00E50787"/>
    <w:rsid w:val="00E50C77"/>
    <w:rsid w:val="00E50DC9"/>
    <w:rsid w:val="00E51072"/>
    <w:rsid w:val="00E53582"/>
    <w:rsid w:val="00E54B38"/>
    <w:rsid w:val="00E5700A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707CD"/>
    <w:rsid w:val="00E70CE5"/>
    <w:rsid w:val="00E71EA9"/>
    <w:rsid w:val="00E72DE2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460"/>
    <w:rsid w:val="00E9382C"/>
    <w:rsid w:val="00E95BB4"/>
    <w:rsid w:val="00E96720"/>
    <w:rsid w:val="00E96B01"/>
    <w:rsid w:val="00EA0673"/>
    <w:rsid w:val="00EA082A"/>
    <w:rsid w:val="00EA0F5C"/>
    <w:rsid w:val="00EA12EC"/>
    <w:rsid w:val="00EA1AEF"/>
    <w:rsid w:val="00EA23AC"/>
    <w:rsid w:val="00EA269A"/>
    <w:rsid w:val="00EA28EB"/>
    <w:rsid w:val="00EA2A90"/>
    <w:rsid w:val="00EA2CDA"/>
    <w:rsid w:val="00EA30FF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DBB"/>
    <w:rsid w:val="00EB13D3"/>
    <w:rsid w:val="00EB17E2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15D4"/>
    <w:rsid w:val="00EC1778"/>
    <w:rsid w:val="00EC21B4"/>
    <w:rsid w:val="00EC3525"/>
    <w:rsid w:val="00EC440B"/>
    <w:rsid w:val="00EC515B"/>
    <w:rsid w:val="00EC635D"/>
    <w:rsid w:val="00EC7048"/>
    <w:rsid w:val="00EC7874"/>
    <w:rsid w:val="00ED1600"/>
    <w:rsid w:val="00ED18A6"/>
    <w:rsid w:val="00ED35AD"/>
    <w:rsid w:val="00ED61E6"/>
    <w:rsid w:val="00ED7233"/>
    <w:rsid w:val="00ED7782"/>
    <w:rsid w:val="00ED78CA"/>
    <w:rsid w:val="00EE01CB"/>
    <w:rsid w:val="00EE06A9"/>
    <w:rsid w:val="00EE1EF4"/>
    <w:rsid w:val="00EE228A"/>
    <w:rsid w:val="00EE3737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55C6"/>
    <w:rsid w:val="00F055F4"/>
    <w:rsid w:val="00F065C4"/>
    <w:rsid w:val="00F065C8"/>
    <w:rsid w:val="00F0766C"/>
    <w:rsid w:val="00F07AF4"/>
    <w:rsid w:val="00F07AF8"/>
    <w:rsid w:val="00F07B81"/>
    <w:rsid w:val="00F07FAE"/>
    <w:rsid w:val="00F10276"/>
    <w:rsid w:val="00F10959"/>
    <w:rsid w:val="00F10ACD"/>
    <w:rsid w:val="00F10C32"/>
    <w:rsid w:val="00F10E30"/>
    <w:rsid w:val="00F1148C"/>
    <w:rsid w:val="00F130E4"/>
    <w:rsid w:val="00F131FA"/>
    <w:rsid w:val="00F13AB1"/>
    <w:rsid w:val="00F13ED5"/>
    <w:rsid w:val="00F140E0"/>
    <w:rsid w:val="00F150F5"/>
    <w:rsid w:val="00F1571C"/>
    <w:rsid w:val="00F16811"/>
    <w:rsid w:val="00F16FF8"/>
    <w:rsid w:val="00F17278"/>
    <w:rsid w:val="00F20B10"/>
    <w:rsid w:val="00F20FDA"/>
    <w:rsid w:val="00F21950"/>
    <w:rsid w:val="00F22F10"/>
    <w:rsid w:val="00F23BAD"/>
    <w:rsid w:val="00F23E21"/>
    <w:rsid w:val="00F23EDE"/>
    <w:rsid w:val="00F24104"/>
    <w:rsid w:val="00F25C3B"/>
    <w:rsid w:val="00F26070"/>
    <w:rsid w:val="00F260C0"/>
    <w:rsid w:val="00F306F8"/>
    <w:rsid w:val="00F30DBF"/>
    <w:rsid w:val="00F31DCA"/>
    <w:rsid w:val="00F32839"/>
    <w:rsid w:val="00F33781"/>
    <w:rsid w:val="00F337AA"/>
    <w:rsid w:val="00F3382F"/>
    <w:rsid w:val="00F338B5"/>
    <w:rsid w:val="00F349D9"/>
    <w:rsid w:val="00F3502B"/>
    <w:rsid w:val="00F353CB"/>
    <w:rsid w:val="00F36683"/>
    <w:rsid w:val="00F36D58"/>
    <w:rsid w:val="00F37E1D"/>
    <w:rsid w:val="00F405C0"/>
    <w:rsid w:val="00F40AD1"/>
    <w:rsid w:val="00F40E4D"/>
    <w:rsid w:val="00F42274"/>
    <w:rsid w:val="00F42ACB"/>
    <w:rsid w:val="00F42EC5"/>
    <w:rsid w:val="00F433E5"/>
    <w:rsid w:val="00F448DF"/>
    <w:rsid w:val="00F44C43"/>
    <w:rsid w:val="00F44E33"/>
    <w:rsid w:val="00F4574E"/>
    <w:rsid w:val="00F4582D"/>
    <w:rsid w:val="00F4661F"/>
    <w:rsid w:val="00F46987"/>
    <w:rsid w:val="00F46A81"/>
    <w:rsid w:val="00F50BE5"/>
    <w:rsid w:val="00F50E2B"/>
    <w:rsid w:val="00F52BF2"/>
    <w:rsid w:val="00F52D00"/>
    <w:rsid w:val="00F52E34"/>
    <w:rsid w:val="00F54322"/>
    <w:rsid w:val="00F54541"/>
    <w:rsid w:val="00F5518E"/>
    <w:rsid w:val="00F5565C"/>
    <w:rsid w:val="00F56431"/>
    <w:rsid w:val="00F56908"/>
    <w:rsid w:val="00F60A12"/>
    <w:rsid w:val="00F61183"/>
    <w:rsid w:val="00F61D0E"/>
    <w:rsid w:val="00F62BF0"/>
    <w:rsid w:val="00F62EFD"/>
    <w:rsid w:val="00F632CF"/>
    <w:rsid w:val="00F63EC6"/>
    <w:rsid w:val="00F63F54"/>
    <w:rsid w:val="00F656F8"/>
    <w:rsid w:val="00F65910"/>
    <w:rsid w:val="00F66056"/>
    <w:rsid w:val="00F6638D"/>
    <w:rsid w:val="00F6664D"/>
    <w:rsid w:val="00F669E2"/>
    <w:rsid w:val="00F71CE7"/>
    <w:rsid w:val="00F735F8"/>
    <w:rsid w:val="00F73C20"/>
    <w:rsid w:val="00F74E55"/>
    <w:rsid w:val="00F75B70"/>
    <w:rsid w:val="00F76DC7"/>
    <w:rsid w:val="00F772C3"/>
    <w:rsid w:val="00F77793"/>
    <w:rsid w:val="00F77BF9"/>
    <w:rsid w:val="00F803CF"/>
    <w:rsid w:val="00F80A3A"/>
    <w:rsid w:val="00F80AFC"/>
    <w:rsid w:val="00F81A3F"/>
    <w:rsid w:val="00F82AC9"/>
    <w:rsid w:val="00F82C10"/>
    <w:rsid w:val="00F83D1E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35"/>
    <w:rsid w:val="00F909D2"/>
    <w:rsid w:val="00F909E3"/>
    <w:rsid w:val="00F90E33"/>
    <w:rsid w:val="00F917E9"/>
    <w:rsid w:val="00F93F92"/>
    <w:rsid w:val="00F944B9"/>
    <w:rsid w:val="00F96030"/>
    <w:rsid w:val="00F96058"/>
    <w:rsid w:val="00F9633C"/>
    <w:rsid w:val="00F96539"/>
    <w:rsid w:val="00F9755E"/>
    <w:rsid w:val="00FA06A9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448"/>
    <w:rsid w:val="00FB48E1"/>
    <w:rsid w:val="00FB5463"/>
    <w:rsid w:val="00FB57B0"/>
    <w:rsid w:val="00FB6C27"/>
    <w:rsid w:val="00FB74B0"/>
    <w:rsid w:val="00FB7521"/>
    <w:rsid w:val="00FB792D"/>
    <w:rsid w:val="00FB7DDF"/>
    <w:rsid w:val="00FC0896"/>
    <w:rsid w:val="00FC1082"/>
    <w:rsid w:val="00FC18AA"/>
    <w:rsid w:val="00FC1FA6"/>
    <w:rsid w:val="00FC2B51"/>
    <w:rsid w:val="00FC3F8D"/>
    <w:rsid w:val="00FC4616"/>
    <w:rsid w:val="00FC5181"/>
    <w:rsid w:val="00FC625B"/>
    <w:rsid w:val="00FC6D95"/>
    <w:rsid w:val="00FC7368"/>
    <w:rsid w:val="00FC75D1"/>
    <w:rsid w:val="00FC7B36"/>
    <w:rsid w:val="00FC7ED8"/>
    <w:rsid w:val="00FD00CB"/>
    <w:rsid w:val="00FD08E4"/>
    <w:rsid w:val="00FD1BFE"/>
    <w:rsid w:val="00FD1D8D"/>
    <w:rsid w:val="00FD41FA"/>
    <w:rsid w:val="00FD4F70"/>
    <w:rsid w:val="00FD53EB"/>
    <w:rsid w:val="00FD6772"/>
    <w:rsid w:val="00FD78A8"/>
    <w:rsid w:val="00FD7C14"/>
    <w:rsid w:val="00FD7E9E"/>
    <w:rsid w:val="00FE01A7"/>
    <w:rsid w:val="00FE02F2"/>
    <w:rsid w:val="00FE1247"/>
    <w:rsid w:val="00FE17B2"/>
    <w:rsid w:val="00FE1A17"/>
    <w:rsid w:val="00FE1DE8"/>
    <w:rsid w:val="00FE25A4"/>
    <w:rsid w:val="00FE291F"/>
    <w:rsid w:val="00FE29B2"/>
    <w:rsid w:val="00FE2BA7"/>
    <w:rsid w:val="00FE356F"/>
    <w:rsid w:val="00FE5394"/>
    <w:rsid w:val="00FE5A7A"/>
    <w:rsid w:val="00FE6432"/>
    <w:rsid w:val="00FE737C"/>
    <w:rsid w:val="00FF05DD"/>
    <w:rsid w:val="00FF1998"/>
    <w:rsid w:val="00FF1A43"/>
    <w:rsid w:val="00FF1F65"/>
    <w:rsid w:val="00FF20E9"/>
    <w:rsid w:val="00FF257A"/>
    <w:rsid w:val="00FF2FC4"/>
    <w:rsid w:val="00FF336F"/>
    <w:rsid w:val="00FF3BF6"/>
    <w:rsid w:val="00FF43AB"/>
    <w:rsid w:val="00FF4998"/>
    <w:rsid w:val="00FF5FB8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CC51B-9CE0-4839-8EDA-62ADB1C1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425</Words>
  <Characters>1675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</cp:revision>
  <cp:lastPrinted>2018-11-06T05:07:00Z</cp:lastPrinted>
  <dcterms:created xsi:type="dcterms:W3CDTF">2018-11-07T10:20:00Z</dcterms:created>
  <dcterms:modified xsi:type="dcterms:W3CDTF">2018-11-07T10:24:00Z</dcterms:modified>
</cp:coreProperties>
</file>