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CE898" w14:textId="77777777" w:rsidR="00DB308D" w:rsidRPr="00776BB8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213DC2C" w14:textId="77777777" w:rsidR="00DD1E47" w:rsidRDefault="00DD1E47" w:rsidP="006771E8">
      <w:pPr>
        <w:pStyle w:val="BodyText"/>
      </w:pPr>
    </w:p>
    <w:p w14:paraId="3EF24C5E" w14:textId="27D7488B" w:rsidR="000304A9" w:rsidRDefault="000304A9" w:rsidP="006771E8">
      <w:pPr>
        <w:pStyle w:val="BodyText"/>
      </w:pPr>
    </w:p>
    <w:p w14:paraId="0906B9A4" w14:textId="620C8472" w:rsidR="00EE0FE2" w:rsidRDefault="00EE0FE2" w:rsidP="006771E8">
      <w:pPr>
        <w:pStyle w:val="BodyText"/>
      </w:pPr>
    </w:p>
    <w:p w14:paraId="0F0938A5" w14:textId="6FCECD95" w:rsidR="00433732" w:rsidRDefault="00433732" w:rsidP="006771E8">
      <w:pPr>
        <w:pStyle w:val="BodyText"/>
      </w:pPr>
    </w:p>
    <w:p w14:paraId="6BB1BD72" w14:textId="77777777" w:rsidR="00433732" w:rsidRDefault="00433732" w:rsidP="006771E8">
      <w:pPr>
        <w:pStyle w:val="BodyText"/>
      </w:pPr>
    </w:p>
    <w:p w14:paraId="1425F864" w14:textId="77777777" w:rsidR="004C4ABF" w:rsidRDefault="004C4ABF" w:rsidP="00776BB8">
      <w:pPr>
        <w:pStyle w:val="BodyText"/>
        <w:spacing w:after="0"/>
      </w:pPr>
    </w:p>
    <w:p w14:paraId="6A74E8AE" w14:textId="527C0276" w:rsidR="000420BD" w:rsidRDefault="00CD4D4E" w:rsidP="000420BD">
      <w:pPr>
        <w:pStyle w:val="BodyText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คณะกรรมการและ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สหมิตรถังแก๊ส จำกัด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(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55B79D09" w14:textId="77777777" w:rsidR="000420BD" w:rsidRPr="00776BB8" w:rsidRDefault="000420BD" w:rsidP="00776BB8">
      <w:pPr>
        <w:pStyle w:val="BodyText"/>
        <w:spacing w:after="0"/>
        <w:rPr>
          <w:rFonts w:ascii="Browallia New" w:hAnsi="Browallia New" w:cs="Browallia New"/>
          <w:sz w:val="28"/>
          <w:szCs w:val="28"/>
          <w:rtl/>
          <w:cs/>
        </w:rPr>
      </w:pPr>
    </w:p>
    <w:p w14:paraId="22A9E97B" w14:textId="6A5D8442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 ณ วันที่</w:t>
      </w:r>
      <w:r w:rsidR="000155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1555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0155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E53D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776BB8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</w:rPr>
        <w:t>256</w:t>
      </w:r>
      <w:r w:rsidR="004C4ABF" w:rsidRPr="00776BB8">
        <w:rPr>
          <w:rFonts w:ascii="Browallia New" w:hAnsi="Browallia New" w:cs="Browallia New"/>
          <w:sz w:val="28"/>
          <w:szCs w:val="28"/>
        </w:rPr>
        <w:t>1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Pr="00776BB8">
        <w:rPr>
          <w:rFonts w:ascii="Browallia New" w:hAnsi="Browallia New" w:cs="Browallia New"/>
          <w:sz w:val="28"/>
          <w:szCs w:val="28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4C4ABF" w:rsidRPr="00776BB8">
        <w:rPr>
          <w:rFonts w:ascii="Browallia New" w:hAnsi="Browallia New" w:cs="Browallia New"/>
          <w:sz w:val="28"/>
          <w:szCs w:val="28"/>
          <w:cs/>
          <w:lang w:bidi="th-TH"/>
        </w:rPr>
        <w:t>สาม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="0001555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DE53D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01555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01555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0155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E53DD" w:rsidRPr="00DE53D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4C4ABF" w:rsidRPr="00776BB8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="004C4ABF" w:rsidRPr="00776BB8">
        <w:rPr>
          <w:rFonts w:ascii="Browallia New" w:hAnsi="Browallia New" w:cs="Browallia New"/>
          <w:sz w:val="28"/>
          <w:szCs w:val="28"/>
        </w:rPr>
        <w:t>2561</w:t>
      </w:r>
      <w:r w:rsidRPr="00776BB8">
        <w:rPr>
          <w:rFonts w:ascii="Browallia New" w:hAnsi="Browallia New" w:cs="Browallia New"/>
          <w:sz w:val="28"/>
          <w:szCs w:val="28"/>
        </w:rPr>
        <w:t xml:space="preserve"> </w:t>
      </w:r>
      <w:r w:rsidR="005D1575" w:rsidRPr="005D157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5D1575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5D1575" w:rsidRPr="005D1575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ส่วนของผู้ถือหุ้นและงบกระแสเงินสด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DE53D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5D1575" w:rsidRPr="00776B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5D1575" w:rsidRPr="00776BB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D1575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E53DD" w:rsidRPr="00DE53D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D1575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D1575" w:rsidRPr="00776BB8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5D1575" w:rsidRPr="005D157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แ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>ละหมายเหตุประกอบงบการเงิน</w:t>
      </w:r>
      <w:r w:rsidR="000D471D" w:rsidRPr="00776BB8">
        <w:rPr>
          <w:rFonts w:ascii="Browallia New" w:hAnsi="Browallia New" w:cs="Browallia New"/>
          <w:sz w:val="28"/>
          <w:szCs w:val="28"/>
          <w:cs/>
          <w:lang w:bidi="th-TH"/>
        </w:rPr>
        <w:t>ระหว่าง</w:t>
      </w:r>
      <w:r w:rsidR="00B41C4C" w:rsidRPr="00776BB8">
        <w:rPr>
          <w:rFonts w:ascii="Browallia New" w:hAnsi="Browallia New" w:cs="Browallia New"/>
          <w:sz w:val="28"/>
          <w:szCs w:val="28"/>
          <w:cs/>
          <w:lang w:bidi="th-TH"/>
        </w:rPr>
        <w:t>กาล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แบบย่อของบริษัท สหมิตรถังแก๊ส จำกัด (มหาชน) </w:t>
      </w:r>
      <w:r w:rsidR="005D1575" w:rsidRPr="0086768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5D157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D1575" w:rsidRPr="008D26F1">
        <w:rPr>
          <w:rFonts w:ascii="Browallia New" w:hAnsi="Browallia New" w:cs="Browallia New"/>
          <w:sz w:val="28"/>
          <w:szCs w:val="28"/>
        </w:rPr>
        <w:t xml:space="preserve">34 </w:t>
      </w:r>
      <w:r w:rsidR="005D157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5D157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 w:rsidR="005D1575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5D157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5D1575" w:rsidRPr="008D26F1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6EC80E" w14:textId="77777777" w:rsidR="00CD4D4E" w:rsidRPr="00776BB8" w:rsidRDefault="00CD4D4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FDC004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08BC27E8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553A994" w14:textId="64419AFA" w:rsidR="00CD4D4E" w:rsidRPr="00776BB8" w:rsidRDefault="005D1575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 xml:space="preserve">งานสอบทาน รหัส </w:t>
      </w:r>
      <w:r w:rsidRPr="005D1575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เรื่อง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 xml:space="preserve"> “การสอบ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</w:t>
      </w:r>
      <w:r w:rsidRPr="001D6B3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659D5261" w14:textId="77777777" w:rsidR="00CD4D4E" w:rsidRPr="00776BB8" w:rsidRDefault="00CD4D4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6E353E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21FD7BD8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84CBAA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776BB8">
        <w:rPr>
          <w:rFonts w:ascii="Browallia New" w:hAnsi="Browallia New" w:cs="Browallia New"/>
          <w:sz w:val="28"/>
          <w:szCs w:val="28"/>
        </w:rPr>
        <w:t>34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3C65DB3F" w14:textId="005574C7" w:rsidR="00CD4D4E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cs/>
          <w:lang w:bidi="th-TH"/>
        </w:rPr>
      </w:pPr>
    </w:p>
    <w:p w14:paraId="696DB681" w14:textId="4CF33ABA" w:rsidR="00D57399" w:rsidRDefault="00D573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2A20BF46" w14:textId="4556A1C4" w:rsidR="00041054" w:rsidRDefault="00041054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08020653" w14:textId="1FC3DDC6" w:rsidR="00994A94" w:rsidRPr="00776BB8" w:rsidRDefault="006D7478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GoBack"/>
      <w:bookmarkEnd w:id="1"/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50B941D1" w14:textId="77777777" w:rsidR="00994A94" w:rsidRPr="00776BB8" w:rsidRDefault="00994A94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5005190" w14:textId="0CC10A5F" w:rsidR="00A95B58" w:rsidRPr="00776BB8" w:rsidRDefault="00A95B58" w:rsidP="006D747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งบแสดงฐานะการเงินของ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สหมิตรถังแก๊ส จำกัด (มหาชน) ณ วันที่ </w:t>
      </w:r>
      <w:r w:rsidR="002B5BC6" w:rsidRPr="00776BB8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2B5BC6" w:rsidRPr="00776BB8">
        <w:rPr>
          <w:rFonts w:ascii="Browallia New" w:hAnsi="Browallia New" w:cs="Browallia New"/>
          <w:sz w:val="28"/>
          <w:szCs w:val="28"/>
          <w:lang w:bidi="th-TH"/>
        </w:rPr>
        <w:t xml:space="preserve">2560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โดยแสดงความเห็นอย่างไม่มีเงื่อนไขตามรายงานลงวันที่ 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>1</w:t>
      </w:r>
      <w:r w:rsidR="00D17D8D" w:rsidRPr="00776BB8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0460CF" w:rsidRPr="00776BB8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75CB498A" w14:textId="7085A639" w:rsidR="00A95B58" w:rsidRPr="00776BB8" w:rsidRDefault="00A95B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5A37AE01" w14:textId="1036A409" w:rsidR="00CE5E7F" w:rsidRPr="00776BB8" w:rsidRDefault="00CE5E7F" w:rsidP="00776B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สำหรับงวดสามเดือน</w:t>
      </w:r>
      <w:r w:rsidR="0001555D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</w:t>
      </w:r>
      <w:r w:rsidR="00DE53DD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เก้า</w:t>
      </w:r>
      <w:r w:rsidR="0001555D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เดือน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สิ้นสุดวันที่ </w:t>
      </w:r>
      <w:r w:rsidR="0001555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0155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E53DD" w:rsidRPr="00DE53D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25</w:t>
      </w:r>
      <w:r w:rsidR="00181A28"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60</w:t>
      </w:r>
      <w:r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="005D1575"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5D1575" w:rsidRPr="005D1575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5D1575"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และงบกระแสเงินสด</w:t>
      </w:r>
      <w:r w:rsidR="005D1575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งวด</w:t>
      </w:r>
      <w:r w:rsidR="00DE53D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5D1575" w:rsidRPr="00776B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DE53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  </w:t>
      </w:r>
      <w:r w:rsidR="005D1575" w:rsidRPr="00776BB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D1575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E53DD" w:rsidRPr="00DE53D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D1575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D1575" w:rsidRPr="00776BB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D1575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ของบริษัท สหมิตรถังแก๊ส จำกัด</w:t>
      </w:r>
      <w:r w:rsidR="000D471D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C64AE5" w:rsidRPr="00776BB8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(</w:t>
      </w:r>
      <w:r w:rsidR="000D471D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มหาช</w:t>
      </w:r>
      <w:r w:rsidR="00C64AE5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น</w:t>
      </w:r>
      <w:r w:rsidR="00C64AE5"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)</w:t>
      </w:r>
      <w:r w:rsidR="0026314D" w:rsidRPr="00776BB8">
        <w:rPr>
          <w:rFonts w:ascii="Browallia New" w:hAnsi="Browallia New" w:cstheme="minorBidi"/>
          <w:spacing w:val="2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ที่แสดงเป็นข้อมูล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สอบทานโดยผู้สอบบัญชีอื่นในสำนักงานเดียวกันกับข้าพเจ</w:t>
      </w:r>
      <w:r w:rsidR="002B5BC6" w:rsidRPr="00433732">
        <w:rPr>
          <w:rFonts w:ascii="Browallia New" w:hAnsi="Browallia New" w:cs="Browallia New"/>
          <w:sz w:val="28"/>
          <w:szCs w:val="28"/>
          <w:cs/>
          <w:lang w:bidi="th-TH"/>
        </w:rPr>
        <w:t>้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า โดยให้ข้อสรุปว่าไม่พบสิ่งที่เป็นเหตุให้เชื่อว่าข้อมูล</w:t>
      </w:r>
      <w:r w:rsidR="00DE53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ทางการเงินระหว่างกาลไม่ได้จัดทำขึ้นตามมาตรฐานการบัญชีฉบับที่ 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43373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D471D" w:rsidRPr="00433732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</w:t>
      </w:r>
      <w:r w:rsidR="00DE53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 ในสาระสำคัญ ตามรายงานลง</w:t>
      </w:r>
      <w:r w:rsidRPr="00125BD7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83513F" w:rsidRPr="00125BD7">
        <w:rPr>
          <w:rFonts w:ascii="Browallia New" w:hAnsi="Browallia New" w:cs="Browallia New"/>
          <w:sz w:val="28"/>
          <w:szCs w:val="28"/>
          <w:lang w:bidi="th-TH"/>
        </w:rPr>
        <w:t>10</w:t>
      </w:r>
      <w:r w:rsidRPr="00125BD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25BD7" w:rsidRPr="00125BD7">
        <w:rPr>
          <w:rFonts w:ascii="Browallia New" w:hAnsi="Browallia New" w:cs="Browallia New" w:hint="cs"/>
          <w:sz w:val="28"/>
          <w:szCs w:val="28"/>
          <w:cs/>
          <w:lang w:bidi="th-TH"/>
        </w:rPr>
        <w:t>พฤศจิกายน</w:t>
      </w:r>
      <w:r w:rsidRPr="00125BD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5BD7">
        <w:rPr>
          <w:rFonts w:ascii="Browallia New" w:hAnsi="Browallia New" w:cs="Browallia New"/>
          <w:sz w:val="28"/>
          <w:szCs w:val="28"/>
          <w:lang w:bidi="th-TH"/>
        </w:rPr>
        <w:t>25</w:t>
      </w:r>
      <w:r w:rsidR="00181A28" w:rsidRPr="00125BD7">
        <w:rPr>
          <w:rFonts w:ascii="Browallia New" w:hAnsi="Browallia New" w:cs="Browallia New"/>
          <w:sz w:val="28"/>
          <w:szCs w:val="28"/>
          <w:lang w:bidi="th-TH"/>
        </w:rPr>
        <w:t>60</w:t>
      </w:r>
    </w:p>
    <w:p w14:paraId="7F7A32AD" w14:textId="77777777" w:rsidR="00A95B58" w:rsidRPr="00776BB8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7FD64EB" w14:textId="78F8BF0C" w:rsidR="00A95B58" w:rsidRPr="00776BB8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79C63939" w14:textId="77777777" w:rsidR="005F2F15" w:rsidRPr="00776BB8" w:rsidRDefault="005F2F15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153BDC3" w14:textId="4C6632E7" w:rsidR="00D93ABE" w:rsidRPr="00776BB8" w:rsidRDefault="00590E5A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นายธีรศักดิ์ ฉั่วศรีสกุล</w:t>
      </w:r>
    </w:p>
    <w:p w14:paraId="5FDFD5F7" w14:textId="615B9443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th-TH"/>
        </w:rPr>
      </w:pPr>
      <w:r w:rsidRPr="00776BB8">
        <w:rPr>
          <w:rFonts w:ascii="Browallia New" w:hAnsi="Browallia New" w:cs="Browallia New"/>
          <w:sz w:val="28"/>
          <w:szCs w:val="28"/>
          <w:cs/>
          <w:lang w:val="th-TH" w:bidi="th-TH"/>
        </w:rPr>
        <w:t>ผู้สอบบัญชีรับอนุญาต</w:t>
      </w:r>
    </w:p>
    <w:p w14:paraId="29204743" w14:textId="743744E4" w:rsidR="00CD4D4E" w:rsidRPr="00B739C4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776BB8">
        <w:rPr>
          <w:rFonts w:ascii="Browallia New" w:hAnsi="Browallia New" w:cs="Browallia New"/>
          <w:sz w:val="28"/>
          <w:szCs w:val="28"/>
          <w:cs/>
          <w:lang w:val="th-TH" w:bidi="th-TH"/>
        </w:rPr>
        <w:t xml:space="preserve">ทะเบียนเลขที่ </w:t>
      </w:r>
      <w:r w:rsidR="00B739C4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565AA9B5" w14:textId="51825CF8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358657" w14:textId="098734B0" w:rsidR="004C4ABF" w:rsidRPr="00776BB8" w:rsidRDefault="004C4ABF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6F2D72D2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D9ADBF9" w14:textId="696BCD6F" w:rsidR="00D15EA5" w:rsidRPr="00776BB8" w:rsidRDefault="00F3470F" w:rsidP="000304A9">
      <w:pPr>
        <w:spacing w:after="0" w:line="240" w:lineRule="auto"/>
        <w:rPr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/>
        </w:rPr>
        <w:t>8</w:t>
      </w:r>
      <w:r w:rsidR="00DE53DD" w:rsidRPr="00590E5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590E5A" w:rsidRPr="00590E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4A54D7" w:rsidRPr="00590E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4ABF" w:rsidRPr="00590E5A">
        <w:rPr>
          <w:rFonts w:ascii="Browallia New" w:hAnsi="Browallia New" w:cs="Browallia New"/>
          <w:sz w:val="28"/>
          <w:szCs w:val="28"/>
        </w:rPr>
        <w:t>2561</w:t>
      </w:r>
    </w:p>
    <w:sectPr w:rsidR="00D15EA5" w:rsidRPr="00776BB8" w:rsidSect="008719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B29DF" w14:textId="77777777" w:rsidR="00762B35" w:rsidRDefault="00762B35">
      <w:r>
        <w:separator/>
      </w:r>
    </w:p>
  </w:endnote>
  <w:endnote w:type="continuationSeparator" w:id="0">
    <w:p w14:paraId="01C6320E" w14:textId="77777777" w:rsidR="00762B35" w:rsidRDefault="0076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9E3AD" w14:textId="77777777" w:rsidR="00D15EA5" w:rsidRDefault="00D15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26E86" w14:textId="77777777" w:rsidR="008719C2" w:rsidRPr="005F4D62" w:rsidRDefault="008719C2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08DF1" w14:textId="77777777" w:rsidR="00762B35" w:rsidRDefault="00762B35">
      <w:bookmarkStart w:id="0" w:name="_Hlk482348182"/>
      <w:bookmarkEnd w:id="0"/>
      <w:r>
        <w:separator/>
      </w:r>
    </w:p>
  </w:footnote>
  <w:footnote w:type="continuationSeparator" w:id="0">
    <w:p w14:paraId="1B3D54C4" w14:textId="77777777" w:rsidR="00762B35" w:rsidRDefault="00762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ED6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0AED5" w14:textId="64B79C7A" w:rsidR="00B63D0E" w:rsidRDefault="00B63D0E" w:rsidP="00D96128">
    <w:pPr>
      <w:pStyle w:val="Header"/>
      <w:jc w:val="right"/>
    </w:pPr>
  </w:p>
  <w:p w14:paraId="75AFFD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20CF5" w14:textId="72FAD679" w:rsidR="00D15EA5" w:rsidRDefault="00D15EA5" w:rsidP="00776BB8">
    <w:pPr>
      <w:pStyle w:val="Header"/>
      <w:tabs>
        <w:tab w:val="clear" w:pos="8562"/>
        <w:tab w:val="left" w:pos="5328"/>
      </w:tabs>
      <w:spacing w:after="1320"/>
    </w:pPr>
  </w:p>
  <w:p w14:paraId="4977EF8A" w14:textId="1306B567" w:rsidR="00D15EA5" w:rsidRPr="00776BB8" w:rsidRDefault="00CD4D4E" w:rsidP="000304A9">
    <w:pPr>
      <w:pStyle w:val="Header"/>
      <w:tabs>
        <w:tab w:val="clear" w:pos="8562"/>
        <w:tab w:val="left" w:pos="5328"/>
      </w:tabs>
      <w:rPr>
        <w:rFonts w:cs="Browallia New"/>
        <w:color w:val="4F2D7F"/>
        <w:sz w:val="36"/>
        <w:szCs w:val="36"/>
        <w:lang w:val="en-US" w:bidi="th-TH"/>
      </w:rPr>
    </w:pPr>
    <w:r w:rsidRPr="00776BB8">
      <w:rPr>
        <w:rFonts w:cs="Browallia New"/>
        <w:b w:val="0"/>
        <w:bCs/>
        <w:color w:val="auto"/>
        <w:sz w:val="36"/>
        <w:szCs w:val="36"/>
        <w:cs/>
        <w:lang w:val="en-US" w:bidi="th-TH"/>
      </w:rPr>
      <w:t xml:space="preserve">รายงานการสอบทานข้อมูลทางการเงินระหว่างกาลโดย                                            </w:t>
    </w:r>
    <w:r w:rsidRPr="00776BB8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192D677D" w14:textId="1F970E6F" w:rsidR="00D460E7" w:rsidRDefault="00D460E7" w:rsidP="00D15EA5">
    <w:pPr>
      <w:pStyle w:val="Header"/>
    </w:pPr>
    <w:bookmarkStart w:id="2" w:name="Footer3_tbl"/>
    <w:bookmarkEnd w:id="2"/>
  </w:p>
  <w:p w14:paraId="7DE7DE87" w14:textId="6F743FC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555D"/>
    <w:rsid w:val="000162B0"/>
    <w:rsid w:val="0003023B"/>
    <w:rsid w:val="000304A9"/>
    <w:rsid w:val="00031D17"/>
    <w:rsid w:val="00041054"/>
    <w:rsid w:val="000420BD"/>
    <w:rsid w:val="00044ACE"/>
    <w:rsid w:val="0004550E"/>
    <w:rsid w:val="000460CF"/>
    <w:rsid w:val="00052614"/>
    <w:rsid w:val="000723F7"/>
    <w:rsid w:val="00074485"/>
    <w:rsid w:val="000828F1"/>
    <w:rsid w:val="00082F59"/>
    <w:rsid w:val="00085477"/>
    <w:rsid w:val="00094333"/>
    <w:rsid w:val="00097FAB"/>
    <w:rsid w:val="000B65E3"/>
    <w:rsid w:val="000B7090"/>
    <w:rsid w:val="000D32DA"/>
    <w:rsid w:val="000D471D"/>
    <w:rsid w:val="000E52CE"/>
    <w:rsid w:val="000F3AAB"/>
    <w:rsid w:val="000F6E25"/>
    <w:rsid w:val="001011DF"/>
    <w:rsid w:val="00112B69"/>
    <w:rsid w:val="001208C2"/>
    <w:rsid w:val="00125BD7"/>
    <w:rsid w:val="001316D3"/>
    <w:rsid w:val="00134AE6"/>
    <w:rsid w:val="001554CD"/>
    <w:rsid w:val="00155A91"/>
    <w:rsid w:val="001613E2"/>
    <w:rsid w:val="0016459D"/>
    <w:rsid w:val="00167017"/>
    <w:rsid w:val="00181A28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05F45"/>
    <w:rsid w:val="0022518C"/>
    <w:rsid w:val="00230454"/>
    <w:rsid w:val="00237A7E"/>
    <w:rsid w:val="00241F16"/>
    <w:rsid w:val="00247969"/>
    <w:rsid w:val="00254FE1"/>
    <w:rsid w:val="0026182A"/>
    <w:rsid w:val="0026314D"/>
    <w:rsid w:val="00277EBE"/>
    <w:rsid w:val="002838FB"/>
    <w:rsid w:val="00285249"/>
    <w:rsid w:val="002A252E"/>
    <w:rsid w:val="002B5A4A"/>
    <w:rsid w:val="002B5BC6"/>
    <w:rsid w:val="002C623D"/>
    <w:rsid w:val="002D252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7234"/>
    <w:rsid w:val="00321A76"/>
    <w:rsid w:val="00335E5B"/>
    <w:rsid w:val="00354F5D"/>
    <w:rsid w:val="00365ECE"/>
    <w:rsid w:val="003744DA"/>
    <w:rsid w:val="00384904"/>
    <w:rsid w:val="00393AA6"/>
    <w:rsid w:val="00394B35"/>
    <w:rsid w:val="00397E30"/>
    <w:rsid w:val="003B4CCD"/>
    <w:rsid w:val="003B4DED"/>
    <w:rsid w:val="003C12C5"/>
    <w:rsid w:val="003C27EF"/>
    <w:rsid w:val="003C32E9"/>
    <w:rsid w:val="003C3898"/>
    <w:rsid w:val="003D2198"/>
    <w:rsid w:val="003D2605"/>
    <w:rsid w:val="003D64D6"/>
    <w:rsid w:val="003E034A"/>
    <w:rsid w:val="003E3E21"/>
    <w:rsid w:val="00416281"/>
    <w:rsid w:val="00422353"/>
    <w:rsid w:val="00426915"/>
    <w:rsid w:val="00433732"/>
    <w:rsid w:val="00433F63"/>
    <w:rsid w:val="00435788"/>
    <w:rsid w:val="004359E6"/>
    <w:rsid w:val="00437666"/>
    <w:rsid w:val="00443CE3"/>
    <w:rsid w:val="00452E7B"/>
    <w:rsid w:val="004546FA"/>
    <w:rsid w:val="00474142"/>
    <w:rsid w:val="00481FE7"/>
    <w:rsid w:val="0048532C"/>
    <w:rsid w:val="0049103F"/>
    <w:rsid w:val="004A0DFE"/>
    <w:rsid w:val="004A3C62"/>
    <w:rsid w:val="004A54D7"/>
    <w:rsid w:val="004B10F5"/>
    <w:rsid w:val="004C0971"/>
    <w:rsid w:val="004C0C25"/>
    <w:rsid w:val="004C2111"/>
    <w:rsid w:val="004C4ABF"/>
    <w:rsid w:val="004C732E"/>
    <w:rsid w:val="004D20AE"/>
    <w:rsid w:val="004D3578"/>
    <w:rsid w:val="004F1A16"/>
    <w:rsid w:val="004F207F"/>
    <w:rsid w:val="004F5D91"/>
    <w:rsid w:val="005070FA"/>
    <w:rsid w:val="0052186A"/>
    <w:rsid w:val="0052699D"/>
    <w:rsid w:val="005321DA"/>
    <w:rsid w:val="00547541"/>
    <w:rsid w:val="00551365"/>
    <w:rsid w:val="005627FF"/>
    <w:rsid w:val="005655BE"/>
    <w:rsid w:val="00577D61"/>
    <w:rsid w:val="005822AC"/>
    <w:rsid w:val="00590E5A"/>
    <w:rsid w:val="005A0BDF"/>
    <w:rsid w:val="005A60C5"/>
    <w:rsid w:val="005B405A"/>
    <w:rsid w:val="005C2CCB"/>
    <w:rsid w:val="005C6479"/>
    <w:rsid w:val="005C69FD"/>
    <w:rsid w:val="005D1575"/>
    <w:rsid w:val="005D3185"/>
    <w:rsid w:val="005D7025"/>
    <w:rsid w:val="005E2D67"/>
    <w:rsid w:val="005E5578"/>
    <w:rsid w:val="005F2F15"/>
    <w:rsid w:val="005F4D62"/>
    <w:rsid w:val="00610ED7"/>
    <w:rsid w:val="00620CE3"/>
    <w:rsid w:val="00621086"/>
    <w:rsid w:val="00621A21"/>
    <w:rsid w:val="006365A1"/>
    <w:rsid w:val="00636AA2"/>
    <w:rsid w:val="00666764"/>
    <w:rsid w:val="0066694B"/>
    <w:rsid w:val="00667DB6"/>
    <w:rsid w:val="00676052"/>
    <w:rsid w:val="006771E8"/>
    <w:rsid w:val="00677C01"/>
    <w:rsid w:val="00683CC7"/>
    <w:rsid w:val="00692CA5"/>
    <w:rsid w:val="006932D7"/>
    <w:rsid w:val="006A57B9"/>
    <w:rsid w:val="006B06A2"/>
    <w:rsid w:val="006C3D37"/>
    <w:rsid w:val="006C6376"/>
    <w:rsid w:val="006D6FF5"/>
    <w:rsid w:val="006D7478"/>
    <w:rsid w:val="006F1B19"/>
    <w:rsid w:val="006F29ED"/>
    <w:rsid w:val="006F4F77"/>
    <w:rsid w:val="0070147C"/>
    <w:rsid w:val="00714FD6"/>
    <w:rsid w:val="007265F7"/>
    <w:rsid w:val="00731894"/>
    <w:rsid w:val="00743249"/>
    <w:rsid w:val="00746796"/>
    <w:rsid w:val="00746D91"/>
    <w:rsid w:val="0075598A"/>
    <w:rsid w:val="00761813"/>
    <w:rsid w:val="00762B35"/>
    <w:rsid w:val="00771495"/>
    <w:rsid w:val="00771B85"/>
    <w:rsid w:val="00775DA6"/>
    <w:rsid w:val="00776BB8"/>
    <w:rsid w:val="007810DF"/>
    <w:rsid w:val="0078170A"/>
    <w:rsid w:val="00790956"/>
    <w:rsid w:val="0079502D"/>
    <w:rsid w:val="007A0755"/>
    <w:rsid w:val="007A31D9"/>
    <w:rsid w:val="007A70AF"/>
    <w:rsid w:val="007A74F9"/>
    <w:rsid w:val="007D41A1"/>
    <w:rsid w:val="008033D0"/>
    <w:rsid w:val="00803FB6"/>
    <w:rsid w:val="008059EF"/>
    <w:rsid w:val="008128F7"/>
    <w:rsid w:val="00812938"/>
    <w:rsid w:val="00824D0D"/>
    <w:rsid w:val="00827B71"/>
    <w:rsid w:val="00830DAC"/>
    <w:rsid w:val="0083134C"/>
    <w:rsid w:val="00832F51"/>
    <w:rsid w:val="0083513F"/>
    <w:rsid w:val="00843100"/>
    <w:rsid w:val="00847054"/>
    <w:rsid w:val="00850F25"/>
    <w:rsid w:val="008534AA"/>
    <w:rsid w:val="00860C58"/>
    <w:rsid w:val="008719C2"/>
    <w:rsid w:val="00884FF7"/>
    <w:rsid w:val="00894ACE"/>
    <w:rsid w:val="008A0F07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53C0"/>
    <w:rsid w:val="00931D7A"/>
    <w:rsid w:val="00935D8D"/>
    <w:rsid w:val="00942FE8"/>
    <w:rsid w:val="00957E70"/>
    <w:rsid w:val="00962179"/>
    <w:rsid w:val="00970DAB"/>
    <w:rsid w:val="0097321D"/>
    <w:rsid w:val="00987B7B"/>
    <w:rsid w:val="00987E7A"/>
    <w:rsid w:val="00992531"/>
    <w:rsid w:val="00994A94"/>
    <w:rsid w:val="00995CD5"/>
    <w:rsid w:val="009A1787"/>
    <w:rsid w:val="009A4F5A"/>
    <w:rsid w:val="009B1F44"/>
    <w:rsid w:val="009B4573"/>
    <w:rsid w:val="009C002A"/>
    <w:rsid w:val="009C2EF1"/>
    <w:rsid w:val="009E278C"/>
    <w:rsid w:val="009E6367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689D"/>
    <w:rsid w:val="00A60F49"/>
    <w:rsid w:val="00A61E15"/>
    <w:rsid w:val="00A66F91"/>
    <w:rsid w:val="00A70229"/>
    <w:rsid w:val="00A918D1"/>
    <w:rsid w:val="00A93A9A"/>
    <w:rsid w:val="00A95B58"/>
    <w:rsid w:val="00AA5C16"/>
    <w:rsid w:val="00AB4E5D"/>
    <w:rsid w:val="00AC31D4"/>
    <w:rsid w:val="00AC6098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1C4C"/>
    <w:rsid w:val="00B43C45"/>
    <w:rsid w:val="00B55EE8"/>
    <w:rsid w:val="00B56E6C"/>
    <w:rsid w:val="00B63D0E"/>
    <w:rsid w:val="00B6422D"/>
    <w:rsid w:val="00B739C4"/>
    <w:rsid w:val="00B83039"/>
    <w:rsid w:val="00B960D7"/>
    <w:rsid w:val="00BA4B8B"/>
    <w:rsid w:val="00BA5B00"/>
    <w:rsid w:val="00BB1A07"/>
    <w:rsid w:val="00BB6DAD"/>
    <w:rsid w:val="00BB7346"/>
    <w:rsid w:val="00BC1555"/>
    <w:rsid w:val="00BC60A9"/>
    <w:rsid w:val="00BE0C8A"/>
    <w:rsid w:val="00BE334D"/>
    <w:rsid w:val="00BE4849"/>
    <w:rsid w:val="00BE4988"/>
    <w:rsid w:val="00BF1C24"/>
    <w:rsid w:val="00BF5E73"/>
    <w:rsid w:val="00C0004D"/>
    <w:rsid w:val="00C06939"/>
    <w:rsid w:val="00C21E3B"/>
    <w:rsid w:val="00C269BD"/>
    <w:rsid w:val="00C35B1A"/>
    <w:rsid w:val="00C41C7D"/>
    <w:rsid w:val="00C63023"/>
    <w:rsid w:val="00C63743"/>
    <w:rsid w:val="00C64AE5"/>
    <w:rsid w:val="00C76C6C"/>
    <w:rsid w:val="00C80EC5"/>
    <w:rsid w:val="00C86BB9"/>
    <w:rsid w:val="00C8772C"/>
    <w:rsid w:val="00C94E65"/>
    <w:rsid w:val="00C974CB"/>
    <w:rsid w:val="00CA43FD"/>
    <w:rsid w:val="00CA4815"/>
    <w:rsid w:val="00CB18EB"/>
    <w:rsid w:val="00CB441E"/>
    <w:rsid w:val="00CC72E9"/>
    <w:rsid w:val="00CD25C2"/>
    <w:rsid w:val="00CD4D4E"/>
    <w:rsid w:val="00CE24E5"/>
    <w:rsid w:val="00CE41DB"/>
    <w:rsid w:val="00CE4D96"/>
    <w:rsid w:val="00CE5E7F"/>
    <w:rsid w:val="00D078C4"/>
    <w:rsid w:val="00D15EA5"/>
    <w:rsid w:val="00D17D8D"/>
    <w:rsid w:val="00D2100B"/>
    <w:rsid w:val="00D3089E"/>
    <w:rsid w:val="00D31D7A"/>
    <w:rsid w:val="00D33E60"/>
    <w:rsid w:val="00D40FC7"/>
    <w:rsid w:val="00D4347F"/>
    <w:rsid w:val="00D460E7"/>
    <w:rsid w:val="00D51752"/>
    <w:rsid w:val="00D57399"/>
    <w:rsid w:val="00D63ABC"/>
    <w:rsid w:val="00D675F1"/>
    <w:rsid w:val="00D73B96"/>
    <w:rsid w:val="00D80807"/>
    <w:rsid w:val="00D86917"/>
    <w:rsid w:val="00D92F9A"/>
    <w:rsid w:val="00D93ABE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3DD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3E2F"/>
    <w:rsid w:val="00E64D2D"/>
    <w:rsid w:val="00E86B53"/>
    <w:rsid w:val="00E87AC3"/>
    <w:rsid w:val="00E9110B"/>
    <w:rsid w:val="00EA2B6F"/>
    <w:rsid w:val="00EB3478"/>
    <w:rsid w:val="00EB4B39"/>
    <w:rsid w:val="00EB6FE3"/>
    <w:rsid w:val="00EE0F65"/>
    <w:rsid w:val="00EE0FE2"/>
    <w:rsid w:val="00EF192D"/>
    <w:rsid w:val="00EF76C9"/>
    <w:rsid w:val="00F246A1"/>
    <w:rsid w:val="00F32506"/>
    <w:rsid w:val="00F3470F"/>
    <w:rsid w:val="00F37917"/>
    <w:rsid w:val="00F424EA"/>
    <w:rsid w:val="00F5513E"/>
    <w:rsid w:val="00F63F3F"/>
    <w:rsid w:val="00F66FA5"/>
    <w:rsid w:val="00F702C5"/>
    <w:rsid w:val="00F71678"/>
    <w:rsid w:val="00F730E3"/>
    <w:rsid w:val="00F755E9"/>
    <w:rsid w:val="00F909CD"/>
    <w:rsid w:val="00F974D1"/>
    <w:rsid w:val="00FA16E0"/>
    <w:rsid w:val="00FB096E"/>
    <w:rsid w:val="00FC4397"/>
    <w:rsid w:val="00FD05AD"/>
    <w:rsid w:val="00FD0666"/>
    <w:rsid w:val="00FD36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1972DF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4" ma:contentTypeDescription="Create a new document." ma:contentTypeScope="" ma:versionID="07882ced3b2c283c87c58285b70224e6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f8ce75093992288f621e8adb4cefaec5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23E12-BA6B-4009-B687-E7873D435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70C16-9F93-4149-BC91-AEBE255B34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0272B8-D6FA-439A-AB7A-E4D5267901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85A056-C325-49F6-AC6F-5FDD8780D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65</cp:revision>
  <cp:lastPrinted>2018-11-01T05:24:00Z</cp:lastPrinted>
  <dcterms:created xsi:type="dcterms:W3CDTF">2017-09-05T08:47:00Z</dcterms:created>
  <dcterms:modified xsi:type="dcterms:W3CDTF">2018-11-08T04:46:00Z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