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Default="00DB308D" w:rsidP="004C2111">
      <w:pPr>
        <w:pStyle w:val="Reference"/>
      </w:pPr>
      <w:bookmarkStart w:id="1" w:name="_GoBack"/>
      <w:bookmarkEnd w:id="1"/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7777777" w:rsidR="00734D83" w:rsidRDefault="00734D83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B0934A0" w14:textId="5A92AEC9" w:rsidR="00F3252B" w:rsidRPr="003F12C5" w:rsidRDefault="003F12C5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883B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งบกำไรขาดทุนและกำไรขาดทุนเบ็ดเสร็จอื่นรวมสำหรับงวดสามเดือน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</w:t>
      </w:r>
      <w:r w:rsidR="00883BD8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เก้า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เดือนสิ้นสุดวันที่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30 </w:t>
      </w:r>
      <w:r w:rsidR="00883BD8" w:rsidRPr="00883BD8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กันยายน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2561 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งบแสดงการเปลี่ยนแปลง</w:t>
      </w:r>
      <w:r w:rsidR="000808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          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ส่วนของผู้ถือหุ้นรวมและงบกระแสเงินสดรวม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83BD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BD8" w:rsidRPr="00883BD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0808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หมายเหตุประกอบงบการเงิน</w:t>
      </w:r>
      <w:r w:rsid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ระหว่างกาล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รวมแบบย่อของบริษัท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เอ็น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.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ดี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. 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รับเบอร์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และได้สอบทานงบแสดงฐานะการเงิน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883BD8" w:rsidRPr="00883B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883BD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BD8" w:rsidRPr="00883BD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การเปลี่ยนแปลงส่วนของผู้ถือหุ้น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883BD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BD8" w:rsidRPr="00883BD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</w:t>
      </w:r>
      <w:r w:rsid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แบบย่อเฉพาะของบริษัท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>.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.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รับเบอร์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080866"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BD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845FE01" w14:textId="3BB1ECCA" w:rsidR="00CD4D4E" w:rsidRDefault="0008086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086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808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08086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2E27DB" w14:textId="641C045F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E0925F" w14:textId="3F5C0288" w:rsidR="00270D12" w:rsidRDefault="00270D1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D9E1D7" w14:textId="0CB9C50F" w:rsidR="00270D12" w:rsidRDefault="00270D1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C97CA8" w14:textId="45C01950" w:rsidR="00270D12" w:rsidRDefault="00270D1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97FB8F" w14:textId="77777777" w:rsidR="00270D12" w:rsidRDefault="00270D1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514A09" w14:textId="177C9F05" w:rsidR="00AD3B26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/>
          <w:sz w:val="28"/>
          <w:szCs w:val="28"/>
        </w:rPr>
        <w:t xml:space="preserve">34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7E5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897E5A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C0982A" w14:textId="058366ED" w:rsidR="00CB533E" w:rsidRPr="003440BD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456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1D10578F" w14:textId="295C4533" w:rsidR="00CB533E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D776F0" w14:textId="0107F533" w:rsidR="000122FE" w:rsidRPr="000122FE" w:rsidRDefault="000122F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ข้าพเจ้าขอให้สังเกตข้อมูลตามหมายเหตุประกอบงบการเงินระหว่างกาลข้อ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="00D831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ุมภาพันธ์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 2561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บริษัทได้ซื้อ</w:t>
      </w:r>
      <w:r w:rsidR="00BF4E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กิจการที่ประกอบ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ธุรกิจ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จำหน่ายยางจักรยานและยางรถ</w:t>
      </w:r>
      <w:r w:rsidR="009C1D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จักรยาน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ยนต์</w:t>
      </w:r>
      <w:r w:rsidR="00BF4E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โดยผู้บริหาร</w:t>
      </w:r>
      <w:r w:rsidR="007176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พิจารณาว่ารายการดังกล่าวเป็นการรวมธุรกิจ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883BD8" w:rsidRPr="00883B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="007176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ทั้งนี้ ข้าพเจ้ามิได้</w:t>
      </w:r>
      <w:r w:rsidR="00A8602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ให้ข้อสรุปอย่างมีเงื่อนไขในเรื่องนี้</w:t>
      </w:r>
    </w:p>
    <w:p w14:paraId="54A8FA0D" w14:textId="77777777" w:rsidR="00CB533E" w:rsidRPr="006D2172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A9224D8" w14:textId="304D2B4B" w:rsidR="00330AA1" w:rsidRDefault="00330AA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82981E" w14:textId="77777777" w:rsidR="00080866" w:rsidRDefault="0008086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648A9154" w:rsidR="00F3252B" w:rsidRPr="006D2172" w:rsidRDefault="00FD557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F62BB">
        <w:rPr>
          <w:rFonts w:ascii="Browallia New" w:hAnsi="Browallia New" w:cs="Browallia New"/>
          <w:sz w:val="28"/>
          <w:szCs w:val="28"/>
          <w:lang w:val="en-US"/>
        </w:rPr>
        <w:t>8</w:t>
      </w:r>
      <w:r w:rsidR="00883BD8" w:rsidRPr="004F62B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F62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F3252B" w:rsidRPr="004F62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252B" w:rsidRPr="004F62BB">
        <w:rPr>
          <w:rFonts w:ascii="Browallia New" w:hAnsi="Browallia New" w:cs="Browallia New"/>
          <w:sz w:val="28"/>
          <w:szCs w:val="28"/>
        </w:rPr>
        <w:t>2561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2494A7C9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FC6EB" w14:textId="77777777" w:rsidR="00345277" w:rsidRDefault="00345277">
      <w:r>
        <w:separator/>
      </w:r>
    </w:p>
  </w:endnote>
  <w:endnote w:type="continuationSeparator" w:id="0">
    <w:p w14:paraId="077C93A6" w14:textId="77777777" w:rsidR="00345277" w:rsidRDefault="0034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B68C" w14:textId="77777777" w:rsidR="00345277" w:rsidRDefault="00345277">
      <w:bookmarkStart w:id="0" w:name="_Hlk482348182"/>
      <w:bookmarkEnd w:id="0"/>
      <w:r>
        <w:separator/>
      </w:r>
    </w:p>
  </w:footnote>
  <w:footnote w:type="continuationSeparator" w:id="0">
    <w:p w14:paraId="16294216" w14:textId="77777777" w:rsidR="00345277" w:rsidRDefault="0034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0AF6E169" w:rsidR="00B63D0E" w:rsidRDefault="00B63D0E" w:rsidP="00D96128">
    <w:pPr>
      <w:pStyle w:val="Header"/>
      <w:jc w:val="right"/>
    </w:pPr>
  </w:p>
  <w:p w14:paraId="29A206A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5165D72B" w:rsidR="009B08C2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9B08C2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</w:p>
  <w:p w14:paraId="6EE46DA1" w14:textId="777777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77777777" w:rsidR="00D460E7" w:rsidRDefault="00D460E7" w:rsidP="00D15EA5">
    <w:pPr>
      <w:pStyle w:val="Header"/>
    </w:pPr>
    <w:bookmarkStart w:id="2" w:name="Footer3_tbl"/>
    <w:bookmarkEnd w:id="2"/>
  </w:p>
  <w:p w14:paraId="025EF6AD" w14:textId="28DC747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3CE8"/>
    <w:rsid w:val="00094333"/>
    <w:rsid w:val="00097FAB"/>
    <w:rsid w:val="000A5BAB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63C03"/>
    <w:rsid w:val="00270D12"/>
    <w:rsid w:val="00277EBE"/>
    <w:rsid w:val="002838FB"/>
    <w:rsid w:val="00285249"/>
    <w:rsid w:val="002A252E"/>
    <w:rsid w:val="002B0883"/>
    <w:rsid w:val="002B5A4A"/>
    <w:rsid w:val="002C5D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410B2"/>
    <w:rsid w:val="003440BD"/>
    <w:rsid w:val="00345277"/>
    <w:rsid w:val="00352FF0"/>
    <w:rsid w:val="00354F5D"/>
    <w:rsid w:val="00365ECE"/>
    <w:rsid w:val="003744DA"/>
    <w:rsid w:val="00384904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627FF"/>
    <w:rsid w:val="00566B57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7990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337E"/>
    <w:rsid w:val="00A66F91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85FE0"/>
    <w:rsid w:val="00BA5B00"/>
    <w:rsid w:val="00BB09AD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4ED5"/>
    <w:rsid w:val="00BF5E73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4C5D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2b283c78ffc5c83e9e47535bdc3c2978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4c4739f4443c5b4f6779bc3f61e791a9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9a823fe-7c72-45e2-a22a-edef43905ace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AB4616-B3B6-4149-A128-B8B900A58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89a823fe-7c72-45e2-a22a-edef43905ace"/>
  </ds:schemaRefs>
</ds:datastoreItem>
</file>

<file path=customXml/itemProps4.xml><?xml version="1.0" encoding="utf-8"?>
<ds:datastoreItem xmlns:ds="http://schemas.openxmlformats.org/officeDocument/2006/customXml" ds:itemID="{AB89F530-5FBA-4032-917F-6026F960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accfin Wassana</cp:lastModifiedBy>
  <cp:revision>2</cp:revision>
  <cp:lastPrinted>2018-05-14T07:19:00Z</cp:lastPrinted>
  <dcterms:created xsi:type="dcterms:W3CDTF">2018-11-08T09:54:00Z</dcterms:created>
  <dcterms:modified xsi:type="dcterms:W3CDTF">2018-11-08T09:54:00Z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