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:rsidR="008D5952" w:rsidRPr="00957BD5" w:rsidRDefault="00BA263F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A263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:rsidR="00A041C4" w:rsidRDefault="00BA263F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A041C4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0E50B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:rsidR="000E50BC" w:rsidRPr="000E50BC" w:rsidRDefault="000E50BC" w:rsidP="000E50BC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9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  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:rsidR="00BE7333" w:rsidRPr="00BA263F" w:rsidRDefault="000E50BC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10</w:t>
      </w:r>
      <w:r w:rsidR="00BE7333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BE7333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D5952" w:rsidRDefault="008D5952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BE7333" w:rsidRPr="00BE7333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214C3B" w:rsidRPr="00957BD5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982385" w:rsidRPr="00957BD5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22"/>
          <w:szCs w:val="22"/>
        </w:rPr>
        <w:br w:type="page"/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57B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957BD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57BD5">
        <w:rPr>
          <w:rFonts w:asciiTheme="majorBidi" w:hAnsiTheme="majorBidi" w:cstheme="majorBidi"/>
          <w:sz w:val="30"/>
          <w:szCs w:val="30"/>
          <w:cs/>
        </w:rPr>
        <w:t>คณะ</w:t>
      </w:r>
      <w:r w:rsidRPr="00957BD5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4204FB">
        <w:rPr>
          <w:rFonts w:asciiTheme="majorBidi" w:hAnsiTheme="majorBidi" w:cstheme="majorBidi"/>
          <w:sz w:val="30"/>
          <w:szCs w:val="30"/>
        </w:rPr>
        <w:t xml:space="preserve">8 </w:t>
      </w:r>
      <w:r w:rsidR="004204F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0E50BC" w:rsidRPr="00D121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4AE2" w:rsidRPr="00D121D5">
        <w:rPr>
          <w:rFonts w:asciiTheme="majorBidi" w:hAnsiTheme="majorBidi" w:cstheme="majorBidi" w:hint="cs"/>
          <w:sz w:val="30"/>
          <w:szCs w:val="30"/>
          <w:cs/>
        </w:rPr>
        <w:t>2561</w:t>
      </w:r>
      <w:r w:rsidR="00310E51" w:rsidRPr="00310E51">
        <w:rPr>
          <w:rFonts w:asciiTheme="majorBidi" w:hAnsiTheme="majorBidi" w:cstheme="majorBidi"/>
          <w:sz w:val="30"/>
          <w:szCs w:val="30"/>
        </w:rPr>
        <w:t xml:space="preserve">  </w:t>
      </w:r>
    </w:p>
    <w:p w:rsidR="00C31E08" w:rsidRPr="00957BD5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982385" w:rsidRPr="00957BD5" w:rsidRDefault="00B36327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บริษัท ซีพี</w:t>
      </w:r>
      <w:proofErr w:type="spellStart"/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โกมุ </w:t>
      </w:r>
      <w:proofErr w:type="spellStart"/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เตรียล จำกัด</w:t>
      </w:r>
      <w:r w:rsidR="00CE167F" w:rsidRPr="00957BD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4"/>
          <w:sz w:val="30"/>
          <w:szCs w:val="30"/>
          <w:cs/>
        </w:rPr>
        <w:t>(มหาชน)</w:t>
      </w:r>
      <w:r w:rsidR="004A4505"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</w:rPr>
        <w:t>“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</w:rPr>
        <w:t>”</w:t>
      </w:r>
      <w:r w:rsidR="00982385" w:rsidRPr="00957BD5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85663D" w:rsidRPr="00957BD5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ที่อยู่จดทะเบียนตั้งอยู่เลขที่</w:t>
      </w:r>
      <w:r w:rsidR="00C52072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2072" w:rsidRPr="00957BD5">
        <w:rPr>
          <w:rFonts w:asciiTheme="majorBidi" w:hAnsiTheme="majorBidi" w:cstheme="majorBidi"/>
          <w:sz w:val="30"/>
          <w:szCs w:val="30"/>
          <w:lang w:val="en-GB"/>
        </w:rPr>
        <w:t xml:space="preserve">78 </w:t>
      </w:r>
      <w:r w:rsidR="00C52072" w:rsidRPr="00957BD5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หมู่ </w:t>
      </w:r>
      <w:r w:rsidR="00C52072" w:rsidRPr="00957BD5">
        <w:rPr>
          <w:rFonts w:asciiTheme="majorBidi" w:hAnsiTheme="majorBidi" w:cstheme="majorBidi"/>
          <w:sz w:val="30"/>
          <w:szCs w:val="30"/>
          <w:lang w:val="en-GB"/>
        </w:rPr>
        <w:t xml:space="preserve">2 </w:t>
      </w:r>
      <w:r w:rsidR="00C52072" w:rsidRPr="00957BD5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ตำบลสนับทึบ อำเภอวังน้อย จังหวัดพระนครศรีอยุธยา 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บริษัทจดทะเบีย</w:t>
      </w:r>
      <w:r w:rsidR="00CE068D" w:rsidRPr="00957BD5">
        <w:rPr>
          <w:rFonts w:asciiTheme="majorBidi" w:hAnsiTheme="majorBidi" w:cstheme="majorBidi"/>
          <w:sz w:val="30"/>
          <w:szCs w:val="30"/>
          <w:cs/>
        </w:rPr>
        <w:t>นกับ</w:t>
      </w:r>
      <w:r w:rsidR="00310E12" w:rsidRPr="00957BD5">
        <w:rPr>
          <w:rFonts w:asciiTheme="majorBidi" w:hAnsiTheme="majorBidi" w:cstheme="majorBidi"/>
          <w:sz w:val="30"/>
          <w:szCs w:val="30"/>
          <w:cs/>
        </w:rPr>
        <w:t>ตลาดหลักทรัพย์</w:t>
      </w:r>
      <w:proofErr w:type="spellStart"/>
      <w:r w:rsidR="00310E12" w:rsidRPr="00957BD5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="00310E12" w:rsidRPr="00957BD5">
        <w:rPr>
          <w:rFonts w:asciiTheme="majorBidi" w:hAnsiTheme="majorBidi" w:cstheme="majorBidi"/>
          <w:sz w:val="30"/>
          <w:szCs w:val="30"/>
          <w:cs/>
        </w:rPr>
        <w:t>เอไอ</w:t>
      </w:r>
      <w:r w:rsidR="00A73DD4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DD4" w:rsidRPr="00957BD5">
        <w:rPr>
          <w:rFonts w:asciiTheme="majorBidi" w:hAnsiTheme="majorBidi" w:cstheme="majorBidi"/>
          <w:sz w:val="30"/>
          <w:szCs w:val="30"/>
        </w:rPr>
        <w:t xml:space="preserve">(MAI) </w:t>
      </w:r>
      <w:r w:rsidR="00A73DD4" w:rsidRPr="00957BD5">
        <w:rPr>
          <w:rFonts w:asciiTheme="majorBidi" w:hAnsiTheme="majorBidi" w:cstheme="majorBidi"/>
          <w:sz w:val="30"/>
          <w:szCs w:val="30"/>
          <w:cs/>
        </w:rPr>
        <w:t>เมื่อ</w:t>
      </w:r>
      <w:r w:rsidR="00CE068D" w:rsidRPr="00957BD5">
        <w:rPr>
          <w:rFonts w:asciiTheme="majorBidi" w:hAnsiTheme="majorBidi" w:cstheme="majorBidi"/>
          <w:sz w:val="30"/>
          <w:szCs w:val="30"/>
          <w:cs/>
        </w:rPr>
        <w:t xml:space="preserve">เดือนกรกฎาคม </w:t>
      </w:r>
      <w:r w:rsidR="00CE068D" w:rsidRPr="00957BD5">
        <w:rPr>
          <w:rFonts w:asciiTheme="majorBidi" w:hAnsiTheme="majorBidi" w:cstheme="majorBidi"/>
          <w:sz w:val="30"/>
          <w:szCs w:val="30"/>
          <w:lang w:val="en-GB"/>
        </w:rPr>
        <w:t>2547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AB0F6C" w:rsidRPr="00957BD5" w:rsidRDefault="00982385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color w:val="0000FF"/>
          <w:spacing w:val="4"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บริษัทใหญ่ในระหว่างงวด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คือ</w:t>
      </w:r>
      <w:r w:rsidR="00FD1EDB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280FC6" w:rsidRPr="00957BD5">
        <w:rPr>
          <w:rFonts w:asciiTheme="majorBidi" w:hAnsiTheme="majorBidi" w:cstheme="majorBidi"/>
          <w:spacing w:val="4"/>
          <w:sz w:val="30"/>
          <w:szCs w:val="30"/>
          <w:lang w:val="en-US"/>
        </w:rPr>
        <w:t>Kinugawa Rubber Industrial Co., Ltd</w:t>
      </w:r>
      <w:r w:rsidR="00444287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.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(</w:t>
      </w:r>
      <w:r w:rsidR="00964AB7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ถือหุ้น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ร้อยละ </w:t>
      </w:r>
      <w:r w:rsidR="00C31E08" w:rsidRPr="00957BD5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49) </w:t>
      </w:r>
      <w:r w:rsidR="006F30BF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ซึ่ง</w:t>
      </w:r>
      <w:r w:rsidR="0021287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บริษัท</w:t>
      </w:r>
      <w:r w:rsidR="002F40B8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ดังกล่าว</w:t>
      </w:r>
      <w:r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เป็นนิติบุคคลที่จัดตั้งขึ้นใน</w:t>
      </w:r>
      <w:r w:rsidR="00CE068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ประเทศญี่ปุ่น</w:t>
      </w:r>
      <w:r w:rsidR="0021287D" w:rsidRPr="00957BD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</w:p>
    <w:p w:rsidR="00A638B9" w:rsidRPr="00957BD5" w:rsidRDefault="00A638B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FF6411" w:rsidRPr="00957BD5" w:rsidRDefault="00A638B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</w:t>
      </w:r>
      <w:r w:rsidR="00FF6411" w:rsidRPr="00957BD5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ผลิตและจำหน่ายชิ้นส่วนยาง และยางติดเหล็ก สำหรับใช้เป็นชิ้นส่วนประกอบรถยนต์ </w:t>
      </w:r>
      <w:r w:rsidR="001905D1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รถจักรยานยนต์ และผลิตภัณฑ์ยางทุกชนิดจากยางธรรมชาติ และยางสังเคราะห์ </w:t>
      </w:r>
      <w:r w:rsidR="00215113" w:rsidRPr="00957BD5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F96CD9">
        <w:rPr>
          <w:rFonts w:asciiTheme="majorBidi" w:hAnsiTheme="majorBidi" w:cstheme="majorBidi"/>
          <w:sz w:val="30"/>
          <w:szCs w:val="30"/>
        </w:rPr>
        <w:br/>
      </w:r>
      <w:r w:rsidR="00215113" w:rsidRPr="00957BD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E50BC">
        <w:rPr>
          <w:rFonts w:asciiTheme="majorBidi" w:hAnsiTheme="majorBidi" w:cstheme="majorBidi"/>
          <w:sz w:val="30"/>
          <w:szCs w:val="30"/>
          <w:cs/>
        </w:rPr>
        <w:t>3</w:t>
      </w:r>
      <w:r w:rsidR="000E50BC">
        <w:rPr>
          <w:rFonts w:asciiTheme="majorBidi" w:hAnsiTheme="majorBidi" w:cstheme="majorBidi"/>
          <w:sz w:val="30"/>
          <w:szCs w:val="30"/>
        </w:rPr>
        <w:t xml:space="preserve">0 </w:t>
      </w:r>
      <w:r w:rsidR="00A825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5092F" w:rsidRPr="00957BD5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2F04C6">
        <w:rPr>
          <w:rFonts w:asciiTheme="majorBidi" w:hAnsiTheme="majorBidi" w:cstheme="majorBidi"/>
          <w:sz w:val="30"/>
          <w:szCs w:val="30"/>
        </w:rPr>
        <w:t>61</w:t>
      </w:r>
      <w:r w:rsidR="0054259E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65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35E0" w:rsidRPr="00957BD5">
        <w:rPr>
          <w:rFonts w:asciiTheme="majorBidi" w:hAnsiTheme="majorBidi" w:cstheme="majorBidi"/>
          <w:sz w:val="30"/>
          <w:szCs w:val="30"/>
        </w:rPr>
        <w:t>31</w:t>
      </w:r>
      <w:r w:rsidR="002B35E0" w:rsidRPr="00957BD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F04C6">
        <w:rPr>
          <w:rFonts w:asciiTheme="majorBidi" w:hAnsiTheme="majorBidi" w:cstheme="majorBidi"/>
          <w:sz w:val="30"/>
          <w:szCs w:val="30"/>
        </w:rPr>
        <w:t>2560</w:t>
      </w:r>
      <w:r w:rsidR="0054259E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6567" w:rsidRPr="00957BD5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ได้เปิดเผยไว้ในหมายเหตุประกอบงบการเงิน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A36567" w:rsidRPr="00957BD5">
        <w:rPr>
          <w:rFonts w:asciiTheme="majorBidi" w:hAnsiTheme="majorBidi" w:cstheme="majorBidi"/>
          <w:sz w:val="30"/>
          <w:szCs w:val="30"/>
          <w:cs/>
        </w:rPr>
        <w:t>ข้อ 6</w:t>
      </w:r>
    </w:p>
    <w:p w:rsidR="00EB266D" w:rsidRPr="00957BD5" w:rsidRDefault="00EB266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E7DFF" w:rsidRPr="00957BD5" w:rsidRDefault="001E7DF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:rsidR="001E7DFF" w:rsidRPr="00957BD5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01746" w:rsidRPr="00964AB7" w:rsidRDefault="0030174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:rsidR="00301746" w:rsidRPr="00957BD5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297F58" w:rsidRPr="00957BD5" w:rsidRDefault="00297F5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34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="002F04C6">
        <w:rPr>
          <w:rFonts w:asciiTheme="majorBidi" w:hAnsiTheme="majorBidi" w:cstheme="majorBidi"/>
          <w:sz w:val="30"/>
          <w:szCs w:val="30"/>
        </w:rPr>
        <w:t>2560</w:t>
      </w:r>
      <w:r w:rsidRPr="00957BD5">
        <w:rPr>
          <w:rFonts w:asciiTheme="majorBidi" w:hAnsiTheme="majorBidi" w:cstheme="majorBidi"/>
          <w:sz w:val="30"/>
          <w:szCs w:val="30"/>
        </w:rPr>
        <w:t xml:space="preserve">)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8076C6" w:rsidRPr="00957BD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</w:t>
      </w:r>
      <w:r w:rsidRPr="00957BD5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ระหว่างกาล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F96CD9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</w:p>
    <w:p w:rsidR="00745C4F" w:rsidRPr="00957BD5" w:rsidRDefault="00745C4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6C3157" w:rsidRPr="00957BD5" w:rsidRDefault="00297F5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</w:t>
      </w:r>
      <w:r w:rsidR="002F04C6">
        <w:rPr>
          <w:rFonts w:asciiTheme="majorBidi" w:hAnsiTheme="majorBidi" w:cstheme="majorBidi"/>
          <w:sz w:val="30"/>
          <w:szCs w:val="30"/>
          <w:cs/>
        </w:rPr>
        <w:t>5</w:t>
      </w:r>
      <w:r w:rsidR="002F04C6">
        <w:rPr>
          <w:rFonts w:asciiTheme="majorBidi" w:hAnsiTheme="majorBidi" w:cstheme="majorBidi"/>
          <w:sz w:val="30"/>
          <w:szCs w:val="30"/>
        </w:rPr>
        <w:t>60</w:t>
      </w:r>
      <w:r w:rsidRPr="00957BD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2F04C6">
        <w:rPr>
          <w:rFonts w:asciiTheme="majorBidi" w:hAnsiTheme="majorBidi" w:cstheme="majorBidi"/>
          <w:sz w:val="30"/>
          <w:szCs w:val="30"/>
          <w:cs/>
        </w:rPr>
        <w:t>ับปีสิ้นสุดวันที่ 31 ธันวาคม 25</w:t>
      </w:r>
      <w:r w:rsidR="002F04C6">
        <w:rPr>
          <w:rFonts w:asciiTheme="majorBidi" w:hAnsiTheme="majorBidi" w:cstheme="majorBidi"/>
          <w:sz w:val="30"/>
          <w:szCs w:val="30"/>
        </w:rPr>
        <w:t>60</w:t>
      </w:r>
    </w:p>
    <w:p w:rsidR="002F04C6" w:rsidRDefault="00576C27" w:rsidP="002F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br w:type="page"/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</w:t>
      </w:r>
      <w:r w:rsidR="002F04C6">
        <w:rPr>
          <w:rFonts w:asciiTheme="majorBidi" w:hAnsiTheme="majorBidi" w:cstheme="majorBidi"/>
          <w:sz w:val="30"/>
          <w:szCs w:val="30"/>
        </w:rPr>
        <w:t>2560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0A30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1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F04C6">
        <w:rPr>
          <w:rFonts w:asciiTheme="majorBidi" w:hAnsiTheme="majorBidi" w:cstheme="majorBidi"/>
          <w:sz w:val="30"/>
          <w:szCs w:val="30"/>
        </w:rPr>
        <w:t>2561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ทุกฉบับมาถือปฏิบัติ</w:t>
      </w:r>
      <w:r w:rsidR="002F04C6"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การนำมาตรฐานการรายงานทางการเงินที</w:t>
      </w:r>
      <w:r w:rsidR="00B57D4B">
        <w:rPr>
          <w:rFonts w:asciiTheme="majorBidi" w:hAnsiTheme="majorBidi" w:cs="Angsana New" w:hint="cs"/>
          <w:sz w:val="30"/>
          <w:szCs w:val="30"/>
          <w:cs/>
        </w:rPr>
        <w:t>่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ออกและปรับปรุงใหม่มาถือปฏิบัติดังกล่าวไม่มีผลกระทบอย่างมีสาระสำคัญต่อนโยบายการบัญชี</w:t>
      </w:r>
      <w:r w:rsidR="002F04C6"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วิธีการคำนวณ</w:t>
      </w:r>
      <w:r w:rsidR="002F04C6" w:rsidRPr="002F04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04C6" w:rsidRPr="002F04C6">
        <w:rPr>
          <w:rFonts w:asciiTheme="majorBidi" w:hAnsiTheme="majorBidi" w:cs="Angsana New" w:hint="cs"/>
          <w:sz w:val="30"/>
          <w:szCs w:val="30"/>
          <w:cs/>
        </w:rPr>
        <w:t>และผลการดำเนินงานหรือฐานะการเงินของกลุ่มบริษัท</w:t>
      </w:r>
    </w:p>
    <w:p w:rsidR="00A27C86" w:rsidRDefault="00A27C86" w:rsidP="002F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:rsidR="00E20D02" w:rsidRPr="00E20D02" w:rsidRDefault="00E20D02" w:rsidP="00E2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20D02">
        <w:rPr>
          <w:rFonts w:asciiTheme="majorBidi" w:hAnsiTheme="majorBidi" w:cs="Angsana New" w:hint="cs"/>
          <w:sz w:val="30"/>
          <w:szCs w:val="30"/>
          <w:cs/>
        </w:rPr>
        <w:t>นอกเหนือจากมาตรฐานการรายงานทางการเงินที่</w:t>
      </w:r>
      <w:r w:rsidR="00E86E83">
        <w:rPr>
          <w:rFonts w:asciiTheme="majorBidi" w:hAnsiTheme="majorBidi" w:cs="Angsana New" w:hint="cs"/>
          <w:sz w:val="30"/>
          <w:szCs w:val="30"/>
          <w:cs/>
        </w:rPr>
        <w:t>ออกและป</w:t>
      </w:r>
      <w:r w:rsidRPr="00E20D02">
        <w:rPr>
          <w:rFonts w:asciiTheme="majorBidi" w:hAnsiTheme="majorBidi" w:cs="Angsana New" w:hint="cs"/>
          <w:sz w:val="30"/>
          <w:szCs w:val="30"/>
          <w:cs/>
        </w:rPr>
        <w:t>รับปรุงใหม่ข้างต้น สภาวิชาชีพบัญชีได้ออกมาตรฐานการรายงานทางการเงินหลายฉบับ ซึ่งมีผลบังคับสำหรับรอบระยะเวลาบัญชีที่เริ่มในหรือหลังวันที่</w:t>
      </w:r>
      <w:r w:rsidRPr="00E20D02">
        <w:rPr>
          <w:rFonts w:asciiTheme="majorBidi" w:hAnsiTheme="majorBidi" w:cs="Angsana New"/>
          <w:sz w:val="30"/>
          <w:szCs w:val="30"/>
        </w:rPr>
        <w:t xml:space="preserve"> 1 </w:t>
      </w:r>
      <w:r w:rsidRPr="00E20D02">
        <w:rPr>
          <w:rFonts w:asciiTheme="majorBidi" w:hAnsiTheme="majorBidi" w:cs="Angsana New" w:hint="cs"/>
          <w:sz w:val="30"/>
          <w:szCs w:val="30"/>
          <w:cs/>
        </w:rPr>
        <w:t>มกราคมใน</w:t>
      </w:r>
      <w:r>
        <w:rPr>
          <w:rFonts w:asciiTheme="majorBidi" w:hAnsiTheme="majorBidi" w:cs="Angsana New"/>
          <w:sz w:val="30"/>
          <w:szCs w:val="30"/>
        </w:rPr>
        <w:br/>
      </w:r>
      <w:r w:rsidRPr="00E20D02">
        <w:rPr>
          <w:rFonts w:asciiTheme="majorBidi" w:hAnsiTheme="majorBidi" w:cs="Angsana New" w:hint="cs"/>
          <w:sz w:val="30"/>
          <w:szCs w:val="30"/>
          <w:cs/>
        </w:rPr>
        <w:t xml:space="preserve">ปีดังต่อไปนี้ </w:t>
      </w:r>
      <w:r w:rsidR="006C76CB" w:rsidRPr="006C76CB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A27C86" w:rsidRDefault="00A27C86" w:rsidP="002F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5"/>
        <w:gridCol w:w="4155"/>
        <w:gridCol w:w="1260"/>
      </w:tblGrid>
      <w:tr w:rsidR="00A27C86" w:rsidRPr="006C0F86" w:rsidTr="0052742A">
        <w:trPr>
          <w:tblHeader/>
        </w:trPr>
        <w:tc>
          <w:tcPr>
            <w:tcW w:w="3945" w:type="dxa"/>
            <w:vAlign w:val="bottom"/>
          </w:tcPr>
          <w:p w:rsidR="00A27C86" w:rsidRPr="006C0F86" w:rsidRDefault="00A27C86" w:rsidP="0052742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C0F86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155" w:type="dxa"/>
            <w:vAlign w:val="bottom"/>
          </w:tcPr>
          <w:p w:rsidR="00A27C86" w:rsidRPr="006C0F86" w:rsidRDefault="00A27C86" w:rsidP="0052742A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C0F86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:rsidR="00A27C86" w:rsidRPr="006C0F86" w:rsidRDefault="00A27C86" w:rsidP="0052742A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C0F86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923D2" w:rsidRPr="006C0F86" w:rsidTr="0052742A">
        <w:tc>
          <w:tcPr>
            <w:tcW w:w="3945" w:type="dxa"/>
          </w:tcPr>
          <w:p w:rsidR="00C923D2" w:rsidRPr="00C923D2" w:rsidRDefault="00C923D2" w:rsidP="00C923D2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923D2">
              <w:rPr>
                <w:rFonts w:ascii="Angsana New" w:hAnsi="Angsana New" w:cs="Angsana New"/>
                <w:sz w:val="30"/>
                <w:szCs w:val="30"/>
              </w:rPr>
              <w:t>7*</w:t>
            </w:r>
          </w:p>
        </w:tc>
        <w:tc>
          <w:tcPr>
            <w:tcW w:w="4155" w:type="dxa"/>
          </w:tcPr>
          <w:p w:rsidR="00C923D2" w:rsidRPr="00C923D2" w:rsidRDefault="00C923D2" w:rsidP="00E86E8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60" w:type="dxa"/>
          </w:tcPr>
          <w:p w:rsidR="00C923D2" w:rsidRPr="00C923D2" w:rsidRDefault="00C923D2" w:rsidP="00C923D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23D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923D2" w:rsidRPr="006C0F86" w:rsidTr="0052742A">
        <w:tc>
          <w:tcPr>
            <w:tcW w:w="3945" w:type="dxa"/>
          </w:tcPr>
          <w:p w:rsidR="00C923D2" w:rsidRPr="00C923D2" w:rsidRDefault="00C923D2" w:rsidP="00C923D2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923D2">
              <w:rPr>
                <w:rFonts w:ascii="Angsana New" w:hAnsi="Angsana New" w:cs="Angsana New"/>
                <w:sz w:val="30"/>
                <w:szCs w:val="30"/>
              </w:rPr>
              <w:t>9*</w:t>
            </w:r>
          </w:p>
        </w:tc>
        <w:tc>
          <w:tcPr>
            <w:tcW w:w="4155" w:type="dxa"/>
          </w:tcPr>
          <w:p w:rsidR="00C923D2" w:rsidRPr="00C923D2" w:rsidRDefault="00C923D2" w:rsidP="00C923D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:rsidR="00C923D2" w:rsidRPr="00C923D2" w:rsidRDefault="00C923D2" w:rsidP="00C923D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23D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923D2" w:rsidRPr="006C0F86" w:rsidTr="0052742A">
        <w:tc>
          <w:tcPr>
            <w:tcW w:w="3945" w:type="dxa"/>
          </w:tcPr>
          <w:p w:rsidR="00C923D2" w:rsidRPr="00C923D2" w:rsidRDefault="00C923D2" w:rsidP="00C923D2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923D2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4155" w:type="dxa"/>
          </w:tcPr>
          <w:p w:rsidR="00C923D2" w:rsidRPr="00C923D2" w:rsidRDefault="00C923D2" w:rsidP="00C923D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:rsidR="00C923D2" w:rsidRPr="00C923D2" w:rsidRDefault="00C923D2" w:rsidP="00C923D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D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923D2" w:rsidRPr="006C0F86" w:rsidTr="0052742A">
        <w:tc>
          <w:tcPr>
            <w:tcW w:w="3945" w:type="dxa"/>
          </w:tcPr>
          <w:p w:rsidR="00C923D2" w:rsidRPr="00C923D2" w:rsidRDefault="00C923D2" w:rsidP="00C923D2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C923D2">
              <w:rPr>
                <w:rFonts w:ascii="Angsana New" w:hAnsi="Angsana New" w:cs="Angsana New"/>
                <w:sz w:val="30"/>
                <w:szCs w:val="30"/>
              </w:rPr>
              <w:t>32*</w:t>
            </w:r>
          </w:p>
        </w:tc>
        <w:tc>
          <w:tcPr>
            <w:tcW w:w="4155" w:type="dxa"/>
          </w:tcPr>
          <w:p w:rsidR="00C923D2" w:rsidRPr="00C923D2" w:rsidRDefault="00C923D2" w:rsidP="00E86E8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60" w:type="dxa"/>
          </w:tcPr>
          <w:p w:rsidR="00C923D2" w:rsidRPr="00C923D2" w:rsidRDefault="00C923D2" w:rsidP="00C923D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23D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923D2" w:rsidRPr="006C0F86" w:rsidTr="0052742A">
        <w:tc>
          <w:tcPr>
            <w:tcW w:w="3945" w:type="dxa"/>
          </w:tcPr>
          <w:p w:rsidR="00C923D2" w:rsidRPr="00C923D2" w:rsidRDefault="00C923D2" w:rsidP="00C923D2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923D2">
              <w:rPr>
                <w:rFonts w:ascii="Angsana New" w:hAnsi="Angsana New" w:cs="Angsana New"/>
                <w:sz w:val="30"/>
                <w:szCs w:val="30"/>
              </w:rPr>
              <w:t>16*</w:t>
            </w:r>
          </w:p>
        </w:tc>
        <w:tc>
          <w:tcPr>
            <w:tcW w:w="4155" w:type="dxa"/>
          </w:tcPr>
          <w:p w:rsidR="00C923D2" w:rsidRPr="00C923D2" w:rsidRDefault="00C923D2" w:rsidP="00C923D2">
            <w:pPr>
              <w:spacing w:line="240" w:lineRule="auto"/>
              <w:ind w:left="201" w:hanging="2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D2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</w:tcPr>
          <w:p w:rsidR="00C923D2" w:rsidRDefault="00C923D2" w:rsidP="00C923D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923D2" w:rsidRPr="00C923D2" w:rsidRDefault="00C923D2" w:rsidP="00C923D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23D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86E83" w:rsidRPr="006C0F86" w:rsidTr="0052742A">
        <w:tc>
          <w:tcPr>
            <w:tcW w:w="3945" w:type="dxa"/>
          </w:tcPr>
          <w:p w:rsidR="00E86E83" w:rsidRPr="00E86E83" w:rsidRDefault="00E86E83" w:rsidP="00E86E83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86E83">
              <w:rPr>
                <w:rFonts w:ascii="Angsana New" w:hAnsi="Angsana New" w:cs="Angsana New"/>
                <w:sz w:val="30"/>
                <w:szCs w:val="30"/>
              </w:rPr>
              <w:t>19*</w:t>
            </w:r>
          </w:p>
        </w:tc>
        <w:tc>
          <w:tcPr>
            <w:tcW w:w="4155" w:type="dxa"/>
          </w:tcPr>
          <w:p w:rsidR="00E86E83" w:rsidRPr="00E86E83" w:rsidRDefault="00E86E83" w:rsidP="00E86E8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83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</w:tcPr>
          <w:p w:rsidR="00E86E83" w:rsidRDefault="00E86E83" w:rsidP="00E86E8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86E83" w:rsidRPr="00C923D2" w:rsidRDefault="00E86E83" w:rsidP="00E86E8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23D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:rsidR="00C923D2" w:rsidRDefault="00C923D2" w:rsidP="00C92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highlight w:val="cyan"/>
        </w:rPr>
      </w:pPr>
    </w:p>
    <w:p w:rsidR="00C923D2" w:rsidRPr="00C923D2" w:rsidRDefault="00C923D2" w:rsidP="00C92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23D2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C923D2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E20D02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C923D2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:rsidR="002F04C6" w:rsidRDefault="002F04C6" w:rsidP="00A2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983F2D" w:rsidRDefault="00983F2D" w:rsidP="00983F2D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6EA9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66EA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766EA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766EA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:rsidR="002F04C6" w:rsidRPr="002F04C6" w:rsidRDefault="002F04C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2F04C6" w:rsidRPr="002F04C6" w:rsidRDefault="00964AB7" w:rsidP="002F04C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 xml:space="preserve">ฉบับที่ </w:t>
      </w:r>
      <w:r w:rsidR="002F04C6" w:rsidRPr="002F04C6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ให้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หลักการ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โดยรวม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ในการรับรู้รายได้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ทั้ง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กิจการ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="002F04C6" w:rsidRPr="002F04C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มาตรฐาน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>การรายงานทางการเงิน</w:t>
      </w:r>
      <w:r w:rsidR="002F04C6" w:rsidRPr="002F04C6">
        <w:rPr>
          <w:rFonts w:ascii="Angsana New" w:hAnsi="Angsana New" w:cs="Angsana New"/>
          <w:color w:val="000000"/>
          <w:sz w:val="30"/>
          <w:szCs w:val="30"/>
          <w:cs/>
        </w:rPr>
        <w:t>ฉบับนี้นำมาใช้แทนมาตรฐาน</w:t>
      </w:r>
      <w:r w:rsidR="002F04C6" w:rsidRPr="002F04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11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</w:t>
      </w:r>
      <w:r w:rsidRPr="002F04C6">
        <w:rPr>
          <w:rFonts w:ascii="Angsana New" w:hAnsi="Angsana New"/>
          <w:color w:val="000000"/>
          <w:sz w:val="30"/>
          <w:szCs w:val="30"/>
          <w:cs/>
        </w:rPr>
        <w:t>)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2F04C6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2F04C6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2560)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การตีความมาตรฐานการบัญชี 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>31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F96CD9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2F04C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2560)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>15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>2560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2F04C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F04C6" w:rsidRPr="002F04C6" w:rsidRDefault="002F04C6" w:rsidP="002F04C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>18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F04C6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2F04C6" w:rsidRPr="00E86E83" w:rsidRDefault="002F04C6" w:rsidP="002F04C6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 w:cs="Angsana New"/>
          <w:i/>
          <w:iCs/>
          <w:color w:val="0000FF"/>
          <w:sz w:val="26"/>
          <w:szCs w:val="26"/>
          <w:shd w:val="clear" w:color="auto" w:fill="E0E0E0"/>
          <w:lang w:val="en-US" w:bidi="th-TH"/>
        </w:rPr>
      </w:pPr>
    </w:p>
    <w:p w:rsidR="002F04C6" w:rsidRDefault="002F04C6" w:rsidP="002F04C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F04C6">
        <w:rPr>
          <w:rFonts w:ascii="Angsana New" w:hAnsi="Angsana New" w:cs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2F04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ฉบับที่ </w:t>
      </w:r>
      <w:r w:rsidRPr="002F04C6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2F04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F04C6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</w:t>
      </w:r>
      <w:r w:rsidRPr="00415DA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</w:t>
      </w:r>
      <w:r w:rsidRPr="00415DA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415DA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งบการเงินเฉพาะกิจการ</w:t>
      </w:r>
      <w:r w:rsidR="00964AB7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ของบริษัท</w:t>
      </w:r>
    </w:p>
    <w:p w:rsidR="00810EE8" w:rsidRPr="00E86E83" w:rsidRDefault="00810EE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C923D2" w:rsidRPr="00983F2D" w:rsidRDefault="00C923D2" w:rsidP="00C923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83F2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</w:t>
      </w:r>
      <w:r w:rsidR="00E20D02" w:rsidRPr="00E20D02">
        <w:rPr>
          <w:rFonts w:asciiTheme="majorBidi" w:hAnsiTheme="majorBidi" w:cs="Angsana New" w:hint="cs"/>
          <w:b/>
          <w:bCs/>
          <w:i/>
          <w:iCs/>
          <w:color w:val="000000"/>
          <w:sz w:val="30"/>
          <w:szCs w:val="30"/>
          <w:cs/>
        </w:rPr>
        <w:t>รายงานทางการเงินที่เกี่ยวข้องกับเครื่องมือทางการเงิน</w:t>
      </w:r>
    </w:p>
    <w:p w:rsidR="00C923D2" w:rsidRPr="00E86E83" w:rsidRDefault="00C923D2" w:rsidP="00C923D2">
      <w:pPr>
        <w:spacing w:line="240" w:lineRule="auto"/>
        <w:jc w:val="thaiDistribute"/>
        <w:rPr>
          <w:rFonts w:ascii="Angsana New" w:hAnsi="Angsana New" w:cstheme="minorBidi"/>
          <w:i/>
          <w:iCs/>
          <w:color w:val="000000"/>
          <w:sz w:val="26"/>
          <w:szCs w:val="26"/>
        </w:rPr>
      </w:pPr>
    </w:p>
    <w:p w:rsidR="00C923D2" w:rsidRPr="00983F2D" w:rsidRDefault="00C923D2" w:rsidP="00C923D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83F2D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 w:rsidR="00E20D02">
        <w:rPr>
          <w:rFonts w:asciiTheme="majorBidi" w:hAnsiTheme="majorBidi" w:cstheme="majorBidi"/>
          <w:color w:val="000000"/>
          <w:sz w:val="30"/>
          <w:szCs w:val="30"/>
          <w:cs/>
        </w:rPr>
        <w:t>ินทรัพย์ทางการเงินและหนี้สินทาง</w:t>
      </w:r>
      <w:r w:rsidRPr="00983F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C923D2" w:rsidRPr="00E86E83" w:rsidRDefault="00C923D2" w:rsidP="00C923D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:rsidR="00C923D2" w:rsidRPr="00983F2D" w:rsidRDefault="00C923D2" w:rsidP="00C923D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83F2D">
        <w:rPr>
          <w:rFonts w:asciiTheme="majorBidi" w:hAnsiTheme="majorBidi" w:cs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E20D02">
        <w:rPr>
          <w:rFonts w:asciiTheme="majorBidi" w:hAnsiTheme="majorBidi" w:cstheme="majorBidi" w:hint="cs"/>
          <w:color w:val="000000"/>
          <w:sz w:val="30"/>
          <w:szCs w:val="30"/>
          <w:cs/>
        </w:rPr>
        <w:t>ดังกล่าว</w:t>
      </w:r>
      <w:r w:rsidRPr="00983F2D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เป็นครั้งแรกต่องบการ</w:t>
      </w:r>
      <w:r w:rsidR="00E20D02">
        <w:rPr>
          <w:rFonts w:asciiTheme="majorBidi" w:hAnsiTheme="majorBidi" w:cstheme="majorBidi"/>
          <w:color w:val="000000"/>
          <w:sz w:val="30"/>
          <w:szCs w:val="30"/>
          <w:cs/>
        </w:rPr>
        <w:t>เงินรวมและงบการเงินเฉพาะกิจการของบริษัท</w:t>
      </w:r>
    </w:p>
    <w:p w:rsidR="00C923D2" w:rsidRPr="00E86E83" w:rsidRDefault="00C923D2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5F6C9F" w:rsidRPr="00964AB7" w:rsidRDefault="005F6C9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AD756D" w:rsidRPr="00964AB7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BB1382" w:rsidRPr="00E86E83" w:rsidRDefault="00BB138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26"/>
          <w:szCs w:val="26"/>
        </w:rPr>
      </w:pPr>
    </w:p>
    <w:p w:rsidR="009F5B2C" w:rsidRDefault="00415DAF" w:rsidP="008A2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415DAF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415D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ข้อมูลทางการเงินทั้งหมดมีการปัดเศษเพื่อให้แสดงเป็นหลักพัน</w:t>
      </w:r>
      <w:r w:rsidR="00EE201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810EE8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810EE8" w:rsidRPr="00957BD5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:rsidR="00DC4168" w:rsidRPr="00E86E83" w:rsidRDefault="00DC4168" w:rsidP="008A2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26"/>
          <w:szCs w:val="26"/>
        </w:rPr>
      </w:pPr>
    </w:p>
    <w:p w:rsidR="009F5B2C" w:rsidRPr="005E5B12" w:rsidRDefault="00EB266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5E5B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F5B2C" w:rsidRPr="005E5B12">
        <w:rPr>
          <w:rFonts w:asciiTheme="majorBidi" w:hAnsiTheme="majorBidi" w:cstheme="majorBidi"/>
          <w:i/>
          <w:iCs/>
          <w:sz w:val="30"/>
          <w:szCs w:val="30"/>
          <w:cs/>
        </w:rPr>
        <w:t>(ค)</w:t>
      </w:r>
      <w:r w:rsidR="009F5B2C" w:rsidRPr="005E5B1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1F29E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9B5A9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ใช้วิจารณญาณและการ</w:t>
      </w:r>
      <w:r w:rsidR="001F29E5" w:rsidRPr="005E5B12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</w:p>
    <w:p w:rsidR="005F6C9F" w:rsidRPr="00E86E83" w:rsidRDefault="005F6C9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26"/>
          <w:szCs w:val="26"/>
        </w:rPr>
      </w:pPr>
    </w:p>
    <w:p w:rsidR="001F29E5" w:rsidRPr="00957BD5" w:rsidRDefault="00024D7C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415DAF">
        <w:rPr>
          <w:rFonts w:asciiTheme="majorBidi" w:hAnsiTheme="majorBidi" w:cstheme="majorBidi"/>
          <w:sz w:val="30"/>
          <w:szCs w:val="30"/>
          <w:cs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</w:t>
      </w:r>
      <w:r w:rsidR="00415DAF">
        <w:rPr>
          <w:rFonts w:asciiTheme="majorBidi" w:hAnsiTheme="majorBidi" w:cstheme="majorBidi"/>
          <w:sz w:val="30"/>
          <w:szCs w:val="30"/>
          <w:cs/>
        </w:rPr>
        <w:br/>
      </w:r>
      <w:r w:rsidR="00BF0A30">
        <w:rPr>
          <w:rFonts w:asciiTheme="majorBidi" w:hAnsiTheme="majorBidi" w:cstheme="majorBidi"/>
          <w:sz w:val="30"/>
          <w:szCs w:val="30"/>
          <w:cs/>
        </w:rPr>
        <w:t>จำนวนเงินที่เกี่ยวกับ</w:t>
      </w:r>
      <w:r w:rsidRPr="00957BD5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745C4F" w:rsidRPr="00E86E83" w:rsidRDefault="00745C4F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26"/>
          <w:szCs w:val="26"/>
        </w:rPr>
      </w:pPr>
    </w:p>
    <w:p w:rsidR="00024D7C" w:rsidRDefault="006342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31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5DAF">
        <w:rPr>
          <w:rFonts w:asciiTheme="majorBidi" w:hAnsiTheme="majorBidi" w:cstheme="majorBidi"/>
          <w:sz w:val="30"/>
          <w:szCs w:val="30"/>
        </w:rPr>
        <w:t>2560</w:t>
      </w:r>
    </w:p>
    <w:p w:rsidR="001970E8" w:rsidRPr="00175DF6" w:rsidRDefault="001970E8" w:rsidP="001970E8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="Angsana New" w:hAnsi="Angsana New" w:cs="Angsana New"/>
          <w:cs/>
        </w:rPr>
        <w:lastRenderedPageBreak/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 w:rsidRPr="00175D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การวัดมูลค่ายุติธรรม </w:t>
      </w:r>
    </w:p>
    <w:p w:rsidR="001970E8" w:rsidRPr="00C923D2" w:rsidRDefault="001970E8" w:rsidP="001970E8">
      <w:pPr>
        <w:ind w:left="540" w:right="-45"/>
        <w:rPr>
          <w:rFonts w:asciiTheme="majorBidi" w:hAnsiTheme="majorBidi" w:cstheme="majorBidi"/>
          <w:sz w:val="20"/>
          <w:szCs w:val="20"/>
        </w:rPr>
      </w:pPr>
    </w:p>
    <w:p w:rsidR="001970E8" w:rsidRDefault="001970E8" w:rsidP="001970E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1970E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1970E8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1970E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1970E8" w:rsidRPr="00C923D2" w:rsidRDefault="001970E8" w:rsidP="001970E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:rsidR="001970E8" w:rsidRDefault="001970E8" w:rsidP="001970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B11812" w:rsidRPr="00C923D2" w:rsidRDefault="00B11812" w:rsidP="001970E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1970E8" w:rsidRPr="001970E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1970E8" w:rsidRPr="00C923D2" w:rsidRDefault="001970E8" w:rsidP="001970E8">
      <w:pPr>
        <w:spacing w:line="240" w:lineRule="auto"/>
        <w:ind w:left="540" w:right="-45"/>
        <w:rPr>
          <w:rFonts w:asciiTheme="majorBidi" w:hAnsiTheme="majorBidi" w:cstheme="majorBidi"/>
          <w:sz w:val="20"/>
          <w:szCs w:val="20"/>
        </w:rPr>
      </w:pPr>
    </w:p>
    <w:p w:rsidR="001970E8" w:rsidRPr="001970E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0E8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970E8">
        <w:rPr>
          <w:rFonts w:asciiTheme="majorBidi" w:hAnsiTheme="majorBidi" w:cstheme="majorBidi"/>
          <w:sz w:val="30"/>
          <w:szCs w:val="30"/>
        </w:rPr>
        <w:t xml:space="preserve"> </w:t>
      </w:r>
      <w:r w:rsidRPr="001970E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1970E8" w:rsidRPr="00C923D2" w:rsidRDefault="001970E8" w:rsidP="001970E8">
      <w:pPr>
        <w:spacing w:line="240" w:lineRule="auto"/>
        <w:ind w:left="540" w:right="-45"/>
        <w:rPr>
          <w:rFonts w:ascii="Angsana New" w:hAnsi="Angsana New" w:cs="Angsana New"/>
          <w:sz w:val="20"/>
          <w:szCs w:val="20"/>
        </w:rPr>
      </w:pPr>
    </w:p>
    <w:p w:rsidR="001970E8" w:rsidRPr="00115DC3" w:rsidRDefault="001970E8" w:rsidP="001970E8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E06B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EE06B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115DC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115DC3">
        <w:rPr>
          <w:rFonts w:ascii="Angsana New" w:hAnsi="Angsana New" w:cs="Angsana New"/>
          <w:sz w:val="30"/>
          <w:szCs w:val="30"/>
          <w:lang w:bidi="th-TH"/>
        </w:rPr>
        <w:t>(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1970E8" w:rsidRPr="00115DC3" w:rsidRDefault="001970E8" w:rsidP="001970E8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E06B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EE06B5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115DC3">
        <w:rPr>
          <w:rFonts w:ascii="Angsana New" w:hAnsi="Angsana New" w:cs="Angsana New"/>
          <w:sz w:val="30"/>
          <w:szCs w:val="30"/>
          <w:lang w:bidi="th-TH"/>
        </w:rPr>
        <w:t>(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15DC3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1970E8" w:rsidRPr="00115DC3" w:rsidRDefault="001970E8" w:rsidP="001970E8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E06B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EE06B5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1970E8" w:rsidRPr="00C923D2" w:rsidRDefault="001970E8" w:rsidP="001970E8">
      <w:pPr>
        <w:spacing w:line="240" w:lineRule="auto"/>
        <w:ind w:left="540" w:right="-45"/>
        <w:rPr>
          <w:rFonts w:ascii="Angsana New" w:hAnsi="Angsana New" w:cs="Angsana New"/>
          <w:sz w:val="20"/>
          <w:szCs w:val="20"/>
        </w:rPr>
      </w:pPr>
    </w:p>
    <w:p w:rsidR="001970E8" w:rsidRPr="008269D8" w:rsidRDefault="001970E8" w:rsidP="001970E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69D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24D7C" w:rsidRPr="00C923D2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7A12F2" w:rsidRPr="00957BD5" w:rsidRDefault="00534512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467AE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7A12F2" w:rsidRPr="00C923D2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20"/>
          <w:szCs w:val="20"/>
        </w:rPr>
      </w:pPr>
    </w:p>
    <w:p w:rsidR="00BB1382" w:rsidRPr="00957BD5" w:rsidRDefault="006056D3" w:rsidP="0057326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415DAF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="003C4C4B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อยู่ภายใต้</w:t>
      </w:r>
      <w:r w:rsidR="006E2BB6">
        <w:rPr>
          <w:rFonts w:asciiTheme="majorBidi" w:hAnsiTheme="majorBidi" w:cstheme="majorBidi"/>
          <w:b/>
          <w:sz w:val="30"/>
          <w:szCs w:val="30"/>
          <w:cs/>
        </w:rPr>
        <w:t>การควบคุมเดียวกันหรืออยู่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ภายใต้</w:t>
      </w:r>
      <w:r w:rsidR="006E2BB6">
        <w:rPr>
          <w:rFonts w:asciiTheme="majorBidi" w:hAnsiTheme="majorBidi" w:cstheme="majorBidi"/>
          <w:b/>
          <w:sz w:val="30"/>
          <w:szCs w:val="30"/>
          <w:cs/>
        </w:rPr>
        <w:t>อิทธิพลอย่างมีนัย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>สำคัญเดียวกัน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4B04B7">
        <w:rPr>
          <w:rFonts w:asciiTheme="majorBidi" w:hAnsiTheme="majorBidi" w:cstheme="majorBidi" w:hint="cs"/>
          <w:b/>
          <w:sz w:val="30"/>
          <w:szCs w:val="30"/>
          <w:cs/>
        </w:rPr>
        <w:t>บุคคลหรือ</w:t>
      </w:r>
      <w:r w:rsidR="006E2BB6">
        <w:rPr>
          <w:rFonts w:asciiTheme="majorBidi" w:hAnsiTheme="majorBidi" w:cstheme="majorBidi" w:hint="cs"/>
          <w:b/>
          <w:sz w:val="30"/>
          <w:szCs w:val="30"/>
          <w:cs/>
        </w:rPr>
        <w:t>กิจการนั้น</w:t>
      </w:r>
      <w:r w:rsidRPr="00957BD5">
        <w:rPr>
          <w:rFonts w:asciiTheme="majorBidi" w:hAnsiTheme="majorBidi" w:cstheme="maj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415DAF" w:rsidRPr="00C82311" w:rsidRDefault="00415DAF" w:rsidP="0057326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:rsidR="008A37EB" w:rsidRDefault="00415DA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415DAF">
        <w:rPr>
          <w:rFonts w:asciiTheme="majorBidi" w:hAnsiTheme="majorBidi" w:cs="Angsana New" w:hint="cs"/>
          <w:b/>
          <w:sz w:val="30"/>
          <w:szCs w:val="30"/>
          <w:cs/>
        </w:rPr>
        <w:lastRenderedPageBreak/>
        <w:t>ความสัมพันธ์ที่มีกับบริษัทร่วมและบริษัทย่อย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ได้เปิดเผยในหมายเหตุ</w:t>
      </w:r>
      <w:r w:rsidR="00175DF6">
        <w:rPr>
          <w:rFonts w:asciiTheme="majorBidi" w:hAnsiTheme="majorBidi" w:cs="Angsana New" w:hint="cs"/>
          <w:b/>
          <w:sz w:val="30"/>
          <w:szCs w:val="30"/>
          <w:cs/>
        </w:rPr>
        <w:t>ประกอบงบการเงินระหว่างกาล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ข้อ</w:t>
      </w:r>
      <w:r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/>
          <w:bCs/>
          <w:sz w:val="30"/>
          <w:szCs w:val="30"/>
        </w:rPr>
        <w:t>5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/>
          <w:bCs/>
          <w:sz w:val="30"/>
          <w:szCs w:val="30"/>
        </w:rPr>
        <w:t>6</w:t>
      </w:r>
      <w:r w:rsidRPr="00415DA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สำหรับความสัมพันธ์กับผู้บริหารสำคัญและกิจการที่เกี่ยวข้องกันอื่น</w:t>
      </w:r>
      <w:r w:rsidRPr="00415D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15DAF">
        <w:rPr>
          <w:rFonts w:asciiTheme="majorBidi" w:hAnsiTheme="majorBidi" w:cs="Angsana New" w:hint="cs"/>
          <w:b/>
          <w:sz w:val="30"/>
          <w:szCs w:val="30"/>
          <w:cs/>
        </w:rPr>
        <w:t>มีดังนี้</w:t>
      </w:r>
    </w:p>
    <w:p w:rsidR="00415DAF" w:rsidRPr="00C923D2" w:rsidRDefault="00415DA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4050"/>
      </w:tblGrid>
      <w:tr w:rsidR="006056D3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EB0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EB08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0358D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30358D" w:rsidRPr="00957BD5" w:rsidRDefault="0030358D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  <w:shd w:val="clear" w:color="auto" w:fill="auto"/>
          </w:tcPr>
          <w:p w:rsidR="0030358D" w:rsidRPr="00957BD5" w:rsidRDefault="0030358D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ไทยและญี่ปุ่น</w:t>
            </w:r>
          </w:p>
        </w:tc>
        <w:tc>
          <w:tcPr>
            <w:tcW w:w="4050" w:type="dxa"/>
            <w:shd w:val="clear" w:color="auto" w:fill="auto"/>
          </w:tcPr>
          <w:p w:rsidR="0030358D" w:rsidRPr="00957BD5" w:rsidRDefault="0030358D" w:rsidP="0030358D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บุค</w:t>
            </w:r>
            <w:r w:rsidR="000E50BC">
              <w:rPr>
                <w:rFonts w:asciiTheme="majorBidi" w:hAnsiTheme="majorBidi" w:cstheme="majorBidi"/>
                <w:sz w:val="30"/>
                <w:szCs w:val="30"/>
                <w:cs/>
              </w:rPr>
              <w:t>คลที่มีอำนาจและความรับผิดชอบการว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6056D3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Kinugawa Rubber Industrial Co., Ltd.</w:t>
            </w:r>
          </w:p>
        </w:tc>
        <w:tc>
          <w:tcPr>
            <w:tcW w:w="1620" w:type="dxa"/>
            <w:shd w:val="clear" w:color="auto" w:fill="auto"/>
          </w:tcPr>
          <w:p w:rsidR="006056D3" w:rsidRPr="00957BD5" w:rsidRDefault="006056D3" w:rsidP="0057326C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6056D3" w:rsidRPr="00957BD5" w:rsidRDefault="00202832" w:rsidP="00202832">
            <w:pPr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</w:t>
            </w:r>
          </w:p>
        </w:tc>
      </w:tr>
      <w:tr w:rsidR="00310E51" w:rsidRPr="00957BD5" w:rsidTr="00DC1C28">
        <w:trPr>
          <w:trHeight w:val="20"/>
        </w:trPr>
        <w:tc>
          <w:tcPr>
            <w:tcW w:w="333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9B2C54">
              <w:rPr>
                <w:rFonts w:ascii="Angsana New" w:hAnsi="Angsana New" w:cs="Angsana New"/>
                <w:sz w:val="30"/>
                <w:szCs w:val="30"/>
              </w:rPr>
              <w:t>Tepro</w:t>
            </w:r>
            <w:proofErr w:type="spellEnd"/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Inc. Co., Ltd.</w:t>
            </w:r>
          </w:p>
        </w:tc>
        <w:tc>
          <w:tcPr>
            <w:tcW w:w="162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  <w:shd w:val="clear" w:color="auto" w:fill="auto"/>
          </w:tcPr>
          <w:p w:rsidR="00310E51" w:rsidRPr="009B2C54" w:rsidRDefault="00310E51" w:rsidP="00310E5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</w:tbl>
    <w:p w:rsidR="00983F2D" w:rsidRDefault="00983F2D" w:rsidP="00C82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:rsidR="00BB1382" w:rsidRPr="008B3A63" w:rsidRDefault="00BB1382" w:rsidP="006B3929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</w:t>
      </w:r>
      <w:r w:rsidRPr="006B3929">
        <w:rPr>
          <w:rFonts w:ascii="Angsana New" w:hAnsi="Angsana New" w:cs="Angsana New"/>
          <w:b/>
          <w:sz w:val="30"/>
          <w:szCs w:val="30"/>
          <w:cs/>
          <w:lang w:bidi="th-TH"/>
        </w:rPr>
        <w:t>กำหนด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ราคาสำหรับ</w:t>
      </w:r>
      <w:r w:rsidR="00B451CB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</w:t>
      </w:r>
      <w:r w:rsidR="00B451CB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แต่ละประเภท</w:t>
      </w:r>
      <w:r w:rsidR="00B451CB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ได้ดังต่อไปนี้</w:t>
      </w:r>
    </w:p>
    <w:p w:rsidR="00BD2E29" w:rsidRPr="00957BD5" w:rsidRDefault="00BD2E29" w:rsidP="0057326C">
      <w:pPr>
        <w:pStyle w:val="block"/>
        <w:spacing w:after="0" w:line="240" w:lineRule="auto"/>
        <w:ind w:left="540" w:right="2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4680"/>
      </w:tblGrid>
      <w:tr w:rsidR="00384902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384902" w:rsidRPr="00957BD5" w:rsidRDefault="00384902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680" w:type="dxa"/>
            <w:shd w:val="clear" w:color="auto" w:fill="auto"/>
          </w:tcPr>
          <w:p w:rsidR="00384902" w:rsidRPr="00957BD5" w:rsidRDefault="00384902" w:rsidP="0057326C">
            <w:pPr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6E15AE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0A2FC1"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าคา</w:t>
            </w: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ที่ตกลง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กันตามสัญญา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A2FC1" w:rsidRPr="00957BD5" w:rsidTr="005767A5">
        <w:trPr>
          <w:trHeight w:val="20"/>
        </w:trPr>
        <w:tc>
          <w:tcPr>
            <w:tcW w:w="4248" w:type="dxa"/>
            <w:shd w:val="clear" w:color="auto" w:fill="auto"/>
          </w:tcPr>
          <w:p w:rsidR="000A2FC1" w:rsidRPr="009B2C54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4680" w:type="dxa"/>
            <w:shd w:val="clear" w:color="auto" w:fill="auto"/>
          </w:tcPr>
          <w:p w:rsidR="000A2FC1" w:rsidRPr="001A2868" w:rsidRDefault="000A2FC1" w:rsidP="000A2FC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1A2868">
              <w:rPr>
                <w:rFonts w:ascii="Angsana New" w:hAnsi="Angsana New" w:cs="Angsana New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:rsidR="00983F2D" w:rsidRDefault="00983F2D" w:rsidP="00E44D5E">
      <w:pPr>
        <w:pStyle w:val="block"/>
        <w:spacing w:after="0" w:line="240" w:lineRule="auto"/>
        <w:ind w:left="0" w:right="14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A34AE2" w:rsidRPr="009B2C54" w:rsidRDefault="00A34AE2" w:rsidP="00A34AE2">
      <w:pPr>
        <w:pStyle w:val="block"/>
        <w:spacing w:after="0"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  <w:r w:rsidRPr="009B2C54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รายการที่สำคัญกับบุคคลหรือกิจการที่เกี่ยวข้องกันสำหรับแต่ละงวดสามเดือน</w:t>
      </w:r>
      <w:r w:rsidR="00A82524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และ</w:t>
      </w:r>
      <w:r w:rsidR="00A82524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เก้า</w:t>
      </w:r>
      <w:r w:rsidRPr="009B2C54">
        <w:rPr>
          <w:rFonts w:ascii="Angsana New" w:hAnsi="Angsana New" w:cs="Angsana New" w:hint="cs"/>
          <w:b/>
          <w:sz w:val="30"/>
          <w:szCs w:val="30"/>
          <w:cs/>
          <w:lang w:bidi="th-TH"/>
        </w:rPr>
        <w:t>เดือน</w:t>
      </w:r>
      <w:r w:rsidRPr="009B2C54">
        <w:rPr>
          <w:rFonts w:ascii="Angsana New" w:hAnsi="Angsana New" w:cs="Angsana New"/>
          <w:b/>
          <w:sz w:val="30"/>
          <w:szCs w:val="30"/>
          <w:cs/>
          <w:lang w:bidi="th-TH"/>
        </w:rPr>
        <w:t>สิ้นสุด</w:t>
      </w:r>
      <w:r w:rsidRPr="009B2C54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="000E50BC">
        <w:rPr>
          <w:rFonts w:ascii="Angsana New" w:hAnsi="Angsana New" w:cs="Angsana New"/>
          <w:b/>
          <w:sz w:val="30"/>
          <w:szCs w:val="30"/>
          <w:cs/>
          <w:lang w:bidi="th-TH"/>
        </w:rPr>
        <w:br/>
      </w:r>
      <w:r w:rsidR="00931AC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9B2C54">
        <w:rPr>
          <w:rFonts w:ascii="Angsana New" w:hAnsi="Angsana New" w:cs="Angsana New"/>
          <w:sz w:val="30"/>
          <w:szCs w:val="30"/>
          <w:rtl/>
          <w:cs/>
        </w:rPr>
        <w:t>3</w:t>
      </w:r>
      <w:r w:rsidRPr="009B2C54">
        <w:rPr>
          <w:rFonts w:ascii="Angsana New" w:hAnsi="Angsana New" w:cs="Angsana New"/>
          <w:sz w:val="30"/>
          <w:szCs w:val="30"/>
        </w:rPr>
        <w:t xml:space="preserve">0 </w:t>
      </w:r>
      <w:r w:rsidR="00A82524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="000E50B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B2C54">
        <w:rPr>
          <w:rFonts w:ascii="Angsana New" w:hAnsi="Angsana New" w:cs="Angsana New"/>
          <w:b/>
          <w:sz w:val="30"/>
          <w:szCs w:val="30"/>
          <w:cs/>
          <w:lang w:bidi="th-TH"/>
        </w:rPr>
        <w:t>สรุปได้ดังนี้</w:t>
      </w:r>
    </w:p>
    <w:p w:rsidR="00A34AE2" w:rsidRPr="009B2C54" w:rsidRDefault="00A34AE2" w:rsidP="00A34AE2">
      <w:pPr>
        <w:pStyle w:val="block"/>
        <w:spacing w:after="0" w:line="240" w:lineRule="auto"/>
        <w:ind w:left="547" w:right="14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2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5"/>
        <w:gridCol w:w="1078"/>
        <w:gridCol w:w="236"/>
        <w:gridCol w:w="1100"/>
        <w:gridCol w:w="236"/>
        <w:gridCol w:w="1032"/>
        <w:gridCol w:w="271"/>
        <w:gridCol w:w="1067"/>
      </w:tblGrid>
      <w:tr w:rsidR="00A34AE2" w:rsidRPr="009B2C54" w:rsidTr="00F41611">
        <w:tc>
          <w:tcPr>
            <w:tcW w:w="2276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AE2" w:rsidRPr="009B2C54" w:rsidTr="00F41611">
        <w:tc>
          <w:tcPr>
            <w:tcW w:w="2276" w:type="pct"/>
            <w:shd w:val="clear" w:color="auto" w:fill="auto"/>
          </w:tcPr>
          <w:p w:rsidR="00A34AE2" w:rsidRPr="009B2C54" w:rsidRDefault="00A82524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20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85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A34AE2" w:rsidRPr="009B2C54" w:rsidTr="00F41611">
        <w:tc>
          <w:tcPr>
            <w:tcW w:w="2276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4" w:type="pct"/>
            <w:gridSpan w:val="7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B2C54" w:rsidTr="00F41611">
        <w:tc>
          <w:tcPr>
            <w:tcW w:w="2276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85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4AE2" w:rsidRPr="009B2C54" w:rsidTr="00F41611">
        <w:tc>
          <w:tcPr>
            <w:tcW w:w="2276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:rsidR="00A34AE2" w:rsidRPr="009B2C54" w:rsidRDefault="00C46F1C" w:rsidP="006F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9,419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F12B7" w:rsidRPr="009B2C54" w:rsidRDefault="003F12B7" w:rsidP="006F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9,190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A34AE2" w:rsidRPr="009B2C54" w:rsidRDefault="00C46F1C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9,419</w:t>
            </w:r>
          </w:p>
        </w:tc>
        <w:tc>
          <w:tcPr>
            <w:tcW w:w="14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240AFC" w:rsidP="003F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9,190</w:t>
            </w:r>
          </w:p>
        </w:tc>
      </w:tr>
      <w:tr w:rsidR="00A34AE2" w:rsidRPr="009B2C54" w:rsidTr="00F41611">
        <w:tc>
          <w:tcPr>
            <w:tcW w:w="2276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:rsidR="00A34AE2" w:rsidRPr="009B2C54" w:rsidRDefault="00862AE7" w:rsidP="006F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13,20</w:t>
            </w:r>
            <w:r w:rsidR="00C46F1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34AE2" w:rsidRPr="009B2C54" w:rsidRDefault="003F12B7" w:rsidP="006F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6,918</w:t>
            </w:r>
          </w:p>
        </w:tc>
        <w:tc>
          <w:tcPr>
            <w:tcW w:w="12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A34AE2" w:rsidRPr="009B2C54" w:rsidRDefault="00862AE7" w:rsidP="00C46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13,20</w:t>
            </w:r>
            <w:r w:rsidR="00C46F1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4AE2" w:rsidRPr="009B2C54" w:rsidRDefault="00240AFC" w:rsidP="003F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6,918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1DEB" w:rsidRPr="009B2C54" w:rsidTr="0052742A">
        <w:tc>
          <w:tcPr>
            <w:tcW w:w="2276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DEB" w:rsidRPr="009B2C54" w:rsidTr="0052742A">
        <w:tc>
          <w:tcPr>
            <w:tcW w:w="2276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20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85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8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6D1DEB" w:rsidRPr="009B2C54" w:rsidTr="0052742A">
        <w:tc>
          <w:tcPr>
            <w:tcW w:w="2276" w:type="pct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4" w:type="pct"/>
            <w:gridSpan w:val="7"/>
          </w:tcPr>
          <w:p w:rsidR="006D1DEB" w:rsidRPr="009B2C54" w:rsidRDefault="006D1DEB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611" w:rsidRPr="00D63AFF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E47139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  <w:tc>
          <w:tcPr>
            <w:tcW w:w="147" w:type="pct"/>
          </w:tcPr>
          <w:p w:rsidR="00F41611" w:rsidRPr="00E47139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F41611" w:rsidRPr="00D63AFF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7A36">
              <w:rPr>
                <w:rFonts w:ascii="Angsana New" w:hAnsi="Angsana New" w:cs="Angsana New"/>
                <w:sz w:val="30"/>
                <w:szCs w:val="30"/>
              </w:rPr>
              <w:t>1,28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F41611" w:rsidRPr="00E47139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395</w:t>
            </w:r>
          </w:p>
        </w:tc>
        <w:tc>
          <w:tcPr>
            <w:tcW w:w="147" w:type="pct"/>
          </w:tcPr>
          <w:p w:rsidR="00F41611" w:rsidRPr="00E47139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F41611" w:rsidRPr="00E47139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F41611" w:rsidRPr="00E47139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19,759</w:t>
            </w:r>
          </w:p>
        </w:tc>
        <w:tc>
          <w:tcPr>
            <w:tcW w:w="147" w:type="pct"/>
          </w:tcPr>
          <w:p w:rsidR="00F41611" w:rsidRPr="00E47139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E47139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15,534</w:t>
            </w:r>
          </w:p>
        </w:tc>
      </w:tr>
      <w:tr w:rsidR="00F41611" w:rsidRPr="009B2C54" w:rsidTr="00F41611">
        <w:trPr>
          <w:trHeight w:hRule="exact" w:val="362"/>
        </w:trPr>
        <w:tc>
          <w:tcPr>
            <w:tcW w:w="2276" w:type="pct"/>
          </w:tcPr>
          <w:p w:rsidR="00F41611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:rsidR="00F41611" w:rsidRPr="009B2C54" w:rsidRDefault="00C46F1C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</w:t>
            </w:r>
            <w:r w:rsidR="00F41611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4161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20,740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35,156</w:t>
            </w:r>
          </w:p>
        </w:tc>
        <w:tc>
          <w:tcPr>
            <w:tcW w:w="14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20,701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3,910</w:t>
            </w:r>
          </w:p>
        </w:tc>
        <w:tc>
          <w:tcPr>
            <w:tcW w:w="128" w:type="pct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  <w:tc>
          <w:tcPr>
            <w:tcW w:w="128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3,910</w:t>
            </w:r>
          </w:p>
        </w:tc>
        <w:tc>
          <w:tcPr>
            <w:tcW w:w="147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77A36"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1,657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26" w:right="-9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925</w:t>
            </w:r>
          </w:p>
        </w:tc>
        <w:tc>
          <w:tcPr>
            <w:tcW w:w="128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1,609</w:t>
            </w:r>
          </w:p>
        </w:tc>
        <w:tc>
          <w:tcPr>
            <w:tcW w:w="147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92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F41611" w:rsidRPr="00877A36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A36"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2,924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2,743</w:t>
            </w:r>
          </w:p>
        </w:tc>
        <w:tc>
          <w:tcPr>
            <w:tcW w:w="128" w:type="pct"/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2,924</w:t>
            </w:r>
          </w:p>
        </w:tc>
        <w:tc>
          <w:tcPr>
            <w:tcW w:w="147" w:type="pct"/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92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2,743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611" w:rsidRPr="009B2C54" w:rsidTr="00F41611">
        <w:tc>
          <w:tcPr>
            <w:tcW w:w="2276" w:type="pct"/>
          </w:tcPr>
          <w:p w:rsidR="00F41611" w:rsidRPr="00CF2A77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611" w:rsidRPr="009B2C54" w:rsidTr="00F41611">
        <w:tc>
          <w:tcPr>
            <w:tcW w:w="2276" w:type="pct"/>
          </w:tcPr>
          <w:p w:rsidR="00F41611" w:rsidRPr="002F2437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611" w:rsidRPr="009B2C54" w:rsidTr="00F41611">
        <w:tc>
          <w:tcPr>
            <w:tcW w:w="2276" w:type="pct"/>
          </w:tcPr>
          <w:p w:rsidR="00F41611" w:rsidRPr="00957BD5" w:rsidRDefault="00F41611" w:rsidP="00F41611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85" w:type="pct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4,512</w:t>
            </w:r>
          </w:p>
        </w:tc>
        <w:tc>
          <w:tcPr>
            <w:tcW w:w="128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4,293</w:t>
            </w:r>
          </w:p>
        </w:tc>
        <w:tc>
          <w:tcPr>
            <w:tcW w:w="128" w:type="pct"/>
            <w:shd w:val="clear" w:color="auto" w:fill="auto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3,135</w:t>
            </w:r>
          </w:p>
        </w:tc>
        <w:tc>
          <w:tcPr>
            <w:tcW w:w="147" w:type="pct"/>
            <w:shd w:val="clear" w:color="auto" w:fill="auto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2,977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57BD5" w:rsidRDefault="00F41611" w:rsidP="00F41611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8" w:type="pct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8" w:type="pct"/>
            <w:shd w:val="clear" w:color="auto" w:fill="auto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7" w:type="pct"/>
            <w:shd w:val="clear" w:color="auto" w:fill="auto"/>
          </w:tcPr>
          <w:p w:rsidR="00F41611" w:rsidRPr="00957BD5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2F2437" w:rsidRDefault="00F41611" w:rsidP="00F416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4,575</w:t>
            </w:r>
          </w:p>
        </w:tc>
        <w:tc>
          <w:tcPr>
            <w:tcW w:w="128" w:type="pct"/>
          </w:tcPr>
          <w:p w:rsidR="00F41611" w:rsidRPr="007A4BFA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  <w:tc>
          <w:tcPr>
            <w:tcW w:w="128" w:type="pct"/>
            <w:shd w:val="clear" w:color="auto" w:fill="auto"/>
          </w:tcPr>
          <w:p w:rsidR="00F41611" w:rsidRPr="009A3B7C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3,198</w:t>
            </w:r>
          </w:p>
        </w:tc>
        <w:tc>
          <w:tcPr>
            <w:tcW w:w="147" w:type="pct"/>
            <w:shd w:val="clear" w:color="auto" w:fill="auto"/>
          </w:tcPr>
          <w:p w:rsidR="00F41611" w:rsidRPr="009A3B7C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611" w:rsidRPr="00F94912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3,009</w:t>
            </w: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611" w:rsidRPr="009B2C54" w:rsidTr="00F41611"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611" w:rsidRPr="009B2C54" w:rsidTr="00F41611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276" w:type="pct"/>
          </w:tcPr>
          <w:p w:rsidR="00F41611" w:rsidRPr="009B2C54" w:rsidRDefault="00F41611" w:rsidP="00F4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128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  <w:tc>
          <w:tcPr>
            <w:tcW w:w="147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41611" w:rsidRPr="009B2C54" w:rsidRDefault="00F41611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</w:tr>
    </w:tbl>
    <w:p w:rsidR="00A34AE2" w:rsidRPr="00A34AE2" w:rsidRDefault="00A34AE2" w:rsidP="00A34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="Angsana New" w:hAnsi="Angsana New" w:cs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084"/>
        <w:gridCol w:w="270"/>
        <w:gridCol w:w="1091"/>
        <w:gridCol w:w="270"/>
        <w:gridCol w:w="1063"/>
        <w:gridCol w:w="270"/>
        <w:gridCol w:w="1080"/>
      </w:tblGrid>
      <w:tr w:rsidR="00A34AE2" w:rsidRPr="009B2C54" w:rsidTr="00E47879">
        <w:tc>
          <w:tcPr>
            <w:tcW w:w="2261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AE2" w:rsidRPr="009B2C54" w:rsidTr="00E47879">
        <w:tc>
          <w:tcPr>
            <w:tcW w:w="2261" w:type="pct"/>
            <w:shd w:val="clear" w:color="auto" w:fill="auto"/>
          </w:tcPr>
          <w:p w:rsidR="00A34AE2" w:rsidRPr="009B2C54" w:rsidRDefault="00A82524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E720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79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A34AE2" w:rsidRPr="009B2C54" w:rsidTr="00E47879">
        <w:tc>
          <w:tcPr>
            <w:tcW w:w="2261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B2C54" w:rsidTr="00E47879">
        <w:tc>
          <w:tcPr>
            <w:tcW w:w="2261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79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4AE2" w:rsidRPr="009B2C54" w:rsidTr="00E47879">
        <w:tc>
          <w:tcPr>
            <w:tcW w:w="2261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9" w:type="pct"/>
          </w:tcPr>
          <w:p w:rsidR="00A34AE2" w:rsidRPr="009B2C54" w:rsidRDefault="004111AD" w:rsidP="00471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25,956</w:t>
            </w: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4AE2" w:rsidRPr="009B2C54" w:rsidRDefault="00067BF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32,558</w:t>
            </w: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A34AE2" w:rsidRPr="009B2C54" w:rsidRDefault="00530DA0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25,956</w:t>
            </w: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B2C54" w:rsidRDefault="00067BF9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32,558</w:t>
            </w:r>
          </w:p>
        </w:tc>
      </w:tr>
      <w:tr w:rsidR="00A34AE2" w:rsidRPr="009B2C54" w:rsidTr="00E47879">
        <w:tc>
          <w:tcPr>
            <w:tcW w:w="2261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9" w:type="pct"/>
          </w:tcPr>
          <w:p w:rsidR="00A34AE2" w:rsidRPr="009B2C54" w:rsidRDefault="00862AE7" w:rsidP="00471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25,734</w:t>
            </w: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4AE2" w:rsidRPr="009B2C54" w:rsidRDefault="00067BF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21,460</w:t>
            </w: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A34AE2" w:rsidRPr="009B2C54" w:rsidRDefault="00862AE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25,734</w:t>
            </w: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B2C54" w:rsidRDefault="00067BF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21,460</w:t>
            </w:r>
          </w:p>
        </w:tc>
      </w:tr>
      <w:tr w:rsidR="00A34AE2" w:rsidRPr="009B2C54" w:rsidTr="00E47879">
        <w:tc>
          <w:tcPr>
            <w:tcW w:w="2261" w:type="pct"/>
          </w:tcPr>
          <w:p w:rsidR="00A34AE2" w:rsidRPr="009B2C54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9" w:type="pct"/>
          </w:tcPr>
          <w:p w:rsidR="00A34AE2" w:rsidRPr="009B2C54" w:rsidRDefault="00530DA0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4AE2" w:rsidRPr="009B2C54" w:rsidRDefault="00067BF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A34AE2" w:rsidRPr="009B2C54" w:rsidRDefault="00530DA0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:rsidR="00A34AE2" w:rsidRPr="009B2C54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B2C54" w:rsidRDefault="00067BF9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BB1EF7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B1EF7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B1EF7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BB1EF7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B1EF7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B1EF7" w:rsidRDefault="00BB1EF7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EF7" w:rsidRPr="009B2C54" w:rsidTr="0052742A">
        <w:tc>
          <w:tcPr>
            <w:tcW w:w="2261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EF7" w:rsidRPr="009B2C54" w:rsidTr="0052742A">
        <w:tc>
          <w:tcPr>
            <w:tcW w:w="2261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E720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79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9B2C54" w:rsidRDefault="00BB1EF7" w:rsidP="0052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BB1EF7" w:rsidRPr="009B2C54" w:rsidTr="00BB1EF7">
        <w:tc>
          <w:tcPr>
            <w:tcW w:w="2261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3,846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3,846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1,271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1,160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53,479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45,546</w:t>
            </w:r>
          </w:p>
        </w:tc>
      </w:tr>
      <w:tr w:rsidR="00BB1EF7" w:rsidRPr="009B2C54" w:rsidTr="00E47879">
        <w:trPr>
          <w:trHeight w:hRule="exact" w:val="380"/>
        </w:trPr>
        <w:tc>
          <w:tcPr>
            <w:tcW w:w="2261" w:type="pct"/>
          </w:tcPr>
          <w:p w:rsidR="00BB1EF7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92,187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64,242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91,327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64,203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476F9B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11,801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B1EF7" w:rsidRPr="00530DA0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11,802</w:t>
            </w:r>
          </w:p>
        </w:tc>
        <w:tc>
          <w:tcPr>
            <w:tcW w:w="144" w:type="pct"/>
          </w:tcPr>
          <w:p w:rsidR="00BB1EF7" w:rsidRPr="00530DA0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530DA0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11,801</w:t>
            </w:r>
          </w:p>
        </w:tc>
        <w:tc>
          <w:tcPr>
            <w:tcW w:w="144" w:type="pct"/>
          </w:tcPr>
          <w:p w:rsidR="00BB1EF7" w:rsidRPr="00530DA0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530DA0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11,802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3,944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2,816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3,790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2,809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7,680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8,354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7,680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8,354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BB1EF7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B1EF7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EF7" w:rsidRPr="009B2C54" w:rsidTr="00E47879">
        <w:tc>
          <w:tcPr>
            <w:tcW w:w="2261" w:type="pct"/>
            <w:shd w:val="clear" w:color="auto" w:fill="auto"/>
          </w:tcPr>
          <w:p w:rsidR="00BB1EF7" w:rsidRPr="00CF2A77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9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EF7" w:rsidRPr="009B2C54" w:rsidTr="00E47879">
        <w:tc>
          <w:tcPr>
            <w:tcW w:w="2261" w:type="pct"/>
            <w:shd w:val="clear" w:color="auto" w:fill="auto"/>
          </w:tcPr>
          <w:p w:rsidR="00BB1EF7" w:rsidRPr="002F2437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EF7" w:rsidRPr="009B2C54" w:rsidTr="00E47879">
        <w:tc>
          <w:tcPr>
            <w:tcW w:w="2261" w:type="pct"/>
            <w:shd w:val="clear" w:color="auto" w:fill="auto"/>
          </w:tcPr>
          <w:p w:rsidR="00BB1EF7" w:rsidRPr="00957BD5" w:rsidRDefault="00BB1EF7" w:rsidP="00BB1EF7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79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13,708</w:t>
            </w: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B1EF7" w:rsidRPr="00F94912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13,391</w:t>
            </w: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9,648</w:t>
            </w: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1EF7" w:rsidRPr="00F94912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9,437</w:t>
            </w:r>
          </w:p>
        </w:tc>
      </w:tr>
      <w:tr w:rsidR="00BB1EF7" w:rsidRPr="009B2C54" w:rsidTr="00E47879">
        <w:tc>
          <w:tcPr>
            <w:tcW w:w="2261" w:type="pct"/>
            <w:shd w:val="clear" w:color="auto" w:fill="auto"/>
          </w:tcPr>
          <w:p w:rsidR="00BB1EF7" w:rsidRPr="00957BD5" w:rsidRDefault="00BB1EF7" w:rsidP="00BB1EF7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BB1EF7" w:rsidRPr="00F94912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4" w:type="pct"/>
            <w:shd w:val="clear" w:color="auto" w:fill="auto"/>
          </w:tcPr>
          <w:p w:rsidR="00BB1EF7" w:rsidRPr="00957BD5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B1EF7" w:rsidRPr="00F94912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2F2437" w:rsidRDefault="00BB1EF7" w:rsidP="00BB1E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BB1EF7" w:rsidRPr="009A3B7C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13,897</w:t>
            </w:r>
          </w:p>
        </w:tc>
        <w:tc>
          <w:tcPr>
            <w:tcW w:w="144" w:type="pct"/>
          </w:tcPr>
          <w:p w:rsidR="00BB1EF7" w:rsidRPr="007A4BFA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1EF7" w:rsidRPr="009A3B7C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13,448</w:t>
            </w:r>
          </w:p>
        </w:tc>
        <w:tc>
          <w:tcPr>
            <w:tcW w:w="144" w:type="pct"/>
            <w:shd w:val="clear" w:color="auto" w:fill="auto"/>
          </w:tcPr>
          <w:p w:rsidR="00BB1EF7" w:rsidRPr="009A3B7C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1EF7" w:rsidRPr="009A3B7C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9,837</w:t>
            </w:r>
          </w:p>
        </w:tc>
        <w:tc>
          <w:tcPr>
            <w:tcW w:w="144" w:type="pct"/>
            <w:shd w:val="clear" w:color="auto" w:fill="auto"/>
          </w:tcPr>
          <w:p w:rsidR="00BB1EF7" w:rsidRPr="009A3B7C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1EF7" w:rsidRPr="00F94912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9,534</w:t>
            </w: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EF7" w:rsidRPr="009B2C54" w:rsidTr="00E47879">
        <w:tc>
          <w:tcPr>
            <w:tcW w:w="2261" w:type="pct"/>
          </w:tcPr>
          <w:p w:rsidR="00BB1EF7" w:rsidRPr="009B2C54" w:rsidRDefault="00BB1EF7" w:rsidP="00BB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9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1,231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44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B1EF7" w:rsidRPr="009B2C54" w:rsidRDefault="00BB1EF7" w:rsidP="00BB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1,231</w:t>
            </w:r>
          </w:p>
        </w:tc>
      </w:tr>
    </w:tbl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6B3929" w:rsidRDefault="006B3929" w:rsidP="006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:rsidR="00516390" w:rsidRPr="00957BD5" w:rsidRDefault="00516390" w:rsidP="006B3929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ยอ</w:t>
      </w:r>
      <w:r w:rsidR="00A24B50" w:rsidRPr="00957BD5">
        <w:rPr>
          <w:rFonts w:asciiTheme="majorBidi" w:hAnsiTheme="majorBidi" w:cstheme="majorBidi"/>
          <w:sz w:val="30"/>
          <w:szCs w:val="30"/>
          <w:cs/>
          <w:lang w:bidi="th-TH"/>
        </w:rPr>
        <w:t>ดคงเหลือ</w:t>
      </w:r>
      <w:r w:rsidR="00DC426F" w:rsidRPr="00957BD5">
        <w:rPr>
          <w:rFonts w:asciiTheme="majorBidi" w:hAnsiTheme="majorBidi" w:cstheme="majorBidi"/>
          <w:sz w:val="30"/>
          <w:szCs w:val="30"/>
          <w:cs/>
          <w:lang w:bidi="th-TH"/>
        </w:rPr>
        <w:t>กับ</w:t>
      </w:r>
      <w:r w:rsidR="00DC426F" w:rsidRPr="006B3929">
        <w:rPr>
          <w:rFonts w:ascii="Angsana New" w:hAnsi="Angsana New" w:cs="Angsana New"/>
          <w:b/>
          <w:sz w:val="30"/>
          <w:szCs w:val="30"/>
          <w:cs/>
          <w:lang w:bidi="th-TH"/>
        </w:rPr>
        <w:t>กิจการ</w:t>
      </w:r>
      <w:r w:rsidR="00DC426F" w:rsidRPr="00957BD5">
        <w:rPr>
          <w:rFonts w:asciiTheme="majorBidi" w:hAnsiTheme="majorBidi" w:cstheme="majorBidi"/>
          <w:sz w:val="30"/>
          <w:szCs w:val="30"/>
          <w:cs/>
          <w:lang w:bidi="th-TH"/>
        </w:rPr>
        <w:t>ที่เกี่ยวข้องกัน</w:t>
      </w:r>
      <w:r w:rsidR="00DC426F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57B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551437">
        <w:rPr>
          <w:rFonts w:asciiTheme="majorBidi" w:hAnsiTheme="majorBidi" w:cstheme="majorBidi"/>
          <w:sz w:val="30"/>
          <w:szCs w:val="30"/>
        </w:rPr>
        <w:t>3</w:t>
      </w:r>
      <w:r w:rsidR="00A34AE2">
        <w:rPr>
          <w:rFonts w:asciiTheme="majorBidi" w:hAnsiTheme="majorBidi" w:cstheme="majorBidi" w:hint="cs"/>
          <w:sz w:val="30"/>
          <w:szCs w:val="30"/>
          <w:rtl/>
          <w:cs/>
        </w:rPr>
        <w:t>0</w:t>
      </w:r>
      <w:r w:rsidR="0055143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3F12B7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กันยายน</w:t>
      </w:r>
      <w:r w:rsidR="0055143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551437">
        <w:rPr>
          <w:rFonts w:asciiTheme="majorBidi" w:hAnsiTheme="majorBidi" w:cstheme="majorBidi"/>
          <w:sz w:val="30"/>
          <w:szCs w:val="30"/>
        </w:rPr>
        <w:t>2561</w:t>
      </w:r>
      <w:r w:rsidR="0055143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551437">
        <w:rPr>
          <w:rFonts w:asciiTheme="majorBidi" w:hAnsiTheme="majorBidi" w:cstheme="majorBidi"/>
          <w:sz w:val="30"/>
          <w:szCs w:val="30"/>
        </w:rPr>
        <w:t>2560</w:t>
      </w:r>
      <w:r w:rsidR="00576C27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:rsidR="008E143E" w:rsidRPr="00957BD5" w:rsidRDefault="00641355" w:rsidP="0057326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5767A5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4AE2" w:rsidRPr="00957BD5" w:rsidTr="005767A5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82524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82524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5767A5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Kinugawa Rubber  Industrial  Co., Ltd.</w:t>
            </w:r>
          </w:p>
        </w:tc>
        <w:tc>
          <w:tcPr>
            <w:tcW w:w="577" w:type="pct"/>
          </w:tcPr>
          <w:p w:rsidR="00A34AE2" w:rsidRPr="00957BD5" w:rsidRDefault="000742F2" w:rsidP="006F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3,156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0742F2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3,156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E47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E47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5767A5">
        <w:trPr>
          <w:trHeight w:hRule="exact" w:val="479"/>
        </w:trPr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คินู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งาว่า (ไทยแลนด์) จำกัด</w:t>
            </w:r>
          </w:p>
        </w:tc>
        <w:tc>
          <w:tcPr>
            <w:tcW w:w="577" w:type="pct"/>
          </w:tcPr>
          <w:p w:rsidR="00A34AE2" w:rsidRPr="0021444F" w:rsidRDefault="000742F2" w:rsidP="00FD3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25,956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24,585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0742F2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25,766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E47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24,349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E47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>Tepro</w:t>
            </w:r>
            <w:proofErr w:type="spellEnd"/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Inc. Co., </w:t>
            </w: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Ltd</w:t>
            </w:r>
            <w:r w:rsidRPr="00310E5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34AE2" w:rsidRPr="00957BD5" w:rsidRDefault="000742F2" w:rsidP="00FD3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34AE2" w:rsidRPr="00957BD5" w:rsidRDefault="00A34AE2" w:rsidP="00FD3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A34AE2" w:rsidRPr="00957BD5" w:rsidRDefault="000742F2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A34AE2" w:rsidRPr="00957BD5" w:rsidRDefault="00A34AE2" w:rsidP="00E47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A34AE2" w:rsidRPr="00957BD5" w:rsidTr="005767A5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0742F2" w:rsidP="00FD3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29,485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27,072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0742F2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29,295</w:t>
            </w:r>
          </w:p>
        </w:tc>
        <w:tc>
          <w:tcPr>
            <w:tcW w:w="146" w:type="pct"/>
          </w:tcPr>
          <w:p w:rsidR="00A34AE2" w:rsidRPr="00957BD5" w:rsidRDefault="00A34AE2" w:rsidP="00F41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A34AE2" w:rsidRPr="00957BD5" w:rsidRDefault="00A34AE2" w:rsidP="00E47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26,836</w:t>
            </w:r>
          </w:p>
        </w:tc>
      </w:tr>
    </w:tbl>
    <w:p w:rsidR="00ED6991" w:rsidRPr="00957BD5" w:rsidRDefault="00ED6991" w:rsidP="00B7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A34AE2" w:rsidRDefault="00A34AE2"/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A34AE2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EB79A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4AE2" w:rsidRPr="00957BD5" w:rsidTr="00A34AE2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82524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82524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A34AE2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488B" w:rsidRPr="00957BD5" w:rsidTr="00A34AE2">
        <w:tc>
          <w:tcPr>
            <w:tcW w:w="2267" w:type="pct"/>
          </w:tcPr>
          <w:p w:rsidR="00A7488B" w:rsidRPr="00957BD5" w:rsidRDefault="00A7488B" w:rsidP="00A7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ซีจีไอ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เมททัล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เตรียล จำกัด</w:t>
            </w:r>
          </w:p>
        </w:tc>
        <w:tc>
          <w:tcPr>
            <w:tcW w:w="577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7488B" w:rsidRPr="00957BD5" w:rsidRDefault="00A7488B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46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7488B" w:rsidRPr="00957BD5" w:rsidRDefault="00A7488B" w:rsidP="00E47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A7488B" w:rsidRPr="00957BD5" w:rsidTr="00A34AE2">
        <w:tc>
          <w:tcPr>
            <w:tcW w:w="2267" w:type="pct"/>
          </w:tcPr>
          <w:p w:rsidR="00A7488B" w:rsidRPr="00957BD5" w:rsidRDefault="00A7488B" w:rsidP="00A7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ยูชอน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ไพพ์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577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7488B" w:rsidRPr="00957BD5" w:rsidRDefault="00A7488B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1,285</w:t>
            </w:r>
          </w:p>
        </w:tc>
        <w:tc>
          <w:tcPr>
            <w:tcW w:w="146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7488B" w:rsidRPr="00957BD5" w:rsidRDefault="00A7488B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</w:tr>
      <w:tr w:rsidR="00A7488B" w:rsidRPr="00957BD5" w:rsidTr="00A34AE2">
        <w:tc>
          <w:tcPr>
            <w:tcW w:w="2267" w:type="pct"/>
          </w:tcPr>
          <w:p w:rsidR="00A7488B" w:rsidRPr="00957BD5" w:rsidRDefault="00A7488B" w:rsidP="00A7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7488B" w:rsidRPr="00957BD5" w:rsidRDefault="00A7488B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88B" w:rsidRPr="00957BD5" w:rsidTr="00A34AE2">
        <w:tc>
          <w:tcPr>
            <w:tcW w:w="2267" w:type="pct"/>
          </w:tcPr>
          <w:p w:rsidR="00A7488B" w:rsidRPr="00957BD5" w:rsidRDefault="00A7488B" w:rsidP="00A7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คินู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งาว่า (ไทยแลนด์)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7488B" w:rsidRPr="00957BD5" w:rsidRDefault="00A7488B" w:rsidP="006F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5,581</w:t>
            </w:r>
          </w:p>
        </w:tc>
        <w:tc>
          <w:tcPr>
            <w:tcW w:w="144" w:type="pct"/>
            <w:gridSpan w:val="2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7488B" w:rsidRPr="00957BD5" w:rsidRDefault="00A7488B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5,37</w:t>
            </w:r>
            <w:r w:rsidR="006D3E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A7488B" w:rsidRPr="00957BD5" w:rsidRDefault="00A7488B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5,548</w:t>
            </w:r>
          </w:p>
        </w:tc>
        <w:tc>
          <w:tcPr>
            <w:tcW w:w="146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A7488B" w:rsidRPr="00957BD5" w:rsidRDefault="00A7488B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5,338</w:t>
            </w:r>
          </w:p>
        </w:tc>
      </w:tr>
      <w:tr w:rsidR="00A7488B" w:rsidRPr="00957BD5" w:rsidTr="00A34AE2">
        <w:tc>
          <w:tcPr>
            <w:tcW w:w="2267" w:type="pct"/>
          </w:tcPr>
          <w:p w:rsidR="00A7488B" w:rsidRPr="00957BD5" w:rsidRDefault="00A7488B" w:rsidP="00A7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7488B" w:rsidRPr="00957BD5" w:rsidRDefault="00A7488B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5,581</w:t>
            </w:r>
          </w:p>
        </w:tc>
        <w:tc>
          <w:tcPr>
            <w:tcW w:w="144" w:type="pct"/>
            <w:gridSpan w:val="2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7488B" w:rsidRPr="00957BD5" w:rsidRDefault="00A7488B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5,37</w:t>
            </w:r>
            <w:r w:rsidR="006D3E9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A7488B" w:rsidRPr="00957BD5" w:rsidRDefault="00A7488B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7,104</w:t>
            </w:r>
          </w:p>
        </w:tc>
        <w:tc>
          <w:tcPr>
            <w:tcW w:w="146" w:type="pct"/>
          </w:tcPr>
          <w:p w:rsidR="00A7488B" w:rsidRPr="00957BD5" w:rsidRDefault="00A7488B" w:rsidP="00A74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A7488B" w:rsidRPr="00957BD5" w:rsidRDefault="00A7488B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7,192</w:t>
            </w:r>
          </w:p>
        </w:tc>
      </w:tr>
    </w:tbl>
    <w:p w:rsidR="00994ECF" w:rsidRDefault="00994ECF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6B3929" w:rsidRDefault="006B39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6B3929" w:rsidRDefault="006B39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6B3929" w:rsidRDefault="006B39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6B3929" w:rsidRDefault="006B39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6B3929" w:rsidRDefault="006B39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6B3929" w:rsidRDefault="006B39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6B3929" w:rsidRDefault="006B39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:rsidR="004C4329" w:rsidRPr="00994ECF" w:rsidRDefault="004C4329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A34AE2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021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lastRenderedPageBreak/>
              <w:br w:type="page"/>
            </w:r>
            <w:r w:rsidRPr="00957B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4AE2" w:rsidRPr="00957BD5" w:rsidTr="00A34AE2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82524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82524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A34AE2">
        <w:tc>
          <w:tcPr>
            <w:tcW w:w="226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0A2FC1">
        <w:tc>
          <w:tcPr>
            <w:tcW w:w="226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</w:rPr>
              <w:t>Kinugawa Rubber  Industrial  Co., Ltd.</w:t>
            </w:r>
          </w:p>
        </w:tc>
        <w:tc>
          <w:tcPr>
            <w:tcW w:w="577" w:type="pct"/>
          </w:tcPr>
          <w:p w:rsidR="00A34AE2" w:rsidRPr="00957BD5" w:rsidRDefault="004111AD" w:rsidP="006F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5,317</w:t>
            </w: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7,844</w:t>
            </w: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0742F2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5,317</w:t>
            </w: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7,844</w:t>
            </w:r>
          </w:p>
        </w:tc>
      </w:tr>
      <w:tr w:rsidR="00A34AE2" w:rsidRPr="00957BD5" w:rsidTr="00A34AE2">
        <w:tc>
          <w:tcPr>
            <w:tcW w:w="2267" w:type="pct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A34AE2" w:rsidRPr="00957BD5" w:rsidRDefault="00A34AE2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42F2" w:rsidRPr="00957BD5" w:rsidTr="00A34AE2">
        <w:tc>
          <w:tcPr>
            <w:tcW w:w="2267" w:type="pct"/>
          </w:tcPr>
          <w:p w:rsidR="000742F2" w:rsidRPr="00957BD5" w:rsidRDefault="000742F2" w:rsidP="0007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ซีจีไอ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เมททัล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เตรียล จำกัด</w:t>
            </w:r>
          </w:p>
        </w:tc>
        <w:tc>
          <w:tcPr>
            <w:tcW w:w="577" w:type="pct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0742F2" w:rsidRPr="00957BD5" w:rsidRDefault="000742F2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5,262</w:t>
            </w:r>
          </w:p>
        </w:tc>
        <w:tc>
          <w:tcPr>
            <w:tcW w:w="146" w:type="pct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0742F2" w:rsidRPr="00957BD5" w:rsidRDefault="000742F2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3,723</w:t>
            </w:r>
          </w:p>
        </w:tc>
      </w:tr>
      <w:tr w:rsidR="000742F2" w:rsidRPr="00957BD5" w:rsidTr="00A34AE2">
        <w:tc>
          <w:tcPr>
            <w:tcW w:w="2267" w:type="pct"/>
          </w:tcPr>
          <w:p w:rsidR="000742F2" w:rsidRPr="00957BD5" w:rsidRDefault="000742F2" w:rsidP="0007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ยูชอน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ไพพ์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742F2" w:rsidRPr="00957BD5" w:rsidRDefault="000742F2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15,459</w:t>
            </w:r>
          </w:p>
        </w:tc>
        <w:tc>
          <w:tcPr>
            <w:tcW w:w="146" w:type="pct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0742F2" w:rsidRPr="00957BD5" w:rsidRDefault="000742F2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11,222</w:t>
            </w:r>
          </w:p>
        </w:tc>
      </w:tr>
      <w:tr w:rsidR="000742F2" w:rsidRPr="00957BD5" w:rsidTr="00A34AE2">
        <w:tc>
          <w:tcPr>
            <w:tcW w:w="2267" w:type="pct"/>
          </w:tcPr>
          <w:p w:rsidR="000742F2" w:rsidRPr="00957BD5" w:rsidRDefault="000742F2" w:rsidP="0007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742F2" w:rsidRPr="004111AD" w:rsidRDefault="004111AD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411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5,317</w:t>
            </w:r>
          </w:p>
        </w:tc>
        <w:tc>
          <w:tcPr>
            <w:tcW w:w="144" w:type="pct"/>
            <w:gridSpan w:val="2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742F2" w:rsidRPr="00957BD5" w:rsidRDefault="000742F2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7,844</w:t>
            </w:r>
          </w:p>
        </w:tc>
        <w:tc>
          <w:tcPr>
            <w:tcW w:w="144" w:type="pct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742F2" w:rsidRPr="00957BD5" w:rsidRDefault="000742F2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26,038</w:t>
            </w:r>
          </w:p>
        </w:tc>
        <w:tc>
          <w:tcPr>
            <w:tcW w:w="146" w:type="pct"/>
          </w:tcPr>
          <w:p w:rsidR="000742F2" w:rsidRPr="00957BD5" w:rsidRDefault="000742F2" w:rsidP="00074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0742F2" w:rsidRPr="00957BD5" w:rsidRDefault="000742F2" w:rsidP="00DF6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22,789</w:t>
            </w:r>
          </w:p>
        </w:tc>
      </w:tr>
    </w:tbl>
    <w:p w:rsidR="004C4329" w:rsidRDefault="004C4329">
      <w:pPr>
        <w:rPr>
          <w:rFonts w:asciiTheme="majorBidi" w:hAnsiTheme="majorBidi" w:cstheme="majorBidi"/>
          <w:sz w:val="12"/>
          <w:szCs w:val="12"/>
        </w:rPr>
      </w:pPr>
    </w:p>
    <w:p w:rsidR="004C4329" w:rsidRPr="00710211" w:rsidRDefault="004C4329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95"/>
        <w:gridCol w:w="270"/>
        <w:gridCol w:w="1088"/>
        <w:gridCol w:w="270"/>
        <w:gridCol w:w="1054"/>
        <w:gridCol w:w="246"/>
        <w:gridCol w:w="1101"/>
      </w:tblGrid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8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2524" w:rsidRPr="00957BD5" w:rsidTr="001F1777">
        <w:tc>
          <w:tcPr>
            <w:tcW w:w="2268" w:type="pct"/>
          </w:tcPr>
          <w:p w:rsidR="00A82524" w:rsidRPr="00957BD5" w:rsidRDefault="00A82524" w:rsidP="00A8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1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82524" w:rsidRPr="00957BD5" w:rsidTr="001F1777">
        <w:tc>
          <w:tcPr>
            <w:tcW w:w="2268" w:type="pct"/>
          </w:tcPr>
          <w:p w:rsidR="00A82524" w:rsidRPr="00957BD5" w:rsidRDefault="00A82524" w:rsidP="00A8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82524" w:rsidRPr="00957BD5" w:rsidTr="00957BD5">
        <w:tc>
          <w:tcPr>
            <w:tcW w:w="2268" w:type="pct"/>
          </w:tcPr>
          <w:p w:rsidR="00A82524" w:rsidRPr="00957BD5" w:rsidRDefault="00A82524" w:rsidP="00A8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7"/>
          </w:tcPr>
          <w:p w:rsidR="00A82524" w:rsidRPr="00957BD5" w:rsidRDefault="00A82524" w:rsidP="00A8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4" w:rsidRPr="00957BD5" w:rsidTr="001F1777">
        <w:tc>
          <w:tcPr>
            <w:tcW w:w="2268" w:type="pct"/>
          </w:tcPr>
          <w:p w:rsidR="00A82524" w:rsidRPr="00957BD5" w:rsidRDefault="00A82524" w:rsidP="00A8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:rsidR="00A82524" w:rsidRPr="00957BD5" w:rsidRDefault="00A82524" w:rsidP="006F3A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82524" w:rsidRPr="00957BD5" w:rsidRDefault="00A82524" w:rsidP="00A825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A82524" w:rsidRPr="00957BD5" w:rsidRDefault="00A82524" w:rsidP="00A825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82524" w:rsidRPr="00957BD5" w:rsidRDefault="00A82524" w:rsidP="00A825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A82524" w:rsidRPr="00957BD5" w:rsidRDefault="00A82524" w:rsidP="00A825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A82524" w:rsidRPr="00957BD5" w:rsidRDefault="00A82524" w:rsidP="00A825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A82524" w:rsidRPr="00957BD5" w:rsidRDefault="00A82524" w:rsidP="004916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4EB0" w:rsidRPr="00957BD5" w:rsidTr="001F1777">
        <w:tc>
          <w:tcPr>
            <w:tcW w:w="2268" w:type="pct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ยูชอน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ไพพ์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58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131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8F4EB0" w:rsidRPr="00957BD5" w:rsidTr="001F1777">
        <w:tc>
          <w:tcPr>
            <w:tcW w:w="2268" w:type="pct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4EB0" w:rsidRPr="00957BD5" w:rsidTr="001F1777">
        <w:tc>
          <w:tcPr>
            <w:tcW w:w="2268" w:type="pct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คินู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งาว่า (ไทยแลนด์) จำกัด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F4EB0" w:rsidRPr="00957BD5" w:rsidRDefault="004111AD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2,941</w:t>
            </w:r>
          </w:p>
        </w:tc>
        <w:tc>
          <w:tcPr>
            <w:tcW w:w="14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2,592</w:t>
            </w:r>
          </w:p>
        </w:tc>
        <w:tc>
          <w:tcPr>
            <w:tcW w:w="14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2,941</w:t>
            </w:r>
          </w:p>
        </w:tc>
        <w:tc>
          <w:tcPr>
            <w:tcW w:w="131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2,592</w:t>
            </w:r>
          </w:p>
        </w:tc>
      </w:tr>
      <w:tr w:rsidR="008F4EB0" w:rsidRPr="00957BD5" w:rsidTr="001F1777">
        <w:tc>
          <w:tcPr>
            <w:tcW w:w="2268" w:type="pct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F4EB0" w:rsidRPr="004111AD" w:rsidRDefault="004111AD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411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2,941</w:t>
            </w:r>
          </w:p>
        </w:tc>
        <w:tc>
          <w:tcPr>
            <w:tcW w:w="14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2,592</w:t>
            </w:r>
          </w:p>
        </w:tc>
        <w:tc>
          <w:tcPr>
            <w:tcW w:w="144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3,363</w:t>
            </w:r>
          </w:p>
        </w:tc>
        <w:tc>
          <w:tcPr>
            <w:tcW w:w="131" w:type="pct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2,873</w:t>
            </w:r>
          </w:p>
        </w:tc>
      </w:tr>
    </w:tbl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B3929" w:rsidRDefault="006B3929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FD5E49" w:rsidRPr="00957BD5" w:rsidRDefault="001E1A63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lastRenderedPageBreak/>
        <w:t>4</w:t>
      </w:r>
      <w:r w:rsidR="0084559F" w:rsidRPr="00957BD5">
        <w:rPr>
          <w:rFonts w:asciiTheme="majorBidi" w:hAnsiTheme="majorBidi" w:cstheme="majorBidi"/>
          <w:bCs/>
          <w:sz w:val="30"/>
          <w:szCs w:val="30"/>
          <w:cs/>
        </w:rPr>
        <w:tab/>
        <w:t>ลูกหนี้การค้า</w:t>
      </w:r>
    </w:p>
    <w:p w:rsidR="00F71AE4" w:rsidRPr="00957BD5" w:rsidRDefault="00F71AE4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5767A5" w:rsidRPr="00957BD5" w:rsidTr="00957BD5">
        <w:tc>
          <w:tcPr>
            <w:tcW w:w="333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4AE2" w:rsidRPr="00957BD5" w:rsidRDefault="00125C7D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125C7D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A34AE2" w:rsidRPr="00957BD5" w:rsidRDefault="009216F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29,485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27,072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F11C83" w:rsidRDefault="000742F2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29,295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4AE2" w:rsidRPr="00957BD5" w:rsidRDefault="00A34AE2" w:rsidP="00DF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26,836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9216F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82,016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69,335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F11C83" w:rsidRDefault="000742F2" w:rsidP="0010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68,317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61,447</w:t>
            </w:r>
          </w:p>
        </w:tc>
      </w:tr>
      <w:tr w:rsidR="00A34AE2" w:rsidRPr="00957BD5" w:rsidTr="00957BD5">
        <w:tc>
          <w:tcPr>
            <w:tcW w:w="3330" w:type="dxa"/>
          </w:tcPr>
          <w:p w:rsidR="00A34AE2" w:rsidRPr="00957BD5" w:rsidRDefault="00A34AE2" w:rsidP="00A3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111,501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96,407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0742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97,612</w:t>
            </w:r>
          </w:p>
        </w:tc>
        <w:tc>
          <w:tcPr>
            <w:tcW w:w="270" w:type="dxa"/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34AE2" w:rsidRPr="00957BD5" w:rsidRDefault="00A34AE2" w:rsidP="00A3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88,283</w:t>
            </w:r>
          </w:p>
        </w:tc>
      </w:tr>
      <w:tr w:rsidR="009216F2" w:rsidRPr="00957BD5" w:rsidTr="00957BD5">
        <w:tc>
          <w:tcPr>
            <w:tcW w:w="333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16F2" w:rsidRPr="00957BD5" w:rsidTr="00957BD5">
        <w:tc>
          <w:tcPr>
            <w:tcW w:w="333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111,501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96,407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97,612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88,283</w:t>
            </w:r>
          </w:p>
        </w:tc>
      </w:tr>
      <w:tr w:rsidR="009216F2" w:rsidRPr="00957BD5" w:rsidTr="00957BD5">
        <w:tc>
          <w:tcPr>
            <w:tcW w:w="333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9216F2" w:rsidRPr="00957BD5" w:rsidTr="00F96CD9">
        <w:tc>
          <w:tcPr>
            <w:tcW w:w="4230" w:type="dxa"/>
            <w:gridSpan w:val="2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216F2" w:rsidRPr="000B37BB" w:rsidTr="00E62AC5">
        <w:tc>
          <w:tcPr>
            <w:tcW w:w="4230" w:type="dxa"/>
            <w:gridSpan w:val="2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9216F2" w:rsidRPr="000B37BB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16F2" w:rsidRPr="00957BD5" w:rsidTr="003A1DF1">
        <w:tc>
          <w:tcPr>
            <w:tcW w:w="4230" w:type="dxa"/>
            <w:gridSpan w:val="2"/>
          </w:tcPr>
          <w:p w:rsidR="009216F2" w:rsidRPr="00957BD5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</w:tcPr>
          <w:p w:rsidR="009216F2" w:rsidRPr="00325B7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9216F2" w:rsidRPr="00C47A0F" w:rsidTr="00957BD5">
        <w:tc>
          <w:tcPr>
            <w:tcW w:w="4230" w:type="dxa"/>
            <w:gridSpan w:val="2"/>
          </w:tcPr>
          <w:p w:rsidR="009216F2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16F2" w:rsidRPr="00C47A0F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216F2" w:rsidRPr="003A1DF1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16F2" w:rsidRPr="003A1DF1" w:rsidRDefault="00F25DFD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(16</w:t>
            </w:r>
            <w:r w:rsidR="009216F2" w:rsidRPr="003A1DF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0)</w:t>
            </w:r>
          </w:p>
        </w:tc>
        <w:tc>
          <w:tcPr>
            <w:tcW w:w="270" w:type="dxa"/>
          </w:tcPr>
          <w:p w:rsidR="009216F2" w:rsidRPr="003A1DF1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16F2" w:rsidRPr="00C47A0F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216F2" w:rsidRPr="003A1DF1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16F2" w:rsidRPr="00C47A0F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216F2" w:rsidRPr="00C47A0F" w:rsidTr="00957BD5">
        <w:tc>
          <w:tcPr>
            <w:tcW w:w="4230" w:type="dxa"/>
            <w:gridSpan w:val="2"/>
          </w:tcPr>
          <w:p w:rsidR="009216F2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16F2" w:rsidRPr="00C47A0F" w:rsidRDefault="00C43FBB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9216F2" w:rsidRPr="003A1DF1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16F2" w:rsidRPr="003A1DF1" w:rsidRDefault="00F25DFD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(48</w:t>
            </w:r>
            <w:r w:rsidR="009216F2" w:rsidRPr="003A1DF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0)</w:t>
            </w:r>
          </w:p>
        </w:tc>
        <w:tc>
          <w:tcPr>
            <w:tcW w:w="270" w:type="dxa"/>
          </w:tcPr>
          <w:p w:rsidR="009216F2" w:rsidRPr="003A1DF1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16F2" w:rsidRPr="00C47A0F" w:rsidRDefault="00C43FBB" w:rsidP="00491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9216F2" w:rsidRPr="003A1DF1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16F2" w:rsidRPr="00C47A0F" w:rsidRDefault="009216F2" w:rsidP="00921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5767A5" w:rsidRPr="00957BD5" w:rsidRDefault="005767A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:rsidR="00957BD5" w:rsidRDefault="0095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05B8A" w:rsidRPr="00957BD5" w:rsidRDefault="00970845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A40086" w:rsidRPr="00957BD5" w:rsidRDefault="00A40086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270"/>
        <w:gridCol w:w="1080"/>
        <w:gridCol w:w="270"/>
        <w:gridCol w:w="1080"/>
        <w:gridCol w:w="270"/>
        <w:gridCol w:w="1080"/>
      </w:tblGrid>
      <w:tr w:rsidR="005767A5" w:rsidRPr="00957BD5" w:rsidTr="008F4EB0">
        <w:tc>
          <w:tcPr>
            <w:tcW w:w="4113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C7D" w:rsidRPr="00957BD5" w:rsidTr="008F4EB0">
        <w:tc>
          <w:tcPr>
            <w:tcW w:w="4113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25C7D" w:rsidRPr="00957BD5" w:rsidTr="008F4EB0">
        <w:tc>
          <w:tcPr>
            <w:tcW w:w="4113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25C7D" w:rsidRPr="00957BD5" w:rsidTr="008F4EB0">
        <w:tc>
          <w:tcPr>
            <w:tcW w:w="4113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5C7D" w:rsidRPr="00957BD5" w:rsidTr="008F4EB0">
        <w:tc>
          <w:tcPr>
            <w:tcW w:w="4113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C7D" w:rsidRPr="00957BD5" w:rsidTr="008F4EB0">
        <w:tc>
          <w:tcPr>
            <w:tcW w:w="4113" w:type="dxa"/>
          </w:tcPr>
          <w:p w:rsidR="00125C7D" w:rsidRPr="009B2C54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125C7D" w:rsidRPr="00D54584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29,329</w:t>
            </w:r>
          </w:p>
        </w:tc>
        <w:tc>
          <w:tcPr>
            <w:tcW w:w="270" w:type="dxa"/>
          </w:tcPr>
          <w:p w:rsidR="00125C7D" w:rsidRPr="00D54584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F96CD9" w:rsidRDefault="00125C7D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24,222</w:t>
            </w:r>
          </w:p>
        </w:tc>
        <w:tc>
          <w:tcPr>
            <w:tcW w:w="270" w:type="dxa"/>
          </w:tcPr>
          <w:p w:rsidR="00125C7D" w:rsidRPr="00F96CD9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F11C83" w:rsidRDefault="000A5240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29,139</w:t>
            </w:r>
          </w:p>
        </w:tc>
        <w:tc>
          <w:tcPr>
            <w:tcW w:w="270" w:type="dxa"/>
          </w:tcPr>
          <w:p w:rsidR="00125C7D" w:rsidRPr="009B2C54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B2C54" w:rsidRDefault="00125C7D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2FE2">
              <w:rPr>
                <w:rFonts w:ascii="Angsana New" w:hAnsi="Angsana New" w:cs="Angsana New"/>
                <w:sz w:val="30"/>
                <w:szCs w:val="30"/>
              </w:rPr>
              <w:t>23,986</w:t>
            </w:r>
          </w:p>
        </w:tc>
      </w:tr>
      <w:tr w:rsidR="00125C7D" w:rsidRPr="00957BD5" w:rsidTr="008F4EB0">
        <w:tc>
          <w:tcPr>
            <w:tcW w:w="4113" w:type="dxa"/>
          </w:tcPr>
          <w:p w:rsidR="00125C7D" w:rsidRPr="009B2C54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:rsidR="00125C7D" w:rsidRPr="00957BD5" w:rsidRDefault="00125C7D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F11C83" w:rsidRDefault="00125C7D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5C7D" w:rsidRPr="00957BD5" w:rsidRDefault="00125C7D" w:rsidP="0012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C7D" w:rsidRPr="00957BD5" w:rsidRDefault="00125C7D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4EB0" w:rsidRPr="00957BD5" w:rsidTr="008F4EB0">
        <w:tc>
          <w:tcPr>
            <w:tcW w:w="4113" w:type="dxa"/>
          </w:tcPr>
          <w:p w:rsidR="008F4EB0" w:rsidRPr="009B2C54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2,665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2FE2">
              <w:rPr>
                <w:rFonts w:asciiTheme="majorBidi" w:hAnsiTheme="majorBidi" w:cstheme="majorBidi"/>
                <w:sz w:val="30"/>
                <w:szCs w:val="30"/>
              </w:rPr>
              <w:t>2,665</w:t>
            </w:r>
          </w:p>
        </w:tc>
      </w:tr>
      <w:tr w:rsidR="008F4EB0" w:rsidRPr="00957BD5" w:rsidTr="008F4EB0">
        <w:tc>
          <w:tcPr>
            <w:tcW w:w="4113" w:type="dxa"/>
          </w:tcPr>
          <w:p w:rsidR="008F4EB0" w:rsidRPr="009B2C54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</w:rPr>
              <w:t>3 - 6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F4EB0" w:rsidRPr="00957BD5" w:rsidTr="008F4EB0">
        <w:tc>
          <w:tcPr>
            <w:tcW w:w="4113" w:type="dxa"/>
          </w:tcPr>
          <w:p w:rsidR="008F4EB0" w:rsidRPr="009B2C54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59606F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9606F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9216F2" w:rsidRPr="00957BD5" w:rsidTr="004E3150">
        <w:tc>
          <w:tcPr>
            <w:tcW w:w="4113" w:type="dxa"/>
          </w:tcPr>
          <w:p w:rsidR="009216F2" w:rsidRPr="009B2C54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6F2" w:rsidRPr="00F11C83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6F2" w:rsidRPr="00F11C83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9216F2" w:rsidRPr="00957BD5" w:rsidTr="004E3150">
        <w:tc>
          <w:tcPr>
            <w:tcW w:w="4113" w:type="dxa"/>
          </w:tcPr>
          <w:p w:rsidR="009216F2" w:rsidRPr="009B2C54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29,485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27,072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29,295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26,836</w:t>
            </w:r>
          </w:p>
        </w:tc>
      </w:tr>
      <w:tr w:rsidR="009216F2" w:rsidRPr="00957BD5" w:rsidTr="004E3150">
        <w:tc>
          <w:tcPr>
            <w:tcW w:w="4113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ารอื่น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6F2" w:rsidRPr="00957BD5" w:rsidTr="008F4EB0">
        <w:tc>
          <w:tcPr>
            <w:tcW w:w="4113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81,95</w:t>
            </w:r>
            <w:r w:rsidR="002825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69,307</w:t>
            </w: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59606F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68,28</w:t>
            </w:r>
            <w:r w:rsidR="00061B7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216F2" w:rsidRPr="0059606F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61,444</w:t>
            </w:r>
          </w:p>
        </w:tc>
      </w:tr>
      <w:tr w:rsidR="009216F2" w:rsidRPr="00957BD5" w:rsidTr="008F4EB0">
        <w:tc>
          <w:tcPr>
            <w:tcW w:w="4113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216F2" w:rsidRPr="00957BD5" w:rsidRDefault="009216F2" w:rsidP="0092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16F2" w:rsidRPr="00957BD5" w:rsidRDefault="009216F2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4EB0" w:rsidRPr="00957BD5" w:rsidTr="008F4EB0">
        <w:tc>
          <w:tcPr>
            <w:tcW w:w="4113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751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F4EB0" w:rsidRPr="00957BD5" w:rsidTr="008F4EB0">
        <w:tc>
          <w:tcPr>
            <w:tcW w:w="4113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8F4EB0" w:rsidRPr="00F11C83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F11C83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216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EB0" w:rsidRPr="00957BD5" w:rsidTr="008F4EB0">
        <w:tc>
          <w:tcPr>
            <w:tcW w:w="4113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EB0" w:rsidRPr="00957BD5" w:rsidTr="004E3150">
        <w:tc>
          <w:tcPr>
            <w:tcW w:w="4113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F4EB0" w:rsidRPr="00957BD5" w:rsidRDefault="008F4EB0" w:rsidP="008F4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EB0" w:rsidRPr="00957BD5" w:rsidTr="004E3150">
        <w:tc>
          <w:tcPr>
            <w:tcW w:w="4113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82,016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69,335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68,317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61,447</w:t>
            </w:r>
          </w:p>
        </w:tc>
      </w:tr>
      <w:tr w:rsidR="008F4EB0" w:rsidRPr="00957BD5" w:rsidTr="004E3150">
        <w:tc>
          <w:tcPr>
            <w:tcW w:w="4113" w:type="dxa"/>
          </w:tcPr>
          <w:p w:rsidR="008F4EB0" w:rsidRPr="00957BD5" w:rsidRDefault="004E315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111,501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96,407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97,612</w:t>
            </w:r>
          </w:p>
        </w:tc>
        <w:tc>
          <w:tcPr>
            <w:tcW w:w="270" w:type="dxa"/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F4EB0" w:rsidRPr="00957BD5" w:rsidRDefault="008F4EB0" w:rsidP="008F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88,283</w:t>
            </w:r>
          </w:p>
        </w:tc>
      </w:tr>
    </w:tbl>
    <w:p w:rsidR="005767A5" w:rsidRPr="00957BD5" w:rsidRDefault="005767A5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EA223E" w:rsidRPr="00957BD5" w:rsidRDefault="004238B1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</w:t>
      </w:r>
      <w:r w:rsidR="002B037C">
        <w:rPr>
          <w:rFonts w:asciiTheme="majorBidi" w:hAnsiTheme="majorBidi" w:cstheme="majorBidi"/>
          <w:sz w:val="30"/>
          <w:szCs w:val="30"/>
          <w:cs/>
        </w:rPr>
        <w:t>สินเชื่อแก่ลูกค้าของกลุ่มบริษัท</w:t>
      </w:r>
      <w:r w:rsidRPr="00957BD5">
        <w:rPr>
          <w:rFonts w:asciiTheme="majorBidi" w:hAnsiTheme="majorBidi" w:cstheme="majorBidi"/>
          <w:sz w:val="30"/>
          <w:szCs w:val="30"/>
          <w:cs/>
        </w:rPr>
        <w:t>มีระยะเวลาตั้ง</w:t>
      </w:r>
      <w:r w:rsidR="006B1743" w:rsidRPr="00957BD5">
        <w:rPr>
          <w:rFonts w:asciiTheme="majorBidi" w:hAnsiTheme="majorBidi" w:cstheme="majorBidi"/>
          <w:sz w:val="30"/>
          <w:szCs w:val="30"/>
          <w:cs/>
        </w:rPr>
        <w:t>แต่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</w:rPr>
        <w:t xml:space="preserve">30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957BD5">
        <w:rPr>
          <w:rFonts w:asciiTheme="majorBidi" w:hAnsiTheme="majorBidi" w:cstheme="majorBidi"/>
          <w:sz w:val="30"/>
          <w:szCs w:val="30"/>
        </w:rPr>
        <w:t xml:space="preserve">60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3473B2" w:rsidRPr="00957BD5" w:rsidRDefault="003473B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473B2" w:rsidRPr="00957BD5" w:rsidRDefault="003473B2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  <w:sectPr w:rsidR="003473B2" w:rsidRPr="00957BD5" w:rsidSect="00D84C9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BA2571" w:rsidRPr="00957BD5" w:rsidRDefault="00C35FED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lastRenderedPageBreak/>
        <w:t>5</w:t>
      </w:r>
      <w:r w:rsidRPr="00957BD5">
        <w:rPr>
          <w:rFonts w:asciiTheme="majorBidi" w:hAnsiTheme="majorBidi" w:cstheme="majorBidi"/>
          <w:b/>
          <w:sz w:val="30"/>
          <w:szCs w:val="30"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เงินลงทุนในบริษัทร่วม</w:t>
      </w:r>
    </w:p>
    <w:p w:rsidR="009000E1" w:rsidRPr="00957BD5" w:rsidRDefault="009000E1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:rsidR="00125C7D" w:rsidRPr="00957BD5" w:rsidRDefault="00125C7D" w:rsidP="00125C7D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เงินลงทุนในบริษัทร่วม ณ วันที่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30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2561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2560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969"/>
        <w:gridCol w:w="1001"/>
        <w:gridCol w:w="180"/>
        <w:gridCol w:w="1001"/>
        <w:gridCol w:w="180"/>
        <w:gridCol w:w="108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69"/>
      </w:tblGrid>
      <w:tr w:rsidR="009000E1" w:rsidRPr="00957BD5" w:rsidTr="00957BD5">
        <w:trPr>
          <w:cantSplit/>
          <w:tblHeader/>
        </w:trPr>
        <w:tc>
          <w:tcPr>
            <w:tcW w:w="7031" w:type="dxa"/>
            <w:gridSpan w:val="5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59" w:type="dxa"/>
            <w:gridSpan w:val="12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00E1" w:rsidRPr="00957BD5" w:rsidTr="00C176AE">
        <w:trPr>
          <w:cantSplit/>
          <w:tblHeader/>
        </w:trPr>
        <w:tc>
          <w:tcPr>
            <w:tcW w:w="2880" w:type="dxa"/>
          </w:tcPr>
          <w:p w:rsidR="009000E1" w:rsidRPr="00957BD5" w:rsidRDefault="009000E1" w:rsidP="009000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9" w:type="dxa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82" w:type="dxa"/>
            <w:gridSpan w:val="3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  <w:r w:rsidR="009771C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29" w:type="dxa"/>
            <w:gridSpan w:val="3"/>
            <w:vAlign w:val="bottom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</w:tr>
      <w:tr w:rsidR="00A34AE2" w:rsidRPr="00957BD5" w:rsidTr="00C176AE">
        <w:trPr>
          <w:cantSplit/>
          <w:tblHeader/>
        </w:trPr>
        <w:tc>
          <w:tcPr>
            <w:tcW w:w="2880" w:type="dxa"/>
          </w:tcPr>
          <w:p w:rsidR="00A34AE2" w:rsidRPr="00957BD5" w:rsidRDefault="00A34AE2" w:rsidP="00A34A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9" w:type="dxa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A34AE2" w:rsidRPr="00C176AE" w:rsidRDefault="00C176AE" w:rsidP="00C176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A34AE2" w:rsidRPr="00957BD5" w:rsidRDefault="00A34AE2" w:rsidP="00C176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C176AE" w:rsidRDefault="00C176AE" w:rsidP="00C176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A34AE2" w:rsidRPr="00957BD5" w:rsidRDefault="00A34AE2" w:rsidP="00C176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C176AE" w:rsidRDefault="00C176AE" w:rsidP="00C176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C176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C176AE" w:rsidRDefault="00C176AE" w:rsidP="00C176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:rsidR="00A34AE2" w:rsidRPr="00957BD5" w:rsidRDefault="00A34AE2" w:rsidP="00C176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34AE2" w:rsidRPr="00957BD5" w:rsidTr="00C176AE">
        <w:trPr>
          <w:cantSplit/>
          <w:tblHeader/>
        </w:trPr>
        <w:tc>
          <w:tcPr>
            <w:tcW w:w="2880" w:type="dxa"/>
          </w:tcPr>
          <w:p w:rsidR="00A34AE2" w:rsidRPr="00957BD5" w:rsidRDefault="00A34AE2" w:rsidP="00A34A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9" w:type="dxa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A34AE2" w:rsidRPr="00957BD5" w:rsidTr="00C176AE">
        <w:trPr>
          <w:cantSplit/>
        </w:trPr>
        <w:tc>
          <w:tcPr>
            <w:tcW w:w="2880" w:type="dxa"/>
          </w:tcPr>
          <w:p w:rsidR="00A34AE2" w:rsidRPr="00957BD5" w:rsidRDefault="00A34AE2" w:rsidP="00A34A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9" w:type="dxa"/>
          </w:tcPr>
          <w:p w:rsidR="00A34AE2" w:rsidRPr="00957BD5" w:rsidRDefault="00A34AE2" w:rsidP="00A34A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2" w:type="dxa"/>
            <w:gridSpan w:val="3"/>
          </w:tcPr>
          <w:p w:rsidR="00A34AE2" w:rsidRPr="00957BD5" w:rsidRDefault="00A34AE2" w:rsidP="00A34A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A34AE2" w:rsidRPr="00957BD5" w:rsidRDefault="00A34AE2" w:rsidP="00A34AE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4AE2" w:rsidRPr="00957BD5" w:rsidTr="00C176AE">
        <w:trPr>
          <w:cantSplit/>
        </w:trPr>
        <w:tc>
          <w:tcPr>
            <w:tcW w:w="2880" w:type="dxa"/>
            <w:vAlign w:val="bottom"/>
          </w:tcPr>
          <w:p w:rsidR="00A34AE2" w:rsidRPr="00957BD5" w:rsidRDefault="00A34AE2" w:rsidP="00A34A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คินู</w:t>
            </w:r>
            <w:proofErr w:type="spellEnd"/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งาว่า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969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ผลิตและจำหน่ายชิ้นส่วนยาง</w:t>
            </w:r>
          </w:p>
        </w:tc>
        <w:tc>
          <w:tcPr>
            <w:tcW w:w="1001" w:type="dxa"/>
            <w:vAlign w:val="bottom"/>
          </w:tcPr>
          <w:p w:rsidR="00A34AE2" w:rsidRPr="00957BD5" w:rsidRDefault="00061B7A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678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80" w:type="dxa"/>
            <w:vAlign w:val="bottom"/>
          </w:tcPr>
          <w:p w:rsidR="00A34AE2" w:rsidRPr="00957BD5" w:rsidRDefault="00A34AE2" w:rsidP="00A34AE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678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80" w:type="dxa"/>
            <w:vAlign w:val="bottom"/>
          </w:tcPr>
          <w:p w:rsidR="00A34AE2" w:rsidRPr="00957BD5" w:rsidRDefault="00A34AE2" w:rsidP="00A34AE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34AE2" w:rsidRPr="00957BD5" w:rsidRDefault="00061B7A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A34AE2" w:rsidRPr="00957BD5" w:rsidRDefault="00A34AE2" w:rsidP="00A34AE2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34AE2" w:rsidRPr="009771CA" w:rsidRDefault="003C5D5F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1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34AE2" w:rsidRPr="009771CA" w:rsidRDefault="001370EB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73,074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A34AE2" w:rsidRPr="009771CA" w:rsidRDefault="00A34AE2" w:rsidP="00A34A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1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67,181</w:t>
            </w:r>
          </w:p>
        </w:tc>
      </w:tr>
    </w:tbl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C35FED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  <w:r w:rsidR="00F62C93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กลุ่มบริษัทไม่ได้รับเงินปันผลจากบริษัทร่วม</w:t>
      </w:r>
      <w:r w:rsidR="00F62C93" w:rsidRPr="00957BD5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F62C93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สำหรับแต่ละงวด</w:t>
      </w:r>
      <w:r w:rsidR="00F62C93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="00F62C9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เดือนสิ้นสุดวันที่ </w:t>
      </w:r>
      <w:r w:rsidR="00F62C93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30</w:t>
      </w:r>
      <w:r w:rsidR="00F62C93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F62C93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กันยายน</w:t>
      </w:r>
      <w:r w:rsidR="00F62C93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F62C93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2561</w:t>
      </w:r>
      <w:r w:rsidR="00F62C93" w:rsidRPr="00957BD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62C9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F62C93">
        <w:rPr>
          <w:rFonts w:asciiTheme="majorBidi" w:hAnsiTheme="majorBidi" w:cstheme="majorBidi"/>
          <w:spacing w:val="-6"/>
          <w:sz w:val="30"/>
          <w:szCs w:val="30"/>
        </w:rPr>
        <w:t>2560</w:t>
      </w:r>
    </w:p>
    <w:p w:rsidR="00C8579A" w:rsidRPr="00A34AE2" w:rsidRDefault="00C8579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BA263F" w:rsidRPr="00957BD5" w:rsidRDefault="00BA263F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D95F7A" w:rsidRPr="00957BD5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DA68E2" w:rsidRPr="00957BD5" w:rsidRDefault="00DA68E2" w:rsidP="00DA68E2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เงินลงทุนในบริษัทร่วม ณ วันที่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30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2561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2560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C43880" w:rsidRPr="00957BD5" w:rsidRDefault="00C43880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000E1" w:rsidRPr="00957BD5" w:rsidTr="00A73719">
        <w:tc>
          <w:tcPr>
            <w:tcW w:w="3150" w:type="dxa"/>
          </w:tcPr>
          <w:p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10" w:type="dxa"/>
            <w:gridSpan w:val="15"/>
          </w:tcPr>
          <w:p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2FE2" w:rsidRPr="00957BD5" w:rsidTr="00A73719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B2C54" w:rsidRDefault="00EC2FE2" w:rsidP="00EC2FE2">
            <w:pPr>
              <w:pStyle w:val="acctmergecolhdg"/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B2C5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EC2FE2" w:rsidRPr="00957BD5" w:rsidTr="00A73719">
        <w:tc>
          <w:tcPr>
            <w:tcW w:w="315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EC2FE2" w:rsidRPr="00957BD5" w:rsidRDefault="00EC2FE2" w:rsidP="00EC2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250" w:type="dxa"/>
            <w:gridSpan w:val="3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ความเป็นเจ้าของ </w:t>
            </w:r>
          </w:p>
        </w:tc>
        <w:tc>
          <w:tcPr>
            <w:tcW w:w="270" w:type="dxa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C2FE2" w:rsidRPr="00957BD5" w:rsidRDefault="00EC2FE2" w:rsidP="00EC2FE2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C2FE2" w:rsidRPr="009B2C54" w:rsidRDefault="00EC2FE2" w:rsidP="00F80805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B2C5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</w:t>
            </w:r>
            <w:r w:rsidR="00061B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เก้า</w:t>
            </w:r>
            <w:r w:rsidRPr="009B2C5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DA68E2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DA68E2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DA68E2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DA68E2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061B7A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:rsidR="00A73719" w:rsidRPr="00957BD5" w:rsidRDefault="00A73719" w:rsidP="00A73719">
            <w:pPr>
              <w:pStyle w:val="acctfourfigures"/>
              <w:spacing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719" w:rsidRPr="00957BD5" w:rsidTr="00A73719">
        <w:tc>
          <w:tcPr>
            <w:tcW w:w="315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79A8" w:rsidRPr="00957BD5" w:rsidTr="00A73719">
        <w:tc>
          <w:tcPr>
            <w:tcW w:w="3150" w:type="dxa"/>
          </w:tcPr>
          <w:p w:rsidR="00EB79A8" w:rsidRPr="00957BD5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ซีจีไอ </w:t>
            </w:r>
            <w:proofErr w:type="spellStart"/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เมททัล</w:t>
            </w:r>
            <w:proofErr w:type="spellEnd"/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อินดัส</w:t>
            </w:r>
            <w:proofErr w:type="spellEnd"/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เตรียล จำกัด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ผลิตภัณฑ์จากเหล็ก</w:t>
            </w:r>
          </w:p>
        </w:tc>
        <w:tc>
          <w:tcPr>
            <w:tcW w:w="990" w:type="dxa"/>
            <w:vAlign w:val="bottom"/>
          </w:tcPr>
          <w:p w:rsidR="00EB79A8" w:rsidRPr="00957BD5" w:rsidRDefault="006E0B46" w:rsidP="00EB79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061B7A" w:rsidP="00EB79A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3C5D5F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79A8" w:rsidRPr="00957BD5" w:rsidTr="00A73719">
        <w:tc>
          <w:tcPr>
            <w:tcW w:w="3150" w:type="dxa"/>
          </w:tcPr>
          <w:p w:rsidR="00EB79A8" w:rsidRPr="00957BD5" w:rsidRDefault="00EB79A8" w:rsidP="00EB7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79A8" w:rsidRPr="00957BD5" w:rsidTr="00A73719">
        <w:tc>
          <w:tcPr>
            <w:tcW w:w="3150" w:type="dxa"/>
          </w:tcPr>
          <w:p w:rsidR="00EB79A8" w:rsidRPr="00957BD5" w:rsidRDefault="00EB79A8" w:rsidP="00EB7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ยูชอน </w:t>
            </w:r>
            <w:proofErr w:type="spellStart"/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ไพพ์</w:t>
            </w:r>
            <w:proofErr w:type="spellEnd"/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80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990" w:type="dxa"/>
            <w:vAlign w:val="bottom"/>
          </w:tcPr>
          <w:p w:rsidR="00EB79A8" w:rsidRPr="00957BD5" w:rsidRDefault="00061B7A" w:rsidP="00EB79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061B7A" w:rsidP="00EB79A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79A8" w:rsidRPr="00957BD5" w:rsidRDefault="003C5D5F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79A8" w:rsidRPr="00957BD5" w:rsidTr="00A73719">
        <w:tc>
          <w:tcPr>
            <w:tcW w:w="3150" w:type="dxa"/>
          </w:tcPr>
          <w:p w:rsidR="00EB79A8" w:rsidRPr="00957BD5" w:rsidRDefault="00EB79A8" w:rsidP="00EB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9A8" w:rsidRPr="00957BD5" w:rsidRDefault="00061B7A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79A8" w:rsidRPr="00957BD5" w:rsidRDefault="00EB79A8" w:rsidP="00EB79A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:rsidR="009000E1" w:rsidRPr="00957BD5" w:rsidRDefault="009000E1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C8579A" w:rsidRDefault="00C43880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0A2FC1" w:rsidRPr="000A2FC1">
        <w:rPr>
          <w:rFonts w:asciiTheme="majorBidi" w:hAnsiTheme="majorBidi" w:cs="Angsana New" w:hint="cs"/>
          <w:sz w:val="30"/>
          <w:szCs w:val="30"/>
          <w:cs/>
        </w:rPr>
        <w:t>ย่อยทั้งหมดดำเนินธุรกิจในประเทศไทย</w:t>
      </w:r>
      <w:r w:rsidR="000135CB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:rsidR="00C8579A" w:rsidRDefault="00C8579A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</w:p>
    <w:p w:rsidR="003473B2" w:rsidRPr="000135CB" w:rsidRDefault="007E1AE3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  <w:sectPr w:rsidR="003473B2" w:rsidRPr="000135CB" w:rsidSect="00F7602F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="Angsana New" w:hint="cs"/>
          <w:sz w:val="30"/>
          <w:szCs w:val="30"/>
          <w:cs/>
        </w:rPr>
        <w:t>ไม่มีการซื้</w:t>
      </w:r>
      <w:r w:rsidR="00BA263F">
        <w:rPr>
          <w:rFonts w:asciiTheme="majorBidi" w:hAnsiTheme="majorBidi" w:cs="Angsana New" w:hint="cs"/>
          <w:sz w:val="30"/>
          <w:szCs w:val="30"/>
          <w:cs/>
        </w:rPr>
        <w:t>อและจำหน่ายเงินลงทุนในบริษัทย่อยในระหว่างงวด</w:t>
      </w:r>
      <w:r w:rsidR="00DA68E2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="005561E8">
        <w:rPr>
          <w:rFonts w:asciiTheme="majorBidi" w:hAnsiTheme="majorBidi" w:cs="Angsana New"/>
          <w:sz w:val="30"/>
          <w:szCs w:val="30"/>
        </w:rPr>
        <w:t>3</w:t>
      </w:r>
      <w:r w:rsidR="00A73719">
        <w:rPr>
          <w:rFonts w:asciiTheme="majorBidi" w:hAnsiTheme="majorBidi" w:cs="Angsana New" w:hint="cs"/>
          <w:sz w:val="30"/>
          <w:szCs w:val="30"/>
          <w:cs/>
        </w:rPr>
        <w:t>0</w:t>
      </w:r>
      <w:r w:rsidR="00BA263F">
        <w:rPr>
          <w:rFonts w:asciiTheme="majorBidi" w:hAnsiTheme="majorBidi" w:cs="Angsana New"/>
          <w:sz w:val="30"/>
          <w:szCs w:val="30"/>
        </w:rPr>
        <w:t xml:space="preserve"> </w:t>
      </w:r>
      <w:r w:rsidR="00DA68E2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A0FAD">
        <w:rPr>
          <w:rFonts w:asciiTheme="majorBidi" w:hAnsiTheme="majorBidi" w:cs="Angsana New"/>
          <w:sz w:val="30"/>
          <w:szCs w:val="30"/>
        </w:rPr>
        <w:t>2561</w:t>
      </w:r>
      <w:r w:rsidR="00BA263F">
        <w:rPr>
          <w:rFonts w:asciiTheme="majorBidi" w:hAnsiTheme="majorBidi" w:cs="Angsana New"/>
          <w:sz w:val="30"/>
          <w:szCs w:val="30"/>
        </w:rPr>
        <w:t xml:space="preserve"> </w:t>
      </w:r>
      <w:r w:rsidR="00BA263F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1A0FAD">
        <w:rPr>
          <w:rFonts w:asciiTheme="majorBidi" w:hAnsiTheme="majorBidi" w:cs="Angsana New"/>
          <w:sz w:val="30"/>
          <w:szCs w:val="30"/>
        </w:rPr>
        <w:t>2560</w:t>
      </w:r>
      <w:r w:rsidR="00BA263F">
        <w:rPr>
          <w:rFonts w:asciiTheme="majorBidi" w:hAnsiTheme="majorBidi" w:cs="Angsana New"/>
          <w:sz w:val="30"/>
          <w:szCs w:val="30"/>
          <w:cs/>
        </w:rPr>
        <w:br/>
      </w:r>
    </w:p>
    <w:p w:rsidR="00723321" w:rsidRPr="00957BD5" w:rsidRDefault="00723321" w:rsidP="0072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957BD5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:rsidR="00E02432" w:rsidRPr="001B5A26" w:rsidRDefault="00DD1B08" w:rsidP="00765A5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0" w:right="20" w:hanging="6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A26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:rsidR="00AD1ED8" w:rsidRDefault="00AD1ED8" w:rsidP="00AD1ED8">
      <w:pPr>
        <w:tabs>
          <w:tab w:val="clear" w:pos="227"/>
          <w:tab w:val="clear" w:pos="454"/>
          <w:tab w:val="clear" w:pos="68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4245CD" w:rsidRPr="00AD1ED8" w:rsidRDefault="004245CD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</w:t>
      </w:r>
      <w:r>
        <w:rPr>
          <w:rFonts w:asciiTheme="majorBidi" w:hAnsiTheme="majorBidi" w:cstheme="majorBidi"/>
          <w:sz w:val="30"/>
          <w:szCs w:val="30"/>
          <w:cs/>
        </w:rPr>
        <w:t>ษัทและบริษัทมีวงเงินสินเชื่อที่</w:t>
      </w:r>
      <w:r w:rsidRPr="00957BD5">
        <w:rPr>
          <w:rFonts w:asciiTheme="majorBidi" w:hAnsiTheme="majorBidi" w:cstheme="majorBidi"/>
          <w:sz w:val="30"/>
          <w:szCs w:val="30"/>
          <w:cs/>
        </w:rPr>
        <w:t>ยังมิได้เบิกใช้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061B7A">
        <w:rPr>
          <w:rFonts w:asciiTheme="majorBidi" w:hAnsiTheme="majorBidi" w:cstheme="majorBidi"/>
          <w:sz w:val="30"/>
          <w:szCs w:val="30"/>
        </w:rPr>
        <w:t>344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061B7A">
        <w:rPr>
          <w:rFonts w:asciiTheme="majorBidi" w:hAnsiTheme="majorBidi" w:cstheme="majorBidi"/>
          <w:sz w:val="30"/>
          <w:szCs w:val="30"/>
        </w:rPr>
        <w:t>302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134F7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77221C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 w:rsidR="004F5FCE"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</w:t>
      </w:r>
    </w:p>
    <w:p w:rsidR="004245CD" w:rsidRDefault="004245CD" w:rsidP="004245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AD1ED8" w:rsidRPr="00AD1ED8" w:rsidRDefault="00AD1ED8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:rsidR="00DD1B08" w:rsidRDefault="00DD1B08" w:rsidP="00AD1ED8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719" w:rsidRPr="00957BD5" w:rsidTr="00E338F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DA68E2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DA68E2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73719" w:rsidRPr="00957BD5" w:rsidTr="00E338F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A73719" w:rsidRPr="00957BD5" w:rsidTr="00E338F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0B46" w:rsidRPr="00957BD5" w:rsidTr="00E338F4">
        <w:tc>
          <w:tcPr>
            <w:tcW w:w="4068" w:type="dxa"/>
          </w:tcPr>
          <w:p w:rsidR="006E0B46" w:rsidRPr="004F5FCE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08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27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27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E0B46" w:rsidRPr="00957BD5" w:rsidRDefault="006E0B46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6E0B46" w:rsidRPr="00957BD5" w:rsidTr="00E338F4">
        <w:tc>
          <w:tcPr>
            <w:tcW w:w="4068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รณ์</w:t>
            </w:r>
          </w:p>
        </w:tc>
        <w:tc>
          <w:tcPr>
            <w:tcW w:w="108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35,291</w:t>
            </w:r>
          </w:p>
        </w:tc>
        <w:tc>
          <w:tcPr>
            <w:tcW w:w="27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35,291</w:t>
            </w:r>
          </w:p>
        </w:tc>
        <w:tc>
          <w:tcPr>
            <w:tcW w:w="27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31,706</w:t>
            </w:r>
          </w:p>
        </w:tc>
        <w:tc>
          <w:tcPr>
            <w:tcW w:w="27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E0B46" w:rsidRPr="00957BD5" w:rsidRDefault="006E0B46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31,706</w:t>
            </w:r>
          </w:p>
        </w:tc>
      </w:tr>
      <w:tr w:rsidR="006E0B46" w:rsidRPr="00957BD5" w:rsidTr="000822FF">
        <w:tc>
          <w:tcPr>
            <w:tcW w:w="4068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63,299</w:t>
            </w:r>
          </w:p>
        </w:tc>
        <w:tc>
          <w:tcPr>
            <w:tcW w:w="27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63,299</w:t>
            </w:r>
          </w:p>
        </w:tc>
        <w:tc>
          <w:tcPr>
            <w:tcW w:w="27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66,884</w:t>
            </w:r>
          </w:p>
        </w:tc>
        <w:tc>
          <w:tcPr>
            <w:tcW w:w="270" w:type="dxa"/>
          </w:tcPr>
          <w:p w:rsidR="006E0B46" w:rsidRPr="00957BD5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6E0B46" w:rsidRPr="00957BD5" w:rsidRDefault="006E0B46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66,884</w:t>
            </w:r>
          </w:p>
        </w:tc>
      </w:tr>
      <w:tr w:rsidR="006E0B46" w:rsidRPr="00957BD5" w:rsidTr="000822FF">
        <w:tc>
          <w:tcPr>
            <w:tcW w:w="4068" w:type="dxa"/>
          </w:tcPr>
          <w:p w:rsidR="006E0B46" w:rsidRPr="0077221C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2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6E0B46" w:rsidRPr="0077221C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101,570</w:t>
            </w:r>
          </w:p>
        </w:tc>
        <w:tc>
          <w:tcPr>
            <w:tcW w:w="270" w:type="dxa"/>
          </w:tcPr>
          <w:p w:rsidR="006E0B46" w:rsidRPr="0077221C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6E0B46" w:rsidRPr="0077221C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101,570</w:t>
            </w:r>
          </w:p>
        </w:tc>
        <w:tc>
          <w:tcPr>
            <w:tcW w:w="270" w:type="dxa"/>
          </w:tcPr>
          <w:p w:rsidR="006E0B46" w:rsidRPr="0077221C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6E0B46" w:rsidRPr="0077221C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101,170</w:t>
            </w:r>
          </w:p>
        </w:tc>
        <w:tc>
          <w:tcPr>
            <w:tcW w:w="270" w:type="dxa"/>
          </w:tcPr>
          <w:p w:rsidR="006E0B46" w:rsidRPr="0077221C" w:rsidRDefault="006E0B46" w:rsidP="006E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</w:tcPr>
          <w:p w:rsidR="006E0B46" w:rsidRPr="0077221C" w:rsidRDefault="006E0B46" w:rsidP="0049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101,170</w:t>
            </w:r>
          </w:p>
        </w:tc>
      </w:tr>
    </w:tbl>
    <w:p w:rsidR="00650452" w:rsidRPr="00957BD5" w:rsidRDefault="00650452" w:rsidP="006D16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p w:rsidR="001D0CA6" w:rsidRPr="00957BD5" w:rsidRDefault="008F135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1D0CA6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0C1F3C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067A00"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C5020D" w:rsidRPr="00957BD5" w:rsidRDefault="00C5020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5C5931" w:rsidRPr="00957BD5" w:rsidRDefault="000C5B6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</w:t>
      </w:r>
      <w:r w:rsidR="00F21A3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ดียวคือ </w:t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ธุร</w:t>
      </w:r>
      <w:r w:rsidR="008A19B6" w:rsidRPr="00957BD5">
        <w:rPr>
          <w:rFonts w:asciiTheme="majorBidi" w:hAnsiTheme="majorBidi" w:cstheme="majorBidi"/>
          <w:sz w:val="30"/>
          <w:szCs w:val="30"/>
          <w:cs/>
        </w:rPr>
        <w:t>กิจผลิตและจัดจำหน่า</w:t>
      </w:r>
      <w:r w:rsidRPr="00957BD5">
        <w:rPr>
          <w:rFonts w:asciiTheme="majorBidi" w:hAnsiTheme="majorBidi" w:cstheme="majorBidi"/>
          <w:sz w:val="30"/>
          <w:szCs w:val="30"/>
          <w:cs/>
        </w:rPr>
        <w:t>ยชิ้นส่วนประกอบรถยนต์ดังนั้นฝ่ายบริหารจึงพิจารณาว่ากลุ่มบริษัทมีส่วนงานที่</w:t>
      </w:r>
      <w:r w:rsidRPr="005831E0">
        <w:rPr>
          <w:rFonts w:asciiTheme="majorBidi" w:hAnsiTheme="majorBidi" w:cstheme="majorBidi"/>
          <w:sz w:val="30"/>
          <w:szCs w:val="30"/>
          <w:cs/>
        </w:rPr>
        <w:t>รายงานเพียงส่วนงานเดียว</w:t>
      </w:r>
    </w:p>
    <w:p w:rsidR="00F20A4B" w:rsidRPr="00957BD5" w:rsidRDefault="00F20A4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037CD" w:rsidRPr="0067661C" w:rsidRDefault="00D037C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66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D037CD" w:rsidRDefault="00D037C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B7C9E" w:rsidRDefault="00D037C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มีการจัดการบริหารโดยมาตรฐานระดับสากล แต่</w:t>
      </w:r>
      <w:r w:rsidR="008551FF">
        <w:rPr>
          <w:rFonts w:asciiTheme="majorBidi" w:hAnsiTheme="majorBidi" w:cstheme="majorBidi"/>
          <w:sz w:val="30"/>
          <w:szCs w:val="30"/>
          <w:cs/>
        </w:rPr>
        <w:t>มีกระบวนการผลิตและสำนักงานขาย</w:t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ใน</w:t>
      </w:r>
      <w:r w:rsidR="0067661C">
        <w:rPr>
          <w:rFonts w:asciiTheme="majorBidi" w:hAnsiTheme="majorBidi" w:cstheme="majorBidi"/>
          <w:sz w:val="30"/>
          <w:szCs w:val="30"/>
          <w:cs/>
        </w:rPr>
        <w:br/>
      </w:r>
      <w:r w:rsidR="003B7C9E" w:rsidRPr="00957BD5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:rsidR="0067661C" w:rsidRDefault="0067661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7661C" w:rsidRPr="00957BD5" w:rsidRDefault="0067661C" w:rsidP="0033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F632C3" w:rsidRPr="00957BD5" w:rsidRDefault="00F632C3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3B7C9E" w:rsidRDefault="00704627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br w:type="page"/>
      </w:r>
      <w:r w:rsidR="003B7C9E" w:rsidRPr="00957B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</w:t>
      </w:r>
      <w:r w:rsidR="006517A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เกี่ยวกับ</w:t>
      </w:r>
      <w:r w:rsidR="003B7C9E" w:rsidRPr="00957B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ส่วนงานทางภูมิศาสตร์</w:t>
      </w:r>
    </w:p>
    <w:p w:rsidR="003A1DF1" w:rsidRDefault="003A1DF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82"/>
        <w:gridCol w:w="1068"/>
        <w:gridCol w:w="270"/>
        <w:gridCol w:w="990"/>
        <w:gridCol w:w="270"/>
        <w:gridCol w:w="1080"/>
      </w:tblGrid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37F" w:rsidRPr="009B2C54" w:rsidTr="003A1DF1">
        <w:tc>
          <w:tcPr>
            <w:tcW w:w="4140" w:type="dxa"/>
          </w:tcPr>
          <w:p w:rsidR="006D237F" w:rsidRPr="009B2C54" w:rsidRDefault="006D237F" w:rsidP="0006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="00067B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3A1DF1" w:rsidRPr="009B2C54" w:rsidRDefault="003C5D5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135,45</w:t>
            </w:r>
            <w:r w:rsidR="004111A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120,987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1DF1" w:rsidRPr="009B2C54" w:rsidRDefault="003C5D5F" w:rsidP="001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122,351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109,860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1DF1" w:rsidRPr="009B2C54" w:rsidRDefault="003C5D5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10,82</w:t>
            </w:r>
            <w:r w:rsidR="004111A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9,877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1DF1" w:rsidRPr="009B2C54" w:rsidRDefault="004111AD" w:rsidP="001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9,794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9,877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3C5D5F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146,271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130,864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4111AD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132,145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119,737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37F" w:rsidRPr="009B2C54" w:rsidTr="003A1DF1">
        <w:tc>
          <w:tcPr>
            <w:tcW w:w="4140" w:type="dxa"/>
          </w:tcPr>
          <w:p w:rsidR="006D237F" w:rsidRPr="009B2C54" w:rsidRDefault="00067BF9" w:rsidP="006D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6D237F"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D237F"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99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237F" w:rsidRPr="00957BD5" w:rsidRDefault="006D237F" w:rsidP="006D2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:rsidR="003A1DF1" w:rsidRPr="009B2C54" w:rsidRDefault="004204F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383,96</w:t>
            </w:r>
            <w:r w:rsidR="004111A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339,168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1DF1" w:rsidRPr="009B2C54" w:rsidRDefault="003C5D5F" w:rsidP="001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349,24</w:t>
            </w:r>
            <w:r w:rsidR="004111A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308,297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1DF1" w:rsidRPr="009B2C54" w:rsidRDefault="004204F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27,78</w:t>
            </w:r>
            <w:r w:rsidR="004111A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35,860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1DF1" w:rsidRPr="009B2C54" w:rsidRDefault="003C5D5F" w:rsidP="001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26,75</w:t>
            </w:r>
            <w:r w:rsidR="004111A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35,860</w:t>
            </w:r>
          </w:p>
        </w:tc>
      </w:tr>
      <w:tr w:rsidR="003A1DF1" w:rsidRPr="009B2C54" w:rsidTr="003A1DF1">
        <w:tc>
          <w:tcPr>
            <w:tcW w:w="4140" w:type="dxa"/>
          </w:tcPr>
          <w:p w:rsidR="003A1DF1" w:rsidRPr="009B2C54" w:rsidRDefault="003A1DF1" w:rsidP="003A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4204F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411,748</w:t>
            </w:r>
          </w:p>
        </w:tc>
        <w:tc>
          <w:tcPr>
            <w:tcW w:w="282" w:type="dxa"/>
          </w:tcPr>
          <w:p w:rsidR="003A1DF1" w:rsidRPr="009B2C54" w:rsidRDefault="003A1DF1" w:rsidP="003A1DF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375,028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4204FB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376,000</w:t>
            </w:r>
          </w:p>
        </w:tc>
        <w:tc>
          <w:tcPr>
            <w:tcW w:w="270" w:type="dxa"/>
          </w:tcPr>
          <w:p w:rsidR="003A1DF1" w:rsidRPr="009B2C54" w:rsidRDefault="003A1DF1" w:rsidP="003A1D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1DF1" w:rsidRPr="009B2C54" w:rsidRDefault="00067BF9" w:rsidP="003A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334,157</w:t>
            </w:r>
          </w:p>
        </w:tc>
      </w:tr>
    </w:tbl>
    <w:p w:rsidR="005C6558" w:rsidRDefault="005C6558" w:rsidP="005C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B2C54">
        <w:rPr>
          <w:rFonts w:ascii="Angsana New" w:hAnsi="Angsana New" w:cs="Angsana New"/>
          <w:sz w:val="30"/>
          <w:szCs w:val="30"/>
        </w:rPr>
        <w:t xml:space="preserve">27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9B2C5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9B2C54">
        <w:rPr>
          <w:rFonts w:ascii="Angsana New" w:hAnsi="Angsana New" w:cs="Angsana New"/>
          <w:sz w:val="30"/>
          <w:szCs w:val="30"/>
        </w:rPr>
        <w:t xml:space="preserve">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9B2C54">
        <w:rPr>
          <w:rFonts w:ascii="Angsana New" w:hAnsi="Angsana New" w:cs="Angsana New"/>
          <w:sz w:val="30"/>
          <w:szCs w:val="30"/>
        </w:rPr>
        <w:t>0.1</w:t>
      </w:r>
      <w:r>
        <w:rPr>
          <w:rFonts w:ascii="Angsana New" w:hAnsi="Angsana New" w:cs="Angsana New"/>
          <w:sz w:val="30"/>
          <w:szCs w:val="30"/>
        </w:rPr>
        <w:t>5</w:t>
      </w:r>
      <w:r w:rsidRPr="009B2C54">
        <w:rPr>
          <w:rFonts w:ascii="Angsana New" w:hAnsi="Angsana New" w:cs="Angsana New"/>
          <w:sz w:val="30"/>
          <w:szCs w:val="30"/>
        </w:rPr>
        <w:t xml:space="preserve">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>29.85</w:t>
      </w:r>
      <w:r w:rsidRPr="009B2C54">
        <w:rPr>
          <w:rFonts w:ascii="Angsana New" w:hAnsi="Angsana New" w:cs="Angsana New"/>
          <w:sz w:val="30"/>
          <w:szCs w:val="30"/>
        </w:rPr>
        <w:t xml:space="preserve">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>
        <w:rPr>
          <w:rFonts w:ascii="Angsana New" w:hAnsi="Angsana New" w:cs="Angsana New"/>
          <w:sz w:val="30"/>
          <w:szCs w:val="30"/>
        </w:rPr>
        <w:t>2561</w:t>
      </w: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E37A6" w:rsidRDefault="002E37A6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B2C54">
        <w:rPr>
          <w:rFonts w:ascii="Angsana New" w:hAnsi="Angsana New" w:cs="Angsana New"/>
          <w:sz w:val="30"/>
          <w:szCs w:val="30"/>
        </w:rPr>
        <w:t xml:space="preserve">27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9B2C54">
        <w:rPr>
          <w:rFonts w:ascii="Angsana New" w:hAnsi="Angsana New" w:cs="Angsana New"/>
          <w:sz w:val="30"/>
          <w:szCs w:val="30"/>
        </w:rPr>
        <w:t xml:space="preserve">2560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9B2C54">
        <w:rPr>
          <w:rFonts w:ascii="Angsana New" w:hAnsi="Angsana New" w:cs="Angsana New"/>
          <w:sz w:val="30"/>
          <w:szCs w:val="30"/>
        </w:rPr>
        <w:t xml:space="preserve">0.14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 w:rsidRPr="009B2C54">
        <w:rPr>
          <w:rFonts w:ascii="Angsana New" w:hAnsi="Angsana New" w:cs="Angsana New"/>
          <w:sz w:val="30"/>
          <w:szCs w:val="30"/>
        </w:rPr>
        <w:t xml:space="preserve">27.86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9B2C54">
        <w:rPr>
          <w:rFonts w:ascii="Angsana New" w:hAnsi="Angsana New" w:cs="Angsana New"/>
          <w:sz w:val="30"/>
          <w:szCs w:val="30"/>
        </w:rPr>
        <w:t>2560</w:t>
      </w:r>
    </w:p>
    <w:p w:rsidR="006D237F" w:rsidRDefault="006D237F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D237F" w:rsidRDefault="006D237F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D237F" w:rsidRDefault="006D237F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D237F" w:rsidRPr="009B2C54" w:rsidRDefault="006D237F" w:rsidP="002E3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E37A6" w:rsidRDefault="002E37A6" w:rsidP="005C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:rsidR="00982385" w:rsidRDefault="002E37A6" w:rsidP="005C6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2C7960"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82385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05001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A73DD4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</w:t>
      </w:r>
      <w:r w:rsidR="0005001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:rsidR="00D55AB7" w:rsidRPr="00957BD5" w:rsidRDefault="00D55AB7" w:rsidP="00AD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6E2854" w:rsidRPr="00957BD5" w:rsidTr="006E2854">
        <w:tc>
          <w:tcPr>
            <w:tcW w:w="4068" w:type="dxa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6E2854" w:rsidRPr="00957BD5" w:rsidRDefault="006E2854" w:rsidP="003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DA68E2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DA68E2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A73719" w:rsidRPr="00957BD5" w:rsidRDefault="00A73719" w:rsidP="00A737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719" w:rsidRPr="00957BD5" w:rsidTr="006E2854">
        <w:tc>
          <w:tcPr>
            <w:tcW w:w="4068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:rsidR="00A73719" w:rsidRPr="00957BD5" w:rsidRDefault="004204FB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3719" w:rsidRPr="00957BD5" w:rsidRDefault="004204FB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A73719" w:rsidRPr="00957BD5" w:rsidRDefault="00A73719" w:rsidP="00A7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</w:tbl>
    <w:p w:rsidR="00A40D81" w:rsidRPr="00957BD5" w:rsidRDefault="00A40D8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93DEA" w:rsidRPr="00957BD5" w:rsidRDefault="00393DEA" w:rsidP="00AD1E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</w:t>
      </w:r>
      <w:r w:rsidR="00AB552D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ค้ำประกันสำหรับการใช้ไฟฟ้า</w:t>
      </w:r>
      <w:r w:rsidR="00A50A05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732493">
        <w:rPr>
          <w:rFonts w:asciiTheme="majorBidi" w:hAnsiTheme="majorBidi" w:cstheme="majorBidi"/>
          <w:sz w:val="30"/>
          <w:szCs w:val="30"/>
          <w:cs/>
        </w:rPr>
        <w:t>น้ำมัน</w:t>
      </w:r>
    </w:p>
    <w:p w:rsidR="00EC2FE2" w:rsidRPr="00957BD5" w:rsidRDefault="00EC2FE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C2FE2" w:rsidRPr="00957BD5" w:rsidSect="00F7602F"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470" w:rsidRDefault="00581470">
      <w:r>
        <w:separator/>
      </w:r>
    </w:p>
  </w:endnote>
  <w:endnote w:type="continuationSeparator" w:id="0">
    <w:p w:rsidR="00581470" w:rsidRDefault="0058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D42F23" w:rsidRDefault="00E20D0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CA282C">
      <w:rPr>
        <w:rFonts w:ascii="Angsana New" w:hAnsi="Angsana New" w:cs="Angsana New"/>
        <w:noProof/>
        <w:sz w:val="30"/>
        <w:szCs w:val="30"/>
      </w:rPr>
      <w:t>25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D42F23" w:rsidRDefault="00E20D0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CA282C">
      <w:rPr>
        <w:rFonts w:ascii="Angsana New" w:hAnsi="Angsana New" w:cs="Angsana New"/>
        <w:noProof/>
        <w:sz w:val="30"/>
        <w:szCs w:val="30"/>
      </w:rPr>
      <w:t>27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D42F23" w:rsidRDefault="00E20D0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CA282C"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470" w:rsidRDefault="00581470">
      <w:r>
        <w:separator/>
      </w:r>
    </w:p>
  </w:footnote>
  <w:footnote w:type="continuationSeparator" w:id="0">
    <w:p w:rsidR="00581470" w:rsidRDefault="00581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2" w:rsidRPr="003E24D3" w:rsidRDefault="00E20D02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</w:t>
    </w:r>
    <w:proofErr w:type="spellStart"/>
    <w:r w:rsidRPr="003E24D3">
      <w:rPr>
        <w:rFonts w:ascii="Angsana New" w:hAnsi="Angsana New" w:cs="Angsana New" w:hint="cs"/>
        <w:b/>
        <w:bCs/>
        <w:sz w:val="32"/>
        <w:szCs w:val="32"/>
        <w:cs/>
      </w:rPr>
      <w:t>อาร์</w:t>
    </w:r>
    <w:proofErr w:type="spellEnd"/>
    <w:r w:rsidRPr="003E24D3">
      <w:rPr>
        <w:rFonts w:ascii="Angsana New" w:hAnsi="Angsana New" w:cs="Angsana New" w:hint="cs"/>
        <w:b/>
        <w:bCs/>
        <w:sz w:val="32"/>
        <w:szCs w:val="32"/>
        <w:cs/>
      </w:rPr>
      <w:t xml:space="preserve"> โกมุ </w:t>
    </w:r>
    <w:proofErr w:type="spellStart"/>
    <w:r w:rsidRPr="003E24D3">
      <w:rPr>
        <w:rFonts w:ascii="Angsana New" w:hAnsi="Angsana New" w:cs="Angsana New" w:hint="cs"/>
        <w:b/>
        <w:bCs/>
        <w:sz w:val="32"/>
        <w:szCs w:val="32"/>
        <w:cs/>
      </w:rPr>
      <w:t>อินดัส</w:t>
    </w:r>
    <w:proofErr w:type="spellEnd"/>
    <w:r w:rsidRPr="003E24D3">
      <w:rPr>
        <w:rFonts w:ascii="Angsana New" w:hAnsi="Angsana New" w:cs="Angsana New" w:hint="cs"/>
        <w:b/>
        <w:bCs/>
        <w:sz w:val="32"/>
        <w:szCs w:val="32"/>
        <w:cs/>
      </w:rPr>
      <w:t>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E20D02" w:rsidRPr="003E24D3" w:rsidRDefault="00E20D02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E20D02" w:rsidRDefault="00E20D02" w:rsidP="00A8252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1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:rsidR="00E20D02" w:rsidRPr="001329D0" w:rsidRDefault="00E20D0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2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4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7"/>
  </w:num>
  <w:num w:numId="2">
    <w:abstractNumId w:val="13"/>
  </w:num>
  <w:num w:numId="3">
    <w:abstractNumId w:val="21"/>
  </w:num>
  <w:num w:numId="4">
    <w:abstractNumId w:val="23"/>
  </w:num>
  <w:num w:numId="5">
    <w:abstractNumId w:val="36"/>
  </w:num>
  <w:num w:numId="6">
    <w:abstractNumId w:val="18"/>
  </w:num>
  <w:num w:numId="7">
    <w:abstractNumId w:val="3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0"/>
  </w:num>
  <w:num w:numId="20">
    <w:abstractNumId w:val="30"/>
  </w:num>
  <w:num w:numId="21">
    <w:abstractNumId w:val="10"/>
  </w:num>
  <w:num w:numId="22">
    <w:abstractNumId w:val="37"/>
  </w:num>
  <w:num w:numId="23">
    <w:abstractNumId w:val="25"/>
  </w:num>
  <w:num w:numId="24">
    <w:abstractNumId w:val="15"/>
  </w:num>
  <w:num w:numId="25">
    <w:abstractNumId w:val="11"/>
  </w:num>
  <w:num w:numId="26">
    <w:abstractNumId w:val="29"/>
  </w:num>
  <w:num w:numId="27">
    <w:abstractNumId w:val="22"/>
  </w:num>
  <w:num w:numId="28">
    <w:abstractNumId w:val="24"/>
  </w:num>
  <w:num w:numId="29">
    <w:abstractNumId w:val="31"/>
  </w:num>
  <w:num w:numId="30">
    <w:abstractNumId w:val="32"/>
  </w:num>
  <w:num w:numId="31">
    <w:abstractNumId w:val="14"/>
  </w:num>
  <w:num w:numId="32">
    <w:abstractNumId w:val="28"/>
  </w:num>
  <w:num w:numId="33">
    <w:abstractNumId w:val="26"/>
  </w:num>
  <w:num w:numId="34">
    <w:abstractNumId w:val="34"/>
  </w:num>
  <w:num w:numId="35">
    <w:abstractNumId w:val="16"/>
  </w:num>
  <w:num w:numId="36">
    <w:abstractNumId w:val="27"/>
  </w:num>
  <w:num w:numId="37">
    <w:abstractNumId w:val="33"/>
  </w:num>
  <w:num w:numId="38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C32"/>
    <w:rsid w:val="000224D3"/>
    <w:rsid w:val="00023605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1B7A"/>
    <w:rsid w:val="000624A5"/>
    <w:rsid w:val="0006276B"/>
    <w:rsid w:val="00062C4B"/>
    <w:rsid w:val="00063C95"/>
    <w:rsid w:val="000652EC"/>
    <w:rsid w:val="00066174"/>
    <w:rsid w:val="000675C1"/>
    <w:rsid w:val="00067A00"/>
    <w:rsid w:val="00067BF9"/>
    <w:rsid w:val="000701EB"/>
    <w:rsid w:val="00070D48"/>
    <w:rsid w:val="00071BA8"/>
    <w:rsid w:val="00071E82"/>
    <w:rsid w:val="000742F2"/>
    <w:rsid w:val="00075166"/>
    <w:rsid w:val="0007529E"/>
    <w:rsid w:val="00076F03"/>
    <w:rsid w:val="00080CDF"/>
    <w:rsid w:val="00080DC1"/>
    <w:rsid w:val="00081555"/>
    <w:rsid w:val="00081591"/>
    <w:rsid w:val="000816EC"/>
    <w:rsid w:val="000822FF"/>
    <w:rsid w:val="00083A6A"/>
    <w:rsid w:val="00085476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3A9C"/>
    <w:rsid w:val="000A42C6"/>
    <w:rsid w:val="000A458E"/>
    <w:rsid w:val="000A4C41"/>
    <w:rsid w:val="000A5073"/>
    <w:rsid w:val="000A5240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6C82"/>
    <w:rsid w:val="000B6EB0"/>
    <w:rsid w:val="000C00BB"/>
    <w:rsid w:val="000C12C2"/>
    <w:rsid w:val="000C1F3C"/>
    <w:rsid w:val="000C26BB"/>
    <w:rsid w:val="000C44F2"/>
    <w:rsid w:val="000C4DF0"/>
    <w:rsid w:val="000C5A4F"/>
    <w:rsid w:val="000C5B61"/>
    <w:rsid w:val="000C6B3B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2857"/>
    <w:rsid w:val="000E32D5"/>
    <w:rsid w:val="000E3A83"/>
    <w:rsid w:val="000E3EBC"/>
    <w:rsid w:val="000E4043"/>
    <w:rsid w:val="000E42B9"/>
    <w:rsid w:val="000E50BC"/>
    <w:rsid w:val="000E56C6"/>
    <w:rsid w:val="000E6788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3F05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59AD"/>
    <w:rsid w:val="001162B5"/>
    <w:rsid w:val="00116967"/>
    <w:rsid w:val="00116EC2"/>
    <w:rsid w:val="00117024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5C7D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0EB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E97"/>
    <w:rsid w:val="00172081"/>
    <w:rsid w:val="001751A8"/>
    <w:rsid w:val="00175B84"/>
    <w:rsid w:val="00175DF6"/>
    <w:rsid w:val="001760B5"/>
    <w:rsid w:val="001777B0"/>
    <w:rsid w:val="00180C2E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178"/>
    <w:rsid w:val="001F134A"/>
    <w:rsid w:val="001F1777"/>
    <w:rsid w:val="001F1C27"/>
    <w:rsid w:val="001F248C"/>
    <w:rsid w:val="001F29E5"/>
    <w:rsid w:val="001F3CF7"/>
    <w:rsid w:val="001F49DB"/>
    <w:rsid w:val="001F4E17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758F"/>
    <w:rsid w:val="0021122D"/>
    <w:rsid w:val="0021124F"/>
    <w:rsid w:val="002114B8"/>
    <w:rsid w:val="00211C80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36F"/>
    <w:rsid w:val="002273EE"/>
    <w:rsid w:val="00230BCE"/>
    <w:rsid w:val="00231198"/>
    <w:rsid w:val="002338AE"/>
    <w:rsid w:val="00234038"/>
    <w:rsid w:val="002341D1"/>
    <w:rsid w:val="00234A62"/>
    <w:rsid w:val="00236180"/>
    <w:rsid w:val="00236AFF"/>
    <w:rsid w:val="0023725C"/>
    <w:rsid w:val="002372CE"/>
    <w:rsid w:val="00237676"/>
    <w:rsid w:val="00240AFC"/>
    <w:rsid w:val="00241B26"/>
    <w:rsid w:val="00241EC1"/>
    <w:rsid w:val="00242563"/>
    <w:rsid w:val="002425B2"/>
    <w:rsid w:val="00243648"/>
    <w:rsid w:val="00243796"/>
    <w:rsid w:val="00243921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889"/>
    <w:rsid w:val="002539C6"/>
    <w:rsid w:val="0025486A"/>
    <w:rsid w:val="00255C1A"/>
    <w:rsid w:val="0025705F"/>
    <w:rsid w:val="00260F18"/>
    <w:rsid w:val="002610A1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72B"/>
    <w:rsid w:val="00275F32"/>
    <w:rsid w:val="00276171"/>
    <w:rsid w:val="00276809"/>
    <w:rsid w:val="0027761F"/>
    <w:rsid w:val="0027765C"/>
    <w:rsid w:val="002776D0"/>
    <w:rsid w:val="0028057B"/>
    <w:rsid w:val="00280FC6"/>
    <w:rsid w:val="00281913"/>
    <w:rsid w:val="0028195C"/>
    <w:rsid w:val="00282501"/>
    <w:rsid w:val="00282EC7"/>
    <w:rsid w:val="002832EB"/>
    <w:rsid w:val="0028406E"/>
    <w:rsid w:val="00284FE0"/>
    <w:rsid w:val="00285231"/>
    <w:rsid w:val="00286617"/>
    <w:rsid w:val="00286671"/>
    <w:rsid w:val="00286C12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75B1"/>
    <w:rsid w:val="00297D70"/>
    <w:rsid w:val="00297E21"/>
    <w:rsid w:val="00297F58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3889"/>
    <w:rsid w:val="002D495C"/>
    <w:rsid w:val="002D4C04"/>
    <w:rsid w:val="002D6F4F"/>
    <w:rsid w:val="002D7384"/>
    <w:rsid w:val="002D7FA1"/>
    <w:rsid w:val="002E2CF1"/>
    <w:rsid w:val="002E3315"/>
    <w:rsid w:val="002E37A6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B30"/>
    <w:rsid w:val="00302D9A"/>
    <w:rsid w:val="0030358D"/>
    <w:rsid w:val="00303B6F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29E8"/>
    <w:rsid w:val="00312D54"/>
    <w:rsid w:val="00312E24"/>
    <w:rsid w:val="00313103"/>
    <w:rsid w:val="00313335"/>
    <w:rsid w:val="00313761"/>
    <w:rsid w:val="00314925"/>
    <w:rsid w:val="00314CB2"/>
    <w:rsid w:val="00315CC8"/>
    <w:rsid w:val="00317513"/>
    <w:rsid w:val="003177CF"/>
    <w:rsid w:val="003200ED"/>
    <w:rsid w:val="00320F09"/>
    <w:rsid w:val="00323B73"/>
    <w:rsid w:val="00324055"/>
    <w:rsid w:val="0032498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5BD0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646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40A7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509"/>
    <w:rsid w:val="00381D29"/>
    <w:rsid w:val="00383708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A0EF4"/>
    <w:rsid w:val="003A1435"/>
    <w:rsid w:val="003A1DF1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6BF2"/>
    <w:rsid w:val="003B73CD"/>
    <w:rsid w:val="003B78FE"/>
    <w:rsid w:val="003B7C9E"/>
    <w:rsid w:val="003C0467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5D5F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4290"/>
    <w:rsid w:val="003D615C"/>
    <w:rsid w:val="003D6A41"/>
    <w:rsid w:val="003D6B63"/>
    <w:rsid w:val="003D6BA4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12B7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ED"/>
    <w:rsid w:val="004058CE"/>
    <w:rsid w:val="004058DD"/>
    <w:rsid w:val="0040680F"/>
    <w:rsid w:val="00406F04"/>
    <w:rsid w:val="00407164"/>
    <w:rsid w:val="004073E1"/>
    <w:rsid w:val="0040792D"/>
    <w:rsid w:val="00410E14"/>
    <w:rsid w:val="004111AD"/>
    <w:rsid w:val="00411AF3"/>
    <w:rsid w:val="00413721"/>
    <w:rsid w:val="00413A57"/>
    <w:rsid w:val="00414843"/>
    <w:rsid w:val="00414F68"/>
    <w:rsid w:val="0041541C"/>
    <w:rsid w:val="00415BA7"/>
    <w:rsid w:val="00415DAF"/>
    <w:rsid w:val="0041718F"/>
    <w:rsid w:val="00417994"/>
    <w:rsid w:val="00417C1F"/>
    <w:rsid w:val="00420312"/>
    <w:rsid w:val="004204FB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D5D"/>
    <w:rsid w:val="00470398"/>
    <w:rsid w:val="00470444"/>
    <w:rsid w:val="00470AC8"/>
    <w:rsid w:val="00470E45"/>
    <w:rsid w:val="00471406"/>
    <w:rsid w:val="004715C3"/>
    <w:rsid w:val="00471DC9"/>
    <w:rsid w:val="00472531"/>
    <w:rsid w:val="00472BB2"/>
    <w:rsid w:val="00473CBE"/>
    <w:rsid w:val="004745E7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67B"/>
    <w:rsid w:val="004918AC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150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500371"/>
    <w:rsid w:val="00500945"/>
    <w:rsid w:val="005011CA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07828"/>
    <w:rsid w:val="00507B3A"/>
    <w:rsid w:val="005114A4"/>
    <w:rsid w:val="00511609"/>
    <w:rsid w:val="00511741"/>
    <w:rsid w:val="005126B4"/>
    <w:rsid w:val="005127B9"/>
    <w:rsid w:val="00512DF3"/>
    <w:rsid w:val="005142A2"/>
    <w:rsid w:val="005143F8"/>
    <w:rsid w:val="005161BE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42A"/>
    <w:rsid w:val="0052757A"/>
    <w:rsid w:val="00527996"/>
    <w:rsid w:val="00527A73"/>
    <w:rsid w:val="00527E23"/>
    <w:rsid w:val="00530A2C"/>
    <w:rsid w:val="00530DA0"/>
    <w:rsid w:val="0053269C"/>
    <w:rsid w:val="00532922"/>
    <w:rsid w:val="0053293A"/>
    <w:rsid w:val="005331C2"/>
    <w:rsid w:val="00533D9A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44419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9D5"/>
    <w:rsid w:val="00565676"/>
    <w:rsid w:val="00565F56"/>
    <w:rsid w:val="00567402"/>
    <w:rsid w:val="00567511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470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16AC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D41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010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760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654"/>
    <w:rsid w:val="005F6C9F"/>
    <w:rsid w:val="005F7CD9"/>
    <w:rsid w:val="006006B1"/>
    <w:rsid w:val="00600E68"/>
    <w:rsid w:val="00601C06"/>
    <w:rsid w:val="00602340"/>
    <w:rsid w:val="00603100"/>
    <w:rsid w:val="006040AC"/>
    <w:rsid w:val="006044BF"/>
    <w:rsid w:val="006056D3"/>
    <w:rsid w:val="0060646B"/>
    <w:rsid w:val="00610B1F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7F55"/>
    <w:rsid w:val="00660257"/>
    <w:rsid w:val="00660706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1213"/>
    <w:rsid w:val="00681231"/>
    <w:rsid w:val="00681B9D"/>
    <w:rsid w:val="00681E31"/>
    <w:rsid w:val="00682E4B"/>
    <w:rsid w:val="00683C75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580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29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CB"/>
    <w:rsid w:val="006D0C4B"/>
    <w:rsid w:val="006D0D98"/>
    <w:rsid w:val="006D1625"/>
    <w:rsid w:val="006D1A5F"/>
    <w:rsid w:val="006D1C8F"/>
    <w:rsid w:val="006D1DEB"/>
    <w:rsid w:val="006D1FC6"/>
    <w:rsid w:val="006D2221"/>
    <w:rsid w:val="006D237F"/>
    <w:rsid w:val="006D25AA"/>
    <w:rsid w:val="006D2B3D"/>
    <w:rsid w:val="006D2CAB"/>
    <w:rsid w:val="006D302C"/>
    <w:rsid w:val="006D3E94"/>
    <w:rsid w:val="006D524D"/>
    <w:rsid w:val="006D5466"/>
    <w:rsid w:val="006D6B8D"/>
    <w:rsid w:val="006E02EB"/>
    <w:rsid w:val="006E0758"/>
    <w:rsid w:val="006E0B46"/>
    <w:rsid w:val="006E15AE"/>
    <w:rsid w:val="006E2854"/>
    <w:rsid w:val="006E2BB6"/>
    <w:rsid w:val="006E3896"/>
    <w:rsid w:val="006E4DAA"/>
    <w:rsid w:val="006E5C1C"/>
    <w:rsid w:val="006E754C"/>
    <w:rsid w:val="006F30BF"/>
    <w:rsid w:val="006F3A55"/>
    <w:rsid w:val="006F3E67"/>
    <w:rsid w:val="006F460C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515E"/>
    <w:rsid w:val="00715473"/>
    <w:rsid w:val="00715475"/>
    <w:rsid w:val="007158AB"/>
    <w:rsid w:val="00715D75"/>
    <w:rsid w:val="0071744E"/>
    <w:rsid w:val="00717E4A"/>
    <w:rsid w:val="00717EC1"/>
    <w:rsid w:val="00720458"/>
    <w:rsid w:val="007207A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35D3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1B0E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E86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E054A"/>
    <w:rsid w:val="007E0B09"/>
    <w:rsid w:val="007E1AE3"/>
    <w:rsid w:val="007E2124"/>
    <w:rsid w:val="007E22B6"/>
    <w:rsid w:val="007E3621"/>
    <w:rsid w:val="007E3D77"/>
    <w:rsid w:val="007E4691"/>
    <w:rsid w:val="007E503A"/>
    <w:rsid w:val="007E5296"/>
    <w:rsid w:val="007E5D55"/>
    <w:rsid w:val="007E63AD"/>
    <w:rsid w:val="007E669C"/>
    <w:rsid w:val="007E6F26"/>
    <w:rsid w:val="007E7559"/>
    <w:rsid w:val="007F2B71"/>
    <w:rsid w:val="007F2E6D"/>
    <w:rsid w:val="007F4294"/>
    <w:rsid w:val="007F42A9"/>
    <w:rsid w:val="007F4E47"/>
    <w:rsid w:val="007F7118"/>
    <w:rsid w:val="007F7126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5C33"/>
    <w:rsid w:val="00835E39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0F3"/>
    <w:rsid w:val="008522E2"/>
    <w:rsid w:val="008547C2"/>
    <w:rsid w:val="008551FF"/>
    <w:rsid w:val="0085587C"/>
    <w:rsid w:val="0085601F"/>
    <w:rsid w:val="0085643B"/>
    <w:rsid w:val="0085663D"/>
    <w:rsid w:val="00856A80"/>
    <w:rsid w:val="00857B5F"/>
    <w:rsid w:val="00857F42"/>
    <w:rsid w:val="0086050C"/>
    <w:rsid w:val="0086142A"/>
    <w:rsid w:val="00861961"/>
    <w:rsid w:val="008620A9"/>
    <w:rsid w:val="0086213F"/>
    <w:rsid w:val="00862A5F"/>
    <w:rsid w:val="00862A8A"/>
    <w:rsid w:val="00862AE7"/>
    <w:rsid w:val="00862C88"/>
    <w:rsid w:val="008659BC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3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87D"/>
    <w:rsid w:val="008B3867"/>
    <w:rsid w:val="008B3A33"/>
    <w:rsid w:val="008B3A63"/>
    <w:rsid w:val="008B3AF1"/>
    <w:rsid w:val="008B4A66"/>
    <w:rsid w:val="008B5163"/>
    <w:rsid w:val="008B5651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4EB0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673F"/>
    <w:rsid w:val="00916847"/>
    <w:rsid w:val="00916B48"/>
    <w:rsid w:val="009173D7"/>
    <w:rsid w:val="009177A8"/>
    <w:rsid w:val="00917866"/>
    <w:rsid w:val="00917DBE"/>
    <w:rsid w:val="00921699"/>
    <w:rsid w:val="009216F2"/>
    <w:rsid w:val="00921FE3"/>
    <w:rsid w:val="00922B85"/>
    <w:rsid w:val="009235A1"/>
    <w:rsid w:val="009239FA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1AC3"/>
    <w:rsid w:val="00932BA0"/>
    <w:rsid w:val="009338AC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705"/>
    <w:rsid w:val="00940CF6"/>
    <w:rsid w:val="0094242C"/>
    <w:rsid w:val="00942ACE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3117"/>
    <w:rsid w:val="00954B19"/>
    <w:rsid w:val="009553B2"/>
    <w:rsid w:val="00956C26"/>
    <w:rsid w:val="00957902"/>
    <w:rsid w:val="00957BD5"/>
    <w:rsid w:val="00957EE4"/>
    <w:rsid w:val="00962208"/>
    <w:rsid w:val="0096429D"/>
    <w:rsid w:val="00964881"/>
    <w:rsid w:val="00964AB7"/>
    <w:rsid w:val="00964F78"/>
    <w:rsid w:val="0096514D"/>
    <w:rsid w:val="0096521E"/>
    <w:rsid w:val="00965B88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DEF"/>
    <w:rsid w:val="00977EDC"/>
    <w:rsid w:val="00980289"/>
    <w:rsid w:val="00981977"/>
    <w:rsid w:val="00981B9E"/>
    <w:rsid w:val="00982385"/>
    <w:rsid w:val="00982935"/>
    <w:rsid w:val="00983F2D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7E8"/>
    <w:rsid w:val="009D391A"/>
    <w:rsid w:val="009D3E12"/>
    <w:rsid w:val="009D4F51"/>
    <w:rsid w:val="009D60E5"/>
    <w:rsid w:val="009D66E6"/>
    <w:rsid w:val="009D67E8"/>
    <w:rsid w:val="009D72D0"/>
    <w:rsid w:val="009E0591"/>
    <w:rsid w:val="009E0CA7"/>
    <w:rsid w:val="009E16D8"/>
    <w:rsid w:val="009E2CC1"/>
    <w:rsid w:val="009E355C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27C86"/>
    <w:rsid w:val="00A308B0"/>
    <w:rsid w:val="00A31842"/>
    <w:rsid w:val="00A318BF"/>
    <w:rsid w:val="00A327B9"/>
    <w:rsid w:val="00A34AE2"/>
    <w:rsid w:val="00A35C99"/>
    <w:rsid w:val="00A36567"/>
    <w:rsid w:val="00A3764D"/>
    <w:rsid w:val="00A40086"/>
    <w:rsid w:val="00A40D81"/>
    <w:rsid w:val="00A4145F"/>
    <w:rsid w:val="00A42B5F"/>
    <w:rsid w:val="00A4318C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719"/>
    <w:rsid w:val="00A73DD4"/>
    <w:rsid w:val="00A73E85"/>
    <w:rsid w:val="00A74461"/>
    <w:rsid w:val="00A7488B"/>
    <w:rsid w:val="00A755BF"/>
    <w:rsid w:val="00A761BD"/>
    <w:rsid w:val="00A81995"/>
    <w:rsid w:val="00A82524"/>
    <w:rsid w:val="00A84032"/>
    <w:rsid w:val="00A841A8"/>
    <w:rsid w:val="00A8499E"/>
    <w:rsid w:val="00A855EC"/>
    <w:rsid w:val="00A8589C"/>
    <w:rsid w:val="00A85E0E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CA3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D7662"/>
    <w:rsid w:val="00AE03F2"/>
    <w:rsid w:val="00AE0AAC"/>
    <w:rsid w:val="00AE0E46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1B6E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102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D51"/>
    <w:rsid w:val="00B92E8F"/>
    <w:rsid w:val="00B9370A"/>
    <w:rsid w:val="00B95295"/>
    <w:rsid w:val="00B958D2"/>
    <w:rsid w:val="00B96D48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1EF7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13B2"/>
    <w:rsid w:val="00BC2665"/>
    <w:rsid w:val="00BC2F42"/>
    <w:rsid w:val="00BC398A"/>
    <w:rsid w:val="00BC3FD1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FC9"/>
    <w:rsid w:val="00BE2AC1"/>
    <w:rsid w:val="00BE554B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61AA"/>
    <w:rsid w:val="00C06B94"/>
    <w:rsid w:val="00C07D1F"/>
    <w:rsid w:val="00C1015A"/>
    <w:rsid w:val="00C11A2C"/>
    <w:rsid w:val="00C12810"/>
    <w:rsid w:val="00C1453F"/>
    <w:rsid w:val="00C176AE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2B38"/>
    <w:rsid w:val="00C430E7"/>
    <w:rsid w:val="00C432E7"/>
    <w:rsid w:val="00C43880"/>
    <w:rsid w:val="00C43AF1"/>
    <w:rsid w:val="00C43CFC"/>
    <w:rsid w:val="00C43E24"/>
    <w:rsid w:val="00C43FBB"/>
    <w:rsid w:val="00C4521D"/>
    <w:rsid w:val="00C45D3A"/>
    <w:rsid w:val="00C46F1C"/>
    <w:rsid w:val="00C47A0F"/>
    <w:rsid w:val="00C5020D"/>
    <w:rsid w:val="00C50A57"/>
    <w:rsid w:val="00C50BE6"/>
    <w:rsid w:val="00C52072"/>
    <w:rsid w:val="00C52B43"/>
    <w:rsid w:val="00C53400"/>
    <w:rsid w:val="00C54D7C"/>
    <w:rsid w:val="00C5500C"/>
    <w:rsid w:val="00C566D3"/>
    <w:rsid w:val="00C5717F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511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311"/>
    <w:rsid w:val="00C825A7"/>
    <w:rsid w:val="00C84C2D"/>
    <w:rsid w:val="00C8579A"/>
    <w:rsid w:val="00C8629C"/>
    <w:rsid w:val="00C865C7"/>
    <w:rsid w:val="00C86A1E"/>
    <w:rsid w:val="00C9007E"/>
    <w:rsid w:val="00C904C1"/>
    <w:rsid w:val="00C91EAB"/>
    <w:rsid w:val="00C923D2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82C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39DD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19C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47DE"/>
    <w:rsid w:val="00CF57FB"/>
    <w:rsid w:val="00CF5F5A"/>
    <w:rsid w:val="00CF67B5"/>
    <w:rsid w:val="00D01312"/>
    <w:rsid w:val="00D0176C"/>
    <w:rsid w:val="00D0250B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21D5"/>
    <w:rsid w:val="00D134F7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055"/>
    <w:rsid w:val="00D23355"/>
    <w:rsid w:val="00D237C6"/>
    <w:rsid w:val="00D244E8"/>
    <w:rsid w:val="00D245E5"/>
    <w:rsid w:val="00D24854"/>
    <w:rsid w:val="00D24AFD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033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3AFF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0F66"/>
    <w:rsid w:val="00D81825"/>
    <w:rsid w:val="00D82DFC"/>
    <w:rsid w:val="00D82E01"/>
    <w:rsid w:val="00D8306C"/>
    <w:rsid w:val="00D8394C"/>
    <w:rsid w:val="00D84287"/>
    <w:rsid w:val="00D84410"/>
    <w:rsid w:val="00D84C9E"/>
    <w:rsid w:val="00D85D4E"/>
    <w:rsid w:val="00D867F2"/>
    <w:rsid w:val="00D8707F"/>
    <w:rsid w:val="00D87F77"/>
    <w:rsid w:val="00D926C1"/>
    <w:rsid w:val="00D946AF"/>
    <w:rsid w:val="00D95A5D"/>
    <w:rsid w:val="00D95F7A"/>
    <w:rsid w:val="00D96829"/>
    <w:rsid w:val="00D96A82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A68E2"/>
    <w:rsid w:val="00DA6CE7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168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9D9"/>
    <w:rsid w:val="00DF1C8B"/>
    <w:rsid w:val="00DF1DBE"/>
    <w:rsid w:val="00DF5F96"/>
    <w:rsid w:val="00DF60B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0D02"/>
    <w:rsid w:val="00E21DC7"/>
    <w:rsid w:val="00E228A3"/>
    <w:rsid w:val="00E22DAD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6E9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47139"/>
    <w:rsid w:val="00E47879"/>
    <w:rsid w:val="00E51951"/>
    <w:rsid w:val="00E5274C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69F"/>
    <w:rsid w:val="00E77FDA"/>
    <w:rsid w:val="00E808DF"/>
    <w:rsid w:val="00E80C3B"/>
    <w:rsid w:val="00E80C6A"/>
    <w:rsid w:val="00E814AB"/>
    <w:rsid w:val="00E8257D"/>
    <w:rsid w:val="00E829BD"/>
    <w:rsid w:val="00E845EA"/>
    <w:rsid w:val="00E847B7"/>
    <w:rsid w:val="00E854E6"/>
    <w:rsid w:val="00E86E6E"/>
    <w:rsid w:val="00E86E83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649"/>
    <w:rsid w:val="00E97865"/>
    <w:rsid w:val="00E97EFF"/>
    <w:rsid w:val="00EA0983"/>
    <w:rsid w:val="00EA0C4C"/>
    <w:rsid w:val="00EA0D93"/>
    <w:rsid w:val="00EA1707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4AE6"/>
    <w:rsid w:val="00EB52A2"/>
    <w:rsid w:val="00EB5A2C"/>
    <w:rsid w:val="00EB60B3"/>
    <w:rsid w:val="00EB6F68"/>
    <w:rsid w:val="00EB71BF"/>
    <w:rsid w:val="00EB7816"/>
    <w:rsid w:val="00EB79A8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09AE"/>
    <w:rsid w:val="00ED235C"/>
    <w:rsid w:val="00ED2C3E"/>
    <w:rsid w:val="00ED44A6"/>
    <w:rsid w:val="00ED6991"/>
    <w:rsid w:val="00ED7C86"/>
    <w:rsid w:val="00ED7F3A"/>
    <w:rsid w:val="00EE15B2"/>
    <w:rsid w:val="00EE201F"/>
    <w:rsid w:val="00EE25F2"/>
    <w:rsid w:val="00EE277B"/>
    <w:rsid w:val="00EE3027"/>
    <w:rsid w:val="00EE3574"/>
    <w:rsid w:val="00EE4313"/>
    <w:rsid w:val="00EE455F"/>
    <w:rsid w:val="00EE5231"/>
    <w:rsid w:val="00EE66D4"/>
    <w:rsid w:val="00EE68B6"/>
    <w:rsid w:val="00EE6B6E"/>
    <w:rsid w:val="00EE742B"/>
    <w:rsid w:val="00EE78EC"/>
    <w:rsid w:val="00EE7DF4"/>
    <w:rsid w:val="00EF0743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245A"/>
    <w:rsid w:val="00F03162"/>
    <w:rsid w:val="00F03DB5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CD"/>
    <w:rsid w:val="00F23B5F"/>
    <w:rsid w:val="00F24FDE"/>
    <w:rsid w:val="00F2537F"/>
    <w:rsid w:val="00F25C12"/>
    <w:rsid w:val="00F25CC0"/>
    <w:rsid w:val="00F25DFD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E49"/>
    <w:rsid w:val="00F37398"/>
    <w:rsid w:val="00F3763D"/>
    <w:rsid w:val="00F4028F"/>
    <w:rsid w:val="00F40F24"/>
    <w:rsid w:val="00F41611"/>
    <w:rsid w:val="00F4206B"/>
    <w:rsid w:val="00F427BA"/>
    <w:rsid w:val="00F5127B"/>
    <w:rsid w:val="00F512FD"/>
    <w:rsid w:val="00F52A12"/>
    <w:rsid w:val="00F52D73"/>
    <w:rsid w:val="00F53CD0"/>
    <w:rsid w:val="00F5431E"/>
    <w:rsid w:val="00F55341"/>
    <w:rsid w:val="00F5543C"/>
    <w:rsid w:val="00F5593B"/>
    <w:rsid w:val="00F605AC"/>
    <w:rsid w:val="00F6100B"/>
    <w:rsid w:val="00F61217"/>
    <w:rsid w:val="00F625FD"/>
    <w:rsid w:val="00F62C4D"/>
    <w:rsid w:val="00F62C93"/>
    <w:rsid w:val="00F632C3"/>
    <w:rsid w:val="00F63EA1"/>
    <w:rsid w:val="00F65F91"/>
    <w:rsid w:val="00F6601E"/>
    <w:rsid w:val="00F6606A"/>
    <w:rsid w:val="00F661D7"/>
    <w:rsid w:val="00F664E9"/>
    <w:rsid w:val="00F66564"/>
    <w:rsid w:val="00F6783D"/>
    <w:rsid w:val="00F700E5"/>
    <w:rsid w:val="00F71AE4"/>
    <w:rsid w:val="00F723D5"/>
    <w:rsid w:val="00F74A33"/>
    <w:rsid w:val="00F75971"/>
    <w:rsid w:val="00F7602F"/>
    <w:rsid w:val="00F80096"/>
    <w:rsid w:val="00F80805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39C7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599"/>
    <w:rsid w:val="00FE78AB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C9A12-5387-46ED-A688-C2DE22C4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3450</Words>
  <Characters>14849</Characters>
  <Application>Microsoft Office Word</Application>
  <DocSecurity>0</DocSecurity>
  <Lines>123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Laaurat, Jongthitinon</dc:creator>
  <cp:keywords/>
  <cp:lastModifiedBy>Somjai, Nigonyanont</cp:lastModifiedBy>
  <cp:revision>3</cp:revision>
  <cp:lastPrinted>2018-11-05T08:14:00Z</cp:lastPrinted>
  <dcterms:created xsi:type="dcterms:W3CDTF">2018-11-07T06:42:00Z</dcterms:created>
  <dcterms:modified xsi:type="dcterms:W3CDTF">2018-11-07T06:44:00Z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