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D17C4" w:rsidRPr="006958ED" w:rsidRDefault="00744250" w:rsidP="00AE4DB7">
      <w:pPr>
        <w:pStyle w:val="a0"/>
        <w:ind w:right="-43"/>
        <w:jc w:val="center"/>
        <w:rPr>
          <w:rFonts w:ascii="Angsana New" w:hAnsi="Angsana New"/>
          <w:sz w:val="52"/>
          <w:szCs w:val="52"/>
          <w:cs/>
          <w:lang w:val="en-US"/>
        </w:rPr>
      </w:pPr>
      <w:r>
        <w:rPr>
          <w:rFonts w:ascii="Angsana New" w:hAnsi="Angsana New"/>
          <w:sz w:val="52"/>
          <w:szCs w:val="52"/>
          <w:lang w:val="en-US"/>
        </w:rPr>
        <w:t xml:space="preserve"> </w:t>
      </w:r>
      <w:r>
        <w:rPr>
          <w:rFonts w:ascii="Angsana New" w:hAnsi="Angsana New"/>
          <w:sz w:val="52"/>
          <w:szCs w:val="52"/>
          <w:lang w:val="en-US"/>
        </w:rPr>
        <w:tab/>
      </w:r>
    </w:p>
    <w:p w:rsidR="003D17C4" w:rsidRPr="006958ED" w:rsidRDefault="003D17C4" w:rsidP="00AE4DB7">
      <w:pPr>
        <w:pStyle w:val="a0"/>
        <w:ind w:right="-43"/>
        <w:jc w:val="center"/>
        <w:rPr>
          <w:rFonts w:ascii="Angsana New" w:hAnsi="Angsana New"/>
          <w:sz w:val="52"/>
          <w:szCs w:val="52"/>
          <w:cs/>
        </w:rPr>
      </w:pPr>
    </w:p>
    <w:p w:rsidR="003D17C4" w:rsidRPr="006958ED" w:rsidRDefault="003D17C4" w:rsidP="00AE4DB7">
      <w:pPr>
        <w:pStyle w:val="a0"/>
        <w:ind w:right="-43"/>
        <w:jc w:val="center"/>
        <w:rPr>
          <w:rFonts w:ascii="Angsana New" w:hAnsi="Angsana New"/>
          <w:sz w:val="52"/>
          <w:szCs w:val="52"/>
          <w:cs/>
        </w:rPr>
      </w:pPr>
    </w:p>
    <w:p w:rsidR="003D17C4" w:rsidRPr="006958ED" w:rsidRDefault="003D17C4" w:rsidP="00AE4DB7">
      <w:pPr>
        <w:pStyle w:val="a0"/>
        <w:ind w:right="-43"/>
        <w:jc w:val="center"/>
        <w:rPr>
          <w:rFonts w:ascii="Angsana New" w:hAnsi="Angsana New"/>
          <w:sz w:val="52"/>
          <w:szCs w:val="52"/>
          <w:cs/>
        </w:rPr>
      </w:pPr>
    </w:p>
    <w:p w:rsidR="003D17C4" w:rsidRPr="006958ED" w:rsidRDefault="000F6406" w:rsidP="00AE4DB7">
      <w:pPr>
        <w:pStyle w:val="a0"/>
        <w:ind w:right="-43"/>
        <w:jc w:val="center"/>
        <w:rPr>
          <w:rFonts w:ascii="Angsana New" w:hAnsi="Angsana New"/>
          <w:sz w:val="52"/>
          <w:szCs w:val="52"/>
          <w:lang w:val="en-US"/>
        </w:rPr>
      </w:pPr>
      <w:r w:rsidRPr="006958ED">
        <w:rPr>
          <w:rFonts w:ascii="Angsana New" w:hAnsi="Angsana New"/>
          <w:sz w:val="52"/>
          <w:szCs w:val="52"/>
          <w:lang w:val="en-US"/>
        </w:rPr>
        <w:tab/>
      </w:r>
    </w:p>
    <w:p w:rsidR="00B22EBC" w:rsidRPr="006958ED" w:rsidRDefault="00B22EBC" w:rsidP="00AE4DB7">
      <w:pPr>
        <w:pStyle w:val="a0"/>
        <w:ind w:right="-43"/>
        <w:jc w:val="center"/>
        <w:rPr>
          <w:rFonts w:ascii="Angsana New" w:hAnsi="Angsana New"/>
          <w:sz w:val="52"/>
          <w:szCs w:val="52"/>
          <w:cs/>
          <w:lang w:val="en-US"/>
        </w:rPr>
      </w:pPr>
    </w:p>
    <w:p w:rsidR="003D17C4" w:rsidRPr="009C6796" w:rsidRDefault="003D17C4" w:rsidP="00AE4DB7">
      <w:pPr>
        <w:pStyle w:val="a0"/>
        <w:ind w:right="-43"/>
        <w:jc w:val="center"/>
        <w:rPr>
          <w:rFonts w:ascii="Angsana New" w:hAnsi="Angsana New"/>
          <w:b/>
          <w:bCs/>
          <w:sz w:val="52"/>
          <w:szCs w:val="52"/>
          <w:cs/>
          <w:lang w:val="en-US"/>
        </w:rPr>
      </w:pPr>
      <w:bookmarkStart w:id="0" w:name="SubTitle"/>
      <w:r w:rsidRPr="009C6796">
        <w:rPr>
          <w:rFonts w:ascii="Angsana New" w:hAnsi="Angsana New"/>
          <w:b/>
          <w:bCs/>
          <w:sz w:val="52"/>
          <w:szCs w:val="52"/>
          <w:cs/>
        </w:rPr>
        <w:t>บริษัท ไทย</w:t>
      </w:r>
      <w:proofErr w:type="spellStart"/>
      <w:r w:rsidRPr="009C6796">
        <w:rPr>
          <w:rFonts w:ascii="Angsana New" w:hAnsi="Angsana New"/>
          <w:b/>
          <w:bCs/>
          <w:sz w:val="52"/>
          <w:szCs w:val="52"/>
          <w:cs/>
        </w:rPr>
        <w:t>ออยล์</w:t>
      </w:r>
      <w:proofErr w:type="spellEnd"/>
      <w:r w:rsidRPr="009C6796">
        <w:rPr>
          <w:rFonts w:ascii="Angsana New" w:hAnsi="Angsana New"/>
          <w:b/>
          <w:bCs/>
          <w:sz w:val="52"/>
          <w:szCs w:val="52"/>
          <w:cs/>
        </w:rPr>
        <w:t xml:space="preserve"> จำกัด (มหาชน) และบริษัทย่อย</w:t>
      </w:r>
      <w:r w:rsidR="00271015" w:rsidRPr="009C6796">
        <w:rPr>
          <w:rFonts w:ascii="Angsana New" w:hAnsi="Angsana New"/>
          <w:b/>
          <w:bCs/>
          <w:sz w:val="52"/>
          <w:szCs w:val="52"/>
          <w:lang w:val="en-US"/>
        </w:rPr>
        <w:t xml:space="preserve"> </w:t>
      </w:r>
    </w:p>
    <w:p w:rsidR="003D17C4" w:rsidRPr="009C6796" w:rsidRDefault="003D17C4" w:rsidP="00AE4DB7">
      <w:pPr>
        <w:pStyle w:val="a0"/>
        <w:ind w:right="-43"/>
        <w:jc w:val="center"/>
        <w:rPr>
          <w:rFonts w:ascii="Angsana New" w:hAnsi="Angsana New"/>
          <w:b/>
          <w:bCs/>
          <w:sz w:val="30"/>
          <w:szCs w:val="30"/>
          <w:cs/>
          <w:lang w:val="en-US"/>
        </w:rPr>
      </w:pPr>
    </w:p>
    <w:p w:rsidR="00F946BB" w:rsidRPr="009C6796" w:rsidRDefault="003D17C4" w:rsidP="00AE4DB7">
      <w:pPr>
        <w:pStyle w:val="a0"/>
        <w:ind w:right="-43"/>
        <w:jc w:val="center"/>
        <w:rPr>
          <w:rFonts w:ascii="Angsana New" w:hAnsi="Angsana New"/>
          <w:sz w:val="32"/>
          <w:szCs w:val="32"/>
          <w:lang w:val="en-US"/>
        </w:rPr>
      </w:pPr>
      <w:r w:rsidRPr="009C6796">
        <w:rPr>
          <w:rFonts w:ascii="Angsana New" w:hAnsi="Angsana New"/>
          <w:sz w:val="32"/>
          <w:szCs w:val="32"/>
          <w:cs/>
        </w:rPr>
        <w:t>งบการเงินระหว่างกาล</w:t>
      </w:r>
    </w:p>
    <w:p w:rsidR="00820C5F" w:rsidRPr="009C6796" w:rsidRDefault="00820C5F" w:rsidP="00AE4DB7">
      <w:pPr>
        <w:pStyle w:val="a0"/>
        <w:ind w:right="-43"/>
        <w:jc w:val="center"/>
        <w:rPr>
          <w:rFonts w:ascii="Angsana New" w:hAnsi="Angsana New"/>
          <w:sz w:val="32"/>
          <w:szCs w:val="32"/>
          <w:lang w:val="en-US"/>
        </w:rPr>
      </w:pPr>
      <w:r w:rsidRPr="009C6796">
        <w:rPr>
          <w:rFonts w:ascii="Angsana New" w:hAnsi="Angsana New"/>
          <w:sz w:val="32"/>
          <w:szCs w:val="32"/>
          <w:cs/>
        </w:rPr>
        <w:t>สำหรับ</w:t>
      </w:r>
      <w:r w:rsidRPr="009C6796">
        <w:rPr>
          <w:rFonts w:ascii="Angsana New" w:hAnsi="Angsana New"/>
          <w:sz w:val="32"/>
          <w:szCs w:val="32"/>
          <w:cs/>
          <w:lang w:val="en-US"/>
        </w:rPr>
        <w:t>งวดสามเดือน</w:t>
      </w:r>
      <w:r w:rsidR="0098336C" w:rsidRPr="009C6796">
        <w:rPr>
          <w:rFonts w:ascii="Angsana New" w:hAnsi="Angsana New" w:hint="cs"/>
          <w:sz w:val="32"/>
          <w:szCs w:val="32"/>
          <w:cs/>
          <w:lang w:val="en-US"/>
        </w:rPr>
        <w:t>และ</w:t>
      </w:r>
      <w:r w:rsidR="001D03E4">
        <w:rPr>
          <w:rFonts w:ascii="Angsana New" w:hAnsi="Angsana New" w:hint="cs"/>
          <w:sz w:val="32"/>
          <w:szCs w:val="32"/>
          <w:cs/>
          <w:lang w:val="en-US"/>
        </w:rPr>
        <w:t>เก้าเดือน</w:t>
      </w:r>
      <w:r w:rsidRPr="009C6796">
        <w:rPr>
          <w:rFonts w:ascii="Angsana New" w:hAnsi="Angsana New"/>
          <w:sz w:val="32"/>
          <w:szCs w:val="32"/>
          <w:cs/>
          <w:lang w:val="en-US"/>
        </w:rPr>
        <w:t>สิ้นสุด</w:t>
      </w:r>
      <w:r w:rsidRPr="009C6796">
        <w:rPr>
          <w:rFonts w:ascii="Angsana New" w:hAnsi="Angsana New"/>
          <w:sz w:val="32"/>
          <w:szCs w:val="32"/>
          <w:cs/>
        </w:rPr>
        <w:t xml:space="preserve">วันที่ </w:t>
      </w:r>
      <w:r w:rsidR="001D03E4">
        <w:rPr>
          <w:rFonts w:ascii="Angsana New" w:hAnsi="Angsana New"/>
          <w:sz w:val="32"/>
          <w:szCs w:val="32"/>
          <w:lang w:val="en-US"/>
        </w:rPr>
        <w:t xml:space="preserve">30 </w:t>
      </w:r>
      <w:r w:rsidR="001D03E4">
        <w:rPr>
          <w:rFonts w:ascii="Angsana New" w:hAnsi="Angsana New"/>
          <w:sz w:val="32"/>
          <w:szCs w:val="32"/>
          <w:cs/>
          <w:lang w:val="en-US"/>
        </w:rPr>
        <w:t>กันยายน</w:t>
      </w:r>
      <w:r w:rsidR="00D24BD4" w:rsidRPr="009C6796">
        <w:rPr>
          <w:rFonts w:ascii="Angsana New" w:hAnsi="Angsana New" w:hint="cs"/>
          <w:sz w:val="32"/>
          <w:szCs w:val="32"/>
          <w:cs/>
        </w:rPr>
        <w:t xml:space="preserve"> </w:t>
      </w:r>
      <w:r w:rsidR="00DB0705" w:rsidRPr="00DB0705">
        <w:rPr>
          <w:rFonts w:ascii="Angsana New" w:hAnsi="Angsana New"/>
          <w:sz w:val="32"/>
          <w:szCs w:val="32"/>
          <w:lang w:val="en-US"/>
        </w:rPr>
        <w:t>256</w:t>
      </w:r>
      <w:r w:rsidR="00C3606F" w:rsidRPr="00C3606F">
        <w:rPr>
          <w:rFonts w:ascii="Angsana New" w:hAnsi="Angsana New"/>
          <w:sz w:val="32"/>
          <w:szCs w:val="32"/>
          <w:lang w:val="en-US"/>
        </w:rPr>
        <w:t>1</w:t>
      </w:r>
    </w:p>
    <w:p w:rsidR="003D17C4" w:rsidRPr="009C6796" w:rsidRDefault="003D17C4" w:rsidP="00AE4DB7">
      <w:pPr>
        <w:pStyle w:val="a0"/>
        <w:ind w:right="-43"/>
        <w:jc w:val="center"/>
        <w:rPr>
          <w:rFonts w:ascii="Angsana New" w:hAnsi="Angsana New"/>
          <w:sz w:val="32"/>
          <w:szCs w:val="32"/>
          <w:cs/>
        </w:rPr>
      </w:pPr>
      <w:r w:rsidRPr="009C6796">
        <w:rPr>
          <w:rFonts w:ascii="Angsana New" w:hAnsi="Angsana New"/>
          <w:sz w:val="32"/>
          <w:szCs w:val="32"/>
          <w:cs/>
        </w:rPr>
        <w:t>และ</w:t>
      </w:r>
    </w:p>
    <w:p w:rsidR="003D17C4" w:rsidRPr="009C6796" w:rsidRDefault="003D17C4" w:rsidP="000042B5">
      <w:pPr>
        <w:pStyle w:val="a0"/>
        <w:ind w:right="-43"/>
        <w:jc w:val="center"/>
        <w:rPr>
          <w:rFonts w:ascii="Angsana New" w:hAnsi="Angsana New"/>
          <w:sz w:val="32"/>
          <w:szCs w:val="32"/>
          <w:lang w:val="en-US"/>
        </w:rPr>
      </w:pPr>
      <w:r w:rsidRPr="009C6796">
        <w:rPr>
          <w:rFonts w:ascii="Angsana New" w:hAnsi="Angsana New"/>
          <w:sz w:val="32"/>
          <w:szCs w:val="32"/>
          <w:cs/>
        </w:rPr>
        <w:t>รายงานการสอบทาน</w:t>
      </w:r>
      <w:r w:rsidR="00796E9A" w:rsidRPr="009C6796">
        <w:rPr>
          <w:rFonts w:ascii="Angsana New" w:hAnsi="Angsana New" w:hint="cs"/>
          <w:sz w:val="32"/>
          <w:szCs w:val="32"/>
          <w:cs/>
          <w:lang w:val="en-US"/>
        </w:rPr>
        <w:t>ข้อมูลทางการเงินระหว่างกาล</w:t>
      </w:r>
      <w:r w:rsidRPr="009C6796">
        <w:rPr>
          <w:rFonts w:ascii="Angsana New" w:hAnsi="Angsana New"/>
          <w:sz w:val="32"/>
          <w:szCs w:val="32"/>
          <w:cs/>
        </w:rPr>
        <w:t>โดยผู้สอบบัญชีรับอนุญาต</w:t>
      </w:r>
    </w:p>
    <w:p w:rsidR="003D17C4" w:rsidRPr="009C6796" w:rsidRDefault="003D17C4" w:rsidP="00AE4DB7">
      <w:pPr>
        <w:pStyle w:val="a0"/>
        <w:ind w:right="-43"/>
        <w:jc w:val="center"/>
        <w:rPr>
          <w:rFonts w:ascii="Angsana New" w:hAnsi="Angsana New"/>
          <w:sz w:val="30"/>
          <w:szCs w:val="30"/>
          <w:cs/>
          <w:lang w:val="en-US"/>
        </w:rPr>
      </w:pPr>
    </w:p>
    <w:p w:rsidR="003D17C4" w:rsidRPr="009C6796" w:rsidRDefault="003D17C4" w:rsidP="00AE4DB7">
      <w:pPr>
        <w:pStyle w:val="a0"/>
        <w:ind w:right="-43"/>
        <w:jc w:val="center"/>
        <w:rPr>
          <w:rFonts w:ascii="Angsana New" w:hAnsi="Angsana New"/>
          <w:sz w:val="32"/>
          <w:szCs w:val="32"/>
          <w:cs/>
          <w:lang w:val="en-US"/>
        </w:rPr>
      </w:pPr>
    </w:p>
    <w:p w:rsidR="003D17C4" w:rsidRPr="009C6796" w:rsidRDefault="003D17C4" w:rsidP="00AE4DB7">
      <w:pPr>
        <w:pStyle w:val="a0"/>
        <w:ind w:right="-43"/>
        <w:jc w:val="center"/>
        <w:rPr>
          <w:rFonts w:ascii="Angsana New" w:hAnsi="Angsana New"/>
          <w:b/>
          <w:bCs/>
          <w:sz w:val="32"/>
          <w:szCs w:val="32"/>
          <w:cs/>
          <w:lang w:val="en-US"/>
        </w:rPr>
      </w:pPr>
    </w:p>
    <w:bookmarkEnd w:id="0"/>
    <w:p w:rsidR="003D17C4" w:rsidRDefault="003D17C4" w:rsidP="00AE4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9C6796">
        <w:rPr>
          <w:rFonts w:ascii="Angsana New" w:hAnsi="Angsana New"/>
        </w:rPr>
        <w:br w:type="page"/>
      </w:r>
    </w:p>
    <w:p w:rsidR="000023D3" w:rsidRDefault="000023D3" w:rsidP="00AE4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:rsidR="000023D3" w:rsidRPr="000023D3" w:rsidRDefault="000023D3" w:rsidP="00AE4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:rsidR="003D17C4" w:rsidRPr="009C6796" w:rsidRDefault="003D17C4" w:rsidP="00AE4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:rsidR="003D17C4" w:rsidRPr="009C6796" w:rsidRDefault="003D17C4" w:rsidP="00AE4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:rsidR="003D17C4" w:rsidRPr="009C6796" w:rsidRDefault="003D17C4" w:rsidP="00AE4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:rsidR="003D17C4" w:rsidRPr="009C6796" w:rsidRDefault="003D17C4" w:rsidP="00AE4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:rsidR="003D17C4" w:rsidRPr="009C6796" w:rsidRDefault="003D17C4" w:rsidP="00AE4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:rsidR="002E6226" w:rsidRPr="009C6796" w:rsidRDefault="002E6226" w:rsidP="00AE4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:rsidR="00DB319A" w:rsidRPr="009C6796" w:rsidRDefault="00DB319A" w:rsidP="00AE4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:rsidR="005130F3" w:rsidRDefault="005130F3" w:rsidP="009D04A9">
      <w:pPr>
        <w:pStyle w:val="Heading5"/>
        <w:spacing w:line="240" w:lineRule="auto"/>
        <w:ind w:right="-43"/>
        <w:jc w:val="both"/>
        <w:rPr>
          <w:rFonts w:ascii="Angsana New" w:hAnsi="Angsana New" w:cs="Angsana New"/>
        </w:rPr>
      </w:pPr>
    </w:p>
    <w:p w:rsidR="009D04A9" w:rsidRPr="009C6796" w:rsidRDefault="009D04A9" w:rsidP="009D04A9">
      <w:pPr>
        <w:pStyle w:val="Heading5"/>
        <w:spacing w:line="240" w:lineRule="auto"/>
        <w:ind w:right="-43"/>
        <w:jc w:val="both"/>
        <w:rPr>
          <w:rFonts w:ascii="Angsana New" w:hAnsi="Angsana New" w:cs="Angsana New"/>
        </w:rPr>
      </w:pPr>
      <w:r w:rsidRPr="009C6796">
        <w:rPr>
          <w:rFonts w:ascii="Angsana New" w:hAnsi="Angsana New" w:cs="Angsana New"/>
          <w:cs/>
        </w:rPr>
        <w:t>รายงานการสอบทาน</w:t>
      </w:r>
      <w:r w:rsidRPr="009C6796">
        <w:rPr>
          <w:rFonts w:ascii="Angsana New" w:hAnsi="Angsana New" w:cs="Angsana New" w:hint="cs"/>
          <w:cs/>
        </w:rPr>
        <w:t>ข้อมูลทางการเงินระหว่างกาล</w:t>
      </w:r>
      <w:r w:rsidRPr="009C6796">
        <w:rPr>
          <w:rFonts w:ascii="Angsana New" w:hAnsi="Angsana New" w:cs="Angsana New"/>
          <w:cs/>
        </w:rPr>
        <w:t>โดยผู้สอบบัญชีรับอนุญาต</w:t>
      </w:r>
    </w:p>
    <w:p w:rsidR="009D04A9" w:rsidRPr="009C6796" w:rsidRDefault="009D04A9" w:rsidP="009D0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</w:p>
    <w:p w:rsidR="009D04A9" w:rsidRPr="009C6796" w:rsidRDefault="009D04A9" w:rsidP="009D0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b/>
          <w:bCs/>
          <w:sz w:val="30"/>
          <w:szCs w:val="30"/>
        </w:rPr>
      </w:pPr>
      <w:r w:rsidRPr="009C6796">
        <w:rPr>
          <w:rFonts w:ascii="Angsana New" w:hAnsi="Angsana New"/>
          <w:b/>
          <w:bCs/>
          <w:sz w:val="30"/>
          <w:szCs w:val="30"/>
          <w:cs/>
        </w:rPr>
        <w:t>เสนอ  คณะกรรมการบริษัท ไทย</w:t>
      </w:r>
      <w:proofErr w:type="spellStart"/>
      <w:r w:rsidRPr="009C6796">
        <w:rPr>
          <w:rFonts w:ascii="Angsana New" w:hAnsi="Angsana New"/>
          <w:b/>
          <w:bCs/>
          <w:sz w:val="30"/>
          <w:szCs w:val="30"/>
          <w:cs/>
        </w:rPr>
        <w:t>ออยล์</w:t>
      </w:r>
      <w:proofErr w:type="spellEnd"/>
      <w:r w:rsidRPr="009C6796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  <w:r w:rsidRPr="009C6796">
        <w:rPr>
          <w:rFonts w:ascii="Angsana New" w:hAnsi="Angsana New"/>
          <w:b/>
          <w:bCs/>
          <w:sz w:val="30"/>
          <w:szCs w:val="30"/>
        </w:rPr>
        <w:t xml:space="preserve"> </w:t>
      </w:r>
    </w:p>
    <w:p w:rsidR="009D04A9" w:rsidRPr="009C6796" w:rsidRDefault="009D04A9" w:rsidP="009D04A9">
      <w:pPr>
        <w:tabs>
          <w:tab w:val="clear" w:pos="454"/>
          <w:tab w:val="clear" w:pos="907"/>
        </w:tabs>
        <w:ind w:right="-43"/>
        <w:jc w:val="thaiDistribute"/>
        <w:rPr>
          <w:rFonts w:ascii="Angsana New" w:hAnsi="Angsana New"/>
          <w:sz w:val="30"/>
          <w:szCs w:val="30"/>
        </w:rPr>
      </w:pPr>
    </w:p>
    <w:p w:rsidR="009D04A9" w:rsidRPr="009C6796" w:rsidRDefault="009D04A9" w:rsidP="009D04A9">
      <w:pPr>
        <w:tabs>
          <w:tab w:val="clear" w:pos="454"/>
          <w:tab w:val="clear" w:pos="907"/>
        </w:tabs>
        <w:ind w:right="-43"/>
        <w:jc w:val="thaiDistribute"/>
        <w:rPr>
          <w:rFonts w:ascii="Angsana New" w:hAnsi="Angsana New"/>
          <w:sz w:val="30"/>
          <w:szCs w:val="30"/>
          <w:cs/>
        </w:rPr>
      </w:pPr>
      <w:r w:rsidRPr="009C6796">
        <w:rPr>
          <w:rFonts w:ascii="Angsana New" w:hAnsi="Angsana New"/>
          <w:sz w:val="30"/>
          <w:szCs w:val="30"/>
          <w:cs/>
          <w:lang w:val="th-TH"/>
        </w:rPr>
        <w:t>ข้าพเจ้าได้สอบทานงบแสดงฐานะการเงินรวมและงบแสดง</w:t>
      </w:r>
      <w:r w:rsidR="0003570C" w:rsidRPr="009C6796">
        <w:rPr>
          <w:rFonts w:ascii="Angsana New" w:hAnsi="Angsana New"/>
          <w:sz w:val="30"/>
          <w:szCs w:val="30"/>
          <w:cs/>
          <w:lang w:val="th-TH"/>
        </w:rPr>
        <w:t xml:space="preserve">ฐานะการเงินเฉพาะกิจการ ณ วันที่ </w:t>
      </w:r>
      <w:r w:rsidR="001D03E4">
        <w:rPr>
          <w:rFonts w:ascii="Angsana New" w:hAnsi="Angsana New"/>
          <w:sz w:val="30"/>
          <w:szCs w:val="30"/>
        </w:rPr>
        <w:t xml:space="preserve">30 </w:t>
      </w:r>
      <w:r w:rsidR="001D03E4">
        <w:rPr>
          <w:rFonts w:ascii="Angsana New" w:hAnsi="Angsana New"/>
          <w:sz w:val="30"/>
          <w:szCs w:val="30"/>
          <w:cs/>
        </w:rPr>
        <w:t>กันยายน</w:t>
      </w:r>
      <w:r w:rsidR="0042306C" w:rsidRPr="009C6796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="00DB0705" w:rsidRPr="00DB0705">
        <w:rPr>
          <w:rFonts w:ascii="Angsana New" w:hAnsi="Angsana New"/>
          <w:sz w:val="30"/>
          <w:szCs w:val="30"/>
        </w:rPr>
        <w:t>256</w:t>
      </w:r>
      <w:r w:rsidR="00C3606F" w:rsidRPr="00C3606F">
        <w:rPr>
          <w:rFonts w:ascii="Angsana New" w:hAnsi="Angsana New"/>
          <w:sz w:val="30"/>
          <w:szCs w:val="30"/>
        </w:rPr>
        <w:t>1</w:t>
      </w:r>
      <w:r w:rsidR="00582294">
        <w:rPr>
          <w:rFonts w:ascii="Angsana New" w:hAnsi="Angsana New"/>
          <w:sz w:val="30"/>
          <w:szCs w:val="30"/>
        </w:rPr>
        <w:t xml:space="preserve"> </w:t>
      </w:r>
      <w:r w:rsidRPr="009C6796">
        <w:rPr>
          <w:rFonts w:ascii="Angsana New" w:hAnsi="Angsana New" w:hint="cs"/>
          <w:sz w:val="30"/>
          <w:szCs w:val="30"/>
          <w:cs/>
        </w:rPr>
        <w:t xml:space="preserve">งบกำไรขาดทุนรวมและงบกำไรขาดทุนเฉพาะกิจการ </w:t>
      </w:r>
      <w:r w:rsidR="00B66971">
        <w:rPr>
          <w:rFonts w:ascii="Angsana New" w:hAnsi="Angsana New" w:hint="cs"/>
          <w:sz w:val="30"/>
          <w:szCs w:val="30"/>
          <w:cs/>
        </w:rPr>
        <w:t>และ</w:t>
      </w:r>
      <w:r w:rsidRPr="009C6796">
        <w:rPr>
          <w:rFonts w:ascii="Angsana New" w:hAnsi="Angsana New"/>
          <w:sz w:val="30"/>
          <w:szCs w:val="30"/>
          <w:cs/>
          <w:lang w:val="th-TH"/>
        </w:rPr>
        <w:t>งบกำไรขาดทุนเบ็ดเสร็จรวมและงบกำไรขาดทุนเบ็ดเสร็จเฉพาะกิจการ</w:t>
      </w:r>
      <w:r w:rsidR="00B66971">
        <w:rPr>
          <w:rFonts w:ascii="Angsana New" w:hAnsi="Angsana New" w:hint="cs"/>
          <w:sz w:val="30"/>
          <w:szCs w:val="30"/>
          <w:cs/>
          <w:lang w:val="th-TH"/>
        </w:rPr>
        <w:t>สำ</w:t>
      </w:r>
      <w:r w:rsidR="00027EF8" w:rsidRPr="009C6796">
        <w:rPr>
          <w:rFonts w:ascii="Angsana New" w:hAnsi="Angsana New" w:hint="cs"/>
          <w:sz w:val="30"/>
          <w:szCs w:val="30"/>
          <w:cs/>
          <w:lang w:val="th-TH"/>
        </w:rPr>
        <w:t>หรับงวดสามเดือนและ</w:t>
      </w:r>
      <w:r w:rsidR="001D03E4">
        <w:rPr>
          <w:rFonts w:ascii="Angsana New" w:hAnsi="Angsana New" w:hint="cs"/>
          <w:sz w:val="30"/>
          <w:szCs w:val="30"/>
          <w:cs/>
          <w:lang w:val="th-TH"/>
        </w:rPr>
        <w:t>เก้าเดือน</w:t>
      </w:r>
      <w:r w:rsidR="00027EF8" w:rsidRPr="009C6796">
        <w:rPr>
          <w:rFonts w:ascii="Angsana New" w:hAnsi="Angsana New" w:hint="cs"/>
          <w:sz w:val="30"/>
          <w:szCs w:val="30"/>
          <w:cs/>
          <w:lang w:val="th-TH"/>
        </w:rPr>
        <w:t xml:space="preserve">สิ้นสุดวันที่ </w:t>
      </w:r>
      <w:r w:rsidR="001D03E4">
        <w:rPr>
          <w:rFonts w:ascii="Angsana New" w:hAnsi="Angsana New"/>
          <w:sz w:val="30"/>
          <w:szCs w:val="30"/>
        </w:rPr>
        <w:t xml:space="preserve">30 </w:t>
      </w:r>
      <w:r w:rsidR="001D03E4">
        <w:rPr>
          <w:rFonts w:ascii="Angsana New" w:hAnsi="Angsana New"/>
          <w:sz w:val="30"/>
          <w:szCs w:val="30"/>
          <w:cs/>
        </w:rPr>
        <w:t>กันยายน</w:t>
      </w:r>
      <w:r w:rsidR="00027EF8" w:rsidRPr="009C6796">
        <w:rPr>
          <w:rFonts w:ascii="Angsana New" w:hAnsi="Angsana New" w:hint="cs"/>
          <w:sz w:val="30"/>
          <w:szCs w:val="30"/>
          <w:cs/>
        </w:rPr>
        <w:t xml:space="preserve"> </w:t>
      </w:r>
      <w:r w:rsidR="00DB0705" w:rsidRPr="00DB0705">
        <w:rPr>
          <w:rFonts w:ascii="Angsana New" w:hAnsi="Angsana New"/>
          <w:sz w:val="30"/>
          <w:szCs w:val="30"/>
        </w:rPr>
        <w:t>256</w:t>
      </w:r>
      <w:r w:rsidR="00C3606F" w:rsidRPr="00C3606F">
        <w:rPr>
          <w:rFonts w:ascii="Angsana New" w:hAnsi="Angsana New"/>
          <w:sz w:val="30"/>
          <w:szCs w:val="30"/>
        </w:rPr>
        <w:t>1</w:t>
      </w:r>
      <w:r w:rsidRPr="009C6796">
        <w:rPr>
          <w:rFonts w:ascii="Angsana New" w:hAnsi="Angsana New"/>
          <w:sz w:val="30"/>
          <w:szCs w:val="30"/>
          <w:cs/>
          <w:lang w:val="th-TH"/>
        </w:rPr>
        <w:t xml:space="preserve"> งบแสดงการเปลี่ยนแปลงส่วนของ</w:t>
      </w:r>
      <w:r w:rsidRPr="009C6796">
        <w:rPr>
          <w:rFonts w:ascii="Angsana New" w:hAnsi="Angsana New" w:hint="cs"/>
          <w:sz w:val="30"/>
          <w:szCs w:val="30"/>
          <w:cs/>
          <w:lang w:val="th-TH"/>
        </w:rPr>
        <w:t>ผู้ถือหุ้น</w:t>
      </w:r>
      <w:r w:rsidRPr="009C6796">
        <w:rPr>
          <w:rFonts w:ascii="Angsana New" w:hAnsi="Angsana New"/>
          <w:sz w:val="30"/>
          <w:szCs w:val="30"/>
          <w:cs/>
          <w:lang w:val="th-TH"/>
        </w:rPr>
        <w:t>รวมและงบแสดงการเปลี่ยนแปลงส่วนของ</w:t>
      </w:r>
      <w:r w:rsidRPr="009C6796">
        <w:rPr>
          <w:rFonts w:ascii="Angsana New" w:hAnsi="Angsana New" w:hint="cs"/>
          <w:sz w:val="30"/>
          <w:szCs w:val="30"/>
          <w:cs/>
          <w:lang w:val="th-TH"/>
        </w:rPr>
        <w:t>ผู้ถือหุ้น</w:t>
      </w:r>
      <w:r w:rsidRPr="009C6796">
        <w:rPr>
          <w:rFonts w:ascii="Angsana New" w:hAnsi="Angsana New"/>
          <w:sz w:val="30"/>
          <w:szCs w:val="30"/>
          <w:cs/>
          <w:lang w:val="th-TH"/>
        </w:rPr>
        <w:t>เฉพาะกิจการ และงบกระแสเงินสดรวมและงบกระแสเงินสดเฉพาะกิจการ</w:t>
      </w:r>
      <w:r w:rsidR="00FA27C6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873314">
        <w:rPr>
          <w:rFonts w:ascii="Angsana New" w:hAnsi="Angsana New"/>
          <w:spacing w:val="-2"/>
          <w:sz w:val="30"/>
          <w:szCs w:val="30"/>
          <w:cs/>
        </w:rPr>
        <w:t>สำหรับงวด</w:t>
      </w:r>
      <w:r w:rsidR="00367E65">
        <w:rPr>
          <w:rFonts w:ascii="Angsana New" w:hAnsi="Angsana New"/>
          <w:spacing w:val="-2"/>
          <w:sz w:val="30"/>
          <w:szCs w:val="30"/>
          <w:cs/>
        </w:rPr>
        <w:br/>
      </w:r>
      <w:r w:rsidR="001D03E4">
        <w:rPr>
          <w:rFonts w:ascii="Angsana New" w:hAnsi="Angsana New" w:hint="cs"/>
          <w:spacing w:val="-2"/>
          <w:sz w:val="30"/>
          <w:szCs w:val="30"/>
          <w:cs/>
          <w:lang w:val="th-TH"/>
        </w:rPr>
        <w:t>เก้าเดือน</w:t>
      </w:r>
      <w:r w:rsidRPr="00873314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สิ้นสุดวันที่ </w:t>
      </w:r>
      <w:r w:rsidR="001D03E4">
        <w:rPr>
          <w:rFonts w:ascii="Angsana New" w:hAnsi="Angsana New"/>
          <w:spacing w:val="-2"/>
          <w:sz w:val="30"/>
          <w:szCs w:val="30"/>
        </w:rPr>
        <w:t xml:space="preserve">30 </w:t>
      </w:r>
      <w:r w:rsidR="001D03E4">
        <w:rPr>
          <w:rFonts w:ascii="Angsana New" w:hAnsi="Angsana New"/>
          <w:spacing w:val="-2"/>
          <w:sz w:val="30"/>
          <w:szCs w:val="30"/>
          <w:cs/>
        </w:rPr>
        <w:t>กันยายน</w:t>
      </w:r>
      <w:r w:rsidR="004D2130" w:rsidRPr="00873314">
        <w:rPr>
          <w:rFonts w:ascii="Angsana New" w:hAnsi="Angsana New"/>
          <w:spacing w:val="-2"/>
          <w:sz w:val="30"/>
          <w:szCs w:val="30"/>
          <w:cs/>
          <w:lang w:val="th-TH"/>
        </w:rPr>
        <w:t xml:space="preserve"> </w:t>
      </w:r>
      <w:r w:rsidR="00DB0705" w:rsidRPr="00DB0705">
        <w:rPr>
          <w:rFonts w:ascii="Angsana New" w:hAnsi="Angsana New"/>
          <w:spacing w:val="-2"/>
          <w:sz w:val="30"/>
          <w:szCs w:val="30"/>
        </w:rPr>
        <w:t>256</w:t>
      </w:r>
      <w:r w:rsidR="00C3606F" w:rsidRPr="00C3606F">
        <w:rPr>
          <w:rFonts w:ascii="Angsana New" w:hAnsi="Angsana New"/>
          <w:spacing w:val="-2"/>
          <w:sz w:val="30"/>
          <w:szCs w:val="30"/>
        </w:rPr>
        <w:t>1</w:t>
      </w:r>
      <w:r w:rsidRPr="00873314">
        <w:rPr>
          <w:rFonts w:ascii="Angsana New" w:hAnsi="Angsana New" w:hint="cs"/>
          <w:spacing w:val="-2"/>
          <w:sz w:val="30"/>
          <w:szCs w:val="30"/>
          <w:cs/>
          <w:lang w:val="th-TH"/>
        </w:rPr>
        <w:t xml:space="preserve"> </w:t>
      </w:r>
      <w:r w:rsidRPr="00873314">
        <w:rPr>
          <w:rFonts w:ascii="Angsana New" w:hAnsi="Angsana New" w:hint="cs"/>
          <w:spacing w:val="-2"/>
          <w:sz w:val="30"/>
          <w:szCs w:val="30"/>
          <w:cs/>
        </w:rPr>
        <w:t>และหมายเหตุประกอบงบการเงินแบบย่อ (“ข้อมูลทางการเงินระหว่างกาล”)</w:t>
      </w:r>
      <w:r w:rsidRPr="009C6796">
        <w:rPr>
          <w:rFonts w:ascii="Angsana New" w:hAnsi="Angsana New" w:hint="cs"/>
          <w:sz w:val="30"/>
          <w:szCs w:val="30"/>
          <w:cs/>
        </w:rPr>
        <w:t xml:space="preserve"> </w:t>
      </w:r>
      <w:r w:rsidRPr="009C6796">
        <w:rPr>
          <w:rFonts w:ascii="Angsana New" w:hAnsi="Angsana New"/>
          <w:sz w:val="30"/>
          <w:szCs w:val="30"/>
          <w:cs/>
        </w:rPr>
        <w:t>ของบริษัท</w:t>
      </w:r>
      <w:r w:rsidRPr="009C6796">
        <w:rPr>
          <w:rFonts w:ascii="Angsana New" w:hAnsi="Angsana New"/>
          <w:sz w:val="30"/>
          <w:szCs w:val="30"/>
        </w:rPr>
        <w:t xml:space="preserve"> </w:t>
      </w:r>
      <w:r w:rsidRPr="009C6796">
        <w:rPr>
          <w:rFonts w:ascii="Angsana New" w:hAnsi="Angsana New"/>
          <w:sz w:val="30"/>
          <w:szCs w:val="30"/>
          <w:cs/>
          <w:lang w:val="th-TH"/>
        </w:rPr>
        <w:t>ไทย</w:t>
      </w:r>
      <w:proofErr w:type="spellStart"/>
      <w:r w:rsidRPr="009C6796">
        <w:rPr>
          <w:rFonts w:ascii="Angsana New" w:hAnsi="Angsana New"/>
          <w:sz w:val="30"/>
          <w:szCs w:val="30"/>
          <w:cs/>
          <w:lang w:val="th-TH"/>
        </w:rPr>
        <w:t>ออยล์</w:t>
      </w:r>
      <w:proofErr w:type="spellEnd"/>
      <w:r w:rsidRPr="009C6796">
        <w:rPr>
          <w:rFonts w:ascii="Angsana New" w:hAnsi="Angsana New"/>
          <w:sz w:val="30"/>
          <w:szCs w:val="30"/>
          <w:cs/>
          <w:lang w:val="th-TH"/>
        </w:rPr>
        <w:t xml:space="preserve"> จำกัด (มหาชน) และบริษัทย่อย และของเฉพาะบริษัท ไทย</w:t>
      </w:r>
      <w:proofErr w:type="spellStart"/>
      <w:r w:rsidRPr="009C6796">
        <w:rPr>
          <w:rFonts w:ascii="Angsana New" w:hAnsi="Angsana New"/>
          <w:sz w:val="30"/>
          <w:szCs w:val="30"/>
          <w:cs/>
          <w:lang w:val="th-TH"/>
        </w:rPr>
        <w:t>ออยล์</w:t>
      </w:r>
      <w:proofErr w:type="spellEnd"/>
      <w:r w:rsidRPr="009C6796">
        <w:rPr>
          <w:rFonts w:ascii="Angsana New" w:hAnsi="Angsana New"/>
          <w:sz w:val="30"/>
          <w:szCs w:val="30"/>
          <w:cs/>
          <w:lang w:val="th-TH"/>
        </w:rPr>
        <w:t xml:space="preserve"> จำกัด (มหาชน) ตามลำดับ ซึ่งผู้บริหารของกิจการเป็นผู้รับผิดชอบ</w:t>
      </w:r>
      <w:r w:rsidRPr="009C6796">
        <w:rPr>
          <w:rFonts w:ascii="Angsana New" w:hAnsi="Angsana New" w:hint="cs"/>
          <w:sz w:val="30"/>
          <w:szCs w:val="30"/>
          <w:cs/>
          <w:lang w:val="th-TH"/>
        </w:rPr>
        <w:t>ในการจัดทำและนำเสนอข้อมูลทางการเงินระหว่างกาลเหล่านี้ตามมาตรฐานกา</w:t>
      </w:r>
      <w:r w:rsidR="0003570C" w:rsidRPr="009C6796">
        <w:rPr>
          <w:rFonts w:ascii="Angsana New" w:hAnsi="Angsana New" w:hint="cs"/>
          <w:sz w:val="30"/>
          <w:szCs w:val="30"/>
          <w:cs/>
          <w:lang w:val="th-TH"/>
        </w:rPr>
        <w:t xml:space="preserve">รบัญชี ฉบับที่ </w:t>
      </w:r>
      <w:r w:rsidR="00C3606F" w:rsidRPr="00C3606F">
        <w:rPr>
          <w:rFonts w:ascii="Angsana New" w:hAnsi="Angsana New"/>
          <w:sz w:val="30"/>
          <w:szCs w:val="30"/>
        </w:rPr>
        <w:t>34</w:t>
      </w:r>
      <w:r w:rsidR="0003570C" w:rsidRPr="009C6796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9C6796">
        <w:rPr>
          <w:rFonts w:ascii="Angsana New" w:hAnsi="Angsana New" w:hint="cs"/>
          <w:sz w:val="30"/>
          <w:szCs w:val="30"/>
          <w:cs/>
          <w:lang w:val="th-TH"/>
        </w:rPr>
        <w:t xml:space="preserve">เรื่อง </w:t>
      </w:r>
      <w:r w:rsidR="00367E65">
        <w:rPr>
          <w:rFonts w:ascii="Angsana New" w:hAnsi="Angsana New"/>
          <w:sz w:val="30"/>
          <w:szCs w:val="30"/>
          <w:cs/>
          <w:lang w:val="th-TH"/>
        </w:rPr>
        <w:br/>
      </w:r>
      <w:r w:rsidR="00F47EB7">
        <w:rPr>
          <w:rFonts w:ascii="Angsana New" w:hAnsi="Angsana New" w:hint="cs"/>
          <w:sz w:val="30"/>
          <w:szCs w:val="30"/>
          <w:cs/>
          <w:lang w:val="th-TH"/>
        </w:rPr>
        <w:t>การรายงานทาง</w:t>
      </w:r>
      <w:r w:rsidR="00F47EB7" w:rsidRPr="0028610D">
        <w:rPr>
          <w:rFonts w:ascii="Angsana New" w:hAnsi="Angsana New" w:hint="cs"/>
          <w:sz w:val="30"/>
          <w:szCs w:val="30"/>
          <w:cs/>
          <w:lang w:val="th-TH"/>
        </w:rPr>
        <w:t>การเงินระหว่างกาล</w:t>
      </w:r>
      <w:r w:rsidR="00F47EB7">
        <w:rPr>
          <w:rFonts w:ascii="Angsana New" w:hAnsi="Angsana New" w:hint="cs"/>
          <w:sz w:val="30"/>
          <w:szCs w:val="30"/>
          <w:cs/>
          <w:lang w:val="th-TH"/>
        </w:rPr>
        <w:t xml:space="preserve"> </w:t>
      </w:r>
      <w:r w:rsidRPr="009C6796">
        <w:rPr>
          <w:rFonts w:ascii="Angsana New" w:hAnsi="Angsana New"/>
          <w:sz w:val="30"/>
          <w:szCs w:val="30"/>
          <w:cs/>
          <w:lang w:val="th-TH"/>
        </w:rPr>
        <w:t>ส่วนข้าพเจ้าเป็นผู้รับผิดชอบในการ</w:t>
      </w:r>
      <w:r w:rsidRPr="009C6796">
        <w:rPr>
          <w:rFonts w:ascii="Angsana New" w:hAnsi="Angsana New" w:hint="cs"/>
          <w:sz w:val="30"/>
          <w:szCs w:val="30"/>
          <w:cs/>
          <w:lang w:val="th-TH"/>
        </w:rPr>
        <w:t>ให้ข้อสรุปเกี่ยวกับข้อมูลทางการเงินระหว่างกาล</w:t>
      </w:r>
      <w:r w:rsidRPr="009C6796">
        <w:rPr>
          <w:rFonts w:ascii="Angsana New" w:hAnsi="Angsana New"/>
          <w:sz w:val="30"/>
          <w:szCs w:val="30"/>
          <w:cs/>
          <w:lang w:val="th-TH"/>
        </w:rPr>
        <w:t>ดังกล่าวจากผลก</w:t>
      </w:r>
      <w:r w:rsidR="003E55EA" w:rsidRPr="009C6796">
        <w:rPr>
          <w:rFonts w:ascii="Angsana New" w:hAnsi="Angsana New"/>
          <w:sz w:val="30"/>
          <w:szCs w:val="30"/>
          <w:cs/>
          <w:lang w:val="th-TH"/>
        </w:rPr>
        <w:t>า</w:t>
      </w:r>
      <w:r w:rsidR="003E55EA" w:rsidRPr="009C6796">
        <w:rPr>
          <w:rFonts w:ascii="Angsana New" w:hAnsi="Angsana New" w:hint="cs"/>
          <w:sz w:val="30"/>
          <w:szCs w:val="30"/>
          <w:cs/>
          <w:lang w:val="th-TH"/>
        </w:rPr>
        <w:t>ร</w:t>
      </w:r>
      <w:r w:rsidRPr="009C6796">
        <w:rPr>
          <w:rFonts w:ascii="Angsana New" w:hAnsi="Angsana New"/>
          <w:sz w:val="30"/>
          <w:szCs w:val="30"/>
          <w:cs/>
          <w:lang w:val="th-TH"/>
        </w:rPr>
        <w:t xml:space="preserve">สอบทานของข้าพเจ้า  </w:t>
      </w:r>
      <w:r w:rsidRPr="009C6796">
        <w:rPr>
          <w:rFonts w:ascii="Angsana New" w:hAnsi="Angsana New"/>
          <w:sz w:val="30"/>
          <w:szCs w:val="30"/>
        </w:rPr>
        <w:t xml:space="preserve">        </w:t>
      </w:r>
    </w:p>
    <w:p w:rsidR="009D04A9" w:rsidRPr="009C6796" w:rsidRDefault="009D04A9" w:rsidP="009D04A9">
      <w:pPr>
        <w:pStyle w:val="a"/>
        <w:tabs>
          <w:tab w:val="clear" w:pos="1080"/>
        </w:tabs>
        <w:ind w:right="-43"/>
        <w:jc w:val="both"/>
        <w:rPr>
          <w:rFonts w:ascii="Angsana New" w:hAnsi="Angsana New" w:cs="Angsana New"/>
          <w:cs/>
        </w:rPr>
      </w:pPr>
    </w:p>
    <w:p w:rsidR="009D04A9" w:rsidRPr="009C6796" w:rsidRDefault="009D04A9" w:rsidP="009D04A9">
      <w:pPr>
        <w:pStyle w:val="a"/>
        <w:tabs>
          <w:tab w:val="clear" w:pos="1080"/>
        </w:tabs>
        <w:ind w:right="-43"/>
        <w:jc w:val="both"/>
        <w:rPr>
          <w:rFonts w:ascii="Angsana New" w:hAnsi="Angsana New" w:cs="Angsana New"/>
          <w:i/>
          <w:iCs/>
          <w:cs/>
        </w:rPr>
      </w:pPr>
      <w:r w:rsidRPr="009C6796">
        <w:rPr>
          <w:rFonts w:ascii="Angsana New" w:hAnsi="Angsana New" w:cs="Angsana New" w:hint="cs"/>
          <w:i/>
          <w:iCs/>
          <w:cs/>
        </w:rPr>
        <w:t>ขอบเขตการสอบทาน</w:t>
      </w:r>
    </w:p>
    <w:p w:rsidR="009D04A9" w:rsidRPr="009C6796" w:rsidRDefault="009D04A9" w:rsidP="009D04A9">
      <w:pPr>
        <w:pStyle w:val="a"/>
        <w:tabs>
          <w:tab w:val="clear" w:pos="1080"/>
        </w:tabs>
        <w:ind w:right="-43"/>
        <w:jc w:val="both"/>
        <w:rPr>
          <w:rFonts w:ascii="Angsana New" w:hAnsi="Angsana New" w:cs="Angsana New"/>
          <w:cs/>
        </w:rPr>
      </w:pPr>
    </w:p>
    <w:p w:rsidR="003D17C4" w:rsidRPr="009C6796" w:rsidRDefault="009D04A9" w:rsidP="00F946BB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  <w:cs/>
        </w:rPr>
      </w:pPr>
      <w:r w:rsidRPr="009C6796">
        <w:rPr>
          <w:rFonts w:ascii="Angsana New" w:hAnsi="Angsana New" w:cs="Angsana New"/>
          <w:spacing w:val="-4"/>
          <w:cs/>
        </w:rPr>
        <w:t>ข้าพเจ้าได้ปฏิบัติงานสอบทานตามมาตรฐาน</w:t>
      </w:r>
      <w:r w:rsidRPr="009C6796">
        <w:rPr>
          <w:rFonts w:ascii="Angsana New" w:hAnsi="Angsana New" w:cs="Angsana New" w:hint="cs"/>
          <w:spacing w:val="-4"/>
          <w:cs/>
        </w:rPr>
        <w:t>งาน</w:t>
      </w:r>
      <w:r w:rsidRPr="009C6796">
        <w:rPr>
          <w:rFonts w:ascii="Angsana New" w:hAnsi="Angsana New" w:cs="Angsana New"/>
          <w:spacing w:val="-4"/>
          <w:cs/>
        </w:rPr>
        <w:t>สอบ</w:t>
      </w:r>
      <w:r w:rsidRPr="009C6796">
        <w:rPr>
          <w:rFonts w:ascii="Angsana New" w:hAnsi="Angsana New" w:cs="Angsana New" w:hint="cs"/>
          <w:spacing w:val="-4"/>
          <w:cs/>
        </w:rPr>
        <w:t>ทาน</w:t>
      </w:r>
      <w:r w:rsidRPr="009C6796">
        <w:rPr>
          <w:rFonts w:ascii="Angsana New" w:hAnsi="Angsana New" w:cs="Angsana New" w:hint="cs"/>
          <w:spacing w:val="-4"/>
          <w:sz w:val="24"/>
          <w:szCs w:val="24"/>
          <w:cs/>
        </w:rPr>
        <w:t xml:space="preserve"> </w:t>
      </w:r>
      <w:r w:rsidRPr="009C6796">
        <w:rPr>
          <w:rFonts w:ascii="Angsana New" w:hAnsi="Angsana New" w:cs="Angsana New" w:hint="cs"/>
          <w:spacing w:val="-4"/>
          <w:cs/>
        </w:rPr>
        <w:t>รหัส</w:t>
      </w:r>
      <w:r w:rsidRPr="009C6796">
        <w:rPr>
          <w:rFonts w:ascii="Angsana New" w:hAnsi="Angsana New" w:cs="Angsana New" w:hint="cs"/>
          <w:spacing w:val="-4"/>
          <w:sz w:val="24"/>
          <w:szCs w:val="24"/>
          <w:cs/>
        </w:rPr>
        <w:t xml:space="preserve"> </w:t>
      </w:r>
      <w:r w:rsidR="00DB0705" w:rsidRPr="00DB0705">
        <w:rPr>
          <w:rFonts w:ascii="Angsana New" w:hAnsi="Angsana New" w:cs="Angsana New" w:hint="cs"/>
          <w:spacing w:val="-4"/>
          <w:lang w:val="en-US"/>
        </w:rPr>
        <w:t>2</w:t>
      </w:r>
      <w:r w:rsidR="00C3606F" w:rsidRPr="00C3606F">
        <w:rPr>
          <w:rFonts w:ascii="Angsana New" w:hAnsi="Angsana New" w:cs="Angsana New" w:hint="cs"/>
          <w:spacing w:val="-4"/>
          <w:lang w:val="en-US"/>
        </w:rPr>
        <w:t>41</w:t>
      </w:r>
      <w:r w:rsidR="00DB0705" w:rsidRPr="00DB0705">
        <w:rPr>
          <w:rFonts w:ascii="Angsana New" w:hAnsi="Angsana New" w:cs="Angsana New" w:hint="cs"/>
          <w:spacing w:val="-4"/>
          <w:lang w:val="en-US"/>
        </w:rPr>
        <w:t>0</w:t>
      </w:r>
      <w:r w:rsidRPr="009C6796">
        <w:rPr>
          <w:rFonts w:ascii="Angsana New" w:hAnsi="Angsana New" w:cs="Angsana New" w:hint="cs"/>
          <w:spacing w:val="-4"/>
          <w:sz w:val="20"/>
          <w:szCs w:val="20"/>
          <w:cs/>
        </w:rPr>
        <w:t xml:space="preserve"> </w:t>
      </w:r>
      <w:r w:rsidRPr="009C6796">
        <w:rPr>
          <w:rFonts w:ascii="Angsana New" w:hAnsi="Angsana New" w:cs="Angsana New" w:hint="cs"/>
          <w:spacing w:val="-4"/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</w:t>
      </w:r>
      <w:r w:rsidRPr="009C6796">
        <w:rPr>
          <w:rFonts w:ascii="Angsana New" w:hAnsi="Angsana New" w:cs="Angsana New"/>
          <w:spacing w:val="-4"/>
          <w:cs/>
        </w:rPr>
        <w:t>วิธีการสอบถามบุคลากร</w:t>
      </w:r>
      <w:r w:rsidRPr="009C6796">
        <w:rPr>
          <w:rFonts w:ascii="Angsana New" w:hAnsi="Angsana New" w:cs="Angsana New" w:hint="cs"/>
          <w:spacing w:val="-4"/>
          <w:cs/>
        </w:rPr>
        <w:t>ซึ่งส่วนใหญ่เป็นผู้รับผิดชอบ</w:t>
      </w:r>
      <w:r w:rsidR="00367E65">
        <w:rPr>
          <w:rFonts w:ascii="Angsana New" w:hAnsi="Angsana New" w:cs="Angsana New"/>
          <w:spacing w:val="-4"/>
          <w:cs/>
        </w:rPr>
        <w:br/>
      </w:r>
      <w:r w:rsidRPr="009C6796">
        <w:rPr>
          <w:rFonts w:ascii="Angsana New" w:hAnsi="Angsana New" w:cs="Angsana New" w:hint="cs"/>
          <w:spacing w:val="-4"/>
          <w:cs/>
        </w:rPr>
        <w:t>ด้านการเงินและบัญชี</w:t>
      </w:r>
      <w:r w:rsidR="0037457D" w:rsidRPr="009C6796">
        <w:rPr>
          <w:rFonts w:ascii="Angsana New" w:hAnsi="Angsana New" w:cs="Angsana New"/>
          <w:spacing w:val="-4"/>
          <w:lang w:val="en-US"/>
        </w:rPr>
        <w:t xml:space="preserve"> </w:t>
      </w:r>
      <w:r w:rsidRPr="009C6796">
        <w:rPr>
          <w:rFonts w:ascii="Angsana New" w:hAnsi="Angsana New" w:cs="Angsana New" w:hint="cs"/>
          <w:spacing w:val="-4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</w:t>
      </w:r>
      <w:r w:rsidRPr="009C6796">
        <w:rPr>
          <w:rFonts w:ascii="Angsana New" w:hAnsi="Angsana New" w:cs="Angsana New"/>
          <w:spacing w:val="-4"/>
          <w:cs/>
        </w:rPr>
        <w:t>ตรวจสอบตามมาตรฐานการสอบบัญชี</w:t>
      </w:r>
      <w:r w:rsidRPr="009C6796">
        <w:rPr>
          <w:rFonts w:ascii="Angsana New" w:hAnsi="Angsana New" w:cs="Angsana New" w:hint="cs"/>
          <w:spacing w:val="-4"/>
          <w:cs/>
        </w:rPr>
        <w:t xml:space="preserve"> ทำให้ข้าพเจ้าไม่สามารถได้ความเชื่อมั่นว่าจะพบเรื่องที่มีนัยสำคัญทั้งหมดซึ่งอาจพบได้จาก</w:t>
      </w:r>
      <w:r w:rsidR="00367E65">
        <w:rPr>
          <w:rFonts w:ascii="Angsana New" w:hAnsi="Angsana New" w:cs="Angsana New"/>
          <w:spacing w:val="-4"/>
          <w:cs/>
        </w:rPr>
        <w:br/>
      </w:r>
      <w:r w:rsidRPr="009C6796">
        <w:rPr>
          <w:rFonts w:ascii="Angsana New" w:hAnsi="Angsana New" w:cs="Angsana New" w:hint="cs"/>
          <w:spacing w:val="-4"/>
          <w:cs/>
        </w:rPr>
        <w:t xml:space="preserve">การตรวจสอบ </w:t>
      </w:r>
      <w:r w:rsidRPr="009C6796">
        <w:rPr>
          <w:rFonts w:ascii="Angsana New" w:hAnsi="Angsana New" w:cs="Angsana New"/>
          <w:spacing w:val="-4"/>
          <w:cs/>
        </w:rPr>
        <w:t>ดังนั้น</w:t>
      </w:r>
      <w:r w:rsidR="00D25DF1">
        <w:rPr>
          <w:rFonts w:ascii="Angsana New" w:hAnsi="Angsana New" w:cs="Angsana New" w:hint="cs"/>
          <w:spacing w:val="-4"/>
          <w:cs/>
        </w:rPr>
        <w:t xml:space="preserve"> </w:t>
      </w:r>
      <w:r w:rsidRPr="009C6796">
        <w:rPr>
          <w:rFonts w:ascii="Angsana New" w:hAnsi="Angsana New" w:cs="Angsana New"/>
          <w:spacing w:val="-4"/>
          <w:cs/>
        </w:rPr>
        <w:t>ข้าพเจ้าจึงไม่</w:t>
      </w:r>
      <w:r w:rsidR="000319C1">
        <w:rPr>
          <w:rFonts w:ascii="Angsana New" w:hAnsi="Angsana New" w:cs="Angsana New" w:hint="cs"/>
          <w:spacing w:val="-4"/>
          <w:cs/>
        </w:rPr>
        <w:t>อาจ</w:t>
      </w:r>
      <w:r w:rsidRPr="009C6796">
        <w:rPr>
          <w:rFonts w:ascii="Angsana New" w:hAnsi="Angsana New" w:cs="Angsana New"/>
          <w:spacing w:val="-4"/>
          <w:cs/>
        </w:rPr>
        <w:t>แสดงความเห็นต่อ</w:t>
      </w:r>
      <w:r w:rsidRPr="009C6796">
        <w:rPr>
          <w:rFonts w:ascii="Angsana New" w:hAnsi="Angsana New" w:cs="Angsana New" w:hint="cs"/>
          <w:spacing w:val="-4"/>
          <w:cs/>
        </w:rPr>
        <w:t>ข้อมูลทางการเงินระหว่างกาล</w:t>
      </w:r>
      <w:r w:rsidRPr="009C6796">
        <w:rPr>
          <w:rFonts w:ascii="Angsana New" w:hAnsi="Angsana New" w:cs="Angsana New"/>
          <w:spacing w:val="-4"/>
          <w:cs/>
        </w:rPr>
        <w:t>ที่สอบทาน</w:t>
      </w:r>
    </w:p>
    <w:p w:rsidR="00DB319A" w:rsidRPr="009C6796" w:rsidRDefault="00DB319A" w:rsidP="00AE4DB7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cs/>
        </w:rPr>
      </w:pPr>
    </w:p>
    <w:p w:rsidR="00820C5F" w:rsidRPr="009C6796" w:rsidRDefault="00820C5F" w:rsidP="00AE4DB7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lang w:val="en-US"/>
        </w:rPr>
      </w:pPr>
    </w:p>
    <w:p w:rsidR="00820C5F" w:rsidRPr="009C6796" w:rsidRDefault="00820C5F" w:rsidP="00AE4DB7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2"/>
          <w:lang w:val="en-US"/>
        </w:rPr>
        <w:sectPr w:rsidR="00820C5F" w:rsidRPr="009C6796" w:rsidSect="00F946BB">
          <w:footerReference w:type="even" r:id="rId8"/>
          <w:footerReference w:type="default" r:id="rId9"/>
          <w:pgSz w:w="11909" w:h="16834" w:code="9"/>
          <w:pgMar w:top="691" w:right="1019" w:bottom="576" w:left="1080" w:header="720" w:footer="720" w:gutter="0"/>
          <w:pgNumType w:start="0"/>
          <w:cols w:space="720"/>
        </w:sectPr>
      </w:pPr>
    </w:p>
    <w:p w:rsidR="000C0BD7" w:rsidRPr="009C6796" w:rsidRDefault="000C0BD7" w:rsidP="00AE4DB7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i/>
          <w:iCs/>
          <w:cs/>
        </w:rPr>
      </w:pPr>
    </w:p>
    <w:p w:rsidR="000C0BD7" w:rsidRPr="00444B63" w:rsidRDefault="000C0BD7" w:rsidP="00AE4DB7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i/>
          <w:iCs/>
          <w:cs/>
          <w:lang w:val="en-US"/>
        </w:rPr>
      </w:pPr>
    </w:p>
    <w:p w:rsidR="000C0BD7" w:rsidRPr="009C6796" w:rsidRDefault="000C0BD7" w:rsidP="00AE4DB7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i/>
          <w:iCs/>
          <w:cs/>
        </w:rPr>
      </w:pPr>
    </w:p>
    <w:p w:rsidR="009D04A9" w:rsidRPr="009C6796" w:rsidRDefault="009D04A9" w:rsidP="009D04A9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i/>
          <w:iCs/>
          <w:cs/>
        </w:rPr>
      </w:pPr>
      <w:r w:rsidRPr="009C6796">
        <w:rPr>
          <w:rFonts w:ascii="Angsana New" w:hAnsi="Angsana New" w:cs="Angsana New" w:hint="cs"/>
          <w:i/>
          <w:iCs/>
          <w:cs/>
        </w:rPr>
        <w:t>ข้อสรุป</w:t>
      </w:r>
    </w:p>
    <w:p w:rsidR="009D04A9" w:rsidRPr="009C6796" w:rsidRDefault="009D04A9" w:rsidP="009D04A9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cs/>
        </w:rPr>
      </w:pPr>
    </w:p>
    <w:p w:rsidR="009D04A9" w:rsidRPr="009C6796" w:rsidRDefault="009D04A9" w:rsidP="009D04A9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lang w:val="en-US"/>
        </w:rPr>
      </w:pPr>
      <w:r w:rsidRPr="009C6796">
        <w:rPr>
          <w:rFonts w:ascii="Angsana New" w:hAnsi="Angsana New" w:cs="Angsana New"/>
          <w:cs/>
        </w:rPr>
        <w:t>ข้าพเจ้าไม่พบสิ่งที่เป็นเหตุให้เชื่อว่า</w:t>
      </w:r>
      <w:r w:rsidRPr="009C6796">
        <w:rPr>
          <w:rFonts w:ascii="Angsana New" w:hAnsi="Angsana New" w:cs="Angsana New"/>
          <w:lang w:val="en-US"/>
        </w:rPr>
        <w:t xml:space="preserve"> </w:t>
      </w:r>
      <w:r w:rsidRPr="009C6796">
        <w:rPr>
          <w:rFonts w:ascii="Angsana New" w:hAnsi="Angsana New" w:cs="Angsana New" w:hint="cs"/>
          <w:cs/>
        </w:rPr>
        <w:t>ข้อมูลทางการเงินระหว่างกาล</w:t>
      </w:r>
      <w:r w:rsidRPr="009C6796">
        <w:rPr>
          <w:rFonts w:ascii="Angsana New" w:hAnsi="Angsana New" w:cs="Angsana New"/>
          <w:cs/>
        </w:rPr>
        <w:t>ดังกล่าวไม่</w:t>
      </w:r>
      <w:r w:rsidRPr="009C6796">
        <w:rPr>
          <w:rFonts w:ascii="Angsana New" w:hAnsi="Angsana New" w:cs="Angsana New" w:hint="cs"/>
          <w:cs/>
        </w:rPr>
        <w:t>ได้จัดทำขึ้นตามมาตรฐานกา</w:t>
      </w:r>
      <w:r w:rsidR="0003570C" w:rsidRPr="009C6796">
        <w:rPr>
          <w:rFonts w:ascii="Angsana New" w:hAnsi="Angsana New" w:cs="Angsana New" w:hint="cs"/>
          <w:cs/>
        </w:rPr>
        <w:t xml:space="preserve">รบัญชี ฉบับที่ </w:t>
      </w:r>
      <w:r w:rsidR="00C3606F" w:rsidRPr="00C3606F">
        <w:rPr>
          <w:rFonts w:ascii="Angsana New" w:hAnsi="Angsana New" w:cs="Angsana New" w:hint="cs"/>
          <w:lang w:val="en-US"/>
        </w:rPr>
        <w:t>34</w:t>
      </w:r>
      <w:r w:rsidR="0003570C" w:rsidRPr="009C6796">
        <w:rPr>
          <w:rFonts w:ascii="Angsana New" w:hAnsi="Angsana New" w:cs="Angsana New" w:hint="cs"/>
          <w:cs/>
        </w:rPr>
        <w:t xml:space="preserve"> </w:t>
      </w:r>
      <w:r w:rsidRPr="009C6796">
        <w:rPr>
          <w:rFonts w:ascii="Angsana New" w:hAnsi="Angsana New" w:cs="Angsana New" w:hint="cs"/>
          <w:cs/>
        </w:rPr>
        <w:t xml:space="preserve">เรื่อง </w:t>
      </w:r>
      <w:r w:rsidR="00F47EB7" w:rsidRPr="009D199D">
        <w:rPr>
          <w:rFonts w:ascii="Angsana New" w:hAnsi="Angsana New" w:cs="Angsana New" w:hint="cs"/>
          <w:cs/>
        </w:rPr>
        <w:t xml:space="preserve">การรายงานทางการเงินระหว่างกาล </w:t>
      </w:r>
      <w:r w:rsidRPr="009C6796">
        <w:rPr>
          <w:rFonts w:ascii="Angsana New" w:hAnsi="Angsana New" w:cs="Angsana New" w:hint="cs"/>
          <w:cs/>
        </w:rPr>
        <w:t>ในสาระสำคัญจากการสอบทานของข้าพเจ้า</w:t>
      </w:r>
      <w:r w:rsidRPr="009C6796">
        <w:rPr>
          <w:rFonts w:ascii="Angsana New" w:hAnsi="Angsana New" w:cs="Angsana New"/>
          <w:cs/>
        </w:rPr>
        <w:t xml:space="preserve"> </w:t>
      </w:r>
    </w:p>
    <w:p w:rsidR="009D04A9" w:rsidRPr="009C6796" w:rsidRDefault="009D04A9" w:rsidP="009D04A9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2"/>
          <w:lang w:val="en-US"/>
        </w:rPr>
      </w:pPr>
    </w:p>
    <w:p w:rsidR="009D04A9" w:rsidRPr="009C6796" w:rsidRDefault="009D04A9" w:rsidP="009D04A9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  <w:lang w:val="en-US"/>
        </w:rPr>
      </w:pPr>
    </w:p>
    <w:p w:rsidR="009D04A9" w:rsidRPr="009C6796" w:rsidRDefault="009D04A9" w:rsidP="009D04A9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  <w:lang w:val="en-US"/>
        </w:rPr>
      </w:pPr>
    </w:p>
    <w:p w:rsidR="009D04A9" w:rsidRPr="009C6796" w:rsidRDefault="009D04A9" w:rsidP="009D04A9">
      <w:pPr>
        <w:pStyle w:val="a"/>
        <w:tabs>
          <w:tab w:val="clear" w:pos="1080"/>
        </w:tabs>
        <w:ind w:right="-43"/>
        <w:jc w:val="thaiDistribute"/>
        <w:rPr>
          <w:rFonts w:ascii="Angsana New" w:hAnsi="Angsana New" w:cs="Angsana New"/>
          <w:spacing w:val="-4"/>
          <w:lang w:val="en-US"/>
        </w:rPr>
      </w:pPr>
    </w:p>
    <w:p w:rsidR="009D04A9" w:rsidRPr="009C6796" w:rsidRDefault="009D04A9" w:rsidP="009D04A9">
      <w:pPr>
        <w:pStyle w:val="a"/>
        <w:tabs>
          <w:tab w:val="clear" w:pos="1080"/>
        </w:tabs>
        <w:ind w:right="-43"/>
        <w:jc w:val="both"/>
        <w:rPr>
          <w:rFonts w:ascii="Angsana New" w:hAnsi="Angsana New" w:cs="Angsana New"/>
          <w:cs/>
        </w:rPr>
      </w:pPr>
      <w:r w:rsidRPr="009C6796">
        <w:rPr>
          <w:rFonts w:ascii="Angsana New" w:hAnsi="Angsana New" w:cs="Angsana New"/>
          <w:cs/>
        </w:rPr>
        <w:t>(</w:t>
      </w:r>
      <w:proofErr w:type="spellStart"/>
      <w:r w:rsidR="004D2130" w:rsidRPr="009C6796">
        <w:rPr>
          <w:rFonts w:ascii="Angsana New" w:hAnsi="Angsana New" w:cs="Angsana New"/>
          <w:color w:val="000000"/>
          <w:cs/>
        </w:rPr>
        <w:t>วัยวัฒน์</w:t>
      </w:r>
      <w:proofErr w:type="spellEnd"/>
      <w:r w:rsidR="004D2130" w:rsidRPr="009C6796">
        <w:rPr>
          <w:rFonts w:ascii="Angsana New" w:hAnsi="Angsana New" w:cs="Angsana New"/>
          <w:color w:val="000000"/>
          <w:cs/>
        </w:rPr>
        <w:t xml:space="preserve"> กอสมานชัยกิจ</w:t>
      </w:r>
      <w:r w:rsidRPr="009C6796">
        <w:rPr>
          <w:rFonts w:ascii="Angsana New" w:hAnsi="Angsana New" w:cs="Angsana New"/>
          <w:cs/>
        </w:rPr>
        <w:t xml:space="preserve">)                </w:t>
      </w:r>
    </w:p>
    <w:p w:rsidR="009D04A9" w:rsidRPr="009C6796" w:rsidRDefault="009D04A9" w:rsidP="009D04A9">
      <w:pPr>
        <w:pStyle w:val="T"/>
        <w:ind w:left="0" w:right="-43"/>
        <w:jc w:val="both"/>
        <w:rPr>
          <w:rFonts w:ascii="Angsana New" w:hAnsi="Angsana New" w:cs="Angsana New"/>
          <w:cs/>
        </w:rPr>
      </w:pPr>
      <w:r w:rsidRPr="009C6796">
        <w:rPr>
          <w:rFonts w:ascii="Angsana New" w:hAnsi="Angsana New" w:cs="Angsana New"/>
          <w:cs/>
        </w:rPr>
        <w:t>ผู้สอบบัญชีรับอนุญาต</w:t>
      </w:r>
    </w:p>
    <w:p w:rsidR="009D04A9" w:rsidRPr="009C6796" w:rsidRDefault="009D04A9" w:rsidP="009D04A9">
      <w:pPr>
        <w:pStyle w:val="T"/>
        <w:ind w:left="0" w:right="-43"/>
        <w:jc w:val="both"/>
        <w:rPr>
          <w:rFonts w:ascii="Angsana New" w:hAnsi="Angsana New" w:cs="Angsana New"/>
          <w:lang w:val="en-US"/>
        </w:rPr>
      </w:pPr>
      <w:r w:rsidRPr="009C6796">
        <w:rPr>
          <w:rFonts w:ascii="Angsana New" w:hAnsi="Angsana New" w:cs="Angsana New"/>
          <w:cs/>
        </w:rPr>
        <w:t xml:space="preserve">เลขทะเบียน </w:t>
      </w:r>
      <w:r w:rsidR="00DB0705" w:rsidRPr="00DB0705">
        <w:rPr>
          <w:rFonts w:ascii="Angsana New" w:hAnsi="Angsana New" w:cs="Angsana New"/>
          <w:lang w:val="en-US"/>
        </w:rPr>
        <w:t>6</w:t>
      </w:r>
      <w:r w:rsidR="00C3606F" w:rsidRPr="00C3606F">
        <w:rPr>
          <w:rFonts w:ascii="Angsana New" w:hAnsi="Angsana New" w:cs="Angsana New"/>
          <w:lang w:val="en-US"/>
        </w:rPr>
        <w:t>333</w:t>
      </w:r>
    </w:p>
    <w:p w:rsidR="009D04A9" w:rsidRPr="009C6796" w:rsidRDefault="009D04A9" w:rsidP="009D0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</w:p>
    <w:p w:rsidR="009D04A9" w:rsidRPr="009C6796" w:rsidRDefault="009D04A9" w:rsidP="009D0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9C6796">
        <w:rPr>
          <w:rFonts w:ascii="Angsana New" w:hAnsi="Angsana New"/>
          <w:sz w:val="30"/>
          <w:szCs w:val="30"/>
          <w:cs/>
        </w:rPr>
        <w:t xml:space="preserve">บริษัท </w:t>
      </w:r>
      <w:proofErr w:type="spellStart"/>
      <w:r w:rsidRPr="009C6796">
        <w:rPr>
          <w:rFonts w:ascii="Angsana New" w:hAnsi="Angsana New"/>
          <w:sz w:val="30"/>
          <w:szCs w:val="30"/>
          <w:cs/>
        </w:rPr>
        <w:t>เค</w:t>
      </w:r>
      <w:proofErr w:type="spellEnd"/>
      <w:r w:rsidRPr="009C6796">
        <w:rPr>
          <w:rFonts w:ascii="Angsana New" w:hAnsi="Angsana New"/>
          <w:sz w:val="30"/>
          <w:szCs w:val="30"/>
          <w:cs/>
        </w:rPr>
        <w:t>พี</w:t>
      </w:r>
      <w:proofErr w:type="spellStart"/>
      <w:r w:rsidRPr="009C6796">
        <w:rPr>
          <w:rFonts w:ascii="Angsana New" w:hAnsi="Angsana New"/>
          <w:sz w:val="30"/>
          <w:szCs w:val="30"/>
          <w:cs/>
        </w:rPr>
        <w:t>เอ็ม</w:t>
      </w:r>
      <w:proofErr w:type="spellEnd"/>
      <w:r w:rsidRPr="009C6796">
        <w:rPr>
          <w:rFonts w:ascii="Angsana New" w:hAnsi="Angsana New"/>
          <w:sz w:val="30"/>
          <w:szCs w:val="30"/>
          <w:cs/>
        </w:rPr>
        <w:t>จี ภูมิไชย สอบบัญชี จำกัด</w:t>
      </w:r>
    </w:p>
    <w:p w:rsidR="009D04A9" w:rsidRPr="009C6796" w:rsidRDefault="009D04A9" w:rsidP="009D04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  <w:cs/>
        </w:rPr>
      </w:pPr>
      <w:r w:rsidRPr="009C6796">
        <w:rPr>
          <w:rFonts w:ascii="Angsana New" w:hAnsi="Angsana New"/>
          <w:sz w:val="30"/>
          <w:szCs w:val="30"/>
          <w:cs/>
        </w:rPr>
        <w:t>กรุงเทพมหานคร</w:t>
      </w:r>
    </w:p>
    <w:p w:rsidR="003D17C4" w:rsidRPr="009C6796" w:rsidRDefault="001C4238" w:rsidP="00AE4D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="Angsana New" w:hAnsi="Angsana New"/>
          <w:sz w:val="30"/>
          <w:szCs w:val="30"/>
        </w:rPr>
      </w:pPr>
      <w:r w:rsidRPr="001C4238">
        <w:rPr>
          <w:rFonts w:ascii="Angsana New" w:hAnsi="Angsana New"/>
          <w:sz w:val="30"/>
          <w:szCs w:val="30"/>
        </w:rPr>
        <w:t>9</w:t>
      </w:r>
      <w:r w:rsidR="001D03E4" w:rsidRPr="001C4238">
        <w:rPr>
          <w:rFonts w:ascii="Angsana New" w:hAnsi="Angsana New"/>
          <w:sz w:val="30"/>
          <w:szCs w:val="30"/>
        </w:rPr>
        <w:t xml:space="preserve"> </w:t>
      </w:r>
      <w:r w:rsidR="00D86DCB" w:rsidRPr="001C4238">
        <w:rPr>
          <w:rFonts w:ascii="Angsana New" w:hAnsi="Angsana New" w:hint="cs"/>
          <w:sz w:val="30"/>
          <w:szCs w:val="30"/>
          <w:cs/>
        </w:rPr>
        <w:t>พฤศจิกายน</w:t>
      </w:r>
      <w:r w:rsidR="00C02A6B" w:rsidRPr="001C4238">
        <w:rPr>
          <w:rFonts w:ascii="Angsana New" w:hAnsi="Angsana New" w:hint="cs"/>
          <w:sz w:val="30"/>
          <w:szCs w:val="30"/>
          <w:cs/>
        </w:rPr>
        <w:t xml:space="preserve"> </w:t>
      </w:r>
      <w:r w:rsidR="00DB0705" w:rsidRPr="001C4238">
        <w:rPr>
          <w:rFonts w:ascii="Angsana New" w:hAnsi="Angsana New"/>
          <w:sz w:val="30"/>
          <w:szCs w:val="30"/>
        </w:rPr>
        <w:t>256</w:t>
      </w:r>
      <w:r w:rsidR="00C3606F" w:rsidRPr="001C4238">
        <w:rPr>
          <w:rFonts w:ascii="Angsana New" w:hAnsi="Angsana New"/>
          <w:sz w:val="30"/>
          <w:szCs w:val="30"/>
        </w:rPr>
        <w:t>1</w:t>
      </w:r>
    </w:p>
    <w:p w:rsidR="00C73657" w:rsidRPr="009C6796" w:rsidRDefault="00C73657" w:rsidP="0050592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ind w:right="-43"/>
        <w:rPr>
          <w:rFonts w:ascii="Angsana New" w:hAnsi="Angsana New"/>
          <w:i/>
          <w:iCs/>
          <w:sz w:val="30"/>
          <w:szCs w:val="30"/>
        </w:rPr>
      </w:pPr>
      <w:bookmarkStart w:id="1" w:name="_GoBack"/>
      <w:bookmarkEnd w:id="1"/>
    </w:p>
    <w:sectPr w:rsidR="00C73657" w:rsidRPr="009C6796" w:rsidSect="00505921">
      <w:footerReference w:type="default" r:id="rId10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D37B2" w:rsidRDefault="006D37B2">
      <w:r>
        <w:separator/>
      </w:r>
    </w:p>
  </w:endnote>
  <w:endnote w:type="continuationSeparator" w:id="0">
    <w:p w:rsidR="006D37B2" w:rsidRDefault="006D37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EucrosiaUPC">
    <w:panose1 w:val="02020603050405020304"/>
    <w:charset w:val="DE"/>
    <w:family w:val="roman"/>
    <w:pitch w:val="variable"/>
    <w:sig w:usb0="01000001" w:usb1="00000000" w:usb2="00000000" w:usb3="00000000" w:csb0="00010000" w:csb1="00000000"/>
  </w:font>
  <w:font w:name="BrowalliaUPC">
    <w:panose1 w:val="020B0604020202020204"/>
    <w:charset w:val="DE"/>
    <w:family w:val="swiss"/>
    <w:pitch w:val="variable"/>
    <w:sig w:usb0="01000003" w:usb1="00000000" w:usb2="00000000" w:usb3="00000000" w:csb0="0001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Univers 55">
    <w:panose1 w:val="02000000000000000000"/>
    <w:charset w:val="00"/>
    <w:family w:val="auto"/>
    <w:pitch w:val="variable"/>
    <w:sig w:usb0="8000002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339D" w:rsidRDefault="00DC339D" w:rsidP="00A91B7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Pr="00DB0705">
      <w:rPr>
        <w:rStyle w:val="PageNumber"/>
        <w:noProof/>
      </w:rPr>
      <w:t>2</w:t>
    </w:r>
    <w:r>
      <w:rPr>
        <w:rStyle w:val="PageNumber"/>
      </w:rPr>
      <w:fldChar w:fldCharType="end"/>
    </w:r>
  </w:p>
  <w:p w:rsidR="00DC339D" w:rsidRDefault="00DC339D" w:rsidP="00A91B7D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339D" w:rsidRPr="009676E5" w:rsidRDefault="00DC339D" w:rsidP="00A91B7D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C339D" w:rsidRPr="003234FB" w:rsidRDefault="00DC339D" w:rsidP="003C3BEA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3234FB">
      <w:rPr>
        <w:rStyle w:val="PageNumber"/>
        <w:rFonts w:ascii="Angsana New" w:hAnsi="Angsana New"/>
        <w:sz w:val="30"/>
        <w:szCs w:val="30"/>
      </w:rPr>
      <w:fldChar w:fldCharType="begin"/>
    </w:r>
    <w:r w:rsidRPr="003234FB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234FB">
      <w:rPr>
        <w:rStyle w:val="PageNumber"/>
        <w:rFonts w:ascii="Angsana New" w:hAnsi="Angsana New"/>
        <w:sz w:val="30"/>
        <w:szCs w:val="30"/>
      </w:rPr>
      <w:fldChar w:fldCharType="separate"/>
    </w:r>
    <w:r w:rsidR="00505921">
      <w:rPr>
        <w:rStyle w:val="PageNumber"/>
        <w:rFonts w:ascii="Angsana New" w:hAnsi="Angsana New"/>
        <w:noProof/>
        <w:sz w:val="30"/>
        <w:szCs w:val="30"/>
      </w:rPr>
      <w:t>2</w:t>
    </w:r>
    <w:r w:rsidRPr="003234FB">
      <w:rPr>
        <w:rStyle w:val="PageNumber"/>
        <w:rFonts w:ascii="Angsana New" w:hAnsi="Angsana New"/>
        <w:sz w:val="30"/>
        <w:szCs w:val="30"/>
      </w:rPr>
      <w:fldChar w:fldCharType="end"/>
    </w:r>
  </w:p>
  <w:p w:rsidR="00DC339D" w:rsidRPr="00A12539" w:rsidRDefault="00DC339D" w:rsidP="009976E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right" w:pos="9090"/>
      </w:tabs>
      <w:ind w:left="9720" w:right="360" w:hanging="972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D37B2" w:rsidRDefault="006D37B2">
      <w:r>
        <w:separator/>
      </w:r>
    </w:p>
  </w:footnote>
  <w:footnote w:type="continuationSeparator" w:id="0">
    <w:p w:rsidR="006D37B2" w:rsidRDefault="006D37B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D950538C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BEE68D1"/>
    <w:multiLevelType w:val="hybridMultilevel"/>
    <w:tmpl w:val="B48A813C"/>
    <w:lvl w:ilvl="0" w:tplc="BE28A5F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1" w15:restartNumberingAfterBreak="0">
    <w:nsid w:val="236224AE"/>
    <w:multiLevelType w:val="hybridMultilevel"/>
    <w:tmpl w:val="B84E371C"/>
    <w:lvl w:ilvl="0" w:tplc="0409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2437062F"/>
    <w:multiLevelType w:val="hybridMultilevel"/>
    <w:tmpl w:val="4F20E6A2"/>
    <w:lvl w:ilvl="0" w:tplc="C7083B12">
      <w:start w:val="1"/>
      <w:numFmt w:val="bullet"/>
      <w:lvlText w:val="-"/>
      <w:lvlJc w:val="left"/>
      <w:pPr>
        <w:ind w:left="900" w:hanging="360"/>
      </w:pPr>
      <w:rPr>
        <w:rFonts w:ascii="Arial" w:hAnsi="Arial" w:hint="default"/>
        <w:color w:val="auto"/>
        <w:sz w:val="24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3" w15:restartNumberingAfterBreak="0">
    <w:nsid w:val="25310581"/>
    <w:multiLevelType w:val="hybridMultilevel"/>
    <w:tmpl w:val="78364D00"/>
    <w:lvl w:ilvl="0" w:tplc="7F962CDC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5" w15:restartNumberingAfterBreak="0">
    <w:nsid w:val="330A5009"/>
    <w:multiLevelType w:val="multilevel"/>
    <w:tmpl w:val="15F02094"/>
    <w:lvl w:ilvl="0">
      <w:numFmt w:val="decimal"/>
      <w:pStyle w:val="Heading1"/>
      <w:lvlText w:val="%1"/>
      <w:lvlJc w:val="left"/>
      <w:pPr>
        <w:tabs>
          <w:tab w:val="num" w:pos="360"/>
        </w:tabs>
        <w:ind w:left="283" w:hanging="283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335040EB"/>
    <w:multiLevelType w:val="singleLevel"/>
    <w:tmpl w:val="5A92EAC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17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8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9" w15:restartNumberingAfterBreak="0">
    <w:nsid w:val="407C18FE"/>
    <w:multiLevelType w:val="hybridMultilevel"/>
    <w:tmpl w:val="09E885A6"/>
    <w:lvl w:ilvl="0" w:tplc="DDD49770">
      <w:start w:val="3"/>
      <w:numFmt w:val="thaiLetters"/>
      <w:lvlText w:val="%1)"/>
      <w:lvlJc w:val="left"/>
      <w:pPr>
        <w:ind w:left="1467" w:hanging="360"/>
      </w:pPr>
      <w:rPr>
        <w:rFonts w:ascii="Times New Roman" w:hAnsi="Times New Roman" w:cs="Times New Roman" w:hint="default"/>
        <w:szCs w:val="28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4FF404D"/>
    <w:multiLevelType w:val="hybridMultilevel"/>
    <w:tmpl w:val="17CEA726"/>
    <w:lvl w:ilvl="0" w:tplc="ECFE73B6">
      <w:start w:val="1"/>
      <w:numFmt w:val="thaiLetters"/>
      <w:lvlText w:val="(%1)"/>
      <w:lvlJc w:val="left"/>
      <w:pPr>
        <w:tabs>
          <w:tab w:val="num" w:pos="900"/>
        </w:tabs>
        <w:ind w:left="900" w:hanging="540"/>
      </w:pPr>
      <w:rPr>
        <w:rFonts w:ascii="Angsana New" w:hAnsi="Angsana New" w:cs="Angsana New" w:hint="default"/>
        <w:sz w:val="30"/>
        <w:szCs w:val="30"/>
      </w:rPr>
    </w:lvl>
    <w:lvl w:ilvl="1" w:tplc="04090019">
      <w:start w:val="40"/>
      <w:numFmt w:val="bullet"/>
      <w:lvlText w:val="-"/>
      <w:lvlJc w:val="left"/>
      <w:pPr>
        <w:tabs>
          <w:tab w:val="num" w:pos="1590"/>
        </w:tabs>
        <w:ind w:left="1590" w:hanging="510"/>
      </w:pPr>
      <w:rPr>
        <w:rFonts w:ascii="Angsana New" w:eastAsia="Times New Roman" w:hAnsi="Angsana New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47263C93"/>
    <w:multiLevelType w:val="multilevel"/>
    <w:tmpl w:val="475ABEC4"/>
    <w:lvl w:ilvl="0">
      <w:start w:val="1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Times New Roman" w:hint="default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504"/>
        </w:tabs>
        <w:ind w:left="504" w:hanging="504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2" w15:restartNumberingAfterBreak="0">
    <w:nsid w:val="47F96F55"/>
    <w:multiLevelType w:val="hybridMultilevel"/>
    <w:tmpl w:val="72A81DAE"/>
    <w:lvl w:ilvl="0" w:tplc="C118603C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 w15:restartNumberingAfterBreak="0">
    <w:nsid w:val="48800E03"/>
    <w:multiLevelType w:val="singleLevel"/>
    <w:tmpl w:val="686EE3E6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24" w15:restartNumberingAfterBreak="0">
    <w:nsid w:val="49D06F7E"/>
    <w:multiLevelType w:val="singleLevel"/>
    <w:tmpl w:val="A4C6CBA0"/>
    <w:lvl w:ilvl="0">
      <w:start w:val="1"/>
      <w:numFmt w:val="bullet"/>
      <w:lvlText w:val="-"/>
      <w:lvlJc w:val="left"/>
      <w:pPr>
        <w:ind w:left="360" w:hanging="360"/>
      </w:pPr>
      <w:rPr>
        <w:rFonts w:ascii="Angsana New" w:hAnsi="Angsana New" w:hint="default"/>
        <w:color w:val="auto"/>
        <w:sz w:val="22"/>
      </w:rPr>
    </w:lvl>
  </w:abstractNum>
  <w:abstractNum w:abstractNumId="25" w15:restartNumberingAfterBreak="0">
    <w:nsid w:val="49E519B8"/>
    <w:multiLevelType w:val="singleLevel"/>
    <w:tmpl w:val="97505B5E"/>
    <w:lvl w:ilvl="0">
      <w:start w:val="1"/>
      <w:numFmt w:val="bullet"/>
      <w:lvlText w:val=""/>
      <w:lvlJc w:val="left"/>
      <w:pPr>
        <w:tabs>
          <w:tab w:val="num" w:pos="1060"/>
        </w:tabs>
        <w:ind w:left="1060" w:hanging="340"/>
      </w:pPr>
      <w:rPr>
        <w:rFonts w:ascii="Symbol" w:hAnsi="Symbol" w:hint="default"/>
        <w:color w:val="auto"/>
        <w:sz w:val="22"/>
      </w:rPr>
    </w:lvl>
  </w:abstractNum>
  <w:abstractNum w:abstractNumId="26" w15:restartNumberingAfterBreak="0">
    <w:nsid w:val="4DE51341"/>
    <w:multiLevelType w:val="hybridMultilevel"/>
    <w:tmpl w:val="FF725282"/>
    <w:lvl w:ilvl="0" w:tplc="752C7C2C">
      <w:start w:val="12"/>
      <w:numFmt w:val="bullet"/>
      <w:lvlText w:val="-"/>
      <w:lvlJc w:val="left"/>
      <w:pPr>
        <w:ind w:left="4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7" w15:restartNumberingAfterBreak="0">
    <w:nsid w:val="51F30CA8"/>
    <w:multiLevelType w:val="hybridMultilevel"/>
    <w:tmpl w:val="82DC9306"/>
    <w:lvl w:ilvl="0" w:tplc="A8764828">
      <w:start w:val="12"/>
      <w:numFmt w:val="bullet"/>
      <w:lvlText w:val="-"/>
      <w:lvlJc w:val="left"/>
      <w:pPr>
        <w:ind w:left="46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8" w15:restartNumberingAfterBreak="0">
    <w:nsid w:val="56640306"/>
    <w:multiLevelType w:val="hybridMultilevel"/>
    <w:tmpl w:val="7A661712"/>
    <w:lvl w:ilvl="0" w:tplc="6DF84DC2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2AA60F3"/>
    <w:multiLevelType w:val="hybridMultilevel"/>
    <w:tmpl w:val="D4206CEC"/>
    <w:lvl w:ilvl="0" w:tplc="6630BDFA">
      <w:start w:val="1"/>
      <w:numFmt w:val="thaiLetters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1" w15:restartNumberingAfterBreak="0">
    <w:nsid w:val="692864EB"/>
    <w:multiLevelType w:val="singleLevel"/>
    <w:tmpl w:val="17F21E6E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2" w15:restartNumberingAfterBreak="0">
    <w:nsid w:val="6BD92D52"/>
    <w:multiLevelType w:val="hybridMultilevel"/>
    <w:tmpl w:val="07C8F4CA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5A51917"/>
    <w:multiLevelType w:val="hybridMultilevel"/>
    <w:tmpl w:val="5F2201D2"/>
    <w:lvl w:ilvl="0" w:tplc="FFFFFFFF">
      <w:start w:val="1"/>
      <w:numFmt w:val="bullet"/>
      <w:lvlText w:val=""/>
      <w:lvlJc w:val="left"/>
      <w:pPr>
        <w:ind w:left="1224" w:hanging="360"/>
      </w:pPr>
      <w:rPr>
        <w:rFonts w:ascii="Symbol" w:hAnsi="Symbol" w:hint="default"/>
        <w:color w:val="auto"/>
        <w:sz w:val="22"/>
      </w:rPr>
    </w:lvl>
    <w:lvl w:ilvl="1" w:tplc="FFFFFFFF" w:tentative="1">
      <w:start w:val="1"/>
      <w:numFmt w:val="bullet"/>
      <w:lvlText w:val="o"/>
      <w:lvlJc w:val="left"/>
      <w:pPr>
        <w:ind w:left="194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66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8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104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ind w:left="482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4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64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ind w:left="6984" w:hanging="360"/>
      </w:pPr>
      <w:rPr>
        <w:rFonts w:ascii="Wingdings" w:hAnsi="Wingdings" w:hint="default"/>
      </w:rPr>
    </w:lvl>
  </w:abstractNum>
  <w:abstractNum w:abstractNumId="34" w15:restartNumberingAfterBreak="0">
    <w:nsid w:val="76DA5B84"/>
    <w:multiLevelType w:val="hybridMultilevel"/>
    <w:tmpl w:val="EEB06B58"/>
    <w:lvl w:ilvl="0" w:tplc="AF92015C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36" w15:restartNumberingAfterBreak="0">
    <w:nsid w:val="7DF16CC1"/>
    <w:multiLevelType w:val="hybridMultilevel"/>
    <w:tmpl w:val="A7D8B6D2"/>
    <w:lvl w:ilvl="0" w:tplc="C5281B76">
      <w:start w:val="1"/>
      <w:numFmt w:val="thaiLetters"/>
      <w:lvlText w:val="%1)"/>
      <w:lvlJc w:val="left"/>
      <w:pPr>
        <w:tabs>
          <w:tab w:val="num" w:pos="1066"/>
        </w:tabs>
        <w:ind w:left="106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6"/>
        </w:tabs>
        <w:ind w:left="1786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6"/>
        </w:tabs>
        <w:ind w:left="2506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6"/>
        </w:tabs>
        <w:ind w:left="3226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6"/>
        </w:tabs>
        <w:ind w:left="3946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6"/>
        </w:tabs>
        <w:ind w:left="4666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6"/>
        </w:tabs>
        <w:ind w:left="5386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6"/>
        </w:tabs>
        <w:ind w:left="6106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6"/>
        </w:tabs>
        <w:ind w:left="6826" w:hanging="180"/>
      </w:p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7"/>
  </w:num>
  <w:num w:numId="12">
    <w:abstractNumId w:val="14"/>
  </w:num>
  <w:num w:numId="13">
    <w:abstractNumId w:val="30"/>
  </w:num>
  <w:num w:numId="14">
    <w:abstractNumId w:val="15"/>
  </w:num>
  <w:num w:numId="15">
    <w:abstractNumId w:val="18"/>
  </w:num>
  <w:num w:numId="16">
    <w:abstractNumId w:val="36"/>
  </w:num>
  <w:num w:numId="17">
    <w:abstractNumId w:val="20"/>
  </w:num>
  <w:num w:numId="18">
    <w:abstractNumId w:val="21"/>
  </w:num>
  <w:num w:numId="19">
    <w:abstractNumId w:val="24"/>
  </w:num>
  <w:num w:numId="20">
    <w:abstractNumId w:val="35"/>
  </w:num>
  <w:num w:numId="21">
    <w:abstractNumId w:val="33"/>
  </w:num>
  <w:num w:numId="22">
    <w:abstractNumId w:val="16"/>
  </w:num>
  <w:num w:numId="23">
    <w:abstractNumId w:val="31"/>
  </w:num>
  <w:num w:numId="24">
    <w:abstractNumId w:val="23"/>
  </w:num>
  <w:num w:numId="25">
    <w:abstractNumId w:val="25"/>
  </w:num>
  <w:num w:numId="26">
    <w:abstractNumId w:val="22"/>
  </w:num>
  <w:num w:numId="27">
    <w:abstractNumId w:val="26"/>
  </w:num>
  <w:num w:numId="28">
    <w:abstractNumId w:val="27"/>
  </w:num>
  <w:num w:numId="29">
    <w:abstractNumId w:val="32"/>
  </w:num>
  <w:num w:numId="30">
    <w:abstractNumId w:val="11"/>
  </w:num>
  <w:num w:numId="31">
    <w:abstractNumId w:val="34"/>
  </w:num>
  <w:num w:numId="32">
    <w:abstractNumId w:val="10"/>
  </w:num>
  <w:num w:numId="33">
    <w:abstractNumId w:val="25"/>
  </w:num>
  <w:num w:numId="34">
    <w:abstractNumId w:val="19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28"/>
  </w:num>
  <w:num w:numId="36">
    <w:abstractNumId w:val="13"/>
  </w:num>
  <w:num w:numId="37">
    <w:abstractNumId w:val="29"/>
  </w:num>
  <w:num w:numId="38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15"/>
  </w:num>
  <w:num w:numId="40">
    <w:abstractNumId w:val="15"/>
  </w:num>
  <w:num w:numId="41">
    <w:abstractNumId w:val="12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displayBackgroundShape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6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145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DraftWatermark" w:val="0"/>
  </w:docVars>
  <w:rsids>
    <w:rsidRoot w:val="006443D7"/>
    <w:rsid w:val="0000063D"/>
    <w:rsid w:val="00000762"/>
    <w:rsid w:val="000007D3"/>
    <w:rsid w:val="00000829"/>
    <w:rsid w:val="00000EDA"/>
    <w:rsid w:val="00001054"/>
    <w:rsid w:val="000015C9"/>
    <w:rsid w:val="00001860"/>
    <w:rsid w:val="000018D6"/>
    <w:rsid w:val="00001F51"/>
    <w:rsid w:val="000022E8"/>
    <w:rsid w:val="000023D3"/>
    <w:rsid w:val="000023E8"/>
    <w:rsid w:val="00002446"/>
    <w:rsid w:val="00002549"/>
    <w:rsid w:val="000025AD"/>
    <w:rsid w:val="0000293D"/>
    <w:rsid w:val="00002DD5"/>
    <w:rsid w:val="000032C9"/>
    <w:rsid w:val="0000340F"/>
    <w:rsid w:val="00003D6B"/>
    <w:rsid w:val="000042B5"/>
    <w:rsid w:val="000047D5"/>
    <w:rsid w:val="00004877"/>
    <w:rsid w:val="0000503E"/>
    <w:rsid w:val="00005051"/>
    <w:rsid w:val="00005D27"/>
    <w:rsid w:val="000060BF"/>
    <w:rsid w:val="0000623D"/>
    <w:rsid w:val="00006314"/>
    <w:rsid w:val="000072F8"/>
    <w:rsid w:val="000078D2"/>
    <w:rsid w:val="00007AF7"/>
    <w:rsid w:val="00007CF0"/>
    <w:rsid w:val="00010908"/>
    <w:rsid w:val="00010F1C"/>
    <w:rsid w:val="0001136D"/>
    <w:rsid w:val="000117CF"/>
    <w:rsid w:val="00011C8A"/>
    <w:rsid w:val="00011F0E"/>
    <w:rsid w:val="0001216B"/>
    <w:rsid w:val="00012FAC"/>
    <w:rsid w:val="00013943"/>
    <w:rsid w:val="00013F57"/>
    <w:rsid w:val="0001434C"/>
    <w:rsid w:val="00014AE0"/>
    <w:rsid w:val="000151CB"/>
    <w:rsid w:val="000153A5"/>
    <w:rsid w:val="00016691"/>
    <w:rsid w:val="000166E1"/>
    <w:rsid w:val="000168A3"/>
    <w:rsid w:val="00016C15"/>
    <w:rsid w:val="00016DCE"/>
    <w:rsid w:val="00016DF7"/>
    <w:rsid w:val="000176CE"/>
    <w:rsid w:val="00017905"/>
    <w:rsid w:val="00017AF8"/>
    <w:rsid w:val="0002036A"/>
    <w:rsid w:val="000205CB"/>
    <w:rsid w:val="000206D1"/>
    <w:rsid w:val="0002073D"/>
    <w:rsid w:val="00020D79"/>
    <w:rsid w:val="0002151F"/>
    <w:rsid w:val="000216BA"/>
    <w:rsid w:val="00021A61"/>
    <w:rsid w:val="00021B45"/>
    <w:rsid w:val="000220E7"/>
    <w:rsid w:val="0002331C"/>
    <w:rsid w:val="000235B3"/>
    <w:rsid w:val="00023A76"/>
    <w:rsid w:val="00023DA3"/>
    <w:rsid w:val="000242A6"/>
    <w:rsid w:val="000243EB"/>
    <w:rsid w:val="0002478E"/>
    <w:rsid w:val="00024A48"/>
    <w:rsid w:val="00024CC7"/>
    <w:rsid w:val="00024F7B"/>
    <w:rsid w:val="00025153"/>
    <w:rsid w:val="0002545B"/>
    <w:rsid w:val="00025B2F"/>
    <w:rsid w:val="00026A9C"/>
    <w:rsid w:val="00026AEC"/>
    <w:rsid w:val="000270A4"/>
    <w:rsid w:val="0002718D"/>
    <w:rsid w:val="00027AC9"/>
    <w:rsid w:val="00027EF8"/>
    <w:rsid w:val="000308CF"/>
    <w:rsid w:val="00030C32"/>
    <w:rsid w:val="00030ED0"/>
    <w:rsid w:val="00031548"/>
    <w:rsid w:val="000319C1"/>
    <w:rsid w:val="00031B5D"/>
    <w:rsid w:val="00032869"/>
    <w:rsid w:val="00032AD7"/>
    <w:rsid w:val="00032BF4"/>
    <w:rsid w:val="00032F6A"/>
    <w:rsid w:val="000334EB"/>
    <w:rsid w:val="00033C3B"/>
    <w:rsid w:val="0003424F"/>
    <w:rsid w:val="0003480B"/>
    <w:rsid w:val="00034856"/>
    <w:rsid w:val="00035187"/>
    <w:rsid w:val="00035399"/>
    <w:rsid w:val="00035679"/>
    <w:rsid w:val="0003570C"/>
    <w:rsid w:val="00035909"/>
    <w:rsid w:val="0003595D"/>
    <w:rsid w:val="00036044"/>
    <w:rsid w:val="000362A2"/>
    <w:rsid w:val="0003631A"/>
    <w:rsid w:val="0003639B"/>
    <w:rsid w:val="00036F0B"/>
    <w:rsid w:val="0003727F"/>
    <w:rsid w:val="000373EB"/>
    <w:rsid w:val="00040208"/>
    <w:rsid w:val="000402B9"/>
    <w:rsid w:val="00040E70"/>
    <w:rsid w:val="00040F4B"/>
    <w:rsid w:val="0004235F"/>
    <w:rsid w:val="00042945"/>
    <w:rsid w:val="00042BA8"/>
    <w:rsid w:val="00042C6C"/>
    <w:rsid w:val="000437E3"/>
    <w:rsid w:val="000439FA"/>
    <w:rsid w:val="00043AAD"/>
    <w:rsid w:val="0004405B"/>
    <w:rsid w:val="00044428"/>
    <w:rsid w:val="0004517F"/>
    <w:rsid w:val="000452DA"/>
    <w:rsid w:val="000454DB"/>
    <w:rsid w:val="00045694"/>
    <w:rsid w:val="00045E8A"/>
    <w:rsid w:val="00045FA3"/>
    <w:rsid w:val="000468B1"/>
    <w:rsid w:val="000469C0"/>
    <w:rsid w:val="00046F9A"/>
    <w:rsid w:val="00047138"/>
    <w:rsid w:val="000475F8"/>
    <w:rsid w:val="0004768A"/>
    <w:rsid w:val="00047759"/>
    <w:rsid w:val="00047E2E"/>
    <w:rsid w:val="00050239"/>
    <w:rsid w:val="000508A9"/>
    <w:rsid w:val="000508BB"/>
    <w:rsid w:val="00050D6F"/>
    <w:rsid w:val="00050FC9"/>
    <w:rsid w:val="00051133"/>
    <w:rsid w:val="0005134E"/>
    <w:rsid w:val="000513EA"/>
    <w:rsid w:val="0005146F"/>
    <w:rsid w:val="00051D2D"/>
    <w:rsid w:val="00051D69"/>
    <w:rsid w:val="000527B0"/>
    <w:rsid w:val="000527D0"/>
    <w:rsid w:val="00052853"/>
    <w:rsid w:val="00052ACF"/>
    <w:rsid w:val="00052B69"/>
    <w:rsid w:val="00052DCF"/>
    <w:rsid w:val="000536C5"/>
    <w:rsid w:val="00053DA5"/>
    <w:rsid w:val="00053DBA"/>
    <w:rsid w:val="00054209"/>
    <w:rsid w:val="00054A61"/>
    <w:rsid w:val="000552B3"/>
    <w:rsid w:val="00055D79"/>
    <w:rsid w:val="00056076"/>
    <w:rsid w:val="000564B8"/>
    <w:rsid w:val="00056986"/>
    <w:rsid w:val="00056C2B"/>
    <w:rsid w:val="00057106"/>
    <w:rsid w:val="0005730B"/>
    <w:rsid w:val="00057550"/>
    <w:rsid w:val="00057790"/>
    <w:rsid w:val="0005779A"/>
    <w:rsid w:val="00057E55"/>
    <w:rsid w:val="00060144"/>
    <w:rsid w:val="00060364"/>
    <w:rsid w:val="00060697"/>
    <w:rsid w:val="00060F05"/>
    <w:rsid w:val="00061342"/>
    <w:rsid w:val="000615B2"/>
    <w:rsid w:val="000619DC"/>
    <w:rsid w:val="00061C74"/>
    <w:rsid w:val="000629EE"/>
    <w:rsid w:val="00062AD6"/>
    <w:rsid w:val="00062B9B"/>
    <w:rsid w:val="000637CA"/>
    <w:rsid w:val="000647D8"/>
    <w:rsid w:val="000651F5"/>
    <w:rsid w:val="00065493"/>
    <w:rsid w:val="000657C0"/>
    <w:rsid w:val="00065AEC"/>
    <w:rsid w:val="000665F4"/>
    <w:rsid w:val="00066806"/>
    <w:rsid w:val="00066DB8"/>
    <w:rsid w:val="000670A9"/>
    <w:rsid w:val="00067A6A"/>
    <w:rsid w:val="00067DC6"/>
    <w:rsid w:val="00070755"/>
    <w:rsid w:val="000707BF"/>
    <w:rsid w:val="000709D1"/>
    <w:rsid w:val="00070FB7"/>
    <w:rsid w:val="0007148B"/>
    <w:rsid w:val="0007154F"/>
    <w:rsid w:val="0007215F"/>
    <w:rsid w:val="00073219"/>
    <w:rsid w:val="000736F4"/>
    <w:rsid w:val="00073CA7"/>
    <w:rsid w:val="00073FB9"/>
    <w:rsid w:val="0007425E"/>
    <w:rsid w:val="000744F2"/>
    <w:rsid w:val="00074728"/>
    <w:rsid w:val="000748D6"/>
    <w:rsid w:val="00074A02"/>
    <w:rsid w:val="0007513B"/>
    <w:rsid w:val="000751AE"/>
    <w:rsid w:val="00075325"/>
    <w:rsid w:val="0007537F"/>
    <w:rsid w:val="000753A1"/>
    <w:rsid w:val="00075897"/>
    <w:rsid w:val="00075FAF"/>
    <w:rsid w:val="000760EB"/>
    <w:rsid w:val="00076853"/>
    <w:rsid w:val="00076C4F"/>
    <w:rsid w:val="00076F30"/>
    <w:rsid w:val="00076F79"/>
    <w:rsid w:val="00077504"/>
    <w:rsid w:val="00077728"/>
    <w:rsid w:val="000804F6"/>
    <w:rsid w:val="00080654"/>
    <w:rsid w:val="00080677"/>
    <w:rsid w:val="00080CDE"/>
    <w:rsid w:val="00081503"/>
    <w:rsid w:val="000815C4"/>
    <w:rsid w:val="00081628"/>
    <w:rsid w:val="00081A19"/>
    <w:rsid w:val="00082016"/>
    <w:rsid w:val="00082842"/>
    <w:rsid w:val="00082F80"/>
    <w:rsid w:val="0008350F"/>
    <w:rsid w:val="00083757"/>
    <w:rsid w:val="000838A0"/>
    <w:rsid w:val="00083C34"/>
    <w:rsid w:val="0008422C"/>
    <w:rsid w:val="0008441D"/>
    <w:rsid w:val="0008472D"/>
    <w:rsid w:val="0008481B"/>
    <w:rsid w:val="00084E95"/>
    <w:rsid w:val="00085B44"/>
    <w:rsid w:val="00085BBB"/>
    <w:rsid w:val="00085E4B"/>
    <w:rsid w:val="0008603B"/>
    <w:rsid w:val="000860A0"/>
    <w:rsid w:val="00086EB1"/>
    <w:rsid w:val="000870BC"/>
    <w:rsid w:val="00087541"/>
    <w:rsid w:val="0008788A"/>
    <w:rsid w:val="00087B91"/>
    <w:rsid w:val="00087C20"/>
    <w:rsid w:val="00087EBB"/>
    <w:rsid w:val="00090F95"/>
    <w:rsid w:val="0009136E"/>
    <w:rsid w:val="000915D9"/>
    <w:rsid w:val="00091EDD"/>
    <w:rsid w:val="00092858"/>
    <w:rsid w:val="00092A47"/>
    <w:rsid w:val="00092D71"/>
    <w:rsid w:val="00092F3F"/>
    <w:rsid w:val="000932CF"/>
    <w:rsid w:val="000936E1"/>
    <w:rsid w:val="000937F2"/>
    <w:rsid w:val="000945AF"/>
    <w:rsid w:val="00094755"/>
    <w:rsid w:val="00094A1B"/>
    <w:rsid w:val="00094D55"/>
    <w:rsid w:val="00095453"/>
    <w:rsid w:val="0009551E"/>
    <w:rsid w:val="000958ED"/>
    <w:rsid w:val="00095BA2"/>
    <w:rsid w:val="00096251"/>
    <w:rsid w:val="000962EA"/>
    <w:rsid w:val="0009765D"/>
    <w:rsid w:val="000978D8"/>
    <w:rsid w:val="00097AB6"/>
    <w:rsid w:val="00097EC7"/>
    <w:rsid w:val="000A056A"/>
    <w:rsid w:val="000A0659"/>
    <w:rsid w:val="000A0670"/>
    <w:rsid w:val="000A15EF"/>
    <w:rsid w:val="000A17EB"/>
    <w:rsid w:val="000A1D50"/>
    <w:rsid w:val="000A1EBD"/>
    <w:rsid w:val="000A2185"/>
    <w:rsid w:val="000A2236"/>
    <w:rsid w:val="000A2247"/>
    <w:rsid w:val="000A2738"/>
    <w:rsid w:val="000A296B"/>
    <w:rsid w:val="000A2AF7"/>
    <w:rsid w:val="000A2CAD"/>
    <w:rsid w:val="000A341D"/>
    <w:rsid w:val="000A4598"/>
    <w:rsid w:val="000A4AA5"/>
    <w:rsid w:val="000A4D67"/>
    <w:rsid w:val="000A4DCC"/>
    <w:rsid w:val="000A53FD"/>
    <w:rsid w:val="000A54B5"/>
    <w:rsid w:val="000A5E30"/>
    <w:rsid w:val="000A707C"/>
    <w:rsid w:val="000A7216"/>
    <w:rsid w:val="000A7220"/>
    <w:rsid w:val="000A74F5"/>
    <w:rsid w:val="000A7556"/>
    <w:rsid w:val="000A7A91"/>
    <w:rsid w:val="000A7F7F"/>
    <w:rsid w:val="000B042C"/>
    <w:rsid w:val="000B11C1"/>
    <w:rsid w:val="000B127A"/>
    <w:rsid w:val="000B1578"/>
    <w:rsid w:val="000B1919"/>
    <w:rsid w:val="000B23B9"/>
    <w:rsid w:val="000B2A30"/>
    <w:rsid w:val="000B2CC8"/>
    <w:rsid w:val="000B2D47"/>
    <w:rsid w:val="000B2E12"/>
    <w:rsid w:val="000B305A"/>
    <w:rsid w:val="000B351E"/>
    <w:rsid w:val="000B4470"/>
    <w:rsid w:val="000B4F7B"/>
    <w:rsid w:val="000B5118"/>
    <w:rsid w:val="000B5232"/>
    <w:rsid w:val="000B5EEA"/>
    <w:rsid w:val="000B6091"/>
    <w:rsid w:val="000B610C"/>
    <w:rsid w:val="000B6253"/>
    <w:rsid w:val="000B640D"/>
    <w:rsid w:val="000B660B"/>
    <w:rsid w:val="000B690C"/>
    <w:rsid w:val="000B69F2"/>
    <w:rsid w:val="000B6FFE"/>
    <w:rsid w:val="000B7267"/>
    <w:rsid w:val="000C0003"/>
    <w:rsid w:val="000C0404"/>
    <w:rsid w:val="000C098E"/>
    <w:rsid w:val="000C0BD7"/>
    <w:rsid w:val="000C131E"/>
    <w:rsid w:val="000C1B47"/>
    <w:rsid w:val="000C21F6"/>
    <w:rsid w:val="000C24FA"/>
    <w:rsid w:val="000C2C9C"/>
    <w:rsid w:val="000C2DF8"/>
    <w:rsid w:val="000C360A"/>
    <w:rsid w:val="000C36A5"/>
    <w:rsid w:val="000C38F0"/>
    <w:rsid w:val="000C3C7B"/>
    <w:rsid w:val="000C439F"/>
    <w:rsid w:val="000C4535"/>
    <w:rsid w:val="000C469A"/>
    <w:rsid w:val="000C4A9A"/>
    <w:rsid w:val="000C4BA0"/>
    <w:rsid w:val="000C4F84"/>
    <w:rsid w:val="000C551E"/>
    <w:rsid w:val="000C6169"/>
    <w:rsid w:val="000C6C07"/>
    <w:rsid w:val="000C6C97"/>
    <w:rsid w:val="000C6E83"/>
    <w:rsid w:val="000C71D6"/>
    <w:rsid w:val="000C72A3"/>
    <w:rsid w:val="000C7D09"/>
    <w:rsid w:val="000D012B"/>
    <w:rsid w:val="000D0253"/>
    <w:rsid w:val="000D0281"/>
    <w:rsid w:val="000D0D33"/>
    <w:rsid w:val="000D0FB9"/>
    <w:rsid w:val="000D0FD3"/>
    <w:rsid w:val="000D1705"/>
    <w:rsid w:val="000D177A"/>
    <w:rsid w:val="000D17C0"/>
    <w:rsid w:val="000D1F63"/>
    <w:rsid w:val="000D24C6"/>
    <w:rsid w:val="000D254A"/>
    <w:rsid w:val="000D281F"/>
    <w:rsid w:val="000D2F75"/>
    <w:rsid w:val="000D3799"/>
    <w:rsid w:val="000D37D2"/>
    <w:rsid w:val="000D4A8F"/>
    <w:rsid w:val="000D4B7F"/>
    <w:rsid w:val="000D51C2"/>
    <w:rsid w:val="000D5206"/>
    <w:rsid w:val="000D5473"/>
    <w:rsid w:val="000D54E3"/>
    <w:rsid w:val="000D68F7"/>
    <w:rsid w:val="000D6B1C"/>
    <w:rsid w:val="000D6DC9"/>
    <w:rsid w:val="000D7151"/>
    <w:rsid w:val="000D73BC"/>
    <w:rsid w:val="000D77B8"/>
    <w:rsid w:val="000D78BB"/>
    <w:rsid w:val="000D7ECA"/>
    <w:rsid w:val="000D7FD7"/>
    <w:rsid w:val="000E019D"/>
    <w:rsid w:val="000E08EE"/>
    <w:rsid w:val="000E0918"/>
    <w:rsid w:val="000E12C9"/>
    <w:rsid w:val="000E13E7"/>
    <w:rsid w:val="000E18A2"/>
    <w:rsid w:val="000E19E0"/>
    <w:rsid w:val="000E2078"/>
    <w:rsid w:val="000E2D47"/>
    <w:rsid w:val="000E2EE7"/>
    <w:rsid w:val="000E35E7"/>
    <w:rsid w:val="000E437D"/>
    <w:rsid w:val="000E498C"/>
    <w:rsid w:val="000E49B6"/>
    <w:rsid w:val="000E4B26"/>
    <w:rsid w:val="000E4BB0"/>
    <w:rsid w:val="000E4D4B"/>
    <w:rsid w:val="000E4E3B"/>
    <w:rsid w:val="000E5060"/>
    <w:rsid w:val="000E53F7"/>
    <w:rsid w:val="000E581B"/>
    <w:rsid w:val="000E5A1E"/>
    <w:rsid w:val="000E5CB9"/>
    <w:rsid w:val="000E60F1"/>
    <w:rsid w:val="000E6129"/>
    <w:rsid w:val="000E632C"/>
    <w:rsid w:val="000E637A"/>
    <w:rsid w:val="000E6671"/>
    <w:rsid w:val="000E78EA"/>
    <w:rsid w:val="000E7930"/>
    <w:rsid w:val="000F02E6"/>
    <w:rsid w:val="000F0316"/>
    <w:rsid w:val="000F032B"/>
    <w:rsid w:val="000F07B8"/>
    <w:rsid w:val="000F0E32"/>
    <w:rsid w:val="000F1366"/>
    <w:rsid w:val="000F1470"/>
    <w:rsid w:val="000F156F"/>
    <w:rsid w:val="000F1BFB"/>
    <w:rsid w:val="000F244F"/>
    <w:rsid w:val="000F2E8C"/>
    <w:rsid w:val="000F30A2"/>
    <w:rsid w:val="000F30E0"/>
    <w:rsid w:val="000F3703"/>
    <w:rsid w:val="000F3A1C"/>
    <w:rsid w:val="000F3D0D"/>
    <w:rsid w:val="000F3F49"/>
    <w:rsid w:val="000F42A4"/>
    <w:rsid w:val="000F43B8"/>
    <w:rsid w:val="000F471A"/>
    <w:rsid w:val="000F49FE"/>
    <w:rsid w:val="000F4B24"/>
    <w:rsid w:val="000F4ED8"/>
    <w:rsid w:val="000F4FA5"/>
    <w:rsid w:val="000F585A"/>
    <w:rsid w:val="000F5876"/>
    <w:rsid w:val="000F5953"/>
    <w:rsid w:val="000F5B44"/>
    <w:rsid w:val="000F5EE6"/>
    <w:rsid w:val="000F60D2"/>
    <w:rsid w:val="000F622E"/>
    <w:rsid w:val="000F631A"/>
    <w:rsid w:val="000F6406"/>
    <w:rsid w:val="000F64B2"/>
    <w:rsid w:val="000F66E4"/>
    <w:rsid w:val="000F68F3"/>
    <w:rsid w:val="000F6BD6"/>
    <w:rsid w:val="000F6E28"/>
    <w:rsid w:val="000F73B0"/>
    <w:rsid w:val="000F7B3A"/>
    <w:rsid w:val="0010059E"/>
    <w:rsid w:val="00100F3B"/>
    <w:rsid w:val="00101416"/>
    <w:rsid w:val="0010159B"/>
    <w:rsid w:val="00101BE9"/>
    <w:rsid w:val="00101D5F"/>
    <w:rsid w:val="00101FD9"/>
    <w:rsid w:val="00103070"/>
    <w:rsid w:val="001033C4"/>
    <w:rsid w:val="00103A42"/>
    <w:rsid w:val="00103AF0"/>
    <w:rsid w:val="00103B3E"/>
    <w:rsid w:val="00103B77"/>
    <w:rsid w:val="001041D8"/>
    <w:rsid w:val="001048CC"/>
    <w:rsid w:val="001048EF"/>
    <w:rsid w:val="001050FD"/>
    <w:rsid w:val="001051FE"/>
    <w:rsid w:val="0010543A"/>
    <w:rsid w:val="0010550E"/>
    <w:rsid w:val="00105759"/>
    <w:rsid w:val="001057E3"/>
    <w:rsid w:val="00105829"/>
    <w:rsid w:val="00105B99"/>
    <w:rsid w:val="00105EE8"/>
    <w:rsid w:val="00106429"/>
    <w:rsid w:val="00106B98"/>
    <w:rsid w:val="00106DAD"/>
    <w:rsid w:val="00106E11"/>
    <w:rsid w:val="0010702E"/>
    <w:rsid w:val="0010754E"/>
    <w:rsid w:val="001076DB"/>
    <w:rsid w:val="00107A9E"/>
    <w:rsid w:val="00107B13"/>
    <w:rsid w:val="00107F34"/>
    <w:rsid w:val="0011050E"/>
    <w:rsid w:val="0011095A"/>
    <w:rsid w:val="00110FDF"/>
    <w:rsid w:val="0011101E"/>
    <w:rsid w:val="0011200A"/>
    <w:rsid w:val="00112658"/>
    <w:rsid w:val="001128A2"/>
    <w:rsid w:val="00113719"/>
    <w:rsid w:val="00113A82"/>
    <w:rsid w:val="001146E7"/>
    <w:rsid w:val="00114AAA"/>
    <w:rsid w:val="00114BFF"/>
    <w:rsid w:val="001150AE"/>
    <w:rsid w:val="0011518C"/>
    <w:rsid w:val="00115271"/>
    <w:rsid w:val="0011594B"/>
    <w:rsid w:val="00115F17"/>
    <w:rsid w:val="00116076"/>
    <w:rsid w:val="001161F5"/>
    <w:rsid w:val="00116749"/>
    <w:rsid w:val="00116C47"/>
    <w:rsid w:val="0011743C"/>
    <w:rsid w:val="00117E15"/>
    <w:rsid w:val="00117EDF"/>
    <w:rsid w:val="00120132"/>
    <w:rsid w:val="0012017A"/>
    <w:rsid w:val="00121F7A"/>
    <w:rsid w:val="001228E9"/>
    <w:rsid w:val="00122C57"/>
    <w:rsid w:val="00122E31"/>
    <w:rsid w:val="00122E52"/>
    <w:rsid w:val="0012301F"/>
    <w:rsid w:val="00123EB2"/>
    <w:rsid w:val="00123F2B"/>
    <w:rsid w:val="00124543"/>
    <w:rsid w:val="00124789"/>
    <w:rsid w:val="0012480D"/>
    <w:rsid w:val="00124A56"/>
    <w:rsid w:val="00124AF4"/>
    <w:rsid w:val="00124DF2"/>
    <w:rsid w:val="00125664"/>
    <w:rsid w:val="001259F8"/>
    <w:rsid w:val="00125A8D"/>
    <w:rsid w:val="00125EFD"/>
    <w:rsid w:val="00126953"/>
    <w:rsid w:val="00126961"/>
    <w:rsid w:val="001269BB"/>
    <w:rsid w:val="00126C1C"/>
    <w:rsid w:val="00126E0A"/>
    <w:rsid w:val="00126E4C"/>
    <w:rsid w:val="00126E7E"/>
    <w:rsid w:val="00127065"/>
    <w:rsid w:val="001271FD"/>
    <w:rsid w:val="00127587"/>
    <w:rsid w:val="0012786B"/>
    <w:rsid w:val="00127B30"/>
    <w:rsid w:val="00127B7D"/>
    <w:rsid w:val="00127E20"/>
    <w:rsid w:val="00127FB2"/>
    <w:rsid w:val="0013005B"/>
    <w:rsid w:val="00130347"/>
    <w:rsid w:val="00130FB3"/>
    <w:rsid w:val="00130FC4"/>
    <w:rsid w:val="00131365"/>
    <w:rsid w:val="0013162D"/>
    <w:rsid w:val="0013166C"/>
    <w:rsid w:val="00131785"/>
    <w:rsid w:val="00131B4E"/>
    <w:rsid w:val="00131D09"/>
    <w:rsid w:val="00131D57"/>
    <w:rsid w:val="00131FB7"/>
    <w:rsid w:val="00132028"/>
    <w:rsid w:val="001321D9"/>
    <w:rsid w:val="0013248D"/>
    <w:rsid w:val="0013283F"/>
    <w:rsid w:val="00133B07"/>
    <w:rsid w:val="00133B99"/>
    <w:rsid w:val="00133BA5"/>
    <w:rsid w:val="00134852"/>
    <w:rsid w:val="00134BF6"/>
    <w:rsid w:val="00134C60"/>
    <w:rsid w:val="00134C6B"/>
    <w:rsid w:val="00134D78"/>
    <w:rsid w:val="00134FCF"/>
    <w:rsid w:val="00134FD3"/>
    <w:rsid w:val="0013512A"/>
    <w:rsid w:val="00135647"/>
    <w:rsid w:val="0013630C"/>
    <w:rsid w:val="00136314"/>
    <w:rsid w:val="0013685C"/>
    <w:rsid w:val="00136BBF"/>
    <w:rsid w:val="00136C2A"/>
    <w:rsid w:val="00137057"/>
    <w:rsid w:val="001370E6"/>
    <w:rsid w:val="0013775B"/>
    <w:rsid w:val="001377B6"/>
    <w:rsid w:val="0013789F"/>
    <w:rsid w:val="00140A6F"/>
    <w:rsid w:val="00140DCD"/>
    <w:rsid w:val="001411A3"/>
    <w:rsid w:val="00141466"/>
    <w:rsid w:val="001416D0"/>
    <w:rsid w:val="00141868"/>
    <w:rsid w:val="00141C42"/>
    <w:rsid w:val="00141D3E"/>
    <w:rsid w:val="00142A96"/>
    <w:rsid w:val="00142C8D"/>
    <w:rsid w:val="00142EFC"/>
    <w:rsid w:val="00143079"/>
    <w:rsid w:val="00143880"/>
    <w:rsid w:val="001440EE"/>
    <w:rsid w:val="001446E5"/>
    <w:rsid w:val="00144C9E"/>
    <w:rsid w:val="00144E54"/>
    <w:rsid w:val="001450BF"/>
    <w:rsid w:val="001454D7"/>
    <w:rsid w:val="001455B6"/>
    <w:rsid w:val="001455BC"/>
    <w:rsid w:val="00145658"/>
    <w:rsid w:val="00145663"/>
    <w:rsid w:val="00145769"/>
    <w:rsid w:val="001460DA"/>
    <w:rsid w:val="0014631C"/>
    <w:rsid w:val="00146A86"/>
    <w:rsid w:val="00146CA3"/>
    <w:rsid w:val="001470AF"/>
    <w:rsid w:val="00147209"/>
    <w:rsid w:val="00147436"/>
    <w:rsid w:val="0014787A"/>
    <w:rsid w:val="001502D0"/>
    <w:rsid w:val="001504E7"/>
    <w:rsid w:val="00150647"/>
    <w:rsid w:val="001514D6"/>
    <w:rsid w:val="00151697"/>
    <w:rsid w:val="00152005"/>
    <w:rsid w:val="00152D84"/>
    <w:rsid w:val="00152E02"/>
    <w:rsid w:val="0015347F"/>
    <w:rsid w:val="001537E4"/>
    <w:rsid w:val="00153819"/>
    <w:rsid w:val="001538DC"/>
    <w:rsid w:val="001540F3"/>
    <w:rsid w:val="0015462F"/>
    <w:rsid w:val="00154686"/>
    <w:rsid w:val="00155A3A"/>
    <w:rsid w:val="0015686A"/>
    <w:rsid w:val="0015691D"/>
    <w:rsid w:val="00156A1F"/>
    <w:rsid w:val="00156C61"/>
    <w:rsid w:val="00156D29"/>
    <w:rsid w:val="001570A2"/>
    <w:rsid w:val="0015786C"/>
    <w:rsid w:val="00157F39"/>
    <w:rsid w:val="0016153B"/>
    <w:rsid w:val="00161F1C"/>
    <w:rsid w:val="00162AEB"/>
    <w:rsid w:val="00162BEB"/>
    <w:rsid w:val="0016368B"/>
    <w:rsid w:val="00163AD9"/>
    <w:rsid w:val="00163CA7"/>
    <w:rsid w:val="00163E7A"/>
    <w:rsid w:val="00164531"/>
    <w:rsid w:val="00164769"/>
    <w:rsid w:val="001649F2"/>
    <w:rsid w:val="00164BA3"/>
    <w:rsid w:val="00164C02"/>
    <w:rsid w:val="00164C2D"/>
    <w:rsid w:val="00164EEA"/>
    <w:rsid w:val="00165002"/>
    <w:rsid w:val="00165161"/>
    <w:rsid w:val="00165681"/>
    <w:rsid w:val="00165EF2"/>
    <w:rsid w:val="001662C6"/>
    <w:rsid w:val="001662F0"/>
    <w:rsid w:val="001664E8"/>
    <w:rsid w:val="0016665B"/>
    <w:rsid w:val="00166BFE"/>
    <w:rsid w:val="00166F7F"/>
    <w:rsid w:val="001671AC"/>
    <w:rsid w:val="001672BE"/>
    <w:rsid w:val="00170589"/>
    <w:rsid w:val="00170843"/>
    <w:rsid w:val="00170FE1"/>
    <w:rsid w:val="001712F6"/>
    <w:rsid w:val="00171309"/>
    <w:rsid w:val="00171512"/>
    <w:rsid w:val="001718C7"/>
    <w:rsid w:val="00172A6A"/>
    <w:rsid w:val="00172AC1"/>
    <w:rsid w:val="00172ADA"/>
    <w:rsid w:val="00173065"/>
    <w:rsid w:val="001732A9"/>
    <w:rsid w:val="00173F2E"/>
    <w:rsid w:val="00173F9E"/>
    <w:rsid w:val="001743D8"/>
    <w:rsid w:val="00174935"/>
    <w:rsid w:val="00174B0C"/>
    <w:rsid w:val="001754C6"/>
    <w:rsid w:val="00175635"/>
    <w:rsid w:val="00175647"/>
    <w:rsid w:val="00175743"/>
    <w:rsid w:val="001757C4"/>
    <w:rsid w:val="001758FD"/>
    <w:rsid w:val="00175B32"/>
    <w:rsid w:val="00175D41"/>
    <w:rsid w:val="001761FF"/>
    <w:rsid w:val="00176D71"/>
    <w:rsid w:val="001771A9"/>
    <w:rsid w:val="001772D0"/>
    <w:rsid w:val="001772F6"/>
    <w:rsid w:val="00177D29"/>
    <w:rsid w:val="00177DF4"/>
    <w:rsid w:val="00180168"/>
    <w:rsid w:val="0018058C"/>
    <w:rsid w:val="0018104C"/>
    <w:rsid w:val="0018112A"/>
    <w:rsid w:val="001813E7"/>
    <w:rsid w:val="00181562"/>
    <w:rsid w:val="0018163F"/>
    <w:rsid w:val="00181FB7"/>
    <w:rsid w:val="001821F4"/>
    <w:rsid w:val="00182269"/>
    <w:rsid w:val="00182CF5"/>
    <w:rsid w:val="001830E5"/>
    <w:rsid w:val="00183149"/>
    <w:rsid w:val="00183280"/>
    <w:rsid w:val="00183BB9"/>
    <w:rsid w:val="00184565"/>
    <w:rsid w:val="0018466A"/>
    <w:rsid w:val="001850C6"/>
    <w:rsid w:val="00185792"/>
    <w:rsid w:val="001857F1"/>
    <w:rsid w:val="00185C18"/>
    <w:rsid w:val="00185CB1"/>
    <w:rsid w:val="0018601D"/>
    <w:rsid w:val="001867B5"/>
    <w:rsid w:val="00186844"/>
    <w:rsid w:val="00186D79"/>
    <w:rsid w:val="00186F86"/>
    <w:rsid w:val="0018741A"/>
    <w:rsid w:val="00187A40"/>
    <w:rsid w:val="00187F43"/>
    <w:rsid w:val="00190241"/>
    <w:rsid w:val="001907AE"/>
    <w:rsid w:val="001909C0"/>
    <w:rsid w:val="00192202"/>
    <w:rsid w:val="001922F2"/>
    <w:rsid w:val="0019248E"/>
    <w:rsid w:val="001926FA"/>
    <w:rsid w:val="00192C7E"/>
    <w:rsid w:val="001934B9"/>
    <w:rsid w:val="0019362F"/>
    <w:rsid w:val="001937EB"/>
    <w:rsid w:val="00193912"/>
    <w:rsid w:val="00193B6B"/>
    <w:rsid w:val="00194351"/>
    <w:rsid w:val="00194352"/>
    <w:rsid w:val="0019464A"/>
    <w:rsid w:val="0019494B"/>
    <w:rsid w:val="00194A63"/>
    <w:rsid w:val="00194B95"/>
    <w:rsid w:val="00194EB6"/>
    <w:rsid w:val="00195097"/>
    <w:rsid w:val="001950D8"/>
    <w:rsid w:val="00195805"/>
    <w:rsid w:val="00195AE4"/>
    <w:rsid w:val="00195EE3"/>
    <w:rsid w:val="00196288"/>
    <w:rsid w:val="0019639C"/>
    <w:rsid w:val="0019652B"/>
    <w:rsid w:val="001967F7"/>
    <w:rsid w:val="00196A59"/>
    <w:rsid w:val="00196B21"/>
    <w:rsid w:val="00196CF5"/>
    <w:rsid w:val="00196D30"/>
    <w:rsid w:val="001970FB"/>
    <w:rsid w:val="00197423"/>
    <w:rsid w:val="001978C1"/>
    <w:rsid w:val="001A08DB"/>
    <w:rsid w:val="001A0B06"/>
    <w:rsid w:val="001A149E"/>
    <w:rsid w:val="001A202B"/>
    <w:rsid w:val="001A2233"/>
    <w:rsid w:val="001A2297"/>
    <w:rsid w:val="001A22FA"/>
    <w:rsid w:val="001A23A6"/>
    <w:rsid w:val="001A23DA"/>
    <w:rsid w:val="001A2AD9"/>
    <w:rsid w:val="001A3484"/>
    <w:rsid w:val="001A37C7"/>
    <w:rsid w:val="001A3BAB"/>
    <w:rsid w:val="001A3D11"/>
    <w:rsid w:val="001A4138"/>
    <w:rsid w:val="001A4320"/>
    <w:rsid w:val="001A43D0"/>
    <w:rsid w:val="001A4857"/>
    <w:rsid w:val="001A4CFF"/>
    <w:rsid w:val="001A52DC"/>
    <w:rsid w:val="001A5724"/>
    <w:rsid w:val="001A5751"/>
    <w:rsid w:val="001A57DA"/>
    <w:rsid w:val="001A5F65"/>
    <w:rsid w:val="001A639A"/>
    <w:rsid w:val="001A65BE"/>
    <w:rsid w:val="001A65CF"/>
    <w:rsid w:val="001A6926"/>
    <w:rsid w:val="001A717F"/>
    <w:rsid w:val="001A7D46"/>
    <w:rsid w:val="001B0759"/>
    <w:rsid w:val="001B0A1B"/>
    <w:rsid w:val="001B0E6C"/>
    <w:rsid w:val="001B1093"/>
    <w:rsid w:val="001B1654"/>
    <w:rsid w:val="001B1ADD"/>
    <w:rsid w:val="001B1AF0"/>
    <w:rsid w:val="001B1C06"/>
    <w:rsid w:val="001B22B4"/>
    <w:rsid w:val="001B233F"/>
    <w:rsid w:val="001B2617"/>
    <w:rsid w:val="001B27DC"/>
    <w:rsid w:val="001B29BE"/>
    <w:rsid w:val="001B2AFB"/>
    <w:rsid w:val="001B2E43"/>
    <w:rsid w:val="001B2F12"/>
    <w:rsid w:val="001B3692"/>
    <w:rsid w:val="001B3CCA"/>
    <w:rsid w:val="001B3DC7"/>
    <w:rsid w:val="001B4896"/>
    <w:rsid w:val="001B4A54"/>
    <w:rsid w:val="001B4A6D"/>
    <w:rsid w:val="001B4BC4"/>
    <w:rsid w:val="001B4F25"/>
    <w:rsid w:val="001B501C"/>
    <w:rsid w:val="001B617A"/>
    <w:rsid w:val="001B654D"/>
    <w:rsid w:val="001B67A5"/>
    <w:rsid w:val="001B6BD5"/>
    <w:rsid w:val="001B6F83"/>
    <w:rsid w:val="001B753F"/>
    <w:rsid w:val="001C02EF"/>
    <w:rsid w:val="001C04D1"/>
    <w:rsid w:val="001C0B30"/>
    <w:rsid w:val="001C0CB8"/>
    <w:rsid w:val="001C0D28"/>
    <w:rsid w:val="001C0F40"/>
    <w:rsid w:val="001C120B"/>
    <w:rsid w:val="001C1673"/>
    <w:rsid w:val="001C2C7D"/>
    <w:rsid w:val="001C3044"/>
    <w:rsid w:val="001C336E"/>
    <w:rsid w:val="001C36FA"/>
    <w:rsid w:val="001C3CA7"/>
    <w:rsid w:val="001C4154"/>
    <w:rsid w:val="001C4238"/>
    <w:rsid w:val="001C4279"/>
    <w:rsid w:val="001C4645"/>
    <w:rsid w:val="001C51C9"/>
    <w:rsid w:val="001C5B4A"/>
    <w:rsid w:val="001C5B4E"/>
    <w:rsid w:val="001C621C"/>
    <w:rsid w:val="001C63A6"/>
    <w:rsid w:val="001C682A"/>
    <w:rsid w:val="001C68B9"/>
    <w:rsid w:val="001C70FF"/>
    <w:rsid w:val="001C7138"/>
    <w:rsid w:val="001C74EC"/>
    <w:rsid w:val="001C75E5"/>
    <w:rsid w:val="001D03E4"/>
    <w:rsid w:val="001D0709"/>
    <w:rsid w:val="001D0839"/>
    <w:rsid w:val="001D0B07"/>
    <w:rsid w:val="001D1201"/>
    <w:rsid w:val="001D1449"/>
    <w:rsid w:val="001D2AB2"/>
    <w:rsid w:val="001D30C2"/>
    <w:rsid w:val="001D362C"/>
    <w:rsid w:val="001D40EC"/>
    <w:rsid w:val="001D41D1"/>
    <w:rsid w:val="001D42C2"/>
    <w:rsid w:val="001D492D"/>
    <w:rsid w:val="001D4D78"/>
    <w:rsid w:val="001D4FC8"/>
    <w:rsid w:val="001D50C6"/>
    <w:rsid w:val="001D567D"/>
    <w:rsid w:val="001D56D4"/>
    <w:rsid w:val="001D57F3"/>
    <w:rsid w:val="001D5C03"/>
    <w:rsid w:val="001D6348"/>
    <w:rsid w:val="001D6667"/>
    <w:rsid w:val="001D6737"/>
    <w:rsid w:val="001D6C01"/>
    <w:rsid w:val="001D6DB0"/>
    <w:rsid w:val="001D6DBD"/>
    <w:rsid w:val="001D708C"/>
    <w:rsid w:val="001D725F"/>
    <w:rsid w:val="001D7519"/>
    <w:rsid w:val="001D75AC"/>
    <w:rsid w:val="001D7CA7"/>
    <w:rsid w:val="001E007F"/>
    <w:rsid w:val="001E039B"/>
    <w:rsid w:val="001E0534"/>
    <w:rsid w:val="001E0676"/>
    <w:rsid w:val="001E0FB7"/>
    <w:rsid w:val="001E139B"/>
    <w:rsid w:val="001E21A0"/>
    <w:rsid w:val="001E2B49"/>
    <w:rsid w:val="001E2C46"/>
    <w:rsid w:val="001E2F10"/>
    <w:rsid w:val="001E3355"/>
    <w:rsid w:val="001E361A"/>
    <w:rsid w:val="001E38B4"/>
    <w:rsid w:val="001E3B9D"/>
    <w:rsid w:val="001E3BA2"/>
    <w:rsid w:val="001E4432"/>
    <w:rsid w:val="001E4B29"/>
    <w:rsid w:val="001E52C1"/>
    <w:rsid w:val="001E54E6"/>
    <w:rsid w:val="001E57BC"/>
    <w:rsid w:val="001E595D"/>
    <w:rsid w:val="001E5E65"/>
    <w:rsid w:val="001E5EE9"/>
    <w:rsid w:val="001E6604"/>
    <w:rsid w:val="001E6A9E"/>
    <w:rsid w:val="001E7212"/>
    <w:rsid w:val="001E73A9"/>
    <w:rsid w:val="001E76B3"/>
    <w:rsid w:val="001E7A2B"/>
    <w:rsid w:val="001F0006"/>
    <w:rsid w:val="001F012E"/>
    <w:rsid w:val="001F0AC7"/>
    <w:rsid w:val="001F0FE5"/>
    <w:rsid w:val="001F1261"/>
    <w:rsid w:val="001F1FD7"/>
    <w:rsid w:val="001F2065"/>
    <w:rsid w:val="001F20B7"/>
    <w:rsid w:val="001F24E1"/>
    <w:rsid w:val="001F27B0"/>
    <w:rsid w:val="001F2942"/>
    <w:rsid w:val="001F2A97"/>
    <w:rsid w:val="001F2C79"/>
    <w:rsid w:val="001F2EFB"/>
    <w:rsid w:val="001F33F7"/>
    <w:rsid w:val="001F3724"/>
    <w:rsid w:val="001F38EE"/>
    <w:rsid w:val="001F39C0"/>
    <w:rsid w:val="001F3A01"/>
    <w:rsid w:val="001F3E0F"/>
    <w:rsid w:val="001F43EA"/>
    <w:rsid w:val="001F495F"/>
    <w:rsid w:val="001F49E8"/>
    <w:rsid w:val="001F4D55"/>
    <w:rsid w:val="001F4DBB"/>
    <w:rsid w:val="001F5093"/>
    <w:rsid w:val="001F527C"/>
    <w:rsid w:val="001F5361"/>
    <w:rsid w:val="001F5B03"/>
    <w:rsid w:val="001F6349"/>
    <w:rsid w:val="001F63F6"/>
    <w:rsid w:val="001F6831"/>
    <w:rsid w:val="001F6B81"/>
    <w:rsid w:val="001F6C20"/>
    <w:rsid w:val="001F77DC"/>
    <w:rsid w:val="001F7829"/>
    <w:rsid w:val="001F7A68"/>
    <w:rsid w:val="002000FB"/>
    <w:rsid w:val="00200763"/>
    <w:rsid w:val="00200BB9"/>
    <w:rsid w:val="0020120D"/>
    <w:rsid w:val="002015A0"/>
    <w:rsid w:val="00201705"/>
    <w:rsid w:val="00201868"/>
    <w:rsid w:val="00201925"/>
    <w:rsid w:val="00201B3D"/>
    <w:rsid w:val="00201E8D"/>
    <w:rsid w:val="00201F3B"/>
    <w:rsid w:val="00202597"/>
    <w:rsid w:val="00202C31"/>
    <w:rsid w:val="0020301A"/>
    <w:rsid w:val="002032A1"/>
    <w:rsid w:val="002032D1"/>
    <w:rsid w:val="00203E7B"/>
    <w:rsid w:val="00203F9F"/>
    <w:rsid w:val="002043AC"/>
    <w:rsid w:val="00204ABD"/>
    <w:rsid w:val="00204EA3"/>
    <w:rsid w:val="00205831"/>
    <w:rsid w:val="00206182"/>
    <w:rsid w:val="002065D1"/>
    <w:rsid w:val="0020691F"/>
    <w:rsid w:val="00206B52"/>
    <w:rsid w:val="00206C1B"/>
    <w:rsid w:val="00206DD6"/>
    <w:rsid w:val="00206DF1"/>
    <w:rsid w:val="00206ECE"/>
    <w:rsid w:val="002070DF"/>
    <w:rsid w:val="002070F7"/>
    <w:rsid w:val="0020712B"/>
    <w:rsid w:val="00207A69"/>
    <w:rsid w:val="00207CF6"/>
    <w:rsid w:val="00207DAA"/>
    <w:rsid w:val="002101C2"/>
    <w:rsid w:val="0021037F"/>
    <w:rsid w:val="002108D3"/>
    <w:rsid w:val="0021114A"/>
    <w:rsid w:val="00211A88"/>
    <w:rsid w:val="00211BA3"/>
    <w:rsid w:val="00211E7E"/>
    <w:rsid w:val="002128DC"/>
    <w:rsid w:val="0021293D"/>
    <w:rsid w:val="00212C74"/>
    <w:rsid w:val="00213068"/>
    <w:rsid w:val="0021334E"/>
    <w:rsid w:val="002134F4"/>
    <w:rsid w:val="002144DF"/>
    <w:rsid w:val="0021589F"/>
    <w:rsid w:val="00215909"/>
    <w:rsid w:val="00215C01"/>
    <w:rsid w:val="00215DFB"/>
    <w:rsid w:val="0021610A"/>
    <w:rsid w:val="00216157"/>
    <w:rsid w:val="00216281"/>
    <w:rsid w:val="00216503"/>
    <w:rsid w:val="00216510"/>
    <w:rsid w:val="0021658A"/>
    <w:rsid w:val="00216854"/>
    <w:rsid w:val="00216BED"/>
    <w:rsid w:val="00217F33"/>
    <w:rsid w:val="00220130"/>
    <w:rsid w:val="002202A3"/>
    <w:rsid w:val="00220514"/>
    <w:rsid w:val="00220A30"/>
    <w:rsid w:val="00220BA2"/>
    <w:rsid w:val="002211E7"/>
    <w:rsid w:val="00221394"/>
    <w:rsid w:val="002215F7"/>
    <w:rsid w:val="00221EDF"/>
    <w:rsid w:val="00221F8A"/>
    <w:rsid w:val="0022270F"/>
    <w:rsid w:val="00222DE2"/>
    <w:rsid w:val="00222E7C"/>
    <w:rsid w:val="0022373D"/>
    <w:rsid w:val="00223A1B"/>
    <w:rsid w:val="00223A50"/>
    <w:rsid w:val="00224258"/>
    <w:rsid w:val="002248FE"/>
    <w:rsid w:val="00224F6E"/>
    <w:rsid w:val="00225C19"/>
    <w:rsid w:val="00226472"/>
    <w:rsid w:val="0022661D"/>
    <w:rsid w:val="0022673E"/>
    <w:rsid w:val="002268F3"/>
    <w:rsid w:val="00226A96"/>
    <w:rsid w:val="0022725D"/>
    <w:rsid w:val="0022769C"/>
    <w:rsid w:val="00227763"/>
    <w:rsid w:val="002277FE"/>
    <w:rsid w:val="00227901"/>
    <w:rsid w:val="00227E79"/>
    <w:rsid w:val="00227EED"/>
    <w:rsid w:val="002303CE"/>
    <w:rsid w:val="0023044E"/>
    <w:rsid w:val="00230A78"/>
    <w:rsid w:val="00230D79"/>
    <w:rsid w:val="00231C13"/>
    <w:rsid w:val="00231F70"/>
    <w:rsid w:val="00232A6B"/>
    <w:rsid w:val="00232C4E"/>
    <w:rsid w:val="002332EE"/>
    <w:rsid w:val="002333F1"/>
    <w:rsid w:val="00233A3F"/>
    <w:rsid w:val="00233AF7"/>
    <w:rsid w:val="00233AFE"/>
    <w:rsid w:val="00233DAF"/>
    <w:rsid w:val="00233FF2"/>
    <w:rsid w:val="00234716"/>
    <w:rsid w:val="00234835"/>
    <w:rsid w:val="00234E8A"/>
    <w:rsid w:val="00235050"/>
    <w:rsid w:val="00235158"/>
    <w:rsid w:val="0023527A"/>
    <w:rsid w:val="00235421"/>
    <w:rsid w:val="00235CAD"/>
    <w:rsid w:val="00236112"/>
    <w:rsid w:val="002366D3"/>
    <w:rsid w:val="0023674E"/>
    <w:rsid w:val="00236991"/>
    <w:rsid w:val="00236DB1"/>
    <w:rsid w:val="00236F03"/>
    <w:rsid w:val="002373F3"/>
    <w:rsid w:val="002373FE"/>
    <w:rsid w:val="00237C55"/>
    <w:rsid w:val="0024070B"/>
    <w:rsid w:val="002407B5"/>
    <w:rsid w:val="0024120F"/>
    <w:rsid w:val="0024167E"/>
    <w:rsid w:val="002416D9"/>
    <w:rsid w:val="00241C5E"/>
    <w:rsid w:val="00242127"/>
    <w:rsid w:val="00242197"/>
    <w:rsid w:val="00242649"/>
    <w:rsid w:val="002429DC"/>
    <w:rsid w:val="0024310C"/>
    <w:rsid w:val="00243871"/>
    <w:rsid w:val="00243D35"/>
    <w:rsid w:val="00243F0C"/>
    <w:rsid w:val="00244240"/>
    <w:rsid w:val="0024424D"/>
    <w:rsid w:val="0024453B"/>
    <w:rsid w:val="002449B6"/>
    <w:rsid w:val="00244A63"/>
    <w:rsid w:val="00245542"/>
    <w:rsid w:val="00245909"/>
    <w:rsid w:val="00245A8E"/>
    <w:rsid w:val="00245B3F"/>
    <w:rsid w:val="00245CBB"/>
    <w:rsid w:val="00245CD2"/>
    <w:rsid w:val="00246430"/>
    <w:rsid w:val="002466CB"/>
    <w:rsid w:val="0024678A"/>
    <w:rsid w:val="00246BCD"/>
    <w:rsid w:val="0024701D"/>
    <w:rsid w:val="00247128"/>
    <w:rsid w:val="00247191"/>
    <w:rsid w:val="00247558"/>
    <w:rsid w:val="00247DD5"/>
    <w:rsid w:val="00247F2D"/>
    <w:rsid w:val="002500F8"/>
    <w:rsid w:val="00250250"/>
    <w:rsid w:val="00251EDF"/>
    <w:rsid w:val="002522DC"/>
    <w:rsid w:val="002522ED"/>
    <w:rsid w:val="0025268F"/>
    <w:rsid w:val="0025271A"/>
    <w:rsid w:val="00252DB8"/>
    <w:rsid w:val="00252F2B"/>
    <w:rsid w:val="00252FCE"/>
    <w:rsid w:val="002530E2"/>
    <w:rsid w:val="002531E8"/>
    <w:rsid w:val="002533DC"/>
    <w:rsid w:val="002538A2"/>
    <w:rsid w:val="00253C8C"/>
    <w:rsid w:val="00253F71"/>
    <w:rsid w:val="00254031"/>
    <w:rsid w:val="00254298"/>
    <w:rsid w:val="00254299"/>
    <w:rsid w:val="002543D6"/>
    <w:rsid w:val="00255408"/>
    <w:rsid w:val="00255C4E"/>
    <w:rsid w:val="00256253"/>
    <w:rsid w:val="00256C84"/>
    <w:rsid w:val="00257269"/>
    <w:rsid w:val="00257FEF"/>
    <w:rsid w:val="00260366"/>
    <w:rsid w:val="00260526"/>
    <w:rsid w:val="00260779"/>
    <w:rsid w:val="002607B3"/>
    <w:rsid w:val="002607CA"/>
    <w:rsid w:val="00261395"/>
    <w:rsid w:val="00261589"/>
    <w:rsid w:val="00261676"/>
    <w:rsid w:val="002616DF"/>
    <w:rsid w:val="00261A28"/>
    <w:rsid w:val="00261B54"/>
    <w:rsid w:val="00261D0D"/>
    <w:rsid w:val="002620F3"/>
    <w:rsid w:val="002621BB"/>
    <w:rsid w:val="002622E2"/>
    <w:rsid w:val="00262327"/>
    <w:rsid w:val="00262501"/>
    <w:rsid w:val="002627CF"/>
    <w:rsid w:val="00262D2A"/>
    <w:rsid w:val="00262F25"/>
    <w:rsid w:val="00263200"/>
    <w:rsid w:val="002638E5"/>
    <w:rsid w:val="002639AA"/>
    <w:rsid w:val="002641AF"/>
    <w:rsid w:val="002641D9"/>
    <w:rsid w:val="002648BA"/>
    <w:rsid w:val="00264C46"/>
    <w:rsid w:val="00264E62"/>
    <w:rsid w:val="00265293"/>
    <w:rsid w:val="0026542A"/>
    <w:rsid w:val="00265B0B"/>
    <w:rsid w:val="00265F01"/>
    <w:rsid w:val="002667C4"/>
    <w:rsid w:val="0026719B"/>
    <w:rsid w:val="00267240"/>
    <w:rsid w:val="00267467"/>
    <w:rsid w:val="00270190"/>
    <w:rsid w:val="0027042C"/>
    <w:rsid w:val="0027089B"/>
    <w:rsid w:val="0027099F"/>
    <w:rsid w:val="00270F46"/>
    <w:rsid w:val="00271015"/>
    <w:rsid w:val="002710F0"/>
    <w:rsid w:val="002712A6"/>
    <w:rsid w:val="0027208A"/>
    <w:rsid w:val="00272C0F"/>
    <w:rsid w:val="00272D2E"/>
    <w:rsid w:val="00273152"/>
    <w:rsid w:val="002735D6"/>
    <w:rsid w:val="00273778"/>
    <w:rsid w:val="002748E0"/>
    <w:rsid w:val="002749CD"/>
    <w:rsid w:val="002749E3"/>
    <w:rsid w:val="00274EA1"/>
    <w:rsid w:val="00275DF8"/>
    <w:rsid w:val="002761C3"/>
    <w:rsid w:val="002763D3"/>
    <w:rsid w:val="00276D1F"/>
    <w:rsid w:val="00277147"/>
    <w:rsid w:val="00277443"/>
    <w:rsid w:val="0027752C"/>
    <w:rsid w:val="00277821"/>
    <w:rsid w:val="002807CD"/>
    <w:rsid w:val="00280E87"/>
    <w:rsid w:val="00281069"/>
    <w:rsid w:val="002812FB"/>
    <w:rsid w:val="002813D9"/>
    <w:rsid w:val="00281424"/>
    <w:rsid w:val="002814E6"/>
    <w:rsid w:val="0028199F"/>
    <w:rsid w:val="00281E48"/>
    <w:rsid w:val="002821E3"/>
    <w:rsid w:val="002823FE"/>
    <w:rsid w:val="00283242"/>
    <w:rsid w:val="00283674"/>
    <w:rsid w:val="00283944"/>
    <w:rsid w:val="00283F3F"/>
    <w:rsid w:val="002842AC"/>
    <w:rsid w:val="00284352"/>
    <w:rsid w:val="00284504"/>
    <w:rsid w:val="00284683"/>
    <w:rsid w:val="00285041"/>
    <w:rsid w:val="00285673"/>
    <w:rsid w:val="00285A5D"/>
    <w:rsid w:val="00286100"/>
    <w:rsid w:val="00286CF1"/>
    <w:rsid w:val="00286D9D"/>
    <w:rsid w:val="00286EFA"/>
    <w:rsid w:val="00287422"/>
    <w:rsid w:val="002879D4"/>
    <w:rsid w:val="00287C41"/>
    <w:rsid w:val="00287DD2"/>
    <w:rsid w:val="00290072"/>
    <w:rsid w:val="002908B3"/>
    <w:rsid w:val="00290A87"/>
    <w:rsid w:val="00290E34"/>
    <w:rsid w:val="00291590"/>
    <w:rsid w:val="00291642"/>
    <w:rsid w:val="002917AD"/>
    <w:rsid w:val="00292164"/>
    <w:rsid w:val="002921BF"/>
    <w:rsid w:val="00292489"/>
    <w:rsid w:val="00292D8C"/>
    <w:rsid w:val="00293421"/>
    <w:rsid w:val="002935D7"/>
    <w:rsid w:val="00293AC4"/>
    <w:rsid w:val="00293C8E"/>
    <w:rsid w:val="00293D2A"/>
    <w:rsid w:val="00293DF7"/>
    <w:rsid w:val="00293F21"/>
    <w:rsid w:val="00294248"/>
    <w:rsid w:val="002943D9"/>
    <w:rsid w:val="002945F1"/>
    <w:rsid w:val="002949E3"/>
    <w:rsid w:val="0029588E"/>
    <w:rsid w:val="00295B45"/>
    <w:rsid w:val="00295D40"/>
    <w:rsid w:val="00295E0F"/>
    <w:rsid w:val="002963E8"/>
    <w:rsid w:val="0029641D"/>
    <w:rsid w:val="0029696A"/>
    <w:rsid w:val="00296B70"/>
    <w:rsid w:val="00296DE7"/>
    <w:rsid w:val="00296E58"/>
    <w:rsid w:val="00296EE2"/>
    <w:rsid w:val="00296F83"/>
    <w:rsid w:val="00297396"/>
    <w:rsid w:val="002974D7"/>
    <w:rsid w:val="00297C02"/>
    <w:rsid w:val="002A009A"/>
    <w:rsid w:val="002A0487"/>
    <w:rsid w:val="002A0F7B"/>
    <w:rsid w:val="002A122B"/>
    <w:rsid w:val="002A130C"/>
    <w:rsid w:val="002A181E"/>
    <w:rsid w:val="002A200F"/>
    <w:rsid w:val="002A20B8"/>
    <w:rsid w:val="002A2335"/>
    <w:rsid w:val="002A3520"/>
    <w:rsid w:val="002A35A7"/>
    <w:rsid w:val="002A3860"/>
    <w:rsid w:val="002A3AFF"/>
    <w:rsid w:val="002A4A7C"/>
    <w:rsid w:val="002A4AF8"/>
    <w:rsid w:val="002A4FC1"/>
    <w:rsid w:val="002A52EC"/>
    <w:rsid w:val="002A553D"/>
    <w:rsid w:val="002A5EF9"/>
    <w:rsid w:val="002A5F12"/>
    <w:rsid w:val="002A5F99"/>
    <w:rsid w:val="002A641F"/>
    <w:rsid w:val="002A6474"/>
    <w:rsid w:val="002A7326"/>
    <w:rsid w:val="002A73D1"/>
    <w:rsid w:val="002A7F20"/>
    <w:rsid w:val="002B012D"/>
    <w:rsid w:val="002B0289"/>
    <w:rsid w:val="002B057E"/>
    <w:rsid w:val="002B0E45"/>
    <w:rsid w:val="002B11AF"/>
    <w:rsid w:val="002B1431"/>
    <w:rsid w:val="002B17A1"/>
    <w:rsid w:val="002B2809"/>
    <w:rsid w:val="002B34BA"/>
    <w:rsid w:val="002B34D3"/>
    <w:rsid w:val="002B3799"/>
    <w:rsid w:val="002B3B18"/>
    <w:rsid w:val="002B4335"/>
    <w:rsid w:val="002B452D"/>
    <w:rsid w:val="002B47E3"/>
    <w:rsid w:val="002B491A"/>
    <w:rsid w:val="002B493B"/>
    <w:rsid w:val="002B4941"/>
    <w:rsid w:val="002B5525"/>
    <w:rsid w:val="002B5661"/>
    <w:rsid w:val="002B56E2"/>
    <w:rsid w:val="002B5ADE"/>
    <w:rsid w:val="002B6536"/>
    <w:rsid w:val="002B6893"/>
    <w:rsid w:val="002B69FA"/>
    <w:rsid w:val="002B6A8E"/>
    <w:rsid w:val="002B6BE6"/>
    <w:rsid w:val="002B7B1E"/>
    <w:rsid w:val="002C0290"/>
    <w:rsid w:val="002C0F0A"/>
    <w:rsid w:val="002C17F7"/>
    <w:rsid w:val="002C1989"/>
    <w:rsid w:val="002C1C24"/>
    <w:rsid w:val="002C1F9D"/>
    <w:rsid w:val="002C266B"/>
    <w:rsid w:val="002C2731"/>
    <w:rsid w:val="002C2827"/>
    <w:rsid w:val="002C2B77"/>
    <w:rsid w:val="002C2CEC"/>
    <w:rsid w:val="002C32CB"/>
    <w:rsid w:val="002C36C9"/>
    <w:rsid w:val="002C3C1F"/>
    <w:rsid w:val="002C438F"/>
    <w:rsid w:val="002C4A1B"/>
    <w:rsid w:val="002C4B67"/>
    <w:rsid w:val="002C4C2E"/>
    <w:rsid w:val="002C518A"/>
    <w:rsid w:val="002C61BF"/>
    <w:rsid w:val="002C66B6"/>
    <w:rsid w:val="002C6820"/>
    <w:rsid w:val="002C69C5"/>
    <w:rsid w:val="002C6B2A"/>
    <w:rsid w:val="002C6CAB"/>
    <w:rsid w:val="002C6D17"/>
    <w:rsid w:val="002C6E71"/>
    <w:rsid w:val="002C71AA"/>
    <w:rsid w:val="002C7623"/>
    <w:rsid w:val="002C7884"/>
    <w:rsid w:val="002C78B1"/>
    <w:rsid w:val="002C7BF3"/>
    <w:rsid w:val="002C7D55"/>
    <w:rsid w:val="002D0074"/>
    <w:rsid w:val="002D09B6"/>
    <w:rsid w:val="002D0F49"/>
    <w:rsid w:val="002D1059"/>
    <w:rsid w:val="002D1374"/>
    <w:rsid w:val="002D138F"/>
    <w:rsid w:val="002D1399"/>
    <w:rsid w:val="002D2088"/>
    <w:rsid w:val="002D229B"/>
    <w:rsid w:val="002D2886"/>
    <w:rsid w:val="002D2943"/>
    <w:rsid w:val="002D3198"/>
    <w:rsid w:val="002D38B4"/>
    <w:rsid w:val="002D4C38"/>
    <w:rsid w:val="002D4D2F"/>
    <w:rsid w:val="002D4FE4"/>
    <w:rsid w:val="002D5624"/>
    <w:rsid w:val="002D5D31"/>
    <w:rsid w:val="002D5FA2"/>
    <w:rsid w:val="002D65A0"/>
    <w:rsid w:val="002D66F0"/>
    <w:rsid w:val="002D6D9C"/>
    <w:rsid w:val="002D72DE"/>
    <w:rsid w:val="002D7597"/>
    <w:rsid w:val="002D7895"/>
    <w:rsid w:val="002D78A4"/>
    <w:rsid w:val="002D7A27"/>
    <w:rsid w:val="002D7CA9"/>
    <w:rsid w:val="002E0389"/>
    <w:rsid w:val="002E0647"/>
    <w:rsid w:val="002E091B"/>
    <w:rsid w:val="002E09E0"/>
    <w:rsid w:val="002E0B45"/>
    <w:rsid w:val="002E1702"/>
    <w:rsid w:val="002E1D2E"/>
    <w:rsid w:val="002E1D84"/>
    <w:rsid w:val="002E2C79"/>
    <w:rsid w:val="002E300C"/>
    <w:rsid w:val="002E35B4"/>
    <w:rsid w:val="002E3CDF"/>
    <w:rsid w:val="002E3DF1"/>
    <w:rsid w:val="002E3E75"/>
    <w:rsid w:val="002E424A"/>
    <w:rsid w:val="002E4525"/>
    <w:rsid w:val="002E4528"/>
    <w:rsid w:val="002E4F39"/>
    <w:rsid w:val="002E4FB6"/>
    <w:rsid w:val="002E5132"/>
    <w:rsid w:val="002E5176"/>
    <w:rsid w:val="002E5240"/>
    <w:rsid w:val="002E55BA"/>
    <w:rsid w:val="002E5846"/>
    <w:rsid w:val="002E590F"/>
    <w:rsid w:val="002E5DD3"/>
    <w:rsid w:val="002E6226"/>
    <w:rsid w:val="002E6F81"/>
    <w:rsid w:val="002E70CD"/>
    <w:rsid w:val="002E7339"/>
    <w:rsid w:val="002E77C0"/>
    <w:rsid w:val="002E7839"/>
    <w:rsid w:val="002E79A3"/>
    <w:rsid w:val="002E7E76"/>
    <w:rsid w:val="002E7EBC"/>
    <w:rsid w:val="002E7F99"/>
    <w:rsid w:val="002F00CC"/>
    <w:rsid w:val="002F0E28"/>
    <w:rsid w:val="002F0FA4"/>
    <w:rsid w:val="002F1280"/>
    <w:rsid w:val="002F1521"/>
    <w:rsid w:val="002F1F79"/>
    <w:rsid w:val="002F2300"/>
    <w:rsid w:val="002F25C8"/>
    <w:rsid w:val="002F2C9D"/>
    <w:rsid w:val="002F3068"/>
    <w:rsid w:val="002F312E"/>
    <w:rsid w:val="002F3192"/>
    <w:rsid w:val="002F326B"/>
    <w:rsid w:val="002F33E7"/>
    <w:rsid w:val="002F3A49"/>
    <w:rsid w:val="002F3AA3"/>
    <w:rsid w:val="002F3B6A"/>
    <w:rsid w:val="002F427C"/>
    <w:rsid w:val="002F47DC"/>
    <w:rsid w:val="002F48C4"/>
    <w:rsid w:val="002F5DB4"/>
    <w:rsid w:val="002F5FB3"/>
    <w:rsid w:val="002F622C"/>
    <w:rsid w:val="002F72C9"/>
    <w:rsid w:val="002F78A5"/>
    <w:rsid w:val="00300412"/>
    <w:rsid w:val="003004FF"/>
    <w:rsid w:val="0030092A"/>
    <w:rsid w:val="00300C5B"/>
    <w:rsid w:val="00301730"/>
    <w:rsid w:val="00301D35"/>
    <w:rsid w:val="00301D70"/>
    <w:rsid w:val="003020A7"/>
    <w:rsid w:val="003021DB"/>
    <w:rsid w:val="0030229D"/>
    <w:rsid w:val="0030258B"/>
    <w:rsid w:val="003028C7"/>
    <w:rsid w:val="00302C50"/>
    <w:rsid w:val="00302FE7"/>
    <w:rsid w:val="003030C1"/>
    <w:rsid w:val="003030CD"/>
    <w:rsid w:val="003030D9"/>
    <w:rsid w:val="003033A9"/>
    <w:rsid w:val="003038D5"/>
    <w:rsid w:val="00303994"/>
    <w:rsid w:val="00303DE9"/>
    <w:rsid w:val="003041EE"/>
    <w:rsid w:val="00304297"/>
    <w:rsid w:val="003046F4"/>
    <w:rsid w:val="0030496D"/>
    <w:rsid w:val="00304F36"/>
    <w:rsid w:val="00305A7B"/>
    <w:rsid w:val="003064AA"/>
    <w:rsid w:val="00306A8C"/>
    <w:rsid w:val="00306F31"/>
    <w:rsid w:val="00307915"/>
    <w:rsid w:val="003103FD"/>
    <w:rsid w:val="003108F8"/>
    <w:rsid w:val="00310C39"/>
    <w:rsid w:val="00310DB9"/>
    <w:rsid w:val="00310EFB"/>
    <w:rsid w:val="00310F11"/>
    <w:rsid w:val="00311719"/>
    <w:rsid w:val="00311A35"/>
    <w:rsid w:val="00311D21"/>
    <w:rsid w:val="00311D2B"/>
    <w:rsid w:val="00311E4D"/>
    <w:rsid w:val="00311EB2"/>
    <w:rsid w:val="003120D3"/>
    <w:rsid w:val="0031218A"/>
    <w:rsid w:val="003129CE"/>
    <w:rsid w:val="00312DB9"/>
    <w:rsid w:val="00313179"/>
    <w:rsid w:val="003138F2"/>
    <w:rsid w:val="003146AA"/>
    <w:rsid w:val="00314F7E"/>
    <w:rsid w:val="0031510A"/>
    <w:rsid w:val="003152FB"/>
    <w:rsid w:val="00315412"/>
    <w:rsid w:val="003154BE"/>
    <w:rsid w:val="00316126"/>
    <w:rsid w:val="0031619D"/>
    <w:rsid w:val="00316872"/>
    <w:rsid w:val="0031708F"/>
    <w:rsid w:val="003173E1"/>
    <w:rsid w:val="003174D5"/>
    <w:rsid w:val="00317B72"/>
    <w:rsid w:val="00317DA5"/>
    <w:rsid w:val="00317EB8"/>
    <w:rsid w:val="00320054"/>
    <w:rsid w:val="00320063"/>
    <w:rsid w:val="00320125"/>
    <w:rsid w:val="003205BD"/>
    <w:rsid w:val="0032079D"/>
    <w:rsid w:val="0032124C"/>
    <w:rsid w:val="003212E9"/>
    <w:rsid w:val="003217BA"/>
    <w:rsid w:val="00321F2E"/>
    <w:rsid w:val="00321F6D"/>
    <w:rsid w:val="003221B3"/>
    <w:rsid w:val="00322DD3"/>
    <w:rsid w:val="00322DFD"/>
    <w:rsid w:val="00322F0E"/>
    <w:rsid w:val="003232AC"/>
    <w:rsid w:val="003232E8"/>
    <w:rsid w:val="003234FB"/>
    <w:rsid w:val="00323735"/>
    <w:rsid w:val="00323A59"/>
    <w:rsid w:val="00323AD1"/>
    <w:rsid w:val="00323E2C"/>
    <w:rsid w:val="00323FA2"/>
    <w:rsid w:val="0032429E"/>
    <w:rsid w:val="00324731"/>
    <w:rsid w:val="00324A6A"/>
    <w:rsid w:val="00324AE4"/>
    <w:rsid w:val="00325150"/>
    <w:rsid w:val="003251E0"/>
    <w:rsid w:val="0032558D"/>
    <w:rsid w:val="00325BD0"/>
    <w:rsid w:val="00325F62"/>
    <w:rsid w:val="0032685B"/>
    <w:rsid w:val="00326D0C"/>
    <w:rsid w:val="003270E1"/>
    <w:rsid w:val="00327482"/>
    <w:rsid w:val="0032765A"/>
    <w:rsid w:val="00327880"/>
    <w:rsid w:val="00327933"/>
    <w:rsid w:val="00327CC9"/>
    <w:rsid w:val="00327DFA"/>
    <w:rsid w:val="0033003F"/>
    <w:rsid w:val="003302C5"/>
    <w:rsid w:val="00330710"/>
    <w:rsid w:val="00330A6C"/>
    <w:rsid w:val="00330B0D"/>
    <w:rsid w:val="00330B76"/>
    <w:rsid w:val="00331361"/>
    <w:rsid w:val="00331804"/>
    <w:rsid w:val="00331AE7"/>
    <w:rsid w:val="00332252"/>
    <w:rsid w:val="00332609"/>
    <w:rsid w:val="00332EB1"/>
    <w:rsid w:val="003332CF"/>
    <w:rsid w:val="003344C3"/>
    <w:rsid w:val="00334993"/>
    <w:rsid w:val="00334E33"/>
    <w:rsid w:val="00335206"/>
    <w:rsid w:val="003354A3"/>
    <w:rsid w:val="003355D0"/>
    <w:rsid w:val="00335A29"/>
    <w:rsid w:val="00335F06"/>
    <w:rsid w:val="00336E80"/>
    <w:rsid w:val="00337397"/>
    <w:rsid w:val="003374C5"/>
    <w:rsid w:val="00337681"/>
    <w:rsid w:val="00337836"/>
    <w:rsid w:val="00337D3D"/>
    <w:rsid w:val="0034043B"/>
    <w:rsid w:val="00340447"/>
    <w:rsid w:val="00340C12"/>
    <w:rsid w:val="00340CF7"/>
    <w:rsid w:val="00341858"/>
    <w:rsid w:val="00342196"/>
    <w:rsid w:val="003421F4"/>
    <w:rsid w:val="00342236"/>
    <w:rsid w:val="003429FD"/>
    <w:rsid w:val="00342B97"/>
    <w:rsid w:val="0034320B"/>
    <w:rsid w:val="00343292"/>
    <w:rsid w:val="00343655"/>
    <w:rsid w:val="0034365A"/>
    <w:rsid w:val="00343B04"/>
    <w:rsid w:val="00343D71"/>
    <w:rsid w:val="00343E08"/>
    <w:rsid w:val="00343F42"/>
    <w:rsid w:val="003440AC"/>
    <w:rsid w:val="00344C0B"/>
    <w:rsid w:val="00344F6F"/>
    <w:rsid w:val="00345347"/>
    <w:rsid w:val="00345616"/>
    <w:rsid w:val="00346029"/>
    <w:rsid w:val="00346C18"/>
    <w:rsid w:val="00346E52"/>
    <w:rsid w:val="00347335"/>
    <w:rsid w:val="00347594"/>
    <w:rsid w:val="003479D0"/>
    <w:rsid w:val="00347BF5"/>
    <w:rsid w:val="00350028"/>
    <w:rsid w:val="00350350"/>
    <w:rsid w:val="003503FF"/>
    <w:rsid w:val="00350574"/>
    <w:rsid w:val="00350773"/>
    <w:rsid w:val="00350808"/>
    <w:rsid w:val="00350902"/>
    <w:rsid w:val="00350E50"/>
    <w:rsid w:val="00351A37"/>
    <w:rsid w:val="00351CDA"/>
    <w:rsid w:val="003529FD"/>
    <w:rsid w:val="00352F78"/>
    <w:rsid w:val="00353434"/>
    <w:rsid w:val="0035387C"/>
    <w:rsid w:val="00353D09"/>
    <w:rsid w:val="00353DCE"/>
    <w:rsid w:val="00354342"/>
    <w:rsid w:val="00354C64"/>
    <w:rsid w:val="00355120"/>
    <w:rsid w:val="0035514D"/>
    <w:rsid w:val="003555AD"/>
    <w:rsid w:val="00355758"/>
    <w:rsid w:val="00355DCA"/>
    <w:rsid w:val="003560C8"/>
    <w:rsid w:val="00356182"/>
    <w:rsid w:val="003562DE"/>
    <w:rsid w:val="003564DD"/>
    <w:rsid w:val="00356805"/>
    <w:rsid w:val="00356985"/>
    <w:rsid w:val="00356E69"/>
    <w:rsid w:val="00356FC8"/>
    <w:rsid w:val="00357367"/>
    <w:rsid w:val="003576A8"/>
    <w:rsid w:val="0035777D"/>
    <w:rsid w:val="00360B12"/>
    <w:rsid w:val="00360BF9"/>
    <w:rsid w:val="003612C8"/>
    <w:rsid w:val="003614DF"/>
    <w:rsid w:val="0036184A"/>
    <w:rsid w:val="00361BB7"/>
    <w:rsid w:val="003624F2"/>
    <w:rsid w:val="00362919"/>
    <w:rsid w:val="00362B59"/>
    <w:rsid w:val="00362B88"/>
    <w:rsid w:val="00362D8A"/>
    <w:rsid w:val="003639F4"/>
    <w:rsid w:val="00363A63"/>
    <w:rsid w:val="00364C40"/>
    <w:rsid w:val="00364E6A"/>
    <w:rsid w:val="003651E5"/>
    <w:rsid w:val="003659F8"/>
    <w:rsid w:val="00365BD0"/>
    <w:rsid w:val="00365D92"/>
    <w:rsid w:val="00366536"/>
    <w:rsid w:val="00366821"/>
    <w:rsid w:val="00366A05"/>
    <w:rsid w:val="00366D2A"/>
    <w:rsid w:val="00367E65"/>
    <w:rsid w:val="00370890"/>
    <w:rsid w:val="00370BBE"/>
    <w:rsid w:val="003713F4"/>
    <w:rsid w:val="003716AA"/>
    <w:rsid w:val="003717C7"/>
    <w:rsid w:val="00371C14"/>
    <w:rsid w:val="00371D28"/>
    <w:rsid w:val="00371D2E"/>
    <w:rsid w:val="00371F9D"/>
    <w:rsid w:val="00372208"/>
    <w:rsid w:val="003727E4"/>
    <w:rsid w:val="003729C0"/>
    <w:rsid w:val="00373008"/>
    <w:rsid w:val="00373016"/>
    <w:rsid w:val="003730C0"/>
    <w:rsid w:val="0037342C"/>
    <w:rsid w:val="003735BC"/>
    <w:rsid w:val="0037397A"/>
    <w:rsid w:val="003744B1"/>
    <w:rsid w:val="0037457D"/>
    <w:rsid w:val="00374BE1"/>
    <w:rsid w:val="00374CB0"/>
    <w:rsid w:val="00374F6E"/>
    <w:rsid w:val="00375092"/>
    <w:rsid w:val="0037595B"/>
    <w:rsid w:val="00375B55"/>
    <w:rsid w:val="003764B8"/>
    <w:rsid w:val="003766DC"/>
    <w:rsid w:val="003766E8"/>
    <w:rsid w:val="00376A5D"/>
    <w:rsid w:val="00376CBF"/>
    <w:rsid w:val="0037740B"/>
    <w:rsid w:val="00377BED"/>
    <w:rsid w:val="003801C5"/>
    <w:rsid w:val="00380545"/>
    <w:rsid w:val="00380E53"/>
    <w:rsid w:val="003811F3"/>
    <w:rsid w:val="00381362"/>
    <w:rsid w:val="00381E9B"/>
    <w:rsid w:val="00381F6F"/>
    <w:rsid w:val="003820A9"/>
    <w:rsid w:val="00382107"/>
    <w:rsid w:val="00382221"/>
    <w:rsid w:val="00382760"/>
    <w:rsid w:val="0038332E"/>
    <w:rsid w:val="00384765"/>
    <w:rsid w:val="00384770"/>
    <w:rsid w:val="00384B1E"/>
    <w:rsid w:val="00385275"/>
    <w:rsid w:val="003854BB"/>
    <w:rsid w:val="003859D8"/>
    <w:rsid w:val="00385F4D"/>
    <w:rsid w:val="00386168"/>
    <w:rsid w:val="003863CF"/>
    <w:rsid w:val="003864C5"/>
    <w:rsid w:val="00386557"/>
    <w:rsid w:val="00386780"/>
    <w:rsid w:val="003867B9"/>
    <w:rsid w:val="00387091"/>
    <w:rsid w:val="0038718E"/>
    <w:rsid w:val="003877DE"/>
    <w:rsid w:val="0038792A"/>
    <w:rsid w:val="00387F8D"/>
    <w:rsid w:val="003903CC"/>
    <w:rsid w:val="003904BD"/>
    <w:rsid w:val="00390FB1"/>
    <w:rsid w:val="0039129F"/>
    <w:rsid w:val="00391418"/>
    <w:rsid w:val="0039179F"/>
    <w:rsid w:val="0039196E"/>
    <w:rsid w:val="00391B7A"/>
    <w:rsid w:val="00391BF0"/>
    <w:rsid w:val="00391D67"/>
    <w:rsid w:val="00392058"/>
    <w:rsid w:val="003921EE"/>
    <w:rsid w:val="00392240"/>
    <w:rsid w:val="003925C9"/>
    <w:rsid w:val="0039279B"/>
    <w:rsid w:val="00392EC7"/>
    <w:rsid w:val="003930F8"/>
    <w:rsid w:val="003938BD"/>
    <w:rsid w:val="003939F8"/>
    <w:rsid w:val="00393CF0"/>
    <w:rsid w:val="00393F7C"/>
    <w:rsid w:val="00393FDA"/>
    <w:rsid w:val="0039409A"/>
    <w:rsid w:val="003940D3"/>
    <w:rsid w:val="00394FF4"/>
    <w:rsid w:val="0039516F"/>
    <w:rsid w:val="00395712"/>
    <w:rsid w:val="00395DAA"/>
    <w:rsid w:val="00395E51"/>
    <w:rsid w:val="00396459"/>
    <w:rsid w:val="00396963"/>
    <w:rsid w:val="00397265"/>
    <w:rsid w:val="00397658"/>
    <w:rsid w:val="00397669"/>
    <w:rsid w:val="003977D7"/>
    <w:rsid w:val="003A011B"/>
    <w:rsid w:val="003A01D4"/>
    <w:rsid w:val="003A085E"/>
    <w:rsid w:val="003A190E"/>
    <w:rsid w:val="003A1AC2"/>
    <w:rsid w:val="003A2288"/>
    <w:rsid w:val="003A23A3"/>
    <w:rsid w:val="003A23F0"/>
    <w:rsid w:val="003A24DA"/>
    <w:rsid w:val="003A2DCE"/>
    <w:rsid w:val="003A2FB7"/>
    <w:rsid w:val="003A3179"/>
    <w:rsid w:val="003A3218"/>
    <w:rsid w:val="003A34E1"/>
    <w:rsid w:val="003A3D0D"/>
    <w:rsid w:val="003A3FEE"/>
    <w:rsid w:val="003A45A0"/>
    <w:rsid w:val="003A460B"/>
    <w:rsid w:val="003A4990"/>
    <w:rsid w:val="003A4CC0"/>
    <w:rsid w:val="003A545D"/>
    <w:rsid w:val="003A54D0"/>
    <w:rsid w:val="003A563C"/>
    <w:rsid w:val="003A58E1"/>
    <w:rsid w:val="003A6881"/>
    <w:rsid w:val="003A6985"/>
    <w:rsid w:val="003A6CAD"/>
    <w:rsid w:val="003A7402"/>
    <w:rsid w:val="003A74E7"/>
    <w:rsid w:val="003A74FD"/>
    <w:rsid w:val="003A7520"/>
    <w:rsid w:val="003B092D"/>
    <w:rsid w:val="003B099A"/>
    <w:rsid w:val="003B0D7E"/>
    <w:rsid w:val="003B0D8E"/>
    <w:rsid w:val="003B1566"/>
    <w:rsid w:val="003B2269"/>
    <w:rsid w:val="003B2655"/>
    <w:rsid w:val="003B39C6"/>
    <w:rsid w:val="003B4653"/>
    <w:rsid w:val="003B49AE"/>
    <w:rsid w:val="003B4AEE"/>
    <w:rsid w:val="003B4DF2"/>
    <w:rsid w:val="003B5109"/>
    <w:rsid w:val="003B55FC"/>
    <w:rsid w:val="003B5832"/>
    <w:rsid w:val="003B5955"/>
    <w:rsid w:val="003B5FF4"/>
    <w:rsid w:val="003B6884"/>
    <w:rsid w:val="003B6ACD"/>
    <w:rsid w:val="003B6D46"/>
    <w:rsid w:val="003B6D99"/>
    <w:rsid w:val="003B6EDC"/>
    <w:rsid w:val="003B7270"/>
    <w:rsid w:val="003B72BA"/>
    <w:rsid w:val="003B767B"/>
    <w:rsid w:val="003B78B2"/>
    <w:rsid w:val="003B7D47"/>
    <w:rsid w:val="003C0DF4"/>
    <w:rsid w:val="003C17D0"/>
    <w:rsid w:val="003C1B25"/>
    <w:rsid w:val="003C23E0"/>
    <w:rsid w:val="003C2762"/>
    <w:rsid w:val="003C28D0"/>
    <w:rsid w:val="003C2906"/>
    <w:rsid w:val="003C2951"/>
    <w:rsid w:val="003C2BEB"/>
    <w:rsid w:val="003C2C42"/>
    <w:rsid w:val="003C3209"/>
    <w:rsid w:val="003C3412"/>
    <w:rsid w:val="003C3571"/>
    <w:rsid w:val="003C3816"/>
    <w:rsid w:val="003C390A"/>
    <w:rsid w:val="003C3B0A"/>
    <w:rsid w:val="003C3BEA"/>
    <w:rsid w:val="003C3CB0"/>
    <w:rsid w:val="003C46C5"/>
    <w:rsid w:val="003C4783"/>
    <w:rsid w:val="003C4926"/>
    <w:rsid w:val="003C4B64"/>
    <w:rsid w:val="003C4C6A"/>
    <w:rsid w:val="003C4F1F"/>
    <w:rsid w:val="003C523F"/>
    <w:rsid w:val="003C550C"/>
    <w:rsid w:val="003C56B7"/>
    <w:rsid w:val="003C5F02"/>
    <w:rsid w:val="003C621B"/>
    <w:rsid w:val="003C62C4"/>
    <w:rsid w:val="003C68F6"/>
    <w:rsid w:val="003C7962"/>
    <w:rsid w:val="003C7C23"/>
    <w:rsid w:val="003D0086"/>
    <w:rsid w:val="003D0BCD"/>
    <w:rsid w:val="003D0EAF"/>
    <w:rsid w:val="003D17C4"/>
    <w:rsid w:val="003D1FDA"/>
    <w:rsid w:val="003D2237"/>
    <w:rsid w:val="003D2459"/>
    <w:rsid w:val="003D2835"/>
    <w:rsid w:val="003D2845"/>
    <w:rsid w:val="003D29C3"/>
    <w:rsid w:val="003D2C4B"/>
    <w:rsid w:val="003D2FEC"/>
    <w:rsid w:val="003D30FD"/>
    <w:rsid w:val="003D3364"/>
    <w:rsid w:val="003D33CD"/>
    <w:rsid w:val="003D3CC5"/>
    <w:rsid w:val="003D3E5F"/>
    <w:rsid w:val="003D401E"/>
    <w:rsid w:val="003D453A"/>
    <w:rsid w:val="003D4918"/>
    <w:rsid w:val="003D4A95"/>
    <w:rsid w:val="003D4F8B"/>
    <w:rsid w:val="003D52A0"/>
    <w:rsid w:val="003D5473"/>
    <w:rsid w:val="003D611C"/>
    <w:rsid w:val="003D62AC"/>
    <w:rsid w:val="003D649A"/>
    <w:rsid w:val="003D686D"/>
    <w:rsid w:val="003D6B7F"/>
    <w:rsid w:val="003D7507"/>
    <w:rsid w:val="003D7895"/>
    <w:rsid w:val="003D78D1"/>
    <w:rsid w:val="003D7C8C"/>
    <w:rsid w:val="003D7D76"/>
    <w:rsid w:val="003D7E91"/>
    <w:rsid w:val="003E0656"/>
    <w:rsid w:val="003E0D87"/>
    <w:rsid w:val="003E0EAE"/>
    <w:rsid w:val="003E0FD5"/>
    <w:rsid w:val="003E10BD"/>
    <w:rsid w:val="003E1253"/>
    <w:rsid w:val="003E12EC"/>
    <w:rsid w:val="003E174A"/>
    <w:rsid w:val="003E1863"/>
    <w:rsid w:val="003E1A1A"/>
    <w:rsid w:val="003E1D0C"/>
    <w:rsid w:val="003E25D7"/>
    <w:rsid w:val="003E2980"/>
    <w:rsid w:val="003E29A0"/>
    <w:rsid w:val="003E2E58"/>
    <w:rsid w:val="003E328C"/>
    <w:rsid w:val="003E37A7"/>
    <w:rsid w:val="003E3C76"/>
    <w:rsid w:val="003E3F57"/>
    <w:rsid w:val="003E4092"/>
    <w:rsid w:val="003E460B"/>
    <w:rsid w:val="003E4948"/>
    <w:rsid w:val="003E4A87"/>
    <w:rsid w:val="003E542D"/>
    <w:rsid w:val="003E55EA"/>
    <w:rsid w:val="003E5840"/>
    <w:rsid w:val="003E5A9B"/>
    <w:rsid w:val="003E5F81"/>
    <w:rsid w:val="003E6775"/>
    <w:rsid w:val="003E6798"/>
    <w:rsid w:val="003E6968"/>
    <w:rsid w:val="003E69EA"/>
    <w:rsid w:val="003E6ADA"/>
    <w:rsid w:val="003E6B42"/>
    <w:rsid w:val="003E76E3"/>
    <w:rsid w:val="003E7C2C"/>
    <w:rsid w:val="003E7C99"/>
    <w:rsid w:val="003E7EFE"/>
    <w:rsid w:val="003F036F"/>
    <w:rsid w:val="003F0A23"/>
    <w:rsid w:val="003F0AFB"/>
    <w:rsid w:val="003F0D16"/>
    <w:rsid w:val="003F104D"/>
    <w:rsid w:val="003F134F"/>
    <w:rsid w:val="003F174E"/>
    <w:rsid w:val="003F1B10"/>
    <w:rsid w:val="003F1C53"/>
    <w:rsid w:val="003F1EF6"/>
    <w:rsid w:val="003F1F1E"/>
    <w:rsid w:val="003F2856"/>
    <w:rsid w:val="003F2A39"/>
    <w:rsid w:val="003F3094"/>
    <w:rsid w:val="003F30E0"/>
    <w:rsid w:val="003F34F5"/>
    <w:rsid w:val="003F4980"/>
    <w:rsid w:val="003F4E0C"/>
    <w:rsid w:val="003F51C7"/>
    <w:rsid w:val="003F51DC"/>
    <w:rsid w:val="003F55AE"/>
    <w:rsid w:val="003F5610"/>
    <w:rsid w:val="003F5868"/>
    <w:rsid w:val="003F598C"/>
    <w:rsid w:val="003F5CBE"/>
    <w:rsid w:val="003F5F19"/>
    <w:rsid w:val="003F61BC"/>
    <w:rsid w:val="003F642C"/>
    <w:rsid w:val="003F6502"/>
    <w:rsid w:val="003F6652"/>
    <w:rsid w:val="003F6B90"/>
    <w:rsid w:val="003F6FD2"/>
    <w:rsid w:val="003F71A7"/>
    <w:rsid w:val="003F71C4"/>
    <w:rsid w:val="003F7222"/>
    <w:rsid w:val="003F7BA7"/>
    <w:rsid w:val="00400012"/>
    <w:rsid w:val="004000F2"/>
    <w:rsid w:val="00400833"/>
    <w:rsid w:val="004008D9"/>
    <w:rsid w:val="00400CAC"/>
    <w:rsid w:val="004013E6"/>
    <w:rsid w:val="004018DE"/>
    <w:rsid w:val="00401F1D"/>
    <w:rsid w:val="00401FA1"/>
    <w:rsid w:val="004022EA"/>
    <w:rsid w:val="004023B6"/>
    <w:rsid w:val="004027D0"/>
    <w:rsid w:val="00402CDB"/>
    <w:rsid w:val="00402FB7"/>
    <w:rsid w:val="004030BA"/>
    <w:rsid w:val="004037FF"/>
    <w:rsid w:val="00403B4E"/>
    <w:rsid w:val="00404026"/>
    <w:rsid w:val="004044A1"/>
    <w:rsid w:val="00404E39"/>
    <w:rsid w:val="00405E2D"/>
    <w:rsid w:val="00405FDA"/>
    <w:rsid w:val="004061EF"/>
    <w:rsid w:val="00406301"/>
    <w:rsid w:val="00406700"/>
    <w:rsid w:val="004069BA"/>
    <w:rsid w:val="00406DCB"/>
    <w:rsid w:val="004075BD"/>
    <w:rsid w:val="004077DA"/>
    <w:rsid w:val="00407AFE"/>
    <w:rsid w:val="00407BD9"/>
    <w:rsid w:val="00410114"/>
    <w:rsid w:val="004101C7"/>
    <w:rsid w:val="00410277"/>
    <w:rsid w:val="00410A9A"/>
    <w:rsid w:val="004110B0"/>
    <w:rsid w:val="0041153C"/>
    <w:rsid w:val="00411880"/>
    <w:rsid w:val="00411A9A"/>
    <w:rsid w:val="00411BA5"/>
    <w:rsid w:val="00411C20"/>
    <w:rsid w:val="00411E35"/>
    <w:rsid w:val="00411FEA"/>
    <w:rsid w:val="004120CF"/>
    <w:rsid w:val="004123BF"/>
    <w:rsid w:val="0041289C"/>
    <w:rsid w:val="004128B7"/>
    <w:rsid w:val="00412D01"/>
    <w:rsid w:val="00412DED"/>
    <w:rsid w:val="00413327"/>
    <w:rsid w:val="00413DA8"/>
    <w:rsid w:val="004144B1"/>
    <w:rsid w:val="004144FF"/>
    <w:rsid w:val="004145D8"/>
    <w:rsid w:val="00414B0D"/>
    <w:rsid w:val="00414F84"/>
    <w:rsid w:val="00415078"/>
    <w:rsid w:val="004150F2"/>
    <w:rsid w:val="00415130"/>
    <w:rsid w:val="00415156"/>
    <w:rsid w:val="0041549F"/>
    <w:rsid w:val="00415C64"/>
    <w:rsid w:val="0041617E"/>
    <w:rsid w:val="00416658"/>
    <w:rsid w:val="004166E9"/>
    <w:rsid w:val="00416B8C"/>
    <w:rsid w:val="004177DD"/>
    <w:rsid w:val="00417EC8"/>
    <w:rsid w:val="0042053F"/>
    <w:rsid w:val="004206C9"/>
    <w:rsid w:val="0042074B"/>
    <w:rsid w:val="00421FAA"/>
    <w:rsid w:val="00422343"/>
    <w:rsid w:val="004228DE"/>
    <w:rsid w:val="00422952"/>
    <w:rsid w:val="00422DBE"/>
    <w:rsid w:val="00422DEC"/>
    <w:rsid w:val="00422EBF"/>
    <w:rsid w:val="0042306C"/>
    <w:rsid w:val="00423284"/>
    <w:rsid w:val="004233CF"/>
    <w:rsid w:val="004233E9"/>
    <w:rsid w:val="00423C45"/>
    <w:rsid w:val="00424466"/>
    <w:rsid w:val="004244FD"/>
    <w:rsid w:val="00425D58"/>
    <w:rsid w:val="00425DD1"/>
    <w:rsid w:val="0042617D"/>
    <w:rsid w:val="00426E9F"/>
    <w:rsid w:val="00426F44"/>
    <w:rsid w:val="004270FD"/>
    <w:rsid w:val="0042763C"/>
    <w:rsid w:val="00427703"/>
    <w:rsid w:val="004278C9"/>
    <w:rsid w:val="00430319"/>
    <w:rsid w:val="0043069F"/>
    <w:rsid w:val="0043073B"/>
    <w:rsid w:val="00430B10"/>
    <w:rsid w:val="00430FC6"/>
    <w:rsid w:val="00431D29"/>
    <w:rsid w:val="004320E4"/>
    <w:rsid w:val="00432400"/>
    <w:rsid w:val="0043262A"/>
    <w:rsid w:val="004329C5"/>
    <w:rsid w:val="00433438"/>
    <w:rsid w:val="0043368F"/>
    <w:rsid w:val="00433D9C"/>
    <w:rsid w:val="00434BAA"/>
    <w:rsid w:val="00435315"/>
    <w:rsid w:val="00435647"/>
    <w:rsid w:val="00435AEB"/>
    <w:rsid w:val="00435C0F"/>
    <w:rsid w:val="00435F08"/>
    <w:rsid w:val="0043605A"/>
    <w:rsid w:val="00436865"/>
    <w:rsid w:val="0043755D"/>
    <w:rsid w:val="00437638"/>
    <w:rsid w:val="004378FD"/>
    <w:rsid w:val="00437A1D"/>
    <w:rsid w:val="00440482"/>
    <w:rsid w:val="00440BE2"/>
    <w:rsid w:val="00440EDC"/>
    <w:rsid w:val="00441902"/>
    <w:rsid w:val="004420EC"/>
    <w:rsid w:val="00442411"/>
    <w:rsid w:val="004424E0"/>
    <w:rsid w:val="004424E3"/>
    <w:rsid w:val="00442E75"/>
    <w:rsid w:val="00443568"/>
    <w:rsid w:val="004438F3"/>
    <w:rsid w:val="00443BA6"/>
    <w:rsid w:val="00443EAB"/>
    <w:rsid w:val="0044424B"/>
    <w:rsid w:val="004446FE"/>
    <w:rsid w:val="00444816"/>
    <w:rsid w:val="00444B63"/>
    <w:rsid w:val="00444E4B"/>
    <w:rsid w:val="00444F4D"/>
    <w:rsid w:val="004450FE"/>
    <w:rsid w:val="00445267"/>
    <w:rsid w:val="004453B9"/>
    <w:rsid w:val="0044546A"/>
    <w:rsid w:val="00445D14"/>
    <w:rsid w:val="00445DA8"/>
    <w:rsid w:val="004467C7"/>
    <w:rsid w:val="00447238"/>
    <w:rsid w:val="00447241"/>
    <w:rsid w:val="00447870"/>
    <w:rsid w:val="00447931"/>
    <w:rsid w:val="00447BBD"/>
    <w:rsid w:val="00447CDC"/>
    <w:rsid w:val="004505B3"/>
    <w:rsid w:val="00450832"/>
    <w:rsid w:val="00450F36"/>
    <w:rsid w:val="00450F8C"/>
    <w:rsid w:val="0045131E"/>
    <w:rsid w:val="004513A2"/>
    <w:rsid w:val="00451915"/>
    <w:rsid w:val="00452094"/>
    <w:rsid w:val="00452369"/>
    <w:rsid w:val="0045250C"/>
    <w:rsid w:val="0045286F"/>
    <w:rsid w:val="00452BB5"/>
    <w:rsid w:val="004542FE"/>
    <w:rsid w:val="00454490"/>
    <w:rsid w:val="004544FC"/>
    <w:rsid w:val="004546F9"/>
    <w:rsid w:val="004548FE"/>
    <w:rsid w:val="00455003"/>
    <w:rsid w:val="0045518A"/>
    <w:rsid w:val="00455637"/>
    <w:rsid w:val="004558CB"/>
    <w:rsid w:val="00455D56"/>
    <w:rsid w:val="00455DFB"/>
    <w:rsid w:val="00455E0E"/>
    <w:rsid w:val="00455F60"/>
    <w:rsid w:val="00456121"/>
    <w:rsid w:val="004562D6"/>
    <w:rsid w:val="00456601"/>
    <w:rsid w:val="00456E42"/>
    <w:rsid w:val="00457598"/>
    <w:rsid w:val="004575D6"/>
    <w:rsid w:val="00457CD9"/>
    <w:rsid w:val="00460B36"/>
    <w:rsid w:val="00460F3C"/>
    <w:rsid w:val="00462117"/>
    <w:rsid w:val="0046246A"/>
    <w:rsid w:val="00462F25"/>
    <w:rsid w:val="00463033"/>
    <w:rsid w:val="00463C17"/>
    <w:rsid w:val="00463C50"/>
    <w:rsid w:val="00463C8B"/>
    <w:rsid w:val="0046415A"/>
    <w:rsid w:val="004641F9"/>
    <w:rsid w:val="0046450C"/>
    <w:rsid w:val="004646A9"/>
    <w:rsid w:val="00464908"/>
    <w:rsid w:val="00464916"/>
    <w:rsid w:val="00464B66"/>
    <w:rsid w:val="00464D41"/>
    <w:rsid w:val="00464D65"/>
    <w:rsid w:val="00464DE0"/>
    <w:rsid w:val="0046561A"/>
    <w:rsid w:val="00465E15"/>
    <w:rsid w:val="0046665C"/>
    <w:rsid w:val="004667E7"/>
    <w:rsid w:val="00466856"/>
    <w:rsid w:val="00466C81"/>
    <w:rsid w:val="00467302"/>
    <w:rsid w:val="0046758C"/>
    <w:rsid w:val="004678CE"/>
    <w:rsid w:val="00470173"/>
    <w:rsid w:val="00471007"/>
    <w:rsid w:val="00471090"/>
    <w:rsid w:val="00471177"/>
    <w:rsid w:val="004711BA"/>
    <w:rsid w:val="004714E5"/>
    <w:rsid w:val="004722DA"/>
    <w:rsid w:val="00472586"/>
    <w:rsid w:val="00472F4E"/>
    <w:rsid w:val="00473024"/>
    <w:rsid w:val="0047323A"/>
    <w:rsid w:val="0047353D"/>
    <w:rsid w:val="0047468A"/>
    <w:rsid w:val="00474DD4"/>
    <w:rsid w:val="00475300"/>
    <w:rsid w:val="004753AB"/>
    <w:rsid w:val="00475F5F"/>
    <w:rsid w:val="0047602A"/>
    <w:rsid w:val="004760E9"/>
    <w:rsid w:val="0047696F"/>
    <w:rsid w:val="00476A87"/>
    <w:rsid w:val="00477143"/>
    <w:rsid w:val="00477361"/>
    <w:rsid w:val="00477846"/>
    <w:rsid w:val="00477998"/>
    <w:rsid w:val="0048066B"/>
    <w:rsid w:val="00480737"/>
    <w:rsid w:val="00480934"/>
    <w:rsid w:val="00480A25"/>
    <w:rsid w:val="00480F45"/>
    <w:rsid w:val="00481323"/>
    <w:rsid w:val="00481A8A"/>
    <w:rsid w:val="00481CC9"/>
    <w:rsid w:val="004820E2"/>
    <w:rsid w:val="0048211D"/>
    <w:rsid w:val="0048213A"/>
    <w:rsid w:val="0048215E"/>
    <w:rsid w:val="0048235C"/>
    <w:rsid w:val="0048282A"/>
    <w:rsid w:val="00482D5B"/>
    <w:rsid w:val="00482FCB"/>
    <w:rsid w:val="00483069"/>
    <w:rsid w:val="004831F3"/>
    <w:rsid w:val="004832F9"/>
    <w:rsid w:val="0048351A"/>
    <w:rsid w:val="00483671"/>
    <w:rsid w:val="004836BC"/>
    <w:rsid w:val="0048390C"/>
    <w:rsid w:val="004839FE"/>
    <w:rsid w:val="00483C57"/>
    <w:rsid w:val="00484350"/>
    <w:rsid w:val="0048439A"/>
    <w:rsid w:val="004843FB"/>
    <w:rsid w:val="004845F2"/>
    <w:rsid w:val="00484631"/>
    <w:rsid w:val="004849E5"/>
    <w:rsid w:val="00484DDF"/>
    <w:rsid w:val="004850CE"/>
    <w:rsid w:val="0048549B"/>
    <w:rsid w:val="004854F1"/>
    <w:rsid w:val="004857B9"/>
    <w:rsid w:val="00485AF4"/>
    <w:rsid w:val="00485F3D"/>
    <w:rsid w:val="004861D6"/>
    <w:rsid w:val="004861E9"/>
    <w:rsid w:val="0048648C"/>
    <w:rsid w:val="004868FA"/>
    <w:rsid w:val="00486945"/>
    <w:rsid w:val="00486C8C"/>
    <w:rsid w:val="00486C93"/>
    <w:rsid w:val="00487424"/>
    <w:rsid w:val="004875CE"/>
    <w:rsid w:val="00490126"/>
    <w:rsid w:val="00490381"/>
    <w:rsid w:val="004905DB"/>
    <w:rsid w:val="004907AC"/>
    <w:rsid w:val="00491118"/>
    <w:rsid w:val="004915AD"/>
    <w:rsid w:val="0049237E"/>
    <w:rsid w:val="00492B1F"/>
    <w:rsid w:val="00492D99"/>
    <w:rsid w:val="004930C7"/>
    <w:rsid w:val="0049329E"/>
    <w:rsid w:val="004934B4"/>
    <w:rsid w:val="004934E9"/>
    <w:rsid w:val="0049379D"/>
    <w:rsid w:val="004937EA"/>
    <w:rsid w:val="00493FC3"/>
    <w:rsid w:val="00494053"/>
    <w:rsid w:val="004944CF"/>
    <w:rsid w:val="00494A5A"/>
    <w:rsid w:val="00494A96"/>
    <w:rsid w:val="00494FFA"/>
    <w:rsid w:val="00495078"/>
    <w:rsid w:val="004951B0"/>
    <w:rsid w:val="004956BD"/>
    <w:rsid w:val="00495891"/>
    <w:rsid w:val="004958E8"/>
    <w:rsid w:val="004960BA"/>
    <w:rsid w:val="00496441"/>
    <w:rsid w:val="00496ED8"/>
    <w:rsid w:val="00496F8B"/>
    <w:rsid w:val="004974EC"/>
    <w:rsid w:val="00497698"/>
    <w:rsid w:val="0049793F"/>
    <w:rsid w:val="00497A53"/>
    <w:rsid w:val="004A00D2"/>
    <w:rsid w:val="004A02C0"/>
    <w:rsid w:val="004A045F"/>
    <w:rsid w:val="004A050B"/>
    <w:rsid w:val="004A0BC3"/>
    <w:rsid w:val="004A0DF0"/>
    <w:rsid w:val="004A140B"/>
    <w:rsid w:val="004A140F"/>
    <w:rsid w:val="004A2103"/>
    <w:rsid w:val="004A23F5"/>
    <w:rsid w:val="004A264E"/>
    <w:rsid w:val="004A2961"/>
    <w:rsid w:val="004A2996"/>
    <w:rsid w:val="004A33F1"/>
    <w:rsid w:val="004A470D"/>
    <w:rsid w:val="004A4F55"/>
    <w:rsid w:val="004A5165"/>
    <w:rsid w:val="004A558A"/>
    <w:rsid w:val="004A58E9"/>
    <w:rsid w:val="004A598A"/>
    <w:rsid w:val="004A62F8"/>
    <w:rsid w:val="004A6D4C"/>
    <w:rsid w:val="004B00BC"/>
    <w:rsid w:val="004B02D3"/>
    <w:rsid w:val="004B0AE2"/>
    <w:rsid w:val="004B0C33"/>
    <w:rsid w:val="004B0E52"/>
    <w:rsid w:val="004B1BB1"/>
    <w:rsid w:val="004B25BD"/>
    <w:rsid w:val="004B2B3C"/>
    <w:rsid w:val="004B2F86"/>
    <w:rsid w:val="004B303C"/>
    <w:rsid w:val="004B36CD"/>
    <w:rsid w:val="004B3C0E"/>
    <w:rsid w:val="004B42B5"/>
    <w:rsid w:val="004B43DC"/>
    <w:rsid w:val="004B466D"/>
    <w:rsid w:val="004B4737"/>
    <w:rsid w:val="004B4F75"/>
    <w:rsid w:val="004B592D"/>
    <w:rsid w:val="004B5A87"/>
    <w:rsid w:val="004B5BE0"/>
    <w:rsid w:val="004B5EDA"/>
    <w:rsid w:val="004B5F20"/>
    <w:rsid w:val="004B619F"/>
    <w:rsid w:val="004B69A2"/>
    <w:rsid w:val="004B6BEC"/>
    <w:rsid w:val="004B6DA6"/>
    <w:rsid w:val="004B6F36"/>
    <w:rsid w:val="004B73E1"/>
    <w:rsid w:val="004B75AB"/>
    <w:rsid w:val="004B7A53"/>
    <w:rsid w:val="004B7C28"/>
    <w:rsid w:val="004B7EFC"/>
    <w:rsid w:val="004C013A"/>
    <w:rsid w:val="004C01CA"/>
    <w:rsid w:val="004C09DD"/>
    <w:rsid w:val="004C0B56"/>
    <w:rsid w:val="004C192B"/>
    <w:rsid w:val="004C19D6"/>
    <w:rsid w:val="004C1EB8"/>
    <w:rsid w:val="004C240F"/>
    <w:rsid w:val="004C2AE8"/>
    <w:rsid w:val="004C2C91"/>
    <w:rsid w:val="004C2CC9"/>
    <w:rsid w:val="004C2D18"/>
    <w:rsid w:val="004C2E3B"/>
    <w:rsid w:val="004C2E9F"/>
    <w:rsid w:val="004C33E5"/>
    <w:rsid w:val="004C3808"/>
    <w:rsid w:val="004C3B2B"/>
    <w:rsid w:val="004C3B95"/>
    <w:rsid w:val="004C3C2D"/>
    <w:rsid w:val="004C3FC1"/>
    <w:rsid w:val="004C42EC"/>
    <w:rsid w:val="004C42EF"/>
    <w:rsid w:val="004C4405"/>
    <w:rsid w:val="004C4656"/>
    <w:rsid w:val="004C4C90"/>
    <w:rsid w:val="004C4E1A"/>
    <w:rsid w:val="004C4E7F"/>
    <w:rsid w:val="004C5142"/>
    <w:rsid w:val="004C518F"/>
    <w:rsid w:val="004C5192"/>
    <w:rsid w:val="004C52AD"/>
    <w:rsid w:val="004C5CBA"/>
    <w:rsid w:val="004C6754"/>
    <w:rsid w:val="004C6DBC"/>
    <w:rsid w:val="004C762E"/>
    <w:rsid w:val="004C79E2"/>
    <w:rsid w:val="004C7D46"/>
    <w:rsid w:val="004C7D72"/>
    <w:rsid w:val="004C7FF9"/>
    <w:rsid w:val="004D0EF8"/>
    <w:rsid w:val="004D14B5"/>
    <w:rsid w:val="004D16A1"/>
    <w:rsid w:val="004D1AA6"/>
    <w:rsid w:val="004D1CFB"/>
    <w:rsid w:val="004D1D08"/>
    <w:rsid w:val="004D2130"/>
    <w:rsid w:val="004D2772"/>
    <w:rsid w:val="004D28C2"/>
    <w:rsid w:val="004D28C8"/>
    <w:rsid w:val="004D2B17"/>
    <w:rsid w:val="004D2CC4"/>
    <w:rsid w:val="004D2D13"/>
    <w:rsid w:val="004D3009"/>
    <w:rsid w:val="004D30BD"/>
    <w:rsid w:val="004D3330"/>
    <w:rsid w:val="004D33E5"/>
    <w:rsid w:val="004D3568"/>
    <w:rsid w:val="004D36B2"/>
    <w:rsid w:val="004D37ED"/>
    <w:rsid w:val="004D399C"/>
    <w:rsid w:val="004D3ADD"/>
    <w:rsid w:val="004D3D56"/>
    <w:rsid w:val="004D3F25"/>
    <w:rsid w:val="004D48AC"/>
    <w:rsid w:val="004D48CE"/>
    <w:rsid w:val="004D4B10"/>
    <w:rsid w:val="004D5F6D"/>
    <w:rsid w:val="004D6AB9"/>
    <w:rsid w:val="004D6B1B"/>
    <w:rsid w:val="004D6D70"/>
    <w:rsid w:val="004D6E72"/>
    <w:rsid w:val="004D6ECD"/>
    <w:rsid w:val="004D6F55"/>
    <w:rsid w:val="004D736D"/>
    <w:rsid w:val="004D7664"/>
    <w:rsid w:val="004E0143"/>
    <w:rsid w:val="004E0785"/>
    <w:rsid w:val="004E079C"/>
    <w:rsid w:val="004E0CA0"/>
    <w:rsid w:val="004E0DC5"/>
    <w:rsid w:val="004E17C6"/>
    <w:rsid w:val="004E1B6D"/>
    <w:rsid w:val="004E1F7D"/>
    <w:rsid w:val="004E234B"/>
    <w:rsid w:val="004E242F"/>
    <w:rsid w:val="004E2C80"/>
    <w:rsid w:val="004E2E47"/>
    <w:rsid w:val="004E310F"/>
    <w:rsid w:val="004E34F7"/>
    <w:rsid w:val="004E3BD8"/>
    <w:rsid w:val="004E3D48"/>
    <w:rsid w:val="004E4822"/>
    <w:rsid w:val="004E49BE"/>
    <w:rsid w:val="004E51C2"/>
    <w:rsid w:val="004E5334"/>
    <w:rsid w:val="004E5409"/>
    <w:rsid w:val="004E54FF"/>
    <w:rsid w:val="004E563D"/>
    <w:rsid w:val="004E5692"/>
    <w:rsid w:val="004E56DC"/>
    <w:rsid w:val="004E5755"/>
    <w:rsid w:val="004E5865"/>
    <w:rsid w:val="004E58D9"/>
    <w:rsid w:val="004E59C2"/>
    <w:rsid w:val="004E60FB"/>
    <w:rsid w:val="004E6583"/>
    <w:rsid w:val="004E6D0C"/>
    <w:rsid w:val="004E6DE2"/>
    <w:rsid w:val="004E7109"/>
    <w:rsid w:val="004E71C1"/>
    <w:rsid w:val="004E75CF"/>
    <w:rsid w:val="004E7A8C"/>
    <w:rsid w:val="004F1DFA"/>
    <w:rsid w:val="004F2197"/>
    <w:rsid w:val="004F2216"/>
    <w:rsid w:val="004F2445"/>
    <w:rsid w:val="004F2532"/>
    <w:rsid w:val="004F2691"/>
    <w:rsid w:val="004F2974"/>
    <w:rsid w:val="004F2C95"/>
    <w:rsid w:val="004F2E16"/>
    <w:rsid w:val="004F2E7B"/>
    <w:rsid w:val="004F2F31"/>
    <w:rsid w:val="004F3972"/>
    <w:rsid w:val="004F3F4A"/>
    <w:rsid w:val="004F41FA"/>
    <w:rsid w:val="004F4234"/>
    <w:rsid w:val="004F461A"/>
    <w:rsid w:val="004F4D5E"/>
    <w:rsid w:val="004F5090"/>
    <w:rsid w:val="004F5C3C"/>
    <w:rsid w:val="004F62C1"/>
    <w:rsid w:val="004F64E3"/>
    <w:rsid w:val="004F69A6"/>
    <w:rsid w:val="004F6DD5"/>
    <w:rsid w:val="004F73C8"/>
    <w:rsid w:val="005007E7"/>
    <w:rsid w:val="00500C1F"/>
    <w:rsid w:val="00500DB7"/>
    <w:rsid w:val="005010BA"/>
    <w:rsid w:val="0050114B"/>
    <w:rsid w:val="00501367"/>
    <w:rsid w:val="0050154A"/>
    <w:rsid w:val="00501A82"/>
    <w:rsid w:val="0050237F"/>
    <w:rsid w:val="005025E0"/>
    <w:rsid w:val="00502DE9"/>
    <w:rsid w:val="005032D3"/>
    <w:rsid w:val="005033A5"/>
    <w:rsid w:val="0050348E"/>
    <w:rsid w:val="00503AC5"/>
    <w:rsid w:val="00503B3D"/>
    <w:rsid w:val="0050473D"/>
    <w:rsid w:val="005049B2"/>
    <w:rsid w:val="00504ADF"/>
    <w:rsid w:val="00504F22"/>
    <w:rsid w:val="00505367"/>
    <w:rsid w:val="005057C4"/>
    <w:rsid w:val="00505921"/>
    <w:rsid w:val="00505A52"/>
    <w:rsid w:val="00506808"/>
    <w:rsid w:val="005069E9"/>
    <w:rsid w:val="00506F15"/>
    <w:rsid w:val="00506FE7"/>
    <w:rsid w:val="00507243"/>
    <w:rsid w:val="00507380"/>
    <w:rsid w:val="00507DC7"/>
    <w:rsid w:val="00507ECF"/>
    <w:rsid w:val="00507F71"/>
    <w:rsid w:val="0051029A"/>
    <w:rsid w:val="00510E8F"/>
    <w:rsid w:val="005111B6"/>
    <w:rsid w:val="005117FE"/>
    <w:rsid w:val="00511ADA"/>
    <w:rsid w:val="00511CC0"/>
    <w:rsid w:val="00512B55"/>
    <w:rsid w:val="00512E57"/>
    <w:rsid w:val="005130E8"/>
    <w:rsid w:val="005130F3"/>
    <w:rsid w:val="005137CF"/>
    <w:rsid w:val="00513AD8"/>
    <w:rsid w:val="0051417C"/>
    <w:rsid w:val="005144A8"/>
    <w:rsid w:val="00514555"/>
    <w:rsid w:val="005146A4"/>
    <w:rsid w:val="00514A5D"/>
    <w:rsid w:val="00514BBB"/>
    <w:rsid w:val="00515059"/>
    <w:rsid w:val="005154D3"/>
    <w:rsid w:val="00515928"/>
    <w:rsid w:val="00515BE9"/>
    <w:rsid w:val="00515C91"/>
    <w:rsid w:val="00515E08"/>
    <w:rsid w:val="00516237"/>
    <w:rsid w:val="0051661E"/>
    <w:rsid w:val="00516787"/>
    <w:rsid w:val="00516BC0"/>
    <w:rsid w:val="00516CDC"/>
    <w:rsid w:val="00516FFB"/>
    <w:rsid w:val="00517484"/>
    <w:rsid w:val="005174FD"/>
    <w:rsid w:val="0051763D"/>
    <w:rsid w:val="00517A85"/>
    <w:rsid w:val="00520406"/>
    <w:rsid w:val="005205E1"/>
    <w:rsid w:val="005208EB"/>
    <w:rsid w:val="00521045"/>
    <w:rsid w:val="00521F35"/>
    <w:rsid w:val="00522262"/>
    <w:rsid w:val="00522653"/>
    <w:rsid w:val="0052396D"/>
    <w:rsid w:val="00523F14"/>
    <w:rsid w:val="005244D6"/>
    <w:rsid w:val="005246DB"/>
    <w:rsid w:val="00524F58"/>
    <w:rsid w:val="005251E0"/>
    <w:rsid w:val="0052590D"/>
    <w:rsid w:val="00525ED9"/>
    <w:rsid w:val="005261C9"/>
    <w:rsid w:val="005262BE"/>
    <w:rsid w:val="00526515"/>
    <w:rsid w:val="0052761F"/>
    <w:rsid w:val="00527895"/>
    <w:rsid w:val="00527C21"/>
    <w:rsid w:val="00527F0D"/>
    <w:rsid w:val="00527F2B"/>
    <w:rsid w:val="00530008"/>
    <w:rsid w:val="00530035"/>
    <w:rsid w:val="0053090D"/>
    <w:rsid w:val="00530F06"/>
    <w:rsid w:val="00530F4F"/>
    <w:rsid w:val="005315A0"/>
    <w:rsid w:val="00531E26"/>
    <w:rsid w:val="00531E59"/>
    <w:rsid w:val="00532088"/>
    <w:rsid w:val="00532D82"/>
    <w:rsid w:val="00532D83"/>
    <w:rsid w:val="00532EE5"/>
    <w:rsid w:val="00533FB4"/>
    <w:rsid w:val="005347FB"/>
    <w:rsid w:val="00534910"/>
    <w:rsid w:val="00534C11"/>
    <w:rsid w:val="005358C3"/>
    <w:rsid w:val="00535CC6"/>
    <w:rsid w:val="00536182"/>
    <w:rsid w:val="005363A7"/>
    <w:rsid w:val="00536524"/>
    <w:rsid w:val="00536BA3"/>
    <w:rsid w:val="00536EA6"/>
    <w:rsid w:val="00537195"/>
    <w:rsid w:val="00537A28"/>
    <w:rsid w:val="00537BEE"/>
    <w:rsid w:val="00537C25"/>
    <w:rsid w:val="005400A7"/>
    <w:rsid w:val="005401A8"/>
    <w:rsid w:val="00540674"/>
    <w:rsid w:val="00540820"/>
    <w:rsid w:val="0054126B"/>
    <w:rsid w:val="00541400"/>
    <w:rsid w:val="005414DA"/>
    <w:rsid w:val="0054170A"/>
    <w:rsid w:val="005417E0"/>
    <w:rsid w:val="0054197C"/>
    <w:rsid w:val="00541D15"/>
    <w:rsid w:val="00542407"/>
    <w:rsid w:val="00542A3C"/>
    <w:rsid w:val="00542F37"/>
    <w:rsid w:val="005436CD"/>
    <w:rsid w:val="0054385A"/>
    <w:rsid w:val="00543A0E"/>
    <w:rsid w:val="0054464E"/>
    <w:rsid w:val="00544C1D"/>
    <w:rsid w:val="00544C51"/>
    <w:rsid w:val="00544CF0"/>
    <w:rsid w:val="005450C8"/>
    <w:rsid w:val="005453AA"/>
    <w:rsid w:val="005461DD"/>
    <w:rsid w:val="0054624B"/>
    <w:rsid w:val="00546278"/>
    <w:rsid w:val="005469A4"/>
    <w:rsid w:val="00546E70"/>
    <w:rsid w:val="00547011"/>
    <w:rsid w:val="005475CC"/>
    <w:rsid w:val="00547650"/>
    <w:rsid w:val="005477D0"/>
    <w:rsid w:val="00547863"/>
    <w:rsid w:val="00547A8F"/>
    <w:rsid w:val="00547D56"/>
    <w:rsid w:val="00550132"/>
    <w:rsid w:val="00550418"/>
    <w:rsid w:val="0055097A"/>
    <w:rsid w:val="00550F65"/>
    <w:rsid w:val="00551BCB"/>
    <w:rsid w:val="00551C91"/>
    <w:rsid w:val="00551E93"/>
    <w:rsid w:val="005529A5"/>
    <w:rsid w:val="00552BE8"/>
    <w:rsid w:val="00553094"/>
    <w:rsid w:val="005534F7"/>
    <w:rsid w:val="00553507"/>
    <w:rsid w:val="00553B93"/>
    <w:rsid w:val="00553E34"/>
    <w:rsid w:val="00554066"/>
    <w:rsid w:val="00554AEE"/>
    <w:rsid w:val="0055598E"/>
    <w:rsid w:val="00555C90"/>
    <w:rsid w:val="0055604E"/>
    <w:rsid w:val="005561F2"/>
    <w:rsid w:val="005564B0"/>
    <w:rsid w:val="00556676"/>
    <w:rsid w:val="005567F2"/>
    <w:rsid w:val="0055682A"/>
    <w:rsid w:val="00556A83"/>
    <w:rsid w:val="00556DAF"/>
    <w:rsid w:val="00557915"/>
    <w:rsid w:val="005600E7"/>
    <w:rsid w:val="005601B9"/>
    <w:rsid w:val="005603A3"/>
    <w:rsid w:val="005603FE"/>
    <w:rsid w:val="005605C2"/>
    <w:rsid w:val="00560A3B"/>
    <w:rsid w:val="00560EF2"/>
    <w:rsid w:val="005610FF"/>
    <w:rsid w:val="005620DB"/>
    <w:rsid w:val="00562377"/>
    <w:rsid w:val="00562465"/>
    <w:rsid w:val="005624D0"/>
    <w:rsid w:val="00562614"/>
    <w:rsid w:val="005627B8"/>
    <w:rsid w:val="00562E1C"/>
    <w:rsid w:val="005636DE"/>
    <w:rsid w:val="00563847"/>
    <w:rsid w:val="00563C45"/>
    <w:rsid w:val="00564541"/>
    <w:rsid w:val="005658E6"/>
    <w:rsid w:val="00566302"/>
    <w:rsid w:val="005664FD"/>
    <w:rsid w:val="00566A56"/>
    <w:rsid w:val="00566CCE"/>
    <w:rsid w:val="005672AE"/>
    <w:rsid w:val="005674A3"/>
    <w:rsid w:val="00567A89"/>
    <w:rsid w:val="00567AC8"/>
    <w:rsid w:val="00567C85"/>
    <w:rsid w:val="00567DC5"/>
    <w:rsid w:val="0057003D"/>
    <w:rsid w:val="00570679"/>
    <w:rsid w:val="00570BC9"/>
    <w:rsid w:val="00570E4F"/>
    <w:rsid w:val="005717F2"/>
    <w:rsid w:val="00571AE9"/>
    <w:rsid w:val="00571FEB"/>
    <w:rsid w:val="005724A2"/>
    <w:rsid w:val="0057297C"/>
    <w:rsid w:val="00572ED4"/>
    <w:rsid w:val="0057488E"/>
    <w:rsid w:val="0057521E"/>
    <w:rsid w:val="0057558D"/>
    <w:rsid w:val="00575D7F"/>
    <w:rsid w:val="00575E37"/>
    <w:rsid w:val="005765E6"/>
    <w:rsid w:val="005768BF"/>
    <w:rsid w:val="005769BC"/>
    <w:rsid w:val="005773AB"/>
    <w:rsid w:val="005774FC"/>
    <w:rsid w:val="005777BB"/>
    <w:rsid w:val="005778E7"/>
    <w:rsid w:val="005778FF"/>
    <w:rsid w:val="00577960"/>
    <w:rsid w:val="00577EFB"/>
    <w:rsid w:val="00580490"/>
    <w:rsid w:val="00580573"/>
    <w:rsid w:val="005805CD"/>
    <w:rsid w:val="005806B6"/>
    <w:rsid w:val="0058151A"/>
    <w:rsid w:val="0058184F"/>
    <w:rsid w:val="00581CC6"/>
    <w:rsid w:val="00582294"/>
    <w:rsid w:val="005829A0"/>
    <w:rsid w:val="005829A6"/>
    <w:rsid w:val="00582C70"/>
    <w:rsid w:val="00582C86"/>
    <w:rsid w:val="00582E40"/>
    <w:rsid w:val="0058302D"/>
    <w:rsid w:val="00583224"/>
    <w:rsid w:val="00583516"/>
    <w:rsid w:val="00583AC7"/>
    <w:rsid w:val="00583ECD"/>
    <w:rsid w:val="00584097"/>
    <w:rsid w:val="0058409D"/>
    <w:rsid w:val="0058413F"/>
    <w:rsid w:val="0058482C"/>
    <w:rsid w:val="005854CC"/>
    <w:rsid w:val="00585AF0"/>
    <w:rsid w:val="00585C0A"/>
    <w:rsid w:val="005861EF"/>
    <w:rsid w:val="00586455"/>
    <w:rsid w:val="00586557"/>
    <w:rsid w:val="00587B64"/>
    <w:rsid w:val="00590247"/>
    <w:rsid w:val="005904A7"/>
    <w:rsid w:val="00590602"/>
    <w:rsid w:val="005906F2"/>
    <w:rsid w:val="005908FE"/>
    <w:rsid w:val="0059090F"/>
    <w:rsid w:val="00590A1B"/>
    <w:rsid w:val="00590CA7"/>
    <w:rsid w:val="00590F82"/>
    <w:rsid w:val="00591083"/>
    <w:rsid w:val="00591195"/>
    <w:rsid w:val="00591343"/>
    <w:rsid w:val="00591396"/>
    <w:rsid w:val="00591C29"/>
    <w:rsid w:val="00591C5B"/>
    <w:rsid w:val="005920AA"/>
    <w:rsid w:val="005923F5"/>
    <w:rsid w:val="0059247B"/>
    <w:rsid w:val="00592683"/>
    <w:rsid w:val="005927AE"/>
    <w:rsid w:val="00592A62"/>
    <w:rsid w:val="00592DA4"/>
    <w:rsid w:val="005934D1"/>
    <w:rsid w:val="00594168"/>
    <w:rsid w:val="0059440F"/>
    <w:rsid w:val="005944C7"/>
    <w:rsid w:val="005947E5"/>
    <w:rsid w:val="00594960"/>
    <w:rsid w:val="00594E25"/>
    <w:rsid w:val="00595021"/>
    <w:rsid w:val="00595065"/>
    <w:rsid w:val="00595298"/>
    <w:rsid w:val="005952E1"/>
    <w:rsid w:val="00595485"/>
    <w:rsid w:val="005956DE"/>
    <w:rsid w:val="00595916"/>
    <w:rsid w:val="00595A51"/>
    <w:rsid w:val="00595EAC"/>
    <w:rsid w:val="005964AF"/>
    <w:rsid w:val="0059664C"/>
    <w:rsid w:val="005966CD"/>
    <w:rsid w:val="005971BC"/>
    <w:rsid w:val="0059748E"/>
    <w:rsid w:val="00597716"/>
    <w:rsid w:val="005979F7"/>
    <w:rsid w:val="00597ED7"/>
    <w:rsid w:val="00597FDA"/>
    <w:rsid w:val="005A02DB"/>
    <w:rsid w:val="005A057A"/>
    <w:rsid w:val="005A0A11"/>
    <w:rsid w:val="005A0B97"/>
    <w:rsid w:val="005A1587"/>
    <w:rsid w:val="005A1C34"/>
    <w:rsid w:val="005A1D84"/>
    <w:rsid w:val="005A1EEF"/>
    <w:rsid w:val="005A3944"/>
    <w:rsid w:val="005A3AF2"/>
    <w:rsid w:val="005A3C38"/>
    <w:rsid w:val="005A3D9B"/>
    <w:rsid w:val="005A40DB"/>
    <w:rsid w:val="005A417B"/>
    <w:rsid w:val="005A4A04"/>
    <w:rsid w:val="005A4E56"/>
    <w:rsid w:val="005A5067"/>
    <w:rsid w:val="005A50DA"/>
    <w:rsid w:val="005A5855"/>
    <w:rsid w:val="005A5A63"/>
    <w:rsid w:val="005A5F15"/>
    <w:rsid w:val="005A6047"/>
    <w:rsid w:val="005A6215"/>
    <w:rsid w:val="005A6604"/>
    <w:rsid w:val="005A665D"/>
    <w:rsid w:val="005A6924"/>
    <w:rsid w:val="005A6AE2"/>
    <w:rsid w:val="005A73B3"/>
    <w:rsid w:val="005A7955"/>
    <w:rsid w:val="005B01BC"/>
    <w:rsid w:val="005B029D"/>
    <w:rsid w:val="005B0412"/>
    <w:rsid w:val="005B0599"/>
    <w:rsid w:val="005B0871"/>
    <w:rsid w:val="005B0BB0"/>
    <w:rsid w:val="005B0CBF"/>
    <w:rsid w:val="005B0DD2"/>
    <w:rsid w:val="005B1206"/>
    <w:rsid w:val="005B1271"/>
    <w:rsid w:val="005B13C0"/>
    <w:rsid w:val="005B152E"/>
    <w:rsid w:val="005B1E34"/>
    <w:rsid w:val="005B1E79"/>
    <w:rsid w:val="005B232D"/>
    <w:rsid w:val="005B2DD7"/>
    <w:rsid w:val="005B34FD"/>
    <w:rsid w:val="005B350F"/>
    <w:rsid w:val="005B3856"/>
    <w:rsid w:val="005B3BCF"/>
    <w:rsid w:val="005B4199"/>
    <w:rsid w:val="005B41A9"/>
    <w:rsid w:val="005B438B"/>
    <w:rsid w:val="005B4C55"/>
    <w:rsid w:val="005B4F8A"/>
    <w:rsid w:val="005B5017"/>
    <w:rsid w:val="005B561A"/>
    <w:rsid w:val="005B5665"/>
    <w:rsid w:val="005B58C5"/>
    <w:rsid w:val="005B5D45"/>
    <w:rsid w:val="005B61FB"/>
    <w:rsid w:val="005B6696"/>
    <w:rsid w:val="005B6B7B"/>
    <w:rsid w:val="005B7063"/>
    <w:rsid w:val="005B7285"/>
    <w:rsid w:val="005B77DE"/>
    <w:rsid w:val="005C0576"/>
    <w:rsid w:val="005C084A"/>
    <w:rsid w:val="005C0DB6"/>
    <w:rsid w:val="005C0FC3"/>
    <w:rsid w:val="005C1581"/>
    <w:rsid w:val="005C1740"/>
    <w:rsid w:val="005C1847"/>
    <w:rsid w:val="005C1977"/>
    <w:rsid w:val="005C1A75"/>
    <w:rsid w:val="005C2018"/>
    <w:rsid w:val="005C2287"/>
    <w:rsid w:val="005C236E"/>
    <w:rsid w:val="005C2C2E"/>
    <w:rsid w:val="005C2E35"/>
    <w:rsid w:val="005C400B"/>
    <w:rsid w:val="005C42EB"/>
    <w:rsid w:val="005C43B8"/>
    <w:rsid w:val="005C44FA"/>
    <w:rsid w:val="005C4B37"/>
    <w:rsid w:val="005C4DE6"/>
    <w:rsid w:val="005C5077"/>
    <w:rsid w:val="005C533D"/>
    <w:rsid w:val="005C55FB"/>
    <w:rsid w:val="005C56B2"/>
    <w:rsid w:val="005C58E0"/>
    <w:rsid w:val="005C5C91"/>
    <w:rsid w:val="005C6170"/>
    <w:rsid w:val="005C685A"/>
    <w:rsid w:val="005C6D2C"/>
    <w:rsid w:val="005C734B"/>
    <w:rsid w:val="005C78FB"/>
    <w:rsid w:val="005D02C6"/>
    <w:rsid w:val="005D1069"/>
    <w:rsid w:val="005D1158"/>
    <w:rsid w:val="005D1C9B"/>
    <w:rsid w:val="005D2B5B"/>
    <w:rsid w:val="005D2B74"/>
    <w:rsid w:val="005D2C28"/>
    <w:rsid w:val="005D2EB6"/>
    <w:rsid w:val="005D3423"/>
    <w:rsid w:val="005D3739"/>
    <w:rsid w:val="005D3857"/>
    <w:rsid w:val="005D3A56"/>
    <w:rsid w:val="005D3C11"/>
    <w:rsid w:val="005D3C6B"/>
    <w:rsid w:val="005D3E32"/>
    <w:rsid w:val="005D412D"/>
    <w:rsid w:val="005D4140"/>
    <w:rsid w:val="005D461B"/>
    <w:rsid w:val="005D469B"/>
    <w:rsid w:val="005D47C2"/>
    <w:rsid w:val="005D4A01"/>
    <w:rsid w:val="005D4DF9"/>
    <w:rsid w:val="005D51AA"/>
    <w:rsid w:val="005D51E1"/>
    <w:rsid w:val="005D5C1D"/>
    <w:rsid w:val="005D5E11"/>
    <w:rsid w:val="005D61AD"/>
    <w:rsid w:val="005D62FC"/>
    <w:rsid w:val="005D6431"/>
    <w:rsid w:val="005D6463"/>
    <w:rsid w:val="005D68F3"/>
    <w:rsid w:val="005D6D23"/>
    <w:rsid w:val="005D6F3B"/>
    <w:rsid w:val="005D7083"/>
    <w:rsid w:val="005D7479"/>
    <w:rsid w:val="005D7734"/>
    <w:rsid w:val="005D795B"/>
    <w:rsid w:val="005D7C5A"/>
    <w:rsid w:val="005D7EF6"/>
    <w:rsid w:val="005E0B8C"/>
    <w:rsid w:val="005E0C1B"/>
    <w:rsid w:val="005E0C1C"/>
    <w:rsid w:val="005E0DC3"/>
    <w:rsid w:val="005E1288"/>
    <w:rsid w:val="005E1336"/>
    <w:rsid w:val="005E17C4"/>
    <w:rsid w:val="005E18BD"/>
    <w:rsid w:val="005E1911"/>
    <w:rsid w:val="005E1AC4"/>
    <w:rsid w:val="005E1F87"/>
    <w:rsid w:val="005E2110"/>
    <w:rsid w:val="005E2112"/>
    <w:rsid w:val="005E21CF"/>
    <w:rsid w:val="005E251D"/>
    <w:rsid w:val="005E266A"/>
    <w:rsid w:val="005E27E0"/>
    <w:rsid w:val="005E29D8"/>
    <w:rsid w:val="005E36E3"/>
    <w:rsid w:val="005E3895"/>
    <w:rsid w:val="005E4237"/>
    <w:rsid w:val="005E42CD"/>
    <w:rsid w:val="005E4345"/>
    <w:rsid w:val="005E43BC"/>
    <w:rsid w:val="005E466A"/>
    <w:rsid w:val="005E4A37"/>
    <w:rsid w:val="005E4F5F"/>
    <w:rsid w:val="005E4FC5"/>
    <w:rsid w:val="005E4FCA"/>
    <w:rsid w:val="005E51DE"/>
    <w:rsid w:val="005E524C"/>
    <w:rsid w:val="005E536A"/>
    <w:rsid w:val="005E55BA"/>
    <w:rsid w:val="005E577D"/>
    <w:rsid w:val="005E642A"/>
    <w:rsid w:val="005E6602"/>
    <w:rsid w:val="005E6B08"/>
    <w:rsid w:val="005E73CA"/>
    <w:rsid w:val="005E7603"/>
    <w:rsid w:val="005E7C15"/>
    <w:rsid w:val="005F00C5"/>
    <w:rsid w:val="005F0491"/>
    <w:rsid w:val="005F04BB"/>
    <w:rsid w:val="005F06FF"/>
    <w:rsid w:val="005F0F32"/>
    <w:rsid w:val="005F1140"/>
    <w:rsid w:val="005F1346"/>
    <w:rsid w:val="005F15B3"/>
    <w:rsid w:val="005F188F"/>
    <w:rsid w:val="005F1F22"/>
    <w:rsid w:val="005F20A7"/>
    <w:rsid w:val="005F21A8"/>
    <w:rsid w:val="005F23CB"/>
    <w:rsid w:val="005F33CD"/>
    <w:rsid w:val="005F3732"/>
    <w:rsid w:val="005F37C2"/>
    <w:rsid w:val="005F3C4F"/>
    <w:rsid w:val="005F3F1D"/>
    <w:rsid w:val="005F45DC"/>
    <w:rsid w:val="005F4AF6"/>
    <w:rsid w:val="005F4BB9"/>
    <w:rsid w:val="005F4C08"/>
    <w:rsid w:val="005F4C44"/>
    <w:rsid w:val="005F4F4C"/>
    <w:rsid w:val="005F5BE3"/>
    <w:rsid w:val="005F62CB"/>
    <w:rsid w:val="005F6424"/>
    <w:rsid w:val="005F652E"/>
    <w:rsid w:val="005F6A32"/>
    <w:rsid w:val="005F7797"/>
    <w:rsid w:val="005F7DFC"/>
    <w:rsid w:val="00600000"/>
    <w:rsid w:val="006001FB"/>
    <w:rsid w:val="006003B4"/>
    <w:rsid w:val="006004A8"/>
    <w:rsid w:val="006005F8"/>
    <w:rsid w:val="00600893"/>
    <w:rsid w:val="00600F23"/>
    <w:rsid w:val="00601151"/>
    <w:rsid w:val="00601AB0"/>
    <w:rsid w:val="00601C49"/>
    <w:rsid w:val="00602008"/>
    <w:rsid w:val="00602106"/>
    <w:rsid w:val="006025C5"/>
    <w:rsid w:val="0060288F"/>
    <w:rsid w:val="006028D7"/>
    <w:rsid w:val="006029CD"/>
    <w:rsid w:val="00602EBC"/>
    <w:rsid w:val="006032C3"/>
    <w:rsid w:val="00603C01"/>
    <w:rsid w:val="00603DF8"/>
    <w:rsid w:val="0060417F"/>
    <w:rsid w:val="00604CBC"/>
    <w:rsid w:val="00605084"/>
    <w:rsid w:val="006050F4"/>
    <w:rsid w:val="006052BC"/>
    <w:rsid w:val="0060567E"/>
    <w:rsid w:val="00605827"/>
    <w:rsid w:val="00605AFD"/>
    <w:rsid w:val="00605D7E"/>
    <w:rsid w:val="00606423"/>
    <w:rsid w:val="0060691D"/>
    <w:rsid w:val="00606CB6"/>
    <w:rsid w:val="00607067"/>
    <w:rsid w:val="0060736F"/>
    <w:rsid w:val="00607495"/>
    <w:rsid w:val="00607499"/>
    <w:rsid w:val="00607BBB"/>
    <w:rsid w:val="00607C93"/>
    <w:rsid w:val="00607E60"/>
    <w:rsid w:val="00607FFC"/>
    <w:rsid w:val="00610018"/>
    <w:rsid w:val="00611172"/>
    <w:rsid w:val="00611422"/>
    <w:rsid w:val="00611A29"/>
    <w:rsid w:val="00611CA2"/>
    <w:rsid w:val="00611CB8"/>
    <w:rsid w:val="00611FB9"/>
    <w:rsid w:val="00612381"/>
    <w:rsid w:val="006124F1"/>
    <w:rsid w:val="00612624"/>
    <w:rsid w:val="00612996"/>
    <w:rsid w:val="00612C62"/>
    <w:rsid w:val="006132F9"/>
    <w:rsid w:val="006133E5"/>
    <w:rsid w:val="0061342C"/>
    <w:rsid w:val="00613FF4"/>
    <w:rsid w:val="006146AC"/>
    <w:rsid w:val="0061494A"/>
    <w:rsid w:val="00615135"/>
    <w:rsid w:val="0061634A"/>
    <w:rsid w:val="00616535"/>
    <w:rsid w:val="00616DE4"/>
    <w:rsid w:val="006202F1"/>
    <w:rsid w:val="00620438"/>
    <w:rsid w:val="0062045C"/>
    <w:rsid w:val="00620592"/>
    <w:rsid w:val="00620A4C"/>
    <w:rsid w:val="00620AAC"/>
    <w:rsid w:val="0062155F"/>
    <w:rsid w:val="00621645"/>
    <w:rsid w:val="006218BB"/>
    <w:rsid w:val="00621A91"/>
    <w:rsid w:val="00621AFA"/>
    <w:rsid w:val="00621DD9"/>
    <w:rsid w:val="0062209B"/>
    <w:rsid w:val="00622185"/>
    <w:rsid w:val="0062285A"/>
    <w:rsid w:val="00622A07"/>
    <w:rsid w:val="00622E65"/>
    <w:rsid w:val="00622F7E"/>
    <w:rsid w:val="0062308B"/>
    <w:rsid w:val="00623CA9"/>
    <w:rsid w:val="006240CF"/>
    <w:rsid w:val="0062459C"/>
    <w:rsid w:val="0062485E"/>
    <w:rsid w:val="00624AFD"/>
    <w:rsid w:val="00624BB3"/>
    <w:rsid w:val="00624DB6"/>
    <w:rsid w:val="00624ECC"/>
    <w:rsid w:val="00625588"/>
    <w:rsid w:val="006255E6"/>
    <w:rsid w:val="006256BC"/>
    <w:rsid w:val="00625A98"/>
    <w:rsid w:val="00625ED0"/>
    <w:rsid w:val="0062613A"/>
    <w:rsid w:val="00626D7E"/>
    <w:rsid w:val="00627968"/>
    <w:rsid w:val="006279BB"/>
    <w:rsid w:val="006300A8"/>
    <w:rsid w:val="00630335"/>
    <w:rsid w:val="006306F2"/>
    <w:rsid w:val="006309D7"/>
    <w:rsid w:val="006309F1"/>
    <w:rsid w:val="00630BE4"/>
    <w:rsid w:val="00630E1B"/>
    <w:rsid w:val="00630F72"/>
    <w:rsid w:val="006313EF"/>
    <w:rsid w:val="0063194E"/>
    <w:rsid w:val="00631CD0"/>
    <w:rsid w:val="00631F69"/>
    <w:rsid w:val="00631F6B"/>
    <w:rsid w:val="00632AD7"/>
    <w:rsid w:val="00632B5D"/>
    <w:rsid w:val="00632F18"/>
    <w:rsid w:val="00633249"/>
    <w:rsid w:val="006332B0"/>
    <w:rsid w:val="006346A0"/>
    <w:rsid w:val="00634AA0"/>
    <w:rsid w:val="00635001"/>
    <w:rsid w:val="0063545E"/>
    <w:rsid w:val="00636396"/>
    <w:rsid w:val="0063668D"/>
    <w:rsid w:val="0063675A"/>
    <w:rsid w:val="006368CB"/>
    <w:rsid w:val="006368F1"/>
    <w:rsid w:val="00636EF3"/>
    <w:rsid w:val="00637031"/>
    <w:rsid w:val="0063709A"/>
    <w:rsid w:val="006405A9"/>
    <w:rsid w:val="0064060E"/>
    <w:rsid w:val="00640D11"/>
    <w:rsid w:val="00641857"/>
    <w:rsid w:val="006419D6"/>
    <w:rsid w:val="006421CF"/>
    <w:rsid w:val="00642494"/>
    <w:rsid w:val="006426B9"/>
    <w:rsid w:val="0064279D"/>
    <w:rsid w:val="00642878"/>
    <w:rsid w:val="00642A8C"/>
    <w:rsid w:val="00642B2A"/>
    <w:rsid w:val="00642B41"/>
    <w:rsid w:val="00642DCE"/>
    <w:rsid w:val="00642F50"/>
    <w:rsid w:val="0064332C"/>
    <w:rsid w:val="006434B1"/>
    <w:rsid w:val="00643835"/>
    <w:rsid w:val="00643B9F"/>
    <w:rsid w:val="006443D7"/>
    <w:rsid w:val="0064485C"/>
    <w:rsid w:val="00644901"/>
    <w:rsid w:val="006449AF"/>
    <w:rsid w:val="00644AF8"/>
    <w:rsid w:val="00644E14"/>
    <w:rsid w:val="00644F39"/>
    <w:rsid w:val="00644F3D"/>
    <w:rsid w:val="0064510C"/>
    <w:rsid w:val="0064535C"/>
    <w:rsid w:val="00645508"/>
    <w:rsid w:val="00645A0E"/>
    <w:rsid w:val="006461B5"/>
    <w:rsid w:val="006465A7"/>
    <w:rsid w:val="00646DD2"/>
    <w:rsid w:val="00646E7A"/>
    <w:rsid w:val="00647786"/>
    <w:rsid w:val="006478F7"/>
    <w:rsid w:val="00647A3D"/>
    <w:rsid w:val="00647DC4"/>
    <w:rsid w:val="0065017C"/>
    <w:rsid w:val="0065030B"/>
    <w:rsid w:val="006505F4"/>
    <w:rsid w:val="00650686"/>
    <w:rsid w:val="00650761"/>
    <w:rsid w:val="00650B46"/>
    <w:rsid w:val="00651073"/>
    <w:rsid w:val="006512BB"/>
    <w:rsid w:val="006514B8"/>
    <w:rsid w:val="0065178E"/>
    <w:rsid w:val="006518BA"/>
    <w:rsid w:val="00651953"/>
    <w:rsid w:val="00652227"/>
    <w:rsid w:val="00652D72"/>
    <w:rsid w:val="00652F15"/>
    <w:rsid w:val="006532E9"/>
    <w:rsid w:val="0065366E"/>
    <w:rsid w:val="00653880"/>
    <w:rsid w:val="00654076"/>
    <w:rsid w:val="0065408E"/>
    <w:rsid w:val="006542F4"/>
    <w:rsid w:val="006547F0"/>
    <w:rsid w:val="0065486B"/>
    <w:rsid w:val="00654932"/>
    <w:rsid w:val="00654FD7"/>
    <w:rsid w:val="006552FF"/>
    <w:rsid w:val="006560CA"/>
    <w:rsid w:val="006562B9"/>
    <w:rsid w:val="00656A67"/>
    <w:rsid w:val="00656E3F"/>
    <w:rsid w:val="00656FA0"/>
    <w:rsid w:val="006573FA"/>
    <w:rsid w:val="006574D1"/>
    <w:rsid w:val="006602BE"/>
    <w:rsid w:val="006604F6"/>
    <w:rsid w:val="00660700"/>
    <w:rsid w:val="0066106E"/>
    <w:rsid w:val="00661380"/>
    <w:rsid w:val="00661434"/>
    <w:rsid w:val="00661891"/>
    <w:rsid w:val="00661C5C"/>
    <w:rsid w:val="00661F83"/>
    <w:rsid w:val="00661F89"/>
    <w:rsid w:val="006625CF"/>
    <w:rsid w:val="006626D9"/>
    <w:rsid w:val="006627D7"/>
    <w:rsid w:val="006627E8"/>
    <w:rsid w:val="00662D6C"/>
    <w:rsid w:val="00662F69"/>
    <w:rsid w:val="0066309C"/>
    <w:rsid w:val="006630EC"/>
    <w:rsid w:val="006634DA"/>
    <w:rsid w:val="0066365E"/>
    <w:rsid w:val="00663978"/>
    <w:rsid w:val="00664121"/>
    <w:rsid w:val="0066438B"/>
    <w:rsid w:val="006648E4"/>
    <w:rsid w:val="00664ACE"/>
    <w:rsid w:val="00664DA0"/>
    <w:rsid w:val="00665493"/>
    <w:rsid w:val="00665715"/>
    <w:rsid w:val="00665B55"/>
    <w:rsid w:val="00666C19"/>
    <w:rsid w:val="00666C43"/>
    <w:rsid w:val="00666E3A"/>
    <w:rsid w:val="006673E5"/>
    <w:rsid w:val="0066750B"/>
    <w:rsid w:val="006676A7"/>
    <w:rsid w:val="00667842"/>
    <w:rsid w:val="006679F9"/>
    <w:rsid w:val="00667A53"/>
    <w:rsid w:val="00667BD2"/>
    <w:rsid w:val="00670079"/>
    <w:rsid w:val="00670FF8"/>
    <w:rsid w:val="006711FE"/>
    <w:rsid w:val="00671244"/>
    <w:rsid w:val="0067131D"/>
    <w:rsid w:val="006717EE"/>
    <w:rsid w:val="00671B6C"/>
    <w:rsid w:val="00671D01"/>
    <w:rsid w:val="0067244D"/>
    <w:rsid w:val="00672B18"/>
    <w:rsid w:val="00672EC2"/>
    <w:rsid w:val="0067301C"/>
    <w:rsid w:val="006733C6"/>
    <w:rsid w:val="00673E2D"/>
    <w:rsid w:val="0067450A"/>
    <w:rsid w:val="006749E4"/>
    <w:rsid w:val="00674BA9"/>
    <w:rsid w:val="00674F68"/>
    <w:rsid w:val="0067532E"/>
    <w:rsid w:val="00675968"/>
    <w:rsid w:val="00675A06"/>
    <w:rsid w:val="0067603D"/>
    <w:rsid w:val="006769B1"/>
    <w:rsid w:val="006769E2"/>
    <w:rsid w:val="00677669"/>
    <w:rsid w:val="006777E7"/>
    <w:rsid w:val="00677BB7"/>
    <w:rsid w:val="0068000C"/>
    <w:rsid w:val="0068019B"/>
    <w:rsid w:val="0068025B"/>
    <w:rsid w:val="006807F4"/>
    <w:rsid w:val="00680885"/>
    <w:rsid w:val="00680CDC"/>
    <w:rsid w:val="0068149F"/>
    <w:rsid w:val="006815BA"/>
    <w:rsid w:val="006816EE"/>
    <w:rsid w:val="0068178F"/>
    <w:rsid w:val="00681C30"/>
    <w:rsid w:val="00682540"/>
    <w:rsid w:val="00682CAE"/>
    <w:rsid w:val="00682E03"/>
    <w:rsid w:val="0068307D"/>
    <w:rsid w:val="00683087"/>
    <w:rsid w:val="006833B6"/>
    <w:rsid w:val="006833FA"/>
    <w:rsid w:val="006839C7"/>
    <w:rsid w:val="006846A8"/>
    <w:rsid w:val="00684D77"/>
    <w:rsid w:val="00684DA2"/>
    <w:rsid w:val="00684DCF"/>
    <w:rsid w:val="00685D17"/>
    <w:rsid w:val="006860D3"/>
    <w:rsid w:val="006861A6"/>
    <w:rsid w:val="00686346"/>
    <w:rsid w:val="00686C8A"/>
    <w:rsid w:val="00686ECE"/>
    <w:rsid w:val="00686F95"/>
    <w:rsid w:val="0068716B"/>
    <w:rsid w:val="0068746E"/>
    <w:rsid w:val="00687BB1"/>
    <w:rsid w:val="0069060F"/>
    <w:rsid w:val="00690D5E"/>
    <w:rsid w:val="00690F90"/>
    <w:rsid w:val="006914A2"/>
    <w:rsid w:val="006915F7"/>
    <w:rsid w:val="00691E26"/>
    <w:rsid w:val="00692062"/>
    <w:rsid w:val="00692066"/>
    <w:rsid w:val="00692268"/>
    <w:rsid w:val="006925A5"/>
    <w:rsid w:val="00692618"/>
    <w:rsid w:val="0069360D"/>
    <w:rsid w:val="0069379A"/>
    <w:rsid w:val="00693C76"/>
    <w:rsid w:val="00693D8B"/>
    <w:rsid w:val="006940F8"/>
    <w:rsid w:val="00694519"/>
    <w:rsid w:val="0069480E"/>
    <w:rsid w:val="0069483E"/>
    <w:rsid w:val="00694D5A"/>
    <w:rsid w:val="006952BE"/>
    <w:rsid w:val="006952FB"/>
    <w:rsid w:val="00695334"/>
    <w:rsid w:val="0069538F"/>
    <w:rsid w:val="006955AB"/>
    <w:rsid w:val="00695805"/>
    <w:rsid w:val="006958ED"/>
    <w:rsid w:val="006958F9"/>
    <w:rsid w:val="00695A3F"/>
    <w:rsid w:val="00695E08"/>
    <w:rsid w:val="0069772A"/>
    <w:rsid w:val="006A0258"/>
    <w:rsid w:val="006A1ECF"/>
    <w:rsid w:val="006A1EE3"/>
    <w:rsid w:val="006A22C3"/>
    <w:rsid w:val="006A2B00"/>
    <w:rsid w:val="006A2C75"/>
    <w:rsid w:val="006A2D98"/>
    <w:rsid w:val="006A3AC0"/>
    <w:rsid w:val="006A4209"/>
    <w:rsid w:val="006A4291"/>
    <w:rsid w:val="006A4717"/>
    <w:rsid w:val="006A47EA"/>
    <w:rsid w:val="006A4CA0"/>
    <w:rsid w:val="006A4E95"/>
    <w:rsid w:val="006A55B2"/>
    <w:rsid w:val="006A5B6F"/>
    <w:rsid w:val="006A5C20"/>
    <w:rsid w:val="006A6760"/>
    <w:rsid w:val="006A69E7"/>
    <w:rsid w:val="006A6B57"/>
    <w:rsid w:val="006A6B8A"/>
    <w:rsid w:val="006A6DA5"/>
    <w:rsid w:val="006A70C2"/>
    <w:rsid w:val="006A7340"/>
    <w:rsid w:val="006A7AB7"/>
    <w:rsid w:val="006A7ADF"/>
    <w:rsid w:val="006B0A47"/>
    <w:rsid w:val="006B0A64"/>
    <w:rsid w:val="006B0AE2"/>
    <w:rsid w:val="006B0EDE"/>
    <w:rsid w:val="006B0F47"/>
    <w:rsid w:val="006B16BB"/>
    <w:rsid w:val="006B225F"/>
    <w:rsid w:val="006B22DE"/>
    <w:rsid w:val="006B2AB5"/>
    <w:rsid w:val="006B3604"/>
    <w:rsid w:val="006B3630"/>
    <w:rsid w:val="006B3909"/>
    <w:rsid w:val="006B467A"/>
    <w:rsid w:val="006B484E"/>
    <w:rsid w:val="006B4944"/>
    <w:rsid w:val="006B4950"/>
    <w:rsid w:val="006B52D5"/>
    <w:rsid w:val="006B55EC"/>
    <w:rsid w:val="006B58DD"/>
    <w:rsid w:val="006B59D2"/>
    <w:rsid w:val="006B5AEA"/>
    <w:rsid w:val="006B5B22"/>
    <w:rsid w:val="006B5F0F"/>
    <w:rsid w:val="006B6090"/>
    <w:rsid w:val="006B6155"/>
    <w:rsid w:val="006B671D"/>
    <w:rsid w:val="006B67E6"/>
    <w:rsid w:val="006B6940"/>
    <w:rsid w:val="006B6BD3"/>
    <w:rsid w:val="006B7120"/>
    <w:rsid w:val="006C05FD"/>
    <w:rsid w:val="006C0B2C"/>
    <w:rsid w:val="006C13A9"/>
    <w:rsid w:val="006C13DB"/>
    <w:rsid w:val="006C16ED"/>
    <w:rsid w:val="006C1A88"/>
    <w:rsid w:val="006C1E23"/>
    <w:rsid w:val="006C220F"/>
    <w:rsid w:val="006C223C"/>
    <w:rsid w:val="006C27D9"/>
    <w:rsid w:val="006C2B0F"/>
    <w:rsid w:val="006C2F0C"/>
    <w:rsid w:val="006C31D8"/>
    <w:rsid w:val="006C3804"/>
    <w:rsid w:val="006C384C"/>
    <w:rsid w:val="006C38D1"/>
    <w:rsid w:val="006C43D1"/>
    <w:rsid w:val="006C467D"/>
    <w:rsid w:val="006C55A4"/>
    <w:rsid w:val="006C566C"/>
    <w:rsid w:val="006C5D77"/>
    <w:rsid w:val="006C5F6A"/>
    <w:rsid w:val="006C6172"/>
    <w:rsid w:val="006C6D08"/>
    <w:rsid w:val="006C6DA2"/>
    <w:rsid w:val="006C70E7"/>
    <w:rsid w:val="006C7168"/>
    <w:rsid w:val="006C71FA"/>
    <w:rsid w:val="006C7460"/>
    <w:rsid w:val="006C7DCF"/>
    <w:rsid w:val="006D01C0"/>
    <w:rsid w:val="006D0564"/>
    <w:rsid w:val="006D05AF"/>
    <w:rsid w:val="006D063F"/>
    <w:rsid w:val="006D08A5"/>
    <w:rsid w:val="006D0C28"/>
    <w:rsid w:val="006D155D"/>
    <w:rsid w:val="006D165A"/>
    <w:rsid w:val="006D1A62"/>
    <w:rsid w:val="006D22AF"/>
    <w:rsid w:val="006D2569"/>
    <w:rsid w:val="006D2776"/>
    <w:rsid w:val="006D28D4"/>
    <w:rsid w:val="006D2E38"/>
    <w:rsid w:val="006D3483"/>
    <w:rsid w:val="006D354C"/>
    <w:rsid w:val="006D37B2"/>
    <w:rsid w:val="006D3A26"/>
    <w:rsid w:val="006D43AF"/>
    <w:rsid w:val="006D4AFE"/>
    <w:rsid w:val="006D4C31"/>
    <w:rsid w:val="006D4CEC"/>
    <w:rsid w:val="006D4D35"/>
    <w:rsid w:val="006D5125"/>
    <w:rsid w:val="006D5606"/>
    <w:rsid w:val="006D5861"/>
    <w:rsid w:val="006D5DBF"/>
    <w:rsid w:val="006D6188"/>
    <w:rsid w:val="006D6712"/>
    <w:rsid w:val="006D6740"/>
    <w:rsid w:val="006D679A"/>
    <w:rsid w:val="006D67E4"/>
    <w:rsid w:val="006D6945"/>
    <w:rsid w:val="006D6A3B"/>
    <w:rsid w:val="006D7454"/>
    <w:rsid w:val="006D7FB2"/>
    <w:rsid w:val="006E0D88"/>
    <w:rsid w:val="006E1367"/>
    <w:rsid w:val="006E1694"/>
    <w:rsid w:val="006E169B"/>
    <w:rsid w:val="006E173C"/>
    <w:rsid w:val="006E1B1D"/>
    <w:rsid w:val="006E206C"/>
    <w:rsid w:val="006E217F"/>
    <w:rsid w:val="006E27FE"/>
    <w:rsid w:val="006E2903"/>
    <w:rsid w:val="006E2DF4"/>
    <w:rsid w:val="006E3355"/>
    <w:rsid w:val="006E3369"/>
    <w:rsid w:val="006E3471"/>
    <w:rsid w:val="006E3AB6"/>
    <w:rsid w:val="006E48E1"/>
    <w:rsid w:val="006E4BCB"/>
    <w:rsid w:val="006E52A1"/>
    <w:rsid w:val="006E563F"/>
    <w:rsid w:val="006E57D0"/>
    <w:rsid w:val="006E58E4"/>
    <w:rsid w:val="006E5A3D"/>
    <w:rsid w:val="006E5C21"/>
    <w:rsid w:val="006E5E1C"/>
    <w:rsid w:val="006E5F64"/>
    <w:rsid w:val="006E61CB"/>
    <w:rsid w:val="006E6644"/>
    <w:rsid w:val="006E76BD"/>
    <w:rsid w:val="006E7B22"/>
    <w:rsid w:val="006E7B81"/>
    <w:rsid w:val="006E7E2A"/>
    <w:rsid w:val="006F00D8"/>
    <w:rsid w:val="006F01B9"/>
    <w:rsid w:val="006F0C7A"/>
    <w:rsid w:val="006F0E0E"/>
    <w:rsid w:val="006F100E"/>
    <w:rsid w:val="006F11A0"/>
    <w:rsid w:val="006F197E"/>
    <w:rsid w:val="006F1AEF"/>
    <w:rsid w:val="006F1BB2"/>
    <w:rsid w:val="006F1DE6"/>
    <w:rsid w:val="006F2317"/>
    <w:rsid w:val="006F25CA"/>
    <w:rsid w:val="006F2B4E"/>
    <w:rsid w:val="006F2CA4"/>
    <w:rsid w:val="006F3054"/>
    <w:rsid w:val="006F32F3"/>
    <w:rsid w:val="006F36CE"/>
    <w:rsid w:val="006F3A64"/>
    <w:rsid w:val="006F40F0"/>
    <w:rsid w:val="006F4B56"/>
    <w:rsid w:val="006F4CE2"/>
    <w:rsid w:val="006F55CB"/>
    <w:rsid w:val="006F5B2E"/>
    <w:rsid w:val="006F606F"/>
    <w:rsid w:val="006F6438"/>
    <w:rsid w:val="006F687E"/>
    <w:rsid w:val="006F6DAB"/>
    <w:rsid w:val="006F7246"/>
    <w:rsid w:val="006F7258"/>
    <w:rsid w:val="006F7467"/>
    <w:rsid w:val="006F7789"/>
    <w:rsid w:val="006F7DE6"/>
    <w:rsid w:val="00700067"/>
    <w:rsid w:val="00700512"/>
    <w:rsid w:val="0070058E"/>
    <w:rsid w:val="00700D07"/>
    <w:rsid w:val="0070103E"/>
    <w:rsid w:val="00701102"/>
    <w:rsid w:val="00701213"/>
    <w:rsid w:val="00701403"/>
    <w:rsid w:val="0070156C"/>
    <w:rsid w:val="0070169E"/>
    <w:rsid w:val="007019EA"/>
    <w:rsid w:val="00701B1F"/>
    <w:rsid w:val="00701D2D"/>
    <w:rsid w:val="00701FB5"/>
    <w:rsid w:val="007024B1"/>
    <w:rsid w:val="00702A72"/>
    <w:rsid w:val="00702BC4"/>
    <w:rsid w:val="00703424"/>
    <w:rsid w:val="00703B19"/>
    <w:rsid w:val="00703DE4"/>
    <w:rsid w:val="00704198"/>
    <w:rsid w:val="00704346"/>
    <w:rsid w:val="00704A36"/>
    <w:rsid w:val="00704A63"/>
    <w:rsid w:val="00704C41"/>
    <w:rsid w:val="00704D97"/>
    <w:rsid w:val="00704EDF"/>
    <w:rsid w:val="00704FFE"/>
    <w:rsid w:val="0070543F"/>
    <w:rsid w:val="00705E9B"/>
    <w:rsid w:val="007060BE"/>
    <w:rsid w:val="00706355"/>
    <w:rsid w:val="00706926"/>
    <w:rsid w:val="00706B44"/>
    <w:rsid w:val="00706F0E"/>
    <w:rsid w:val="00706F24"/>
    <w:rsid w:val="00706F93"/>
    <w:rsid w:val="00706FF0"/>
    <w:rsid w:val="00707A03"/>
    <w:rsid w:val="00707B1C"/>
    <w:rsid w:val="007101A7"/>
    <w:rsid w:val="007101F0"/>
    <w:rsid w:val="00710247"/>
    <w:rsid w:val="007104AA"/>
    <w:rsid w:val="00710C74"/>
    <w:rsid w:val="00710F27"/>
    <w:rsid w:val="00710F45"/>
    <w:rsid w:val="007111BA"/>
    <w:rsid w:val="00711423"/>
    <w:rsid w:val="00711638"/>
    <w:rsid w:val="00711678"/>
    <w:rsid w:val="00711B5B"/>
    <w:rsid w:val="00711FCE"/>
    <w:rsid w:val="007133E4"/>
    <w:rsid w:val="007135E1"/>
    <w:rsid w:val="00713780"/>
    <w:rsid w:val="00713F0A"/>
    <w:rsid w:val="00714768"/>
    <w:rsid w:val="00714B77"/>
    <w:rsid w:val="00714CF7"/>
    <w:rsid w:val="00714F0A"/>
    <w:rsid w:val="00715016"/>
    <w:rsid w:val="007150EF"/>
    <w:rsid w:val="00715363"/>
    <w:rsid w:val="0071550A"/>
    <w:rsid w:val="007158F6"/>
    <w:rsid w:val="00715D4B"/>
    <w:rsid w:val="007161EA"/>
    <w:rsid w:val="007168DE"/>
    <w:rsid w:val="00716911"/>
    <w:rsid w:val="00716C8A"/>
    <w:rsid w:val="007173D2"/>
    <w:rsid w:val="007174BE"/>
    <w:rsid w:val="00717857"/>
    <w:rsid w:val="00717891"/>
    <w:rsid w:val="00717B9D"/>
    <w:rsid w:val="00717DA0"/>
    <w:rsid w:val="00717E88"/>
    <w:rsid w:val="007202C2"/>
    <w:rsid w:val="0072033A"/>
    <w:rsid w:val="0072044E"/>
    <w:rsid w:val="00720513"/>
    <w:rsid w:val="00720670"/>
    <w:rsid w:val="0072085E"/>
    <w:rsid w:val="0072127A"/>
    <w:rsid w:val="007212EE"/>
    <w:rsid w:val="0072162A"/>
    <w:rsid w:val="00721658"/>
    <w:rsid w:val="00721FC0"/>
    <w:rsid w:val="0072299B"/>
    <w:rsid w:val="00722EC5"/>
    <w:rsid w:val="00723385"/>
    <w:rsid w:val="0072342B"/>
    <w:rsid w:val="0072354D"/>
    <w:rsid w:val="00723AB1"/>
    <w:rsid w:val="00723C58"/>
    <w:rsid w:val="0072479B"/>
    <w:rsid w:val="00724843"/>
    <w:rsid w:val="007249E7"/>
    <w:rsid w:val="00724ACC"/>
    <w:rsid w:val="00725416"/>
    <w:rsid w:val="007255E2"/>
    <w:rsid w:val="007262B1"/>
    <w:rsid w:val="00726A00"/>
    <w:rsid w:val="00726C8E"/>
    <w:rsid w:val="00727152"/>
    <w:rsid w:val="00727250"/>
    <w:rsid w:val="00727724"/>
    <w:rsid w:val="00727DCA"/>
    <w:rsid w:val="0073077E"/>
    <w:rsid w:val="007309AB"/>
    <w:rsid w:val="00730A21"/>
    <w:rsid w:val="00730C37"/>
    <w:rsid w:val="00731578"/>
    <w:rsid w:val="007317AE"/>
    <w:rsid w:val="007320D3"/>
    <w:rsid w:val="007324CF"/>
    <w:rsid w:val="0073254E"/>
    <w:rsid w:val="007328B5"/>
    <w:rsid w:val="00732C13"/>
    <w:rsid w:val="00732E0C"/>
    <w:rsid w:val="007334C2"/>
    <w:rsid w:val="00733AC0"/>
    <w:rsid w:val="00733D4B"/>
    <w:rsid w:val="00733DE8"/>
    <w:rsid w:val="00734214"/>
    <w:rsid w:val="007346E9"/>
    <w:rsid w:val="0073484E"/>
    <w:rsid w:val="00734DDE"/>
    <w:rsid w:val="00734E95"/>
    <w:rsid w:val="007351BB"/>
    <w:rsid w:val="00735371"/>
    <w:rsid w:val="00735737"/>
    <w:rsid w:val="0073600A"/>
    <w:rsid w:val="00736083"/>
    <w:rsid w:val="00736396"/>
    <w:rsid w:val="0073690F"/>
    <w:rsid w:val="00736C70"/>
    <w:rsid w:val="0073708C"/>
    <w:rsid w:val="007370D2"/>
    <w:rsid w:val="007370F2"/>
    <w:rsid w:val="00737276"/>
    <w:rsid w:val="0073775E"/>
    <w:rsid w:val="007377D8"/>
    <w:rsid w:val="00740301"/>
    <w:rsid w:val="00740691"/>
    <w:rsid w:val="0074073A"/>
    <w:rsid w:val="00740B3D"/>
    <w:rsid w:val="00740E4F"/>
    <w:rsid w:val="007410D4"/>
    <w:rsid w:val="007413BC"/>
    <w:rsid w:val="0074155A"/>
    <w:rsid w:val="00741A35"/>
    <w:rsid w:val="00741A3C"/>
    <w:rsid w:val="00741E3B"/>
    <w:rsid w:val="00741EC9"/>
    <w:rsid w:val="007423EB"/>
    <w:rsid w:val="0074245B"/>
    <w:rsid w:val="007430AE"/>
    <w:rsid w:val="0074315A"/>
    <w:rsid w:val="007433BE"/>
    <w:rsid w:val="007434BE"/>
    <w:rsid w:val="0074357E"/>
    <w:rsid w:val="00743842"/>
    <w:rsid w:val="0074423E"/>
    <w:rsid w:val="00744250"/>
    <w:rsid w:val="00744302"/>
    <w:rsid w:val="0074506C"/>
    <w:rsid w:val="0074531A"/>
    <w:rsid w:val="00745492"/>
    <w:rsid w:val="0074575D"/>
    <w:rsid w:val="00745898"/>
    <w:rsid w:val="00745C2C"/>
    <w:rsid w:val="00746210"/>
    <w:rsid w:val="007468BC"/>
    <w:rsid w:val="007469A8"/>
    <w:rsid w:val="007469CC"/>
    <w:rsid w:val="00746BEE"/>
    <w:rsid w:val="00747051"/>
    <w:rsid w:val="00747D5D"/>
    <w:rsid w:val="0075044E"/>
    <w:rsid w:val="0075077A"/>
    <w:rsid w:val="00750938"/>
    <w:rsid w:val="00750A3D"/>
    <w:rsid w:val="00750B0C"/>
    <w:rsid w:val="00750B6F"/>
    <w:rsid w:val="00750F9B"/>
    <w:rsid w:val="00751368"/>
    <w:rsid w:val="00751688"/>
    <w:rsid w:val="007518F0"/>
    <w:rsid w:val="00751A68"/>
    <w:rsid w:val="00751B6D"/>
    <w:rsid w:val="00751BF8"/>
    <w:rsid w:val="00751F35"/>
    <w:rsid w:val="0075215D"/>
    <w:rsid w:val="0075243F"/>
    <w:rsid w:val="00752643"/>
    <w:rsid w:val="007527C0"/>
    <w:rsid w:val="0075284F"/>
    <w:rsid w:val="00753035"/>
    <w:rsid w:val="007530CF"/>
    <w:rsid w:val="00753395"/>
    <w:rsid w:val="007535CC"/>
    <w:rsid w:val="00753623"/>
    <w:rsid w:val="00753C8D"/>
    <w:rsid w:val="00753E7E"/>
    <w:rsid w:val="0075414E"/>
    <w:rsid w:val="007547B5"/>
    <w:rsid w:val="007548A8"/>
    <w:rsid w:val="0075494E"/>
    <w:rsid w:val="00754FE8"/>
    <w:rsid w:val="007551D7"/>
    <w:rsid w:val="00755668"/>
    <w:rsid w:val="00755E74"/>
    <w:rsid w:val="00756AD9"/>
    <w:rsid w:val="00756C16"/>
    <w:rsid w:val="00757AA2"/>
    <w:rsid w:val="00757C4E"/>
    <w:rsid w:val="00757EDA"/>
    <w:rsid w:val="0076011B"/>
    <w:rsid w:val="00760162"/>
    <w:rsid w:val="007606F0"/>
    <w:rsid w:val="007606F8"/>
    <w:rsid w:val="00760AF2"/>
    <w:rsid w:val="00760FA0"/>
    <w:rsid w:val="0076131C"/>
    <w:rsid w:val="007618A4"/>
    <w:rsid w:val="00761BD2"/>
    <w:rsid w:val="00762174"/>
    <w:rsid w:val="007627AC"/>
    <w:rsid w:val="00762DC0"/>
    <w:rsid w:val="00762FD9"/>
    <w:rsid w:val="00763590"/>
    <w:rsid w:val="0076360D"/>
    <w:rsid w:val="00763957"/>
    <w:rsid w:val="00763A12"/>
    <w:rsid w:val="00763D1D"/>
    <w:rsid w:val="00764296"/>
    <w:rsid w:val="00764773"/>
    <w:rsid w:val="00764808"/>
    <w:rsid w:val="007648C2"/>
    <w:rsid w:val="007648FA"/>
    <w:rsid w:val="007651EB"/>
    <w:rsid w:val="007656CA"/>
    <w:rsid w:val="0076574B"/>
    <w:rsid w:val="007665C6"/>
    <w:rsid w:val="007669C5"/>
    <w:rsid w:val="007669F3"/>
    <w:rsid w:val="0076722C"/>
    <w:rsid w:val="0076763F"/>
    <w:rsid w:val="007678E9"/>
    <w:rsid w:val="00767955"/>
    <w:rsid w:val="00767D4D"/>
    <w:rsid w:val="00767FE4"/>
    <w:rsid w:val="00770606"/>
    <w:rsid w:val="007706A6"/>
    <w:rsid w:val="007709BB"/>
    <w:rsid w:val="007709F6"/>
    <w:rsid w:val="00770A17"/>
    <w:rsid w:val="00771163"/>
    <w:rsid w:val="0077127E"/>
    <w:rsid w:val="007712EF"/>
    <w:rsid w:val="00771576"/>
    <w:rsid w:val="00771602"/>
    <w:rsid w:val="00771A33"/>
    <w:rsid w:val="007720E8"/>
    <w:rsid w:val="00772223"/>
    <w:rsid w:val="007726AE"/>
    <w:rsid w:val="0077287C"/>
    <w:rsid w:val="00773016"/>
    <w:rsid w:val="007730CE"/>
    <w:rsid w:val="0077366E"/>
    <w:rsid w:val="00773C94"/>
    <w:rsid w:val="00773E51"/>
    <w:rsid w:val="00774111"/>
    <w:rsid w:val="007744D3"/>
    <w:rsid w:val="0077450C"/>
    <w:rsid w:val="00774962"/>
    <w:rsid w:val="007749B1"/>
    <w:rsid w:val="00775100"/>
    <w:rsid w:val="00775A76"/>
    <w:rsid w:val="00775F51"/>
    <w:rsid w:val="007760DF"/>
    <w:rsid w:val="00776489"/>
    <w:rsid w:val="00777059"/>
    <w:rsid w:val="007770A6"/>
    <w:rsid w:val="007771D1"/>
    <w:rsid w:val="0077760C"/>
    <w:rsid w:val="007776BE"/>
    <w:rsid w:val="00777892"/>
    <w:rsid w:val="00777F1C"/>
    <w:rsid w:val="00780CC2"/>
    <w:rsid w:val="00780DED"/>
    <w:rsid w:val="007811DA"/>
    <w:rsid w:val="00781732"/>
    <w:rsid w:val="00781BBC"/>
    <w:rsid w:val="00782FEB"/>
    <w:rsid w:val="0078360F"/>
    <w:rsid w:val="00783807"/>
    <w:rsid w:val="00783E72"/>
    <w:rsid w:val="00784457"/>
    <w:rsid w:val="00784D92"/>
    <w:rsid w:val="00784E54"/>
    <w:rsid w:val="007853A6"/>
    <w:rsid w:val="00785BC3"/>
    <w:rsid w:val="007865BB"/>
    <w:rsid w:val="0078662C"/>
    <w:rsid w:val="00786675"/>
    <w:rsid w:val="00790436"/>
    <w:rsid w:val="00790892"/>
    <w:rsid w:val="00791079"/>
    <w:rsid w:val="007913E9"/>
    <w:rsid w:val="00791A24"/>
    <w:rsid w:val="00791AD0"/>
    <w:rsid w:val="00791FF8"/>
    <w:rsid w:val="00792055"/>
    <w:rsid w:val="007924A5"/>
    <w:rsid w:val="007928CC"/>
    <w:rsid w:val="00792C55"/>
    <w:rsid w:val="00793152"/>
    <w:rsid w:val="0079384D"/>
    <w:rsid w:val="00793BA6"/>
    <w:rsid w:val="00794089"/>
    <w:rsid w:val="0079441F"/>
    <w:rsid w:val="00794640"/>
    <w:rsid w:val="00794B72"/>
    <w:rsid w:val="00794D27"/>
    <w:rsid w:val="00794E73"/>
    <w:rsid w:val="00794F18"/>
    <w:rsid w:val="007956C8"/>
    <w:rsid w:val="00795B13"/>
    <w:rsid w:val="00796130"/>
    <w:rsid w:val="0079680C"/>
    <w:rsid w:val="00796927"/>
    <w:rsid w:val="00796E9A"/>
    <w:rsid w:val="00797167"/>
    <w:rsid w:val="007975E3"/>
    <w:rsid w:val="00797BD8"/>
    <w:rsid w:val="007A03EF"/>
    <w:rsid w:val="007A0733"/>
    <w:rsid w:val="007A11F7"/>
    <w:rsid w:val="007A13A5"/>
    <w:rsid w:val="007A13C1"/>
    <w:rsid w:val="007A1696"/>
    <w:rsid w:val="007A198C"/>
    <w:rsid w:val="007A1AA7"/>
    <w:rsid w:val="007A1AC5"/>
    <w:rsid w:val="007A2009"/>
    <w:rsid w:val="007A20AA"/>
    <w:rsid w:val="007A245E"/>
    <w:rsid w:val="007A2BAA"/>
    <w:rsid w:val="007A3089"/>
    <w:rsid w:val="007A33B2"/>
    <w:rsid w:val="007A37F1"/>
    <w:rsid w:val="007A3991"/>
    <w:rsid w:val="007A4128"/>
    <w:rsid w:val="007A4138"/>
    <w:rsid w:val="007A482B"/>
    <w:rsid w:val="007A48BF"/>
    <w:rsid w:val="007A4C34"/>
    <w:rsid w:val="007A509A"/>
    <w:rsid w:val="007A534E"/>
    <w:rsid w:val="007A58DD"/>
    <w:rsid w:val="007A5B1A"/>
    <w:rsid w:val="007A5E6D"/>
    <w:rsid w:val="007A6B01"/>
    <w:rsid w:val="007A6CB9"/>
    <w:rsid w:val="007A7302"/>
    <w:rsid w:val="007A7444"/>
    <w:rsid w:val="007A7DFB"/>
    <w:rsid w:val="007B0119"/>
    <w:rsid w:val="007B0231"/>
    <w:rsid w:val="007B06D7"/>
    <w:rsid w:val="007B0757"/>
    <w:rsid w:val="007B0F52"/>
    <w:rsid w:val="007B1188"/>
    <w:rsid w:val="007B14F4"/>
    <w:rsid w:val="007B161C"/>
    <w:rsid w:val="007B2354"/>
    <w:rsid w:val="007B23F3"/>
    <w:rsid w:val="007B240A"/>
    <w:rsid w:val="007B2B64"/>
    <w:rsid w:val="007B2CEF"/>
    <w:rsid w:val="007B31A2"/>
    <w:rsid w:val="007B31B6"/>
    <w:rsid w:val="007B375C"/>
    <w:rsid w:val="007B3785"/>
    <w:rsid w:val="007B3EFA"/>
    <w:rsid w:val="007B4291"/>
    <w:rsid w:val="007B468A"/>
    <w:rsid w:val="007B4E5F"/>
    <w:rsid w:val="007B50E1"/>
    <w:rsid w:val="007B5395"/>
    <w:rsid w:val="007B5442"/>
    <w:rsid w:val="007B5798"/>
    <w:rsid w:val="007B585A"/>
    <w:rsid w:val="007B5878"/>
    <w:rsid w:val="007B5D43"/>
    <w:rsid w:val="007B5F32"/>
    <w:rsid w:val="007B5F74"/>
    <w:rsid w:val="007B6001"/>
    <w:rsid w:val="007B60A3"/>
    <w:rsid w:val="007B7F5E"/>
    <w:rsid w:val="007C0131"/>
    <w:rsid w:val="007C0185"/>
    <w:rsid w:val="007C033F"/>
    <w:rsid w:val="007C0639"/>
    <w:rsid w:val="007C0FAF"/>
    <w:rsid w:val="007C1090"/>
    <w:rsid w:val="007C1184"/>
    <w:rsid w:val="007C1200"/>
    <w:rsid w:val="007C1480"/>
    <w:rsid w:val="007C1FD8"/>
    <w:rsid w:val="007C2C78"/>
    <w:rsid w:val="007C2CC9"/>
    <w:rsid w:val="007C3D14"/>
    <w:rsid w:val="007C3D4F"/>
    <w:rsid w:val="007C3D7A"/>
    <w:rsid w:val="007C3E32"/>
    <w:rsid w:val="007C42B9"/>
    <w:rsid w:val="007C43E8"/>
    <w:rsid w:val="007C4949"/>
    <w:rsid w:val="007C4F3A"/>
    <w:rsid w:val="007C5265"/>
    <w:rsid w:val="007C5D28"/>
    <w:rsid w:val="007C5DE6"/>
    <w:rsid w:val="007C5F59"/>
    <w:rsid w:val="007C6B6E"/>
    <w:rsid w:val="007C7574"/>
    <w:rsid w:val="007C794B"/>
    <w:rsid w:val="007C7AF9"/>
    <w:rsid w:val="007D0687"/>
    <w:rsid w:val="007D0A32"/>
    <w:rsid w:val="007D11BB"/>
    <w:rsid w:val="007D1225"/>
    <w:rsid w:val="007D1515"/>
    <w:rsid w:val="007D1593"/>
    <w:rsid w:val="007D15E4"/>
    <w:rsid w:val="007D1BB8"/>
    <w:rsid w:val="007D1E5A"/>
    <w:rsid w:val="007D3178"/>
    <w:rsid w:val="007D391F"/>
    <w:rsid w:val="007D3D75"/>
    <w:rsid w:val="007D3FEE"/>
    <w:rsid w:val="007D41C5"/>
    <w:rsid w:val="007D433E"/>
    <w:rsid w:val="007D4A56"/>
    <w:rsid w:val="007D4B65"/>
    <w:rsid w:val="007D4B9B"/>
    <w:rsid w:val="007D4CB7"/>
    <w:rsid w:val="007D5FFD"/>
    <w:rsid w:val="007D64A3"/>
    <w:rsid w:val="007D6703"/>
    <w:rsid w:val="007D6720"/>
    <w:rsid w:val="007D6AD7"/>
    <w:rsid w:val="007D6EF5"/>
    <w:rsid w:val="007D7188"/>
    <w:rsid w:val="007D735B"/>
    <w:rsid w:val="007D73EA"/>
    <w:rsid w:val="007D747A"/>
    <w:rsid w:val="007D766D"/>
    <w:rsid w:val="007D7C7C"/>
    <w:rsid w:val="007D7DFD"/>
    <w:rsid w:val="007E016E"/>
    <w:rsid w:val="007E01E5"/>
    <w:rsid w:val="007E0285"/>
    <w:rsid w:val="007E0774"/>
    <w:rsid w:val="007E08F5"/>
    <w:rsid w:val="007E0A55"/>
    <w:rsid w:val="007E0BE2"/>
    <w:rsid w:val="007E0C87"/>
    <w:rsid w:val="007E0F03"/>
    <w:rsid w:val="007E1668"/>
    <w:rsid w:val="007E1709"/>
    <w:rsid w:val="007E1969"/>
    <w:rsid w:val="007E211D"/>
    <w:rsid w:val="007E233C"/>
    <w:rsid w:val="007E25DD"/>
    <w:rsid w:val="007E2B37"/>
    <w:rsid w:val="007E2DD2"/>
    <w:rsid w:val="007E3517"/>
    <w:rsid w:val="007E39C2"/>
    <w:rsid w:val="007E3DA3"/>
    <w:rsid w:val="007E432E"/>
    <w:rsid w:val="007E4F20"/>
    <w:rsid w:val="007E503C"/>
    <w:rsid w:val="007E534D"/>
    <w:rsid w:val="007E57BA"/>
    <w:rsid w:val="007E5A56"/>
    <w:rsid w:val="007E5AE9"/>
    <w:rsid w:val="007E5EDE"/>
    <w:rsid w:val="007E63C1"/>
    <w:rsid w:val="007E658E"/>
    <w:rsid w:val="007E6B63"/>
    <w:rsid w:val="007E70F7"/>
    <w:rsid w:val="007E7174"/>
    <w:rsid w:val="007E74AF"/>
    <w:rsid w:val="007E75CC"/>
    <w:rsid w:val="007E768E"/>
    <w:rsid w:val="007E76A1"/>
    <w:rsid w:val="007E777A"/>
    <w:rsid w:val="007E7BE5"/>
    <w:rsid w:val="007E7CDE"/>
    <w:rsid w:val="007F0182"/>
    <w:rsid w:val="007F0400"/>
    <w:rsid w:val="007F0FEC"/>
    <w:rsid w:val="007F1491"/>
    <w:rsid w:val="007F1965"/>
    <w:rsid w:val="007F197C"/>
    <w:rsid w:val="007F1AC8"/>
    <w:rsid w:val="007F2322"/>
    <w:rsid w:val="007F26EE"/>
    <w:rsid w:val="007F2D35"/>
    <w:rsid w:val="007F2EB1"/>
    <w:rsid w:val="007F306B"/>
    <w:rsid w:val="007F3111"/>
    <w:rsid w:val="007F31C7"/>
    <w:rsid w:val="007F3F91"/>
    <w:rsid w:val="007F40D6"/>
    <w:rsid w:val="007F46E2"/>
    <w:rsid w:val="007F476F"/>
    <w:rsid w:val="007F4792"/>
    <w:rsid w:val="007F47C9"/>
    <w:rsid w:val="007F4820"/>
    <w:rsid w:val="007F4A20"/>
    <w:rsid w:val="007F4BC0"/>
    <w:rsid w:val="007F4CDF"/>
    <w:rsid w:val="007F50BC"/>
    <w:rsid w:val="007F555B"/>
    <w:rsid w:val="007F6025"/>
    <w:rsid w:val="007F62EF"/>
    <w:rsid w:val="007F6B62"/>
    <w:rsid w:val="007F6CD7"/>
    <w:rsid w:val="007F6DBF"/>
    <w:rsid w:val="007F7965"/>
    <w:rsid w:val="007F7DF1"/>
    <w:rsid w:val="00800279"/>
    <w:rsid w:val="008005C9"/>
    <w:rsid w:val="00800B9C"/>
    <w:rsid w:val="00800C53"/>
    <w:rsid w:val="00800ED4"/>
    <w:rsid w:val="0080105B"/>
    <w:rsid w:val="00801D3D"/>
    <w:rsid w:val="00801E5A"/>
    <w:rsid w:val="00801FA5"/>
    <w:rsid w:val="00802F28"/>
    <w:rsid w:val="008030E1"/>
    <w:rsid w:val="00803235"/>
    <w:rsid w:val="0080388F"/>
    <w:rsid w:val="0080390C"/>
    <w:rsid w:val="00803F5C"/>
    <w:rsid w:val="00804267"/>
    <w:rsid w:val="00804BC8"/>
    <w:rsid w:val="0080531B"/>
    <w:rsid w:val="00805E34"/>
    <w:rsid w:val="00805E5F"/>
    <w:rsid w:val="0080604A"/>
    <w:rsid w:val="008067F5"/>
    <w:rsid w:val="00806CBE"/>
    <w:rsid w:val="00807971"/>
    <w:rsid w:val="00807AA3"/>
    <w:rsid w:val="00807D45"/>
    <w:rsid w:val="008108D9"/>
    <w:rsid w:val="00810969"/>
    <w:rsid w:val="00810C2F"/>
    <w:rsid w:val="0081132C"/>
    <w:rsid w:val="00811F5F"/>
    <w:rsid w:val="0081286C"/>
    <w:rsid w:val="00812A41"/>
    <w:rsid w:val="00812CCA"/>
    <w:rsid w:val="00812E3D"/>
    <w:rsid w:val="00813054"/>
    <w:rsid w:val="008130F6"/>
    <w:rsid w:val="00813258"/>
    <w:rsid w:val="00813462"/>
    <w:rsid w:val="008135D7"/>
    <w:rsid w:val="00813B62"/>
    <w:rsid w:val="00813E9B"/>
    <w:rsid w:val="008143CD"/>
    <w:rsid w:val="00814BDA"/>
    <w:rsid w:val="0081529B"/>
    <w:rsid w:val="00815426"/>
    <w:rsid w:val="00815D42"/>
    <w:rsid w:val="00816481"/>
    <w:rsid w:val="00816A47"/>
    <w:rsid w:val="00816CB0"/>
    <w:rsid w:val="0081759D"/>
    <w:rsid w:val="00817931"/>
    <w:rsid w:val="00817934"/>
    <w:rsid w:val="00820C5F"/>
    <w:rsid w:val="00820D17"/>
    <w:rsid w:val="008214C7"/>
    <w:rsid w:val="0082164E"/>
    <w:rsid w:val="0082176B"/>
    <w:rsid w:val="00821951"/>
    <w:rsid w:val="008219FA"/>
    <w:rsid w:val="00822049"/>
    <w:rsid w:val="008222F9"/>
    <w:rsid w:val="0082241E"/>
    <w:rsid w:val="00822B0A"/>
    <w:rsid w:val="00822D53"/>
    <w:rsid w:val="00822F0B"/>
    <w:rsid w:val="00823363"/>
    <w:rsid w:val="00823639"/>
    <w:rsid w:val="008237B9"/>
    <w:rsid w:val="00823C8B"/>
    <w:rsid w:val="00823E28"/>
    <w:rsid w:val="008240F0"/>
    <w:rsid w:val="008247C6"/>
    <w:rsid w:val="00824869"/>
    <w:rsid w:val="008249C6"/>
    <w:rsid w:val="00824F4C"/>
    <w:rsid w:val="00824FA5"/>
    <w:rsid w:val="0082502C"/>
    <w:rsid w:val="0082507B"/>
    <w:rsid w:val="00825158"/>
    <w:rsid w:val="008252C3"/>
    <w:rsid w:val="00825D8E"/>
    <w:rsid w:val="00825FA4"/>
    <w:rsid w:val="008265E4"/>
    <w:rsid w:val="0082690E"/>
    <w:rsid w:val="00826A2E"/>
    <w:rsid w:val="00826C22"/>
    <w:rsid w:val="00826DAC"/>
    <w:rsid w:val="0082742E"/>
    <w:rsid w:val="00827584"/>
    <w:rsid w:val="008275A7"/>
    <w:rsid w:val="0082768A"/>
    <w:rsid w:val="00827984"/>
    <w:rsid w:val="00827A53"/>
    <w:rsid w:val="00827C8F"/>
    <w:rsid w:val="008307ED"/>
    <w:rsid w:val="00831733"/>
    <w:rsid w:val="0083196E"/>
    <w:rsid w:val="00831E70"/>
    <w:rsid w:val="00831FE0"/>
    <w:rsid w:val="0083266C"/>
    <w:rsid w:val="00832A98"/>
    <w:rsid w:val="00832C18"/>
    <w:rsid w:val="008330A6"/>
    <w:rsid w:val="008331AE"/>
    <w:rsid w:val="008332AD"/>
    <w:rsid w:val="008333A8"/>
    <w:rsid w:val="008335AF"/>
    <w:rsid w:val="008344DD"/>
    <w:rsid w:val="008347BD"/>
    <w:rsid w:val="0083485B"/>
    <w:rsid w:val="00834922"/>
    <w:rsid w:val="00834BB6"/>
    <w:rsid w:val="00834DDD"/>
    <w:rsid w:val="00834F33"/>
    <w:rsid w:val="0083504E"/>
    <w:rsid w:val="008354C4"/>
    <w:rsid w:val="008356D9"/>
    <w:rsid w:val="00835BC7"/>
    <w:rsid w:val="00835DC0"/>
    <w:rsid w:val="00835EB4"/>
    <w:rsid w:val="00836092"/>
    <w:rsid w:val="008367A1"/>
    <w:rsid w:val="00836A59"/>
    <w:rsid w:val="00836B99"/>
    <w:rsid w:val="00836D25"/>
    <w:rsid w:val="008373B8"/>
    <w:rsid w:val="0083742B"/>
    <w:rsid w:val="008378BA"/>
    <w:rsid w:val="00837AB3"/>
    <w:rsid w:val="00837BFE"/>
    <w:rsid w:val="00837DAE"/>
    <w:rsid w:val="008404C1"/>
    <w:rsid w:val="00840989"/>
    <w:rsid w:val="00841D53"/>
    <w:rsid w:val="00842147"/>
    <w:rsid w:val="00842268"/>
    <w:rsid w:val="008423D2"/>
    <w:rsid w:val="0084256B"/>
    <w:rsid w:val="0084325A"/>
    <w:rsid w:val="00843696"/>
    <w:rsid w:val="008436ED"/>
    <w:rsid w:val="00843D98"/>
    <w:rsid w:val="0084454B"/>
    <w:rsid w:val="008448E2"/>
    <w:rsid w:val="00844F00"/>
    <w:rsid w:val="0084540F"/>
    <w:rsid w:val="008455B7"/>
    <w:rsid w:val="00845B0E"/>
    <w:rsid w:val="008467F4"/>
    <w:rsid w:val="00846E0D"/>
    <w:rsid w:val="00847502"/>
    <w:rsid w:val="00847986"/>
    <w:rsid w:val="008479A2"/>
    <w:rsid w:val="00847D62"/>
    <w:rsid w:val="008501E8"/>
    <w:rsid w:val="00850EB6"/>
    <w:rsid w:val="008516AE"/>
    <w:rsid w:val="00851CB4"/>
    <w:rsid w:val="008524C6"/>
    <w:rsid w:val="008525AF"/>
    <w:rsid w:val="00852CAA"/>
    <w:rsid w:val="00852CE9"/>
    <w:rsid w:val="00852F5D"/>
    <w:rsid w:val="00853046"/>
    <w:rsid w:val="00853472"/>
    <w:rsid w:val="00853C93"/>
    <w:rsid w:val="0085400B"/>
    <w:rsid w:val="0085458C"/>
    <w:rsid w:val="00854658"/>
    <w:rsid w:val="00854A4D"/>
    <w:rsid w:val="00854DCF"/>
    <w:rsid w:val="008550D5"/>
    <w:rsid w:val="00855577"/>
    <w:rsid w:val="00855B02"/>
    <w:rsid w:val="00855F58"/>
    <w:rsid w:val="00856057"/>
    <w:rsid w:val="00856268"/>
    <w:rsid w:val="008566D0"/>
    <w:rsid w:val="00856C59"/>
    <w:rsid w:val="00856EE1"/>
    <w:rsid w:val="0085704B"/>
    <w:rsid w:val="00857583"/>
    <w:rsid w:val="00857A3D"/>
    <w:rsid w:val="00857D54"/>
    <w:rsid w:val="00857E11"/>
    <w:rsid w:val="00857F65"/>
    <w:rsid w:val="00857F87"/>
    <w:rsid w:val="0086010A"/>
    <w:rsid w:val="0086044F"/>
    <w:rsid w:val="0086085A"/>
    <w:rsid w:val="00861389"/>
    <w:rsid w:val="008615AD"/>
    <w:rsid w:val="00861639"/>
    <w:rsid w:val="00861791"/>
    <w:rsid w:val="00861AB3"/>
    <w:rsid w:val="00861E7F"/>
    <w:rsid w:val="008620C7"/>
    <w:rsid w:val="00862590"/>
    <w:rsid w:val="00862B38"/>
    <w:rsid w:val="00862E11"/>
    <w:rsid w:val="00863462"/>
    <w:rsid w:val="00863517"/>
    <w:rsid w:val="0086373E"/>
    <w:rsid w:val="008637A6"/>
    <w:rsid w:val="008639A7"/>
    <w:rsid w:val="00863A8F"/>
    <w:rsid w:val="00864BFB"/>
    <w:rsid w:val="00864D97"/>
    <w:rsid w:val="00864E09"/>
    <w:rsid w:val="00864E13"/>
    <w:rsid w:val="00865208"/>
    <w:rsid w:val="008657D0"/>
    <w:rsid w:val="00865A34"/>
    <w:rsid w:val="00865D75"/>
    <w:rsid w:val="008660F7"/>
    <w:rsid w:val="00867052"/>
    <w:rsid w:val="008674C8"/>
    <w:rsid w:val="00867685"/>
    <w:rsid w:val="0086782E"/>
    <w:rsid w:val="00870941"/>
    <w:rsid w:val="00870F4E"/>
    <w:rsid w:val="008714BB"/>
    <w:rsid w:val="00871E01"/>
    <w:rsid w:val="00871FE9"/>
    <w:rsid w:val="00873314"/>
    <w:rsid w:val="008738DC"/>
    <w:rsid w:val="00873C2C"/>
    <w:rsid w:val="0087402A"/>
    <w:rsid w:val="00874212"/>
    <w:rsid w:val="0087444B"/>
    <w:rsid w:val="008746DE"/>
    <w:rsid w:val="00874871"/>
    <w:rsid w:val="00874AEF"/>
    <w:rsid w:val="00874EA5"/>
    <w:rsid w:val="00874EF2"/>
    <w:rsid w:val="00875315"/>
    <w:rsid w:val="0087536F"/>
    <w:rsid w:val="00875AAF"/>
    <w:rsid w:val="00875BFF"/>
    <w:rsid w:val="00875ED7"/>
    <w:rsid w:val="00876041"/>
    <w:rsid w:val="008760D0"/>
    <w:rsid w:val="00876B5E"/>
    <w:rsid w:val="00876CD0"/>
    <w:rsid w:val="00877039"/>
    <w:rsid w:val="008774CA"/>
    <w:rsid w:val="0087795C"/>
    <w:rsid w:val="00877ADB"/>
    <w:rsid w:val="00880056"/>
    <w:rsid w:val="0088008A"/>
    <w:rsid w:val="0088039D"/>
    <w:rsid w:val="008806F1"/>
    <w:rsid w:val="00880B68"/>
    <w:rsid w:val="00881016"/>
    <w:rsid w:val="00881A2E"/>
    <w:rsid w:val="00882160"/>
    <w:rsid w:val="00882CBA"/>
    <w:rsid w:val="00882D8E"/>
    <w:rsid w:val="00882E8E"/>
    <w:rsid w:val="008831C6"/>
    <w:rsid w:val="00883348"/>
    <w:rsid w:val="00883CC2"/>
    <w:rsid w:val="00883F3C"/>
    <w:rsid w:val="008840FC"/>
    <w:rsid w:val="008844EB"/>
    <w:rsid w:val="00884697"/>
    <w:rsid w:val="008846F6"/>
    <w:rsid w:val="00885CE2"/>
    <w:rsid w:val="00886625"/>
    <w:rsid w:val="0088668F"/>
    <w:rsid w:val="0088672E"/>
    <w:rsid w:val="00886B29"/>
    <w:rsid w:val="00886D7C"/>
    <w:rsid w:val="00890498"/>
    <w:rsid w:val="00891794"/>
    <w:rsid w:val="00891864"/>
    <w:rsid w:val="008918C6"/>
    <w:rsid w:val="00891B87"/>
    <w:rsid w:val="00891F77"/>
    <w:rsid w:val="00892178"/>
    <w:rsid w:val="0089223B"/>
    <w:rsid w:val="00892579"/>
    <w:rsid w:val="00892663"/>
    <w:rsid w:val="00892E3C"/>
    <w:rsid w:val="00893153"/>
    <w:rsid w:val="00893C0B"/>
    <w:rsid w:val="0089401D"/>
    <w:rsid w:val="00894236"/>
    <w:rsid w:val="0089467F"/>
    <w:rsid w:val="008948B3"/>
    <w:rsid w:val="008949A4"/>
    <w:rsid w:val="00894F39"/>
    <w:rsid w:val="0089527D"/>
    <w:rsid w:val="008957F7"/>
    <w:rsid w:val="00895D56"/>
    <w:rsid w:val="00895F41"/>
    <w:rsid w:val="008961FF"/>
    <w:rsid w:val="0089668A"/>
    <w:rsid w:val="008969BA"/>
    <w:rsid w:val="00896E82"/>
    <w:rsid w:val="00897114"/>
    <w:rsid w:val="008974B5"/>
    <w:rsid w:val="0089750B"/>
    <w:rsid w:val="008975B7"/>
    <w:rsid w:val="00897A96"/>
    <w:rsid w:val="00897B3D"/>
    <w:rsid w:val="00897D6F"/>
    <w:rsid w:val="00897E78"/>
    <w:rsid w:val="008A007A"/>
    <w:rsid w:val="008A072C"/>
    <w:rsid w:val="008A11AE"/>
    <w:rsid w:val="008A1490"/>
    <w:rsid w:val="008A2004"/>
    <w:rsid w:val="008A20EB"/>
    <w:rsid w:val="008A219C"/>
    <w:rsid w:val="008A237A"/>
    <w:rsid w:val="008A244F"/>
    <w:rsid w:val="008A26CB"/>
    <w:rsid w:val="008A2DB6"/>
    <w:rsid w:val="008A379F"/>
    <w:rsid w:val="008A3A9D"/>
    <w:rsid w:val="008A3B45"/>
    <w:rsid w:val="008A3D1A"/>
    <w:rsid w:val="008A3DF1"/>
    <w:rsid w:val="008A4177"/>
    <w:rsid w:val="008A41BD"/>
    <w:rsid w:val="008A41D8"/>
    <w:rsid w:val="008A4592"/>
    <w:rsid w:val="008A4A1A"/>
    <w:rsid w:val="008A4A49"/>
    <w:rsid w:val="008A50AD"/>
    <w:rsid w:val="008A51C9"/>
    <w:rsid w:val="008A5550"/>
    <w:rsid w:val="008A5E65"/>
    <w:rsid w:val="008A5F14"/>
    <w:rsid w:val="008A5F32"/>
    <w:rsid w:val="008A60EE"/>
    <w:rsid w:val="008A6159"/>
    <w:rsid w:val="008A694F"/>
    <w:rsid w:val="008A6BCE"/>
    <w:rsid w:val="008A6DF4"/>
    <w:rsid w:val="008A6FDE"/>
    <w:rsid w:val="008A7768"/>
    <w:rsid w:val="008A7E76"/>
    <w:rsid w:val="008A7FBD"/>
    <w:rsid w:val="008B02DF"/>
    <w:rsid w:val="008B0B0D"/>
    <w:rsid w:val="008B0B5F"/>
    <w:rsid w:val="008B1C7F"/>
    <w:rsid w:val="008B21AE"/>
    <w:rsid w:val="008B235A"/>
    <w:rsid w:val="008B2624"/>
    <w:rsid w:val="008B27DD"/>
    <w:rsid w:val="008B2FD6"/>
    <w:rsid w:val="008B314E"/>
    <w:rsid w:val="008B38A0"/>
    <w:rsid w:val="008B3DAE"/>
    <w:rsid w:val="008B3F9D"/>
    <w:rsid w:val="008B4115"/>
    <w:rsid w:val="008B451E"/>
    <w:rsid w:val="008B460E"/>
    <w:rsid w:val="008B4717"/>
    <w:rsid w:val="008B479F"/>
    <w:rsid w:val="008B498C"/>
    <w:rsid w:val="008B4990"/>
    <w:rsid w:val="008B49A8"/>
    <w:rsid w:val="008B4A49"/>
    <w:rsid w:val="008B4F0B"/>
    <w:rsid w:val="008B51A7"/>
    <w:rsid w:val="008B5470"/>
    <w:rsid w:val="008B60A8"/>
    <w:rsid w:val="008B6231"/>
    <w:rsid w:val="008B6657"/>
    <w:rsid w:val="008B6866"/>
    <w:rsid w:val="008B7054"/>
    <w:rsid w:val="008B7145"/>
    <w:rsid w:val="008B71C5"/>
    <w:rsid w:val="008B7432"/>
    <w:rsid w:val="008B7983"/>
    <w:rsid w:val="008B7B2A"/>
    <w:rsid w:val="008B7D00"/>
    <w:rsid w:val="008C02CB"/>
    <w:rsid w:val="008C0346"/>
    <w:rsid w:val="008C08B0"/>
    <w:rsid w:val="008C0A02"/>
    <w:rsid w:val="008C0D6D"/>
    <w:rsid w:val="008C0F1D"/>
    <w:rsid w:val="008C103A"/>
    <w:rsid w:val="008C1DD0"/>
    <w:rsid w:val="008C228A"/>
    <w:rsid w:val="008C22D2"/>
    <w:rsid w:val="008C237C"/>
    <w:rsid w:val="008C2A11"/>
    <w:rsid w:val="008C3464"/>
    <w:rsid w:val="008C39F8"/>
    <w:rsid w:val="008C3ABE"/>
    <w:rsid w:val="008C3DD4"/>
    <w:rsid w:val="008C4571"/>
    <w:rsid w:val="008C4A3B"/>
    <w:rsid w:val="008C529B"/>
    <w:rsid w:val="008C548E"/>
    <w:rsid w:val="008C58F7"/>
    <w:rsid w:val="008C5D7B"/>
    <w:rsid w:val="008C624E"/>
    <w:rsid w:val="008C632A"/>
    <w:rsid w:val="008C6F27"/>
    <w:rsid w:val="008C6FC9"/>
    <w:rsid w:val="008C6FCA"/>
    <w:rsid w:val="008C7593"/>
    <w:rsid w:val="008C76AB"/>
    <w:rsid w:val="008D01E4"/>
    <w:rsid w:val="008D0533"/>
    <w:rsid w:val="008D0652"/>
    <w:rsid w:val="008D1727"/>
    <w:rsid w:val="008D1797"/>
    <w:rsid w:val="008D1FCC"/>
    <w:rsid w:val="008D21CC"/>
    <w:rsid w:val="008D2860"/>
    <w:rsid w:val="008D35D5"/>
    <w:rsid w:val="008D36D8"/>
    <w:rsid w:val="008D3EA3"/>
    <w:rsid w:val="008D4303"/>
    <w:rsid w:val="008D46A3"/>
    <w:rsid w:val="008D4A7F"/>
    <w:rsid w:val="008D4AA1"/>
    <w:rsid w:val="008D4F78"/>
    <w:rsid w:val="008D54D3"/>
    <w:rsid w:val="008D55B0"/>
    <w:rsid w:val="008D55FB"/>
    <w:rsid w:val="008D5B3A"/>
    <w:rsid w:val="008D5DAE"/>
    <w:rsid w:val="008D60C4"/>
    <w:rsid w:val="008D6AD3"/>
    <w:rsid w:val="008D6C95"/>
    <w:rsid w:val="008D7CC0"/>
    <w:rsid w:val="008D7E42"/>
    <w:rsid w:val="008E020B"/>
    <w:rsid w:val="008E1117"/>
    <w:rsid w:val="008E121E"/>
    <w:rsid w:val="008E123B"/>
    <w:rsid w:val="008E1748"/>
    <w:rsid w:val="008E256B"/>
    <w:rsid w:val="008E26D6"/>
    <w:rsid w:val="008E2C53"/>
    <w:rsid w:val="008E2CF3"/>
    <w:rsid w:val="008E2F97"/>
    <w:rsid w:val="008E3C8E"/>
    <w:rsid w:val="008E3DC4"/>
    <w:rsid w:val="008E435F"/>
    <w:rsid w:val="008E44DF"/>
    <w:rsid w:val="008E4572"/>
    <w:rsid w:val="008E4668"/>
    <w:rsid w:val="008E4F4F"/>
    <w:rsid w:val="008E5234"/>
    <w:rsid w:val="008E52A9"/>
    <w:rsid w:val="008E54BC"/>
    <w:rsid w:val="008E5552"/>
    <w:rsid w:val="008E55B4"/>
    <w:rsid w:val="008E576F"/>
    <w:rsid w:val="008E5DE6"/>
    <w:rsid w:val="008E6644"/>
    <w:rsid w:val="008E6CAC"/>
    <w:rsid w:val="008E6FE8"/>
    <w:rsid w:val="008E727E"/>
    <w:rsid w:val="008E74C2"/>
    <w:rsid w:val="008E7881"/>
    <w:rsid w:val="008E7920"/>
    <w:rsid w:val="008F029C"/>
    <w:rsid w:val="008F0EAF"/>
    <w:rsid w:val="008F0F66"/>
    <w:rsid w:val="008F112E"/>
    <w:rsid w:val="008F198E"/>
    <w:rsid w:val="008F1B5A"/>
    <w:rsid w:val="008F1C50"/>
    <w:rsid w:val="008F21D6"/>
    <w:rsid w:val="008F2654"/>
    <w:rsid w:val="008F29DE"/>
    <w:rsid w:val="008F2D90"/>
    <w:rsid w:val="008F2FF0"/>
    <w:rsid w:val="008F39CA"/>
    <w:rsid w:val="008F3CE8"/>
    <w:rsid w:val="008F4058"/>
    <w:rsid w:val="008F476B"/>
    <w:rsid w:val="008F51F4"/>
    <w:rsid w:val="008F5903"/>
    <w:rsid w:val="008F5996"/>
    <w:rsid w:val="008F5BC6"/>
    <w:rsid w:val="008F60B9"/>
    <w:rsid w:val="008F664B"/>
    <w:rsid w:val="008F741D"/>
    <w:rsid w:val="008F753E"/>
    <w:rsid w:val="008F755F"/>
    <w:rsid w:val="008F788E"/>
    <w:rsid w:val="008F7FCB"/>
    <w:rsid w:val="00900518"/>
    <w:rsid w:val="00900789"/>
    <w:rsid w:val="009007B7"/>
    <w:rsid w:val="00900C45"/>
    <w:rsid w:val="009018BA"/>
    <w:rsid w:val="00901E8A"/>
    <w:rsid w:val="00902EF1"/>
    <w:rsid w:val="00902F94"/>
    <w:rsid w:val="00903105"/>
    <w:rsid w:val="00903187"/>
    <w:rsid w:val="009032AE"/>
    <w:rsid w:val="009035A5"/>
    <w:rsid w:val="00904114"/>
    <w:rsid w:val="00904531"/>
    <w:rsid w:val="00905148"/>
    <w:rsid w:val="00905622"/>
    <w:rsid w:val="009056A1"/>
    <w:rsid w:val="00905B53"/>
    <w:rsid w:val="0090639D"/>
    <w:rsid w:val="0090761F"/>
    <w:rsid w:val="00907B98"/>
    <w:rsid w:val="00910213"/>
    <w:rsid w:val="00910398"/>
    <w:rsid w:val="00910A8E"/>
    <w:rsid w:val="00910EE2"/>
    <w:rsid w:val="0091165F"/>
    <w:rsid w:val="00911D8F"/>
    <w:rsid w:val="00913284"/>
    <w:rsid w:val="00913442"/>
    <w:rsid w:val="00913A76"/>
    <w:rsid w:val="00913AFB"/>
    <w:rsid w:val="009144F7"/>
    <w:rsid w:val="0091469E"/>
    <w:rsid w:val="009148E4"/>
    <w:rsid w:val="00914B86"/>
    <w:rsid w:val="00915548"/>
    <w:rsid w:val="00915860"/>
    <w:rsid w:val="00915D75"/>
    <w:rsid w:val="00915DF5"/>
    <w:rsid w:val="00916E5B"/>
    <w:rsid w:val="00917339"/>
    <w:rsid w:val="009179CC"/>
    <w:rsid w:val="0092002D"/>
    <w:rsid w:val="0092013D"/>
    <w:rsid w:val="00920C50"/>
    <w:rsid w:val="00920DF1"/>
    <w:rsid w:val="00920F96"/>
    <w:rsid w:val="009211FB"/>
    <w:rsid w:val="0092146B"/>
    <w:rsid w:val="0092178E"/>
    <w:rsid w:val="009217DC"/>
    <w:rsid w:val="00922247"/>
    <w:rsid w:val="009222D7"/>
    <w:rsid w:val="00923FBB"/>
    <w:rsid w:val="00924083"/>
    <w:rsid w:val="00924416"/>
    <w:rsid w:val="00924BF7"/>
    <w:rsid w:val="00924D41"/>
    <w:rsid w:val="00924F16"/>
    <w:rsid w:val="00925660"/>
    <w:rsid w:val="00925A4F"/>
    <w:rsid w:val="0092640E"/>
    <w:rsid w:val="0092660F"/>
    <w:rsid w:val="00926B56"/>
    <w:rsid w:val="009272E1"/>
    <w:rsid w:val="009275E6"/>
    <w:rsid w:val="00927CC4"/>
    <w:rsid w:val="00927D70"/>
    <w:rsid w:val="009301E8"/>
    <w:rsid w:val="00930223"/>
    <w:rsid w:val="009302D6"/>
    <w:rsid w:val="009304E8"/>
    <w:rsid w:val="00930B15"/>
    <w:rsid w:val="00930DBF"/>
    <w:rsid w:val="0093168A"/>
    <w:rsid w:val="00931A4B"/>
    <w:rsid w:val="00931BBF"/>
    <w:rsid w:val="00932176"/>
    <w:rsid w:val="009327ED"/>
    <w:rsid w:val="00932CF0"/>
    <w:rsid w:val="00932D47"/>
    <w:rsid w:val="009334F1"/>
    <w:rsid w:val="00933512"/>
    <w:rsid w:val="00933D12"/>
    <w:rsid w:val="009341F9"/>
    <w:rsid w:val="009343AF"/>
    <w:rsid w:val="009343D6"/>
    <w:rsid w:val="00934699"/>
    <w:rsid w:val="009348BF"/>
    <w:rsid w:val="00934909"/>
    <w:rsid w:val="00935873"/>
    <w:rsid w:val="00935A06"/>
    <w:rsid w:val="0093605A"/>
    <w:rsid w:val="0093605C"/>
    <w:rsid w:val="00936CFE"/>
    <w:rsid w:val="0093717F"/>
    <w:rsid w:val="0093740A"/>
    <w:rsid w:val="00937714"/>
    <w:rsid w:val="00937A1E"/>
    <w:rsid w:val="00937B77"/>
    <w:rsid w:val="00937CAF"/>
    <w:rsid w:val="00940659"/>
    <w:rsid w:val="00940F75"/>
    <w:rsid w:val="009410EC"/>
    <w:rsid w:val="00941282"/>
    <w:rsid w:val="009412D5"/>
    <w:rsid w:val="0094143B"/>
    <w:rsid w:val="00941C36"/>
    <w:rsid w:val="00941CBD"/>
    <w:rsid w:val="00941D61"/>
    <w:rsid w:val="00941FB3"/>
    <w:rsid w:val="009425F2"/>
    <w:rsid w:val="00942B62"/>
    <w:rsid w:val="009433A2"/>
    <w:rsid w:val="00943493"/>
    <w:rsid w:val="0094354B"/>
    <w:rsid w:val="00943C9C"/>
    <w:rsid w:val="00943E69"/>
    <w:rsid w:val="00943F66"/>
    <w:rsid w:val="00943F68"/>
    <w:rsid w:val="00943FC3"/>
    <w:rsid w:val="009443FC"/>
    <w:rsid w:val="009455D2"/>
    <w:rsid w:val="0094586D"/>
    <w:rsid w:val="00945929"/>
    <w:rsid w:val="00945BE7"/>
    <w:rsid w:val="00945ED9"/>
    <w:rsid w:val="00946E9A"/>
    <w:rsid w:val="00947518"/>
    <w:rsid w:val="00947539"/>
    <w:rsid w:val="009476D7"/>
    <w:rsid w:val="00947D07"/>
    <w:rsid w:val="009501BB"/>
    <w:rsid w:val="009502BD"/>
    <w:rsid w:val="0095076D"/>
    <w:rsid w:val="00950887"/>
    <w:rsid w:val="00950B0B"/>
    <w:rsid w:val="00951060"/>
    <w:rsid w:val="009512E0"/>
    <w:rsid w:val="00951525"/>
    <w:rsid w:val="0095159C"/>
    <w:rsid w:val="00951E55"/>
    <w:rsid w:val="009523F5"/>
    <w:rsid w:val="00952ADB"/>
    <w:rsid w:val="00952E20"/>
    <w:rsid w:val="0095315F"/>
    <w:rsid w:val="00953489"/>
    <w:rsid w:val="00953AF5"/>
    <w:rsid w:val="00953BAA"/>
    <w:rsid w:val="00953D18"/>
    <w:rsid w:val="00953D5B"/>
    <w:rsid w:val="0095433D"/>
    <w:rsid w:val="0095474F"/>
    <w:rsid w:val="00955435"/>
    <w:rsid w:val="009556D4"/>
    <w:rsid w:val="009560FC"/>
    <w:rsid w:val="00956437"/>
    <w:rsid w:val="0095694B"/>
    <w:rsid w:val="00956A3F"/>
    <w:rsid w:val="00956E9B"/>
    <w:rsid w:val="00956FD2"/>
    <w:rsid w:val="00957726"/>
    <w:rsid w:val="0095778F"/>
    <w:rsid w:val="009579DA"/>
    <w:rsid w:val="00957B9F"/>
    <w:rsid w:val="00957CAB"/>
    <w:rsid w:val="00960634"/>
    <w:rsid w:val="00960828"/>
    <w:rsid w:val="0096084B"/>
    <w:rsid w:val="00960868"/>
    <w:rsid w:val="00960C91"/>
    <w:rsid w:val="00960F25"/>
    <w:rsid w:val="00960FB2"/>
    <w:rsid w:val="009611DC"/>
    <w:rsid w:val="009615E8"/>
    <w:rsid w:val="0096172A"/>
    <w:rsid w:val="00961884"/>
    <w:rsid w:val="00961B8E"/>
    <w:rsid w:val="00961C9B"/>
    <w:rsid w:val="00962D9D"/>
    <w:rsid w:val="00963065"/>
    <w:rsid w:val="00963F26"/>
    <w:rsid w:val="00964178"/>
    <w:rsid w:val="009641B9"/>
    <w:rsid w:val="0096459F"/>
    <w:rsid w:val="00964644"/>
    <w:rsid w:val="0096480A"/>
    <w:rsid w:val="00964B91"/>
    <w:rsid w:val="00964DB5"/>
    <w:rsid w:val="00964DCE"/>
    <w:rsid w:val="00964E2A"/>
    <w:rsid w:val="0096531C"/>
    <w:rsid w:val="0096562C"/>
    <w:rsid w:val="009656C7"/>
    <w:rsid w:val="00965710"/>
    <w:rsid w:val="00965E7B"/>
    <w:rsid w:val="009662FF"/>
    <w:rsid w:val="009666B4"/>
    <w:rsid w:val="009669E2"/>
    <w:rsid w:val="00966D25"/>
    <w:rsid w:val="009676E5"/>
    <w:rsid w:val="009676EF"/>
    <w:rsid w:val="0097036C"/>
    <w:rsid w:val="0097066F"/>
    <w:rsid w:val="009707D9"/>
    <w:rsid w:val="00970BF1"/>
    <w:rsid w:val="00970CA6"/>
    <w:rsid w:val="00970E1C"/>
    <w:rsid w:val="009711AA"/>
    <w:rsid w:val="00971309"/>
    <w:rsid w:val="00971967"/>
    <w:rsid w:val="00971AF0"/>
    <w:rsid w:val="00971CB6"/>
    <w:rsid w:val="00971CD2"/>
    <w:rsid w:val="00971D5F"/>
    <w:rsid w:val="00971DD9"/>
    <w:rsid w:val="009724C9"/>
    <w:rsid w:val="00973045"/>
    <w:rsid w:val="0097393C"/>
    <w:rsid w:val="00973C28"/>
    <w:rsid w:val="00973DAD"/>
    <w:rsid w:val="009743C7"/>
    <w:rsid w:val="009743EC"/>
    <w:rsid w:val="009744AD"/>
    <w:rsid w:val="0097452B"/>
    <w:rsid w:val="00974588"/>
    <w:rsid w:val="0097465E"/>
    <w:rsid w:val="0097492D"/>
    <w:rsid w:val="00974AF9"/>
    <w:rsid w:val="009751F4"/>
    <w:rsid w:val="00975235"/>
    <w:rsid w:val="0097540C"/>
    <w:rsid w:val="00975AE8"/>
    <w:rsid w:val="00976802"/>
    <w:rsid w:val="00976A0E"/>
    <w:rsid w:val="009770B8"/>
    <w:rsid w:val="00977274"/>
    <w:rsid w:val="00977404"/>
    <w:rsid w:val="0097758B"/>
    <w:rsid w:val="00977900"/>
    <w:rsid w:val="00977F7B"/>
    <w:rsid w:val="00980676"/>
    <w:rsid w:val="009806A7"/>
    <w:rsid w:val="00980AF5"/>
    <w:rsid w:val="00980D04"/>
    <w:rsid w:val="00980F04"/>
    <w:rsid w:val="00981399"/>
    <w:rsid w:val="00981636"/>
    <w:rsid w:val="00982219"/>
    <w:rsid w:val="009826C5"/>
    <w:rsid w:val="009827A2"/>
    <w:rsid w:val="009828E8"/>
    <w:rsid w:val="00982A26"/>
    <w:rsid w:val="009831B2"/>
    <w:rsid w:val="00983243"/>
    <w:rsid w:val="0098336C"/>
    <w:rsid w:val="009833F8"/>
    <w:rsid w:val="00983916"/>
    <w:rsid w:val="00983DDC"/>
    <w:rsid w:val="00983F20"/>
    <w:rsid w:val="00984620"/>
    <w:rsid w:val="00984C98"/>
    <w:rsid w:val="009858BF"/>
    <w:rsid w:val="009859E0"/>
    <w:rsid w:val="0098690D"/>
    <w:rsid w:val="00987026"/>
    <w:rsid w:val="00987150"/>
    <w:rsid w:val="00987313"/>
    <w:rsid w:val="00987718"/>
    <w:rsid w:val="00987A70"/>
    <w:rsid w:val="00987A8D"/>
    <w:rsid w:val="009903FB"/>
    <w:rsid w:val="00990459"/>
    <w:rsid w:val="009904F9"/>
    <w:rsid w:val="00990F67"/>
    <w:rsid w:val="009912C7"/>
    <w:rsid w:val="009915B6"/>
    <w:rsid w:val="0099171A"/>
    <w:rsid w:val="00991A0B"/>
    <w:rsid w:val="00991F8A"/>
    <w:rsid w:val="0099230C"/>
    <w:rsid w:val="00993B0E"/>
    <w:rsid w:val="00993B2B"/>
    <w:rsid w:val="00993DF8"/>
    <w:rsid w:val="00993FD2"/>
    <w:rsid w:val="00994CEA"/>
    <w:rsid w:val="00995355"/>
    <w:rsid w:val="00995449"/>
    <w:rsid w:val="009957DB"/>
    <w:rsid w:val="00995AD4"/>
    <w:rsid w:val="00995C60"/>
    <w:rsid w:val="00995E0A"/>
    <w:rsid w:val="0099694C"/>
    <w:rsid w:val="00996AF1"/>
    <w:rsid w:val="009974C7"/>
    <w:rsid w:val="009976E8"/>
    <w:rsid w:val="00997D40"/>
    <w:rsid w:val="009A0B11"/>
    <w:rsid w:val="009A1BBF"/>
    <w:rsid w:val="009A1DF9"/>
    <w:rsid w:val="009A1ED7"/>
    <w:rsid w:val="009A2B68"/>
    <w:rsid w:val="009A2F69"/>
    <w:rsid w:val="009A36DD"/>
    <w:rsid w:val="009A3929"/>
    <w:rsid w:val="009A3A0D"/>
    <w:rsid w:val="009A4E59"/>
    <w:rsid w:val="009A57D5"/>
    <w:rsid w:val="009A5826"/>
    <w:rsid w:val="009A61F3"/>
    <w:rsid w:val="009A6361"/>
    <w:rsid w:val="009A6730"/>
    <w:rsid w:val="009A6ECA"/>
    <w:rsid w:val="009A6F3C"/>
    <w:rsid w:val="009A799E"/>
    <w:rsid w:val="009A7BB1"/>
    <w:rsid w:val="009B0C1D"/>
    <w:rsid w:val="009B0FF8"/>
    <w:rsid w:val="009B133A"/>
    <w:rsid w:val="009B17AE"/>
    <w:rsid w:val="009B17B7"/>
    <w:rsid w:val="009B21EB"/>
    <w:rsid w:val="009B2552"/>
    <w:rsid w:val="009B2A07"/>
    <w:rsid w:val="009B2D78"/>
    <w:rsid w:val="009B3343"/>
    <w:rsid w:val="009B3485"/>
    <w:rsid w:val="009B41D2"/>
    <w:rsid w:val="009B4358"/>
    <w:rsid w:val="009B4A5B"/>
    <w:rsid w:val="009B4BD3"/>
    <w:rsid w:val="009B534E"/>
    <w:rsid w:val="009B538B"/>
    <w:rsid w:val="009B549B"/>
    <w:rsid w:val="009B57EC"/>
    <w:rsid w:val="009B5C2A"/>
    <w:rsid w:val="009B5F57"/>
    <w:rsid w:val="009B61DB"/>
    <w:rsid w:val="009B69C3"/>
    <w:rsid w:val="009B6DDA"/>
    <w:rsid w:val="009B6E33"/>
    <w:rsid w:val="009B7419"/>
    <w:rsid w:val="009B7785"/>
    <w:rsid w:val="009B77D6"/>
    <w:rsid w:val="009B7873"/>
    <w:rsid w:val="009B78DA"/>
    <w:rsid w:val="009C086C"/>
    <w:rsid w:val="009C0A25"/>
    <w:rsid w:val="009C0A26"/>
    <w:rsid w:val="009C1085"/>
    <w:rsid w:val="009C1216"/>
    <w:rsid w:val="009C15A7"/>
    <w:rsid w:val="009C169C"/>
    <w:rsid w:val="009C24AB"/>
    <w:rsid w:val="009C2F03"/>
    <w:rsid w:val="009C32F1"/>
    <w:rsid w:val="009C363D"/>
    <w:rsid w:val="009C3668"/>
    <w:rsid w:val="009C38EB"/>
    <w:rsid w:val="009C3CAA"/>
    <w:rsid w:val="009C3F2F"/>
    <w:rsid w:val="009C4127"/>
    <w:rsid w:val="009C4157"/>
    <w:rsid w:val="009C42D7"/>
    <w:rsid w:val="009C4997"/>
    <w:rsid w:val="009C4B18"/>
    <w:rsid w:val="009C4CF1"/>
    <w:rsid w:val="009C4D9B"/>
    <w:rsid w:val="009C5352"/>
    <w:rsid w:val="009C53B2"/>
    <w:rsid w:val="009C5A79"/>
    <w:rsid w:val="009C5B7E"/>
    <w:rsid w:val="009C5BD4"/>
    <w:rsid w:val="009C5FC7"/>
    <w:rsid w:val="009C5FDF"/>
    <w:rsid w:val="009C6370"/>
    <w:rsid w:val="009C6796"/>
    <w:rsid w:val="009C6801"/>
    <w:rsid w:val="009C6C41"/>
    <w:rsid w:val="009C6FE5"/>
    <w:rsid w:val="009C7161"/>
    <w:rsid w:val="009C719A"/>
    <w:rsid w:val="009C7584"/>
    <w:rsid w:val="009C75E0"/>
    <w:rsid w:val="009C76BC"/>
    <w:rsid w:val="009C7A0A"/>
    <w:rsid w:val="009C7A42"/>
    <w:rsid w:val="009D04A9"/>
    <w:rsid w:val="009D0765"/>
    <w:rsid w:val="009D0B4E"/>
    <w:rsid w:val="009D0BBF"/>
    <w:rsid w:val="009D0CA5"/>
    <w:rsid w:val="009D1433"/>
    <w:rsid w:val="009D16E4"/>
    <w:rsid w:val="009D199D"/>
    <w:rsid w:val="009D22B6"/>
    <w:rsid w:val="009D28DF"/>
    <w:rsid w:val="009D2B50"/>
    <w:rsid w:val="009D2B7A"/>
    <w:rsid w:val="009D3164"/>
    <w:rsid w:val="009D33BB"/>
    <w:rsid w:val="009D36CA"/>
    <w:rsid w:val="009D421D"/>
    <w:rsid w:val="009D433D"/>
    <w:rsid w:val="009D45F9"/>
    <w:rsid w:val="009D4799"/>
    <w:rsid w:val="009D4C77"/>
    <w:rsid w:val="009D4EA2"/>
    <w:rsid w:val="009D60F6"/>
    <w:rsid w:val="009D641C"/>
    <w:rsid w:val="009D6468"/>
    <w:rsid w:val="009D69B2"/>
    <w:rsid w:val="009D6C52"/>
    <w:rsid w:val="009D786F"/>
    <w:rsid w:val="009D7A33"/>
    <w:rsid w:val="009D7F46"/>
    <w:rsid w:val="009E039C"/>
    <w:rsid w:val="009E0436"/>
    <w:rsid w:val="009E0625"/>
    <w:rsid w:val="009E0A62"/>
    <w:rsid w:val="009E0D83"/>
    <w:rsid w:val="009E143E"/>
    <w:rsid w:val="009E17D8"/>
    <w:rsid w:val="009E1B51"/>
    <w:rsid w:val="009E1EB3"/>
    <w:rsid w:val="009E2455"/>
    <w:rsid w:val="009E2949"/>
    <w:rsid w:val="009E34C3"/>
    <w:rsid w:val="009E35DB"/>
    <w:rsid w:val="009E3BDB"/>
    <w:rsid w:val="009E3E4D"/>
    <w:rsid w:val="009E45CE"/>
    <w:rsid w:val="009E47D5"/>
    <w:rsid w:val="009E482F"/>
    <w:rsid w:val="009E4B72"/>
    <w:rsid w:val="009E4CBB"/>
    <w:rsid w:val="009E5588"/>
    <w:rsid w:val="009E5804"/>
    <w:rsid w:val="009E5B6D"/>
    <w:rsid w:val="009E5E0E"/>
    <w:rsid w:val="009E6027"/>
    <w:rsid w:val="009E618A"/>
    <w:rsid w:val="009E6579"/>
    <w:rsid w:val="009E663E"/>
    <w:rsid w:val="009E695C"/>
    <w:rsid w:val="009E6F70"/>
    <w:rsid w:val="009E6FFB"/>
    <w:rsid w:val="009E74E5"/>
    <w:rsid w:val="009E7D99"/>
    <w:rsid w:val="009E7EA1"/>
    <w:rsid w:val="009E7EC1"/>
    <w:rsid w:val="009F0396"/>
    <w:rsid w:val="009F06FA"/>
    <w:rsid w:val="009F0C4F"/>
    <w:rsid w:val="009F0EAA"/>
    <w:rsid w:val="009F1638"/>
    <w:rsid w:val="009F17EE"/>
    <w:rsid w:val="009F18B8"/>
    <w:rsid w:val="009F1D60"/>
    <w:rsid w:val="009F21C3"/>
    <w:rsid w:val="009F2779"/>
    <w:rsid w:val="009F2A3E"/>
    <w:rsid w:val="009F2D9C"/>
    <w:rsid w:val="009F30A0"/>
    <w:rsid w:val="009F3806"/>
    <w:rsid w:val="009F385E"/>
    <w:rsid w:val="009F38AC"/>
    <w:rsid w:val="009F3CCF"/>
    <w:rsid w:val="009F3DA2"/>
    <w:rsid w:val="009F3F75"/>
    <w:rsid w:val="009F3FB7"/>
    <w:rsid w:val="009F4367"/>
    <w:rsid w:val="009F4552"/>
    <w:rsid w:val="009F57C8"/>
    <w:rsid w:val="009F589B"/>
    <w:rsid w:val="009F5E95"/>
    <w:rsid w:val="009F62E1"/>
    <w:rsid w:val="009F654B"/>
    <w:rsid w:val="009F6BA5"/>
    <w:rsid w:val="009F6C18"/>
    <w:rsid w:val="009F6ECF"/>
    <w:rsid w:val="009F7BF3"/>
    <w:rsid w:val="009F7BFA"/>
    <w:rsid w:val="009F7DBA"/>
    <w:rsid w:val="00A0016D"/>
    <w:rsid w:val="00A005BC"/>
    <w:rsid w:val="00A00B6F"/>
    <w:rsid w:val="00A00BA5"/>
    <w:rsid w:val="00A0137C"/>
    <w:rsid w:val="00A014C6"/>
    <w:rsid w:val="00A0189F"/>
    <w:rsid w:val="00A01B03"/>
    <w:rsid w:val="00A023E8"/>
    <w:rsid w:val="00A0241C"/>
    <w:rsid w:val="00A024F3"/>
    <w:rsid w:val="00A0274F"/>
    <w:rsid w:val="00A02D0D"/>
    <w:rsid w:val="00A032D9"/>
    <w:rsid w:val="00A03A86"/>
    <w:rsid w:val="00A041AD"/>
    <w:rsid w:val="00A041AF"/>
    <w:rsid w:val="00A044A4"/>
    <w:rsid w:val="00A04505"/>
    <w:rsid w:val="00A045B7"/>
    <w:rsid w:val="00A04806"/>
    <w:rsid w:val="00A04A9C"/>
    <w:rsid w:val="00A04C87"/>
    <w:rsid w:val="00A05121"/>
    <w:rsid w:val="00A0538A"/>
    <w:rsid w:val="00A05C0B"/>
    <w:rsid w:val="00A05C2D"/>
    <w:rsid w:val="00A05C62"/>
    <w:rsid w:val="00A05FC9"/>
    <w:rsid w:val="00A06048"/>
    <w:rsid w:val="00A0635E"/>
    <w:rsid w:val="00A06AE8"/>
    <w:rsid w:val="00A06C94"/>
    <w:rsid w:val="00A070D4"/>
    <w:rsid w:val="00A0778C"/>
    <w:rsid w:val="00A079BC"/>
    <w:rsid w:val="00A07AEA"/>
    <w:rsid w:val="00A07D85"/>
    <w:rsid w:val="00A10248"/>
    <w:rsid w:val="00A1078D"/>
    <w:rsid w:val="00A108DD"/>
    <w:rsid w:val="00A10905"/>
    <w:rsid w:val="00A113C1"/>
    <w:rsid w:val="00A11498"/>
    <w:rsid w:val="00A120EB"/>
    <w:rsid w:val="00A12418"/>
    <w:rsid w:val="00A12539"/>
    <w:rsid w:val="00A12A6A"/>
    <w:rsid w:val="00A12DCD"/>
    <w:rsid w:val="00A1339F"/>
    <w:rsid w:val="00A135D0"/>
    <w:rsid w:val="00A135D3"/>
    <w:rsid w:val="00A1376E"/>
    <w:rsid w:val="00A138BB"/>
    <w:rsid w:val="00A13A3E"/>
    <w:rsid w:val="00A13B1B"/>
    <w:rsid w:val="00A142FD"/>
    <w:rsid w:val="00A1453C"/>
    <w:rsid w:val="00A148DE"/>
    <w:rsid w:val="00A14D9C"/>
    <w:rsid w:val="00A14DB1"/>
    <w:rsid w:val="00A15B39"/>
    <w:rsid w:val="00A15C6C"/>
    <w:rsid w:val="00A15C72"/>
    <w:rsid w:val="00A15E2E"/>
    <w:rsid w:val="00A16A3D"/>
    <w:rsid w:val="00A17113"/>
    <w:rsid w:val="00A17237"/>
    <w:rsid w:val="00A17593"/>
    <w:rsid w:val="00A17737"/>
    <w:rsid w:val="00A1775A"/>
    <w:rsid w:val="00A17B20"/>
    <w:rsid w:val="00A20033"/>
    <w:rsid w:val="00A20396"/>
    <w:rsid w:val="00A20D63"/>
    <w:rsid w:val="00A210C2"/>
    <w:rsid w:val="00A214D1"/>
    <w:rsid w:val="00A2155E"/>
    <w:rsid w:val="00A21EDB"/>
    <w:rsid w:val="00A21FD1"/>
    <w:rsid w:val="00A22161"/>
    <w:rsid w:val="00A2248D"/>
    <w:rsid w:val="00A226AA"/>
    <w:rsid w:val="00A2279B"/>
    <w:rsid w:val="00A22F73"/>
    <w:rsid w:val="00A23143"/>
    <w:rsid w:val="00A238B9"/>
    <w:rsid w:val="00A23957"/>
    <w:rsid w:val="00A23960"/>
    <w:rsid w:val="00A23F01"/>
    <w:rsid w:val="00A2426A"/>
    <w:rsid w:val="00A24A5E"/>
    <w:rsid w:val="00A24D34"/>
    <w:rsid w:val="00A24E57"/>
    <w:rsid w:val="00A24F19"/>
    <w:rsid w:val="00A25157"/>
    <w:rsid w:val="00A25C38"/>
    <w:rsid w:val="00A25D99"/>
    <w:rsid w:val="00A2642D"/>
    <w:rsid w:val="00A26C86"/>
    <w:rsid w:val="00A26CA0"/>
    <w:rsid w:val="00A26F3C"/>
    <w:rsid w:val="00A2713F"/>
    <w:rsid w:val="00A27501"/>
    <w:rsid w:val="00A27647"/>
    <w:rsid w:val="00A27BDC"/>
    <w:rsid w:val="00A27E4A"/>
    <w:rsid w:val="00A27F21"/>
    <w:rsid w:val="00A3091E"/>
    <w:rsid w:val="00A31375"/>
    <w:rsid w:val="00A31651"/>
    <w:rsid w:val="00A32334"/>
    <w:rsid w:val="00A326F2"/>
    <w:rsid w:val="00A3286A"/>
    <w:rsid w:val="00A328E3"/>
    <w:rsid w:val="00A331D6"/>
    <w:rsid w:val="00A333E3"/>
    <w:rsid w:val="00A3381B"/>
    <w:rsid w:val="00A33F8E"/>
    <w:rsid w:val="00A3451B"/>
    <w:rsid w:val="00A34897"/>
    <w:rsid w:val="00A34A07"/>
    <w:rsid w:val="00A34AE2"/>
    <w:rsid w:val="00A34B1D"/>
    <w:rsid w:val="00A35B7D"/>
    <w:rsid w:val="00A35EB4"/>
    <w:rsid w:val="00A362C7"/>
    <w:rsid w:val="00A36445"/>
    <w:rsid w:val="00A3644F"/>
    <w:rsid w:val="00A36787"/>
    <w:rsid w:val="00A373EC"/>
    <w:rsid w:val="00A37A4C"/>
    <w:rsid w:val="00A37A53"/>
    <w:rsid w:val="00A37EF8"/>
    <w:rsid w:val="00A40375"/>
    <w:rsid w:val="00A40424"/>
    <w:rsid w:val="00A4084A"/>
    <w:rsid w:val="00A4088E"/>
    <w:rsid w:val="00A40C54"/>
    <w:rsid w:val="00A40C7C"/>
    <w:rsid w:val="00A410DA"/>
    <w:rsid w:val="00A41741"/>
    <w:rsid w:val="00A41788"/>
    <w:rsid w:val="00A42495"/>
    <w:rsid w:val="00A426D6"/>
    <w:rsid w:val="00A426F7"/>
    <w:rsid w:val="00A4286C"/>
    <w:rsid w:val="00A42F24"/>
    <w:rsid w:val="00A430FF"/>
    <w:rsid w:val="00A43232"/>
    <w:rsid w:val="00A441E2"/>
    <w:rsid w:val="00A44730"/>
    <w:rsid w:val="00A44951"/>
    <w:rsid w:val="00A44BAA"/>
    <w:rsid w:val="00A44EDC"/>
    <w:rsid w:val="00A452C4"/>
    <w:rsid w:val="00A453C4"/>
    <w:rsid w:val="00A45E68"/>
    <w:rsid w:val="00A4745E"/>
    <w:rsid w:val="00A47B09"/>
    <w:rsid w:val="00A50372"/>
    <w:rsid w:val="00A51422"/>
    <w:rsid w:val="00A514E0"/>
    <w:rsid w:val="00A5167A"/>
    <w:rsid w:val="00A5217B"/>
    <w:rsid w:val="00A522CF"/>
    <w:rsid w:val="00A526E8"/>
    <w:rsid w:val="00A52934"/>
    <w:rsid w:val="00A52C09"/>
    <w:rsid w:val="00A532C5"/>
    <w:rsid w:val="00A534E7"/>
    <w:rsid w:val="00A537B4"/>
    <w:rsid w:val="00A53809"/>
    <w:rsid w:val="00A53869"/>
    <w:rsid w:val="00A53BE1"/>
    <w:rsid w:val="00A53E67"/>
    <w:rsid w:val="00A545FD"/>
    <w:rsid w:val="00A54B35"/>
    <w:rsid w:val="00A54C60"/>
    <w:rsid w:val="00A54F77"/>
    <w:rsid w:val="00A550F4"/>
    <w:rsid w:val="00A555E3"/>
    <w:rsid w:val="00A55B4D"/>
    <w:rsid w:val="00A55B52"/>
    <w:rsid w:val="00A55C95"/>
    <w:rsid w:val="00A5614A"/>
    <w:rsid w:val="00A56606"/>
    <w:rsid w:val="00A566C0"/>
    <w:rsid w:val="00A567C0"/>
    <w:rsid w:val="00A5683C"/>
    <w:rsid w:val="00A569D7"/>
    <w:rsid w:val="00A57010"/>
    <w:rsid w:val="00A57184"/>
    <w:rsid w:val="00A5740C"/>
    <w:rsid w:val="00A60287"/>
    <w:rsid w:val="00A605E7"/>
    <w:rsid w:val="00A60AC9"/>
    <w:rsid w:val="00A61124"/>
    <w:rsid w:val="00A611E4"/>
    <w:rsid w:val="00A612DE"/>
    <w:rsid w:val="00A613E2"/>
    <w:rsid w:val="00A615C4"/>
    <w:rsid w:val="00A61B4C"/>
    <w:rsid w:val="00A61F14"/>
    <w:rsid w:val="00A61F41"/>
    <w:rsid w:val="00A61FFD"/>
    <w:rsid w:val="00A62191"/>
    <w:rsid w:val="00A623D6"/>
    <w:rsid w:val="00A62944"/>
    <w:rsid w:val="00A62B1F"/>
    <w:rsid w:val="00A63A2E"/>
    <w:rsid w:val="00A63CF3"/>
    <w:rsid w:val="00A63FFD"/>
    <w:rsid w:val="00A64347"/>
    <w:rsid w:val="00A648D0"/>
    <w:rsid w:val="00A64B1C"/>
    <w:rsid w:val="00A64B8F"/>
    <w:rsid w:val="00A64C8F"/>
    <w:rsid w:val="00A64CB5"/>
    <w:rsid w:val="00A64E34"/>
    <w:rsid w:val="00A65CE2"/>
    <w:rsid w:val="00A65D86"/>
    <w:rsid w:val="00A66291"/>
    <w:rsid w:val="00A67208"/>
    <w:rsid w:val="00A67A4A"/>
    <w:rsid w:val="00A67E57"/>
    <w:rsid w:val="00A706DF"/>
    <w:rsid w:val="00A708DA"/>
    <w:rsid w:val="00A71311"/>
    <w:rsid w:val="00A7173E"/>
    <w:rsid w:val="00A717B3"/>
    <w:rsid w:val="00A7186F"/>
    <w:rsid w:val="00A71A28"/>
    <w:rsid w:val="00A71F55"/>
    <w:rsid w:val="00A72E89"/>
    <w:rsid w:val="00A7367D"/>
    <w:rsid w:val="00A73A5F"/>
    <w:rsid w:val="00A74009"/>
    <w:rsid w:val="00A74376"/>
    <w:rsid w:val="00A747CA"/>
    <w:rsid w:val="00A74A6C"/>
    <w:rsid w:val="00A75317"/>
    <w:rsid w:val="00A7549D"/>
    <w:rsid w:val="00A7551D"/>
    <w:rsid w:val="00A7573B"/>
    <w:rsid w:val="00A75A55"/>
    <w:rsid w:val="00A75BE0"/>
    <w:rsid w:val="00A76030"/>
    <w:rsid w:val="00A76291"/>
    <w:rsid w:val="00A763E2"/>
    <w:rsid w:val="00A7662E"/>
    <w:rsid w:val="00A76B89"/>
    <w:rsid w:val="00A774F0"/>
    <w:rsid w:val="00A7771B"/>
    <w:rsid w:val="00A77868"/>
    <w:rsid w:val="00A778E9"/>
    <w:rsid w:val="00A77A1F"/>
    <w:rsid w:val="00A77B6F"/>
    <w:rsid w:val="00A77D2D"/>
    <w:rsid w:val="00A77DA4"/>
    <w:rsid w:val="00A80015"/>
    <w:rsid w:val="00A801FD"/>
    <w:rsid w:val="00A80213"/>
    <w:rsid w:val="00A80370"/>
    <w:rsid w:val="00A80863"/>
    <w:rsid w:val="00A80923"/>
    <w:rsid w:val="00A80D1C"/>
    <w:rsid w:val="00A80F83"/>
    <w:rsid w:val="00A811CB"/>
    <w:rsid w:val="00A812C1"/>
    <w:rsid w:val="00A81744"/>
    <w:rsid w:val="00A81A44"/>
    <w:rsid w:val="00A82199"/>
    <w:rsid w:val="00A82836"/>
    <w:rsid w:val="00A8299F"/>
    <w:rsid w:val="00A82AA6"/>
    <w:rsid w:val="00A83407"/>
    <w:rsid w:val="00A83430"/>
    <w:rsid w:val="00A839C5"/>
    <w:rsid w:val="00A839CF"/>
    <w:rsid w:val="00A83DC1"/>
    <w:rsid w:val="00A83F40"/>
    <w:rsid w:val="00A83F65"/>
    <w:rsid w:val="00A841A4"/>
    <w:rsid w:val="00A84520"/>
    <w:rsid w:val="00A846EE"/>
    <w:rsid w:val="00A84C5A"/>
    <w:rsid w:val="00A8515C"/>
    <w:rsid w:val="00A85508"/>
    <w:rsid w:val="00A85A60"/>
    <w:rsid w:val="00A86062"/>
    <w:rsid w:val="00A8611C"/>
    <w:rsid w:val="00A86B97"/>
    <w:rsid w:val="00A87406"/>
    <w:rsid w:val="00A87429"/>
    <w:rsid w:val="00A874A4"/>
    <w:rsid w:val="00A90338"/>
    <w:rsid w:val="00A9034D"/>
    <w:rsid w:val="00A9073C"/>
    <w:rsid w:val="00A90B08"/>
    <w:rsid w:val="00A90FA1"/>
    <w:rsid w:val="00A91377"/>
    <w:rsid w:val="00A91694"/>
    <w:rsid w:val="00A916A0"/>
    <w:rsid w:val="00A91A27"/>
    <w:rsid w:val="00A91B7D"/>
    <w:rsid w:val="00A91D9A"/>
    <w:rsid w:val="00A92312"/>
    <w:rsid w:val="00A92FAA"/>
    <w:rsid w:val="00A93126"/>
    <w:rsid w:val="00A9346F"/>
    <w:rsid w:val="00A94D48"/>
    <w:rsid w:val="00A94E86"/>
    <w:rsid w:val="00A94F65"/>
    <w:rsid w:val="00A95196"/>
    <w:rsid w:val="00A952B4"/>
    <w:rsid w:val="00A959DD"/>
    <w:rsid w:val="00A95CDF"/>
    <w:rsid w:val="00A96272"/>
    <w:rsid w:val="00A96411"/>
    <w:rsid w:val="00A9648C"/>
    <w:rsid w:val="00A9650D"/>
    <w:rsid w:val="00A96C35"/>
    <w:rsid w:val="00A975FD"/>
    <w:rsid w:val="00A97CBE"/>
    <w:rsid w:val="00AA006E"/>
    <w:rsid w:val="00AA038A"/>
    <w:rsid w:val="00AA0899"/>
    <w:rsid w:val="00AA0A27"/>
    <w:rsid w:val="00AA1262"/>
    <w:rsid w:val="00AA14A4"/>
    <w:rsid w:val="00AA1B23"/>
    <w:rsid w:val="00AA1F3E"/>
    <w:rsid w:val="00AA2C62"/>
    <w:rsid w:val="00AA3007"/>
    <w:rsid w:val="00AA3298"/>
    <w:rsid w:val="00AA3335"/>
    <w:rsid w:val="00AA3B1C"/>
    <w:rsid w:val="00AA3BC4"/>
    <w:rsid w:val="00AA4180"/>
    <w:rsid w:val="00AA477D"/>
    <w:rsid w:val="00AA505D"/>
    <w:rsid w:val="00AA5E11"/>
    <w:rsid w:val="00AA6193"/>
    <w:rsid w:val="00AA62F0"/>
    <w:rsid w:val="00AA645C"/>
    <w:rsid w:val="00AA693D"/>
    <w:rsid w:val="00AA69DE"/>
    <w:rsid w:val="00AA6AC1"/>
    <w:rsid w:val="00AA6E5B"/>
    <w:rsid w:val="00AA7085"/>
    <w:rsid w:val="00AA742D"/>
    <w:rsid w:val="00AA7E1A"/>
    <w:rsid w:val="00AB02FC"/>
    <w:rsid w:val="00AB06CA"/>
    <w:rsid w:val="00AB0A34"/>
    <w:rsid w:val="00AB0D79"/>
    <w:rsid w:val="00AB0D9B"/>
    <w:rsid w:val="00AB0F49"/>
    <w:rsid w:val="00AB1304"/>
    <w:rsid w:val="00AB15CF"/>
    <w:rsid w:val="00AB19D1"/>
    <w:rsid w:val="00AB1A6F"/>
    <w:rsid w:val="00AB2127"/>
    <w:rsid w:val="00AB251D"/>
    <w:rsid w:val="00AB2694"/>
    <w:rsid w:val="00AB274C"/>
    <w:rsid w:val="00AB2CAC"/>
    <w:rsid w:val="00AB3175"/>
    <w:rsid w:val="00AB31C4"/>
    <w:rsid w:val="00AB3619"/>
    <w:rsid w:val="00AB498F"/>
    <w:rsid w:val="00AB49F1"/>
    <w:rsid w:val="00AB505D"/>
    <w:rsid w:val="00AB580E"/>
    <w:rsid w:val="00AB5EC3"/>
    <w:rsid w:val="00AB5FDF"/>
    <w:rsid w:val="00AB6110"/>
    <w:rsid w:val="00AB634E"/>
    <w:rsid w:val="00AB6564"/>
    <w:rsid w:val="00AB65F1"/>
    <w:rsid w:val="00AB67AC"/>
    <w:rsid w:val="00AB68E8"/>
    <w:rsid w:val="00AB742A"/>
    <w:rsid w:val="00AB764B"/>
    <w:rsid w:val="00AB7BEE"/>
    <w:rsid w:val="00AB7C48"/>
    <w:rsid w:val="00AB7E05"/>
    <w:rsid w:val="00AC059F"/>
    <w:rsid w:val="00AC0A19"/>
    <w:rsid w:val="00AC0AEE"/>
    <w:rsid w:val="00AC1AB2"/>
    <w:rsid w:val="00AC1BD7"/>
    <w:rsid w:val="00AC213D"/>
    <w:rsid w:val="00AC246F"/>
    <w:rsid w:val="00AC250C"/>
    <w:rsid w:val="00AC2CD6"/>
    <w:rsid w:val="00AC304B"/>
    <w:rsid w:val="00AC3109"/>
    <w:rsid w:val="00AC3338"/>
    <w:rsid w:val="00AC3342"/>
    <w:rsid w:val="00AC378B"/>
    <w:rsid w:val="00AC39CC"/>
    <w:rsid w:val="00AC446A"/>
    <w:rsid w:val="00AC494F"/>
    <w:rsid w:val="00AC5FD9"/>
    <w:rsid w:val="00AC64C4"/>
    <w:rsid w:val="00AC6B29"/>
    <w:rsid w:val="00AC716F"/>
    <w:rsid w:val="00AC7204"/>
    <w:rsid w:val="00AC77EB"/>
    <w:rsid w:val="00AC782D"/>
    <w:rsid w:val="00AC7862"/>
    <w:rsid w:val="00AC7AA4"/>
    <w:rsid w:val="00AC7D71"/>
    <w:rsid w:val="00AC7FAD"/>
    <w:rsid w:val="00AD0B2A"/>
    <w:rsid w:val="00AD0FA4"/>
    <w:rsid w:val="00AD18D3"/>
    <w:rsid w:val="00AD1C0A"/>
    <w:rsid w:val="00AD1EF6"/>
    <w:rsid w:val="00AD3082"/>
    <w:rsid w:val="00AD30B9"/>
    <w:rsid w:val="00AD41F5"/>
    <w:rsid w:val="00AD4246"/>
    <w:rsid w:val="00AD47CE"/>
    <w:rsid w:val="00AD49E1"/>
    <w:rsid w:val="00AD4BA3"/>
    <w:rsid w:val="00AD532B"/>
    <w:rsid w:val="00AD54B0"/>
    <w:rsid w:val="00AD5C6E"/>
    <w:rsid w:val="00AD6011"/>
    <w:rsid w:val="00AD6097"/>
    <w:rsid w:val="00AD683D"/>
    <w:rsid w:val="00AD6949"/>
    <w:rsid w:val="00AD74F2"/>
    <w:rsid w:val="00AD7993"/>
    <w:rsid w:val="00AD7AF9"/>
    <w:rsid w:val="00AD7B92"/>
    <w:rsid w:val="00AD7F1F"/>
    <w:rsid w:val="00AE01D4"/>
    <w:rsid w:val="00AE2813"/>
    <w:rsid w:val="00AE29F0"/>
    <w:rsid w:val="00AE30DA"/>
    <w:rsid w:val="00AE3540"/>
    <w:rsid w:val="00AE3548"/>
    <w:rsid w:val="00AE35BB"/>
    <w:rsid w:val="00AE3622"/>
    <w:rsid w:val="00AE3781"/>
    <w:rsid w:val="00AE385B"/>
    <w:rsid w:val="00AE3B96"/>
    <w:rsid w:val="00AE3D3E"/>
    <w:rsid w:val="00AE409A"/>
    <w:rsid w:val="00AE4124"/>
    <w:rsid w:val="00AE4254"/>
    <w:rsid w:val="00AE496A"/>
    <w:rsid w:val="00AE4CF9"/>
    <w:rsid w:val="00AE4D1F"/>
    <w:rsid w:val="00AE4DB7"/>
    <w:rsid w:val="00AE507B"/>
    <w:rsid w:val="00AE5BD8"/>
    <w:rsid w:val="00AE5DCA"/>
    <w:rsid w:val="00AE6379"/>
    <w:rsid w:val="00AE65DA"/>
    <w:rsid w:val="00AE67A9"/>
    <w:rsid w:val="00AE6A09"/>
    <w:rsid w:val="00AE6D03"/>
    <w:rsid w:val="00AE6D04"/>
    <w:rsid w:val="00AE76E2"/>
    <w:rsid w:val="00AE7780"/>
    <w:rsid w:val="00AE7BA5"/>
    <w:rsid w:val="00AE7D61"/>
    <w:rsid w:val="00AE7EE9"/>
    <w:rsid w:val="00AF015A"/>
    <w:rsid w:val="00AF0310"/>
    <w:rsid w:val="00AF058A"/>
    <w:rsid w:val="00AF07D0"/>
    <w:rsid w:val="00AF0B4B"/>
    <w:rsid w:val="00AF0CAE"/>
    <w:rsid w:val="00AF2276"/>
    <w:rsid w:val="00AF23F1"/>
    <w:rsid w:val="00AF246E"/>
    <w:rsid w:val="00AF3581"/>
    <w:rsid w:val="00AF3605"/>
    <w:rsid w:val="00AF3CF3"/>
    <w:rsid w:val="00AF3FF3"/>
    <w:rsid w:val="00AF42C2"/>
    <w:rsid w:val="00AF43A1"/>
    <w:rsid w:val="00AF461F"/>
    <w:rsid w:val="00AF5965"/>
    <w:rsid w:val="00AF5BF5"/>
    <w:rsid w:val="00AF64E1"/>
    <w:rsid w:val="00AF6710"/>
    <w:rsid w:val="00AF6830"/>
    <w:rsid w:val="00AF68AA"/>
    <w:rsid w:val="00AF6A96"/>
    <w:rsid w:val="00AF6B53"/>
    <w:rsid w:val="00AF6D44"/>
    <w:rsid w:val="00AF6E04"/>
    <w:rsid w:val="00B00B97"/>
    <w:rsid w:val="00B00DC8"/>
    <w:rsid w:val="00B00F30"/>
    <w:rsid w:val="00B012E8"/>
    <w:rsid w:val="00B0141A"/>
    <w:rsid w:val="00B02377"/>
    <w:rsid w:val="00B023D8"/>
    <w:rsid w:val="00B02531"/>
    <w:rsid w:val="00B02814"/>
    <w:rsid w:val="00B0354B"/>
    <w:rsid w:val="00B03C8D"/>
    <w:rsid w:val="00B03EF2"/>
    <w:rsid w:val="00B042EC"/>
    <w:rsid w:val="00B0433B"/>
    <w:rsid w:val="00B045B5"/>
    <w:rsid w:val="00B048FA"/>
    <w:rsid w:val="00B051FC"/>
    <w:rsid w:val="00B056F7"/>
    <w:rsid w:val="00B05E7E"/>
    <w:rsid w:val="00B0671E"/>
    <w:rsid w:val="00B067E8"/>
    <w:rsid w:val="00B0759B"/>
    <w:rsid w:val="00B076B1"/>
    <w:rsid w:val="00B076BB"/>
    <w:rsid w:val="00B0771B"/>
    <w:rsid w:val="00B0790E"/>
    <w:rsid w:val="00B07D97"/>
    <w:rsid w:val="00B07F72"/>
    <w:rsid w:val="00B102FE"/>
    <w:rsid w:val="00B106FC"/>
    <w:rsid w:val="00B10C3E"/>
    <w:rsid w:val="00B10C65"/>
    <w:rsid w:val="00B112A2"/>
    <w:rsid w:val="00B117F7"/>
    <w:rsid w:val="00B11A5E"/>
    <w:rsid w:val="00B11B30"/>
    <w:rsid w:val="00B1224D"/>
    <w:rsid w:val="00B133BB"/>
    <w:rsid w:val="00B133C2"/>
    <w:rsid w:val="00B13CC7"/>
    <w:rsid w:val="00B13F49"/>
    <w:rsid w:val="00B14827"/>
    <w:rsid w:val="00B14A77"/>
    <w:rsid w:val="00B14D78"/>
    <w:rsid w:val="00B15A15"/>
    <w:rsid w:val="00B1619E"/>
    <w:rsid w:val="00B16EAC"/>
    <w:rsid w:val="00B17B11"/>
    <w:rsid w:val="00B20072"/>
    <w:rsid w:val="00B202FE"/>
    <w:rsid w:val="00B20584"/>
    <w:rsid w:val="00B20F5F"/>
    <w:rsid w:val="00B21020"/>
    <w:rsid w:val="00B21131"/>
    <w:rsid w:val="00B2113A"/>
    <w:rsid w:val="00B212FC"/>
    <w:rsid w:val="00B212FE"/>
    <w:rsid w:val="00B21301"/>
    <w:rsid w:val="00B2154B"/>
    <w:rsid w:val="00B21CB1"/>
    <w:rsid w:val="00B21E02"/>
    <w:rsid w:val="00B21E31"/>
    <w:rsid w:val="00B21EEB"/>
    <w:rsid w:val="00B21FCF"/>
    <w:rsid w:val="00B22E9A"/>
    <w:rsid w:val="00B22EBC"/>
    <w:rsid w:val="00B23560"/>
    <w:rsid w:val="00B237E4"/>
    <w:rsid w:val="00B23B4A"/>
    <w:rsid w:val="00B23D0F"/>
    <w:rsid w:val="00B23E24"/>
    <w:rsid w:val="00B248D4"/>
    <w:rsid w:val="00B24DB2"/>
    <w:rsid w:val="00B25195"/>
    <w:rsid w:val="00B2548C"/>
    <w:rsid w:val="00B2588A"/>
    <w:rsid w:val="00B25C29"/>
    <w:rsid w:val="00B25D90"/>
    <w:rsid w:val="00B26394"/>
    <w:rsid w:val="00B2655C"/>
    <w:rsid w:val="00B266C0"/>
    <w:rsid w:val="00B266D4"/>
    <w:rsid w:val="00B269CA"/>
    <w:rsid w:val="00B300AA"/>
    <w:rsid w:val="00B304A4"/>
    <w:rsid w:val="00B304FA"/>
    <w:rsid w:val="00B30835"/>
    <w:rsid w:val="00B30E1E"/>
    <w:rsid w:val="00B314F1"/>
    <w:rsid w:val="00B31994"/>
    <w:rsid w:val="00B31EB5"/>
    <w:rsid w:val="00B3215E"/>
    <w:rsid w:val="00B32192"/>
    <w:rsid w:val="00B3230C"/>
    <w:rsid w:val="00B323AB"/>
    <w:rsid w:val="00B323F6"/>
    <w:rsid w:val="00B325AF"/>
    <w:rsid w:val="00B32A56"/>
    <w:rsid w:val="00B32C43"/>
    <w:rsid w:val="00B32D6C"/>
    <w:rsid w:val="00B33619"/>
    <w:rsid w:val="00B33ACF"/>
    <w:rsid w:val="00B342F3"/>
    <w:rsid w:val="00B34DF4"/>
    <w:rsid w:val="00B34F05"/>
    <w:rsid w:val="00B34F31"/>
    <w:rsid w:val="00B35163"/>
    <w:rsid w:val="00B356A2"/>
    <w:rsid w:val="00B35924"/>
    <w:rsid w:val="00B3592D"/>
    <w:rsid w:val="00B35ED6"/>
    <w:rsid w:val="00B35EDD"/>
    <w:rsid w:val="00B361A1"/>
    <w:rsid w:val="00B361EF"/>
    <w:rsid w:val="00B368D5"/>
    <w:rsid w:val="00B370AE"/>
    <w:rsid w:val="00B376AA"/>
    <w:rsid w:val="00B37C57"/>
    <w:rsid w:val="00B37C6C"/>
    <w:rsid w:val="00B37FF6"/>
    <w:rsid w:val="00B4008B"/>
    <w:rsid w:val="00B401B2"/>
    <w:rsid w:val="00B4023C"/>
    <w:rsid w:val="00B40E02"/>
    <w:rsid w:val="00B41034"/>
    <w:rsid w:val="00B415AB"/>
    <w:rsid w:val="00B41608"/>
    <w:rsid w:val="00B419C2"/>
    <w:rsid w:val="00B41C53"/>
    <w:rsid w:val="00B42599"/>
    <w:rsid w:val="00B42EE0"/>
    <w:rsid w:val="00B434F4"/>
    <w:rsid w:val="00B43563"/>
    <w:rsid w:val="00B43AD1"/>
    <w:rsid w:val="00B4420C"/>
    <w:rsid w:val="00B442C0"/>
    <w:rsid w:val="00B44391"/>
    <w:rsid w:val="00B44462"/>
    <w:rsid w:val="00B44BAB"/>
    <w:rsid w:val="00B44CCE"/>
    <w:rsid w:val="00B45546"/>
    <w:rsid w:val="00B4613C"/>
    <w:rsid w:val="00B4638F"/>
    <w:rsid w:val="00B46B6D"/>
    <w:rsid w:val="00B46E00"/>
    <w:rsid w:val="00B4753E"/>
    <w:rsid w:val="00B47745"/>
    <w:rsid w:val="00B4776C"/>
    <w:rsid w:val="00B47785"/>
    <w:rsid w:val="00B47A26"/>
    <w:rsid w:val="00B47B61"/>
    <w:rsid w:val="00B47D53"/>
    <w:rsid w:val="00B5084F"/>
    <w:rsid w:val="00B50E6B"/>
    <w:rsid w:val="00B51197"/>
    <w:rsid w:val="00B52383"/>
    <w:rsid w:val="00B52405"/>
    <w:rsid w:val="00B52579"/>
    <w:rsid w:val="00B5367F"/>
    <w:rsid w:val="00B537ED"/>
    <w:rsid w:val="00B538B5"/>
    <w:rsid w:val="00B53D6E"/>
    <w:rsid w:val="00B54403"/>
    <w:rsid w:val="00B54D1C"/>
    <w:rsid w:val="00B550AD"/>
    <w:rsid w:val="00B55829"/>
    <w:rsid w:val="00B56159"/>
    <w:rsid w:val="00B5617F"/>
    <w:rsid w:val="00B567AE"/>
    <w:rsid w:val="00B56B6F"/>
    <w:rsid w:val="00B577F4"/>
    <w:rsid w:val="00B57C36"/>
    <w:rsid w:val="00B608F5"/>
    <w:rsid w:val="00B60AE1"/>
    <w:rsid w:val="00B60BB5"/>
    <w:rsid w:val="00B60C4C"/>
    <w:rsid w:val="00B613A9"/>
    <w:rsid w:val="00B6150C"/>
    <w:rsid w:val="00B617F5"/>
    <w:rsid w:val="00B61C28"/>
    <w:rsid w:val="00B61FF7"/>
    <w:rsid w:val="00B62695"/>
    <w:rsid w:val="00B629E2"/>
    <w:rsid w:val="00B62CE6"/>
    <w:rsid w:val="00B63020"/>
    <w:rsid w:val="00B63DF2"/>
    <w:rsid w:val="00B6411D"/>
    <w:rsid w:val="00B642BF"/>
    <w:rsid w:val="00B644F8"/>
    <w:rsid w:val="00B6522B"/>
    <w:rsid w:val="00B65297"/>
    <w:rsid w:val="00B65735"/>
    <w:rsid w:val="00B65C05"/>
    <w:rsid w:val="00B65CBC"/>
    <w:rsid w:val="00B662C3"/>
    <w:rsid w:val="00B665E2"/>
    <w:rsid w:val="00B66971"/>
    <w:rsid w:val="00B66D43"/>
    <w:rsid w:val="00B67223"/>
    <w:rsid w:val="00B67593"/>
    <w:rsid w:val="00B67642"/>
    <w:rsid w:val="00B67AC1"/>
    <w:rsid w:val="00B67EA0"/>
    <w:rsid w:val="00B70ABA"/>
    <w:rsid w:val="00B70C5F"/>
    <w:rsid w:val="00B70F63"/>
    <w:rsid w:val="00B7101F"/>
    <w:rsid w:val="00B71CCA"/>
    <w:rsid w:val="00B72120"/>
    <w:rsid w:val="00B7228D"/>
    <w:rsid w:val="00B7243A"/>
    <w:rsid w:val="00B72F7B"/>
    <w:rsid w:val="00B72FBE"/>
    <w:rsid w:val="00B731CE"/>
    <w:rsid w:val="00B731D1"/>
    <w:rsid w:val="00B73A39"/>
    <w:rsid w:val="00B7479C"/>
    <w:rsid w:val="00B748EF"/>
    <w:rsid w:val="00B749DE"/>
    <w:rsid w:val="00B753C0"/>
    <w:rsid w:val="00B75461"/>
    <w:rsid w:val="00B756EE"/>
    <w:rsid w:val="00B75B57"/>
    <w:rsid w:val="00B761FD"/>
    <w:rsid w:val="00B76245"/>
    <w:rsid w:val="00B76DD2"/>
    <w:rsid w:val="00B76EA8"/>
    <w:rsid w:val="00B774D0"/>
    <w:rsid w:val="00B77BE0"/>
    <w:rsid w:val="00B803AC"/>
    <w:rsid w:val="00B80EBE"/>
    <w:rsid w:val="00B810A7"/>
    <w:rsid w:val="00B8115D"/>
    <w:rsid w:val="00B8143B"/>
    <w:rsid w:val="00B81B2F"/>
    <w:rsid w:val="00B81BAA"/>
    <w:rsid w:val="00B81F8F"/>
    <w:rsid w:val="00B8230B"/>
    <w:rsid w:val="00B8237F"/>
    <w:rsid w:val="00B827AF"/>
    <w:rsid w:val="00B828AC"/>
    <w:rsid w:val="00B82AB5"/>
    <w:rsid w:val="00B82B4A"/>
    <w:rsid w:val="00B82D1B"/>
    <w:rsid w:val="00B83062"/>
    <w:rsid w:val="00B8346B"/>
    <w:rsid w:val="00B8374E"/>
    <w:rsid w:val="00B838E1"/>
    <w:rsid w:val="00B83BCC"/>
    <w:rsid w:val="00B847F6"/>
    <w:rsid w:val="00B848D2"/>
    <w:rsid w:val="00B858DD"/>
    <w:rsid w:val="00B85C8C"/>
    <w:rsid w:val="00B85D96"/>
    <w:rsid w:val="00B85E98"/>
    <w:rsid w:val="00B863F6"/>
    <w:rsid w:val="00B86432"/>
    <w:rsid w:val="00B8670C"/>
    <w:rsid w:val="00B86780"/>
    <w:rsid w:val="00B86AFB"/>
    <w:rsid w:val="00B86BB3"/>
    <w:rsid w:val="00B86D6B"/>
    <w:rsid w:val="00B87105"/>
    <w:rsid w:val="00B875A4"/>
    <w:rsid w:val="00B877A4"/>
    <w:rsid w:val="00B87C27"/>
    <w:rsid w:val="00B87F6E"/>
    <w:rsid w:val="00B9021F"/>
    <w:rsid w:val="00B904F2"/>
    <w:rsid w:val="00B90588"/>
    <w:rsid w:val="00B90A87"/>
    <w:rsid w:val="00B90F07"/>
    <w:rsid w:val="00B919DC"/>
    <w:rsid w:val="00B91C92"/>
    <w:rsid w:val="00B91F42"/>
    <w:rsid w:val="00B92147"/>
    <w:rsid w:val="00B927CB"/>
    <w:rsid w:val="00B92E69"/>
    <w:rsid w:val="00B93633"/>
    <w:rsid w:val="00B94894"/>
    <w:rsid w:val="00B94A21"/>
    <w:rsid w:val="00B95486"/>
    <w:rsid w:val="00B959D7"/>
    <w:rsid w:val="00B95A19"/>
    <w:rsid w:val="00B95A63"/>
    <w:rsid w:val="00B95F2F"/>
    <w:rsid w:val="00B963D3"/>
    <w:rsid w:val="00B963EC"/>
    <w:rsid w:val="00B968B7"/>
    <w:rsid w:val="00B97CAF"/>
    <w:rsid w:val="00BA03C1"/>
    <w:rsid w:val="00BA0410"/>
    <w:rsid w:val="00BA04DB"/>
    <w:rsid w:val="00BA0E6D"/>
    <w:rsid w:val="00BA197B"/>
    <w:rsid w:val="00BA1B88"/>
    <w:rsid w:val="00BA1E95"/>
    <w:rsid w:val="00BA2053"/>
    <w:rsid w:val="00BA2BA2"/>
    <w:rsid w:val="00BA462D"/>
    <w:rsid w:val="00BA4EBD"/>
    <w:rsid w:val="00BA4F22"/>
    <w:rsid w:val="00BA5011"/>
    <w:rsid w:val="00BA517C"/>
    <w:rsid w:val="00BA5298"/>
    <w:rsid w:val="00BA52C1"/>
    <w:rsid w:val="00BA55A3"/>
    <w:rsid w:val="00BA5BBE"/>
    <w:rsid w:val="00BA5D68"/>
    <w:rsid w:val="00BA5FE3"/>
    <w:rsid w:val="00BA60DD"/>
    <w:rsid w:val="00BA6418"/>
    <w:rsid w:val="00BA692F"/>
    <w:rsid w:val="00BA695D"/>
    <w:rsid w:val="00BA69A5"/>
    <w:rsid w:val="00BA6A35"/>
    <w:rsid w:val="00BA6BDA"/>
    <w:rsid w:val="00BA6C2C"/>
    <w:rsid w:val="00BA75BB"/>
    <w:rsid w:val="00BA786F"/>
    <w:rsid w:val="00BA7A1E"/>
    <w:rsid w:val="00BA7ECD"/>
    <w:rsid w:val="00BB0544"/>
    <w:rsid w:val="00BB08A3"/>
    <w:rsid w:val="00BB097F"/>
    <w:rsid w:val="00BB0B33"/>
    <w:rsid w:val="00BB102C"/>
    <w:rsid w:val="00BB1240"/>
    <w:rsid w:val="00BB1306"/>
    <w:rsid w:val="00BB19A9"/>
    <w:rsid w:val="00BB1B87"/>
    <w:rsid w:val="00BB1C62"/>
    <w:rsid w:val="00BB2565"/>
    <w:rsid w:val="00BB263A"/>
    <w:rsid w:val="00BB2F25"/>
    <w:rsid w:val="00BB2FA0"/>
    <w:rsid w:val="00BB3325"/>
    <w:rsid w:val="00BB3737"/>
    <w:rsid w:val="00BB4038"/>
    <w:rsid w:val="00BB41D1"/>
    <w:rsid w:val="00BB4AF8"/>
    <w:rsid w:val="00BB4BF5"/>
    <w:rsid w:val="00BB4C6F"/>
    <w:rsid w:val="00BB52E8"/>
    <w:rsid w:val="00BB652C"/>
    <w:rsid w:val="00BB67F8"/>
    <w:rsid w:val="00BB7535"/>
    <w:rsid w:val="00BB769B"/>
    <w:rsid w:val="00BB792B"/>
    <w:rsid w:val="00BB7E7D"/>
    <w:rsid w:val="00BB7FCD"/>
    <w:rsid w:val="00BC06C0"/>
    <w:rsid w:val="00BC0E21"/>
    <w:rsid w:val="00BC1103"/>
    <w:rsid w:val="00BC11E6"/>
    <w:rsid w:val="00BC123E"/>
    <w:rsid w:val="00BC16B8"/>
    <w:rsid w:val="00BC239F"/>
    <w:rsid w:val="00BC317C"/>
    <w:rsid w:val="00BC3254"/>
    <w:rsid w:val="00BC32CD"/>
    <w:rsid w:val="00BC3B55"/>
    <w:rsid w:val="00BC41AA"/>
    <w:rsid w:val="00BC4206"/>
    <w:rsid w:val="00BC45E3"/>
    <w:rsid w:val="00BC4622"/>
    <w:rsid w:val="00BC46CB"/>
    <w:rsid w:val="00BC485C"/>
    <w:rsid w:val="00BC49C0"/>
    <w:rsid w:val="00BC4A43"/>
    <w:rsid w:val="00BC4B62"/>
    <w:rsid w:val="00BC4FCF"/>
    <w:rsid w:val="00BC52FF"/>
    <w:rsid w:val="00BC5626"/>
    <w:rsid w:val="00BC57E1"/>
    <w:rsid w:val="00BC5825"/>
    <w:rsid w:val="00BC5860"/>
    <w:rsid w:val="00BC5B64"/>
    <w:rsid w:val="00BC5BCF"/>
    <w:rsid w:val="00BC616F"/>
    <w:rsid w:val="00BC64A4"/>
    <w:rsid w:val="00BC6964"/>
    <w:rsid w:val="00BC6A20"/>
    <w:rsid w:val="00BC71FE"/>
    <w:rsid w:val="00BC7865"/>
    <w:rsid w:val="00BD08A1"/>
    <w:rsid w:val="00BD1646"/>
    <w:rsid w:val="00BD180E"/>
    <w:rsid w:val="00BD1B03"/>
    <w:rsid w:val="00BD1D76"/>
    <w:rsid w:val="00BD2295"/>
    <w:rsid w:val="00BD2360"/>
    <w:rsid w:val="00BD2F4B"/>
    <w:rsid w:val="00BD2FAD"/>
    <w:rsid w:val="00BD3000"/>
    <w:rsid w:val="00BD31AE"/>
    <w:rsid w:val="00BD3361"/>
    <w:rsid w:val="00BD3805"/>
    <w:rsid w:val="00BD3B11"/>
    <w:rsid w:val="00BD45BE"/>
    <w:rsid w:val="00BD4C7C"/>
    <w:rsid w:val="00BD4F5A"/>
    <w:rsid w:val="00BD503B"/>
    <w:rsid w:val="00BD53F7"/>
    <w:rsid w:val="00BD5A42"/>
    <w:rsid w:val="00BD60AA"/>
    <w:rsid w:val="00BD60B8"/>
    <w:rsid w:val="00BD67EE"/>
    <w:rsid w:val="00BD6B32"/>
    <w:rsid w:val="00BD6F77"/>
    <w:rsid w:val="00BD719E"/>
    <w:rsid w:val="00BD71B0"/>
    <w:rsid w:val="00BD7325"/>
    <w:rsid w:val="00BD77D6"/>
    <w:rsid w:val="00BD7916"/>
    <w:rsid w:val="00BD7DD6"/>
    <w:rsid w:val="00BE0097"/>
    <w:rsid w:val="00BE0288"/>
    <w:rsid w:val="00BE0ADD"/>
    <w:rsid w:val="00BE0D5A"/>
    <w:rsid w:val="00BE0D9E"/>
    <w:rsid w:val="00BE1044"/>
    <w:rsid w:val="00BE169B"/>
    <w:rsid w:val="00BE1915"/>
    <w:rsid w:val="00BE2868"/>
    <w:rsid w:val="00BE28C2"/>
    <w:rsid w:val="00BE2A61"/>
    <w:rsid w:val="00BE386F"/>
    <w:rsid w:val="00BE3A82"/>
    <w:rsid w:val="00BE4241"/>
    <w:rsid w:val="00BE46BE"/>
    <w:rsid w:val="00BE47CE"/>
    <w:rsid w:val="00BE48E0"/>
    <w:rsid w:val="00BE4E1A"/>
    <w:rsid w:val="00BE51BD"/>
    <w:rsid w:val="00BE52D7"/>
    <w:rsid w:val="00BE532A"/>
    <w:rsid w:val="00BE56E4"/>
    <w:rsid w:val="00BE5E3C"/>
    <w:rsid w:val="00BE66D5"/>
    <w:rsid w:val="00BE67E2"/>
    <w:rsid w:val="00BE6D86"/>
    <w:rsid w:val="00BE704D"/>
    <w:rsid w:val="00BE7E22"/>
    <w:rsid w:val="00BE7F81"/>
    <w:rsid w:val="00BF01A9"/>
    <w:rsid w:val="00BF05AF"/>
    <w:rsid w:val="00BF063B"/>
    <w:rsid w:val="00BF0BD1"/>
    <w:rsid w:val="00BF0CAF"/>
    <w:rsid w:val="00BF2FD1"/>
    <w:rsid w:val="00BF3540"/>
    <w:rsid w:val="00BF3F56"/>
    <w:rsid w:val="00BF47D3"/>
    <w:rsid w:val="00BF4B47"/>
    <w:rsid w:val="00BF4BAC"/>
    <w:rsid w:val="00BF53F3"/>
    <w:rsid w:val="00BF5885"/>
    <w:rsid w:val="00BF591E"/>
    <w:rsid w:val="00BF615F"/>
    <w:rsid w:val="00BF6162"/>
    <w:rsid w:val="00BF6703"/>
    <w:rsid w:val="00BF73A3"/>
    <w:rsid w:val="00BF74A3"/>
    <w:rsid w:val="00BF778A"/>
    <w:rsid w:val="00BF7D5A"/>
    <w:rsid w:val="00C00B14"/>
    <w:rsid w:val="00C00B3F"/>
    <w:rsid w:val="00C0162B"/>
    <w:rsid w:val="00C01943"/>
    <w:rsid w:val="00C02538"/>
    <w:rsid w:val="00C0296D"/>
    <w:rsid w:val="00C02A6B"/>
    <w:rsid w:val="00C038CC"/>
    <w:rsid w:val="00C03B72"/>
    <w:rsid w:val="00C03E00"/>
    <w:rsid w:val="00C040A6"/>
    <w:rsid w:val="00C04A7D"/>
    <w:rsid w:val="00C04AEC"/>
    <w:rsid w:val="00C04B00"/>
    <w:rsid w:val="00C050DC"/>
    <w:rsid w:val="00C050F5"/>
    <w:rsid w:val="00C052F2"/>
    <w:rsid w:val="00C0552C"/>
    <w:rsid w:val="00C055AB"/>
    <w:rsid w:val="00C05C46"/>
    <w:rsid w:val="00C06039"/>
    <w:rsid w:val="00C0662F"/>
    <w:rsid w:val="00C06A99"/>
    <w:rsid w:val="00C06B0A"/>
    <w:rsid w:val="00C07178"/>
    <w:rsid w:val="00C07512"/>
    <w:rsid w:val="00C07698"/>
    <w:rsid w:val="00C07876"/>
    <w:rsid w:val="00C10472"/>
    <w:rsid w:val="00C1062C"/>
    <w:rsid w:val="00C10780"/>
    <w:rsid w:val="00C10A18"/>
    <w:rsid w:val="00C10F48"/>
    <w:rsid w:val="00C11669"/>
    <w:rsid w:val="00C11B44"/>
    <w:rsid w:val="00C12649"/>
    <w:rsid w:val="00C12B2B"/>
    <w:rsid w:val="00C12BA6"/>
    <w:rsid w:val="00C12EB2"/>
    <w:rsid w:val="00C13706"/>
    <w:rsid w:val="00C138D5"/>
    <w:rsid w:val="00C13BED"/>
    <w:rsid w:val="00C13DFA"/>
    <w:rsid w:val="00C13F96"/>
    <w:rsid w:val="00C14EFE"/>
    <w:rsid w:val="00C14F6A"/>
    <w:rsid w:val="00C15665"/>
    <w:rsid w:val="00C158E3"/>
    <w:rsid w:val="00C15EBE"/>
    <w:rsid w:val="00C16299"/>
    <w:rsid w:val="00C1655D"/>
    <w:rsid w:val="00C169BF"/>
    <w:rsid w:val="00C17F51"/>
    <w:rsid w:val="00C20871"/>
    <w:rsid w:val="00C20A9A"/>
    <w:rsid w:val="00C20F8E"/>
    <w:rsid w:val="00C20FB6"/>
    <w:rsid w:val="00C2206C"/>
    <w:rsid w:val="00C2244A"/>
    <w:rsid w:val="00C22B7E"/>
    <w:rsid w:val="00C2348C"/>
    <w:rsid w:val="00C234BA"/>
    <w:rsid w:val="00C2353C"/>
    <w:rsid w:val="00C236D9"/>
    <w:rsid w:val="00C23C06"/>
    <w:rsid w:val="00C23D3F"/>
    <w:rsid w:val="00C23D42"/>
    <w:rsid w:val="00C241D9"/>
    <w:rsid w:val="00C2489B"/>
    <w:rsid w:val="00C248FE"/>
    <w:rsid w:val="00C249DC"/>
    <w:rsid w:val="00C24BDE"/>
    <w:rsid w:val="00C24E69"/>
    <w:rsid w:val="00C24FF9"/>
    <w:rsid w:val="00C25051"/>
    <w:rsid w:val="00C251B2"/>
    <w:rsid w:val="00C25681"/>
    <w:rsid w:val="00C258A8"/>
    <w:rsid w:val="00C261F7"/>
    <w:rsid w:val="00C262F6"/>
    <w:rsid w:val="00C26850"/>
    <w:rsid w:val="00C26A13"/>
    <w:rsid w:val="00C272BC"/>
    <w:rsid w:val="00C276F3"/>
    <w:rsid w:val="00C27E0C"/>
    <w:rsid w:val="00C27EA8"/>
    <w:rsid w:val="00C30009"/>
    <w:rsid w:val="00C3094C"/>
    <w:rsid w:val="00C30965"/>
    <w:rsid w:val="00C309D3"/>
    <w:rsid w:val="00C30D2E"/>
    <w:rsid w:val="00C310A1"/>
    <w:rsid w:val="00C31925"/>
    <w:rsid w:val="00C31A68"/>
    <w:rsid w:val="00C31A95"/>
    <w:rsid w:val="00C3279F"/>
    <w:rsid w:val="00C33238"/>
    <w:rsid w:val="00C33B06"/>
    <w:rsid w:val="00C33D67"/>
    <w:rsid w:val="00C33F83"/>
    <w:rsid w:val="00C341A4"/>
    <w:rsid w:val="00C34F4B"/>
    <w:rsid w:val="00C35AB5"/>
    <w:rsid w:val="00C35B5B"/>
    <w:rsid w:val="00C3606F"/>
    <w:rsid w:val="00C367EB"/>
    <w:rsid w:val="00C368C1"/>
    <w:rsid w:val="00C36AFC"/>
    <w:rsid w:val="00C3711B"/>
    <w:rsid w:val="00C3722D"/>
    <w:rsid w:val="00C37272"/>
    <w:rsid w:val="00C37B06"/>
    <w:rsid w:val="00C402AB"/>
    <w:rsid w:val="00C414F4"/>
    <w:rsid w:val="00C42165"/>
    <w:rsid w:val="00C42695"/>
    <w:rsid w:val="00C429E7"/>
    <w:rsid w:val="00C43265"/>
    <w:rsid w:val="00C432B2"/>
    <w:rsid w:val="00C433E4"/>
    <w:rsid w:val="00C436F4"/>
    <w:rsid w:val="00C438F5"/>
    <w:rsid w:val="00C43937"/>
    <w:rsid w:val="00C43A3E"/>
    <w:rsid w:val="00C4411D"/>
    <w:rsid w:val="00C44663"/>
    <w:rsid w:val="00C44911"/>
    <w:rsid w:val="00C45252"/>
    <w:rsid w:val="00C4534B"/>
    <w:rsid w:val="00C4550F"/>
    <w:rsid w:val="00C457B5"/>
    <w:rsid w:val="00C45927"/>
    <w:rsid w:val="00C46285"/>
    <w:rsid w:val="00C462C4"/>
    <w:rsid w:val="00C462FB"/>
    <w:rsid w:val="00C46442"/>
    <w:rsid w:val="00C46503"/>
    <w:rsid w:val="00C466E6"/>
    <w:rsid w:val="00C46BC4"/>
    <w:rsid w:val="00C46E30"/>
    <w:rsid w:val="00C47871"/>
    <w:rsid w:val="00C50247"/>
    <w:rsid w:val="00C502EC"/>
    <w:rsid w:val="00C5065A"/>
    <w:rsid w:val="00C5077A"/>
    <w:rsid w:val="00C50FF4"/>
    <w:rsid w:val="00C51134"/>
    <w:rsid w:val="00C52535"/>
    <w:rsid w:val="00C5286B"/>
    <w:rsid w:val="00C528F3"/>
    <w:rsid w:val="00C528F5"/>
    <w:rsid w:val="00C52932"/>
    <w:rsid w:val="00C52A0B"/>
    <w:rsid w:val="00C52B85"/>
    <w:rsid w:val="00C52FBE"/>
    <w:rsid w:val="00C53D5F"/>
    <w:rsid w:val="00C54082"/>
    <w:rsid w:val="00C5419A"/>
    <w:rsid w:val="00C549DA"/>
    <w:rsid w:val="00C54B14"/>
    <w:rsid w:val="00C54E51"/>
    <w:rsid w:val="00C54F8C"/>
    <w:rsid w:val="00C5550F"/>
    <w:rsid w:val="00C55927"/>
    <w:rsid w:val="00C55A78"/>
    <w:rsid w:val="00C55BC0"/>
    <w:rsid w:val="00C57304"/>
    <w:rsid w:val="00C5746A"/>
    <w:rsid w:val="00C575D1"/>
    <w:rsid w:val="00C578A7"/>
    <w:rsid w:val="00C57F16"/>
    <w:rsid w:val="00C57F4B"/>
    <w:rsid w:val="00C6038D"/>
    <w:rsid w:val="00C60873"/>
    <w:rsid w:val="00C60A12"/>
    <w:rsid w:val="00C61003"/>
    <w:rsid w:val="00C618B2"/>
    <w:rsid w:val="00C61C48"/>
    <w:rsid w:val="00C6262B"/>
    <w:rsid w:val="00C62ABF"/>
    <w:rsid w:val="00C6350E"/>
    <w:rsid w:val="00C636F1"/>
    <w:rsid w:val="00C63962"/>
    <w:rsid w:val="00C63A7D"/>
    <w:rsid w:val="00C63D21"/>
    <w:rsid w:val="00C63EB5"/>
    <w:rsid w:val="00C64103"/>
    <w:rsid w:val="00C6478A"/>
    <w:rsid w:val="00C64848"/>
    <w:rsid w:val="00C64DF2"/>
    <w:rsid w:val="00C65B31"/>
    <w:rsid w:val="00C65D71"/>
    <w:rsid w:val="00C65D92"/>
    <w:rsid w:val="00C6627F"/>
    <w:rsid w:val="00C66671"/>
    <w:rsid w:val="00C669FA"/>
    <w:rsid w:val="00C66C89"/>
    <w:rsid w:val="00C679CB"/>
    <w:rsid w:val="00C67A6C"/>
    <w:rsid w:val="00C70015"/>
    <w:rsid w:val="00C70664"/>
    <w:rsid w:val="00C70AE8"/>
    <w:rsid w:val="00C70CF6"/>
    <w:rsid w:val="00C70F68"/>
    <w:rsid w:val="00C70F8E"/>
    <w:rsid w:val="00C712F5"/>
    <w:rsid w:val="00C71C67"/>
    <w:rsid w:val="00C71D05"/>
    <w:rsid w:val="00C72086"/>
    <w:rsid w:val="00C720D4"/>
    <w:rsid w:val="00C72867"/>
    <w:rsid w:val="00C7303A"/>
    <w:rsid w:val="00C73062"/>
    <w:rsid w:val="00C73207"/>
    <w:rsid w:val="00C73512"/>
    <w:rsid w:val="00C73657"/>
    <w:rsid w:val="00C739D9"/>
    <w:rsid w:val="00C73DE2"/>
    <w:rsid w:val="00C7402A"/>
    <w:rsid w:val="00C74CD8"/>
    <w:rsid w:val="00C74D34"/>
    <w:rsid w:val="00C74E82"/>
    <w:rsid w:val="00C74F09"/>
    <w:rsid w:val="00C7531A"/>
    <w:rsid w:val="00C75DE4"/>
    <w:rsid w:val="00C762A5"/>
    <w:rsid w:val="00C7641A"/>
    <w:rsid w:val="00C7657F"/>
    <w:rsid w:val="00C76617"/>
    <w:rsid w:val="00C7671A"/>
    <w:rsid w:val="00C76C0E"/>
    <w:rsid w:val="00C76CF9"/>
    <w:rsid w:val="00C76CFB"/>
    <w:rsid w:val="00C77568"/>
    <w:rsid w:val="00C775DF"/>
    <w:rsid w:val="00C7764D"/>
    <w:rsid w:val="00C77A1E"/>
    <w:rsid w:val="00C77AE5"/>
    <w:rsid w:val="00C77E39"/>
    <w:rsid w:val="00C801C4"/>
    <w:rsid w:val="00C80A49"/>
    <w:rsid w:val="00C80DB7"/>
    <w:rsid w:val="00C813F9"/>
    <w:rsid w:val="00C8162B"/>
    <w:rsid w:val="00C819FE"/>
    <w:rsid w:val="00C81BD6"/>
    <w:rsid w:val="00C81C04"/>
    <w:rsid w:val="00C81E42"/>
    <w:rsid w:val="00C81F7E"/>
    <w:rsid w:val="00C81F9F"/>
    <w:rsid w:val="00C82602"/>
    <w:rsid w:val="00C82620"/>
    <w:rsid w:val="00C82757"/>
    <w:rsid w:val="00C82786"/>
    <w:rsid w:val="00C82CE9"/>
    <w:rsid w:val="00C831E1"/>
    <w:rsid w:val="00C83209"/>
    <w:rsid w:val="00C83B1F"/>
    <w:rsid w:val="00C83D76"/>
    <w:rsid w:val="00C8401E"/>
    <w:rsid w:val="00C840EE"/>
    <w:rsid w:val="00C841AD"/>
    <w:rsid w:val="00C84B52"/>
    <w:rsid w:val="00C8524B"/>
    <w:rsid w:val="00C853D4"/>
    <w:rsid w:val="00C8549D"/>
    <w:rsid w:val="00C8600F"/>
    <w:rsid w:val="00C860C2"/>
    <w:rsid w:val="00C86222"/>
    <w:rsid w:val="00C86234"/>
    <w:rsid w:val="00C866B6"/>
    <w:rsid w:val="00C86C26"/>
    <w:rsid w:val="00C876A6"/>
    <w:rsid w:val="00C87828"/>
    <w:rsid w:val="00C879EF"/>
    <w:rsid w:val="00C87A6C"/>
    <w:rsid w:val="00C902EA"/>
    <w:rsid w:val="00C905F2"/>
    <w:rsid w:val="00C90751"/>
    <w:rsid w:val="00C90BFE"/>
    <w:rsid w:val="00C90CBA"/>
    <w:rsid w:val="00C90F73"/>
    <w:rsid w:val="00C910B0"/>
    <w:rsid w:val="00C91556"/>
    <w:rsid w:val="00C9237A"/>
    <w:rsid w:val="00C924BD"/>
    <w:rsid w:val="00C930B4"/>
    <w:rsid w:val="00C942B6"/>
    <w:rsid w:val="00C946AF"/>
    <w:rsid w:val="00C94BE3"/>
    <w:rsid w:val="00C94EA8"/>
    <w:rsid w:val="00C94F1B"/>
    <w:rsid w:val="00C95629"/>
    <w:rsid w:val="00C958AD"/>
    <w:rsid w:val="00C9649B"/>
    <w:rsid w:val="00C969A1"/>
    <w:rsid w:val="00C96A06"/>
    <w:rsid w:val="00C96A31"/>
    <w:rsid w:val="00C96F19"/>
    <w:rsid w:val="00C9761D"/>
    <w:rsid w:val="00C9763C"/>
    <w:rsid w:val="00C97E40"/>
    <w:rsid w:val="00C97F9B"/>
    <w:rsid w:val="00CA009F"/>
    <w:rsid w:val="00CA01A0"/>
    <w:rsid w:val="00CA05AA"/>
    <w:rsid w:val="00CA07A9"/>
    <w:rsid w:val="00CA0838"/>
    <w:rsid w:val="00CA0C2F"/>
    <w:rsid w:val="00CA0F02"/>
    <w:rsid w:val="00CA0F6B"/>
    <w:rsid w:val="00CA1117"/>
    <w:rsid w:val="00CA147A"/>
    <w:rsid w:val="00CA155E"/>
    <w:rsid w:val="00CA1785"/>
    <w:rsid w:val="00CA19EE"/>
    <w:rsid w:val="00CA1F89"/>
    <w:rsid w:val="00CA1F92"/>
    <w:rsid w:val="00CA2B49"/>
    <w:rsid w:val="00CA31FF"/>
    <w:rsid w:val="00CA33B9"/>
    <w:rsid w:val="00CA3909"/>
    <w:rsid w:val="00CA3BD7"/>
    <w:rsid w:val="00CA3D88"/>
    <w:rsid w:val="00CA4341"/>
    <w:rsid w:val="00CA48A9"/>
    <w:rsid w:val="00CA4A22"/>
    <w:rsid w:val="00CA4A63"/>
    <w:rsid w:val="00CA4C70"/>
    <w:rsid w:val="00CA4FF0"/>
    <w:rsid w:val="00CA5153"/>
    <w:rsid w:val="00CA5439"/>
    <w:rsid w:val="00CA596F"/>
    <w:rsid w:val="00CA5BE4"/>
    <w:rsid w:val="00CA5FFC"/>
    <w:rsid w:val="00CA628B"/>
    <w:rsid w:val="00CA65BA"/>
    <w:rsid w:val="00CA6976"/>
    <w:rsid w:val="00CA6A05"/>
    <w:rsid w:val="00CA6F0C"/>
    <w:rsid w:val="00CA721F"/>
    <w:rsid w:val="00CA72C1"/>
    <w:rsid w:val="00CA76C0"/>
    <w:rsid w:val="00CA79A4"/>
    <w:rsid w:val="00CB0FF3"/>
    <w:rsid w:val="00CB12E2"/>
    <w:rsid w:val="00CB184C"/>
    <w:rsid w:val="00CB19B1"/>
    <w:rsid w:val="00CB20D4"/>
    <w:rsid w:val="00CB28D4"/>
    <w:rsid w:val="00CB2B3F"/>
    <w:rsid w:val="00CB2DB4"/>
    <w:rsid w:val="00CB3651"/>
    <w:rsid w:val="00CB36ED"/>
    <w:rsid w:val="00CB3C46"/>
    <w:rsid w:val="00CB414F"/>
    <w:rsid w:val="00CB4D92"/>
    <w:rsid w:val="00CB51E9"/>
    <w:rsid w:val="00CB556D"/>
    <w:rsid w:val="00CB625E"/>
    <w:rsid w:val="00CB628D"/>
    <w:rsid w:val="00CB63B4"/>
    <w:rsid w:val="00CB6468"/>
    <w:rsid w:val="00CB65E8"/>
    <w:rsid w:val="00CB66D0"/>
    <w:rsid w:val="00CB68FD"/>
    <w:rsid w:val="00CB70A9"/>
    <w:rsid w:val="00CB737F"/>
    <w:rsid w:val="00CB769F"/>
    <w:rsid w:val="00CB78E3"/>
    <w:rsid w:val="00CB7A21"/>
    <w:rsid w:val="00CC1254"/>
    <w:rsid w:val="00CC14C3"/>
    <w:rsid w:val="00CC1AA3"/>
    <w:rsid w:val="00CC1B7D"/>
    <w:rsid w:val="00CC1CA5"/>
    <w:rsid w:val="00CC1FB4"/>
    <w:rsid w:val="00CC24DC"/>
    <w:rsid w:val="00CC2A07"/>
    <w:rsid w:val="00CC2A63"/>
    <w:rsid w:val="00CC30C5"/>
    <w:rsid w:val="00CC31B4"/>
    <w:rsid w:val="00CC326E"/>
    <w:rsid w:val="00CC39B9"/>
    <w:rsid w:val="00CC3AE4"/>
    <w:rsid w:val="00CC3D4B"/>
    <w:rsid w:val="00CC4940"/>
    <w:rsid w:val="00CC4B46"/>
    <w:rsid w:val="00CC4D7F"/>
    <w:rsid w:val="00CC51C2"/>
    <w:rsid w:val="00CC52D3"/>
    <w:rsid w:val="00CC5A26"/>
    <w:rsid w:val="00CC5D70"/>
    <w:rsid w:val="00CC5F31"/>
    <w:rsid w:val="00CC5FC8"/>
    <w:rsid w:val="00CC66C7"/>
    <w:rsid w:val="00CC68CB"/>
    <w:rsid w:val="00CC694B"/>
    <w:rsid w:val="00CC6E63"/>
    <w:rsid w:val="00CC6EAB"/>
    <w:rsid w:val="00CC6F46"/>
    <w:rsid w:val="00CC7082"/>
    <w:rsid w:val="00CC7122"/>
    <w:rsid w:val="00CC71F4"/>
    <w:rsid w:val="00CC7237"/>
    <w:rsid w:val="00CC72B0"/>
    <w:rsid w:val="00CC7671"/>
    <w:rsid w:val="00CC7980"/>
    <w:rsid w:val="00CD0027"/>
    <w:rsid w:val="00CD04E9"/>
    <w:rsid w:val="00CD06B0"/>
    <w:rsid w:val="00CD0B46"/>
    <w:rsid w:val="00CD0CF6"/>
    <w:rsid w:val="00CD1A68"/>
    <w:rsid w:val="00CD1CC0"/>
    <w:rsid w:val="00CD2AF8"/>
    <w:rsid w:val="00CD2E09"/>
    <w:rsid w:val="00CD315B"/>
    <w:rsid w:val="00CD3752"/>
    <w:rsid w:val="00CD3B1C"/>
    <w:rsid w:val="00CD3DA8"/>
    <w:rsid w:val="00CD3F04"/>
    <w:rsid w:val="00CD4106"/>
    <w:rsid w:val="00CD4AF3"/>
    <w:rsid w:val="00CD50A9"/>
    <w:rsid w:val="00CD5671"/>
    <w:rsid w:val="00CD6132"/>
    <w:rsid w:val="00CD66F0"/>
    <w:rsid w:val="00CD6B7C"/>
    <w:rsid w:val="00CD6E46"/>
    <w:rsid w:val="00CD764F"/>
    <w:rsid w:val="00CD7FF9"/>
    <w:rsid w:val="00CE01A3"/>
    <w:rsid w:val="00CE02C8"/>
    <w:rsid w:val="00CE02F3"/>
    <w:rsid w:val="00CE04CD"/>
    <w:rsid w:val="00CE0610"/>
    <w:rsid w:val="00CE06CD"/>
    <w:rsid w:val="00CE0777"/>
    <w:rsid w:val="00CE0A06"/>
    <w:rsid w:val="00CE0C2C"/>
    <w:rsid w:val="00CE12C8"/>
    <w:rsid w:val="00CE192B"/>
    <w:rsid w:val="00CE2377"/>
    <w:rsid w:val="00CE2848"/>
    <w:rsid w:val="00CE2B45"/>
    <w:rsid w:val="00CE2C5C"/>
    <w:rsid w:val="00CE366D"/>
    <w:rsid w:val="00CE380D"/>
    <w:rsid w:val="00CE3887"/>
    <w:rsid w:val="00CE3888"/>
    <w:rsid w:val="00CE4049"/>
    <w:rsid w:val="00CE407E"/>
    <w:rsid w:val="00CE4140"/>
    <w:rsid w:val="00CE44DB"/>
    <w:rsid w:val="00CE5281"/>
    <w:rsid w:val="00CE560C"/>
    <w:rsid w:val="00CE5613"/>
    <w:rsid w:val="00CE591E"/>
    <w:rsid w:val="00CE5C06"/>
    <w:rsid w:val="00CE5E5D"/>
    <w:rsid w:val="00CE632B"/>
    <w:rsid w:val="00CE6437"/>
    <w:rsid w:val="00CE6C8C"/>
    <w:rsid w:val="00CE6FE4"/>
    <w:rsid w:val="00CE7471"/>
    <w:rsid w:val="00CE7D69"/>
    <w:rsid w:val="00CE7E2E"/>
    <w:rsid w:val="00CE7E66"/>
    <w:rsid w:val="00CF0D64"/>
    <w:rsid w:val="00CF0D68"/>
    <w:rsid w:val="00CF0DAA"/>
    <w:rsid w:val="00CF14D4"/>
    <w:rsid w:val="00CF16E9"/>
    <w:rsid w:val="00CF17E0"/>
    <w:rsid w:val="00CF1BAA"/>
    <w:rsid w:val="00CF1E63"/>
    <w:rsid w:val="00CF1E7A"/>
    <w:rsid w:val="00CF2019"/>
    <w:rsid w:val="00CF2245"/>
    <w:rsid w:val="00CF279A"/>
    <w:rsid w:val="00CF2AFA"/>
    <w:rsid w:val="00CF2CDB"/>
    <w:rsid w:val="00CF2CE6"/>
    <w:rsid w:val="00CF2FFF"/>
    <w:rsid w:val="00CF30C3"/>
    <w:rsid w:val="00CF34AB"/>
    <w:rsid w:val="00CF36D0"/>
    <w:rsid w:val="00CF3C3A"/>
    <w:rsid w:val="00CF4175"/>
    <w:rsid w:val="00CF438D"/>
    <w:rsid w:val="00CF4E65"/>
    <w:rsid w:val="00CF54AD"/>
    <w:rsid w:val="00CF5514"/>
    <w:rsid w:val="00CF59E2"/>
    <w:rsid w:val="00CF6874"/>
    <w:rsid w:val="00CF68FD"/>
    <w:rsid w:val="00CF6913"/>
    <w:rsid w:val="00CF6A9C"/>
    <w:rsid w:val="00CF7079"/>
    <w:rsid w:val="00CF730E"/>
    <w:rsid w:val="00CF731F"/>
    <w:rsid w:val="00CF7808"/>
    <w:rsid w:val="00CF797B"/>
    <w:rsid w:val="00CF7CDF"/>
    <w:rsid w:val="00D00041"/>
    <w:rsid w:val="00D0024A"/>
    <w:rsid w:val="00D00B33"/>
    <w:rsid w:val="00D01276"/>
    <w:rsid w:val="00D0135E"/>
    <w:rsid w:val="00D018DA"/>
    <w:rsid w:val="00D02262"/>
    <w:rsid w:val="00D02441"/>
    <w:rsid w:val="00D025BA"/>
    <w:rsid w:val="00D02A63"/>
    <w:rsid w:val="00D02C17"/>
    <w:rsid w:val="00D02C2A"/>
    <w:rsid w:val="00D02CC5"/>
    <w:rsid w:val="00D02DBA"/>
    <w:rsid w:val="00D02DF0"/>
    <w:rsid w:val="00D03511"/>
    <w:rsid w:val="00D03521"/>
    <w:rsid w:val="00D036F1"/>
    <w:rsid w:val="00D037D3"/>
    <w:rsid w:val="00D03871"/>
    <w:rsid w:val="00D03BAC"/>
    <w:rsid w:val="00D03BBD"/>
    <w:rsid w:val="00D03D01"/>
    <w:rsid w:val="00D048B0"/>
    <w:rsid w:val="00D048F2"/>
    <w:rsid w:val="00D04C3E"/>
    <w:rsid w:val="00D04EBA"/>
    <w:rsid w:val="00D053F1"/>
    <w:rsid w:val="00D057B9"/>
    <w:rsid w:val="00D059DB"/>
    <w:rsid w:val="00D05C9F"/>
    <w:rsid w:val="00D05D5A"/>
    <w:rsid w:val="00D05E0B"/>
    <w:rsid w:val="00D06432"/>
    <w:rsid w:val="00D0643F"/>
    <w:rsid w:val="00D06472"/>
    <w:rsid w:val="00D06FC1"/>
    <w:rsid w:val="00D10A73"/>
    <w:rsid w:val="00D1103A"/>
    <w:rsid w:val="00D11C13"/>
    <w:rsid w:val="00D11DD3"/>
    <w:rsid w:val="00D125D0"/>
    <w:rsid w:val="00D12656"/>
    <w:rsid w:val="00D12A43"/>
    <w:rsid w:val="00D12FC6"/>
    <w:rsid w:val="00D136E3"/>
    <w:rsid w:val="00D138E1"/>
    <w:rsid w:val="00D141EC"/>
    <w:rsid w:val="00D1421E"/>
    <w:rsid w:val="00D14338"/>
    <w:rsid w:val="00D148AE"/>
    <w:rsid w:val="00D148E6"/>
    <w:rsid w:val="00D1505B"/>
    <w:rsid w:val="00D15292"/>
    <w:rsid w:val="00D154FA"/>
    <w:rsid w:val="00D1595E"/>
    <w:rsid w:val="00D15D58"/>
    <w:rsid w:val="00D162D4"/>
    <w:rsid w:val="00D167D8"/>
    <w:rsid w:val="00D168B6"/>
    <w:rsid w:val="00D17080"/>
    <w:rsid w:val="00D172B5"/>
    <w:rsid w:val="00D20092"/>
    <w:rsid w:val="00D204F5"/>
    <w:rsid w:val="00D20AE3"/>
    <w:rsid w:val="00D20BB2"/>
    <w:rsid w:val="00D20DA4"/>
    <w:rsid w:val="00D217C2"/>
    <w:rsid w:val="00D21827"/>
    <w:rsid w:val="00D21A9C"/>
    <w:rsid w:val="00D2230F"/>
    <w:rsid w:val="00D228DE"/>
    <w:rsid w:val="00D231E1"/>
    <w:rsid w:val="00D23490"/>
    <w:rsid w:val="00D237A8"/>
    <w:rsid w:val="00D23D0B"/>
    <w:rsid w:val="00D24039"/>
    <w:rsid w:val="00D24A0C"/>
    <w:rsid w:val="00D24BD4"/>
    <w:rsid w:val="00D25939"/>
    <w:rsid w:val="00D25CB3"/>
    <w:rsid w:val="00D25DF1"/>
    <w:rsid w:val="00D25E0C"/>
    <w:rsid w:val="00D261B0"/>
    <w:rsid w:val="00D268D0"/>
    <w:rsid w:val="00D2699C"/>
    <w:rsid w:val="00D27191"/>
    <w:rsid w:val="00D271CB"/>
    <w:rsid w:val="00D27369"/>
    <w:rsid w:val="00D27417"/>
    <w:rsid w:val="00D27954"/>
    <w:rsid w:val="00D27B18"/>
    <w:rsid w:val="00D27CD8"/>
    <w:rsid w:val="00D30102"/>
    <w:rsid w:val="00D30397"/>
    <w:rsid w:val="00D3048D"/>
    <w:rsid w:val="00D307FD"/>
    <w:rsid w:val="00D30A66"/>
    <w:rsid w:val="00D30BF9"/>
    <w:rsid w:val="00D30C01"/>
    <w:rsid w:val="00D3101A"/>
    <w:rsid w:val="00D31A74"/>
    <w:rsid w:val="00D31D1E"/>
    <w:rsid w:val="00D3236C"/>
    <w:rsid w:val="00D327DA"/>
    <w:rsid w:val="00D3309B"/>
    <w:rsid w:val="00D334E9"/>
    <w:rsid w:val="00D33530"/>
    <w:rsid w:val="00D33539"/>
    <w:rsid w:val="00D33F33"/>
    <w:rsid w:val="00D33FF2"/>
    <w:rsid w:val="00D3470B"/>
    <w:rsid w:val="00D34D72"/>
    <w:rsid w:val="00D34DF7"/>
    <w:rsid w:val="00D360B9"/>
    <w:rsid w:val="00D3653F"/>
    <w:rsid w:val="00D37567"/>
    <w:rsid w:val="00D37E9B"/>
    <w:rsid w:val="00D40184"/>
    <w:rsid w:val="00D405A5"/>
    <w:rsid w:val="00D40FFE"/>
    <w:rsid w:val="00D412BD"/>
    <w:rsid w:val="00D41C7D"/>
    <w:rsid w:val="00D41D31"/>
    <w:rsid w:val="00D422C9"/>
    <w:rsid w:val="00D4242B"/>
    <w:rsid w:val="00D42FA9"/>
    <w:rsid w:val="00D43953"/>
    <w:rsid w:val="00D43CEB"/>
    <w:rsid w:val="00D43DB7"/>
    <w:rsid w:val="00D43EA4"/>
    <w:rsid w:val="00D444A3"/>
    <w:rsid w:val="00D44EE0"/>
    <w:rsid w:val="00D450FB"/>
    <w:rsid w:val="00D4542D"/>
    <w:rsid w:val="00D46695"/>
    <w:rsid w:val="00D4676C"/>
    <w:rsid w:val="00D46BE4"/>
    <w:rsid w:val="00D46E67"/>
    <w:rsid w:val="00D472A0"/>
    <w:rsid w:val="00D4771D"/>
    <w:rsid w:val="00D47AB5"/>
    <w:rsid w:val="00D47CEB"/>
    <w:rsid w:val="00D47F5E"/>
    <w:rsid w:val="00D50110"/>
    <w:rsid w:val="00D5038B"/>
    <w:rsid w:val="00D50443"/>
    <w:rsid w:val="00D50EF8"/>
    <w:rsid w:val="00D51414"/>
    <w:rsid w:val="00D5149B"/>
    <w:rsid w:val="00D515C5"/>
    <w:rsid w:val="00D5176A"/>
    <w:rsid w:val="00D51BBE"/>
    <w:rsid w:val="00D5207F"/>
    <w:rsid w:val="00D522C2"/>
    <w:rsid w:val="00D52A9D"/>
    <w:rsid w:val="00D52A9E"/>
    <w:rsid w:val="00D5381B"/>
    <w:rsid w:val="00D53A56"/>
    <w:rsid w:val="00D53C68"/>
    <w:rsid w:val="00D53CE9"/>
    <w:rsid w:val="00D540BC"/>
    <w:rsid w:val="00D54296"/>
    <w:rsid w:val="00D54A4D"/>
    <w:rsid w:val="00D54CBF"/>
    <w:rsid w:val="00D54EFA"/>
    <w:rsid w:val="00D55A1A"/>
    <w:rsid w:val="00D5629C"/>
    <w:rsid w:val="00D56AB0"/>
    <w:rsid w:val="00D573C4"/>
    <w:rsid w:val="00D57433"/>
    <w:rsid w:val="00D5790C"/>
    <w:rsid w:val="00D579CF"/>
    <w:rsid w:val="00D57D89"/>
    <w:rsid w:val="00D6040A"/>
    <w:rsid w:val="00D6061B"/>
    <w:rsid w:val="00D60FAE"/>
    <w:rsid w:val="00D6155A"/>
    <w:rsid w:val="00D61BE0"/>
    <w:rsid w:val="00D61F3A"/>
    <w:rsid w:val="00D6263A"/>
    <w:rsid w:val="00D6291E"/>
    <w:rsid w:val="00D63789"/>
    <w:rsid w:val="00D6412E"/>
    <w:rsid w:val="00D64141"/>
    <w:rsid w:val="00D64764"/>
    <w:rsid w:val="00D6489A"/>
    <w:rsid w:val="00D64C89"/>
    <w:rsid w:val="00D64D30"/>
    <w:rsid w:val="00D6553D"/>
    <w:rsid w:val="00D65F3C"/>
    <w:rsid w:val="00D65FD3"/>
    <w:rsid w:val="00D662BC"/>
    <w:rsid w:val="00D664D2"/>
    <w:rsid w:val="00D668C8"/>
    <w:rsid w:val="00D66A64"/>
    <w:rsid w:val="00D672D0"/>
    <w:rsid w:val="00D67442"/>
    <w:rsid w:val="00D67998"/>
    <w:rsid w:val="00D67EC3"/>
    <w:rsid w:val="00D67FF8"/>
    <w:rsid w:val="00D70B38"/>
    <w:rsid w:val="00D71E8B"/>
    <w:rsid w:val="00D71E94"/>
    <w:rsid w:val="00D721CB"/>
    <w:rsid w:val="00D72B06"/>
    <w:rsid w:val="00D72F3D"/>
    <w:rsid w:val="00D72FB1"/>
    <w:rsid w:val="00D73163"/>
    <w:rsid w:val="00D7380F"/>
    <w:rsid w:val="00D73B2E"/>
    <w:rsid w:val="00D73EAC"/>
    <w:rsid w:val="00D740C8"/>
    <w:rsid w:val="00D7465B"/>
    <w:rsid w:val="00D753AE"/>
    <w:rsid w:val="00D75413"/>
    <w:rsid w:val="00D756E5"/>
    <w:rsid w:val="00D75878"/>
    <w:rsid w:val="00D75AF5"/>
    <w:rsid w:val="00D75C36"/>
    <w:rsid w:val="00D75DEF"/>
    <w:rsid w:val="00D75E48"/>
    <w:rsid w:val="00D76051"/>
    <w:rsid w:val="00D763CB"/>
    <w:rsid w:val="00D76A3A"/>
    <w:rsid w:val="00D76AF0"/>
    <w:rsid w:val="00D76DA3"/>
    <w:rsid w:val="00D772FA"/>
    <w:rsid w:val="00D775BB"/>
    <w:rsid w:val="00D77803"/>
    <w:rsid w:val="00D77ADE"/>
    <w:rsid w:val="00D77EFE"/>
    <w:rsid w:val="00D803E2"/>
    <w:rsid w:val="00D8092A"/>
    <w:rsid w:val="00D81192"/>
    <w:rsid w:val="00D817A6"/>
    <w:rsid w:val="00D8212B"/>
    <w:rsid w:val="00D824AF"/>
    <w:rsid w:val="00D82641"/>
    <w:rsid w:val="00D82850"/>
    <w:rsid w:val="00D82FB1"/>
    <w:rsid w:val="00D82FB7"/>
    <w:rsid w:val="00D838F6"/>
    <w:rsid w:val="00D84482"/>
    <w:rsid w:val="00D844FD"/>
    <w:rsid w:val="00D84B16"/>
    <w:rsid w:val="00D84B7B"/>
    <w:rsid w:val="00D85133"/>
    <w:rsid w:val="00D851ED"/>
    <w:rsid w:val="00D8593F"/>
    <w:rsid w:val="00D85BDF"/>
    <w:rsid w:val="00D85D5F"/>
    <w:rsid w:val="00D85DEA"/>
    <w:rsid w:val="00D86221"/>
    <w:rsid w:val="00D8624B"/>
    <w:rsid w:val="00D8640C"/>
    <w:rsid w:val="00D86B87"/>
    <w:rsid w:val="00D86DA7"/>
    <w:rsid w:val="00D86DCB"/>
    <w:rsid w:val="00D87284"/>
    <w:rsid w:val="00D87530"/>
    <w:rsid w:val="00D875C3"/>
    <w:rsid w:val="00D879F6"/>
    <w:rsid w:val="00D90412"/>
    <w:rsid w:val="00D904E7"/>
    <w:rsid w:val="00D90554"/>
    <w:rsid w:val="00D907B8"/>
    <w:rsid w:val="00D90951"/>
    <w:rsid w:val="00D90BE0"/>
    <w:rsid w:val="00D9153E"/>
    <w:rsid w:val="00D9175C"/>
    <w:rsid w:val="00D91A6F"/>
    <w:rsid w:val="00D923DF"/>
    <w:rsid w:val="00D92423"/>
    <w:rsid w:val="00D92446"/>
    <w:rsid w:val="00D92481"/>
    <w:rsid w:val="00D92500"/>
    <w:rsid w:val="00D92508"/>
    <w:rsid w:val="00D931A0"/>
    <w:rsid w:val="00D932CB"/>
    <w:rsid w:val="00D93442"/>
    <w:rsid w:val="00D93703"/>
    <w:rsid w:val="00D9386C"/>
    <w:rsid w:val="00D939CF"/>
    <w:rsid w:val="00D93BE2"/>
    <w:rsid w:val="00D93D95"/>
    <w:rsid w:val="00D94037"/>
    <w:rsid w:val="00D94A83"/>
    <w:rsid w:val="00D94C52"/>
    <w:rsid w:val="00D94FC1"/>
    <w:rsid w:val="00D95A7A"/>
    <w:rsid w:val="00D95D3B"/>
    <w:rsid w:val="00D95D57"/>
    <w:rsid w:val="00D95E50"/>
    <w:rsid w:val="00D9641C"/>
    <w:rsid w:val="00D96930"/>
    <w:rsid w:val="00D96F5F"/>
    <w:rsid w:val="00D9745A"/>
    <w:rsid w:val="00D974B8"/>
    <w:rsid w:val="00D97D04"/>
    <w:rsid w:val="00DA0105"/>
    <w:rsid w:val="00DA0219"/>
    <w:rsid w:val="00DA0CCB"/>
    <w:rsid w:val="00DA130A"/>
    <w:rsid w:val="00DA1838"/>
    <w:rsid w:val="00DA1900"/>
    <w:rsid w:val="00DA1AD1"/>
    <w:rsid w:val="00DA1BE6"/>
    <w:rsid w:val="00DA1D76"/>
    <w:rsid w:val="00DA2DE5"/>
    <w:rsid w:val="00DA3176"/>
    <w:rsid w:val="00DA40B1"/>
    <w:rsid w:val="00DA48CF"/>
    <w:rsid w:val="00DA4BC7"/>
    <w:rsid w:val="00DA4C19"/>
    <w:rsid w:val="00DA510E"/>
    <w:rsid w:val="00DA5417"/>
    <w:rsid w:val="00DA5CDF"/>
    <w:rsid w:val="00DA690C"/>
    <w:rsid w:val="00DA695F"/>
    <w:rsid w:val="00DA6D96"/>
    <w:rsid w:val="00DA7276"/>
    <w:rsid w:val="00DA7E63"/>
    <w:rsid w:val="00DB037A"/>
    <w:rsid w:val="00DB0705"/>
    <w:rsid w:val="00DB093E"/>
    <w:rsid w:val="00DB0A88"/>
    <w:rsid w:val="00DB1129"/>
    <w:rsid w:val="00DB1F91"/>
    <w:rsid w:val="00DB2040"/>
    <w:rsid w:val="00DB2043"/>
    <w:rsid w:val="00DB277D"/>
    <w:rsid w:val="00DB27E0"/>
    <w:rsid w:val="00DB2C45"/>
    <w:rsid w:val="00DB2D78"/>
    <w:rsid w:val="00DB3086"/>
    <w:rsid w:val="00DB3107"/>
    <w:rsid w:val="00DB319A"/>
    <w:rsid w:val="00DB3450"/>
    <w:rsid w:val="00DB37DC"/>
    <w:rsid w:val="00DB3B50"/>
    <w:rsid w:val="00DB3CDC"/>
    <w:rsid w:val="00DB3D3C"/>
    <w:rsid w:val="00DB3D8D"/>
    <w:rsid w:val="00DB3DBB"/>
    <w:rsid w:val="00DB3E5D"/>
    <w:rsid w:val="00DB4082"/>
    <w:rsid w:val="00DB41FE"/>
    <w:rsid w:val="00DB42E1"/>
    <w:rsid w:val="00DB4378"/>
    <w:rsid w:val="00DB48A8"/>
    <w:rsid w:val="00DB4D4F"/>
    <w:rsid w:val="00DB4DC6"/>
    <w:rsid w:val="00DB52B9"/>
    <w:rsid w:val="00DB5766"/>
    <w:rsid w:val="00DB5D3F"/>
    <w:rsid w:val="00DB66B5"/>
    <w:rsid w:val="00DB66B7"/>
    <w:rsid w:val="00DB69DD"/>
    <w:rsid w:val="00DB6A02"/>
    <w:rsid w:val="00DB6B6E"/>
    <w:rsid w:val="00DB6E54"/>
    <w:rsid w:val="00DB773C"/>
    <w:rsid w:val="00DB77B8"/>
    <w:rsid w:val="00DB794E"/>
    <w:rsid w:val="00DC0059"/>
    <w:rsid w:val="00DC0060"/>
    <w:rsid w:val="00DC052D"/>
    <w:rsid w:val="00DC0C0E"/>
    <w:rsid w:val="00DC0F28"/>
    <w:rsid w:val="00DC125D"/>
    <w:rsid w:val="00DC1C6E"/>
    <w:rsid w:val="00DC1F6D"/>
    <w:rsid w:val="00DC27B2"/>
    <w:rsid w:val="00DC3136"/>
    <w:rsid w:val="00DC3371"/>
    <w:rsid w:val="00DC339D"/>
    <w:rsid w:val="00DC33F0"/>
    <w:rsid w:val="00DC34D2"/>
    <w:rsid w:val="00DC38FD"/>
    <w:rsid w:val="00DC3A11"/>
    <w:rsid w:val="00DC3BE9"/>
    <w:rsid w:val="00DC4721"/>
    <w:rsid w:val="00DC50A5"/>
    <w:rsid w:val="00DC55E3"/>
    <w:rsid w:val="00DC5719"/>
    <w:rsid w:val="00DC5793"/>
    <w:rsid w:val="00DC5B07"/>
    <w:rsid w:val="00DC6E69"/>
    <w:rsid w:val="00DC77A6"/>
    <w:rsid w:val="00DC79D2"/>
    <w:rsid w:val="00DC7E08"/>
    <w:rsid w:val="00DD007D"/>
    <w:rsid w:val="00DD02EE"/>
    <w:rsid w:val="00DD06E6"/>
    <w:rsid w:val="00DD0C58"/>
    <w:rsid w:val="00DD169A"/>
    <w:rsid w:val="00DD17D9"/>
    <w:rsid w:val="00DD18A2"/>
    <w:rsid w:val="00DD1A6F"/>
    <w:rsid w:val="00DD1D4A"/>
    <w:rsid w:val="00DD1FE3"/>
    <w:rsid w:val="00DD22C4"/>
    <w:rsid w:val="00DD29D5"/>
    <w:rsid w:val="00DD2A34"/>
    <w:rsid w:val="00DD3436"/>
    <w:rsid w:val="00DD3D50"/>
    <w:rsid w:val="00DD3F7B"/>
    <w:rsid w:val="00DD4299"/>
    <w:rsid w:val="00DD450E"/>
    <w:rsid w:val="00DD45BA"/>
    <w:rsid w:val="00DD45D7"/>
    <w:rsid w:val="00DD503A"/>
    <w:rsid w:val="00DD52AE"/>
    <w:rsid w:val="00DD54F2"/>
    <w:rsid w:val="00DD5694"/>
    <w:rsid w:val="00DD576C"/>
    <w:rsid w:val="00DD5A5F"/>
    <w:rsid w:val="00DD5F82"/>
    <w:rsid w:val="00DD6062"/>
    <w:rsid w:val="00DD62DB"/>
    <w:rsid w:val="00DD66E6"/>
    <w:rsid w:val="00DD7152"/>
    <w:rsid w:val="00DD7226"/>
    <w:rsid w:val="00DD72CE"/>
    <w:rsid w:val="00DD736D"/>
    <w:rsid w:val="00DD75A9"/>
    <w:rsid w:val="00DE08B1"/>
    <w:rsid w:val="00DE08E0"/>
    <w:rsid w:val="00DE0A40"/>
    <w:rsid w:val="00DE0EB4"/>
    <w:rsid w:val="00DE0ECE"/>
    <w:rsid w:val="00DE0F7E"/>
    <w:rsid w:val="00DE12DC"/>
    <w:rsid w:val="00DE1310"/>
    <w:rsid w:val="00DE1472"/>
    <w:rsid w:val="00DE15A8"/>
    <w:rsid w:val="00DE1C6C"/>
    <w:rsid w:val="00DE1CE0"/>
    <w:rsid w:val="00DE2E0D"/>
    <w:rsid w:val="00DE316C"/>
    <w:rsid w:val="00DE42AB"/>
    <w:rsid w:val="00DE42C7"/>
    <w:rsid w:val="00DE42DC"/>
    <w:rsid w:val="00DE4970"/>
    <w:rsid w:val="00DE4985"/>
    <w:rsid w:val="00DE49A7"/>
    <w:rsid w:val="00DE5314"/>
    <w:rsid w:val="00DE537E"/>
    <w:rsid w:val="00DE5515"/>
    <w:rsid w:val="00DE5527"/>
    <w:rsid w:val="00DE5615"/>
    <w:rsid w:val="00DE58CE"/>
    <w:rsid w:val="00DE5B5B"/>
    <w:rsid w:val="00DE648E"/>
    <w:rsid w:val="00DE6A1A"/>
    <w:rsid w:val="00DE6D1F"/>
    <w:rsid w:val="00DE6DA0"/>
    <w:rsid w:val="00DE7B43"/>
    <w:rsid w:val="00DE7F13"/>
    <w:rsid w:val="00DF032E"/>
    <w:rsid w:val="00DF0818"/>
    <w:rsid w:val="00DF09C9"/>
    <w:rsid w:val="00DF0FF3"/>
    <w:rsid w:val="00DF101B"/>
    <w:rsid w:val="00DF139A"/>
    <w:rsid w:val="00DF1683"/>
    <w:rsid w:val="00DF1941"/>
    <w:rsid w:val="00DF1C8B"/>
    <w:rsid w:val="00DF2311"/>
    <w:rsid w:val="00DF234C"/>
    <w:rsid w:val="00DF25BB"/>
    <w:rsid w:val="00DF28B5"/>
    <w:rsid w:val="00DF28CA"/>
    <w:rsid w:val="00DF2926"/>
    <w:rsid w:val="00DF2BDE"/>
    <w:rsid w:val="00DF2F09"/>
    <w:rsid w:val="00DF320B"/>
    <w:rsid w:val="00DF3995"/>
    <w:rsid w:val="00DF3CC0"/>
    <w:rsid w:val="00DF41E0"/>
    <w:rsid w:val="00DF45A1"/>
    <w:rsid w:val="00DF4ED0"/>
    <w:rsid w:val="00DF51FF"/>
    <w:rsid w:val="00DF52E5"/>
    <w:rsid w:val="00DF5561"/>
    <w:rsid w:val="00DF5741"/>
    <w:rsid w:val="00DF5823"/>
    <w:rsid w:val="00DF58A4"/>
    <w:rsid w:val="00DF59CC"/>
    <w:rsid w:val="00DF5AAF"/>
    <w:rsid w:val="00DF5C07"/>
    <w:rsid w:val="00DF5D86"/>
    <w:rsid w:val="00DF5E5B"/>
    <w:rsid w:val="00DF5F72"/>
    <w:rsid w:val="00DF64EA"/>
    <w:rsid w:val="00DF6AB6"/>
    <w:rsid w:val="00DF6B51"/>
    <w:rsid w:val="00DF6DD6"/>
    <w:rsid w:val="00DF6F8F"/>
    <w:rsid w:val="00DF70D7"/>
    <w:rsid w:val="00DF771E"/>
    <w:rsid w:val="00DF7A5B"/>
    <w:rsid w:val="00E00279"/>
    <w:rsid w:val="00E002EB"/>
    <w:rsid w:val="00E003E0"/>
    <w:rsid w:val="00E004F0"/>
    <w:rsid w:val="00E005AA"/>
    <w:rsid w:val="00E007AD"/>
    <w:rsid w:val="00E00B31"/>
    <w:rsid w:val="00E01230"/>
    <w:rsid w:val="00E018ED"/>
    <w:rsid w:val="00E019B6"/>
    <w:rsid w:val="00E02F33"/>
    <w:rsid w:val="00E03074"/>
    <w:rsid w:val="00E036A7"/>
    <w:rsid w:val="00E03C48"/>
    <w:rsid w:val="00E04003"/>
    <w:rsid w:val="00E04811"/>
    <w:rsid w:val="00E050BB"/>
    <w:rsid w:val="00E05547"/>
    <w:rsid w:val="00E05634"/>
    <w:rsid w:val="00E056D3"/>
    <w:rsid w:val="00E058B8"/>
    <w:rsid w:val="00E05F2F"/>
    <w:rsid w:val="00E06520"/>
    <w:rsid w:val="00E06E87"/>
    <w:rsid w:val="00E07D83"/>
    <w:rsid w:val="00E10021"/>
    <w:rsid w:val="00E10095"/>
    <w:rsid w:val="00E10185"/>
    <w:rsid w:val="00E10552"/>
    <w:rsid w:val="00E1065A"/>
    <w:rsid w:val="00E10C5D"/>
    <w:rsid w:val="00E10D81"/>
    <w:rsid w:val="00E10DF7"/>
    <w:rsid w:val="00E10F58"/>
    <w:rsid w:val="00E110EB"/>
    <w:rsid w:val="00E1114D"/>
    <w:rsid w:val="00E11771"/>
    <w:rsid w:val="00E11E52"/>
    <w:rsid w:val="00E11FFA"/>
    <w:rsid w:val="00E12165"/>
    <w:rsid w:val="00E12228"/>
    <w:rsid w:val="00E12384"/>
    <w:rsid w:val="00E12903"/>
    <w:rsid w:val="00E13023"/>
    <w:rsid w:val="00E13266"/>
    <w:rsid w:val="00E137F6"/>
    <w:rsid w:val="00E1382A"/>
    <w:rsid w:val="00E13ACB"/>
    <w:rsid w:val="00E13D14"/>
    <w:rsid w:val="00E13DB4"/>
    <w:rsid w:val="00E14375"/>
    <w:rsid w:val="00E14FB5"/>
    <w:rsid w:val="00E150E2"/>
    <w:rsid w:val="00E154D5"/>
    <w:rsid w:val="00E155FF"/>
    <w:rsid w:val="00E15732"/>
    <w:rsid w:val="00E16053"/>
    <w:rsid w:val="00E1643A"/>
    <w:rsid w:val="00E175BB"/>
    <w:rsid w:val="00E176F5"/>
    <w:rsid w:val="00E1785B"/>
    <w:rsid w:val="00E17BD9"/>
    <w:rsid w:val="00E17E96"/>
    <w:rsid w:val="00E2039E"/>
    <w:rsid w:val="00E206B6"/>
    <w:rsid w:val="00E207AD"/>
    <w:rsid w:val="00E21094"/>
    <w:rsid w:val="00E215C4"/>
    <w:rsid w:val="00E218BC"/>
    <w:rsid w:val="00E21AB1"/>
    <w:rsid w:val="00E21FEF"/>
    <w:rsid w:val="00E22258"/>
    <w:rsid w:val="00E224EF"/>
    <w:rsid w:val="00E22709"/>
    <w:rsid w:val="00E22D82"/>
    <w:rsid w:val="00E2394A"/>
    <w:rsid w:val="00E23DA6"/>
    <w:rsid w:val="00E25615"/>
    <w:rsid w:val="00E2587C"/>
    <w:rsid w:val="00E2589F"/>
    <w:rsid w:val="00E258AF"/>
    <w:rsid w:val="00E26064"/>
    <w:rsid w:val="00E2715A"/>
    <w:rsid w:val="00E2729A"/>
    <w:rsid w:val="00E2741F"/>
    <w:rsid w:val="00E2765E"/>
    <w:rsid w:val="00E2772E"/>
    <w:rsid w:val="00E27A1C"/>
    <w:rsid w:val="00E3034B"/>
    <w:rsid w:val="00E30D89"/>
    <w:rsid w:val="00E30E64"/>
    <w:rsid w:val="00E3159F"/>
    <w:rsid w:val="00E31826"/>
    <w:rsid w:val="00E31ACA"/>
    <w:rsid w:val="00E326CB"/>
    <w:rsid w:val="00E32800"/>
    <w:rsid w:val="00E32C07"/>
    <w:rsid w:val="00E3322B"/>
    <w:rsid w:val="00E33A4F"/>
    <w:rsid w:val="00E33EDF"/>
    <w:rsid w:val="00E33FB9"/>
    <w:rsid w:val="00E349CD"/>
    <w:rsid w:val="00E34CBE"/>
    <w:rsid w:val="00E34D38"/>
    <w:rsid w:val="00E34F80"/>
    <w:rsid w:val="00E3518C"/>
    <w:rsid w:val="00E351CC"/>
    <w:rsid w:val="00E3570D"/>
    <w:rsid w:val="00E35B65"/>
    <w:rsid w:val="00E3633F"/>
    <w:rsid w:val="00E36658"/>
    <w:rsid w:val="00E368DC"/>
    <w:rsid w:val="00E36C9F"/>
    <w:rsid w:val="00E3708E"/>
    <w:rsid w:val="00E37501"/>
    <w:rsid w:val="00E37819"/>
    <w:rsid w:val="00E37DC1"/>
    <w:rsid w:val="00E402A6"/>
    <w:rsid w:val="00E4084D"/>
    <w:rsid w:val="00E4148B"/>
    <w:rsid w:val="00E422F2"/>
    <w:rsid w:val="00E4255D"/>
    <w:rsid w:val="00E42577"/>
    <w:rsid w:val="00E4293C"/>
    <w:rsid w:val="00E4322B"/>
    <w:rsid w:val="00E443CC"/>
    <w:rsid w:val="00E44656"/>
    <w:rsid w:val="00E4480F"/>
    <w:rsid w:val="00E44CA7"/>
    <w:rsid w:val="00E45045"/>
    <w:rsid w:val="00E455BA"/>
    <w:rsid w:val="00E45DA5"/>
    <w:rsid w:val="00E45F99"/>
    <w:rsid w:val="00E46356"/>
    <w:rsid w:val="00E46AA4"/>
    <w:rsid w:val="00E473D8"/>
    <w:rsid w:val="00E47592"/>
    <w:rsid w:val="00E4761F"/>
    <w:rsid w:val="00E505C9"/>
    <w:rsid w:val="00E50CDF"/>
    <w:rsid w:val="00E50D0B"/>
    <w:rsid w:val="00E5146F"/>
    <w:rsid w:val="00E51BF9"/>
    <w:rsid w:val="00E51CA3"/>
    <w:rsid w:val="00E51E61"/>
    <w:rsid w:val="00E52843"/>
    <w:rsid w:val="00E52920"/>
    <w:rsid w:val="00E52F54"/>
    <w:rsid w:val="00E53A27"/>
    <w:rsid w:val="00E53C31"/>
    <w:rsid w:val="00E53CBF"/>
    <w:rsid w:val="00E53E62"/>
    <w:rsid w:val="00E540A3"/>
    <w:rsid w:val="00E540F3"/>
    <w:rsid w:val="00E54608"/>
    <w:rsid w:val="00E54816"/>
    <w:rsid w:val="00E5492C"/>
    <w:rsid w:val="00E54DE8"/>
    <w:rsid w:val="00E54E21"/>
    <w:rsid w:val="00E55114"/>
    <w:rsid w:val="00E5519D"/>
    <w:rsid w:val="00E5643E"/>
    <w:rsid w:val="00E566A2"/>
    <w:rsid w:val="00E567EE"/>
    <w:rsid w:val="00E56B26"/>
    <w:rsid w:val="00E56B97"/>
    <w:rsid w:val="00E56BC5"/>
    <w:rsid w:val="00E56FF2"/>
    <w:rsid w:val="00E57046"/>
    <w:rsid w:val="00E570FB"/>
    <w:rsid w:val="00E57E19"/>
    <w:rsid w:val="00E601AC"/>
    <w:rsid w:val="00E606C3"/>
    <w:rsid w:val="00E60B1F"/>
    <w:rsid w:val="00E60B65"/>
    <w:rsid w:val="00E60E49"/>
    <w:rsid w:val="00E615EB"/>
    <w:rsid w:val="00E6191C"/>
    <w:rsid w:val="00E61FF8"/>
    <w:rsid w:val="00E624CE"/>
    <w:rsid w:val="00E627A2"/>
    <w:rsid w:val="00E631C5"/>
    <w:rsid w:val="00E633AF"/>
    <w:rsid w:val="00E634B5"/>
    <w:rsid w:val="00E6354A"/>
    <w:rsid w:val="00E6357B"/>
    <w:rsid w:val="00E636A7"/>
    <w:rsid w:val="00E63BCC"/>
    <w:rsid w:val="00E63C03"/>
    <w:rsid w:val="00E63CD6"/>
    <w:rsid w:val="00E63FFC"/>
    <w:rsid w:val="00E6424C"/>
    <w:rsid w:val="00E6468A"/>
    <w:rsid w:val="00E64927"/>
    <w:rsid w:val="00E64B19"/>
    <w:rsid w:val="00E64C94"/>
    <w:rsid w:val="00E65426"/>
    <w:rsid w:val="00E65481"/>
    <w:rsid w:val="00E6562A"/>
    <w:rsid w:val="00E65651"/>
    <w:rsid w:val="00E6576A"/>
    <w:rsid w:val="00E658FA"/>
    <w:rsid w:val="00E659C9"/>
    <w:rsid w:val="00E65A63"/>
    <w:rsid w:val="00E65A74"/>
    <w:rsid w:val="00E65D45"/>
    <w:rsid w:val="00E65F43"/>
    <w:rsid w:val="00E65F7F"/>
    <w:rsid w:val="00E6637F"/>
    <w:rsid w:val="00E663DF"/>
    <w:rsid w:val="00E66C29"/>
    <w:rsid w:val="00E66C9B"/>
    <w:rsid w:val="00E66E42"/>
    <w:rsid w:val="00E67517"/>
    <w:rsid w:val="00E705D3"/>
    <w:rsid w:val="00E70A14"/>
    <w:rsid w:val="00E70C67"/>
    <w:rsid w:val="00E70F33"/>
    <w:rsid w:val="00E718BE"/>
    <w:rsid w:val="00E71D06"/>
    <w:rsid w:val="00E71DC7"/>
    <w:rsid w:val="00E72169"/>
    <w:rsid w:val="00E72778"/>
    <w:rsid w:val="00E72E83"/>
    <w:rsid w:val="00E731D8"/>
    <w:rsid w:val="00E73204"/>
    <w:rsid w:val="00E733EF"/>
    <w:rsid w:val="00E73436"/>
    <w:rsid w:val="00E73482"/>
    <w:rsid w:val="00E7350F"/>
    <w:rsid w:val="00E73DA0"/>
    <w:rsid w:val="00E74037"/>
    <w:rsid w:val="00E743DD"/>
    <w:rsid w:val="00E747AB"/>
    <w:rsid w:val="00E74EB5"/>
    <w:rsid w:val="00E75967"/>
    <w:rsid w:val="00E75EFD"/>
    <w:rsid w:val="00E76294"/>
    <w:rsid w:val="00E76371"/>
    <w:rsid w:val="00E766AD"/>
    <w:rsid w:val="00E76FBA"/>
    <w:rsid w:val="00E7742D"/>
    <w:rsid w:val="00E77DBF"/>
    <w:rsid w:val="00E80001"/>
    <w:rsid w:val="00E808FA"/>
    <w:rsid w:val="00E809E4"/>
    <w:rsid w:val="00E80DCE"/>
    <w:rsid w:val="00E80E99"/>
    <w:rsid w:val="00E8155B"/>
    <w:rsid w:val="00E8155F"/>
    <w:rsid w:val="00E815A3"/>
    <w:rsid w:val="00E81AA3"/>
    <w:rsid w:val="00E8269C"/>
    <w:rsid w:val="00E828CA"/>
    <w:rsid w:val="00E82F5A"/>
    <w:rsid w:val="00E830A1"/>
    <w:rsid w:val="00E835A0"/>
    <w:rsid w:val="00E835AD"/>
    <w:rsid w:val="00E83E48"/>
    <w:rsid w:val="00E843D2"/>
    <w:rsid w:val="00E84ADA"/>
    <w:rsid w:val="00E85117"/>
    <w:rsid w:val="00E85296"/>
    <w:rsid w:val="00E852BE"/>
    <w:rsid w:val="00E87112"/>
    <w:rsid w:val="00E9092E"/>
    <w:rsid w:val="00E90A7C"/>
    <w:rsid w:val="00E90DAE"/>
    <w:rsid w:val="00E90E7B"/>
    <w:rsid w:val="00E91066"/>
    <w:rsid w:val="00E91186"/>
    <w:rsid w:val="00E9121B"/>
    <w:rsid w:val="00E9130B"/>
    <w:rsid w:val="00E913FE"/>
    <w:rsid w:val="00E9159F"/>
    <w:rsid w:val="00E91B2B"/>
    <w:rsid w:val="00E91CAF"/>
    <w:rsid w:val="00E91E02"/>
    <w:rsid w:val="00E9221A"/>
    <w:rsid w:val="00E924EB"/>
    <w:rsid w:val="00E92860"/>
    <w:rsid w:val="00E92CB2"/>
    <w:rsid w:val="00E9300C"/>
    <w:rsid w:val="00E93804"/>
    <w:rsid w:val="00E939F7"/>
    <w:rsid w:val="00E93B0D"/>
    <w:rsid w:val="00E93CAB"/>
    <w:rsid w:val="00E9401C"/>
    <w:rsid w:val="00E94396"/>
    <w:rsid w:val="00E94A53"/>
    <w:rsid w:val="00E9562F"/>
    <w:rsid w:val="00E95689"/>
    <w:rsid w:val="00E96475"/>
    <w:rsid w:val="00E9704E"/>
    <w:rsid w:val="00E97792"/>
    <w:rsid w:val="00E9796E"/>
    <w:rsid w:val="00E97D32"/>
    <w:rsid w:val="00EA0338"/>
    <w:rsid w:val="00EA080B"/>
    <w:rsid w:val="00EA0D85"/>
    <w:rsid w:val="00EA1059"/>
    <w:rsid w:val="00EA119F"/>
    <w:rsid w:val="00EA127A"/>
    <w:rsid w:val="00EA1389"/>
    <w:rsid w:val="00EA15D0"/>
    <w:rsid w:val="00EA15E2"/>
    <w:rsid w:val="00EA1C23"/>
    <w:rsid w:val="00EA1DF3"/>
    <w:rsid w:val="00EA1F2F"/>
    <w:rsid w:val="00EA22A2"/>
    <w:rsid w:val="00EA2BF9"/>
    <w:rsid w:val="00EA2C10"/>
    <w:rsid w:val="00EA31A0"/>
    <w:rsid w:val="00EA36CC"/>
    <w:rsid w:val="00EA3771"/>
    <w:rsid w:val="00EA3978"/>
    <w:rsid w:val="00EA454B"/>
    <w:rsid w:val="00EA45DB"/>
    <w:rsid w:val="00EA5074"/>
    <w:rsid w:val="00EA51D8"/>
    <w:rsid w:val="00EA527D"/>
    <w:rsid w:val="00EA6180"/>
    <w:rsid w:val="00EA63D4"/>
    <w:rsid w:val="00EA649B"/>
    <w:rsid w:val="00EA6722"/>
    <w:rsid w:val="00EA6966"/>
    <w:rsid w:val="00EA6B83"/>
    <w:rsid w:val="00EA6B8B"/>
    <w:rsid w:val="00EA7708"/>
    <w:rsid w:val="00EA7ADF"/>
    <w:rsid w:val="00EA7C20"/>
    <w:rsid w:val="00EA7E2E"/>
    <w:rsid w:val="00EB05D1"/>
    <w:rsid w:val="00EB07EC"/>
    <w:rsid w:val="00EB0D6C"/>
    <w:rsid w:val="00EB1606"/>
    <w:rsid w:val="00EB19D5"/>
    <w:rsid w:val="00EB24E8"/>
    <w:rsid w:val="00EB28D3"/>
    <w:rsid w:val="00EB30D5"/>
    <w:rsid w:val="00EB32D0"/>
    <w:rsid w:val="00EB3631"/>
    <w:rsid w:val="00EB3BE9"/>
    <w:rsid w:val="00EB3CAE"/>
    <w:rsid w:val="00EB3CCC"/>
    <w:rsid w:val="00EB45E2"/>
    <w:rsid w:val="00EB460F"/>
    <w:rsid w:val="00EB4636"/>
    <w:rsid w:val="00EB491D"/>
    <w:rsid w:val="00EB4BD3"/>
    <w:rsid w:val="00EB4BD4"/>
    <w:rsid w:val="00EB4C5E"/>
    <w:rsid w:val="00EB4D73"/>
    <w:rsid w:val="00EB4DBA"/>
    <w:rsid w:val="00EB4FE8"/>
    <w:rsid w:val="00EB581C"/>
    <w:rsid w:val="00EB5AFA"/>
    <w:rsid w:val="00EB5C2F"/>
    <w:rsid w:val="00EB5C51"/>
    <w:rsid w:val="00EB620E"/>
    <w:rsid w:val="00EB6912"/>
    <w:rsid w:val="00EB7368"/>
    <w:rsid w:val="00EB788A"/>
    <w:rsid w:val="00EB7ACF"/>
    <w:rsid w:val="00EB7B02"/>
    <w:rsid w:val="00EB7ED7"/>
    <w:rsid w:val="00EC0465"/>
    <w:rsid w:val="00EC05B4"/>
    <w:rsid w:val="00EC074B"/>
    <w:rsid w:val="00EC07A9"/>
    <w:rsid w:val="00EC15DF"/>
    <w:rsid w:val="00EC1ACD"/>
    <w:rsid w:val="00EC234A"/>
    <w:rsid w:val="00EC2476"/>
    <w:rsid w:val="00EC2535"/>
    <w:rsid w:val="00EC2598"/>
    <w:rsid w:val="00EC2942"/>
    <w:rsid w:val="00EC33C2"/>
    <w:rsid w:val="00EC3A25"/>
    <w:rsid w:val="00EC3E4F"/>
    <w:rsid w:val="00EC3FC8"/>
    <w:rsid w:val="00EC452B"/>
    <w:rsid w:val="00EC489C"/>
    <w:rsid w:val="00EC49B4"/>
    <w:rsid w:val="00EC4BDF"/>
    <w:rsid w:val="00EC4DA8"/>
    <w:rsid w:val="00EC5798"/>
    <w:rsid w:val="00EC58EE"/>
    <w:rsid w:val="00EC598A"/>
    <w:rsid w:val="00EC5C14"/>
    <w:rsid w:val="00EC5F47"/>
    <w:rsid w:val="00EC60BC"/>
    <w:rsid w:val="00EC63CC"/>
    <w:rsid w:val="00EC6A01"/>
    <w:rsid w:val="00EC6B42"/>
    <w:rsid w:val="00EC754A"/>
    <w:rsid w:val="00EC76C4"/>
    <w:rsid w:val="00EC78E3"/>
    <w:rsid w:val="00ED0CF6"/>
    <w:rsid w:val="00ED0D2B"/>
    <w:rsid w:val="00ED1121"/>
    <w:rsid w:val="00ED15B7"/>
    <w:rsid w:val="00ED1D80"/>
    <w:rsid w:val="00ED1F93"/>
    <w:rsid w:val="00ED2104"/>
    <w:rsid w:val="00ED21F9"/>
    <w:rsid w:val="00ED288F"/>
    <w:rsid w:val="00ED28F2"/>
    <w:rsid w:val="00ED2E85"/>
    <w:rsid w:val="00ED2F4F"/>
    <w:rsid w:val="00ED3721"/>
    <w:rsid w:val="00ED3C29"/>
    <w:rsid w:val="00ED43E0"/>
    <w:rsid w:val="00ED4482"/>
    <w:rsid w:val="00ED45E1"/>
    <w:rsid w:val="00ED48C8"/>
    <w:rsid w:val="00ED5575"/>
    <w:rsid w:val="00ED56D3"/>
    <w:rsid w:val="00ED5DDC"/>
    <w:rsid w:val="00ED6587"/>
    <w:rsid w:val="00ED679B"/>
    <w:rsid w:val="00ED67CE"/>
    <w:rsid w:val="00ED6832"/>
    <w:rsid w:val="00ED6A56"/>
    <w:rsid w:val="00ED6DE6"/>
    <w:rsid w:val="00ED7323"/>
    <w:rsid w:val="00ED7E40"/>
    <w:rsid w:val="00EE0153"/>
    <w:rsid w:val="00EE0217"/>
    <w:rsid w:val="00EE0612"/>
    <w:rsid w:val="00EE1100"/>
    <w:rsid w:val="00EE130F"/>
    <w:rsid w:val="00EE18CF"/>
    <w:rsid w:val="00EE1906"/>
    <w:rsid w:val="00EE1B86"/>
    <w:rsid w:val="00EE23DF"/>
    <w:rsid w:val="00EE2789"/>
    <w:rsid w:val="00EE2A42"/>
    <w:rsid w:val="00EE2F2E"/>
    <w:rsid w:val="00EE30F8"/>
    <w:rsid w:val="00EE3C5C"/>
    <w:rsid w:val="00EE3CF7"/>
    <w:rsid w:val="00EE3DBD"/>
    <w:rsid w:val="00EE3E2B"/>
    <w:rsid w:val="00EE49C0"/>
    <w:rsid w:val="00EE4A12"/>
    <w:rsid w:val="00EE4E98"/>
    <w:rsid w:val="00EE4EE7"/>
    <w:rsid w:val="00EE51AB"/>
    <w:rsid w:val="00EE5876"/>
    <w:rsid w:val="00EE61AA"/>
    <w:rsid w:val="00EE66E4"/>
    <w:rsid w:val="00EE6E1A"/>
    <w:rsid w:val="00EE6FCE"/>
    <w:rsid w:val="00EE70B5"/>
    <w:rsid w:val="00EE7203"/>
    <w:rsid w:val="00EE79B8"/>
    <w:rsid w:val="00EE7E2C"/>
    <w:rsid w:val="00EF0254"/>
    <w:rsid w:val="00EF048C"/>
    <w:rsid w:val="00EF04E7"/>
    <w:rsid w:val="00EF1274"/>
    <w:rsid w:val="00EF15AB"/>
    <w:rsid w:val="00EF1900"/>
    <w:rsid w:val="00EF190D"/>
    <w:rsid w:val="00EF1956"/>
    <w:rsid w:val="00EF1AB6"/>
    <w:rsid w:val="00EF1E2B"/>
    <w:rsid w:val="00EF2289"/>
    <w:rsid w:val="00EF2A41"/>
    <w:rsid w:val="00EF2AA7"/>
    <w:rsid w:val="00EF2D3C"/>
    <w:rsid w:val="00EF2D8D"/>
    <w:rsid w:val="00EF3783"/>
    <w:rsid w:val="00EF401C"/>
    <w:rsid w:val="00EF4743"/>
    <w:rsid w:val="00EF5DE4"/>
    <w:rsid w:val="00EF65E8"/>
    <w:rsid w:val="00EF6689"/>
    <w:rsid w:val="00EF6F3C"/>
    <w:rsid w:val="00EF70F9"/>
    <w:rsid w:val="00EF725F"/>
    <w:rsid w:val="00EF762A"/>
    <w:rsid w:val="00EF7723"/>
    <w:rsid w:val="00EF7A60"/>
    <w:rsid w:val="00EF7BB9"/>
    <w:rsid w:val="00EF7DCD"/>
    <w:rsid w:val="00EF7E21"/>
    <w:rsid w:val="00F00070"/>
    <w:rsid w:val="00F00288"/>
    <w:rsid w:val="00F002BB"/>
    <w:rsid w:val="00F002C7"/>
    <w:rsid w:val="00F01132"/>
    <w:rsid w:val="00F012B1"/>
    <w:rsid w:val="00F0192E"/>
    <w:rsid w:val="00F01BAF"/>
    <w:rsid w:val="00F01DA8"/>
    <w:rsid w:val="00F02318"/>
    <w:rsid w:val="00F0237A"/>
    <w:rsid w:val="00F02C43"/>
    <w:rsid w:val="00F02C54"/>
    <w:rsid w:val="00F03211"/>
    <w:rsid w:val="00F03953"/>
    <w:rsid w:val="00F0457B"/>
    <w:rsid w:val="00F050B4"/>
    <w:rsid w:val="00F0577F"/>
    <w:rsid w:val="00F05BA3"/>
    <w:rsid w:val="00F05CC5"/>
    <w:rsid w:val="00F05DAE"/>
    <w:rsid w:val="00F0674A"/>
    <w:rsid w:val="00F0676A"/>
    <w:rsid w:val="00F06CF9"/>
    <w:rsid w:val="00F06F23"/>
    <w:rsid w:val="00F071C0"/>
    <w:rsid w:val="00F07260"/>
    <w:rsid w:val="00F072E3"/>
    <w:rsid w:val="00F07801"/>
    <w:rsid w:val="00F07840"/>
    <w:rsid w:val="00F07868"/>
    <w:rsid w:val="00F07C91"/>
    <w:rsid w:val="00F07D3B"/>
    <w:rsid w:val="00F1035A"/>
    <w:rsid w:val="00F11912"/>
    <w:rsid w:val="00F11B5B"/>
    <w:rsid w:val="00F12174"/>
    <w:rsid w:val="00F13161"/>
    <w:rsid w:val="00F13294"/>
    <w:rsid w:val="00F13AE2"/>
    <w:rsid w:val="00F13D6B"/>
    <w:rsid w:val="00F13E69"/>
    <w:rsid w:val="00F13E7B"/>
    <w:rsid w:val="00F142EA"/>
    <w:rsid w:val="00F144BE"/>
    <w:rsid w:val="00F150BF"/>
    <w:rsid w:val="00F1562A"/>
    <w:rsid w:val="00F15B30"/>
    <w:rsid w:val="00F15CAD"/>
    <w:rsid w:val="00F1630C"/>
    <w:rsid w:val="00F16825"/>
    <w:rsid w:val="00F17EC8"/>
    <w:rsid w:val="00F2043F"/>
    <w:rsid w:val="00F2148E"/>
    <w:rsid w:val="00F21BD1"/>
    <w:rsid w:val="00F22F49"/>
    <w:rsid w:val="00F2311E"/>
    <w:rsid w:val="00F231FD"/>
    <w:rsid w:val="00F23342"/>
    <w:rsid w:val="00F236D5"/>
    <w:rsid w:val="00F23B1F"/>
    <w:rsid w:val="00F23BEA"/>
    <w:rsid w:val="00F2407D"/>
    <w:rsid w:val="00F24618"/>
    <w:rsid w:val="00F24681"/>
    <w:rsid w:val="00F24A55"/>
    <w:rsid w:val="00F24AA0"/>
    <w:rsid w:val="00F24F8B"/>
    <w:rsid w:val="00F251F8"/>
    <w:rsid w:val="00F25982"/>
    <w:rsid w:val="00F25D2D"/>
    <w:rsid w:val="00F25E14"/>
    <w:rsid w:val="00F25E7F"/>
    <w:rsid w:val="00F26038"/>
    <w:rsid w:val="00F26541"/>
    <w:rsid w:val="00F2674B"/>
    <w:rsid w:val="00F26D38"/>
    <w:rsid w:val="00F274BB"/>
    <w:rsid w:val="00F308F7"/>
    <w:rsid w:val="00F30E11"/>
    <w:rsid w:val="00F31907"/>
    <w:rsid w:val="00F31D33"/>
    <w:rsid w:val="00F31E81"/>
    <w:rsid w:val="00F31FC0"/>
    <w:rsid w:val="00F32147"/>
    <w:rsid w:val="00F32185"/>
    <w:rsid w:val="00F32487"/>
    <w:rsid w:val="00F325FD"/>
    <w:rsid w:val="00F32935"/>
    <w:rsid w:val="00F32B0E"/>
    <w:rsid w:val="00F32CE0"/>
    <w:rsid w:val="00F33F3D"/>
    <w:rsid w:val="00F34077"/>
    <w:rsid w:val="00F341FC"/>
    <w:rsid w:val="00F343A4"/>
    <w:rsid w:val="00F343DD"/>
    <w:rsid w:val="00F343FB"/>
    <w:rsid w:val="00F3461B"/>
    <w:rsid w:val="00F34765"/>
    <w:rsid w:val="00F34A51"/>
    <w:rsid w:val="00F34A92"/>
    <w:rsid w:val="00F35944"/>
    <w:rsid w:val="00F361F1"/>
    <w:rsid w:val="00F36577"/>
    <w:rsid w:val="00F365EE"/>
    <w:rsid w:val="00F368E8"/>
    <w:rsid w:val="00F36A1A"/>
    <w:rsid w:val="00F36D34"/>
    <w:rsid w:val="00F37B89"/>
    <w:rsid w:val="00F37E39"/>
    <w:rsid w:val="00F40081"/>
    <w:rsid w:val="00F40213"/>
    <w:rsid w:val="00F40449"/>
    <w:rsid w:val="00F40C54"/>
    <w:rsid w:val="00F40EBE"/>
    <w:rsid w:val="00F41163"/>
    <w:rsid w:val="00F41330"/>
    <w:rsid w:val="00F416AF"/>
    <w:rsid w:val="00F41E2F"/>
    <w:rsid w:val="00F423A9"/>
    <w:rsid w:val="00F42463"/>
    <w:rsid w:val="00F425E0"/>
    <w:rsid w:val="00F4292F"/>
    <w:rsid w:val="00F4377D"/>
    <w:rsid w:val="00F4385A"/>
    <w:rsid w:val="00F4396C"/>
    <w:rsid w:val="00F43C2B"/>
    <w:rsid w:val="00F44637"/>
    <w:rsid w:val="00F4494A"/>
    <w:rsid w:val="00F44E3E"/>
    <w:rsid w:val="00F45156"/>
    <w:rsid w:val="00F4605C"/>
    <w:rsid w:val="00F460DE"/>
    <w:rsid w:val="00F468CF"/>
    <w:rsid w:val="00F469CB"/>
    <w:rsid w:val="00F469CF"/>
    <w:rsid w:val="00F46A2B"/>
    <w:rsid w:val="00F47476"/>
    <w:rsid w:val="00F47892"/>
    <w:rsid w:val="00F47EB7"/>
    <w:rsid w:val="00F5036C"/>
    <w:rsid w:val="00F50597"/>
    <w:rsid w:val="00F509C7"/>
    <w:rsid w:val="00F50F4C"/>
    <w:rsid w:val="00F5129B"/>
    <w:rsid w:val="00F51601"/>
    <w:rsid w:val="00F51CCC"/>
    <w:rsid w:val="00F51EA4"/>
    <w:rsid w:val="00F52493"/>
    <w:rsid w:val="00F527AA"/>
    <w:rsid w:val="00F5294B"/>
    <w:rsid w:val="00F52A62"/>
    <w:rsid w:val="00F53611"/>
    <w:rsid w:val="00F53E57"/>
    <w:rsid w:val="00F54025"/>
    <w:rsid w:val="00F540C7"/>
    <w:rsid w:val="00F544FE"/>
    <w:rsid w:val="00F54961"/>
    <w:rsid w:val="00F554F5"/>
    <w:rsid w:val="00F556C9"/>
    <w:rsid w:val="00F55835"/>
    <w:rsid w:val="00F56059"/>
    <w:rsid w:val="00F56191"/>
    <w:rsid w:val="00F562F1"/>
    <w:rsid w:val="00F568DB"/>
    <w:rsid w:val="00F56930"/>
    <w:rsid w:val="00F57338"/>
    <w:rsid w:val="00F57432"/>
    <w:rsid w:val="00F57683"/>
    <w:rsid w:val="00F5777D"/>
    <w:rsid w:val="00F57A16"/>
    <w:rsid w:val="00F57BF4"/>
    <w:rsid w:val="00F57D32"/>
    <w:rsid w:val="00F6003C"/>
    <w:rsid w:val="00F60312"/>
    <w:rsid w:val="00F607CF"/>
    <w:rsid w:val="00F61339"/>
    <w:rsid w:val="00F61815"/>
    <w:rsid w:val="00F62538"/>
    <w:rsid w:val="00F62779"/>
    <w:rsid w:val="00F6310B"/>
    <w:rsid w:val="00F635E7"/>
    <w:rsid w:val="00F63B24"/>
    <w:rsid w:val="00F6410C"/>
    <w:rsid w:val="00F64289"/>
    <w:rsid w:val="00F643D8"/>
    <w:rsid w:val="00F64591"/>
    <w:rsid w:val="00F646F8"/>
    <w:rsid w:val="00F65040"/>
    <w:rsid w:val="00F65503"/>
    <w:rsid w:val="00F65657"/>
    <w:rsid w:val="00F657E9"/>
    <w:rsid w:val="00F665A7"/>
    <w:rsid w:val="00F6731A"/>
    <w:rsid w:val="00F676E0"/>
    <w:rsid w:val="00F677FB"/>
    <w:rsid w:val="00F67D4A"/>
    <w:rsid w:val="00F701CF"/>
    <w:rsid w:val="00F709E7"/>
    <w:rsid w:val="00F70FB5"/>
    <w:rsid w:val="00F710C9"/>
    <w:rsid w:val="00F7144F"/>
    <w:rsid w:val="00F71701"/>
    <w:rsid w:val="00F71856"/>
    <w:rsid w:val="00F722A3"/>
    <w:rsid w:val="00F725D6"/>
    <w:rsid w:val="00F725F7"/>
    <w:rsid w:val="00F72AB8"/>
    <w:rsid w:val="00F73012"/>
    <w:rsid w:val="00F7307C"/>
    <w:rsid w:val="00F73D6E"/>
    <w:rsid w:val="00F73E8B"/>
    <w:rsid w:val="00F745C2"/>
    <w:rsid w:val="00F74B59"/>
    <w:rsid w:val="00F74DD0"/>
    <w:rsid w:val="00F74E1D"/>
    <w:rsid w:val="00F753AB"/>
    <w:rsid w:val="00F758ED"/>
    <w:rsid w:val="00F75A13"/>
    <w:rsid w:val="00F760BD"/>
    <w:rsid w:val="00F77197"/>
    <w:rsid w:val="00F7772C"/>
    <w:rsid w:val="00F77C13"/>
    <w:rsid w:val="00F80331"/>
    <w:rsid w:val="00F804AC"/>
    <w:rsid w:val="00F80704"/>
    <w:rsid w:val="00F80818"/>
    <w:rsid w:val="00F80DD7"/>
    <w:rsid w:val="00F81A4C"/>
    <w:rsid w:val="00F82058"/>
    <w:rsid w:val="00F824B9"/>
    <w:rsid w:val="00F824FD"/>
    <w:rsid w:val="00F825FC"/>
    <w:rsid w:val="00F8274E"/>
    <w:rsid w:val="00F82D5F"/>
    <w:rsid w:val="00F83635"/>
    <w:rsid w:val="00F83753"/>
    <w:rsid w:val="00F837B5"/>
    <w:rsid w:val="00F838F9"/>
    <w:rsid w:val="00F83C2A"/>
    <w:rsid w:val="00F83FD2"/>
    <w:rsid w:val="00F841AF"/>
    <w:rsid w:val="00F8458A"/>
    <w:rsid w:val="00F846B2"/>
    <w:rsid w:val="00F84B95"/>
    <w:rsid w:val="00F84BBB"/>
    <w:rsid w:val="00F84BE3"/>
    <w:rsid w:val="00F84CF6"/>
    <w:rsid w:val="00F85053"/>
    <w:rsid w:val="00F8550D"/>
    <w:rsid w:val="00F85FD3"/>
    <w:rsid w:val="00F860ED"/>
    <w:rsid w:val="00F8613B"/>
    <w:rsid w:val="00F861AA"/>
    <w:rsid w:val="00F86416"/>
    <w:rsid w:val="00F86548"/>
    <w:rsid w:val="00F868CC"/>
    <w:rsid w:val="00F868E9"/>
    <w:rsid w:val="00F8723F"/>
    <w:rsid w:val="00F87256"/>
    <w:rsid w:val="00F8731B"/>
    <w:rsid w:val="00F8789A"/>
    <w:rsid w:val="00F87E16"/>
    <w:rsid w:val="00F90329"/>
    <w:rsid w:val="00F90505"/>
    <w:rsid w:val="00F91BCF"/>
    <w:rsid w:val="00F91E6D"/>
    <w:rsid w:val="00F91F1C"/>
    <w:rsid w:val="00F929B1"/>
    <w:rsid w:val="00F92B2B"/>
    <w:rsid w:val="00F92D76"/>
    <w:rsid w:val="00F92EEC"/>
    <w:rsid w:val="00F92F52"/>
    <w:rsid w:val="00F930F1"/>
    <w:rsid w:val="00F937E9"/>
    <w:rsid w:val="00F9394A"/>
    <w:rsid w:val="00F946BB"/>
    <w:rsid w:val="00F949A1"/>
    <w:rsid w:val="00F95324"/>
    <w:rsid w:val="00F95870"/>
    <w:rsid w:val="00F95DC5"/>
    <w:rsid w:val="00F95E93"/>
    <w:rsid w:val="00F96712"/>
    <w:rsid w:val="00F96A54"/>
    <w:rsid w:val="00F96B1A"/>
    <w:rsid w:val="00F96FF5"/>
    <w:rsid w:val="00F97476"/>
    <w:rsid w:val="00F97650"/>
    <w:rsid w:val="00F9785A"/>
    <w:rsid w:val="00F97868"/>
    <w:rsid w:val="00F97D18"/>
    <w:rsid w:val="00FA0801"/>
    <w:rsid w:val="00FA1BFB"/>
    <w:rsid w:val="00FA27AD"/>
    <w:rsid w:val="00FA27C6"/>
    <w:rsid w:val="00FA28CC"/>
    <w:rsid w:val="00FA2997"/>
    <w:rsid w:val="00FA2B09"/>
    <w:rsid w:val="00FA2DC5"/>
    <w:rsid w:val="00FA33D7"/>
    <w:rsid w:val="00FA3983"/>
    <w:rsid w:val="00FA441C"/>
    <w:rsid w:val="00FA4494"/>
    <w:rsid w:val="00FA4531"/>
    <w:rsid w:val="00FA4561"/>
    <w:rsid w:val="00FA49A1"/>
    <w:rsid w:val="00FA4A2D"/>
    <w:rsid w:val="00FA4C10"/>
    <w:rsid w:val="00FA4E2B"/>
    <w:rsid w:val="00FA5095"/>
    <w:rsid w:val="00FA56FA"/>
    <w:rsid w:val="00FA613A"/>
    <w:rsid w:val="00FA637C"/>
    <w:rsid w:val="00FA667E"/>
    <w:rsid w:val="00FA6860"/>
    <w:rsid w:val="00FA68BC"/>
    <w:rsid w:val="00FA6BF4"/>
    <w:rsid w:val="00FA6CD2"/>
    <w:rsid w:val="00FA6E97"/>
    <w:rsid w:val="00FA7186"/>
    <w:rsid w:val="00FA73E4"/>
    <w:rsid w:val="00FA73E9"/>
    <w:rsid w:val="00FA7565"/>
    <w:rsid w:val="00FB0A32"/>
    <w:rsid w:val="00FB0BE1"/>
    <w:rsid w:val="00FB0F5B"/>
    <w:rsid w:val="00FB0FE8"/>
    <w:rsid w:val="00FB1095"/>
    <w:rsid w:val="00FB27B7"/>
    <w:rsid w:val="00FB2970"/>
    <w:rsid w:val="00FB2A25"/>
    <w:rsid w:val="00FB2A8A"/>
    <w:rsid w:val="00FB3001"/>
    <w:rsid w:val="00FB3507"/>
    <w:rsid w:val="00FB3570"/>
    <w:rsid w:val="00FB41CC"/>
    <w:rsid w:val="00FB48D7"/>
    <w:rsid w:val="00FB4F5C"/>
    <w:rsid w:val="00FB52AF"/>
    <w:rsid w:val="00FB5983"/>
    <w:rsid w:val="00FB5A28"/>
    <w:rsid w:val="00FB5FCF"/>
    <w:rsid w:val="00FB605D"/>
    <w:rsid w:val="00FB63E1"/>
    <w:rsid w:val="00FB6787"/>
    <w:rsid w:val="00FB68B2"/>
    <w:rsid w:val="00FB705E"/>
    <w:rsid w:val="00FB74CA"/>
    <w:rsid w:val="00FB7544"/>
    <w:rsid w:val="00FB7767"/>
    <w:rsid w:val="00FB7C59"/>
    <w:rsid w:val="00FC00E8"/>
    <w:rsid w:val="00FC01E9"/>
    <w:rsid w:val="00FC05DD"/>
    <w:rsid w:val="00FC0C81"/>
    <w:rsid w:val="00FC107D"/>
    <w:rsid w:val="00FC11E9"/>
    <w:rsid w:val="00FC1328"/>
    <w:rsid w:val="00FC1C37"/>
    <w:rsid w:val="00FC2120"/>
    <w:rsid w:val="00FC23DC"/>
    <w:rsid w:val="00FC23FD"/>
    <w:rsid w:val="00FC268D"/>
    <w:rsid w:val="00FC279C"/>
    <w:rsid w:val="00FC2BB0"/>
    <w:rsid w:val="00FC3182"/>
    <w:rsid w:val="00FC3314"/>
    <w:rsid w:val="00FC341A"/>
    <w:rsid w:val="00FC3C56"/>
    <w:rsid w:val="00FC3DDB"/>
    <w:rsid w:val="00FC4131"/>
    <w:rsid w:val="00FC43FC"/>
    <w:rsid w:val="00FC45BA"/>
    <w:rsid w:val="00FC4FD3"/>
    <w:rsid w:val="00FC565F"/>
    <w:rsid w:val="00FC59F2"/>
    <w:rsid w:val="00FC5A55"/>
    <w:rsid w:val="00FC5CFF"/>
    <w:rsid w:val="00FC5D09"/>
    <w:rsid w:val="00FC5D6A"/>
    <w:rsid w:val="00FC5F8C"/>
    <w:rsid w:val="00FC6D90"/>
    <w:rsid w:val="00FC73A2"/>
    <w:rsid w:val="00FC76FE"/>
    <w:rsid w:val="00FD01C8"/>
    <w:rsid w:val="00FD01CA"/>
    <w:rsid w:val="00FD0782"/>
    <w:rsid w:val="00FD0CEE"/>
    <w:rsid w:val="00FD0F9C"/>
    <w:rsid w:val="00FD1929"/>
    <w:rsid w:val="00FD1D16"/>
    <w:rsid w:val="00FD1D18"/>
    <w:rsid w:val="00FD1D40"/>
    <w:rsid w:val="00FD2248"/>
    <w:rsid w:val="00FD23C4"/>
    <w:rsid w:val="00FD25F3"/>
    <w:rsid w:val="00FD3031"/>
    <w:rsid w:val="00FD3339"/>
    <w:rsid w:val="00FD3944"/>
    <w:rsid w:val="00FD39F5"/>
    <w:rsid w:val="00FD40A5"/>
    <w:rsid w:val="00FD495D"/>
    <w:rsid w:val="00FD5260"/>
    <w:rsid w:val="00FD55A2"/>
    <w:rsid w:val="00FD57B6"/>
    <w:rsid w:val="00FD5A18"/>
    <w:rsid w:val="00FD5C2D"/>
    <w:rsid w:val="00FD67F6"/>
    <w:rsid w:val="00FD6851"/>
    <w:rsid w:val="00FD6A98"/>
    <w:rsid w:val="00FD6CD8"/>
    <w:rsid w:val="00FD71A8"/>
    <w:rsid w:val="00FD7657"/>
    <w:rsid w:val="00FD7738"/>
    <w:rsid w:val="00FD7F69"/>
    <w:rsid w:val="00FE020F"/>
    <w:rsid w:val="00FE0680"/>
    <w:rsid w:val="00FE0CE0"/>
    <w:rsid w:val="00FE0D93"/>
    <w:rsid w:val="00FE0DF7"/>
    <w:rsid w:val="00FE167B"/>
    <w:rsid w:val="00FE19E5"/>
    <w:rsid w:val="00FE2105"/>
    <w:rsid w:val="00FE2296"/>
    <w:rsid w:val="00FE2395"/>
    <w:rsid w:val="00FE3108"/>
    <w:rsid w:val="00FE3126"/>
    <w:rsid w:val="00FE330D"/>
    <w:rsid w:val="00FE331F"/>
    <w:rsid w:val="00FE36DA"/>
    <w:rsid w:val="00FE37C2"/>
    <w:rsid w:val="00FE3932"/>
    <w:rsid w:val="00FE3B78"/>
    <w:rsid w:val="00FE3C20"/>
    <w:rsid w:val="00FE3D2C"/>
    <w:rsid w:val="00FE3E2B"/>
    <w:rsid w:val="00FE3F04"/>
    <w:rsid w:val="00FE4692"/>
    <w:rsid w:val="00FE4BCB"/>
    <w:rsid w:val="00FE4F78"/>
    <w:rsid w:val="00FE52D0"/>
    <w:rsid w:val="00FE5615"/>
    <w:rsid w:val="00FE5A8A"/>
    <w:rsid w:val="00FE631E"/>
    <w:rsid w:val="00FE6C69"/>
    <w:rsid w:val="00FE7582"/>
    <w:rsid w:val="00FE75E8"/>
    <w:rsid w:val="00FE7FE0"/>
    <w:rsid w:val="00FF0660"/>
    <w:rsid w:val="00FF0EA3"/>
    <w:rsid w:val="00FF129C"/>
    <w:rsid w:val="00FF138C"/>
    <w:rsid w:val="00FF1396"/>
    <w:rsid w:val="00FF1C5E"/>
    <w:rsid w:val="00FF1D04"/>
    <w:rsid w:val="00FF2242"/>
    <w:rsid w:val="00FF26F8"/>
    <w:rsid w:val="00FF281E"/>
    <w:rsid w:val="00FF2A85"/>
    <w:rsid w:val="00FF315D"/>
    <w:rsid w:val="00FF321F"/>
    <w:rsid w:val="00FF343B"/>
    <w:rsid w:val="00FF345A"/>
    <w:rsid w:val="00FF3F6E"/>
    <w:rsid w:val="00FF3FA8"/>
    <w:rsid w:val="00FF4275"/>
    <w:rsid w:val="00FF4506"/>
    <w:rsid w:val="00FF493D"/>
    <w:rsid w:val="00FF4A2B"/>
    <w:rsid w:val="00FF5BED"/>
    <w:rsid w:val="00FF5D27"/>
    <w:rsid w:val="00FF6A7B"/>
    <w:rsid w:val="00FF718C"/>
    <w:rsid w:val="00FF7618"/>
    <w:rsid w:val="00FF76A4"/>
    <w:rsid w:val="00FF76DE"/>
    <w:rsid w:val="00FF7B82"/>
    <w:rsid w:val="00FF7E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5:docId w15:val="{9AECFD7C-7488-4B6B-B140-A3E7C920E1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9" w:qFormat="1"/>
    <w:lsdException w:name="heading 2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semiHidden="1" w:uiPriority="99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99" w:qFormat="1"/>
    <w:lsdException w:name="Emphasis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F129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E19E5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FE19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"/>
    <w:uiPriority w:val="99"/>
    <w:qFormat/>
    <w:rsid w:val="00FE19E5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FE19E5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uiPriority w:val="99"/>
    <w:qFormat/>
    <w:rsid w:val="00FE19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FE19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E19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9"/>
    <w:qFormat/>
    <w:rsid w:val="00FE19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9"/>
    <w:qFormat/>
    <w:rsid w:val="00FE19E5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108"/>
      <w:outlineLvl w:val="8"/>
    </w:pPr>
    <w:rPr>
      <w:rFonts w:ascii="Times New Roman" w:hAnsi="Times New Roman" w:cs="EucrosiaUPC"/>
      <w:b/>
      <w:bCs/>
      <w:sz w:val="22"/>
      <w:szCs w:val="22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FE19E5"/>
    <w:pPr>
      <w:tabs>
        <w:tab w:val="center" w:pos="4536"/>
        <w:tab w:val="right" w:pos="9072"/>
      </w:tabs>
    </w:pPr>
  </w:style>
  <w:style w:type="character" w:customStyle="1" w:styleId="AAAddress">
    <w:name w:val="AA Address"/>
    <w:uiPriority w:val="99"/>
    <w:rsid w:val="00FE19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sid w:val="00FE19E5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E19E5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sid w:val="00FE19E5"/>
    <w:rPr>
      <w:rFonts w:cs="Times New Roman"/>
      <w:b/>
      <w:bCs/>
    </w:rPr>
  </w:style>
  <w:style w:type="paragraph" w:styleId="ListBullet">
    <w:name w:val="List Bullet"/>
    <w:basedOn w:val="Normal"/>
    <w:rsid w:val="00FE19E5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uiPriority w:val="99"/>
    <w:rsid w:val="00FE19E5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rsid w:val="00FE19E5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rsid w:val="00FE19E5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rsid w:val="00FE19E5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rsid w:val="00FE19E5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rsid w:val="00FE19E5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rsid w:val="00FE19E5"/>
    <w:pPr>
      <w:ind w:left="284"/>
    </w:pPr>
  </w:style>
  <w:style w:type="paragraph" w:customStyle="1" w:styleId="AAFrameAddress">
    <w:name w:val="AA Frame Address"/>
    <w:basedOn w:val="Heading1"/>
    <w:uiPriority w:val="99"/>
    <w:rsid w:val="00FE19E5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uiPriority w:val="99"/>
    <w:rsid w:val="00FE19E5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rsid w:val="00FE19E5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uiPriority w:val="99"/>
    <w:semiHidden/>
    <w:rsid w:val="00FE19E5"/>
    <w:pPr>
      <w:ind w:left="284" w:hanging="284"/>
    </w:pPr>
  </w:style>
  <w:style w:type="paragraph" w:styleId="Index1">
    <w:name w:val="index 1"/>
    <w:basedOn w:val="Normal"/>
    <w:next w:val="Normal"/>
    <w:autoRedefine/>
    <w:uiPriority w:val="99"/>
    <w:semiHidden/>
    <w:rsid w:val="00FE19E5"/>
    <w:pPr>
      <w:ind w:left="284" w:hanging="284"/>
    </w:pPr>
  </w:style>
  <w:style w:type="paragraph" w:styleId="Index2">
    <w:name w:val="index 2"/>
    <w:basedOn w:val="Normal"/>
    <w:next w:val="Normal"/>
    <w:autoRedefine/>
    <w:uiPriority w:val="99"/>
    <w:semiHidden/>
    <w:rsid w:val="00FE19E5"/>
    <w:pPr>
      <w:ind w:left="568" w:hanging="284"/>
    </w:pPr>
  </w:style>
  <w:style w:type="paragraph" w:styleId="Index3">
    <w:name w:val="index 3"/>
    <w:basedOn w:val="Normal"/>
    <w:next w:val="Normal"/>
    <w:autoRedefine/>
    <w:uiPriority w:val="99"/>
    <w:semiHidden/>
    <w:rsid w:val="00FE19E5"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rsid w:val="00FE19E5"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rsid w:val="00FE19E5"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rsid w:val="00FE19E5"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rsid w:val="00FE19E5"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rsid w:val="00FE19E5"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rsid w:val="00FE19E5"/>
    <w:pPr>
      <w:ind w:left="2552" w:hanging="284"/>
    </w:pPr>
  </w:style>
  <w:style w:type="paragraph" w:styleId="TOC2">
    <w:name w:val="toc 2"/>
    <w:basedOn w:val="Normal"/>
    <w:next w:val="Normal"/>
    <w:uiPriority w:val="99"/>
    <w:semiHidden/>
    <w:rsid w:val="00FE19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semiHidden/>
    <w:rsid w:val="00FE19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semiHidden/>
    <w:rsid w:val="00FE19E5"/>
    <w:pPr>
      <w:ind w:left="851"/>
    </w:pPr>
  </w:style>
  <w:style w:type="paragraph" w:styleId="TOC5">
    <w:name w:val="toc 5"/>
    <w:basedOn w:val="Normal"/>
    <w:next w:val="Normal"/>
    <w:uiPriority w:val="99"/>
    <w:semiHidden/>
    <w:rsid w:val="00FE19E5"/>
    <w:pPr>
      <w:ind w:left="1134"/>
    </w:pPr>
  </w:style>
  <w:style w:type="paragraph" w:styleId="TOC6">
    <w:name w:val="toc 6"/>
    <w:basedOn w:val="Normal"/>
    <w:next w:val="Normal"/>
    <w:uiPriority w:val="99"/>
    <w:semiHidden/>
    <w:rsid w:val="00FE19E5"/>
    <w:pPr>
      <w:ind w:left="1418"/>
    </w:pPr>
  </w:style>
  <w:style w:type="paragraph" w:styleId="TOC7">
    <w:name w:val="toc 7"/>
    <w:basedOn w:val="Normal"/>
    <w:next w:val="Normal"/>
    <w:uiPriority w:val="99"/>
    <w:semiHidden/>
    <w:rsid w:val="00FE19E5"/>
    <w:pPr>
      <w:ind w:left="1701"/>
    </w:pPr>
  </w:style>
  <w:style w:type="paragraph" w:styleId="TOC8">
    <w:name w:val="toc 8"/>
    <w:basedOn w:val="Normal"/>
    <w:next w:val="Normal"/>
    <w:uiPriority w:val="99"/>
    <w:semiHidden/>
    <w:rsid w:val="00FE19E5"/>
    <w:pPr>
      <w:ind w:left="1985"/>
    </w:pPr>
  </w:style>
  <w:style w:type="paragraph" w:styleId="TOC9">
    <w:name w:val="toc 9"/>
    <w:basedOn w:val="Normal"/>
    <w:next w:val="Normal"/>
    <w:uiPriority w:val="99"/>
    <w:semiHidden/>
    <w:rsid w:val="00FE19E5"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rsid w:val="00FE19E5"/>
    <w:pPr>
      <w:ind w:left="567" w:hanging="567"/>
    </w:pPr>
  </w:style>
  <w:style w:type="paragraph" w:styleId="ListBullet5">
    <w:name w:val="List Bullet 5"/>
    <w:basedOn w:val="Normal"/>
    <w:uiPriority w:val="99"/>
    <w:rsid w:val="00FE19E5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rsid w:val="00FE19E5"/>
    <w:pPr>
      <w:spacing w:after="120"/>
    </w:pPr>
  </w:style>
  <w:style w:type="paragraph" w:styleId="BodyTextFirstIndent">
    <w:name w:val="Body Text First Indent"/>
    <w:basedOn w:val="BodyText"/>
    <w:link w:val="BodyTextFirstIndentChar"/>
    <w:uiPriority w:val="99"/>
    <w:rsid w:val="00FE19E5"/>
    <w:pPr>
      <w:ind w:firstLine="284"/>
    </w:pPr>
  </w:style>
  <w:style w:type="paragraph" w:styleId="BodyTextIndent">
    <w:name w:val="Body Text Indent"/>
    <w:aliases w:val="i"/>
    <w:basedOn w:val="Normal"/>
    <w:link w:val="BodyTextIndentChar"/>
    <w:uiPriority w:val="99"/>
    <w:rsid w:val="00FE19E5"/>
    <w:pPr>
      <w:spacing w:after="120"/>
      <w:ind w:left="283"/>
    </w:pPr>
  </w:style>
  <w:style w:type="paragraph" w:styleId="BodyTextFirstIndent2">
    <w:name w:val="Body Text First Indent 2"/>
    <w:basedOn w:val="BodyTextIndent"/>
    <w:link w:val="BodyTextFirstIndent2Char"/>
    <w:uiPriority w:val="99"/>
    <w:rsid w:val="00FE19E5"/>
    <w:pPr>
      <w:ind w:left="284" w:firstLine="284"/>
    </w:pPr>
  </w:style>
  <w:style w:type="character" w:styleId="Strong">
    <w:name w:val="Strong"/>
    <w:uiPriority w:val="99"/>
    <w:qFormat/>
    <w:rsid w:val="00FE19E5"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rsid w:val="00FE19E5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rsid w:val="00FE19E5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uiPriority w:val="99"/>
    <w:rsid w:val="00FE19E5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rsid w:val="00FE19E5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uiPriority w:val="99"/>
    <w:rsid w:val="00FE19E5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99"/>
    <w:semiHidden/>
    <w:rsid w:val="00FE19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rsid w:val="00FE19E5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FE19E5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rsid w:val="00FE19E5"/>
    <w:pPr>
      <w:framePr w:h="1054" w:wrap="around" w:y="5920"/>
    </w:pPr>
  </w:style>
  <w:style w:type="paragraph" w:customStyle="1" w:styleId="ReportHeading3">
    <w:name w:val="ReportHeading3"/>
    <w:basedOn w:val="ReportHeading2"/>
    <w:uiPriority w:val="99"/>
    <w:rsid w:val="00FE19E5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FE1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uiPriority w:val="99"/>
    <w:rsid w:val="00FE19E5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uiPriority w:val="99"/>
    <w:rsid w:val="00FE19E5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FE19E5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rsid w:val="00FE19E5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uiPriority w:val="99"/>
    <w:rsid w:val="00FE19E5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rsid w:val="00FE19E5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uiPriority w:val="99"/>
    <w:rsid w:val="00FE1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uiPriority w:val="99"/>
    <w:rsid w:val="00FE1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0">
    <w:name w:val="???"/>
    <w:basedOn w:val="Normal"/>
    <w:uiPriority w:val="99"/>
    <w:rsid w:val="00FE1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a1">
    <w:name w:val="ºÇ¡"/>
    <w:basedOn w:val="Normal"/>
    <w:uiPriority w:val="99"/>
    <w:rsid w:val="00FE1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30">
    <w:name w:val="µÒÃÒ§3ªèÍ§"/>
    <w:basedOn w:val="Normal"/>
    <w:uiPriority w:val="99"/>
    <w:rsid w:val="00FE1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FE1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 w:cs="EucrosiaUPC"/>
      <w:sz w:val="28"/>
      <w:szCs w:val="28"/>
      <w:lang w:val="th-TH"/>
    </w:rPr>
  </w:style>
  <w:style w:type="paragraph" w:styleId="BodyText3">
    <w:name w:val="Body Text 3"/>
    <w:basedOn w:val="Normal"/>
    <w:link w:val="BodyText3Char"/>
    <w:uiPriority w:val="99"/>
    <w:rsid w:val="00FE1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jc w:val="both"/>
    </w:pPr>
    <w:rPr>
      <w:rFonts w:ascii="Times New Roman" w:hAnsi="Times New Roman" w:cs="EucrosiaUPC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FE1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</w:pPr>
    <w:rPr>
      <w:rFonts w:ascii="Times New Roman" w:hAnsi="Times New Roman" w:cs="EucrosiaUPC"/>
      <w:sz w:val="28"/>
      <w:szCs w:val="28"/>
      <w:lang w:val="th-TH"/>
    </w:rPr>
  </w:style>
  <w:style w:type="character" w:styleId="PageNumber">
    <w:name w:val="page number"/>
    <w:basedOn w:val="DefaultParagraphFont"/>
    <w:uiPriority w:val="99"/>
    <w:rsid w:val="00FE19E5"/>
  </w:style>
  <w:style w:type="paragraph" w:customStyle="1" w:styleId="a2">
    <w:name w:val="Åº"/>
    <w:basedOn w:val="Normal"/>
    <w:uiPriority w:val="99"/>
    <w:rsid w:val="00FE1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styleId="BlockText">
    <w:name w:val="Block Text"/>
    <w:basedOn w:val="Normal"/>
    <w:uiPriority w:val="99"/>
    <w:rsid w:val="00FE1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8" w:right="288" w:hanging="18"/>
    </w:pPr>
    <w:rPr>
      <w:rFonts w:ascii="Times New Roman" w:hAnsi="Times New Roman" w:cs="EucrosiaUPC"/>
      <w:sz w:val="30"/>
      <w:szCs w:val="30"/>
      <w:lang w:val="th-TH"/>
    </w:rPr>
  </w:style>
  <w:style w:type="paragraph" w:styleId="BodyTextIndent3">
    <w:name w:val="Body Text Indent 3"/>
    <w:basedOn w:val="Normal"/>
    <w:rsid w:val="00FE1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90"/>
      </w:tabs>
      <w:ind w:hanging="540"/>
    </w:pPr>
    <w:rPr>
      <w:rFonts w:ascii="Times New Roman" w:hAnsi="Times New Roman" w:cs="EucrosiaUPC"/>
      <w:sz w:val="30"/>
      <w:szCs w:val="30"/>
      <w:lang w:val="th-TH"/>
    </w:rPr>
  </w:style>
  <w:style w:type="paragraph" w:customStyle="1" w:styleId="10">
    <w:name w:val="10"/>
    <w:basedOn w:val="Normal"/>
    <w:rsid w:val="00FE19E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styleId="MacroText">
    <w:name w:val="macro"/>
    <w:link w:val="MacroTextChar"/>
    <w:uiPriority w:val="99"/>
    <w:semiHidden/>
    <w:rsid w:val="00FE19E5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/>
    </w:rPr>
  </w:style>
  <w:style w:type="paragraph" w:customStyle="1" w:styleId="a3">
    <w:name w:val="??"/>
    <w:basedOn w:val="Normal"/>
    <w:uiPriority w:val="99"/>
    <w:rsid w:val="0090078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Cordia New"/>
      <w:sz w:val="28"/>
      <w:szCs w:val="28"/>
    </w:rPr>
  </w:style>
  <w:style w:type="character" w:customStyle="1" w:styleId="Char">
    <w:name w:val="??? Char"/>
    <w:rsid w:val="00900789"/>
    <w:rPr>
      <w:rFonts w:cs="Angsana New"/>
      <w:sz w:val="22"/>
      <w:szCs w:val="22"/>
      <w:lang w:val="th-TH" w:eastAsia="en-US" w:bidi="th-TH"/>
    </w:rPr>
  </w:style>
  <w:style w:type="table" w:styleId="TableGrid">
    <w:name w:val="Table Grid"/>
    <w:basedOn w:val="TableNormal"/>
    <w:uiPriority w:val="39"/>
    <w:rsid w:val="002B493B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rsid w:val="003B5955"/>
    <w:rPr>
      <w:rFonts w:ascii="Tahoma" w:hAnsi="Tahoma" w:cs="Tahoma"/>
      <w:sz w:val="16"/>
      <w:szCs w:val="16"/>
    </w:rPr>
  </w:style>
  <w:style w:type="paragraph" w:styleId="DocumentMap">
    <w:name w:val="Document Map"/>
    <w:basedOn w:val="Normal"/>
    <w:link w:val="DocumentMapChar"/>
    <w:uiPriority w:val="99"/>
    <w:semiHidden/>
    <w:rsid w:val="00D573C4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index">
    <w:name w:val="index"/>
    <w:aliases w:val="ix"/>
    <w:basedOn w:val="BodyText"/>
    <w:uiPriority w:val="99"/>
    <w:rsid w:val="002C7B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2C7B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fourfigures">
    <w:name w:val="acct four figures"/>
    <w:aliases w:val="a4"/>
    <w:basedOn w:val="Normal"/>
    <w:rsid w:val="009F21C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Heading">
    <w:name w:val="Acc Policy Heading"/>
    <w:basedOn w:val="BodyText"/>
    <w:link w:val="AccPolicyHeadingChar"/>
    <w:autoRedefine/>
    <w:uiPriority w:val="99"/>
    <w:rsid w:val="00B919D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450"/>
      </w:tabs>
      <w:spacing w:after="0" w:line="240" w:lineRule="auto"/>
      <w:ind w:right="27"/>
    </w:pPr>
    <w:rPr>
      <w:rFonts w:ascii="Angsana New" w:hAnsi="Angsana New"/>
      <w:b/>
      <w:b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uiPriority w:val="99"/>
    <w:rsid w:val="00B919DC"/>
    <w:rPr>
      <w:rFonts w:ascii="Angsana New" w:hAnsi="Angsana New" w:cs="Angsana New"/>
      <w:b/>
      <w:bCs/>
      <w:sz w:val="30"/>
      <w:szCs w:val="30"/>
      <w:lang w:val="en-GB" w:eastAsia="en-US" w:bidi="th-TH"/>
    </w:rPr>
  </w:style>
  <w:style w:type="paragraph" w:customStyle="1" w:styleId="block">
    <w:name w:val="block"/>
    <w:aliases w:val="b"/>
    <w:basedOn w:val="BodyText"/>
    <w:rsid w:val="00DD1D4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C17D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D5011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Heading2Char">
    <w:name w:val="Heading 2 Char"/>
    <w:link w:val="Heading2"/>
    <w:rsid w:val="001A65BE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a4">
    <w:name w:val="???????"/>
    <w:basedOn w:val="Normal"/>
    <w:uiPriority w:val="99"/>
    <w:rsid w:val="00E566A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Times New Roman"/>
      <w:sz w:val="30"/>
      <w:szCs w:val="30"/>
      <w:lang w:val="th-TH"/>
    </w:rPr>
  </w:style>
  <w:style w:type="paragraph" w:customStyle="1" w:styleId="zfaxdetails">
    <w:name w:val="zfax details"/>
    <w:basedOn w:val="Normal"/>
    <w:rsid w:val="0024701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ASSETS">
    <w:name w:val="ASSETS"/>
    <w:basedOn w:val="Normal"/>
    <w:uiPriority w:val="99"/>
    <w:rsid w:val="002470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NormalWeb">
    <w:name w:val="Normal (Web)"/>
    <w:basedOn w:val="Normal"/>
    <w:uiPriority w:val="99"/>
    <w:rsid w:val="00C53D5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styleId="E-mailSignature">
    <w:name w:val="E-mail Signature"/>
    <w:basedOn w:val="Normal"/>
    <w:rsid w:val="0065107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hAnsi="Times New Roman"/>
      <w:sz w:val="24"/>
      <w:szCs w:val="28"/>
    </w:rPr>
  </w:style>
  <w:style w:type="character" w:customStyle="1" w:styleId="CharChar">
    <w:name w:val="Char Char"/>
    <w:rsid w:val="001E0676"/>
    <w:rPr>
      <w:rFonts w:ascii="Arial" w:hAnsi="Arial"/>
      <w:b/>
      <w:bCs/>
      <w:sz w:val="18"/>
      <w:szCs w:val="18"/>
      <w:lang w:val="en-US" w:eastAsia="en-US" w:bidi="th-TH"/>
    </w:rPr>
  </w:style>
  <w:style w:type="paragraph" w:customStyle="1" w:styleId="Denomination2">
    <w:name w:val="Denomination2"/>
    <w:basedOn w:val="Normal"/>
    <w:uiPriority w:val="99"/>
    <w:rsid w:val="00C52A0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13"/>
      <w:jc w:val="right"/>
    </w:pPr>
    <w:rPr>
      <w:rFonts w:ascii="Times New Roman" w:hAnsi="Times New Roman"/>
      <w:lang w:val="en-GB"/>
    </w:rPr>
  </w:style>
  <w:style w:type="paragraph" w:styleId="ListParagraph">
    <w:name w:val="List Paragraph"/>
    <w:basedOn w:val="Normal"/>
    <w:uiPriority w:val="34"/>
    <w:qFormat/>
    <w:rsid w:val="009C7A0A"/>
    <w:pPr>
      <w:ind w:left="720"/>
      <w:contextualSpacing/>
    </w:pPr>
    <w:rPr>
      <w:szCs w:val="22"/>
    </w:rPr>
  </w:style>
  <w:style w:type="character" w:customStyle="1" w:styleId="Heading1Char">
    <w:name w:val="Heading 1 Char"/>
    <w:link w:val="Heading1"/>
    <w:uiPriority w:val="99"/>
    <w:locked/>
    <w:rsid w:val="009C7A0A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link w:val="Heading3"/>
    <w:uiPriority w:val="99"/>
    <w:locked/>
    <w:rsid w:val="009C7A0A"/>
    <w:rPr>
      <w:rFonts w:ascii="Arial" w:hAnsi="Arial" w:cs="Times New Roman"/>
      <w:i/>
      <w:iCs/>
      <w:sz w:val="18"/>
      <w:szCs w:val="18"/>
      <w:lang w:val="en-US" w:eastAsia="en-US"/>
    </w:rPr>
  </w:style>
  <w:style w:type="character" w:customStyle="1" w:styleId="Heading4Char">
    <w:name w:val="Heading 4 Char"/>
    <w:link w:val="Heading4"/>
    <w:uiPriority w:val="99"/>
    <w:locked/>
    <w:rsid w:val="009C7A0A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ink w:val="Heading5"/>
    <w:uiPriority w:val="99"/>
    <w:locked/>
    <w:rsid w:val="009C7A0A"/>
    <w:rPr>
      <w:rFonts w:cs="EucrosiaUPC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9C7A0A"/>
    <w:rPr>
      <w:rFonts w:cs="EucrosiaUPC"/>
      <w:b/>
      <w:bCs/>
      <w:sz w:val="32"/>
      <w:szCs w:val="32"/>
    </w:rPr>
  </w:style>
  <w:style w:type="character" w:customStyle="1" w:styleId="Heading7Char">
    <w:name w:val="Heading 7 Char"/>
    <w:link w:val="Heading7"/>
    <w:uiPriority w:val="99"/>
    <w:locked/>
    <w:rsid w:val="009C7A0A"/>
    <w:rPr>
      <w:rFonts w:cs="EucrosiaUPC"/>
      <w:b/>
      <w:bCs/>
      <w:sz w:val="28"/>
      <w:szCs w:val="28"/>
    </w:rPr>
  </w:style>
  <w:style w:type="character" w:customStyle="1" w:styleId="Heading8Char">
    <w:name w:val="Heading 8 Char"/>
    <w:link w:val="Heading8"/>
    <w:uiPriority w:val="99"/>
    <w:locked/>
    <w:rsid w:val="009C7A0A"/>
    <w:rPr>
      <w:rFonts w:cs="EucrosiaUPC"/>
      <w:b/>
      <w:bCs/>
      <w:sz w:val="24"/>
      <w:szCs w:val="24"/>
    </w:rPr>
  </w:style>
  <w:style w:type="character" w:customStyle="1" w:styleId="Heading9Char">
    <w:name w:val="Heading 9 Char"/>
    <w:link w:val="Heading9"/>
    <w:uiPriority w:val="99"/>
    <w:locked/>
    <w:rsid w:val="009C7A0A"/>
    <w:rPr>
      <w:rFonts w:cs="EucrosiaUPC"/>
      <w:b/>
      <w:bCs/>
      <w:sz w:val="22"/>
      <w:szCs w:val="22"/>
      <w:lang w:val="th-TH"/>
    </w:rPr>
  </w:style>
  <w:style w:type="character" w:customStyle="1" w:styleId="BodyTextChar">
    <w:name w:val="Body Text Char"/>
    <w:aliases w:val="bt Char,body text Char,Body Char"/>
    <w:uiPriority w:val="99"/>
    <w:locked/>
    <w:rsid w:val="009C7A0A"/>
    <w:rPr>
      <w:rFonts w:ascii="Arial" w:hAnsi="Arial"/>
      <w:sz w:val="18"/>
      <w:lang w:val="en-US" w:eastAsia="en-US"/>
    </w:rPr>
  </w:style>
  <w:style w:type="character" w:customStyle="1" w:styleId="BodyTextChar1">
    <w:name w:val="Body Text Char1"/>
    <w:aliases w:val="bt Char1,body text Char1,Body Char1"/>
    <w:link w:val="BodyText"/>
    <w:uiPriority w:val="99"/>
    <w:locked/>
    <w:rsid w:val="009C7A0A"/>
    <w:rPr>
      <w:rFonts w:ascii="Arial" w:hAnsi="Arial"/>
      <w:sz w:val="18"/>
      <w:szCs w:val="18"/>
    </w:rPr>
  </w:style>
  <w:style w:type="character" w:customStyle="1" w:styleId="HeaderChar">
    <w:name w:val="Header Char"/>
    <w:link w:val="Header"/>
    <w:uiPriority w:val="99"/>
    <w:locked/>
    <w:rsid w:val="009C7A0A"/>
    <w:rPr>
      <w:rFonts w:ascii="Arial" w:hAnsi="Arial"/>
      <w:sz w:val="18"/>
      <w:szCs w:val="18"/>
    </w:rPr>
  </w:style>
  <w:style w:type="character" w:customStyle="1" w:styleId="FooterChar">
    <w:name w:val="Footer Char"/>
    <w:link w:val="Footer"/>
    <w:uiPriority w:val="99"/>
    <w:locked/>
    <w:rsid w:val="009C7A0A"/>
    <w:rPr>
      <w:rFonts w:ascii="Arial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uiPriority w:val="99"/>
    <w:locked/>
    <w:rsid w:val="009C7A0A"/>
    <w:rPr>
      <w:rFonts w:ascii="Arial" w:hAnsi="Arial"/>
      <w:sz w:val="18"/>
      <w:szCs w:val="18"/>
    </w:rPr>
  </w:style>
  <w:style w:type="character" w:customStyle="1" w:styleId="BodyTextIndentChar">
    <w:name w:val="Body Text Indent Char"/>
    <w:aliases w:val="i Char"/>
    <w:link w:val="BodyTextIndent"/>
    <w:uiPriority w:val="99"/>
    <w:locked/>
    <w:rsid w:val="009C7A0A"/>
    <w:rPr>
      <w:rFonts w:ascii="Arial" w:hAnsi="Arial"/>
      <w:sz w:val="18"/>
      <w:szCs w:val="18"/>
    </w:rPr>
  </w:style>
  <w:style w:type="character" w:customStyle="1" w:styleId="BodyTextFirstIndent2Char">
    <w:name w:val="Body Text First Indent 2 Char"/>
    <w:link w:val="BodyTextFirstIndent2"/>
    <w:uiPriority w:val="99"/>
    <w:locked/>
    <w:rsid w:val="009C7A0A"/>
    <w:rPr>
      <w:rFonts w:ascii="Arial" w:hAnsi="Arial"/>
      <w:sz w:val="18"/>
      <w:szCs w:val="18"/>
    </w:rPr>
  </w:style>
  <w:style w:type="character" w:customStyle="1" w:styleId="BodyText2Char">
    <w:name w:val="Body Text 2 Char"/>
    <w:link w:val="BodyText2"/>
    <w:locked/>
    <w:rsid w:val="009C7A0A"/>
    <w:rPr>
      <w:rFonts w:cs="EucrosiaUPC"/>
      <w:sz w:val="28"/>
      <w:szCs w:val="28"/>
      <w:lang w:val="th-TH"/>
    </w:rPr>
  </w:style>
  <w:style w:type="paragraph" w:customStyle="1" w:styleId="T0">
    <w:name w:val="????? T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">
    <w:name w:val="ª×èÍºÃÔÉÑ· E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5">
    <w:name w:val="ลบ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cs="BrowalliaUPC"/>
      <w:sz w:val="28"/>
      <w:szCs w:val="28"/>
      <w:lang w:val="th-TH" w:eastAsia="th-TH"/>
    </w:rPr>
  </w:style>
  <w:style w:type="character" w:customStyle="1" w:styleId="BodyText3Char">
    <w:name w:val="Body Text 3 Char"/>
    <w:link w:val="BodyText3"/>
    <w:uiPriority w:val="99"/>
    <w:locked/>
    <w:rsid w:val="009C7A0A"/>
    <w:rPr>
      <w:rFonts w:cs="EucrosiaUPC"/>
      <w:sz w:val="28"/>
      <w:szCs w:val="28"/>
      <w:lang w:val="th-TH"/>
    </w:rPr>
  </w:style>
  <w:style w:type="character" w:customStyle="1" w:styleId="BodyTextIndent2Char">
    <w:name w:val="Body Text Indent 2 Char"/>
    <w:link w:val="BodyTextIndent2"/>
    <w:uiPriority w:val="99"/>
    <w:locked/>
    <w:rsid w:val="009C7A0A"/>
    <w:rPr>
      <w:rFonts w:cs="EucrosiaUPC"/>
      <w:sz w:val="28"/>
      <w:szCs w:val="28"/>
      <w:lang w:val="th-TH"/>
    </w:rPr>
  </w:style>
  <w:style w:type="character" w:customStyle="1" w:styleId="BalloonTextChar">
    <w:name w:val="Balloon Text Char"/>
    <w:link w:val="BalloonText"/>
    <w:uiPriority w:val="99"/>
    <w:semiHidden/>
    <w:locked/>
    <w:rsid w:val="009C7A0A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"/>
    <w:uiPriority w:val="99"/>
    <w:rsid w:val="009C7A0A"/>
    <w:pPr>
      <w:spacing w:line="240" w:lineRule="auto"/>
    </w:pPr>
    <w:rPr>
      <w:rFonts w:cs="Times New Roman"/>
    </w:rPr>
  </w:style>
  <w:style w:type="character" w:customStyle="1" w:styleId="SignatureChar">
    <w:name w:val="Signature Char"/>
    <w:link w:val="Signature"/>
    <w:uiPriority w:val="99"/>
    <w:rsid w:val="009C7A0A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9C7A0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uiPriority w:val="99"/>
    <w:rsid w:val="009C7A0A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9C7A0A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9C7A0A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uiPriority w:val="99"/>
    <w:rsid w:val="009C7A0A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9C7A0A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9C7A0A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9C7A0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9C7A0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9C7A0A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uiPriority w:val="99"/>
    <w:rsid w:val="009C7A0A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9C7A0A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uiPriority w:val="99"/>
    <w:rsid w:val="009C7A0A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9C7A0A"/>
    <w:pPr>
      <w:spacing w:after="0"/>
    </w:pPr>
  </w:style>
  <w:style w:type="paragraph" w:customStyle="1" w:styleId="block2nospaceafter">
    <w:name w:val="block2 no space after"/>
    <w:aliases w:val="b2n,block2 no sp"/>
    <w:basedOn w:val="block2"/>
    <w:uiPriority w:val="99"/>
    <w:rsid w:val="009C7A0A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character" w:customStyle="1" w:styleId="MacroTextChar">
    <w:name w:val="Macro Text Char"/>
    <w:link w:val="MacroText"/>
    <w:uiPriority w:val="99"/>
    <w:semiHidden/>
    <w:locked/>
    <w:rsid w:val="009C7A0A"/>
    <w:rPr>
      <w:rFonts w:ascii="Courier New" w:hAnsi="Courier New"/>
      <w:lang w:val="en-AU" w:eastAsia="en-US" w:bidi="th-TH"/>
    </w:rPr>
  </w:style>
  <w:style w:type="paragraph" w:customStyle="1" w:styleId="zcompanyname">
    <w:name w:val="zcompany name"/>
    <w:aliases w:val="cn"/>
    <w:basedOn w:val="Normal"/>
    <w:uiPriority w:val="99"/>
    <w:rsid w:val="009C7A0A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9C7A0A"/>
  </w:style>
  <w:style w:type="paragraph" w:customStyle="1" w:styleId="zreportaddinfo">
    <w:name w:val="zreport addinfo"/>
    <w:basedOn w:val="Normal"/>
    <w:uiPriority w:val="99"/>
    <w:rsid w:val="009C7A0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9C7A0A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9C7A0A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9C7A0A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9C7A0A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9C7A0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uiPriority w:val="99"/>
    <w:rsid w:val="009C7A0A"/>
    <w:rPr>
      <w:b/>
      <w:bCs/>
    </w:rPr>
  </w:style>
  <w:style w:type="paragraph" w:customStyle="1" w:styleId="nineptbodytext">
    <w:name w:val="nine pt body text"/>
    <w:aliases w:val="9bt"/>
    <w:basedOn w:val="nineptnormal"/>
    <w:uiPriority w:val="99"/>
    <w:rsid w:val="009C7A0A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uiPriority w:val="99"/>
    <w:rsid w:val="009C7A0A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9C7A0A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9C7A0A"/>
  </w:style>
  <w:style w:type="paragraph" w:customStyle="1" w:styleId="nineptheadingcentredbold">
    <w:name w:val="nine pt heading centred bold"/>
    <w:aliases w:val="9hcb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9C7A0A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uiPriority w:val="99"/>
    <w:rsid w:val="009C7A0A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9C7A0A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9C7A0A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9C7A0A"/>
    <w:rPr>
      <w:i/>
      <w:iCs/>
    </w:rPr>
  </w:style>
  <w:style w:type="paragraph" w:customStyle="1" w:styleId="Normalheadingcentred">
    <w:name w:val="Normal heading centred"/>
    <w:aliases w:val="nhc"/>
    <w:basedOn w:val="Normalheading"/>
    <w:uiPriority w:val="99"/>
    <w:rsid w:val="009C7A0A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9C7A0A"/>
    <w:pPr>
      <w:numPr>
        <w:numId w:val="0"/>
      </w:num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9C7A0A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9C7A0A"/>
    <w:pPr>
      <w:numPr>
        <w:numId w:val="0"/>
      </w:num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uiPriority w:val="99"/>
    <w:rsid w:val="009C7A0A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9C7A0A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9C7A0A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uiPriority w:val="99"/>
    <w:rsid w:val="009C7A0A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9C7A0A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uiPriority w:val="99"/>
    <w:rsid w:val="009C7A0A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9C7A0A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9C7A0A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9C7A0A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9C7A0A"/>
    <w:pPr>
      <w:ind w:left="1134" w:hanging="567"/>
    </w:pPr>
  </w:style>
  <w:style w:type="paragraph" w:customStyle="1" w:styleId="blocklist2">
    <w:name w:val="block list2"/>
    <w:aliases w:val="blist2"/>
    <w:basedOn w:val="blocklist"/>
    <w:uiPriority w:val="99"/>
    <w:rsid w:val="009C7A0A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9C7A0A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uiPriority w:val="99"/>
    <w:rsid w:val="009C7A0A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uiPriority w:val="99"/>
    <w:rsid w:val="009C7A0A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9C7A0A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9C7A0A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uiPriority w:val="99"/>
    <w:rsid w:val="009C7A0A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9C7A0A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9C7A0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9C7A0A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9C7A0A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9C7A0A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9C7A0A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9C7A0A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9C7A0A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9C7A0A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uiPriority w:val="99"/>
    <w:rsid w:val="009C7A0A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9C7A0A"/>
    <w:rPr>
      <w:b/>
      <w:bCs/>
    </w:rPr>
  </w:style>
  <w:style w:type="paragraph" w:customStyle="1" w:styleId="eightptbodytextheading">
    <w:name w:val="eight pt body text heading"/>
    <w:aliases w:val="8h"/>
    <w:basedOn w:val="eightptbodytext"/>
    <w:uiPriority w:val="99"/>
    <w:rsid w:val="009C7A0A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9C7A0A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9C7A0A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9C7A0A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9C7A0A"/>
    <w:pPr>
      <w:spacing w:after="200"/>
    </w:pPr>
  </w:style>
  <w:style w:type="paragraph" w:customStyle="1" w:styleId="eightptblocknosp">
    <w:name w:val="eight pt block no sp"/>
    <w:aliases w:val="8bn"/>
    <w:basedOn w:val="eightptblock"/>
    <w:uiPriority w:val="99"/>
    <w:rsid w:val="009C7A0A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uiPriority w:val="99"/>
    <w:rsid w:val="009C7A0A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9C7A0A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9C7A0A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uiPriority w:val="99"/>
    <w:rsid w:val="009C7A0A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9C7A0A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uiPriority w:val="99"/>
    <w:rsid w:val="009C7A0A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9C7A0A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9C7A0A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9C7A0A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uiPriority w:val="99"/>
    <w:rsid w:val="009C7A0A"/>
    <w:pPr>
      <w:spacing w:after="0"/>
    </w:pPr>
  </w:style>
  <w:style w:type="paragraph" w:customStyle="1" w:styleId="nineptblocklist">
    <w:name w:val="nine pt block list"/>
    <w:aliases w:val="9bl"/>
    <w:basedOn w:val="nineptblock"/>
    <w:uiPriority w:val="99"/>
    <w:rsid w:val="009C7A0A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9C7A0A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9C7A0A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9C7A0A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9C7A0A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9C7A0A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9C7A0A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9C7A0A"/>
    <w:pPr>
      <w:spacing w:after="20"/>
    </w:pPr>
  </w:style>
  <w:style w:type="paragraph" w:customStyle="1" w:styleId="blockbulletnospaceafter">
    <w:name w:val="block bullet no space after"/>
    <w:aliases w:val="bbn,block bullet no sp"/>
    <w:uiPriority w:val="99"/>
    <w:rsid w:val="009C7A0A"/>
    <w:pPr>
      <w:tabs>
        <w:tab w:val="num" w:pos="907"/>
      </w:tabs>
      <w:spacing w:line="260" w:lineRule="atLeast"/>
      <w:ind w:left="907" w:hanging="340"/>
    </w:pPr>
    <w:rPr>
      <w:rFonts w:cs="Times New Roman"/>
      <w:sz w:val="22"/>
      <w:lang w:val="en-GB" w:bidi="ar-SA"/>
    </w:r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9C7A0A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9C7A0A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9C7A0A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9C7A0A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9C7A0A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uiPriority w:val="99"/>
    <w:rsid w:val="009C7A0A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9C7A0A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9C7A0A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uiPriority w:val="99"/>
    <w:rsid w:val="009C7A0A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9C7A0A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9C7A0A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9C7A0A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9C7A0A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9C7A0A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9C7A0A"/>
    <w:pPr>
      <w:ind w:left="907" w:hanging="340"/>
    </w:pPr>
  </w:style>
  <w:style w:type="paragraph" w:customStyle="1" w:styleId="List3i">
    <w:name w:val="List 3i"/>
    <w:aliases w:val="3i"/>
    <w:basedOn w:val="List2i"/>
    <w:uiPriority w:val="99"/>
    <w:rsid w:val="009C7A0A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9C7A0A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9C7A0A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9C7A0A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uiPriority w:val="99"/>
    <w:rsid w:val="009C7A0A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uiPriority w:val="99"/>
    <w:rsid w:val="009C7A0A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9C7A0A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9C7A0A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9C7A0A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 w:cs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uiPriority w:val="99"/>
    <w:locked/>
    <w:rsid w:val="009C7A0A"/>
    <w:rPr>
      <w:rFonts w:cs="Times New Roman"/>
      <w:bCs/>
      <w:i/>
      <w:iCs/>
      <w:sz w:val="22"/>
      <w:szCs w:val="22"/>
      <w:lang w:eastAsia="en-GB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hAnsi="Times New Roman" w:cs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 w:cs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uiPriority w:val="99"/>
    <w:rsid w:val="009C7A0A"/>
    <w:pPr>
      <w:ind w:left="1134"/>
    </w:pPr>
  </w:style>
  <w:style w:type="character" w:customStyle="1" w:styleId="AccPolicyalternativeChar">
    <w:name w:val="Acc Policy alternative Char"/>
    <w:link w:val="AccPolicyalternative"/>
    <w:uiPriority w:val="99"/>
    <w:locked/>
    <w:rsid w:val="009C7A0A"/>
    <w:rPr>
      <w:rFonts w:cs="Times New Roman"/>
      <w:bCs/>
      <w:i/>
      <w:iCs/>
      <w:sz w:val="22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9C7A0A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9C7A0A"/>
    <w:pPr>
      <w:spacing w:after="0" w:line="440" w:lineRule="exact"/>
      <w:jc w:val="center"/>
    </w:pPr>
    <w:rPr>
      <w:sz w:val="32"/>
      <w:u w:val="none"/>
    </w:rPr>
  </w:style>
  <w:style w:type="character" w:customStyle="1" w:styleId="DocumentMapChar">
    <w:name w:val="Document Map Char"/>
    <w:link w:val="DocumentMap"/>
    <w:uiPriority w:val="99"/>
    <w:semiHidden/>
    <w:locked/>
    <w:rsid w:val="009C7A0A"/>
    <w:rPr>
      <w:rFonts w:ascii="Tahoma" w:hAnsi="Tahoma" w:cs="Tahoma"/>
      <w:shd w:val="clear" w:color="auto" w:fill="000080"/>
    </w:rPr>
  </w:style>
  <w:style w:type="character" w:customStyle="1" w:styleId="AccPolicyHeadingCharChar">
    <w:name w:val="Acc Policy Heading Char Char"/>
    <w:uiPriority w:val="99"/>
    <w:rsid w:val="009C7A0A"/>
    <w:rPr>
      <w:rFonts w:cs="Times New Roman"/>
      <w:bCs/>
      <w:sz w:val="22"/>
      <w:szCs w:val="22"/>
      <w:lang w:val="en-US" w:eastAsia="en-GB" w:bidi="th-TH"/>
    </w:rPr>
  </w:style>
  <w:style w:type="character" w:customStyle="1" w:styleId="shorttext1">
    <w:name w:val="short_text1"/>
    <w:uiPriority w:val="99"/>
    <w:rsid w:val="009C7A0A"/>
    <w:rPr>
      <w:rFonts w:cs="Times New Roman"/>
      <w:sz w:val="29"/>
      <w:szCs w:val="29"/>
    </w:rPr>
  </w:style>
  <w:style w:type="character" w:customStyle="1" w:styleId="hps">
    <w:name w:val="hps"/>
    <w:uiPriority w:val="99"/>
    <w:rsid w:val="009C7A0A"/>
    <w:rPr>
      <w:rFonts w:cs="Times New Roman"/>
    </w:rPr>
  </w:style>
  <w:style w:type="character" w:customStyle="1" w:styleId="gt-icon-text1">
    <w:name w:val="gt-icon-text1"/>
    <w:uiPriority w:val="99"/>
    <w:rsid w:val="009C7A0A"/>
    <w:rPr>
      <w:rFonts w:cs="Times New Roman"/>
    </w:rPr>
  </w:style>
  <w:style w:type="character" w:customStyle="1" w:styleId="shorttext">
    <w:name w:val="short_text"/>
    <w:uiPriority w:val="99"/>
    <w:rsid w:val="009C7A0A"/>
    <w:rPr>
      <w:rFonts w:cs="Times New Roman"/>
    </w:rPr>
  </w:style>
  <w:style w:type="paragraph" w:customStyle="1" w:styleId="Default">
    <w:name w:val="Default"/>
    <w:rsid w:val="009C7A0A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</w:rPr>
  </w:style>
  <w:style w:type="character" w:customStyle="1" w:styleId="longtext">
    <w:name w:val="long_text"/>
    <w:uiPriority w:val="99"/>
    <w:rsid w:val="009C7A0A"/>
    <w:rPr>
      <w:rFonts w:cs="Times New Roman"/>
    </w:rPr>
  </w:style>
  <w:style w:type="paragraph" w:styleId="PlainText">
    <w:name w:val="Plain Text"/>
    <w:basedOn w:val="Normal"/>
    <w:link w:val="PlainTextChar"/>
    <w:uiPriority w:val="99"/>
    <w:rsid w:val="009C7A0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link w:val="PlainText"/>
    <w:uiPriority w:val="99"/>
    <w:rsid w:val="009C7A0A"/>
    <w:rPr>
      <w:rFonts w:ascii="Consolas" w:hAnsi="Consolas"/>
      <w:sz w:val="21"/>
      <w:szCs w:val="26"/>
    </w:rPr>
  </w:style>
  <w:style w:type="character" w:styleId="CommentReference">
    <w:name w:val="annotation reference"/>
    <w:uiPriority w:val="99"/>
    <w:rsid w:val="009C7A0A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C7A0A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9C7A0A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9C7A0A"/>
    <w:rPr>
      <w:b/>
      <w:bCs/>
    </w:rPr>
  </w:style>
  <w:style w:type="character" w:customStyle="1" w:styleId="CommentSubjectChar">
    <w:name w:val="Comment Subject Char"/>
    <w:link w:val="CommentSubject"/>
    <w:uiPriority w:val="99"/>
    <w:rsid w:val="009C7A0A"/>
    <w:rPr>
      <w:rFonts w:ascii="Arial" w:hAnsi="Arial"/>
      <w:b/>
      <w:bCs/>
      <w:szCs w:val="25"/>
    </w:rPr>
  </w:style>
  <w:style w:type="paragraph" w:styleId="Revision">
    <w:name w:val="Revision"/>
    <w:hidden/>
    <w:uiPriority w:val="99"/>
    <w:semiHidden/>
    <w:rsid w:val="009C7A0A"/>
    <w:rPr>
      <w:rFonts w:ascii="Arial" w:hAnsi="Arial"/>
      <w:sz w:val="18"/>
      <w:szCs w:val="22"/>
    </w:rPr>
  </w:style>
  <w:style w:type="character" w:customStyle="1" w:styleId="BodyText2Char1">
    <w:name w:val="Body Text 2 Char1"/>
    <w:uiPriority w:val="99"/>
    <w:locked/>
    <w:rsid w:val="002B4941"/>
    <w:rPr>
      <w:rFonts w:cs="EucrosiaUPC"/>
      <w:sz w:val="28"/>
      <w:szCs w:val="28"/>
      <w:lang w:val="th-TH" w:eastAsia="en-US" w:bidi="th-TH"/>
    </w:rPr>
  </w:style>
  <w:style w:type="character" w:customStyle="1" w:styleId="CharChar0">
    <w:name w:val="Char Char"/>
    <w:rsid w:val="00C73657"/>
    <w:rPr>
      <w:rFonts w:ascii="Arial" w:hAnsi="Arial"/>
      <w:b/>
      <w:bCs/>
      <w:sz w:val="18"/>
      <w:szCs w:val="18"/>
      <w:lang w:val="en-US" w:eastAsia="en-US" w:bidi="th-TH"/>
    </w:rPr>
  </w:style>
  <w:style w:type="paragraph" w:styleId="NoSpacing">
    <w:name w:val="No Spacing"/>
    <w:uiPriority w:val="1"/>
    <w:qFormat/>
    <w:rsid w:val="0031687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0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40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2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94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17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9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24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81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9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76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55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1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56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0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52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02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72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69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8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17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06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654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7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04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CD1D48-3377-45C4-AA59-78C94B891D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0</TotalTime>
  <Pages>3</Pages>
  <Words>423</Words>
  <Characters>1688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ไทยออยล์ จำกัด และบริษัทย่อย</vt:lpstr>
    </vt:vector>
  </TitlesOfParts>
  <Company>KPMG</Company>
  <LinksUpToDate>false</LinksUpToDate>
  <CharactersWithSpaces>2107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ไทยออยล์ จำกัด และบริษัทย่อย</dc:title>
  <dc:subject/>
  <dc:creator>tadsong_h22</dc:creator>
  <cp:keywords/>
  <cp:lastModifiedBy>Somjai, Nigonyanont</cp:lastModifiedBy>
  <cp:revision>3</cp:revision>
  <cp:lastPrinted>2018-11-01T09:00:00Z</cp:lastPrinted>
  <dcterms:created xsi:type="dcterms:W3CDTF">2018-11-08T04:43:00Z</dcterms:created>
  <dcterms:modified xsi:type="dcterms:W3CDTF">2018-11-08T04:47:00Z</dcterms:modified>
</cp:coreProperties>
</file>