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4A9" w:rsidRPr="009C6796" w:rsidRDefault="00744250" w:rsidP="00E43E68">
      <w:pPr>
        <w:pStyle w:val="a0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52"/>
          <w:szCs w:val="52"/>
          <w:lang w:val="en-US"/>
        </w:rPr>
        <w:t xml:space="preserve"> </w:t>
      </w:r>
      <w:r>
        <w:rPr>
          <w:rFonts w:ascii="Angsana New" w:hAnsi="Angsana New"/>
          <w:sz w:val="52"/>
          <w:szCs w:val="52"/>
          <w:lang w:val="en-US"/>
        </w:rPr>
        <w:tab/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9C6796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9C6796">
        <w:rPr>
          <w:rFonts w:ascii="Angsana New" w:hAnsi="Angsana New"/>
          <w:b/>
          <w:bCs/>
          <w:sz w:val="30"/>
          <w:szCs w:val="30"/>
        </w:rPr>
        <w:tab/>
      </w:r>
      <w:r w:rsidRPr="009C6796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b/>
          <w:bCs/>
          <w:sz w:val="32"/>
          <w:szCs w:val="32"/>
        </w:rPr>
      </w:pP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1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C73657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</w:rPr>
        <w:t>2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C7657F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C3606F">
        <w:rPr>
          <w:rFonts w:ascii="Angsana New" w:hAnsi="Angsana New"/>
          <w:sz w:val="30"/>
          <w:szCs w:val="30"/>
        </w:rPr>
        <w:t>3</w:t>
      </w:r>
      <w:r w:rsidR="00C7657F" w:rsidRPr="005E1336">
        <w:rPr>
          <w:rFonts w:ascii="Angsana New" w:hAnsi="Angsana New"/>
          <w:sz w:val="30"/>
          <w:szCs w:val="30"/>
        </w:rPr>
        <w:tab/>
      </w:r>
      <w:r w:rsidR="00DB37DC" w:rsidRPr="005E1336">
        <w:rPr>
          <w:rFonts w:ascii="Angsana New" w:hAnsi="Angsana New"/>
          <w:sz w:val="30"/>
          <w:szCs w:val="30"/>
          <w:cs/>
        </w:rPr>
        <w:t>การซื้อส่วนได้เสียที่ไม่มีอำนาจควบคุม</w:t>
      </w: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4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</w:rPr>
        <w:t>5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DB0705">
        <w:rPr>
          <w:rFonts w:ascii="Angsana New" w:hAnsi="Angsana New"/>
          <w:sz w:val="30"/>
          <w:szCs w:val="30"/>
        </w:rPr>
        <w:t>6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DB0705">
        <w:rPr>
          <w:rFonts w:ascii="Angsana New" w:hAnsi="Angsana New"/>
          <w:sz w:val="30"/>
          <w:szCs w:val="30"/>
        </w:rPr>
        <w:t>7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เงินลงทุนใน</w:t>
      </w:r>
      <w:r w:rsidR="005B41A9" w:rsidRPr="009C6796">
        <w:rPr>
          <w:rFonts w:ascii="Angsana New" w:hAnsi="Angsana New" w:hint="cs"/>
          <w:sz w:val="30"/>
          <w:szCs w:val="30"/>
          <w:cs/>
        </w:rPr>
        <w:t>การร่วมค้า</w:t>
      </w:r>
      <w:r w:rsidR="00C73657" w:rsidRPr="009C6796">
        <w:rPr>
          <w:rFonts w:ascii="Angsana New" w:hAnsi="Angsana New" w:hint="cs"/>
          <w:sz w:val="30"/>
          <w:szCs w:val="30"/>
          <w:cs/>
        </w:rPr>
        <w:t>และ</w:t>
      </w:r>
      <w:r w:rsidR="005B41A9" w:rsidRPr="009C6796">
        <w:rPr>
          <w:rFonts w:ascii="Angsana New" w:hAnsi="Angsana New"/>
          <w:sz w:val="30"/>
          <w:szCs w:val="30"/>
          <w:cs/>
        </w:rPr>
        <w:t>บริษัทร่วม</w:t>
      </w: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</w:rPr>
        <w:t>8</w:t>
      </w:r>
      <w:r w:rsidR="00C73657" w:rsidRPr="009C6796">
        <w:rPr>
          <w:rFonts w:ascii="Angsana New" w:hAnsi="Angsana New"/>
          <w:sz w:val="30"/>
          <w:szCs w:val="30"/>
          <w:cs/>
        </w:rPr>
        <w:tab/>
      </w:r>
      <w:r w:rsidR="00C73657" w:rsidRPr="009C6796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</w:rPr>
        <w:t>9</w:t>
      </w:r>
      <w:r w:rsidR="00342196" w:rsidRPr="009C6796">
        <w:rPr>
          <w:rFonts w:ascii="Angsana New" w:hAnsi="Angsana New"/>
          <w:sz w:val="30"/>
          <w:szCs w:val="30"/>
        </w:rPr>
        <w:tab/>
      </w:r>
      <w:r w:rsidR="001F2A97" w:rsidRPr="009C6796">
        <w:rPr>
          <w:rFonts w:ascii="Angsana New" w:hAnsi="Angsana New"/>
          <w:sz w:val="30"/>
          <w:szCs w:val="30"/>
          <w:cs/>
        </w:rPr>
        <w:t>เจ้าหนี้การค้า</w:t>
      </w:r>
      <w:r w:rsidR="00C73657" w:rsidRPr="009C6796">
        <w:rPr>
          <w:rFonts w:ascii="Angsana New" w:hAnsi="Angsana New"/>
          <w:sz w:val="30"/>
          <w:szCs w:val="30"/>
        </w:rPr>
        <w:tab/>
      </w: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ข้อมูลทางการเงินจำแนกตามส่วนงาน</w:t>
      </w:r>
    </w:p>
    <w:p w:rsidR="004D2130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11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B4776C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B4776C">
        <w:rPr>
          <w:rFonts w:ascii="Angsana New" w:hAnsi="Angsana New"/>
          <w:sz w:val="30"/>
          <w:szCs w:val="30"/>
        </w:rPr>
        <w:tab/>
      </w:r>
      <w:r w:rsidR="00B4776C" w:rsidRPr="009C6796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4D2130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C3606F">
        <w:rPr>
          <w:rFonts w:ascii="Angsana New" w:hAnsi="Angsana New"/>
          <w:sz w:val="30"/>
          <w:szCs w:val="30"/>
        </w:rPr>
        <w:t>13</w:t>
      </w:r>
      <w:r w:rsidR="004D2130" w:rsidRPr="009C6796">
        <w:rPr>
          <w:rFonts w:ascii="Angsana New" w:hAnsi="Angsana New"/>
          <w:sz w:val="30"/>
          <w:szCs w:val="30"/>
        </w:rPr>
        <w:tab/>
      </w:r>
      <w:r w:rsidR="004D2130" w:rsidRPr="009C6796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14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C73657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</w:rPr>
        <w:br w:type="page"/>
      </w:r>
      <w:r w:rsidRPr="009C679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22D7" w:rsidRPr="009C679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C6796">
        <w:rPr>
          <w:rFonts w:ascii="Angsana New" w:hAnsi="Angsana New"/>
          <w:sz w:val="30"/>
          <w:szCs w:val="30"/>
          <w:cs/>
        </w:rPr>
        <w:t>นี้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C73657" w:rsidRPr="009C6796" w:rsidRDefault="00242127" w:rsidP="00242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242127">
        <w:rPr>
          <w:rFonts w:ascii="Angsana New" w:hAnsi="Angsana New"/>
          <w:sz w:val="30"/>
          <w:szCs w:val="30"/>
          <w:cs/>
        </w:rPr>
        <w:t>งบการเงิน</w:t>
      </w:r>
      <w:r w:rsidRPr="0024212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4212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</w:t>
      </w:r>
      <w:r w:rsidR="009222D7" w:rsidRPr="009C6796">
        <w:rPr>
          <w:rFonts w:ascii="Angsana New" w:hAnsi="Angsana New"/>
          <w:sz w:val="30"/>
          <w:szCs w:val="30"/>
          <w:cs/>
        </w:rPr>
        <w:t>เมื่อ</w:t>
      </w:r>
      <w:r w:rsidR="009222D7" w:rsidRPr="001C02EF">
        <w:rPr>
          <w:rFonts w:ascii="Angsana New" w:hAnsi="Angsana New"/>
          <w:sz w:val="30"/>
          <w:szCs w:val="30"/>
          <w:cs/>
        </w:rPr>
        <w:t>วัน</w:t>
      </w:r>
      <w:r w:rsidR="009222D7" w:rsidRPr="001C4238">
        <w:rPr>
          <w:rFonts w:ascii="Angsana New" w:hAnsi="Angsana New"/>
          <w:sz w:val="30"/>
          <w:szCs w:val="30"/>
          <w:cs/>
        </w:rPr>
        <w:t>ที่</w:t>
      </w:r>
      <w:r w:rsidR="00703B19" w:rsidRPr="001C4238">
        <w:rPr>
          <w:rFonts w:ascii="Angsana New" w:hAnsi="Angsana New"/>
          <w:sz w:val="30"/>
          <w:szCs w:val="30"/>
        </w:rPr>
        <w:t xml:space="preserve"> </w:t>
      </w:r>
      <w:r w:rsidR="001C4238" w:rsidRPr="001C4238">
        <w:rPr>
          <w:rFonts w:ascii="Angsana New" w:hAnsi="Angsana New"/>
          <w:sz w:val="30"/>
          <w:szCs w:val="30"/>
        </w:rPr>
        <w:t>9</w:t>
      </w:r>
      <w:r w:rsidR="00703B19" w:rsidRPr="001C4238">
        <w:rPr>
          <w:rFonts w:ascii="Angsana New" w:hAnsi="Angsana New"/>
          <w:sz w:val="30"/>
          <w:szCs w:val="30"/>
        </w:rPr>
        <w:t xml:space="preserve"> </w:t>
      </w:r>
      <w:r w:rsidR="00D86DCB" w:rsidRPr="001C4238">
        <w:rPr>
          <w:rFonts w:ascii="Angsana New" w:hAnsi="Angsana New" w:hint="cs"/>
          <w:sz w:val="30"/>
          <w:szCs w:val="30"/>
          <w:cs/>
        </w:rPr>
        <w:t>พฤศจิกายน</w:t>
      </w:r>
      <w:r w:rsidR="00C02A6B" w:rsidRPr="001C4238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1C4238">
        <w:rPr>
          <w:rFonts w:ascii="Angsana New" w:hAnsi="Angsana New"/>
          <w:sz w:val="30"/>
          <w:szCs w:val="30"/>
        </w:rPr>
        <w:t>256</w:t>
      </w:r>
      <w:r w:rsidR="00C3606F" w:rsidRPr="001C4238">
        <w:rPr>
          <w:rFonts w:ascii="Angsana New" w:hAnsi="Angsana New"/>
          <w:sz w:val="30"/>
          <w:szCs w:val="30"/>
        </w:rPr>
        <w:t>1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3606F">
        <w:rPr>
          <w:rFonts w:ascii="Angsana New" w:hAnsi="Angsana New"/>
          <w:b/>
          <w:bCs/>
          <w:sz w:val="30"/>
          <w:szCs w:val="30"/>
        </w:rPr>
        <w:t>1</w:t>
      </w:r>
      <w:r w:rsidR="00C73657" w:rsidRPr="009C6796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C73657" w:rsidRPr="009C6796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lang w:val="en-US"/>
        </w:rPr>
      </w:pPr>
    </w:p>
    <w:p w:rsidR="00C73657" w:rsidRPr="009C6796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C6796">
        <w:rPr>
          <w:rFonts w:ascii="Angsana New" w:hAnsi="Angsana New" w:cs="Angsana New"/>
          <w:sz w:val="30"/>
          <w:szCs w:val="30"/>
          <w:cs/>
          <w:lang w:val="en-US"/>
        </w:rPr>
        <w:t>บริษัท ไทยออยล์ จำกัด (มหาชน)</w:t>
      </w:r>
      <w:r w:rsidRPr="009C67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796">
        <w:rPr>
          <w:rFonts w:ascii="Angsana New" w:hAnsi="Angsana New" w:cs="Angsana New"/>
          <w:sz w:val="30"/>
          <w:szCs w:val="30"/>
          <w:lang w:val="en-US"/>
        </w:rPr>
        <w:t>“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Pr="009C6796">
        <w:rPr>
          <w:rFonts w:ascii="Angsana New" w:hAnsi="Angsana New" w:cs="Angsana New"/>
          <w:sz w:val="30"/>
          <w:szCs w:val="30"/>
          <w:lang w:val="en-US"/>
        </w:rPr>
        <w:t>”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C6796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C6796">
        <w:rPr>
          <w:rFonts w:ascii="Angsana New" w:hAnsi="Angsana New" w:cs="Angsana New"/>
          <w:sz w:val="30"/>
          <w:szCs w:val="30"/>
          <w:cs/>
        </w:rPr>
        <w:t>และมี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>สำนักงานและโรงกลั่นที่</w:t>
      </w:r>
      <w:r w:rsidRPr="009C6796">
        <w:rPr>
          <w:rFonts w:ascii="Angsana New" w:hAnsi="Angsana New" w:cs="Angsana New"/>
          <w:sz w:val="30"/>
          <w:szCs w:val="30"/>
          <w:cs/>
        </w:rPr>
        <w:t>จดทะเบียน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 xml:space="preserve">ดังนี้ </w:t>
      </w:r>
    </w:p>
    <w:p w:rsidR="00C73657" w:rsidRPr="009C6796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3319"/>
        <w:gridCol w:w="272"/>
        <w:gridCol w:w="5528"/>
      </w:tblGrid>
      <w:tr w:rsidR="00C73657" w:rsidRPr="009C6796" w:rsidTr="00DD3D50">
        <w:tc>
          <w:tcPr>
            <w:tcW w:w="3319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272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5528" w:type="dxa"/>
          </w:tcPr>
          <w:p w:rsidR="00C73657" w:rsidRPr="009C6796" w:rsidRDefault="00C73657" w:rsidP="004C240F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 xml:space="preserve"> ศูนย์เอนเนอร์ยี่ คอมเพล็กซ์ อาคารเอ ชั้น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C73657" w:rsidRPr="009C6796" w:rsidRDefault="00C73657" w:rsidP="004C240F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ถนนวิภาวดีรังสิต แขวงจตุจักร เขตจตุจักร กรุงเทพมหานคร</w:t>
            </w:r>
          </w:p>
          <w:p w:rsidR="00C73657" w:rsidRPr="009C6796" w:rsidRDefault="00C3606F" w:rsidP="004C240F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0900</w:t>
            </w:r>
            <w:r w:rsidR="00C73657" w:rsidRPr="009C679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ประเทศไทย</w:t>
            </w:r>
          </w:p>
        </w:tc>
      </w:tr>
      <w:tr w:rsidR="00C73657" w:rsidRPr="009C6796" w:rsidTr="00DD3D50">
        <w:tc>
          <w:tcPr>
            <w:tcW w:w="3319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28" w:type="dxa"/>
          </w:tcPr>
          <w:p w:rsidR="00C73657" w:rsidRPr="009C6796" w:rsidRDefault="00C73657" w:rsidP="003B49AE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73657" w:rsidRPr="009C6796" w:rsidTr="00DD3D50">
        <w:tc>
          <w:tcPr>
            <w:tcW w:w="3319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72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5528" w:type="dxa"/>
          </w:tcPr>
          <w:p w:rsidR="00C73657" w:rsidRPr="00917339" w:rsidRDefault="00C73657" w:rsidP="003B49AE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หมู่ที่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ถนนสุขุมวิท กม.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ตำบลทุ่งสุขลา </w:t>
            </w:r>
          </w:p>
          <w:p w:rsidR="00C73657" w:rsidRPr="009C6796" w:rsidRDefault="00C73657" w:rsidP="003B49AE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อำเภอ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ศรีราชา 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จังหวัด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ชลบุรี 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:rsidR="00C73657" w:rsidRPr="009C6796" w:rsidRDefault="00C73657" w:rsidP="00C73657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cs/>
        </w:rPr>
      </w:pPr>
    </w:p>
    <w:p w:rsidR="00C73657" w:rsidRPr="009C6796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C6796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DB0705" w:rsidRPr="00DB0705">
        <w:rPr>
          <w:rFonts w:ascii="Angsana New" w:hAnsi="Angsana New" w:cs="Angsana New"/>
          <w:sz w:val="30"/>
          <w:szCs w:val="30"/>
          <w:lang w:val="en-US"/>
        </w:rPr>
        <w:t>26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 xml:space="preserve"> ตุลาคม </w:t>
      </w:r>
      <w:r w:rsidR="00DB0705" w:rsidRPr="00DB0705">
        <w:rPr>
          <w:rFonts w:ascii="Angsana New" w:hAnsi="Angsana New" w:cs="Angsana New"/>
          <w:sz w:val="30"/>
          <w:szCs w:val="30"/>
          <w:lang w:val="en-US"/>
        </w:rPr>
        <w:t>25</w:t>
      </w:r>
      <w:r w:rsidR="00C3606F" w:rsidRPr="00C3606F">
        <w:rPr>
          <w:rFonts w:ascii="Angsana New" w:hAnsi="Angsana New" w:cs="Angsana New"/>
          <w:sz w:val="30"/>
          <w:szCs w:val="30"/>
          <w:lang w:val="en-US"/>
        </w:rPr>
        <w:t>4</w:t>
      </w:r>
      <w:r w:rsidR="00DB0705" w:rsidRPr="00DB0705">
        <w:rPr>
          <w:rFonts w:ascii="Angsana New" w:hAnsi="Angsana New" w:cs="Angsana New"/>
          <w:sz w:val="30"/>
          <w:szCs w:val="30"/>
          <w:lang w:val="en-US"/>
        </w:rPr>
        <w:t>7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บริษัทเป็นบริษัทในกลุ่มของบริษัท ปตท. จำกัด (มหาชน)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(</w:t>
      </w:r>
      <w:r w:rsidRPr="009C6796">
        <w:rPr>
          <w:rFonts w:ascii="Angsana New" w:hAnsi="Angsana New"/>
          <w:sz w:val="30"/>
          <w:szCs w:val="30"/>
        </w:rPr>
        <w:t>“</w:t>
      </w:r>
      <w:r w:rsidRPr="009C6796">
        <w:rPr>
          <w:rFonts w:ascii="Angsana New" w:hAnsi="Angsana New"/>
          <w:sz w:val="30"/>
          <w:szCs w:val="30"/>
          <w:cs/>
        </w:rPr>
        <w:t>ปตท.</w:t>
      </w:r>
      <w:r w:rsidRPr="009C6796">
        <w:rPr>
          <w:rFonts w:ascii="Angsana New" w:hAnsi="Angsana New"/>
          <w:sz w:val="30"/>
          <w:szCs w:val="30"/>
        </w:rPr>
        <w:t>”</w:t>
      </w:r>
      <w:r w:rsidRPr="009C6796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และ ปตท. เป็นผู้ถือหุ้นรายใหญ่</w:t>
      </w:r>
      <w:r w:rsidR="00C9761D" w:rsidRPr="009C6796">
        <w:rPr>
          <w:rFonts w:ascii="Angsana New" w:hAnsi="Angsana New" w:hint="cs"/>
          <w:sz w:val="30"/>
          <w:szCs w:val="30"/>
          <w:cs/>
        </w:rPr>
        <w:t>และบริษัทใหญ่</w:t>
      </w:r>
      <w:r w:rsidRPr="009C6796">
        <w:rPr>
          <w:rFonts w:ascii="Angsana New" w:hAnsi="Angsana New"/>
          <w:sz w:val="30"/>
          <w:szCs w:val="30"/>
          <w:cs/>
        </w:rPr>
        <w:t>ของบริษัท โดยมีอัตราส่วนการถือหุ้นร้อยละ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 w:hint="cs"/>
          <w:sz w:val="30"/>
          <w:szCs w:val="30"/>
        </w:rPr>
        <w:t>4</w:t>
      </w:r>
      <w:r w:rsidR="00DB0705" w:rsidRPr="00DB0705">
        <w:rPr>
          <w:rFonts w:ascii="Angsana New" w:hAnsi="Angsana New" w:hint="cs"/>
          <w:sz w:val="30"/>
          <w:szCs w:val="30"/>
        </w:rPr>
        <w:t>9</w:t>
      </w:r>
      <w:r w:rsidRPr="001C02EF">
        <w:rPr>
          <w:rFonts w:ascii="Angsana New" w:hAnsi="Angsana New" w:hint="cs"/>
          <w:sz w:val="30"/>
          <w:szCs w:val="30"/>
          <w:cs/>
        </w:rPr>
        <w:t>.</w:t>
      </w:r>
      <w:r w:rsidR="001C4238">
        <w:rPr>
          <w:rFonts w:ascii="Angsana New" w:hAnsi="Angsana New"/>
          <w:sz w:val="30"/>
          <w:szCs w:val="30"/>
        </w:rPr>
        <w:t>03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ของทุนที่ออกและชำระแล้วของบริษั</w:t>
      </w:r>
      <w:r w:rsidR="00DB0A88" w:rsidRPr="009C6796">
        <w:rPr>
          <w:rFonts w:ascii="Angsana New" w:hAnsi="Angsana New"/>
          <w:sz w:val="30"/>
          <w:szCs w:val="30"/>
          <w:cs/>
        </w:rPr>
        <w:t xml:space="preserve">ท ณ วันที่ </w:t>
      </w:r>
      <w:r w:rsidR="001D03E4">
        <w:rPr>
          <w:rFonts w:ascii="Angsana New" w:hAnsi="Angsana New" w:hint="cs"/>
          <w:sz w:val="30"/>
          <w:szCs w:val="30"/>
        </w:rPr>
        <w:t xml:space="preserve">30 </w:t>
      </w:r>
      <w:r w:rsidR="001D03E4">
        <w:rPr>
          <w:rFonts w:ascii="Angsana New" w:hAnsi="Angsana New" w:hint="cs"/>
          <w:sz w:val="30"/>
          <w:szCs w:val="30"/>
          <w:cs/>
        </w:rPr>
        <w:t>กันยายน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i/>
          <w:iCs/>
          <w:sz w:val="30"/>
          <w:szCs w:val="30"/>
        </w:rPr>
        <w:t>(</w:t>
      </w:r>
      <w:r w:rsidR="00C3606F" w:rsidRPr="00C3606F">
        <w:rPr>
          <w:rFonts w:ascii="Angsana New" w:hAnsi="Angsana New"/>
          <w:i/>
          <w:iCs/>
          <w:sz w:val="30"/>
          <w:szCs w:val="30"/>
        </w:rPr>
        <w:t>31</w:t>
      </w:r>
      <w:r w:rsidRPr="009C6796">
        <w:rPr>
          <w:rFonts w:ascii="Angsana New" w:hAnsi="Angsana New"/>
          <w:i/>
          <w:iCs/>
          <w:sz w:val="30"/>
          <w:szCs w:val="30"/>
        </w:rPr>
        <w:t xml:space="preserve"> </w:t>
      </w:r>
      <w:r w:rsidRPr="009C6796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DB0705" w:rsidRPr="00DB0705">
        <w:rPr>
          <w:rFonts w:ascii="Angsana New" w:hAnsi="Angsana New"/>
          <w:i/>
          <w:iCs/>
          <w:sz w:val="30"/>
          <w:szCs w:val="30"/>
        </w:rPr>
        <w:t>2560</w:t>
      </w:r>
      <w:r w:rsidRPr="009C6796">
        <w:rPr>
          <w:rFonts w:ascii="Angsana New" w:hAnsi="Angsana New"/>
          <w:i/>
          <w:iCs/>
          <w:sz w:val="30"/>
          <w:szCs w:val="30"/>
        </w:rPr>
        <w:t xml:space="preserve">: </w:t>
      </w:r>
      <w:r w:rsidRPr="009C6796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9C679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 w:hint="cs"/>
          <w:i/>
          <w:iCs/>
          <w:sz w:val="30"/>
          <w:szCs w:val="30"/>
        </w:rPr>
        <w:t>4</w:t>
      </w:r>
      <w:r w:rsidR="00DB0705" w:rsidRPr="00DB0705">
        <w:rPr>
          <w:rFonts w:ascii="Angsana New" w:hAnsi="Angsana New" w:hint="cs"/>
          <w:i/>
          <w:iCs/>
          <w:sz w:val="30"/>
          <w:szCs w:val="30"/>
        </w:rPr>
        <w:t>9</w:t>
      </w:r>
      <w:r w:rsidRPr="009C6796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C3606F" w:rsidRPr="00C3606F">
        <w:rPr>
          <w:rFonts w:ascii="Angsana New" w:hAnsi="Angsana New" w:hint="cs"/>
          <w:i/>
          <w:iCs/>
          <w:sz w:val="30"/>
          <w:szCs w:val="30"/>
        </w:rPr>
        <w:t>1</w:t>
      </w:r>
      <w:r w:rsidRPr="009C6796">
        <w:rPr>
          <w:rFonts w:ascii="Angsana New" w:hAnsi="Angsana New"/>
          <w:i/>
          <w:iCs/>
          <w:sz w:val="30"/>
          <w:szCs w:val="30"/>
        </w:rPr>
        <w:t>)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บริษัทดำเนินธุรกิจหลักเกี่ยวกับการกลั่นน้ำมันและการจำหน่ายน้ำมัน รายละเอียดของบริษัทย่อยที่บริษัทถือหุ้นทั้งทางตรงและทางอ้อม ณ วันที่ </w:t>
      </w:r>
      <w:r w:rsidR="001D03E4">
        <w:rPr>
          <w:rFonts w:ascii="Angsana New" w:hAnsi="Angsana New" w:hint="cs"/>
          <w:sz w:val="30"/>
          <w:szCs w:val="30"/>
        </w:rPr>
        <w:t xml:space="preserve">30 </w:t>
      </w:r>
      <w:r w:rsidR="001D03E4">
        <w:rPr>
          <w:rFonts w:ascii="Angsana New" w:hAnsi="Angsana New" w:hint="cs"/>
          <w:sz w:val="30"/>
          <w:szCs w:val="30"/>
          <w:cs/>
        </w:rPr>
        <w:t>กันยายน</w:t>
      </w:r>
      <w:r w:rsidR="00532EE5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A88" w:rsidRPr="009C679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C3606F" w:rsidRPr="00C3606F">
        <w:rPr>
          <w:rFonts w:ascii="Angsana New" w:hAnsi="Angsana New" w:hint="cs"/>
          <w:sz w:val="30"/>
          <w:szCs w:val="30"/>
        </w:rPr>
        <w:t>31</w:t>
      </w:r>
      <w:r w:rsidRPr="009C67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1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57"/>
        <w:gridCol w:w="2393"/>
        <w:gridCol w:w="1170"/>
        <w:gridCol w:w="1080"/>
        <w:gridCol w:w="1051"/>
      </w:tblGrid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31" w:type="dxa"/>
            <w:gridSpan w:val="2"/>
            <w:vAlign w:val="bottom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93" w:type="dxa"/>
          </w:tcPr>
          <w:p w:rsidR="00C73657" w:rsidRPr="009C6796" w:rsidRDefault="00C73657" w:rsidP="005C0F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C73657" w:rsidRPr="009C6796" w:rsidRDefault="001D03E4" w:rsidP="00C02A6B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51" w:type="dxa"/>
            <w:vAlign w:val="bottom"/>
          </w:tcPr>
          <w:p w:rsidR="00C73657" w:rsidRPr="009C6796" w:rsidRDefault="00C3606F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="00C73657"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C73657" w:rsidRPr="009C6796" w:rsidRDefault="00DB0705" w:rsidP="00FA27C6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51" w:type="dxa"/>
            <w:vAlign w:val="bottom"/>
          </w:tcPr>
          <w:p w:rsidR="00C73657" w:rsidRPr="009C6796" w:rsidRDefault="00DB0705" w:rsidP="002B3B18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</w:tr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39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ไทยพาราไซลีน จำกัด</w:t>
            </w:r>
          </w:p>
        </w:tc>
        <w:tc>
          <w:tcPr>
            <w:tcW w:w="2393" w:type="dxa"/>
          </w:tcPr>
          <w:p w:rsidR="00C73657" w:rsidRPr="009C6796" w:rsidRDefault="00C73657" w:rsidP="00DD3D50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</w:t>
            </w:r>
            <w:r w:rsidR="00342196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และจำหน่าย</w:t>
            </w:r>
            <w:r w:rsidR="005C0FC3"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พาราไซลีน</w:t>
            </w:r>
            <w:r w:rsidR="00342196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</w:p>
        </w:tc>
        <w:tc>
          <w:tcPr>
            <w:tcW w:w="1170" w:type="dxa"/>
          </w:tcPr>
          <w:p w:rsidR="00C73657" w:rsidRPr="009C6796" w:rsidRDefault="00C73657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9C6796" w:rsidRDefault="00302C50" w:rsidP="00FA27C6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51" w:type="dxa"/>
          </w:tcPr>
          <w:p w:rsidR="00C73657" w:rsidRPr="009C6796" w:rsidRDefault="00DB0705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ไทยลู้บเบส จำกัด (มหาชน)</w:t>
            </w:r>
          </w:p>
        </w:tc>
        <w:tc>
          <w:tcPr>
            <w:tcW w:w="239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170" w:type="dxa"/>
          </w:tcPr>
          <w:p w:rsidR="00C73657" w:rsidRPr="009C6796" w:rsidRDefault="00C73657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FA27C6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1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3" w:type="dxa"/>
          </w:tcPr>
          <w:p w:rsidR="00C73657" w:rsidRPr="009C6796" w:rsidRDefault="00C73657" w:rsidP="00DD3D50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DF70D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น้ำมันหล่อลื่นพื้นฐาน</w:t>
            </w:r>
          </w:p>
        </w:tc>
        <w:tc>
          <w:tcPr>
            <w:tcW w:w="1170" w:type="dxa"/>
          </w:tcPr>
          <w:p w:rsidR="00C73657" w:rsidRPr="009C6796" w:rsidRDefault="00C73657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9C6796" w:rsidRDefault="00302C50" w:rsidP="00FA27C6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51" w:type="dxa"/>
          </w:tcPr>
          <w:p w:rsidR="00C73657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</w:tbl>
    <w:p w:rsidR="00C73657" w:rsidRPr="009C6796" w:rsidRDefault="00C73657" w:rsidP="00C73657">
      <w:pPr>
        <w:spacing w:line="240" w:lineRule="auto"/>
        <w:ind w:right="-43"/>
        <w:rPr>
          <w:rFonts w:ascii="Angsana New" w:hAnsi="Angsana New"/>
          <w:sz w:val="2"/>
          <w:szCs w:val="2"/>
        </w:rPr>
      </w:pPr>
      <w:r w:rsidRPr="009C6796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57"/>
        <w:gridCol w:w="2430"/>
        <w:gridCol w:w="1133"/>
        <w:gridCol w:w="1080"/>
        <w:gridCol w:w="1080"/>
      </w:tblGrid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  <w:vAlign w:val="bottom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60" w:type="dxa"/>
            <w:gridSpan w:val="2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703B19" w:rsidRPr="009C6796" w:rsidTr="00DD3D50">
        <w:trPr>
          <w:cantSplit/>
        </w:trPr>
        <w:tc>
          <w:tcPr>
            <w:tcW w:w="3457" w:type="dxa"/>
          </w:tcPr>
          <w:p w:rsidR="00703B19" w:rsidRPr="009C6796" w:rsidRDefault="00703B19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703B19" w:rsidRPr="009C6796" w:rsidRDefault="00703B19" w:rsidP="005C0F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33" w:type="dxa"/>
          </w:tcPr>
          <w:p w:rsidR="00703B19" w:rsidRPr="009C6796" w:rsidRDefault="00703B19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703B19" w:rsidRPr="009C6796" w:rsidRDefault="001D03E4" w:rsidP="00620A4C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:rsidR="00703B19" w:rsidRPr="009C6796" w:rsidRDefault="00C3606F" w:rsidP="00254031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03B19"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703B19"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D4A7F" w:rsidRPr="009C6796" w:rsidTr="00DD3D50">
        <w:trPr>
          <w:cantSplit/>
        </w:trPr>
        <w:tc>
          <w:tcPr>
            <w:tcW w:w="3457" w:type="dxa"/>
          </w:tcPr>
          <w:p w:rsidR="008D4A7F" w:rsidRPr="009C6796" w:rsidRDefault="008D4A7F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8D4A7F" w:rsidRPr="009C6796" w:rsidRDefault="008D4A7F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</w:tcPr>
          <w:p w:rsidR="008D4A7F" w:rsidRPr="009C6796" w:rsidRDefault="008D4A7F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D4A7F" w:rsidRPr="009C6796" w:rsidRDefault="00DB0705" w:rsidP="002B3B18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  <w:vAlign w:val="bottom"/>
          </w:tcPr>
          <w:p w:rsidR="008D4A7F" w:rsidRPr="009C6796" w:rsidRDefault="00DB0705" w:rsidP="002B3B18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</w:tr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ไทยออยล์มารีน จำกัด</w:t>
            </w:r>
          </w:p>
        </w:tc>
        <w:tc>
          <w:tcPr>
            <w:tcW w:w="2430" w:type="dxa"/>
          </w:tcPr>
          <w:p w:rsidR="00C73657" w:rsidRPr="009C6796" w:rsidRDefault="00C73657" w:rsidP="00DD3D5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ให้บริการขนส่งผลิตภัณฑ์</w:t>
            </w:r>
          </w:p>
        </w:tc>
        <w:tc>
          <w:tcPr>
            <w:tcW w:w="113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9C6796" w:rsidRDefault="002B3B18" w:rsidP="00DD3D50">
            <w:pPr>
              <w:pStyle w:val="acctfourfigures"/>
              <w:tabs>
                <w:tab w:val="clear" w:pos="765"/>
                <w:tab w:val="decimal" w:pos="233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73657" w:rsidRPr="009C679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น้ำมันปิโตรเลียมและ</w:t>
            </w:r>
          </w:p>
        </w:tc>
        <w:tc>
          <w:tcPr>
            <w:tcW w:w="113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9C6796" w:rsidRDefault="002B3B18" w:rsidP="002B3B18">
            <w:pPr>
              <w:pStyle w:val="acctfourfigures"/>
              <w:tabs>
                <w:tab w:val="clear" w:pos="765"/>
                <w:tab w:val="decimal" w:pos="233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73657" w:rsidRPr="009C6796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ผลิตภัณฑ์เคมีเหลว</w:t>
            </w:r>
          </w:p>
        </w:tc>
        <w:tc>
          <w:tcPr>
            <w:tcW w:w="113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9C6796" w:rsidTr="00DD3D50">
        <w:trPr>
          <w:cantSplit/>
        </w:trPr>
        <w:tc>
          <w:tcPr>
            <w:tcW w:w="3457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9C6796" w:rsidRDefault="002B3B18" w:rsidP="002B3B18">
            <w:pPr>
              <w:pStyle w:val="acctfourfigures"/>
              <w:tabs>
                <w:tab w:val="clear" w:pos="765"/>
                <w:tab w:val="decimal" w:pos="233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73657" w:rsidRPr="009C6796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133" w:type="dxa"/>
          </w:tcPr>
          <w:p w:rsidR="00C73657" w:rsidRPr="009C6796" w:rsidRDefault="00C73657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9C6796" w:rsidRDefault="00302C50" w:rsidP="00367E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C73657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เอนเนอร์ยี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เซอร์วิส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</w:tcPr>
          <w:p w:rsidR="007351BB" w:rsidRPr="0058033D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ให้บริการบริหาร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จัดการ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7351BB" w:rsidRPr="0058033D" w:rsidRDefault="007351BB" w:rsidP="007351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ด้านทรัพยากรบุคคล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7351BB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9C6796" w:rsidTr="00DD3D50">
        <w:trPr>
          <w:cantSplit/>
        </w:trPr>
        <w:tc>
          <w:tcPr>
            <w:tcW w:w="3457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โซลเว้นท์ จำกัด</w:t>
            </w:r>
          </w:p>
        </w:tc>
        <w:tc>
          <w:tcPr>
            <w:tcW w:w="243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ลงทุนในธุรกิจผลิตภัณฑ์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9C6796" w:rsidTr="00DD3D50">
        <w:trPr>
          <w:cantSplit/>
        </w:trPr>
        <w:tc>
          <w:tcPr>
            <w:tcW w:w="3457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9C6796" w:rsidRDefault="002B3B18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9C6796" w:rsidTr="00DD3D50">
        <w:trPr>
          <w:cantSplit/>
        </w:trPr>
        <w:tc>
          <w:tcPr>
            <w:tcW w:w="3457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EC234A" w:rsidRPr="009C6796" w:rsidRDefault="002B3B18" w:rsidP="00254031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</w:t>
            </w:r>
            <w:r w:rsidR="00EC234A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9C6796" w:rsidTr="00DD3D50">
        <w:trPr>
          <w:cantSplit/>
        </w:trPr>
        <w:tc>
          <w:tcPr>
            <w:tcW w:w="3457" w:type="dxa"/>
          </w:tcPr>
          <w:p w:rsidR="00EC234A" w:rsidRPr="009C6796" w:rsidRDefault="00EC234A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บริษัท ไทยออยล์</w:t>
            </w:r>
            <w:r w:rsidRPr="009C679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 จำกัด</w:t>
            </w:r>
          </w:p>
        </w:tc>
        <w:tc>
          <w:tcPr>
            <w:tcW w:w="243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ลงทุนในธุรกิจเอทานอล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9C6796" w:rsidTr="00DD3D50">
        <w:trPr>
          <w:cantSplit/>
        </w:trPr>
        <w:tc>
          <w:tcPr>
            <w:tcW w:w="3457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9C6796" w:rsidRDefault="002B3B18" w:rsidP="003B49AE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และผลิตภัณฑ์ในกลุ่ม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9C6796" w:rsidTr="00DD3D50">
        <w:trPr>
          <w:cantSplit/>
        </w:trPr>
        <w:tc>
          <w:tcPr>
            <w:tcW w:w="3457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9C6796" w:rsidRDefault="002B3B18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พลังงานทางเลือก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9C6796" w:rsidTr="00DD3D50">
        <w:trPr>
          <w:cantSplit/>
        </w:trPr>
        <w:tc>
          <w:tcPr>
            <w:tcW w:w="3457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ไทยออยล์เพาเวอร์ จำกัด</w:t>
            </w:r>
          </w:p>
        </w:tc>
        <w:tc>
          <w:tcPr>
            <w:tcW w:w="2430" w:type="dxa"/>
          </w:tcPr>
          <w:p w:rsidR="00EC234A" w:rsidRPr="009C6796" w:rsidRDefault="00B5367F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Pr="009C6796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DD3D50" w:rsidRDefault="00EC234A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DD3D50" w:rsidRDefault="00EC234A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C234A" w:rsidRPr="009C6796" w:rsidTr="00DD3D50">
        <w:trPr>
          <w:cantSplit/>
        </w:trPr>
        <w:tc>
          <w:tcPr>
            <w:tcW w:w="3457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EC234A" w:rsidRPr="009C6796" w:rsidRDefault="002B3B18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5367F" w:rsidRPr="009C679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กระแสไฟฟ้าและไอน้ำ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="00254031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B5367F" w:rsidRPr="009C6796" w:rsidTr="00DD3D50">
        <w:trPr>
          <w:cantSplit/>
        </w:trPr>
        <w:tc>
          <w:tcPr>
            <w:tcW w:w="3457" w:type="dxa"/>
          </w:tcPr>
          <w:p w:rsidR="00B5367F" w:rsidRPr="009C6796" w:rsidRDefault="00B5367F" w:rsidP="00B5367F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ท็อป เอสพีพี จำกัด</w:t>
            </w:r>
          </w:p>
        </w:tc>
        <w:tc>
          <w:tcPr>
            <w:tcW w:w="2430" w:type="dxa"/>
          </w:tcPr>
          <w:p w:rsidR="00B5367F" w:rsidRPr="009C6796" w:rsidRDefault="00B5367F" w:rsidP="00B5367F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Pr="009C6796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133" w:type="dxa"/>
          </w:tcPr>
          <w:p w:rsidR="00B5367F" w:rsidRPr="009C6796" w:rsidRDefault="00B5367F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B5367F" w:rsidRPr="009C6796" w:rsidRDefault="00B5367F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B5367F" w:rsidRPr="009C6796" w:rsidRDefault="00B5367F" w:rsidP="00B5367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5367F" w:rsidRPr="009C6796" w:rsidTr="00DD3D50">
        <w:trPr>
          <w:cantSplit/>
        </w:trPr>
        <w:tc>
          <w:tcPr>
            <w:tcW w:w="3457" w:type="dxa"/>
          </w:tcPr>
          <w:p w:rsidR="00B5367F" w:rsidRPr="009C6796" w:rsidRDefault="00B5367F" w:rsidP="00B5367F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B5367F" w:rsidRPr="009C6796" w:rsidRDefault="002B3B18" w:rsidP="00B5367F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5367F" w:rsidRPr="009C679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กระแสไฟฟ้าและไอน้ำ</w:t>
            </w:r>
          </w:p>
        </w:tc>
        <w:tc>
          <w:tcPr>
            <w:tcW w:w="1133" w:type="dxa"/>
          </w:tcPr>
          <w:p w:rsidR="00B5367F" w:rsidRPr="009C6796" w:rsidRDefault="00B5367F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B5367F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B5367F" w:rsidRPr="009C6796" w:rsidRDefault="00DB0705" w:rsidP="00B5367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B5367F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58033D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344B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 ศูนย์บริหารเงิน จำกัด</w:t>
            </w:r>
          </w:p>
        </w:tc>
        <w:tc>
          <w:tcPr>
            <w:tcW w:w="2430" w:type="dxa"/>
          </w:tcPr>
          <w:p w:rsidR="007351BB" w:rsidRPr="0058033D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10344B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ให้บริการจัดการด้านการเงิน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F868CC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F868CC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7351BB" w:rsidRPr="00EC1977" w:rsidRDefault="007351BB" w:rsidP="007351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197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ของกลุ่มบริษัท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7351BB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ท็อป โซลเว้นท์ จำกัด</w:t>
            </w:r>
          </w:p>
        </w:tc>
        <w:tc>
          <w:tcPr>
            <w:tcW w:w="243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จัดจำหน่ายผลิตภัณฑ์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เคมี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7351BB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ศักดิ์ไชยสิทธิ</w:t>
            </w:r>
            <w:r w:rsidRPr="009C679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7351BB" w:rsidRPr="009C6796" w:rsidRDefault="00DD3D50" w:rsidP="00DD3D5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43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 xml:space="preserve"> </w:t>
            </w:r>
            <w:r w:rsidR="007351BB" w:rsidRPr="009C679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ผลิตภัณฑ์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เคมี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7351BB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80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80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pacing w:val="-2"/>
                <w:sz w:val="30"/>
                <w:szCs w:val="30"/>
              </w:rPr>
              <w:t>TOP Solvent (Vietnam) LLC.</w:t>
            </w:r>
          </w:p>
        </w:tc>
        <w:tc>
          <w:tcPr>
            <w:tcW w:w="243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จัดจำหน่ายผลิตภัณฑ์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3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เคมี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เวียดนาม</w:t>
            </w:r>
          </w:p>
        </w:tc>
        <w:tc>
          <w:tcPr>
            <w:tcW w:w="1080" w:type="dxa"/>
          </w:tcPr>
          <w:p w:rsidR="007351BB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7351BB" w:rsidRPr="009C6796" w:rsidRDefault="00C3606F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8C58F7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8C58F7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7351BB" w:rsidRPr="009C6796" w:rsidRDefault="007351BB" w:rsidP="008C58F7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60" w:type="dxa"/>
            <w:gridSpan w:val="2"/>
          </w:tcPr>
          <w:p w:rsidR="007351BB" w:rsidRPr="009C6796" w:rsidRDefault="007351BB" w:rsidP="008C58F7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8C58F7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7351BB" w:rsidRPr="009C6796" w:rsidRDefault="007351BB" w:rsidP="008C58F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33" w:type="dxa"/>
          </w:tcPr>
          <w:p w:rsidR="007351BB" w:rsidRPr="009C6796" w:rsidRDefault="007351BB" w:rsidP="008C58F7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7351BB" w:rsidRPr="009C6796" w:rsidRDefault="001D03E4" w:rsidP="008C58F7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:rsidR="007351BB" w:rsidRPr="009C6796" w:rsidRDefault="00C3606F" w:rsidP="008C58F7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351BB"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8C58F7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8C58F7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</w:tcPr>
          <w:p w:rsidR="007351BB" w:rsidRPr="009C6796" w:rsidRDefault="007351BB" w:rsidP="008C58F7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7351BB" w:rsidRPr="009C6796" w:rsidRDefault="00DB0705" w:rsidP="008C58F7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  <w:vAlign w:val="bottom"/>
          </w:tcPr>
          <w:p w:rsidR="007351BB" w:rsidRPr="009C6796" w:rsidRDefault="00DB0705" w:rsidP="008C58F7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2560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C679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ทรัพย์ทิพย์</w:t>
            </w:r>
            <w:r w:rsidRPr="009C679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79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th-TH"/>
              </w:rPr>
            </w:pPr>
          </w:p>
        </w:tc>
      </w:tr>
      <w:tr w:rsidR="00EA7ADF" w:rsidRPr="009C6796" w:rsidTr="00DD3D50">
        <w:trPr>
          <w:cantSplit/>
        </w:trPr>
        <w:tc>
          <w:tcPr>
            <w:tcW w:w="3457" w:type="dxa"/>
          </w:tcPr>
          <w:p w:rsidR="00EA7ADF" w:rsidRPr="009C6796" w:rsidRDefault="00EA7ADF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A7ADF" w:rsidRPr="00EA7ADF" w:rsidRDefault="0087536F" w:rsidP="0087536F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24A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EA7ADF"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</w:t>
            </w:r>
          </w:p>
        </w:tc>
        <w:tc>
          <w:tcPr>
            <w:tcW w:w="1133" w:type="dxa"/>
          </w:tcPr>
          <w:p w:rsidR="00EA7ADF" w:rsidRPr="009C6796" w:rsidRDefault="00EA7ADF" w:rsidP="00EA7AD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A7ADF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EA7ADF" w:rsidRPr="00EA7ADF" w:rsidRDefault="00DB0705" w:rsidP="00EA7AD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  <w:r w:rsidR="00EA7ADF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161F1C" w:rsidRPr="005E1336" w:rsidRDefault="00161F1C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กรีน เอ็นเนอร์ยี่ จำกัด</w:t>
            </w:r>
          </w:p>
        </w:tc>
        <w:tc>
          <w:tcPr>
            <w:tcW w:w="2430" w:type="dxa"/>
          </w:tcPr>
          <w:p w:rsidR="008F29DE" w:rsidRPr="005E1336" w:rsidRDefault="00D8092A" w:rsidP="00DD3D50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5E133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Pr="005E1336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133" w:type="dxa"/>
          </w:tcPr>
          <w:p w:rsidR="00161F1C" w:rsidRPr="005E1336" w:rsidRDefault="00161F1C" w:rsidP="00367E6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161F1C" w:rsidRPr="005E1336" w:rsidRDefault="00161F1C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161F1C" w:rsidRPr="005E1336" w:rsidRDefault="00161F1C" w:rsidP="00367E65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67E65" w:rsidRPr="009C6796" w:rsidTr="00DD3D50">
        <w:trPr>
          <w:cantSplit/>
        </w:trPr>
        <w:tc>
          <w:tcPr>
            <w:tcW w:w="3457" w:type="dxa"/>
          </w:tcPr>
          <w:p w:rsidR="00367E65" w:rsidRPr="005E1336" w:rsidRDefault="00367E65" w:rsidP="007351B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367E65" w:rsidRPr="00135647" w:rsidRDefault="00135647" w:rsidP="00135647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753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</w:t>
            </w:r>
            <w:r w:rsidR="00367E65" w:rsidRPr="0013564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กระแสไฟฟ้าจาก</w:t>
            </w:r>
          </w:p>
        </w:tc>
        <w:tc>
          <w:tcPr>
            <w:tcW w:w="1133" w:type="dxa"/>
          </w:tcPr>
          <w:p w:rsidR="00367E65" w:rsidRPr="005E1336" w:rsidRDefault="00367E65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367E65" w:rsidRPr="005E1336" w:rsidRDefault="00367E65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367E65" w:rsidRPr="005E1336" w:rsidRDefault="00367E65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67E65" w:rsidRPr="009C6796" w:rsidTr="00DD3D50">
        <w:trPr>
          <w:cantSplit/>
        </w:trPr>
        <w:tc>
          <w:tcPr>
            <w:tcW w:w="3457" w:type="dxa"/>
          </w:tcPr>
          <w:p w:rsidR="00367E65" w:rsidRPr="005E1336" w:rsidRDefault="00367E65" w:rsidP="007351B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367E65" w:rsidRPr="005E1336" w:rsidRDefault="00B617F5" w:rsidP="00B617F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 xml:space="preserve">    </w:t>
            </w:r>
            <w:r w:rsidR="00367E65" w:rsidRPr="005E133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ก๊าซชีวภาพ</w:t>
            </w:r>
          </w:p>
        </w:tc>
        <w:tc>
          <w:tcPr>
            <w:tcW w:w="1133" w:type="dxa"/>
          </w:tcPr>
          <w:p w:rsidR="00367E65" w:rsidRPr="005E1336" w:rsidRDefault="00367E65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133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367E65" w:rsidRPr="005E133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367E65" w:rsidRPr="005E1336" w:rsidRDefault="00367E65" w:rsidP="00767F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13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Thaioil Marine International Pte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Ltd.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ลงทุนในธุรกิจให้บริการ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7351BB" w:rsidRPr="009C6796" w:rsidRDefault="007351BB" w:rsidP="00B617F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ขนส่งน้ำมันดิบและ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ผลิตภัณฑ์ปิโตรเลียม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7351BB" w:rsidRPr="009C6796" w:rsidRDefault="007351BB" w:rsidP="00F24AA0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080" w:type="dxa"/>
          </w:tcPr>
          <w:p w:rsidR="007351BB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7351BB" w:rsidRPr="009C6796" w:rsidRDefault="00C3606F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ให้บริการเดินเรือรับส่ง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:rsidR="007351BB" w:rsidRPr="00DD3D50" w:rsidRDefault="007351BB" w:rsidP="00DD3D50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135647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24A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ลูกเรือและสัมภาระทาง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21EEB" w:rsidRPr="009C6796" w:rsidTr="00DD3D50">
        <w:trPr>
          <w:cantSplit/>
        </w:trPr>
        <w:tc>
          <w:tcPr>
            <w:tcW w:w="3457" w:type="dxa"/>
          </w:tcPr>
          <w:p w:rsidR="00B21EEB" w:rsidRPr="009C6796" w:rsidRDefault="00B21EEB" w:rsidP="00B21EE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B21EEB" w:rsidRPr="009C6796" w:rsidRDefault="00B21EEB" w:rsidP="00B21EE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 ทะเลในอ่าวไทย</w:t>
            </w:r>
          </w:p>
        </w:tc>
        <w:tc>
          <w:tcPr>
            <w:tcW w:w="1133" w:type="dxa"/>
          </w:tcPr>
          <w:p w:rsidR="00B21EEB" w:rsidRPr="009C6796" w:rsidRDefault="00B21EEB" w:rsidP="00B21EE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B21EEB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B21EEB" w:rsidRPr="009C6796" w:rsidRDefault="00DB0705" w:rsidP="00B21EE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55</w:t>
            </w:r>
            <w:r w:rsidR="00B21EE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87536F" w:rsidRDefault="007351BB" w:rsidP="0087536F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753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</w:t>
            </w:r>
            <w:r w:rsidRPr="008753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ผลิตภัณฑ์สารลิเนียร์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DD3D50">
        <w:trPr>
          <w:cantSplit/>
        </w:trPr>
        <w:tc>
          <w:tcPr>
            <w:tcW w:w="3457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87536F" w:rsidRDefault="007351BB" w:rsidP="0087536F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753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แอลคิลเบนซีน</w:t>
            </w:r>
          </w:p>
        </w:tc>
        <w:tc>
          <w:tcPr>
            <w:tcW w:w="1133" w:type="dxa"/>
            <w:vAlign w:val="bottom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:rsidR="007351BB" w:rsidRPr="009C6796" w:rsidRDefault="00302C50" w:rsidP="00DD3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75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  <w:vAlign w:val="bottom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75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</w:tbl>
    <w:p w:rsidR="00C73657" w:rsidRPr="009C6796" w:rsidRDefault="00C73657" w:rsidP="00C73657">
      <w:pPr>
        <w:tabs>
          <w:tab w:val="clear" w:pos="227"/>
          <w:tab w:val="clear" w:pos="680"/>
          <w:tab w:val="left" w:pos="284"/>
        </w:tabs>
        <w:ind w:left="284" w:right="-43" w:hanging="284"/>
        <w:rPr>
          <w:rFonts w:ascii="Angsana New" w:hAnsi="Angsana New"/>
          <w:sz w:val="22"/>
          <w:szCs w:val="22"/>
        </w:rPr>
      </w:pP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DB0705">
        <w:rPr>
          <w:rFonts w:ascii="Angsana New" w:hAnsi="Angsana New"/>
          <w:b/>
          <w:bCs/>
          <w:sz w:val="30"/>
          <w:szCs w:val="30"/>
        </w:rPr>
        <w:t>2</w:t>
      </w:r>
      <w:r w:rsidR="00C73657" w:rsidRPr="009C6796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C73657" w:rsidRPr="00316872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C73657" w:rsidRPr="009C6796" w:rsidRDefault="00C73657" w:rsidP="00C73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3657" w:rsidRPr="00316872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4D2CC4" w:rsidRPr="009C6796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 w:rsidR="00C3606F" w:rsidRPr="00C3606F">
        <w:rPr>
          <w:rFonts w:ascii="Angsana New" w:hAnsi="Angsana New"/>
          <w:sz w:val="30"/>
          <w:szCs w:val="30"/>
        </w:rPr>
        <w:t>34</w:t>
      </w:r>
      <w:r w:rsidRPr="009C6796">
        <w:rPr>
          <w:rFonts w:ascii="Angsana New" w:hAnsi="Angsana New"/>
          <w:sz w:val="20"/>
          <w:szCs w:val="20"/>
        </w:rPr>
        <w:t xml:space="preserve"> </w:t>
      </w:r>
      <w:r w:rsidR="002B11AF" w:rsidRPr="009C6796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) </w:t>
      </w:r>
      <w:r w:rsidR="006C223C">
        <w:rPr>
          <w:rFonts w:ascii="Angsana New" w:hAnsi="Angsana New"/>
          <w:sz w:val="30"/>
          <w:szCs w:val="30"/>
        </w:rPr>
        <w:t xml:space="preserve">          </w:t>
      </w:r>
      <w:r w:rsidRPr="009C6796">
        <w:rPr>
          <w:rFonts w:ascii="Angsana New" w:hAnsi="Angsana New"/>
          <w:sz w:val="30"/>
          <w:szCs w:val="30"/>
          <w:cs/>
        </w:rPr>
        <w:t xml:space="preserve">เรื่อง </w:t>
      </w:r>
      <w:r w:rsidR="009476D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9476D7" w:rsidRPr="00A6237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9476D7" w:rsidRPr="00A62374">
        <w:rPr>
          <w:rFonts w:ascii="Angsana New" w:hAnsi="Angsana New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B76EA8">
        <w:rPr>
          <w:rFonts w:ascii="Angsana New" w:hAnsi="Angsana New" w:hint="cs"/>
          <w:sz w:val="30"/>
          <w:szCs w:val="30"/>
          <w:cs/>
        </w:rPr>
        <w:t xml:space="preserve">   </w:t>
      </w:r>
      <w:r w:rsidRPr="009C6796">
        <w:rPr>
          <w:rFonts w:ascii="Angsana New" w:hAnsi="Angsana New"/>
          <w:sz w:val="30"/>
          <w:szCs w:val="30"/>
          <w:cs/>
        </w:rPr>
        <w:t xml:space="preserve"> (</w:t>
      </w:r>
      <w:r w:rsidRPr="009C6796">
        <w:rPr>
          <w:rFonts w:ascii="Angsana New" w:hAnsi="Angsana New"/>
          <w:sz w:val="30"/>
          <w:szCs w:val="30"/>
        </w:rPr>
        <w:t>“</w:t>
      </w:r>
      <w:r w:rsidRPr="009C6796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9C6796">
        <w:rPr>
          <w:rFonts w:ascii="Angsana New" w:hAnsi="Angsana New"/>
          <w:sz w:val="30"/>
          <w:szCs w:val="30"/>
        </w:rPr>
        <w:t>”</w:t>
      </w:r>
      <w:r w:rsidRPr="009C6796">
        <w:rPr>
          <w:rFonts w:ascii="Angsana New" w:hAnsi="Angsana New"/>
          <w:sz w:val="30"/>
          <w:szCs w:val="30"/>
          <w:cs/>
        </w:rPr>
        <w:t>) กฎระเบียบ และประกาศคณะกรรมการกำกับหลักทรัพย์และตลาดหลักทรัพย์ที่เกี่ยวข้อง</w:t>
      </w:r>
    </w:p>
    <w:p w:rsidR="004D2CC4" w:rsidRPr="00316872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4D2CC4" w:rsidRPr="009C6796" w:rsidRDefault="004D2CC4" w:rsidP="00DD3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</w:t>
      </w:r>
      <w:r w:rsidR="002B11AF" w:rsidRPr="009C6796">
        <w:rPr>
          <w:rFonts w:ascii="Angsana New" w:hAnsi="Angsana New"/>
          <w:sz w:val="30"/>
          <w:szCs w:val="30"/>
          <w:cs/>
        </w:rPr>
        <w:t xml:space="preserve">ำหรับปีสิ้นสุดวันที่ </w:t>
      </w:r>
      <w:r w:rsidR="00C3606F" w:rsidRPr="00C3606F">
        <w:rPr>
          <w:rFonts w:ascii="Angsana New" w:hAnsi="Angsana New" w:hint="cs"/>
          <w:sz w:val="30"/>
          <w:szCs w:val="30"/>
        </w:rPr>
        <w:t>31</w:t>
      </w:r>
      <w:r w:rsidR="002B11AF" w:rsidRPr="009C67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          </w:t>
      </w:r>
      <w:r w:rsidRPr="009C6796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</w:t>
      </w:r>
      <w:r w:rsidR="002B11AF" w:rsidRPr="009C6796">
        <w:rPr>
          <w:rFonts w:ascii="Angsana New" w:hAnsi="Angsana New"/>
          <w:sz w:val="30"/>
          <w:szCs w:val="30"/>
          <w:cs/>
        </w:rPr>
        <w:t xml:space="preserve">ำหรับปีสิ้นสุดวันที่ </w:t>
      </w:r>
      <w:r w:rsidR="00C3606F" w:rsidRPr="00C3606F">
        <w:rPr>
          <w:rFonts w:ascii="Angsana New" w:hAnsi="Angsana New" w:hint="cs"/>
          <w:sz w:val="30"/>
          <w:szCs w:val="30"/>
        </w:rPr>
        <w:t>31</w:t>
      </w:r>
      <w:r w:rsidR="002B11AF" w:rsidRPr="009C67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</w:p>
    <w:p w:rsidR="00442411" w:rsidRDefault="00442411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EA7ADF" w:rsidRDefault="00EA7ADF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EA7ADF" w:rsidRPr="00316872" w:rsidRDefault="00EA7ADF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965E7B" w:rsidRDefault="004D2CC4" w:rsidP="0096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>นโยบายการบัญชี</w:t>
      </w:r>
      <w:r w:rsidRPr="00A210C2">
        <w:rPr>
          <w:rFonts w:ascii="Angsana New" w:hAnsi="Angsana New"/>
          <w:sz w:val="30"/>
          <w:szCs w:val="30"/>
          <w:cs/>
        </w:rPr>
        <w:t>และวิธีการคำนวณที่ใช้ในงบการเงินระหว่างกาลนี้มีความสอดคล้องกับการถือปฏิบัติใน             ง</w:t>
      </w:r>
      <w:r w:rsidR="002B11AF" w:rsidRPr="00A210C2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31</w:t>
      </w:r>
      <w:r w:rsidRPr="00A210C2">
        <w:rPr>
          <w:rFonts w:ascii="Angsana New" w:hAnsi="Angsana New"/>
          <w:sz w:val="30"/>
          <w:szCs w:val="30"/>
          <w:cs/>
        </w:rPr>
        <w:t xml:space="preserve"> ธัน</w:t>
      </w:r>
      <w:r w:rsidR="002B11AF" w:rsidRPr="00A210C2">
        <w:rPr>
          <w:rFonts w:ascii="Angsana New" w:hAnsi="Angsana New"/>
          <w:sz w:val="30"/>
          <w:szCs w:val="30"/>
          <w:cs/>
        </w:rPr>
        <w:t xml:space="preserve">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A210C2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</w:t>
      </w:r>
      <w:r w:rsidR="008D5B3A" w:rsidRPr="00A210C2">
        <w:rPr>
          <w:rFonts w:ascii="Angsana New" w:hAnsi="Angsana New"/>
          <w:sz w:val="30"/>
          <w:szCs w:val="30"/>
          <w:cs/>
        </w:rPr>
        <w:t xml:space="preserve">่มในหรือหลังวันที่ </w:t>
      </w:r>
      <w:r w:rsidR="00C3606F" w:rsidRPr="00C3606F">
        <w:rPr>
          <w:rFonts w:ascii="Angsana New" w:hAnsi="Angsana New" w:hint="cs"/>
          <w:sz w:val="30"/>
          <w:szCs w:val="30"/>
        </w:rPr>
        <w:t>1</w:t>
      </w:r>
      <w:r w:rsidR="002B11AF" w:rsidRPr="00A210C2">
        <w:rPr>
          <w:rFonts w:ascii="Angsana New" w:hAnsi="Angsana New"/>
          <w:sz w:val="30"/>
          <w:szCs w:val="30"/>
          <w:cs/>
        </w:rPr>
        <w:t xml:space="preserve"> มกราคม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A210C2">
        <w:rPr>
          <w:rFonts w:ascii="Angsana New" w:hAnsi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965E7B" w:rsidRPr="002812FB" w:rsidRDefault="00965E7B" w:rsidP="00001860">
      <w:pPr>
        <w:pStyle w:val="NoSpacing"/>
        <w:rPr>
          <w:rFonts w:asciiTheme="majorBidi" w:hAnsiTheme="majorBidi" w:cstheme="majorBidi"/>
          <w:sz w:val="30"/>
          <w:szCs w:val="30"/>
        </w:rPr>
      </w:pPr>
    </w:p>
    <w:p w:rsidR="00316872" w:rsidRDefault="00001860" w:rsidP="0096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1860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</w:t>
      </w:r>
      <w:r w:rsidR="009903FB">
        <w:rPr>
          <w:rFonts w:ascii="Angsana New" w:hAnsi="Angsana New"/>
          <w:sz w:val="30"/>
          <w:szCs w:val="30"/>
        </w:rPr>
        <w:br/>
      </w:r>
      <w:r w:rsidRPr="00001860">
        <w:rPr>
          <w:rFonts w:ascii="Angsana New" w:hAnsi="Angsana New"/>
          <w:sz w:val="30"/>
          <w:szCs w:val="30"/>
          <w:cs/>
        </w:rPr>
        <w:t>มาตรฐานการรายงานทางการเงินซึ่งมีผลบังคับสำหรับรอบระยะเวลาบัญชีที่ เริ่มในหรือหลังวันที่ 1 มกราคม ดังต่อไปนี้</w:t>
      </w:r>
    </w:p>
    <w:p w:rsidR="00001860" w:rsidRPr="009903FB" w:rsidRDefault="00001860" w:rsidP="00001860">
      <w:pPr>
        <w:pStyle w:val="NoSpacing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4320"/>
        <w:gridCol w:w="1260"/>
      </w:tblGrid>
      <w:tr w:rsidR="00001860" w:rsidRPr="007D527D" w:rsidTr="009903FB">
        <w:trPr>
          <w:tblHeader/>
        </w:trPr>
        <w:tc>
          <w:tcPr>
            <w:tcW w:w="3330" w:type="dxa"/>
            <w:vAlign w:val="bottom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00186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vAlign w:val="bottom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0186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</w:tcPr>
          <w:p w:rsidR="002812FB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0186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</w:t>
            </w:r>
          </w:p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0186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บังคับใช้</w:t>
            </w:r>
          </w:p>
        </w:tc>
      </w:tr>
      <w:tr w:rsidR="00001860" w:rsidRPr="004A797F" w:rsidTr="009903FB">
        <w:tc>
          <w:tcPr>
            <w:tcW w:w="333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0186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="00D33530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00186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ฉบับที่ </w:t>
            </w:r>
            <w:r w:rsidRPr="0000186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32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0186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01860" w:rsidRPr="004A797F" w:rsidTr="009903FB">
        <w:tc>
          <w:tcPr>
            <w:tcW w:w="333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="00D33530">
              <w:rPr>
                <w:rFonts w:ascii="Angsana New" w:hAnsi="Angsana New"/>
                <w:sz w:val="30"/>
                <w:szCs w:val="30"/>
              </w:rPr>
              <w:br/>
            </w: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00186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2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0186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01860" w:rsidRPr="004A797F" w:rsidTr="009903FB">
        <w:tc>
          <w:tcPr>
            <w:tcW w:w="333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0186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="00D33530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00186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ฉบับที่ </w:t>
            </w:r>
            <w:r w:rsidRPr="00001860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32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001860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01860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001860" w:rsidRPr="004A797F" w:rsidTr="009903FB">
        <w:tc>
          <w:tcPr>
            <w:tcW w:w="333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001860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00186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2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0186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01860" w:rsidRPr="004A797F" w:rsidTr="009903FB">
        <w:tc>
          <w:tcPr>
            <w:tcW w:w="3330" w:type="dxa"/>
          </w:tcPr>
          <w:p w:rsidR="00001860" w:rsidRPr="00001860" w:rsidRDefault="00001860" w:rsidP="00D3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</w:t>
            </w:r>
            <w:r w:rsidR="00D33530">
              <w:rPr>
                <w:rFonts w:ascii="Angsana New" w:hAnsi="Angsana New"/>
                <w:sz w:val="30"/>
                <w:szCs w:val="30"/>
              </w:rPr>
              <w:br/>
            </w: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 xml:space="preserve">ทางการเงิน ฉบับที่ </w:t>
            </w:r>
            <w:r w:rsidRPr="0000186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32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6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0186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01860" w:rsidRPr="004A797F" w:rsidTr="009903FB">
        <w:tc>
          <w:tcPr>
            <w:tcW w:w="3330" w:type="dxa"/>
          </w:tcPr>
          <w:p w:rsidR="00001860" w:rsidRPr="00001860" w:rsidRDefault="00001860" w:rsidP="00D3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</w:t>
            </w:r>
            <w:r w:rsidR="00D33530">
              <w:rPr>
                <w:rFonts w:ascii="Angsana New" w:hAnsi="Angsana New"/>
                <w:sz w:val="30"/>
                <w:szCs w:val="30"/>
              </w:rPr>
              <w:br/>
            </w: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 xml:space="preserve">ทางการเงิน ฉบับที่ </w:t>
            </w:r>
            <w:r w:rsidRPr="0000186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32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186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</w:tcPr>
          <w:p w:rsidR="00001860" w:rsidRPr="00001860" w:rsidRDefault="00001860" w:rsidP="0060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0186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001860" w:rsidRPr="002812FB" w:rsidRDefault="00001860" w:rsidP="000018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001860" w:rsidRDefault="00001860" w:rsidP="00001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1860">
        <w:rPr>
          <w:rFonts w:ascii="Angsana New" w:hAnsi="Angsana New"/>
          <w:i/>
          <w:iCs/>
          <w:sz w:val="30"/>
          <w:szCs w:val="30"/>
        </w:rPr>
        <w:t xml:space="preserve">* </w:t>
      </w:r>
      <w:r w:rsidRPr="00001860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001860" w:rsidRPr="002812FB" w:rsidRDefault="00001860" w:rsidP="000018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001860" w:rsidRPr="00001860" w:rsidRDefault="00001860" w:rsidP="00001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1860">
        <w:rPr>
          <w:rFonts w:ascii="Angsana New" w:hAnsi="Angsana New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</w:p>
    <w:p w:rsidR="00001860" w:rsidRDefault="00001860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133B07" w:rsidRDefault="00133B07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133B07" w:rsidRDefault="00133B07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133B07" w:rsidRDefault="00133B07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133B07" w:rsidRDefault="00133B07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133B07" w:rsidRDefault="00133B07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001860" w:rsidRDefault="00001860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001860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001860">
        <w:rPr>
          <w:rFonts w:ascii="Angsana New" w:hAnsi="Angsana New"/>
          <w:b/>
          <w:bCs/>
          <w:color w:val="000000"/>
          <w:sz w:val="30"/>
          <w:szCs w:val="30"/>
        </w:rPr>
        <w:t>15</w:t>
      </w:r>
    </w:p>
    <w:p w:rsidR="00001860" w:rsidRPr="00001860" w:rsidRDefault="00001860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316872" w:rsidRDefault="00316872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5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รายได้ที่กิจการคาดว่าจะได้รับ มาตรฐาน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001860" w:rsidRDefault="00001860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11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  <w:cs/>
        </w:rPr>
        <w:t>)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E23EF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E23EF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8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</w:rPr>
        <w:t>)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31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F24AA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F24AA0">
        <w:rPr>
          <w:rFonts w:ascii="Angsana New" w:hAnsi="Angsana New" w:hint="cs"/>
          <w:i/>
          <w:iCs/>
          <w:color w:val="000000"/>
          <w:sz w:val="30"/>
          <w:szCs w:val="30"/>
          <w:cs/>
        </w:rPr>
        <w:t>-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E23EF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13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</w:rPr>
        <w:t>)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5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E23EF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8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316872" w:rsidRPr="00001860" w:rsidRDefault="00316872" w:rsidP="000018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316872" w:rsidRDefault="00316872" w:rsidP="0031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3EF3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</w:t>
      </w:r>
      <w:r>
        <w:rPr>
          <w:rFonts w:ascii="Angsana New" w:hAnsi="Angsana New"/>
          <w:sz w:val="30"/>
          <w:szCs w:val="30"/>
          <w:cs/>
        </w:rPr>
        <w:t xml:space="preserve">งิน ฉบับที่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เป็นครั้งแรกต่อ</w:t>
      </w:r>
      <w:r w:rsidRPr="00E23EF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332EB1">
        <w:rPr>
          <w:rFonts w:ascii="Angsana New" w:hAnsi="Angsana New"/>
          <w:sz w:val="30"/>
          <w:szCs w:val="30"/>
        </w:rPr>
        <w:t xml:space="preserve"> </w:t>
      </w:r>
      <w:r w:rsidR="004D399C">
        <w:rPr>
          <w:rFonts w:ascii="Angsana New" w:hAnsi="Angsana New"/>
          <w:sz w:val="30"/>
          <w:szCs w:val="30"/>
          <w:cs/>
        </w:rPr>
        <w:t>ซ</w:t>
      </w:r>
      <w:r w:rsidR="004D399C">
        <w:rPr>
          <w:rFonts w:ascii="Angsana New" w:hAnsi="Angsana New" w:hint="cs"/>
          <w:sz w:val="30"/>
          <w:szCs w:val="30"/>
          <w:cs/>
        </w:rPr>
        <w:t>ึ่</w:t>
      </w:r>
      <w:r w:rsidR="00332EB1" w:rsidRPr="00332EB1">
        <w:rPr>
          <w:rFonts w:ascii="Angsana New" w:hAnsi="Angsana New"/>
          <w:sz w:val="30"/>
          <w:szCs w:val="30"/>
          <w:cs/>
        </w:rPr>
        <w:t>ง</w:t>
      </w:r>
      <w:r w:rsidR="00BE6D86">
        <w:rPr>
          <w:rFonts w:ascii="Angsana New" w:hAnsi="Angsana New"/>
          <w:sz w:val="30"/>
          <w:szCs w:val="30"/>
          <w:cs/>
        </w:rPr>
        <w:t>คาดว่า</w:t>
      </w:r>
      <w:r w:rsidR="00AB2CAC">
        <w:rPr>
          <w:rFonts w:ascii="Angsana New" w:hAnsi="Angsana New" w:hint="cs"/>
          <w:sz w:val="30"/>
          <w:szCs w:val="30"/>
          <w:cs/>
        </w:rPr>
        <w:t>จะ</w:t>
      </w:r>
      <w:r w:rsidR="00BE6D86">
        <w:rPr>
          <w:rFonts w:ascii="Angsana New" w:hAnsi="Angsana New"/>
          <w:sz w:val="30"/>
          <w:szCs w:val="30"/>
          <w:cs/>
        </w:rPr>
        <w:t>ไม่มีผลกระทบที่มี</w:t>
      </w:r>
      <w:r w:rsidR="00332EB1" w:rsidRPr="00332EB1">
        <w:rPr>
          <w:rFonts w:ascii="Angsana New" w:hAnsi="Angsana New"/>
          <w:sz w:val="30"/>
          <w:szCs w:val="30"/>
          <w:cs/>
        </w:rPr>
        <w:t>สาระสำคัญต่อ</w:t>
      </w:r>
      <w:r w:rsidR="00BE6D86">
        <w:rPr>
          <w:rFonts w:ascii="Angsana New" w:hAnsi="Angsana New"/>
          <w:sz w:val="30"/>
          <w:szCs w:val="30"/>
        </w:rPr>
        <w:br/>
      </w:r>
      <w:r w:rsidR="00332EB1" w:rsidRPr="00332EB1">
        <w:rPr>
          <w:rFonts w:ascii="Angsana New" w:hAnsi="Angsana New"/>
          <w:sz w:val="30"/>
          <w:szCs w:val="30"/>
          <w:cs/>
        </w:rPr>
        <w:t>งบการเงินในงวดที่ถือปฏิบัติ</w:t>
      </w:r>
    </w:p>
    <w:p w:rsidR="00001860" w:rsidRPr="00001860" w:rsidRDefault="00001860" w:rsidP="000018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001860" w:rsidRPr="00001860" w:rsidRDefault="00001860" w:rsidP="00001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01860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001860" w:rsidRPr="00001860" w:rsidRDefault="00001860" w:rsidP="000018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001860" w:rsidRPr="00001860" w:rsidRDefault="00001860" w:rsidP="00001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1860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มาตรฐานการรายงานทางการเงินกลุ่มเครื่องมือทางการเงินเหล่านี้ให้ข้อกำหนดเกี่ยวกับนิยามส</w:t>
      </w:r>
      <w:r w:rsidR="006D2E38">
        <w:rPr>
          <w:rFonts w:ascii="Angsana New" w:hAnsi="Angsana New"/>
          <w:sz w:val="30"/>
          <w:szCs w:val="30"/>
          <w:cs/>
        </w:rPr>
        <w:t>ินทรัพย์ทางการเงินและหนี้สินทาง</w:t>
      </w:r>
      <w:r w:rsidRPr="00001860">
        <w:rPr>
          <w:rFonts w:ascii="Angsana New" w:hAnsi="Angsana New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001860" w:rsidRPr="00001860" w:rsidRDefault="00001860" w:rsidP="000018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4D2CC4" w:rsidRDefault="00001860" w:rsidP="00001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1860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p w:rsidR="00001860" w:rsidRPr="00001860" w:rsidRDefault="00001860" w:rsidP="000018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4D2CC4" w:rsidRPr="009C6796" w:rsidRDefault="004D2CC4" w:rsidP="004D2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9C6796">
        <w:rPr>
          <w:rFonts w:ascii="Angsana New" w:hAnsi="Angsana New"/>
          <w:b/>
          <w:bCs/>
          <w:sz w:val="30"/>
          <w:szCs w:val="30"/>
          <w:cs/>
        </w:rPr>
        <w:tab/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4D2CC4" w:rsidRPr="00001860" w:rsidRDefault="004D2CC4" w:rsidP="000018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4D2CC4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:rsidR="00001860" w:rsidRDefault="00001860" w:rsidP="000018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C73657" w:rsidRPr="009C6796" w:rsidRDefault="00C73657" w:rsidP="004D2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C414F4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ใช้</w:t>
      </w:r>
      <w:r w:rsidR="00C414F4"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วิจารณญาณและการ</w:t>
      </w:r>
      <w:r w:rsidR="00C414F4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C73657" w:rsidRPr="00001860" w:rsidRDefault="00C73657" w:rsidP="000018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4D2CC4" w:rsidRPr="009C6796" w:rsidRDefault="004D2CC4" w:rsidP="0032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="00965E7B">
        <w:rPr>
          <w:rFonts w:ascii="Angsana New" w:hAnsi="Angsana New"/>
          <w:sz w:val="30"/>
          <w:szCs w:val="30"/>
        </w:rPr>
        <w:br/>
      </w:r>
      <w:r w:rsidRPr="009C6796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4D2CC4" w:rsidRPr="00133B07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B11AF" w:rsidRPr="009C6796" w:rsidRDefault="004D2CC4" w:rsidP="00C4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</w:p>
    <w:p w:rsidR="00F57D32" w:rsidRPr="00133B07" w:rsidRDefault="00F57D32" w:rsidP="0013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9B61DB" w:rsidRPr="005E1336" w:rsidRDefault="00C3606F" w:rsidP="00C7365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C3606F">
        <w:rPr>
          <w:rFonts w:ascii="Angsana New" w:hAnsi="Angsana New" w:cs="Angsana New"/>
          <w:sz w:val="30"/>
          <w:szCs w:val="30"/>
          <w:u w:val="none"/>
        </w:rPr>
        <w:t>3</w:t>
      </w:r>
      <w:r w:rsidR="00C73657" w:rsidRPr="005C6170">
        <w:rPr>
          <w:rFonts w:ascii="Angsana New" w:hAnsi="Angsana New" w:cs="Angsana New"/>
          <w:sz w:val="30"/>
          <w:szCs w:val="30"/>
          <w:u w:val="none"/>
          <w:cs/>
        </w:rPr>
        <w:tab/>
      </w:r>
      <w:r w:rsidR="005C6170" w:rsidRPr="005E1336">
        <w:rPr>
          <w:rFonts w:ascii="Angsana New" w:hAnsi="Angsana New" w:cs="Angsana New"/>
          <w:sz w:val="30"/>
          <w:szCs w:val="30"/>
          <w:u w:val="none"/>
          <w:cs/>
        </w:rPr>
        <w:t>การซื้อส่วนได้เสีย</w:t>
      </w:r>
      <w:r w:rsidR="005C6170" w:rsidRPr="005E1336">
        <w:rPr>
          <w:rFonts w:ascii="Angsana New" w:hAnsi="Angsana New" w:cs="Angsana New" w:hint="cs"/>
          <w:sz w:val="30"/>
          <w:szCs w:val="30"/>
          <w:u w:val="none"/>
          <w:cs/>
        </w:rPr>
        <w:t>ที่ไม่มี</w:t>
      </w:r>
      <w:r w:rsidR="005C6170" w:rsidRPr="005E1336">
        <w:rPr>
          <w:rFonts w:ascii="Angsana New" w:hAnsi="Angsana New" w:cs="Angsana New"/>
          <w:sz w:val="30"/>
          <w:szCs w:val="30"/>
          <w:u w:val="none"/>
          <w:cs/>
        </w:rPr>
        <w:t>อำนาจควบคุม</w:t>
      </w:r>
    </w:p>
    <w:p w:rsidR="009B61DB" w:rsidRPr="00133B07" w:rsidRDefault="009B61DB" w:rsidP="0013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C6170" w:rsidRPr="00E2589F" w:rsidRDefault="005C6170" w:rsidP="00367E65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589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E2589F">
        <w:rPr>
          <w:rFonts w:ascii="Angsana New" w:hAnsi="Angsana New"/>
          <w:sz w:val="30"/>
          <w:szCs w:val="30"/>
          <w:cs/>
        </w:rPr>
        <w:t xml:space="preserve"> เมษายน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E2589F">
        <w:rPr>
          <w:rFonts w:ascii="Angsana New" w:hAnsi="Angsana New"/>
          <w:sz w:val="30"/>
          <w:szCs w:val="30"/>
          <w:cs/>
        </w:rPr>
        <w:t xml:space="preserve"> บริษัท ไทยออยล์มารีน จำกัด (“</w:t>
      </w:r>
      <w:r w:rsidRPr="00E2589F">
        <w:rPr>
          <w:rFonts w:ascii="Angsana New" w:hAnsi="Angsana New"/>
          <w:sz w:val="30"/>
          <w:szCs w:val="30"/>
        </w:rPr>
        <w:t xml:space="preserve">TM”) </w:t>
      </w:r>
      <w:r w:rsidRPr="00E2589F">
        <w:rPr>
          <w:rFonts w:ascii="Angsana New" w:hAnsi="Angsana New"/>
          <w:sz w:val="30"/>
          <w:szCs w:val="30"/>
          <w:cs/>
        </w:rPr>
        <w:t>ซึ่งเป็นบริษัทย่อย ได้ลงนามในสัญญาซื้อขายหุ้นกับบริษัทแห่งหนึ่ง</w:t>
      </w:r>
      <w:r w:rsidR="00632B5D" w:rsidRPr="00E2589F">
        <w:rPr>
          <w:rFonts w:ascii="Angsana New" w:hAnsi="Angsana New"/>
          <w:sz w:val="30"/>
          <w:szCs w:val="30"/>
        </w:rPr>
        <w:t xml:space="preserve"> </w:t>
      </w:r>
      <w:r w:rsidR="00632B5D" w:rsidRPr="00E2589F">
        <w:rPr>
          <w:rFonts w:ascii="Angsana New" w:hAnsi="Angsana New" w:hint="cs"/>
          <w:sz w:val="30"/>
          <w:szCs w:val="30"/>
          <w:cs/>
        </w:rPr>
        <w:t>(</w:t>
      </w:r>
      <w:r w:rsidR="00632B5D" w:rsidRPr="00E2589F">
        <w:rPr>
          <w:rFonts w:ascii="Angsana New" w:hAnsi="Angsana New"/>
          <w:sz w:val="30"/>
          <w:szCs w:val="30"/>
        </w:rPr>
        <w:t>“</w:t>
      </w:r>
      <w:r w:rsidR="00632B5D" w:rsidRPr="00E2589F">
        <w:rPr>
          <w:rFonts w:ascii="Angsana New" w:hAnsi="Angsana New" w:hint="cs"/>
          <w:sz w:val="30"/>
          <w:szCs w:val="30"/>
          <w:cs/>
        </w:rPr>
        <w:t>ผู้ขาย</w:t>
      </w:r>
      <w:r w:rsidR="00632B5D" w:rsidRPr="00E2589F">
        <w:rPr>
          <w:rFonts w:ascii="Angsana New" w:hAnsi="Angsana New"/>
          <w:sz w:val="30"/>
          <w:szCs w:val="30"/>
        </w:rPr>
        <w:t>”</w:t>
      </w:r>
      <w:r w:rsidR="00632B5D" w:rsidRPr="00E2589F">
        <w:rPr>
          <w:rFonts w:ascii="Angsana New" w:hAnsi="Angsana New" w:hint="cs"/>
          <w:sz w:val="30"/>
          <w:szCs w:val="30"/>
          <w:cs/>
        </w:rPr>
        <w:t xml:space="preserve">) </w:t>
      </w:r>
      <w:r w:rsidRPr="00E2589F">
        <w:rPr>
          <w:rFonts w:ascii="Angsana New" w:hAnsi="Angsana New"/>
          <w:sz w:val="30"/>
          <w:szCs w:val="30"/>
          <w:cs/>
        </w:rPr>
        <w:t>ซึ่งเป็นผู้ถือหุ้นอีกรายในบริษัท ท๊อป มารีไทม์ เซอร์วิส จำกัด (“</w:t>
      </w:r>
      <w:r w:rsidRPr="00E2589F">
        <w:rPr>
          <w:rFonts w:ascii="Angsana New" w:hAnsi="Angsana New"/>
          <w:sz w:val="30"/>
          <w:szCs w:val="30"/>
        </w:rPr>
        <w:t xml:space="preserve">TMS”) </w:t>
      </w:r>
      <w:r w:rsidR="00D03511">
        <w:rPr>
          <w:rFonts w:ascii="Angsana New" w:hAnsi="Angsana New"/>
          <w:sz w:val="30"/>
          <w:szCs w:val="30"/>
        </w:rPr>
        <w:br/>
      </w:r>
      <w:r w:rsidRPr="00E2589F">
        <w:rPr>
          <w:rFonts w:ascii="Angsana New" w:hAnsi="Angsana New"/>
          <w:sz w:val="30"/>
          <w:szCs w:val="30"/>
        </w:rPr>
        <w:t>(</w:t>
      </w:r>
      <w:r w:rsidRPr="00E2589F">
        <w:rPr>
          <w:rFonts w:ascii="Angsana New" w:hAnsi="Angsana New"/>
          <w:sz w:val="30"/>
          <w:szCs w:val="30"/>
          <w:cs/>
        </w:rPr>
        <w:t xml:space="preserve">บริษัทย่อยทางอ้อม) เพื่อทำข้อตกลงจะซื้อจะขายหุ้นของ </w:t>
      </w:r>
      <w:r w:rsidRPr="00E2589F">
        <w:rPr>
          <w:rFonts w:ascii="Angsana New" w:hAnsi="Angsana New"/>
          <w:sz w:val="30"/>
          <w:szCs w:val="30"/>
        </w:rPr>
        <w:t xml:space="preserve">TMS </w:t>
      </w:r>
    </w:p>
    <w:p w:rsidR="005C6170" w:rsidRPr="00133B07" w:rsidRDefault="005C6170" w:rsidP="0013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C6170" w:rsidRPr="00E2589F" w:rsidRDefault="00632B5D" w:rsidP="00367E65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589F">
        <w:rPr>
          <w:rFonts w:ascii="Angsana New" w:hAnsi="Angsana New" w:hint="cs"/>
          <w:sz w:val="30"/>
          <w:szCs w:val="30"/>
          <w:cs/>
        </w:rPr>
        <w:t>ต่อมา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C6170" w:rsidRPr="00E2589F">
        <w:rPr>
          <w:rFonts w:ascii="Angsana New" w:hAnsi="Angsana New"/>
          <w:sz w:val="30"/>
          <w:szCs w:val="30"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 รายการดังกล่าวดำเนินการแล้วเสร็จ</w:t>
      </w:r>
      <w:r w:rsidR="005C6170" w:rsidRPr="00E2589F">
        <w:rPr>
          <w:rFonts w:ascii="Angsana New" w:hAnsi="Angsana New"/>
          <w:sz w:val="30"/>
          <w:szCs w:val="30"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ทำให้สัดส่วนการถือหุ้นของ </w:t>
      </w:r>
      <w:r w:rsidR="005C6170" w:rsidRPr="00E2589F">
        <w:rPr>
          <w:rFonts w:ascii="Angsana New" w:hAnsi="Angsana New"/>
          <w:sz w:val="30"/>
          <w:szCs w:val="30"/>
        </w:rPr>
        <w:t xml:space="preserve">TM 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ใน </w:t>
      </w:r>
      <w:r w:rsidR="005C6170" w:rsidRPr="00E2589F">
        <w:rPr>
          <w:rFonts w:ascii="Angsana New" w:hAnsi="Angsana New"/>
          <w:sz w:val="30"/>
          <w:szCs w:val="30"/>
        </w:rPr>
        <w:t xml:space="preserve">TMS </w:t>
      </w:r>
      <w:r w:rsidR="005C6170" w:rsidRPr="00E2589F">
        <w:rPr>
          <w:rFonts w:ascii="Angsana New" w:hAnsi="Angsana New" w:hint="cs"/>
          <w:sz w:val="30"/>
          <w:szCs w:val="30"/>
          <w:cs/>
        </w:rPr>
        <w:t>เปลี่ยนสัดส่วนจากร้อยละ</w:t>
      </w:r>
      <w:r w:rsidR="005C6170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55</w:t>
      </w:r>
      <w:r w:rsidR="005C6170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>เป็นร้อยละ</w:t>
      </w:r>
      <w:r w:rsidR="005C6170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99</w:t>
      </w:r>
      <w:r w:rsidR="007E2B37" w:rsidRPr="00E2589F"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99</w:t>
      </w:r>
      <w:r w:rsidR="00367E65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>โดยมีมูลค่าการซื้อขายรวม</w:t>
      </w:r>
      <w:r w:rsidR="005C6170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8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367E65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367E65" w:rsidRPr="00E2589F">
        <w:rPr>
          <w:rFonts w:ascii="Angsana New" w:hAnsi="Angsana New" w:hint="cs"/>
          <w:sz w:val="30"/>
          <w:szCs w:val="30"/>
          <w:cs/>
        </w:rPr>
        <w:t>ล้าน</w:t>
      </w:r>
      <w:r w:rsidR="005C6170" w:rsidRPr="00E2589F">
        <w:rPr>
          <w:rFonts w:ascii="Angsana New" w:hAnsi="Angsana New" w:hint="cs"/>
          <w:sz w:val="30"/>
          <w:szCs w:val="30"/>
          <w:cs/>
        </w:rPr>
        <w:t>บาท แบ่งเป็นการซื้อหุ้นสามัญ</w:t>
      </w:r>
      <w:r w:rsidR="005C6170" w:rsidRPr="00E2589F">
        <w:rPr>
          <w:rFonts w:ascii="Angsana New" w:hAnsi="Angsana New"/>
          <w:sz w:val="30"/>
          <w:szCs w:val="30"/>
        </w:rPr>
        <w:t xml:space="preserve"> TMS 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สัดส่วนร้อยละ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 ของทุนจดทะเบียน ในราคา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C6170" w:rsidRPr="00E2589F">
        <w:rPr>
          <w:rFonts w:ascii="Angsana New" w:hAnsi="Angsana New"/>
          <w:sz w:val="30"/>
          <w:szCs w:val="30"/>
        </w:rPr>
        <w:t xml:space="preserve"> </w:t>
      </w:r>
      <w:r w:rsidR="004D28C8" w:rsidRPr="00E2589F">
        <w:rPr>
          <w:rFonts w:ascii="Angsana New" w:hAnsi="Angsana New" w:hint="cs"/>
          <w:sz w:val="30"/>
          <w:szCs w:val="30"/>
          <w:cs/>
        </w:rPr>
        <w:t xml:space="preserve">บาท </w:t>
      </w:r>
      <w:r w:rsidR="00965E7B" w:rsidRPr="00E2589F">
        <w:rPr>
          <w:rFonts w:ascii="Angsana New" w:hAnsi="Angsana New" w:hint="cs"/>
          <w:sz w:val="30"/>
          <w:szCs w:val="30"/>
          <w:cs/>
        </w:rPr>
        <w:t>ซึ่งเป็นการ</w:t>
      </w:r>
      <w:r w:rsidR="005C6170" w:rsidRPr="00E2589F">
        <w:rPr>
          <w:rFonts w:ascii="Angsana New" w:hAnsi="Angsana New" w:hint="cs"/>
          <w:sz w:val="30"/>
          <w:szCs w:val="30"/>
          <w:cs/>
        </w:rPr>
        <w:t>พิจารณาจากฐานะการเงิน ผลการดำเนินงาน แ</w:t>
      </w:r>
      <w:r w:rsidR="004D28C8" w:rsidRPr="00E2589F">
        <w:rPr>
          <w:rFonts w:ascii="Angsana New" w:hAnsi="Angsana New" w:hint="cs"/>
          <w:sz w:val="30"/>
          <w:szCs w:val="30"/>
          <w:cs/>
        </w:rPr>
        <w:t>ละความต้องการใช้เงินทุนในอนาคต</w:t>
      </w:r>
      <w:r w:rsidR="00D03511">
        <w:rPr>
          <w:rFonts w:ascii="Angsana New" w:hAnsi="Angsana New"/>
          <w:sz w:val="30"/>
          <w:szCs w:val="30"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>และ</w:t>
      </w:r>
      <w:r w:rsidRPr="00E2589F">
        <w:rPr>
          <w:rFonts w:ascii="Angsana New" w:hAnsi="Angsana New" w:hint="cs"/>
          <w:sz w:val="30"/>
          <w:szCs w:val="30"/>
          <w:cs/>
        </w:rPr>
        <w:t>เป็น</w:t>
      </w:r>
      <w:r w:rsidR="005C6170" w:rsidRPr="00E2589F">
        <w:rPr>
          <w:rFonts w:ascii="Angsana New" w:hAnsi="Angsana New" w:hint="cs"/>
          <w:sz w:val="30"/>
          <w:szCs w:val="30"/>
          <w:cs/>
        </w:rPr>
        <w:t>การชำระคืนเงินกู้ยืมจำนวน</w:t>
      </w:r>
      <w:r w:rsidR="00583ECD" w:rsidRPr="00E2589F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8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C6170" w:rsidRPr="00E2589F">
        <w:rPr>
          <w:rFonts w:ascii="Angsana New" w:hAnsi="Angsana New"/>
          <w:sz w:val="30"/>
          <w:szCs w:val="30"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ล้านบาท ที่ </w:t>
      </w:r>
      <w:r w:rsidR="005C6170" w:rsidRPr="00E2589F">
        <w:rPr>
          <w:rFonts w:ascii="Angsana New" w:hAnsi="Angsana New"/>
          <w:sz w:val="30"/>
          <w:szCs w:val="30"/>
        </w:rPr>
        <w:t xml:space="preserve">TMS </w:t>
      </w:r>
      <w:r w:rsidR="005C6170" w:rsidRPr="00E2589F">
        <w:rPr>
          <w:rFonts w:ascii="Angsana New" w:hAnsi="Angsana New" w:hint="cs"/>
          <w:sz w:val="30"/>
          <w:szCs w:val="30"/>
          <w:cs/>
        </w:rPr>
        <w:t>กู้ยืมมาจากผู้ขาย</w:t>
      </w:r>
      <w:r w:rsidR="007E4F20">
        <w:rPr>
          <w:rFonts w:ascii="Angsana New" w:hAnsi="Angsana New" w:hint="cs"/>
          <w:sz w:val="30"/>
          <w:szCs w:val="30"/>
          <w:cs/>
        </w:rPr>
        <w:t xml:space="preserve">ตามสัญญาแปลงหนี้ใหม่ </w:t>
      </w:r>
      <w:r w:rsidR="00E2765E" w:rsidRPr="00E2589F">
        <w:rPr>
          <w:rFonts w:ascii="Angsana New" w:hAnsi="Angsana New" w:hint="cs"/>
          <w:sz w:val="30"/>
          <w:szCs w:val="30"/>
          <w:cs/>
        </w:rPr>
        <w:t xml:space="preserve">โดยแบ่งจ่ายปีละ </w:t>
      </w:r>
      <w:r w:rsidR="00DB0705" w:rsidRPr="00DB0705">
        <w:rPr>
          <w:rFonts w:ascii="Angsana New" w:hAnsi="Angsana New"/>
          <w:sz w:val="30"/>
          <w:szCs w:val="30"/>
        </w:rPr>
        <w:t>27</w:t>
      </w:r>
      <w:r w:rsidR="00E2765E" w:rsidRPr="00E2589F">
        <w:rPr>
          <w:rFonts w:ascii="Angsana New" w:hAnsi="Angsana New"/>
          <w:sz w:val="30"/>
          <w:szCs w:val="30"/>
        </w:rPr>
        <w:t xml:space="preserve"> </w:t>
      </w:r>
      <w:r w:rsidR="00E2765E" w:rsidRPr="00E2589F">
        <w:rPr>
          <w:rFonts w:ascii="Angsana New" w:hAnsi="Angsana New" w:hint="cs"/>
          <w:sz w:val="30"/>
          <w:szCs w:val="30"/>
          <w:cs/>
        </w:rPr>
        <w:t xml:space="preserve">ล้านบาท เป็นเวลา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E2765E" w:rsidRPr="00E2589F">
        <w:rPr>
          <w:rFonts w:ascii="Angsana New" w:hAnsi="Angsana New"/>
          <w:sz w:val="30"/>
          <w:szCs w:val="30"/>
        </w:rPr>
        <w:t xml:space="preserve"> </w:t>
      </w:r>
      <w:r w:rsidR="00E2765E" w:rsidRPr="00E2589F">
        <w:rPr>
          <w:rFonts w:ascii="Angsana New" w:hAnsi="Angsana New" w:hint="cs"/>
          <w:sz w:val="30"/>
          <w:szCs w:val="30"/>
          <w:cs/>
        </w:rPr>
        <w:t xml:space="preserve">ปีนับจากวันที่กำหนดในสัญญา </w:t>
      </w:r>
      <w:r w:rsidR="00583ECD" w:rsidRPr="00E2589F">
        <w:rPr>
          <w:rFonts w:ascii="Angsana New" w:hAnsi="Angsana New" w:hint="cs"/>
          <w:sz w:val="30"/>
          <w:szCs w:val="30"/>
          <w:cs/>
        </w:rPr>
        <w:t xml:space="preserve">พร้อมจ่ายดอกเบี้ยในอัตราคงที่ร้อยละ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583ECD" w:rsidRPr="00E2589F"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="00583ECD" w:rsidRPr="00E2589F">
        <w:rPr>
          <w:rFonts w:ascii="Angsana New" w:hAnsi="Angsana New"/>
          <w:sz w:val="30"/>
          <w:szCs w:val="30"/>
        </w:rPr>
        <w:t xml:space="preserve"> </w:t>
      </w:r>
      <w:r w:rsidR="00583ECD" w:rsidRPr="00E2589F">
        <w:rPr>
          <w:rFonts w:ascii="Angsana New" w:hAnsi="Angsana New" w:hint="cs"/>
          <w:sz w:val="30"/>
          <w:szCs w:val="30"/>
          <w:cs/>
        </w:rPr>
        <w:t>ต่อปี</w:t>
      </w:r>
      <w:r w:rsidR="00E2765E">
        <w:rPr>
          <w:rFonts w:ascii="Angsana New" w:hAnsi="Angsana New"/>
          <w:sz w:val="30"/>
          <w:szCs w:val="30"/>
        </w:rPr>
        <w:t xml:space="preserve"> </w:t>
      </w:r>
      <w:r w:rsidR="00E2765E">
        <w:rPr>
          <w:rFonts w:ascii="Angsana New" w:hAnsi="Angsana New" w:hint="cs"/>
          <w:sz w:val="30"/>
          <w:szCs w:val="30"/>
          <w:cs/>
        </w:rPr>
        <w:t>ซึ่งการเข้าทำธุรกรรมดังกล่าว</w:t>
      </w:r>
      <w:r w:rsidR="00E2765E">
        <w:rPr>
          <w:rFonts w:ascii="Angsana New" w:hAnsi="Angsana New"/>
          <w:sz w:val="30"/>
          <w:szCs w:val="30"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>สอดคล้องกับ</w:t>
      </w:r>
      <w:r w:rsidR="00965E7B" w:rsidRPr="00E2589F">
        <w:rPr>
          <w:rFonts w:ascii="Angsana New" w:hAnsi="Angsana New" w:hint="cs"/>
          <w:sz w:val="30"/>
          <w:szCs w:val="30"/>
          <w:cs/>
        </w:rPr>
        <w:t>ภาพรวมกลยุทธ์ของบริษัท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 และคาดการณ์แนวโน้มอุตสาหกรรม</w:t>
      </w:r>
      <w:r w:rsidR="005C6170" w:rsidRPr="00E2589F">
        <w:rPr>
          <w:rFonts w:ascii="Angsana New" w:hAnsi="Angsana New"/>
          <w:sz w:val="30"/>
          <w:szCs w:val="30"/>
        </w:rPr>
        <w:t xml:space="preserve"> </w:t>
      </w:r>
    </w:p>
    <w:p w:rsidR="005C6170" w:rsidRPr="00133B07" w:rsidRDefault="005C6170" w:rsidP="0013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C6170" w:rsidRPr="00E2589F" w:rsidRDefault="005C6170" w:rsidP="00367E65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2589F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มูลค่าตามบัญชีของสินทรัพย์สุทธิของ</w:t>
      </w:r>
      <w:r w:rsidRPr="00E2589F">
        <w:rPr>
          <w:rFonts w:ascii="Angsana New" w:hAnsi="Angsana New"/>
          <w:sz w:val="16"/>
          <w:szCs w:val="16"/>
        </w:rPr>
        <w:t xml:space="preserve"> </w:t>
      </w:r>
      <w:r w:rsidRPr="00E2589F">
        <w:rPr>
          <w:rFonts w:ascii="Angsana New" w:hAnsi="Angsana New"/>
          <w:sz w:val="30"/>
          <w:szCs w:val="30"/>
        </w:rPr>
        <w:t>TMS</w:t>
      </w:r>
      <w:r w:rsidRPr="00E2589F">
        <w:rPr>
          <w:rFonts w:ascii="Angsana New" w:hAnsi="Angsana New"/>
          <w:sz w:val="16"/>
          <w:szCs w:val="16"/>
        </w:rPr>
        <w:t xml:space="preserve"> </w:t>
      </w:r>
      <w:r w:rsidR="00632B5D" w:rsidRPr="00E2589F">
        <w:rPr>
          <w:rFonts w:ascii="Angsana New" w:hAnsi="Angsana New" w:hint="cs"/>
          <w:sz w:val="30"/>
          <w:szCs w:val="30"/>
          <w:cs/>
        </w:rPr>
        <w:t>ในงบการ</w:t>
      </w:r>
      <w:r w:rsidRPr="00E2589F">
        <w:rPr>
          <w:rFonts w:ascii="Angsana New" w:hAnsi="Angsana New" w:hint="cs"/>
          <w:sz w:val="30"/>
          <w:szCs w:val="30"/>
          <w:cs/>
        </w:rPr>
        <w:t>เงิน</w:t>
      </w:r>
      <w:r w:rsidRPr="00E2589F">
        <w:rPr>
          <w:rFonts w:ascii="Angsana New" w:hAnsi="Angsana New"/>
          <w:sz w:val="30"/>
          <w:szCs w:val="30"/>
          <w:cs/>
        </w:rPr>
        <w:t>ของกลุ่มบริษัท</w:t>
      </w:r>
      <w:r w:rsidRPr="00A60AC9">
        <w:rPr>
          <w:rFonts w:ascii="Angsana New" w:hAnsi="Angsana New"/>
          <w:sz w:val="30"/>
          <w:szCs w:val="30"/>
          <w:cs/>
        </w:rPr>
        <w:t xml:space="preserve"> </w:t>
      </w:r>
      <w:r w:rsidRPr="00E2589F">
        <w:rPr>
          <w:rFonts w:ascii="Angsana New" w:hAnsi="Angsana New"/>
          <w:sz w:val="30"/>
          <w:szCs w:val="30"/>
          <w:cs/>
        </w:rPr>
        <w:t>ณ</w:t>
      </w:r>
      <w:r w:rsidRPr="00A60AC9">
        <w:rPr>
          <w:rFonts w:ascii="Angsana New" w:hAnsi="Angsana New"/>
          <w:sz w:val="30"/>
          <w:szCs w:val="30"/>
          <w:cs/>
        </w:rPr>
        <w:t xml:space="preserve"> </w:t>
      </w:r>
      <w:r w:rsidRPr="00E2589F">
        <w:rPr>
          <w:rFonts w:ascii="Angsana New" w:hAnsi="Angsana New"/>
          <w:sz w:val="30"/>
          <w:szCs w:val="30"/>
          <w:cs/>
        </w:rPr>
        <w:t>วันที่ซื้อเป็นเงินจำนวน</w:t>
      </w:r>
      <w:r w:rsidR="00367E65" w:rsidRPr="00E2589F">
        <w:rPr>
          <w:rFonts w:ascii="Angsana New" w:hAnsi="Angsana New"/>
          <w:sz w:val="30"/>
          <w:szCs w:val="30"/>
          <w:cs/>
        </w:rPr>
        <w:br/>
      </w:r>
      <w:r w:rsidR="00DB0705" w:rsidRPr="00DB0705">
        <w:rPr>
          <w:rFonts w:ascii="Angsana New" w:hAnsi="Angsana New"/>
          <w:sz w:val="30"/>
          <w:szCs w:val="30"/>
        </w:rPr>
        <w:t>22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E2589F">
        <w:rPr>
          <w:rFonts w:ascii="Angsana New" w:hAnsi="Angsana New"/>
          <w:sz w:val="16"/>
          <w:szCs w:val="16"/>
        </w:rPr>
        <w:t xml:space="preserve"> </w:t>
      </w:r>
      <w:r w:rsidRPr="00E2589F">
        <w:rPr>
          <w:rFonts w:ascii="Angsana New" w:hAnsi="Angsana New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00</w:t>
      </w:r>
      <w:r w:rsidRPr="00E2589F">
        <w:rPr>
          <w:rFonts w:ascii="Angsana New" w:hAnsi="Angsana New"/>
          <w:sz w:val="30"/>
          <w:szCs w:val="30"/>
        </w:rPr>
        <w:t xml:space="preserve"> </w:t>
      </w:r>
      <w:r w:rsidRPr="00E2589F">
        <w:rPr>
          <w:rFonts w:ascii="Angsana New" w:hAnsi="Angsana New"/>
          <w:sz w:val="30"/>
          <w:szCs w:val="30"/>
          <w:cs/>
        </w:rPr>
        <w:t>ล้านบาทไปยังส่วนของผู้ถือหุ้นของกลุ่มบริษัท</w:t>
      </w:r>
      <w:r w:rsidRPr="00E2589F">
        <w:rPr>
          <w:rFonts w:ascii="Angsana New" w:hAnsi="Angsana New"/>
          <w:sz w:val="30"/>
          <w:szCs w:val="30"/>
        </w:rPr>
        <w:t xml:space="preserve"> </w:t>
      </w:r>
      <w:r w:rsidRPr="00E2589F">
        <w:rPr>
          <w:rFonts w:ascii="Angsana New" w:hAnsi="Angsana New" w:hint="cs"/>
          <w:sz w:val="30"/>
          <w:szCs w:val="30"/>
          <w:cs/>
        </w:rPr>
        <w:t xml:space="preserve"> </w:t>
      </w:r>
    </w:p>
    <w:p w:rsidR="004C7D46" w:rsidRPr="00133B07" w:rsidRDefault="004C7D46" w:rsidP="0013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73657" w:rsidRPr="0096480A" w:rsidRDefault="00C3606F" w:rsidP="00C7365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 w:rsidRPr="00C3606F">
        <w:rPr>
          <w:rFonts w:ascii="Angsana New" w:hAnsi="Angsana New" w:cs="Angsana New"/>
          <w:sz w:val="30"/>
          <w:szCs w:val="30"/>
          <w:u w:val="none"/>
        </w:rPr>
        <w:t>4</w:t>
      </w:r>
      <w:r w:rsidR="009B61DB">
        <w:rPr>
          <w:rFonts w:ascii="Angsana New" w:hAnsi="Angsana New" w:cs="Angsana New"/>
          <w:sz w:val="30"/>
          <w:szCs w:val="30"/>
          <w:u w:val="none"/>
        </w:rPr>
        <w:tab/>
      </w:r>
      <w:r w:rsidR="00C73657" w:rsidRPr="009C6796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AD41F5" w:rsidRPr="00133B07" w:rsidRDefault="00AD41F5" w:rsidP="0013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73657" w:rsidRPr="009C6796" w:rsidRDefault="00D2230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4C2E3B">
        <w:rPr>
          <w:rFonts w:ascii="Angsana New" w:hAnsi="Angsana New"/>
          <w:b/>
          <w:sz w:val="30"/>
          <w:szCs w:val="30"/>
          <w:cs/>
        </w:rPr>
        <w:br/>
      </w:r>
      <w:r w:rsidRPr="009C6796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</w:t>
      </w:r>
      <w:r w:rsidR="00EC58EE" w:rsidRPr="009C6796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9C6796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930223" w:rsidRPr="009C6796" w:rsidRDefault="00C73657" w:rsidP="0028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>ความสัมพันธ์กับ</w:t>
      </w:r>
      <w:r w:rsidR="00DE0F7E" w:rsidRPr="009C679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DE0F7E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930223" w:rsidRPr="00BD31AE" w:rsidRDefault="00930223" w:rsidP="0093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88" w:type="dxa"/>
        <w:tblInd w:w="450" w:type="dxa"/>
        <w:tblLook w:val="0000" w:firstRow="0" w:lastRow="0" w:firstColumn="0" w:lastColumn="0" w:noHBand="0" w:noVBand="0"/>
      </w:tblPr>
      <w:tblGrid>
        <w:gridCol w:w="4158"/>
        <w:gridCol w:w="270"/>
        <w:gridCol w:w="1146"/>
        <w:gridCol w:w="3814"/>
      </w:tblGrid>
      <w:tr w:rsidR="00930223" w:rsidRPr="009C6796" w:rsidTr="002807CD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30223" w:rsidRPr="009C6796" w:rsidTr="002807CD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30223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8A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8A6159"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930223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930223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930223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930223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22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="00220BA2" w:rsidRPr="00A24E57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220BA2" w:rsidRPr="009C679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A24E57" w:rsidRDefault="00220BA2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0BA2" w:rsidRPr="00A24E57" w:rsidRDefault="00220BA2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A24E57" w:rsidRDefault="00220BA2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930223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2749E3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="00220BA2" w:rsidRPr="00A24E57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220BA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A24E57" w:rsidRDefault="00220BA2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0BA2" w:rsidRPr="00A24E57" w:rsidRDefault="00220BA2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A24E57" w:rsidRDefault="00220BA2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2749E3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2749E3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</w:t>
            </w:r>
            <w:r w:rsidRPr="00A24E57">
              <w:rPr>
                <w:rFonts w:ascii="Angsana New" w:hAnsi="Angsana New"/>
                <w:sz w:val="30"/>
                <w:szCs w:val="30"/>
              </w:rPr>
              <w:t>/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หรือมีผู้บริหารของบริษัท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เป็นบริษัทย่อยทางอ้อมและ/หรือมีกรรมการ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>TOP Solvent (Vietnam) LLC.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5C6170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170" w:rsidRPr="00A24E57" w:rsidRDefault="005C6170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170" w:rsidRPr="00A24E57" w:rsidRDefault="005C6170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170" w:rsidRPr="00A24E57" w:rsidRDefault="005C6170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6872" w:rsidRPr="005E133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119" w:rsidRPr="005E1336" w:rsidRDefault="007B0119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กรีน เอ็นเนอร์ยี่ จำกัด</w:t>
            </w:r>
            <w:r w:rsidR="002C36C9" w:rsidRPr="005E1336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0119" w:rsidRPr="005E1336" w:rsidRDefault="007B0119" w:rsidP="00EA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119" w:rsidRPr="005E1336" w:rsidRDefault="007B0119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A7ADF" w:rsidRPr="005E133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7ADF" w:rsidRPr="005E1336" w:rsidRDefault="00EA7ADF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7ADF" w:rsidRPr="005E1336" w:rsidRDefault="00EA7ADF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7ADF" w:rsidRPr="005E1336" w:rsidRDefault="00EA7ADF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E1336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316872" w:rsidRPr="005E133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</w:rPr>
              <w:t>Thaioil Marine International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6872" w:rsidRPr="005E133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6872" w:rsidRPr="005E133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6872" w:rsidRPr="005E133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6872" w:rsidRPr="005E133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</w:t>
            </w:r>
            <w:r w:rsidRPr="005E1336">
              <w:rPr>
                <w:rFonts w:ascii="Angsana New" w:hAnsi="Angsana New"/>
                <w:sz w:val="30"/>
                <w:szCs w:val="30"/>
              </w:rPr>
              <w:t>/</w:t>
            </w:r>
            <w:r w:rsidRPr="005E1336">
              <w:rPr>
                <w:rFonts w:ascii="Angsana New" w:hAnsi="Angsana New"/>
                <w:sz w:val="30"/>
                <w:szCs w:val="30"/>
                <w:cs/>
              </w:rPr>
              <w:t>หรือมีกรรมการ</w:t>
            </w:r>
          </w:p>
        </w:tc>
      </w:tr>
      <w:tr w:rsidR="00316872" w:rsidRPr="005E133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E1336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6872" w:rsidRPr="00F84B95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</w:rPr>
              <w:t>TOP-NTL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5E1336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316872" w:rsidRPr="009C679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84B95">
              <w:rPr>
                <w:rFonts w:ascii="Angsana New" w:hAnsi="Angsana New"/>
                <w:sz w:val="30"/>
                <w:szCs w:val="30"/>
              </w:rPr>
              <w:lastRenderedPageBreak/>
              <w:t xml:space="preserve">TOP-NTL Shipping Trust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9C679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F84B95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F84B95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ท็อป นอติคอล สตาร์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ของบริษัทย่อยและ</w:t>
            </w:r>
            <w:r w:rsidRPr="00A24E57">
              <w:rPr>
                <w:rFonts w:ascii="Angsana New" w:hAnsi="Angsana New"/>
                <w:sz w:val="30"/>
                <w:szCs w:val="30"/>
              </w:rPr>
              <w:t>/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</w:p>
        </w:tc>
      </w:tr>
      <w:tr w:rsidR="00316872" w:rsidRPr="009C679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316872" w:rsidRPr="00F84B95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4B95">
              <w:rPr>
                <w:rFonts w:ascii="Angsana New" w:hAnsi="Angsana New"/>
                <w:sz w:val="30"/>
                <w:szCs w:val="30"/>
              </w:rPr>
              <w:t>TOP-NYK MarineOne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F84B95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F84B95">
              <w:rPr>
                <w:rFonts w:ascii="Angsana New" w:hAnsi="Angsana New"/>
                <w:sz w:val="30"/>
                <w:szCs w:val="30"/>
                <w:cs/>
              </w:rPr>
              <w:t>ของบริษัทย่อยทางอ้อม</w:t>
            </w:r>
          </w:p>
        </w:tc>
      </w:tr>
      <w:tr w:rsidR="00316872" w:rsidRPr="00F84B95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 xml:space="preserve">   และ/หรือมีผู้บริหารของบริษัท</w:t>
            </w:r>
          </w:p>
        </w:tc>
      </w:tr>
      <w:tr w:rsidR="00316872" w:rsidRPr="009C679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9C679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BD31AE" w:rsidRPr="009C679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31AE" w:rsidRPr="009C6796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76EA8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Pr="00B76EA8">
              <w:rPr>
                <w:rFonts w:ascii="Angsana New" w:hAnsi="Angsana New" w:hint="cs"/>
                <w:sz w:val="30"/>
                <w:szCs w:val="30"/>
                <w:cs/>
              </w:rPr>
              <w:t xml:space="preserve">ดิจิตอล </w:t>
            </w:r>
            <w:r w:rsidRPr="00B76EA8">
              <w:rPr>
                <w:rFonts w:ascii="Angsana New" w:hAnsi="Angsana New"/>
                <w:sz w:val="30"/>
                <w:szCs w:val="30"/>
                <w:cs/>
              </w:rPr>
              <w:t>โซลูชั่น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1AE" w:rsidRPr="00A24E57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31AE" w:rsidRPr="00E57B8E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BD31AE" w:rsidRPr="009C679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31AE" w:rsidRPr="00B76EA8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1AE" w:rsidRPr="00A24E57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31AE" w:rsidRPr="00E57B8E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เป็นกรรมการ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316872" w:rsidRPr="00A24E57" w:rsidTr="002807CD"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เป็นบริษัทร่วมทางอ้อมและ/หรือมีกรรมการ </w:t>
            </w:r>
          </w:p>
        </w:tc>
      </w:tr>
      <w:tr w:rsidR="00316872" w:rsidRPr="00A24E57" w:rsidTr="002807CD"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BD31AE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)*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D8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316872" w:rsidRPr="009C679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316872" w:rsidRPr="009C679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6760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  <w:p w:rsidR="005A3944" w:rsidRDefault="005A3944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ปตท. น้ำมันและการค้าปลีก จำกัด</w:t>
            </w:r>
          </w:p>
          <w:p w:rsidR="005A3944" w:rsidRPr="005A3944" w:rsidRDefault="005A3944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760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  <w:p w:rsidR="005A3944" w:rsidRDefault="00256253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:rsidR="005A3944" w:rsidRPr="006A6760" w:rsidRDefault="005A3944" w:rsidP="0025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676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6A6760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  <w:p w:rsidR="005A3944" w:rsidRPr="005A3944" w:rsidRDefault="005A3944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หรือมี</w:t>
            </w:r>
          </w:p>
          <w:p w:rsidR="005A3944" w:rsidRPr="009C6796" w:rsidRDefault="005A3944" w:rsidP="0025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กรรมการ</w:t>
            </w:r>
            <w:r w:rsidR="00256253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16872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ปตท. สำรวจและผลิตปิโตรเลียม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256253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256253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คอมเพล็กซ์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พีทีที แทงค์ เทอร์มินัล จำกัด</w:t>
            </w:r>
          </w:p>
          <w:p w:rsidR="00256253" w:rsidRPr="00A24E57" w:rsidRDefault="00256253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PTT International Trading London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:rsidR="00256253" w:rsidRPr="00A24E57" w:rsidRDefault="00256253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อังกฤษ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  <w:p w:rsidR="00256253" w:rsidRPr="00A24E57" w:rsidRDefault="00256253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พีทีที โก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บอล 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4E57">
              <w:rPr>
                <w:rFonts w:ascii="Angsana New" w:hAnsi="Angsana New"/>
                <w:sz w:val="30"/>
                <w:szCs w:val="30"/>
              </w:rPr>
              <w:t>/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หรือมี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5E1336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>บริษัท ปตท.สผ.อินเตอร์เนชั่นแนล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5E1336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5E1336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5E1336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โซลูชั่น ครีเอชั่น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โกลบอลกรีนเคมิคอล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5F2EC1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ทีโอซี ไกลคอล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2807CD" w:rsidRPr="009C679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2807CD" w:rsidRPr="00A24E57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สานพลัง วิสาหกิจเพื่อสังคม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5F2EC1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2807CD" w:rsidRPr="009C6796" w:rsidTr="002807C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07CD" w:rsidRPr="00A24E57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07CD" w:rsidRPr="005F2EC1" w:rsidRDefault="002807CD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</w:tbl>
    <w:p w:rsidR="00C73657" w:rsidRDefault="00C73657" w:rsidP="00C73657">
      <w:pPr>
        <w:spacing w:line="240" w:lineRule="auto"/>
        <w:rPr>
          <w:rFonts w:ascii="Angsana New" w:hAnsi="Angsana New"/>
          <w:sz w:val="2"/>
          <w:szCs w:val="2"/>
        </w:rPr>
      </w:pPr>
    </w:p>
    <w:p w:rsidR="007B0119" w:rsidRPr="009C6796" w:rsidRDefault="007B0119" w:rsidP="00C73657">
      <w:pPr>
        <w:spacing w:line="240" w:lineRule="auto"/>
        <w:rPr>
          <w:rFonts w:ascii="Angsana New" w:hAnsi="Angsana New"/>
          <w:sz w:val="2"/>
          <w:szCs w:val="2"/>
        </w:rPr>
      </w:pPr>
    </w:p>
    <w:p w:rsidR="005E1336" w:rsidRPr="007726AE" w:rsidRDefault="005E1336" w:rsidP="000D0F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6C70E7" w:rsidRDefault="00117EDF" w:rsidP="000D0F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C3606F" w:rsidRPr="00C3606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ได้จดทะเบียนแปรสภาพเป็นบริษัทมหาชนจำกัด</w:t>
      </w:r>
    </w:p>
    <w:p w:rsidR="002C36C9" w:rsidRDefault="002C36C9" w:rsidP="002C3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E1336">
        <w:rPr>
          <w:rFonts w:ascii="Angsana New" w:hAnsi="Angsana New"/>
          <w:sz w:val="30"/>
          <w:szCs w:val="30"/>
        </w:rPr>
        <w:t xml:space="preserve">** </w:t>
      </w:r>
      <w:r w:rsidRPr="005E133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Pr="005E1336">
        <w:rPr>
          <w:rFonts w:ascii="Angsana New" w:hAnsi="Angsana New"/>
          <w:sz w:val="30"/>
          <w:szCs w:val="30"/>
        </w:rPr>
        <w:t xml:space="preserve"> </w:t>
      </w:r>
      <w:r w:rsidR="00965E7B" w:rsidRPr="005E1336">
        <w:rPr>
          <w:rFonts w:ascii="Angsana New" w:hAnsi="Angsana New" w:hint="cs"/>
          <w:sz w:val="30"/>
          <w:szCs w:val="30"/>
          <w:cs/>
        </w:rPr>
        <w:t>พฤ</w:t>
      </w:r>
      <w:r w:rsidRPr="005E1336">
        <w:rPr>
          <w:rFonts w:ascii="Angsana New" w:hAnsi="Angsana New" w:hint="cs"/>
          <w:sz w:val="30"/>
          <w:szCs w:val="30"/>
          <w:cs/>
        </w:rPr>
        <w:t xml:space="preserve">ษภาคม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E1336">
        <w:rPr>
          <w:rFonts w:ascii="Angsana New" w:hAnsi="Angsana New"/>
          <w:sz w:val="30"/>
          <w:szCs w:val="30"/>
        </w:rPr>
        <w:t xml:space="preserve"> </w:t>
      </w:r>
      <w:r w:rsidRPr="005E1336">
        <w:rPr>
          <w:rFonts w:ascii="Angsana New" w:hAnsi="Angsana New" w:hint="cs"/>
          <w:sz w:val="30"/>
          <w:szCs w:val="30"/>
          <w:cs/>
        </w:rPr>
        <w:t>บริษัทย่อย</w:t>
      </w:r>
      <w:r w:rsidR="006A7AB7">
        <w:rPr>
          <w:rFonts w:ascii="Angsana New" w:hAnsi="Angsana New" w:hint="cs"/>
          <w:sz w:val="30"/>
          <w:szCs w:val="30"/>
          <w:cs/>
        </w:rPr>
        <w:t>ทางอ้อม</w:t>
      </w:r>
      <w:r w:rsidRPr="005E1336">
        <w:rPr>
          <w:rFonts w:ascii="Angsana New" w:hAnsi="Angsana New" w:hint="cs"/>
          <w:sz w:val="30"/>
          <w:szCs w:val="30"/>
          <w:cs/>
        </w:rPr>
        <w:t>แห่งหนึ่งได้จัดตั้งบริษัท</w:t>
      </w:r>
      <w:r w:rsidR="005F06FF">
        <w:rPr>
          <w:rFonts w:ascii="Angsana New" w:hAnsi="Angsana New"/>
          <w:sz w:val="30"/>
          <w:szCs w:val="30"/>
        </w:rPr>
        <w:t xml:space="preserve"> </w:t>
      </w:r>
      <w:r w:rsidRPr="005E1336">
        <w:rPr>
          <w:rFonts w:ascii="Angsana New" w:hAnsi="Angsana New"/>
          <w:sz w:val="30"/>
          <w:szCs w:val="30"/>
          <w:cs/>
        </w:rPr>
        <w:t>ทรัพย์ทิพย์ กรีน เอ็นเนอร์ยี่ จำกัด</w:t>
      </w:r>
    </w:p>
    <w:p w:rsidR="006B22DE" w:rsidRDefault="006B22DE" w:rsidP="000D0F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C33E5" w:rsidRPr="009C6796" w:rsidRDefault="004C33E5" w:rsidP="00501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 w:rsidR="00D65F3C" w:rsidRPr="009C679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9C6796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4C33E5" w:rsidRPr="009C6796" w:rsidRDefault="004C33E5" w:rsidP="004C33E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  <w:cs/>
          <w:lang w:bidi="th-TH"/>
        </w:rPr>
      </w:pPr>
    </w:p>
    <w:tbl>
      <w:tblPr>
        <w:tblW w:w="9486" w:type="dxa"/>
        <w:tblInd w:w="450" w:type="dxa"/>
        <w:tblLook w:val="01E0" w:firstRow="1" w:lastRow="1" w:firstColumn="1" w:lastColumn="1" w:noHBand="0" w:noVBand="0"/>
      </w:tblPr>
      <w:tblGrid>
        <w:gridCol w:w="4068"/>
        <w:gridCol w:w="90"/>
        <w:gridCol w:w="5238"/>
        <w:gridCol w:w="90"/>
      </w:tblGrid>
      <w:tr w:rsidR="004C33E5" w:rsidRPr="009C6796" w:rsidTr="002807CD">
        <w:tc>
          <w:tcPr>
            <w:tcW w:w="4158" w:type="dxa"/>
            <w:gridSpan w:val="2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328" w:type="dxa"/>
            <w:gridSpan w:val="2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      </w:t>
            </w: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4C33E5" w:rsidRPr="009C6796" w:rsidTr="002807CD">
        <w:trPr>
          <w:gridAfter w:val="1"/>
          <w:wAfter w:w="90" w:type="dxa"/>
        </w:trPr>
        <w:tc>
          <w:tcPr>
            <w:tcW w:w="406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28" w:type="dxa"/>
            <w:gridSpan w:val="2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CB3C46" w:rsidRPr="009C6796" w:rsidTr="002807CD">
        <w:trPr>
          <w:gridAfter w:val="1"/>
          <w:wAfter w:w="90" w:type="dxa"/>
        </w:trPr>
        <w:tc>
          <w:tcPr>
            <w:tcW w:w="4068" w:type="dxa"/>
            <w:shd w:val="clear" w:color="auto" w:fill="auto"/>
          </w:tcPr>
          <w:p w:rsidR="00CB3C46" w:rsidRPr="0058033D" w:rsidRDefault="00CB3C46" w:rsidP="00CB3C4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รายได้จากการขายและการให้บริการ  </w:t>
            </w:r>
          </w:p>
        </w:tc>
        <w:tc>
          <w:tcPr>
            <w:tcW w:w="5328" w:type="dxa"/>
            <w:gridSpan w:val="2"/>
            <w:shd w:val="clear" w:color="auto" w:fill="auto"/>
          </w:tcPr>
          <w:p w:rsidR="00CB3C46" w:rsidRPr="009C6796" w:rsidRDefault="00CB3C46" w:rsidP="00CB3C4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B3C46" w:rsidRPr="009C6796" w:rsidTr="002807CD">
        <w:trPr>
          <w:gridAfter w:val="1"/>
          <w:wAfter w:w="90" w:type="dxa"/>
        </w:trPr>
        <w:tc>
          <w:tcPr>
            <w:tcW w:w="4068" w:type="dxa"/>
            <w:shd w:val="clear" w:color="auto" w:fill="auto"/>
          </w:tcPr>
          <w:p w:rsidR="00CB3C46" w:rsidRPr="0058033D" w:rsidRDefault="00CB3C46" w:rsidP="00CB3C46">
            <w:pPr>
              <w:pStyle w:val="block"/>
              <w:spacing w:after="0"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328" w:type="dxa"/>
            <w:gridSpan w:val="2"/>
            <w:shd w:val="clear" w:color="auto" w:fill="auto"/>
          </w:tcPr>
          <w:p w:rsidR="00CB3C46" w:rsidRPr="009C6796" w:rsidRDefault="00CB3C46" w:rsidP="00CB3C4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ราคาตลาดหรือในราคาที่ตกลงกันตามสัญญาหากไม่มี</w:t>
            </w:r>
          </w:p>
        </w:tc>
      </w:tr>
      <w:tr w:rsidR="004C33E5" w:rsidRPr="009C6796" w:rsidTr="002807CD">
        <w:trPr>
          <w:gridAfter w:val="1"/>
          <w:wAfter w:w="90" w:type="dxa"/>
        </w:trPr>
        <w:tc>
          <w:tcPr>
            <w:tcW w:w="406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28" w:type="dxa"/>
            <w:gridSpan w:val="2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 w:firstLine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ราคาตลาดรองรับ</w:t>
            </w:r>
          </w:p>
        </w:tc>
      </w:tr>
      <w:tr w:rsidR="004C33E5" w:rsidRPr="009C6796" w:rsidTr="002807CD">
        <w:trPr>
          <w:gridAfter w:val="1"/>
          <w:wAfter w:w="90" w:type="dxa"/>
        </w:trPr>
        <w:tc>
          <w:tcPr>
            <w:tcW w:w="406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328" w:type="dxa"/>
            <w:gridSpan w:val="2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4C33E5" w:rsidRPr="009C6796" w:rsidTr="002807CD">
        <w:trPr>
          <w:gridAfter w:val="1"/>
          <w:wAfter w:w="90" w:type="dxa"/>
        </w:trPr>
        <w:tc>
          <w:tcPr>
            <w:tcW w:w="406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5328" w:type="dxa"/>
            <w:gridSpan w:val="2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4C33E5" w:rsidRPr="009C6796" w:rsidTr="002807CD">
        <w:trPr>
          <w:gridAfter w:val="1"/>
          <w:wAfter w:w="90" w:type="dxa"/>
        </w:trPr>
        <w:tc>
          <w:tcPr>
            <w:tcW w:w="406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328" w:type="dxa"/>
            <w:gridSpan w:val="2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4C33E5" w:rsidRPr="009C6796" w:rsidTr="002807CD">
        <w:trPr>
          <w:gridAfter w:val="1"/>
          <w:wAfter w:w="90" w:type="dxa"/>
        </w:trPr>
        <w:tc>
          <w:tcPr>
            <w:tcW w:w="406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ค่าตอบแทนกรรมการ</w:t>
            </w:r>
          </w:p>
        </w:tc>
        <w:tc>
          <w:tcPr>
            <w:tcW w:w="5328" w:type="dxa"/>
            <w:gridSpan w:val="2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ตามจำนวนที่ได้รับการอนุมัติโดยผู้ถือหุ้นของกลุ่มบริษัท</w:t>
            </w:r>
          </w:p>
        </w:tc>
      </w:tr>
    </w:tbl>
    <w:p w:rsidR="007726AE" w:rsidRDefault="007726AE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10780" w:rsidRDefault="00C10780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10780" w:rsidRDefault="00C10780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10780" w:rsidRDefault="00C10780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10780" w:rsidRDefault="00C10780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10780" w:rsidRDefault="00C10780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10780" w:rsidRDefault="00C10780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10780" w:rsidRDefault="00C10780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D0CF6" w:rsidRPr="003A577E" w:rsidRDefault="00ED0CF6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รายการที่สำคัญกับบุคคลหรือกิจการที่เกี่ยวข้องกันสำหรับแต่ละงวดสามเดือน</w:t>
      </w:r>
      <w:r w:rsidRPr="003A577E"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3A577E">
        <w:rPr>
          <w:rFonts w:ascii="Angsana New" w:hAnsi="Angsana New"/>
          <w:sz w:val="30"/>
          <w:szCs w:val="30"/>
          <w:cs/>
        </w:rPr>
        <w:t>สิ้นสุดวันที่</w:t>
      </w:r>
      <w:r w:rsidRPr="003A577E">
        <w:rPr>
          <w:rFonts w:ascii="Angsana New" w:hAnsi="Angsana New"/>
          <w:sz w:val="30"/>
          <w:szCs w:val="30"/>
        </w:rPr>
        <w:br/>
      </w:r>
      <w:r w:rsidRPr="008835E9">
        <w:rPr>
          <w:rFonts w:ascii="Angsana New" w:hAnsi="Angsana New"/>
          <w:sz w:val="30"/>
          <w:szCs w:val="30"/>
        </w:rPr>
        <w:t>30</w:t>
      </w:r>
      <w:r w:rsidRPr="003A577E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8835E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  <w:cs/>
        </w:rPr>
        <w:t xml:space="preserve"> และ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ED0CF6" w:rsidRPr="00C10780" w:rsidRDefault="00ED0CF6" w:rsidP="00ED0CF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85"/>
        </w:tabs>
      </w:pPr>
      <w:r w:rsidRPr="000D478C">
        <w:rPr>
          <w:sz w:val="14"/>
          <w:szCs w:val="18"/>
        </w:rPr>
        <w:tab/>
      </w:r>
    </w:p>
    <w:p w:rsidR="00ED0CF6" w:rsidRPr="003A577E" w:rsidRDefault="00ED0CF6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Pr="008835E9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กันยาย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 </w:t>
      </w:r>
      <w:r w:rsidR="00302C50">
        <w:rPr>
          <w:rFonts w:ascii="Angsana New" w:hAnsi="Angsana New"/>
          <w:b/>
          <w:bCs/>
          <w:i/>
          <w:iCs/>
          <w:sz w:val="30"/>
          <w:szCs w:val="30"/>
        </w:rPr>
        <w:t>2561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และ </w:t>
      </w:r>
      <w:r w:rsidR="00302C50">
        <w:rPr>
          <w:rFonts w:ascii="Angsana New" w:hAnsi="Angsana New"/>
          <w:b/>
          <w:bCs/>
          <w:i/>
          <w:iCs/>
          <w:sz w:val="30"/>
          <w:szCs w:val="30"/>
        </w:rPr>
        <w:t>2560</w:t>
      </w:r>
    </w:p>
    <w:p w:rsidR="00ED0CF6" w:rsidRPr="004B0AE2" w:rsidRDefault="00ED0CF6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tbl>
      <w:tblPr>
        <w:tblW w:w="9395" w:type="dxa"/>
        <w:tblInd w:w="450" w:type="dxa"/>
        <w:tblLook w:val="0000" w:firstRow="0" w:lastRow="0" w:firstColumn="0" w:lastColumn="0" w:noHBand="0" w:noVBand="0"/>
      </w:tblPr>
      <w:tblGrid>
        <w:gridCol w:w="3535"/>
        <w:gridCol w:w="1264"/>
        <w:gridCol w:w="270"/>
        <w:gridCol w:w="1262"/>
        <w:gridCol w:w="264"/>
        <w:gridCol w:w="6"/>
        <w:gridCol w:w="1256"/>
        <w:gridCol w:w="6"/>
        <w:gridCol w:w="270"/>
        <w:gridCol w:w="1262"/>
      </w:tblGrid>
      <w:tr w:rsidR="00ED0CF6" w:rsidRPr="003A577E" w:rsidTr="00ED0CF6">
        <w:trPr>
          <w:tblHeader/>
        </w:trPr>
        <w:tc>
          <w:tcPr>
            <w:tcW w:w="3535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4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CF6" w:rsidRPr="003A577E" w:rsidTr="00ED0CF6">
        <w:trPr>
          <w:tblHeader/>
        </w:trPr>
        <w:tc>
          <w:tcPr>
            <w:tcW w:w="3535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D0CF6" w:rsidRPr="003A577E" w:rsidTr="00ED0CF6">
        <w:trPr>
          <w:tblHeader/>
        </w:trPr>
        <w:tc>
          <w:tcPr>
            <w:tcW w:w="3535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0" w:type="dxa"/>
            <w:gridSpan w:val="9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0CF6" w:rsidRPr="003A577E" w:rsidTr="00ED0CF6">
        <w:tc>
          <w:tcPr>
            <w:tcW w:w="3535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4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CF6" w:rsidRPr="003A577E" w:rsidTr="00ED0CF6">
        <w:tc>
          <w:tcPr>
            <w:tcW w:w="3535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4" w:type="dxa"/>
            <w:shd w:val="clear" w:color="auto" w:fill="auto"/>
            <w:noWrap/>
          </w:tcPr>
          <w:p w:rsidR="00ED0CF6" w:rsidRPr="00E003E0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E0DC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9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35</w:t>
            </w:r>
            <w:r w:rsidRPr="003A577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9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34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ED0CF6" w:rsidRPr="003A577E" w:rsidTr="00ED0CF6">
        <w:tc>
          <w:tcPr>
            <w:tcW w:w="3535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4" w:type="dxa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41,373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9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39,163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9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23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078</w:t>
            </w:r>
          </w:p>
        </w:tc>
      </w:tr>
      <w:tr w:rsidR="00ED0CF6" w:rsidRPr="003A577E" w:rsidTr="00ED0CF6">
        <w:tc>
          <w:tcPr>
            <w:tcW w:w="3535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9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9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D0CF6" w:rsidRPr="003A577E" w:rsidTr="00ED0CF6">
        <w:tc>
          <w:tcPr>
            <w:tcW w:w="3535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9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9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02C50" w:rsidRPr="007726AE" w:rsidTr="00ED0CF6">
        <w:tc>
          <w:tcPr>
            <w:tcW w:w="3535" w:type="dxa"/>
            <w:shd w:val="clear" w:color="auto" w:fill="auto"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0CF6" w:rsidRPr="003A577E" w:rsidTr="00ED0CF6">
        <w:tc>
          <w:tcPr>
            <w:tcW w:w="3535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20,711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13,551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10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792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03E0" w:rsidRPr="007726AE" w:rsidTr="00ED0CF6">
        <w:tc>
          <w:tcPr>
            <w:tcW w:w="3535" w:type="dxa"/>
            <w:shd w:val="clear" w:color="auto" w:fill="auto"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03E0" w:rsidRPr="003A577E" w:rsidTr="00ED0CF6">
        <w:trPr>
          <w:trHeight w:val="200"/>
        </w:trPr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03E0" w:rsidRPr="003A577E" w:rsidTr="00ED0CF6">
        <w:trPr>
          <w:trHeight w:val="200"/>
        </w:trPr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E003E0" w:rsidRPr="007726AE" w:rsidTr="00ED0CF6">
        <w:tc>
          <w:tcPr>
            <w:tcW w:w="3535" w:type="dxa"/>
            <w:shd w:val="clear" w:color="auto" w:fill="auto"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4"/>
                <w:szCs w:val="24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10780" w:rsidRPr="003A577E" w:rsidTr="00ED0CF6">
        <w:tc>
          <w:tcPr>
            <w:tcW w:w="3535" w:type="dxa"/>
            <w:shd w:val="clear" w:color="auto" w:fill="auto"/>
          </w:tcPr>
          <w:p w:rsidR="00C10780" w:rsidRPr="003A577E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264" w:type="dxa"/>
            <w:shd w:val="clear" w:color="auto" w:fill="auto"/>
            <w:noWrap/>
          </w:tcPr>
          <w:p w:rsid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C10780" w:rsidRPr="003A577E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10780" w:rsidRPr="008835E9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C10780" w:rsidRPr="003A577E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C10780" w:rsidRPr="003A577E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10780" w:rsidRPr="008835E9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C10780" w:rsidRPr="00C10780" w:rsidTr="00ED0CF6">
        <w:tc>
          <w:tcPr>
            <w:tcW w:w="3535" w:type="dxa"/>
            <w:shd w:val="clear" w:color="auto" w:fill="auto"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4"/>
                <w:szCs w:val="24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49,151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45,835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3E0" w:rsidRPr="003A577E" w:rsidTr="00ED0CF6">
        <w:tc>
          <w:tcPr>
            <w:tcW w:w="3535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7726AE" w:rsidRPr="007726AE" w:rsidRDefault="007726AE" w:rsidP="00772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ED0CF6" w:rsidRPr="003A577E" w:rsidRDefault="00ED0CF6" w:rsidP="00772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สำหรับแต่ละงวด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เก้าเ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ดือนสิ้นสุดวันที่ </w:t>
      </w:r>
      <w:r w:rsidRPr="008835E9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กันยายน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02C50">
        <w:rPr>
          <w:rFonts w:ascii="Angsana New" w:hAnsi="Angsana New"/>
          <w:b/>
          <w:bCs/>
          <w:i/>
          <w:iCs/>
          <w:sz w:val="30"/>
          <w:szCs w:val="30"/>
        </w:rPr>
        <w:t>2561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และ </w:t>
      </w:r>
      <w:r w:rsidR="00302C50">
        <w:rPr>
          <w:rFonts w:ascii="Angsana New" w:hAnsi="Angsana New"/>
          <w:b/>
          <w:bCs/>
          <w:i/>
          <w:iCs/>
          <w:sz w:val="30"/>
          <w:szCs w:val="30"/>
        </w:rPr>
        <w:t>2560</w:t>
      </w:r>
    </w:p>
    <w:p w:rsidR="00ED0CF6" w:rsidRPr="00B32192" w:rsidRDefault="00ED0CF6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95" w:type="dxa"/>
        <w:tblInd w:w="450" w:type="dxa"/>
        <w:tblLook w:val="0000" w:firstRow="0" w:lastRow="0" w:firstColumn="0" w:lastColumn="0" w:noHBand="0" w:noVBand="0"/>
      </w:tblPr>
      <w:tblGrid>
        <w:gridCol w:w="3519"/>
        <w:gridCol w:w="1280"/>
        <w:gridCol w:w="270"/>
        <w:gridCol w:w="1262"/>
        <w:gridCol w:w="264"/>
        <w:gridCol w:w="6"/>
        <w:gridCol w:w="1256"/>
        <w:gridCol w:w="6"/>
        <w:gridCol w:w="270"/>
        <w:gridCol w:w="1262"/>
      </w:tblGrid>
      <w:tr w:rsidR="00ED0CF6" w:rsidRPr="003A577E" w:rsidTr="00ED0CF6">
        <w:trPr>
          <w:tblHeader/>
        </w:trPr>
        <w:tc>
          <w:tcPr>
            <w:tcW w:w="3519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2" w:type="dxa"/>
            <w:gridSpan w:val="3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4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CF6" w:rsidRPr="003A577E" w:rsidTr="00ED0CF6">
        <w:trPr>
          <w:tblHeader/>
        </w:trPr>
        <w:tc>
          <w:tcPr>
            <w:tcW w:w="3519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D0CF6" w:rsidRPr="003A577E" w:rsidTr="00ED0CF6">
        <w:trPr>
          <w:tblHeader/>
        </w:trPr>
        <w:tc>
          <w:tcPr>
            <w:tcW w:w="3519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6" w:type="dxa"/>
            <w:gridSpan w:val="9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0CF6" w:rsidRPr="003A577E" w:rsidTr="00ED0CF6">
        <w:tc>
          <w:tcPr>
            <w:tcW w:w="3519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CF6" w:rsidRPr="003A577E" w:rsidTr="00ED0CF6">
        <w:tc>
          <w:tcPr>
            <w:tcW w:w="3519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84,544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82,490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107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ED0CF6" w:rsidRPr="003A577E" w:rsidTr="00ED0CF6">
        <w:tc>
          <w:tcPr>
            <w:tcW w:w="3519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80" w:type="dxa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109,111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79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102,943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73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ED0CF6" w:rsidRPr="003A577E" w:rsidTr="00ED0CF6">
        <w:tc>
          <w:tcPr>
            <w:tcW w:w="3519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D0CF6" w:rsidRPr="003A577E" w:rsidTr="00ED0CF6">
        <w:trPr>
          <w:trHeight w:val="389"/>
        </w:trPr>
        <w:tc>
          <w:tcPr>
            <w:tcW w:w="3519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64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003E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302C50" w:rsidRPr="007726AE" w:rsidTr="00ED0CF6">
        <w:tc>
          <w:tcPr>
            <w:tcW w:w="3519" w:type="dxa"/>
            <w:shd w:val="clear" w:color="auto" w:fill="auto"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302C50" w:rsidRPr="007726AE" w:rsidRDefault="00302C50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0CF6" w:rsidRPr="003A577E" w:rsidTr="00ED0CF6">
        <w:tc>
          <w:tcPr>
            <w:tcW w:w="3519" w:type="dxa"/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4E0DC5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34D1">
              <w:rPr>
                <w:rFonts w:ascii="Angsana New" w:hAnsi="Angsana New"/>
                <w:sz w:val="30"/>
                <w:szCs w:val="30"/>
              </w:rPr>
              <w:t>56,07</w:t>
            </w:r>
            <w:r w:rsidR="004E0DC5" w:rsidRPr="005934D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47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434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36,855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32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10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798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C10780" w:rsidRPr="003A577E" w:rsidTr="00ED0CF6">
        <w:tc>
          <w:tcPr>
            <w:tcW w:w="3519" w:type="dxa"/>
            <w:shd w:val="clear" w:color="auto" w:fill="auto"/>
          </w:tcPr>
          <w:p w:rsidR="00C10780" w:rsidRPr="003A577E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280" w:type="dxa"/>
            <w:shd w:val="clear" w:color="auto" w:fill="auto"/>
            <w:noWrap/>
          </w:tcPr>
          <w:p w:rsid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C10780" w:rsidRPr="003A577E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C10780" w:rsidRPr="003A577E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C10780" w:rsidRPr="003A577E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10780" w:rsidRPr="008835E9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476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2807CD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10780" w:rsidRPr="00C10780" w:rsidTr="00ED0CF6">
        <w:tc>
          <w:tcPr>
            <w:tcW w:w="3519" w:type="dxa"/>
            <w:shd w:val="clear" w:color="auto" w:fill="auto"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C10780" w:rsidRPr="00C10780" w:rsidRDefault="00C1078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804</w:t>
            </w:r>
          </w:p>
        </w:tc>
      </w:tr>
      <w:tr w:rsidR="00E003E0" w:rsidRPr="007726AE" w:rsidTr="00ED0CF6">
        <w:tc>
          <w:tcPr>
            <w:tcW w:w="3519" w:type="dxa"/>
            <w:shd w:val="clear" w:color="auto" w:fill="auto"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E003E0" w:rsidRPr="007726AE" w:rsidTr="00ED0CF6">
        <w:tc>
          <w:tcPr>
            <w:tcW w:w="3519" w:type="dxa"/>
            <w:shd w:val="clear" w:color="auto" w:fill="auto"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7726A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52,301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46,015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4E0DC5" w:rsidRPr="003A577E" w:rsidTr="00ED0CF6">
        <w:tc>
          <w:tcPr>
            <w:tcW w:w="3519" w:type="dxa"/>
            <w:shd w:val="clear" w:color="auto" w:fill="auto"/>
          </w:tcPr>
          <w:p w:rsidR="004E0DC5" w:rsidRPr="003A577E" w:rsidRDefault="004E0DC5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80" w:type="dxa"/>
            <w:shd w:val="clear" w:color="auto" w:fill="auto"/>
            <w:noWrap/>
          </w:tcPr>
          <w:p w:rsidR="004E0DC5" w:rsidRPr="004E0DC5" w:rsidRDefault="004E0DC5" w:rsidP="004E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7,078</w:t>
            </w:r>
          </w:p>
        </w:tc>
        <w:tc>
          <w:tcPr>
            <w:tcW w:w="270" w:type="dxa"/>
            <w:shd w:val="clear" w:color="auto" w:fill="auto"/>
            <w:noWrap/>
          </w:tcPr>
          <w:p w:rsidR="004E0DC5" w:rsidRPr="003A577E" w:rsidRDefault="004E0DC5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0DC5" w:rsidRPr="008835E9" w:rsidRDefault="004E0DC5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64" w:type="dxa"/>
            <w:shd w:val="clear" w:color="auto" w:fill="auto"/>
            <w:noWrap/>
          </w:tcPr>
          <w:p w:rsidR="004E0DC5" w:rsidRPr="003A577E" w:rsidRDefault="004E0DC5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E0DC5" w:rsidRDefault="004E0DC5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E0DC5" w:rsidRPr="003A577E" w:rsidRDefault="004E0DC5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0DC5" w:rsidRPr="008835E9" w:rsidRDefault="004E0DC5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838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ซื้อขายน้ำมันปิโตรเลียมดิบ</w:t>
            </w:r>
            <w:r w:rsidR="00E22D82">
              <w:rPr>
                <w:rFonts w:ascii="Angsana New" w:hAnsi="Angsana New" w:hint="cs"/>
                <w:sz w:val="30"/>
                <w:szCs w:val="30"/>
                <w:cs/>
              </w:rPr>
              <w:t>และวัตถุดิบ</w:t>
            </w:r>
          </w:p>
          <w:p w:rsidR="00E22D82" w:rsidRPr="003A577E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เพื่อสำรองน้ำมันตามกฎหมาย</w:t>
            </w:r>
          </w:p>
        </w:tc>
        <w:tc>
          <w:tcPr>
            <w:tcW w:w="1280" w:type="dxa"/>
            <w:shd w:val="clear" w:color="auto" w:fill="auto"/>
            <w:noWrap/>
          </w:tcPr>
          <w:p w:rsidR="00E22D82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22D82" w:rsidRPr="003A577E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22D82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22D82" w:rsidRPr="003A577E" w:rsidRDefault="00E22D82" w:rsidP="0061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22D82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22D82" w:rsidRPr="003A577E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22D82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22D82" w:rsidRPr="003A577E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DC5" w:rsidRPr="003A577E" w:rsidTr="00607FFC">
        <w:tc>
          <w:tcPr>
            <w:tcW w:w="3519" w:type="dxa"/>
            <w:shd w:val="clear" w:color="auto" w:fill="auto"/>
          </w:tcPr>
          <w:p w:rsidR="004E0DC5" w:rsidRPr="003A577E" w:rsidRDefault="004E0DC5" w:rsidP="0060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80" w:type="dxa"/>
            <w:shd w:val="clear" w:color="auto" w:fill="auto"/>
            <w:noWrap/>
          </w:tcPr>
          <w:p w:rsidR="004E0DC5" w:rsidRDefault="004E0DC5" w:rsidP="0060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  <w:shd w:val="clear" w:color="auto" w:fill="auto"/>
            <w:noWrap/>
          </w:tcPr>
          <w:p w:rsidR="004E0DC5" w:rsidRPr="003A577E" w:rsidRDefault="004E0DC5" w:rsidP="0060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0DC5" w:rsidRDefault="004E0DC5" w:rsidP="0060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64" w:type="dxa"/>
            <w:shd w:val="clear" w:color="auto" w:fill="auto"/>
            <w:noWrap/>
          </w:tcPr>
          <w:p w:rsidR="004E0DC5" w:rsidRPr="003A577E" w:rsidRDefault="004E0DC5" w:rsidP="0060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E0DC5" w:rsidRDefault="004E0DC5" w:rsidP="0060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E0DC5" w:rsidRPr="003A577E" w:rsidRDefault="004E0DC5" w:rsidP="0060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0DC5" w:rsidRDefault="004E0DC5" w:rsidP="0060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2807CD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03E0" w:rsidRPr="003A577E" w:rsidTr="00ED0CF6">
        <w:tc>
          <w:tcPr>
            <w:tcW w:w="3519" w:type="dxa"/>
            <w:shd w:val="clear" w:color="auto" w:fill="auto"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E003E0" w:rsidRPr="003A577E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4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003E0" w:rsidRPr="003A577E" w:rsidRDefault="00E22D82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003E0" w:rsidRPr="003A577E" w:rsidRDefault="00E003E0" w:rsidP="00E0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</w:tbl>
    <w:p w:rsidR="007726AE" w:rsidRDefault="007726AE" w:rsidP="00EF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EF2D8D" w:rsidRPr="009C6796" w:rsidRDefault="00EF2D8D" w:rsidP="0028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1D03E4">
        <w:rPr>
          <w:rFonts w:ascii="Angsana New" w:hAnsi="Angsana New" w:hint="cs"/>
          <w:sz w:val="30"/>
          <w:szCs w:val="30"/>
        </w:rPr>
        <w:t xml:space="preserve">30 </w:t>
      </w:r>
      <w:r w:rsidR="001D03E4">
        <w:rPr>
          <w:rFonts w:ascii="Angsana New" w:hAnsi="Angsana New" w:hint="cs"/>
          <w:sz w:val="30"/>
          <w:szCs w:val="30"/>
          <w:cs/>
        </w:rPr>
        <w:t>กันยายน</w:t>
      </w:r>
      <w:r w:rsidR="00EA080B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24167E" w:rsidRPr="009C6796">
        <w:rPr>
          <w:rFonts w:ascii="Angsana New" w:hAnsi="Angsana New"/>
          <w:sz w:val="30"/>
          <w:szCs w:val="30"/>
          <w:cs/>
        </w:rPr>
        <w:t xml:space="preserve"> และวันที่</w:t>
      </w:r>
      <w:r w:rsidR="0024167E" w:rsidRPr="009C6796"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31</w:t>
      </w:r>
      <w:r w:rsidR="006003B4" w:rsidRPr="009C67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F2D8D" w:rsidRPr="00D3653F" w:rsidRDefault="00EF2D8D" w:rsidP="00D36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EF2D8D" w:rsidRPr="009C6796" w:rsidRDefault="00EF2D8D" w:rsidP="00EF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 - กิจการที่เกี่ยวข้องกัน</w:t>
      </w:r>
    </w:p>
    <w:p w:rsidR="009F62E1" w:rsidRPr="00864E09" w:rsidRDefault="009F62E1" w:rsidP="009F6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C73657" w:rsidRPr="009C6796" w:rsidRDefault="00C73657" w:rsidP="00C7365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608"/>
        <w:gridCol w:w="1251"/>
        <w:gridCol w:w="270"/>
        <w:gridCol w:w="1233"/>
        <w:gridCol w:w="270"/>
        <w:gridCol w:w="1198"/>
        <w:gridCol w:w="264"/>
        <w:gridCol w:w="6"/>
        <w:gridCol w:w="1260"/>
      </w:tblGrid>
      <w:tr w:rsidR="00EF2D8D" w:rsidRPr="009C6796" w:rsidTr="00C04A7D">
        <w:trPr>
          <w:tblHeader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080B" w:rsidRPr="009C6796" w:rsidTr="00C04A7D">
        <w:trPr>
          <w:tblHeader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1D03E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C3606F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EA080B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1D03E4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EA080B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A080B" w:rsidRPr="009C6796" w:rsidTr="00C04A7D">
        <w:trPr>
          <w:tblHeader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DB0705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DB0705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DB0705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DB0705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F2D8D" w:rsidRPr="009C6796" w:rsidTr="00C04A7D">
        <w:trPr>
          <w:tblHeader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D8D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B3BE9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598A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98A" w:rsidRPr="009C6796" w:rsidRDefault="00EC598A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22D82" w:rsidP="004C2E3B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C3606F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EC598A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22D82" w:rsidP="004C2E3B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523EE4" w:rsidRDefault="00C3606F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EC598A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EC598A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98A" w:rsidRPr="009C6796" w:rsidRDefault="00EC598A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2807CD" w:rsidRDefault="00EC598A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598A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98A" w:rsidRPr="009C6796" w:rsidRDefault="00EC598A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4,270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552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23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EE4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807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61A28" w:rsidRDefault="00E22D82" w:rsidP="00261A28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2,17</w:t>
            </w:r>
            <w:r w:rsidR="00261A2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Pr="00C3606F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4E0DC5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DC5" w:rsidRPr="009C6796" w:rsidRDefault="004E0DC5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9C6796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9C6796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EC4DA8" w:rsidRDefault="004E0DC5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9C6796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D75AF5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9C6796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9C6796" w:rsidRDefault="004E0DC5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2807CD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4A2961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75AF5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2807CD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2807CD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C62AA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61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4A29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E0DC5" w:rsidRPr="002807CD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DC5" w:rsidRDefault="004E0DC5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4A2961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DB0705" w:rsidRDefault="004E0DC5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4A2961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4A2961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0DC5" w:rsidRPr="00DB0705" w:rsidRDefault="004E0DC5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  <w:p w:rsid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22D8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ปตท. น้ำมันและการค้าปลีก จำกัด</w:t>
            </w:r>
          </w:p>
          <w:p w:rsidR="00E22D82" w:rsidRP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22D82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22D82" w:rsidRPr="009C6796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61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22D82" w:rsidRDefault="00E22D82" w:rsidP="0061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22D82" w:rsidRPr="009C6796" w:rsidRDefault="00E22D82" w:rsidP="0061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22D82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10,897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22D82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</w:t>
            </w: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ปตท. สำรวจและผลิตปิโตรเลียม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17F7">
              <w:rPr>
                <w:rFonts w:ascii="Angsana New" w:hAnsi="Angsana New" w:hint="cs"/>
                <w:sz w:val="30"/>
                <w:szCs w:val="30"/>
                <w:cs/>
              </w:rPr>
              <w:t>บริษัท ปตท.สผ.อินเตอร์เนชั่นแนล จำกัด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195AE4" w:rsidRDefault="004E0DC5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5AE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8549D" w:rsidRDefault="004E0DC5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54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26AE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6AE" w:rsidRPr="002C17F7" w:rsidRDefault="007726AE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195AE4" w:rsidRDefault="007726AE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9C6796" w:rsidRDefault="007726AE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Default="007726AE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9C6796" w:rsidRDefault="007726AE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C8549D" w:rsidRDefault="007726AE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9C6796" w:rsidRDefault="007726AE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Default="007726AE" w:rsidP="00E22D82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26AE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6AE" w:rsidRPr="002C17F7" w:rsidRDefault="007726AE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195AE4" w:rsidRDefault="007726AE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9C6796" w:rsidRDefault="007726AE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Default="007726AE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9C6796" w:rsidRDefault="007726AE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C8549D" w:rsidRDefault="007726AE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9C6796" w:rsidRDefault="007726AE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Default="007726AE" w:rsidP="00E22D82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2C17F7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โกบอล เคมิคอล จำ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3EE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23EE4">
              <w:rPr>
                <w:rFonts w:ascii="Angsana New" w:hAnsi="Angsana New"/>
                <w:sz w:val="30"/>
                <w:szCs w:val="30"/>
                <w:cs/>
              </w:rPr>
              <w:t xml:space="preserve"> (มหาชน)  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C3606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B211A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2D82" w:rsidRPr="009C6796" w:rsidRDefault="00E22D82" w:rsidP="0019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81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195AE4">
            <w:pPr>
              <w:pStyle w:val="a0"/>
              <w:tabs>
                <w:tab w:val="decimal" w:pos="87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7CD">
              <w:rPr>
                <w:rFonts w:ascii="Angsana New" w:hAnsi="Angsana New"/>
                <w:b/>
                <w:bCs/>
                <w:sz w:val="30"/>
                <w:szCs w:val="30"/>
              </w:rPr>
              <w:t>10,628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81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18,943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pStyle w:val="a0"/>
              <w:tabs>
                <w:tab w:val="decimal" w:pos="960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2D82" w:rsidRPr="009C6796" w:rsidRDefault="00E22D82" w:rsidP="00195AE4">
            <w:pPr>
              <w:pStyle w:val="a0"/>
              <w:tabs>
                <w:tab w:val="decimal" w:pos="87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3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81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2D82" w:rsidRPr="00523EE4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E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2D82" w:rsidRPr="009C6796" w:rsidTr="00C04A7D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9C6796" w:rsidRDefault="00E22D82" w:rsidP="00195AE4">
            <w:pPr>
              <w:pStyle w:val="a0"/>
              <w:tabs>
                <w:tab w:val="decimal" w:pos="87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7CD">
              <w:rPr>
                <w:rFonts w:ascii="Angsana New" w:hAnsi="Angsana New"/>
                <w:b/>
                <w:bCs/>
                <w:sz w:val="30"/>
                <w:szCs w:val="30"/>
              </w:rPr>
              <w:t>10,628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81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18,943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650761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</w:tbl>
    <w:p w:rsidR="004E0DC5" w:rsidRDefault="004E0DC5" w:rsidP="00BD6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233FF2" w:rsidP="00C93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45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ลูกหนี้อื่น </w:t>
      </w:r>
      <w:r w:rsidR="00D54296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C73657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EF2D8D" w:rsidRPr="00B875A4" w:rsidRDefault="00EF2D8D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89" w:type="dxa"/>
        <w:tblInd w:w="450" w:type="dxa"/>
        <w:tblLook w:val="0000" w:firstRow="0" w:lastRow="0" w:firstColumn="0" w:lastColumn="0" w:noHBand="0" w:noVBand="0"/>
      </w:tblPr>
      <w:tblGrid>
        <w:gridCol w:w="3670"/>
        <w:gridCol w:w="180"/>
        <w:gridCol w:w="992"/>
        <w:gridCol w:w="25"/>
        <w:gridCol w:w="236"/>
        <w:gridCol w:w="9"/>
        <w:gridCol w:w="8"/>
        <w:gridCol w:w="1225"/>
        <w:gridCol w:w="270"/>
        <w:gridCol w:w="29"/>
        <w:gridCol w:w="1258"/>
        <w:gridCol w:w="59"/>
        <w:gridCol w:w="211"/>
        <w:gridCol w:w="73"/>
        <w:gridCol w:w="1115"/>
        <w:gridCol w:w="29"/>
      </w:tblGrid>
      <w:tr w:rsidR="003C56B7" w:rsidRPr="009C6796" w:rsidTr="006256BC">
        <w:trPr>
          <w:tblHeader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B7" w:rsidRPr="009C6796" w:rsidTr="006256BC">
        <w:trPr>
          <w:gridAfter w:val="1"/>
          <w:wAfter w:w="29" w:type="dxa"/>
          <w:tblHeader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1D03E4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C3606F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3C56B7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1D03E4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C3606F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3C56B7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56B7" w:rsidRPr="009C6796" w:rsidTr="006256BC">
        <w:trPr>
          <w:gridAfter w:val="1"/>
          <w:wAfter w:w="29" w:type="dxa"/>
          <w:tblHeader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DB0705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DB0705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DB0705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DB0705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C56B7" w:rsidRPr="009C6796" w:rsidTr="006256BC">
        <w:trPr>
          <w:gridAfter w:val="1"/>
          <w:wAfter w:w="29" w:type="dxa"/>
          <w:tblHeader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D8D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B3BE9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19E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E22D82" w:rsidP="00D82FB7">
            <w:pPr>
              <w:pStyle w:val="a0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8033D" w:rsidRDefault="00C3606F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8033D" w:rsidRDefault="00B1619E" w:rsidP="00B1619E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8033D" w:rsidRDefault="00E22D82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8033D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84914" w:rsidRDefault="00C3606F" w:rsidP="002807CD">
            <w:pPr>
              <w:pStyle w:val="a0"/>
              <w:tabs>
                <w:tab w:val="decimal" w:pos="798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1619E" w:rsidRPr="005C6170" w:rsidTr="006256BC">
        <w:trPr>
          <w:gridAfter w:val="1"/>
          <w:wAfter w:w="29" w:type="dxa"/>
          <w:trHeight w:val="344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2807CD" w:rsidRDefault="00B1619E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2807CD" w:rsidRDefault="00B1619E" w:rsidP="002807CD">
            <w:pPr>
              <w:pStyle w:val="a0"/>
              <w:tabs>
                <w:tab w:val="decimal" w:pos="798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619E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2807CD" w:rsidRDefault="00B1619E" w:rsidP="002807CD">
            <w:pPr>
              <w:pStyle w:val="a0"/>
              <w:tabs>
                <w:tab w:val="decimal" w:pos="798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17F7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E22D82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C3606F" w:rsidP="002807CD">
            <w:pPr>
              <w:pStyle w:val="a0"/>
              <w:tabs>
                <w:tab w:val="decimal" w:pos="798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2C17F7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8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DB0705" w:rsidP="002807CD">
            <w:pPr>
              <w:pStyle w:val="a0"/>
              <w:tabs>
                <w:tab w:val="decimal" w:pos="798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4E0DC5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 โซลเว้นท์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17F7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684DCF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68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84DCF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DCF" w:rsidRPr="002C17F7" w:rsidRDefault="00684DCF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Pr="00D82FB7" w:rsidRDefault="00684DCF" w:rsidP="00684DCF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Pr="009C6796" w:rsidRDefault="00684DCF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Default="00684DCF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Pr="009C6796" w:rsidRDefault="00684DCF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Default="00684DCF" w:rsidP="0068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Pr="009C6796" w:rsidRDefault="00684DCF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Default="00684DCF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4DCF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DCF" w:rsidRPr="002C17F7" w:rsidRDefault="00684DCF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Pr="00D82FB7" w:rsidRDefault="00684DCF" w:rsidP="00684DCF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Pr="009C6796" w:rsidRDefault="00684DCF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Default="00684DCF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Pr="009C6796" w:rsidRDefault="00684DCF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Default="00684DCF" w:rsidP="0068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Pr="009C6796" w:rsidRDefault="00684DCF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DCF" w:rsidRDefault="00684DCF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26AE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6AE" w:rsidRPr="002C17F7" w:rsidRDefault="007726AE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D82FB7" w:rsidRDefault="007726AE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9C6796" w:rsidRDefault="007726AE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Default="007726AE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9C6796" w:rsidRDefault="007726AE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Default="007726AE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Pr="009C6796" w:rsidRDefault="007726AE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6AE" w:rsidRDefault="007726AE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A3A0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3606F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1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D7CA9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โซลูชั่น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1"/>
              <w:tabs>
                <w:tab w:val="decimal" w:pos="88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D7CA9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โกลบอล เพาเวอร์ ซินเนอร์ยี่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2D7CA9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D82FB7" w:rsidRDefault="00E22D82" w:rsidP="00D82FB7">
            <w:pPr>
              <w:pStyle w:val="a1"/>
              <w:tabs>
                <w:tab w:val="decimal" w:pos="90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FB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2D7CA9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63A5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56F9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A16B46" w:rsidRDefault="00E22D82" w:rsidP="00D82FB7">
            <w:pPr>
              <w:pStyle w:val="a0"/>
              <w:tabs>
                <w:tab w:val="decimal" w:pos="722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A16B4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EE2403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EE2403" w:rsidRDefault="00E22D82" w:rsidP="00E22D82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EE2403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4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A527D" w:rsidP="00EA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58033D" w:rsidRDefault="00EA527D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A527D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2D7CA9" w:rsidRDefault="00EA527D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CA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2D82" w:rsidRPr="009C6796" w:rsidTr="006256BC">
        <w:trPr>
          <w:gridAfter w:val="1"/>
          <w:wAfter w:w="29" w:type="dxa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1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22D82" w:rsidRPr="00E22D82" w:rsidRDefault="00E22D82" w:rsidP="00D8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2D82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7CD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22D82" w:rsidRP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2D82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0"/>
              <w:tabs>
                <w:tab w:val="decimal" w:pos="82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</w:t>
            </w:r>
          </w:p>
        </w:tc>
      </w:tr>
    </w:tbl>
    <w:p w:rsidR="00602008" w:rsidRDefault="00602008" w:rsidP="00625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625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405" w:type="dxa"/>
        <w:tblInd w:w="450" w:type="dxa"/>
        <w:tblLook w:val="0000" w:firstRow="0" w:lastRow="0" w:firstColumn="0" w:lastColumn="0" w:noHBand="0" w:noVBand="0"/>
      </w:tblPr>
      <w:tblGrid>
        <w:gridCol w:w="3717"/>
        <w:gridCol w:w="1215"/>
        <w:gridCol w:w="252"/>
        <w:gridCol w:w="1206"/>
        <w:gridCol w:w="243"/>
        <w:gridCol w:w="1233"/>
        <w:gridCol w:w="236"/>
        <w:gridCol w:w="1303"/>
      </w:tblGrid>
      <w:tr w:rsidR="00C73657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A4C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A4C" w:rsidRPr="009C6796" w:rsidRDefault="00620A4C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1D03E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620A4C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1D03E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620A4C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1619E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F2D8D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D8D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E22D82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22D82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ออยล์ โซลเว้นท์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E22D82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E22D82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E22D82" w:rsidRPr="009C6796" w:rsidTr="00602008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2807CD" w:rsidRDefault="00E22D82" w:rsidP="00E22D82">
            <w:pPr>
              <w:pStyle w:val="a1"/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07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883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a0"/>
              <w:tabs>
                <w:tab w:val="decimal" w:pos="972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:rsidR="00620A4C" w:rsidRPr="005C6170" w:rsidRDefault="00620A4C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C73657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>อัตราดอกเบี้ยในระหว่างงวด</w:t>
      </w:r>
      <w:r w:rsidR="001D03E4">
        <w:rPr>
          <w:rFonts w:ascii="Angsana New" w:hAnsi="Angsana New" w:hint="cs"/>
          <w:sz w:val="30"/>
          <w:szCs w:val="30"/>
          <w:cs/>
        </w:rPr>
        <w:t>เก้าเดือน</w:t>
      </w:r>
      <w:r w:rsidRPr="009C67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03E4">
        <w:rPr>
          <w:rFonts w:ascii="Angsana New" w:hAnsi="Angsana New" w:hint="cs"/>
          <w:sz w:val="30"/>
          <w:szCs w:val="30"/>
        </w:rPr>
        <w:t xml:space="preserve">30 </w:t>
      </w:r>
      <w:r w:rsidR="001D03E4">
        <w:rPr>
          <w:rFonts w:ascii="Angsana New" w:hAnsi="Angsana New" w:hint="cs"/>
          <w:sz w:val="30"/>
          <w:szCs w:val="30"/>
          <w:cs/>
        </w:rPr>
        <w:t>กันยายน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BC5B64" w:rsidRPr="009C6796">
        <w:rPr>
          <w:rFonts w:ascii="Angsana New" w:hAnsi="Angsana New"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 </w:t>
      </w:r>
      <w:r w:rsidR="00052B69" w:rsidRPr="009C6796">
        <w:rPr>
          <w:rFonts w:ascii="Angsana New" w:hAnsi="Angsana New"/>
          <w:sz w:val="30"/>
          <w:szCs w:val="30"/>
          <w:cs/>
        </w:rPr>
        <w:t>มีอัตราเท่ากับ</w:t>
      </w:r>
      <w:r w:rsidR="00052B69">
        <w:rPr>
          <w:rFonts w:ascii="Angsana New" w:hAnsi="Angsana New" w:hint="cs"/>
          <w:sz w:val="30"/>
          <w:szCs w:val="30"/>
          <w:cs/>
        </w:rPr>
        <w:t xml:space="preserve">อัตราดอกเบี้ยตลาดเงินสูงสุดสำหรับเงินกู้ระยะสั้น โดยอ้างอิงอัตรา </w:t>
      </w:r>
      <w:r w:rsidR="00052B69">
        <w:rPr>
          <w:rFonts w:ascii="Angsana New" w:hAnsi="Angsana New"/>
          <w:sz w:val="30"/>
          <w:szCs w:val="30"/>
        </w:rPr>
        <w:t xml:space="preserve">BIBOR </w:t>
      </w:r>
      <w:r w:rsidR="00052B69">
        <w:rPr>
          <w:rFonts w:ascii="Angsana New" w:hAnsi="Angsana New" w:hint="cs"/>
          <w:sz w:val="30"/>
          <w:szCs w:val="30"/>
          <w:cs/>
        </w:rPr>
        <w:t xml:space="preserve">ระยะ </w:t>
      </w:r>
      <w:r w:rsidR="00052B69">
        <w:rPr>
          <w:rFonts w:ascii="Angsana New" w:hAnsi="Angsana New"/>
          <w:sz w:val="30"/>
          <w:szCs w:val="30"/>
        </w:rPr>
        <w:t xml:space="preserve">3 </w:t>
      </w:r>
      <w:r w:rsidR="00052B69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052B69">
        <w:rPr>
          <w:rFonts w:ascii="Angsana New" w:hAnsi="Angsana New"/>
          <w:sz w:val="30"/>
          <w:szCs w:val="30"/>
        </w:rPr>
        <w:t xml:space="preserve">(BIBOR 3M) </w:t>
      </w:r>
      <w:r w:rsidR="00052B69">
        <w:rPr>
          <w:rFonts w:ascii="Angsana New" w:hAnsi="Angsana New" w:hint="cs"/>
          <w:sz w:val="30"/>
          <w:szCs w:val="30"/>
          <w:cs/>
        </w:rPr>
        <w:t>บวกอัตราส่วนเพิ่ม และ</w:t>
      </w:r>
      <w:r w:rsidRPr="009C6796">
        <w:rPr>
          <w:rFonts w:ascii="Angsana New" w:hAnsi="Angsana New"/>
          <w:sz w:val="30"/>
          <w:szCs w:val="30"/>
          <w:cs/>
        </w:rPr>
        <w:t>มีอัตรา</w:t>
      </w:r>
      <w:r w:rsidR="00052B69">
        <w:rPr>
          <w:rFonts w:ascii="Angsana New" w:hAnsi="Angsana New"/>
          <w:sz w:val="30"/>
          <w:szCs w:val="30"/>
          <w:cs/>
        </w:rPr>
        <w:t>เท่ากับอัตราดอกเบี้ยเงินกู้ยืม</w:t>
      </w:r>
      <w:r w:rsidRPr="009C6796">
        <w:rPr>
          <w:rFonts w:ascii="Angsana New" w:hAnsi="Angsana New"/>
          <w:sz w:val="30"/>
          <w:szCs w:val="30"/>
          <w:cs/>
        </w:rPr>
        <w:t xml:space="preserve">ระยะสั้นตามตลาดเงิน </w:t>
      </w:r>
      <w:r w:rsidRPr="009C6796">
        <w:rPr>
          <w:rFonts w:ascii="Angsana New" w:hAnsi="Angsana New"/>
          <w:sz w:val="30"/>
          <w:szCs w:val="30"/>
        </w:rPr>
        <w:t xml:space="preserve">(MMR) </w:t>
      </w:r>
      <w:r w:rsidRPr="009C6796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Pr="009C6796">
        <w:rPr>
          <w:rFonts w:ascii="Angsana New" w:hAnsi="Angsana New"/>
          <w:sz w:val="30"/>
          <w:szCs w:val="30"/>
        </w:rPr>
        <w:t xml:space="preserve">(MLR) </w:t>
      </w:r>
      <w:r w:rsidRPr="009C6796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="00052B69">
        <w:rPr>
          <w:rFonts w:ascii="Angsana New" w:hAnsi="Angsana New"/>
          <w:sz w:val="30"/>
          <w:szCs w:val="30"/>
          <w:cs/>
        </w:rPr>
        <w:t xml:space="preserve"> แห่ง </w:t>
      </w:r>
      <w:r w:rsidRPr="009C6796">
        <w:rPr>
          <w:rFonts w:ascii="Angsana New" w:hAnsi="Angsana New"/>
          <w:sz w:val="30"/>
          <w:szCs w:val="30"/>
          <w:cs/>
        </w:rPr>
        <w:t>หักด้วยอัตราส่วนลด</w:t>
      </w:r>
      <w:r w:rsidR="00052B69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B4613C" w:rsidRDefault="00B4613C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ED0CF6" w:rsidRDefault="00ED0CF6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Pr="003A577E">
        <w:rPr>
          <w:rFonts w:ascii="Angsana New" w:hAnsi="Angsana New" w:hint="cs"/>
          <w:sz w:val="30"/>
          <w:szCs w:val="30"/>
          <w:cs/>
        </w:rPr>
        <w:t>เก้า</w:t>
      </w:r>
      <w:r w:rsidRPr="003A577E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8835E9">
        <w:rPr>
          <w:rFonts w:ascii="Angsana New" w:hAnsi="Angsana New"/>
          <w:sz w:val="30"/>
          <w:szCs w:val="30"/>
        </w:rPr>
        <w:t>30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835E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  <w:cs/>
        </w:rPr>
        <w:t xml:space="preserve"> และ</w:t>
      </w:r>
      <w:r w:rsidRPr="003A577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D0CF6" w:rsidRPr="003C5CA6" w:rsidRDefault="00ED0CF6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3"/>
        <w:gridCol w:w="1170"/>
        <w:gridCol w:w="270"/>
        <w:gridCol w:w="1416"/>
        <w:gridCol w:w="270"/>
        <w:gridCol w:w="1280"/>
        <w:gridCol w:w="270"/>
        <w:gridCol w:w="1271"/>
      </w:tblGrid>
      <w:tr w:rsidR="00ED0CF6" w:rsidRPr="003A577E" w:rsidTr="002807CD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CF6" w:rsidRPr="003A577E" w:rsidTr="002807CD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D0CF6" w:rsidRPr="003A577E" w:rsidTr="002807CD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0CF6" w:rsidRPr="003A577E" w:rsidTr="002807CD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22D82" w:rsidP="00ED0CF6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2807CD">
            <w:pPr>
              <w:pStyle w:val="a0"/>
              <w:tabs>
                <w:tab w:val="decimal" w:pos="113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22D82" w:rsidP="00ED0CF6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2807CD">
            <w:pPr>
              <w:pStyle w:val="a0"/>
              <w:tabs>
                <w:tab w:val="decimal" w:pos="983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</w:p>
        </w:tc>
      </w:tr>
      <w:tr w:rsidR="00ED0CF6" w:rsidRPr="003A577E" w:rsidTr="002807CD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22D82" w:rsidP="00ED0CF6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a0"/>
              <w:tabs>
                <w:tab w:val="decimal" w:pos="79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2807CD">
            <w:pPr>
              <w:pStyle w:val="a0"/>
              <w:tabs>
                <w:tab w:val="decimal" w:pos="113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22D82" w:rsidP="00ED0CF6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2807CD">
            <w:pPr>
              <w:pStyle w:val="a0"/>
              <w:tabs>
                <w:tab w:val="decimal" w:pos="983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098</w:t>
            </w:r>
          </w:p>
        </w:tc>
      </w:tr>
      <w:tr w:rsidR="00ED0CF6" w:rsidRPr="003A577E" w:rsidTr="002807CD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D0CF6" w:rsidRPr="003A577E" w:rsidRDefault="00E22D82" w:rsidP="00ED0CF6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a0"/>
              <w:tabs>
                <w:tab w:val="decimal" w:pos="79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D0CF6" w:rsidRPr="003A577E" w:rsidRDefault="00ED0CF6" w:rsidP="002807CD">
            <w:pPr>
              <w:pStyle w:val="a0"/>
              <w:tabs>
                <w:tab w:val="decimal" w:pos="113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D0CF6" w:rsidRPr="003A577E" w:rsidRDefault="00E22D82" w:rsidP="00ED0CF6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(10,187)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D0CF6" w:rsidRPr="003A577E" w:rsidRDefault="00ED0CF6" w:rsidP="002807CD">
            <w:pPr>
              <w:pStyle w:val="a0"/>
              <w:tabs>
                <w:tab w:val="decimal" w:pos="983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D0CF6" w:rsidRPr="003A577E" w:rsidTr="002807CD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CF6" w:rsidRPr="003A577E" w:rsidRDefault="00ED0CF6" w:rsidP="00ED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D0CF6" w:rsidRPr="003A577E" w:rsidRDefault="00E22D82" w:rsidP="00ED0CF6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D0CF6" w:rsidRPr="003A577E" w:rsidRDefault="00ED0CF6" w:rsidP="008A2DB6">
            <w:pPr>
              <w:pStyle w:val="a0"/>
              <w:tabs>
                <w:tab w:val="decimal" w:pos="113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D0CF6" w:rsidRPr="003A577E" w:rsidRDefault="00E22D82" w:rsidP="00ED0CF6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0CF6" w:rsidRPr="003A577E" w:rsidRDefault="00ED0CF6" w:rsidP="00ED0CF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D0CF6" w:rsidRPr="003A577E" w:rsidRDefault="00ED0CF6" w:rsidP="008A2DB6">
            <w:pPr>
              <w:pStyle w:val="a0"/>
              <w:tabs>
                <w:tab w:val="decimal" w:pos="983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:rsidR="00ED0CF6" w:rsidRDefault="00ED0CF6" w:rsidP="00ED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7E63C1" w:rsidRPr="00301730" w:rsidRDefault="007E63C1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173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สัญญากู้ยืมเงิน</w:t>
      </w:r>
    </w:p>
    <w:p w:rsidR="007E63C1" w:rsidRPr="002B2ADC" w:rsidRDefault="007E63C1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7E63C1" w:rsidRPr="00496F31" w:rsidRDefault="007E63C1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6F3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0705" w:rsidRPr="00DB0705">
        <w:rPr>
          <w:rFonts w:ascii="Angsana New" w:hAnsi="Angsana New"/>
          <w:sz w:val="30"/>
          <w:szCs w:val="30"/>
        </w:rPr>
        <w:t>29</w:t>
      </w:r>
      <w:r w:rsidRPr="00496F3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496F31">
        <w:rPr>
          <w:rFonts w:ascii="Angsana New" w:hAnsi="Angsana New"/>
          <w:sz w:val="30"/>
          <w:szCs w:val="30"/>
          <w:cs/>
        </w:rPr>
        <w:t xml:space="preserve"> บริษัทย่อยแห่งหนึ่งทำสัญญาวงเงินกู้ยืมระยะยาวกับธนาคารในประเทศไทยหลายแห่งเป็นจำนวนเงิน </w:t>
      </w:r>
      <w:r w:rsidR="00DB0705" w:rsidRPr="00DB0705">
        <w:rPr>
          <w:rFonts w:ascii="Angsana New" w:hAnsi="Angsana New"/>
          <w:sz w:val="30"/>
          <w:szCs w:val="30"/>
        </w:rPr>
        <w:t>8</w:t>
      </w:r>
      <w:r w:rsidRPr="00496F31">
        <w:rPr>
          <w:rFonts w:ascii="Angsana New" w:hAnsi="Angsana New"/>
          <w:sz w:val="30"/>
          <w:szCs w:val="30"/>
        </w:rPr>
        <w:t>,</w:t>
      </w:r>
      <w:r w:rsidR="00DB0705" w:rsidRPr="00DB0705">
        <w:rPr>
          <w:rFonts w:ascii="Angsana New" w:hAnsi="Angsana New"/>
          <w:sz w:val="30"/>
          <w:szCs w:val="30"/>
        </w:rPr>
        <w:t>500</w:t>
      </w:r>
      <w:r w:rsidRPr="00496F31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 </w:t>
      </w:r>
      <w:r w:rsidRPr="00496F31">
        <w:rPr>
          <w:rFonts w:ascii="Angsana New" w:hAnsi="Angsana New"/>
          <w:sz w:val="30"/>
          <w:szCs w:val="30"/>
        </w:rPr>
        <w:t xml:space="preserve">THBFIX </w:t>
      </w:r>
      <w:r w:rsidRPr="00496F31">
        <w:rPr>
          <w:rFonts w:ascii="Angsana New" w:hAnsi="Angsana New"/>
          <w:sz w:val="30"/>
          <w:szCs w:val="30"/>
          <w:cs/>
        </w:rPr>
        <w:t>บวกอัตราส่วนเพิ่ม</w:t>
      </w:r>
      <w:r>
        <w:rPr>
          <w:rFonts w:ascii="Angsana New" w:hAnsi="Angsana New"/>
          <w:sz w:val="30"/>
          <w:szCs w:val="30"/>
        </w:rPr>
        <w:t xml:space="preserve"> </w:t>
      </w:r>
      <w:r w:rsidRPr="00496F31">
        <w:rPr>
          <w:rFonts w:ascii="Angsana New" w:hAnsi="Angsana New"/>
          <w:sz w:val="30"/>
          <w:szCs w:val="30"/>
          <w:cs/>
        </w:rPr>
        <w:t>เพื่อใช้ชำระคืนเงินกู้ยืมระยะสั้นจากกิจการที่เกี่ยวข้องกัน ภายใต้สัญญาเงินกู้ยืมระยะยาวดังกล่าว บริษัทต้องปฏิบัติตามเงื่อนไขบางประการเกี่ยวกับ</w:t>
      </w:r>
      <w:r w:rsidR="002429DC">
        <w:rPr>
          <w:rFonts w:ascii="Angsana New" w:hAnsi="Angsana New"/>
          <w:sz w:val="30"/>
          <w:szCs w:val="30"/>
          <w:cs/>
        </w:rPr>
        <w:br/>
      </w:r>
      <w:r w:rsidRPr="00496F31">
        <w:rPr>
          <w:rFonts w:ascii="Angsana New" w:hAnsi="Angsana New"/>
          <w:sz w:val="30"/>
          <w:szCs w:val="30"/>
          <w:cs/>
        </w:rPr>
        <w:t>การรักษาอัตราส่วนทางการเงินและเงื่อนไขอื่นตามที่ระบุไว้ในสัญญา</w:t>
      </w:r>
    </w:p>
    <w:p w:rsidR="007E63C1" w:rsidRPr="002B2ADC" w:rsidRDefault="007E63C1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7E63C1" w:rsidRDefault="007E63C1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496F31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496F31">
        <w:rPr>
          <w:rFonts w:ascii="Angsana New" w:hAnsi="Angsana New"/>
          <w:sz w:val="30"/>
          <w:szCs w:val="30"/>
          <w:cs/>
        </w:rPr>
        <w:t>เบิกใช้วงเงินกู้ยืมระยะยาวดังกล่าว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96F3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Pr="00496F31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มียอดเงินกู้ยืมระยะยาวจากสถาบันการเงินเป็น</w:t>
      </w:r>
      <w:r w:rsidRPr="00E22D8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22D82" w:rsidRPr="00E22D82">
        <w:rPr>
          <w:rFonts w:ascii="Angsana New" w:hAnsi="Angsana New"/>
          <w:sz w:val="30"/>
          <w:szCs w:val="30"/>
        </w:rPr>
        <w:t>8,341</w:t>
      </w:r>
      <w:r w:rsidR="002F25C8" w:rsidRPr="00E22D82">
        <w:rPr>
          <w:rFonts w:ascii="Angsana New" w:hAnsi="Angsana New"/>
          <w:sz w:val="30"/>
          <w:szCs w:val="30"/>
        </w:rPr>
        <w:t xml:space="preserve"> </w:t>
      </w:r>
      <w:r w:rsidRPr="00E22D82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i/>
          <w:iCs/>
          <w:sz w:val="30"/>
          <w:szCs w:val="30"/>
          <w:cs/>
        </w:rPr>
        <w:t>(</w:t>
      </w:r>
      <w:r w:rsidR="00C3606F" w:rsidRPr="00C3606F">
        <w:rPr>
          <w:rFonts w:ascii="Angsana New" w:hAnsi="Angsana New"/>
          <w:i/>
          <w:iCs/>
          <w:sz w:val="30"/>
          <w:szCs w:val="30"/>
        </w:rPr>
        <w:t>31</w:t>
      </w:r>
      <w:r w:rsidRPr="0058033D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i/>
          <w:iCs/>
          <w:sz w:val="30"/>
          <w:szCs w:val="30"/>
        </w:rPr>
        <w:t>2560</w:t>
      </w:r>
      <w:r w:rsidRPr="0058033D">
        <w:rPr>
          <w:rFonts w:ascii="Angsana New" w:hAnsi="Angsana New"/>
          <w:i/>
          <w:iCs/>
          <w:sz w:val="30"/>
          <w:szCs w:val="30"/>
        </w:rPr>
        <w:t xml:space="preserve">: </w:t>
      </w:r>
      <w:r w:rsidRPr="0058033D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58033D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7E63C1" w:rsidRDefault="007E63C1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E63C1" w:rsidRPr="00301730" w:rsidRDefault="007E63C1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17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:rsidR="007E63C1" w:rsidRPr="002B2ADC" w:rsidRDefault="007E63C1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7E63C1" w:rsidRPr="00C94BE3" w:rsidRDefault="007E63C1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71FF5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171FF5">
        <w:rPr>
          <w:rFonts w:ascii="Angsana New" w:hAnsi="Angsana New"/>
          <w:sz w:val="30"/>
          <w:szCs w:val="30"/>
        </w:rPr>
        <w:t xml:space="preserve"> </w:t>
      </w:r>
      <w:r w:rsidRPr="00171FF5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บริษัทย่อยแห่งหนึ่งได้ขายหุ้นทั้งหมดที่ถืออยู่ในบริษัท แม่สอดพลังงานสะอาด </w:t>
      </w:r>
      <w:r w:rsidR="002429DC">
        <w:rPr>
          <w:rFonts w:ascii="Angsana New" w:hAnsi="Angsana New"/>
          <w:sz w:val="30"/>
          <w:szCs w:val="30"/>
          <w:cs/>
        </w:rPr>
        <w:t xml:space="preserve">จำกัด </w:t>
      </w:r>
      <w:r w:rsidR="002E5132">
        <w:rPr>
          <w:rFonts w:ascii="Angsana New" w:hAnsi="Angsana New"/>
          <w:sz w:val="30"/>
          <w:szCs w:val="30"/>
        </w:rPr>
        <w:br/>
      </w:r>
      <w:r w:rsidR="002429DC">
        <w:rPr>
          <w:rFonts w:ascii="Angsana New" w:hAnsi="Angsana New"/>
          <w:sz w:val="30"/>
          <w:szCs w:val="30"/>
          <w:cs/>
        </w:rPr>
        <w:t>ซึ่งเป็นบริษัทร่วมทางอ้อมให้ผู้ถือหุ้นเดิม ดังนั้น</w:t>
      </w:r>
      <w:r w:rsidRPr="00171FF5">
        <w:rPr>
          <w:rFonts w:ascii="Angsana New" w:hAnsi="Angsana New"/>
          <w:sz w:val="30"/>
          <w:szCs w:val="30"/>
          <w:cs/>
        </w:rPr>
        <w:t>ในงบการเงินรวมสำหรับ</w:t>
      </w:r>
      <w:r w:rsidR="00D037D3" w:rsidRPr="007752F7">
        <w:rPr>
          <w:rFonts w:ascii="Angsana New" w:hAnsi="Angsana New"/>
          <w:sz w:val="30"/>
          <w:szCs w:val="30"/>
          <w:cs/>
        </w:rPr>
        <w:t>งวด</w:t>
      </w:r>
      <w:r w:rsidR="001D03E4">
        <w:rPr>
          <w:rFonts w:ascii="Angsana New" w:hAnsi="Angsana New" w:hint="cs"/>
          <w:sz w:val="30"/>
          <w:szCs w:val="30"/>
          <w:cs/>
        </w:rPr>
        <w:t>เก้าเดือน</w:t>
      </w:r>
      <w:r w:rsidR="00D037D3" w:rsidRPr="007752F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="00D037D3" w:rsidRPr="007752F7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="00D037D3" w:rsidRPr="007752F7">
        <w:rPr>
          <w:rFonts w:ascii="Angsana New" w:hAnsi="Angsana New"/>
          <w:sz w:val="30"/>
          <w:szCs w:val="30"/>
          <w:cs/>
        </w:rPr>
        <w:t xml:space="preserve"> </w:t>
      </w:r>
      <w:r w:rsidRPr="00171FF5">
        <w:rPr>
          <w:rFonts w:ascii="Angsana New" w:hAnsi="Angsana New"/>
          <w:sz w:val="30"/>
          <w:szCs w:val="30"/>
          <w:cs/>
        </w:rPr>
        <w:t xml:space="preserve">กลุ่มบริษัทได้จัดประเภทบัญชีใหม่โดยเปลี่ยนจากบัญชี “เงินให้กู้ยืมระยะสั้นแก่กิจการที่เกี่ยวข้องกัน” จำนวนเงิน </w:t>
      </w:r>
      <w:r w:rsidR="00DB0705" w:rsidRPr="00DB0705">
        <w:rPr>
          <w:rFonts w:ascii="Angsana New" w:hAnsi="Angsana New"/>
          <w:sz w:val="30"/>
          <w:szCs w:val="30"/>
        </w:rPr>
        <w:t>90</w:t>
      </w:r>
      <w:r w:rsidRPr="00171FF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เป็นบัญชี </w:t>
      </w:r>
      <w:r>
        <w:rPr>
          <w:rFonts w:ascii="Angsana New" w:hAnsi="Angsana New"/>
          <w:sz w:val="30"/>
          <w:szCs w:val="30"/>
        </w:rPr>
        <w:t>“</w:t>
      </w:r>
      <w:r w:rsidRPr="00171FF5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เงินให้กู้ยืมระยะสั้นแก่กิจการอื่น” โดยมีเงื่อนไข</w:t>
      </w:r>
      <w:r w:rsidR="002429DC">
        <w:rPr>
          <w:rFonts w:ascii="Angsana New" w:hAnsi="Angsana New"/>
          <w:sz w:val="30"/>
          <w:szCs w:val="30"/>
          <w:cs/>
        </w:rPr>
        <w:t>และข้อตกลงอื่นๆ</w:t>
      </w:r>
      <w:r w:rsidRPr="00171FF5">
        <w:rPr>
          <w:rFonts w:ascii="Angsana New" w:hAnsi="Angsana New"/>
          <w:sz w:val="30"/>
          <w:szCs w:val="30"/>
          <w:cs/>
        </w:rPr>
        <w:t>เป็นไปตามสัญญาเดิม</w:t>
      </w:r>
    </w:p>
    <w:p w:rsidR="004E242F" w:rsidRDefault="004E242F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02008" w:rsidRDefault="00602008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- 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C73657" w:rsidRPr="000015C9" w:rsidRDefault="00C73657" w:rsidP="00001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78" w:type="dxa"/>
        <w:tblInd w:w="450" w:type="dxa"/>
        <w:tblLook w:val="0000" w:firstRow="0" w:lastRow="0" w:firstColumn="0" w:lastColumn="0" w:noHBand="0" w:noVBand="0"/>
      </w:tblPr>
      <w:tblGrid>
        <w:gridCol w:w="3594"/>
        <w:gridCol w:w="204"/>
        <w:gridCol w:w="990"/>
        <w:gridCol w:w="270"/>
        <w:gridCol w:w="1350"/>
        <w:gridCol w:w="270"/>
        <w:gridCol w:w="1278"/>
        <w:gridCol w:w="252"/>
        <w:gridCol w:w="1170"/>
      </w:tblGrid>
      <w:tr w:rsidR="00C73657" w:rsidRPr="009C6796" w:rsidTr="008A2DB6">
        <w:trPr>
          <w:tblHeader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A4C" w:rsidRPr="009C6796" w:rsidTr="008A2DB6">
        <w:trPr>
          <w:tblHeader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A4C" w:rsidRPr="009C6796" w:rsidRDefault="00620A4C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1D03E4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620A4C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1D03E4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620A4C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037D3" w:rsidRPr="009C6796" w:rsidTr="008A2DB6">
        <w:trPr>
          <w:tblHeader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7D3" w:rsidRPr="009C6796" w:rsidRDefault="00D037D3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B0705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037D3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B0705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037D3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B0705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037D3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B0705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A4D67" w:rsidRPr="009C6796" w:rsidTr="008A2DB6">
        <w:trPr>
          <w:tblHeader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D67" w:rsidRPr="009C6796" w:rsidRDefault="000A4D6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4D67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D67" w:rsidRPr="009C6796" w:rsidRDefault="000D4B7F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19D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19D" w:rsidRPr="009C6796" w:rsidRDefault="000E019D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E22D82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70" w:lineRule="exact"/>
              <w:ind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C3606F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D037D3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DD62DB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E22D82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DD62DB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DB0705" w:rsidP="00DD62DB">
            <w:pPr>
              <w:pStyle w:val="a0"/>
              <w:tabs>
                <w:tab w:val="decimal" w:pos="882"/>
              </w:tabs>
              <w:spacing w:line="370" w:lineRule="exact"/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D037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C3606F"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03521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521" w:rsidRPr="009C6796" w:rsidRDefault="00D03521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06"/>
              </w:tabs>
              <w:spacing w:line="37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8A2DB6">
            <w:pPr>
              <w:pStyle w:val="a0"/>
              <w:tabs>
                <w:tab w:val="decimal" w:pos="854"/>
                <w:tab w:val="decimal" w:pos="1044"/>
              </w:tabs>
              <w:spacing w:line="370" w:lineRule="exact"/>
              <w:ind w:right="0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pStyle w:val="a0"/>
              <w:spacing w:line="370" w:lineRule="exact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pStyle w:val="a0"/>
              <w:spacing w:line="370" w:lineRule="exact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pStyle w:val="a0"/>
              <w:spacing w:line="370" w:lineRule="exact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pStyle w:val="a0"/>
              <w:tabs>
                <w:tab w:val="decimal" w:pos="911"/>
              </w:tabs>
              <w:spacing w:line="370" w:lineRule="exact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03521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521" w:rsidRPr="009C6796" w:rsidRDefault="00D03521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DD62DB">
            <w:pPr>
              <w:pStyle w:val="a0"/>
              <w:tabs>
                <w:tab w:val="decimal" w:pos="882"/>
              </w:tabs>
              <w:spacing w:line="370" w:lineRule="exact"/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370" w:lineRule="exact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370" w:lineRule="exact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ไทยออยล์มารีน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370" w:lineRule="exact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a0"/>
              <w:tabs>
                <w:tab w:val="decimal" w:pos="882"/>
              </w:tabs>
              <w:spacing w:line="370" w:lineRule="exact"/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370" w:lineRule="exact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ศักดิ์ไชยสิทธิ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370" w:lineRule="exact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370" w:lineRule="exact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370" w:lineRule="exact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  <w:tr w:rsidR="00602008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008" w:rsidRPr="009C6796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58033D" w:rsidRDefault="00602008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9C6796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58033D" w:rsidRDefault="00602008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9C6796" w:rsidRDefault="00602008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9C6796" w:rsidRDefault="00602008" w:rsidP="00E22D82">
            <w:pPr>
              <w:pStyle w:val="a0"/>
              <w:tabs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C3606F" w:rsidRDefault="00602008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370" w:lineRule="exact"/>
              <w:ind w:left="-108" w:right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8A2DB6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อุบล ไบโอ เอทานอล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ที.ไอ.เอ็ม. ชิพ แมนเนจเมนท์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3606F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2C6C" w:rsidRDefault="00042C6C" w:rsidP="000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22D8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ปตท. น้ำมันและการค้าปลีก จำกัด</w:t>
            </w:r>
          </w:p>
          <w:p w:rsidR="00042C6C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  <w:p w:rsidR="00042C6C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  <w:p w:rsidR="008A4177" w:rsidRPr="009C6796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2C6C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  <w:p w:rsidR="00042C6C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</w:t>
            </w: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2C6C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  <w:p w:rsidR="00042C6C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  <w:p w:rsidR="00E22D82" w:rsidRPr="009C6796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2C6C" w:rsidRDefault="00042C6C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  <w:p w:rsidR="00042C6C" w:rsidRDefault="00042C6C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พีทีที โกลบอล เคมิคอล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พีทีที ฟีนอล จำกัด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C62AA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โกลบอลกรีนเคมิคอล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3D3364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3D3364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602008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008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9C6796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9C6796" w:rsidRDefault="00602008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9C6796" w:rsidRDefault="00602008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Default="00602008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008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008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9C6796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9C6796" w:rsidRDefault="00602008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Default="00602008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Pr="009C6796" w:rsidRDefault="00602008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2008" w:rsidRDefault="00602008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ทีโอซี ไกลคอล จำกัด</w:t>
            </w:r>
          </w:p>
          <w:p w:rsidR="008A4177" w:rsidRPr="009C6796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PTT International Trading London Ltd.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  <w:p w:rsidR="008A4177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  <w:p w:rsidR="008A4177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042C6C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8A4177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Default="00E22D82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8A4177" w:rsidRDefault="008A4177" w:rsidP="00E22D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D82" w:rsidRPr="009C6796" w:rsidTr="008A2DB6"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9C6796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9C6796" w:rsidRDefault="008A4177" w:rsidP="00E2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2D82" w:rsidRPr="009C6796" w:rsidRDefault="00E22D82" w:rsidP="00E22D8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22D82" w:rsidRPr="0058033D" w:rsidRDefault="00E22D82" w:rsidP="00E22D82">
            <w:pPr>
              <w:pStyle w:val="a0"/>
              <w:tabs>
                <w:tab w:val="decimal" w:pos="882"/>
              </w:tabs>
              <w:ind w:left="-108" w:right="2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</w:tr>
    </w:tbl>
    <w:p w:rsidR="00302C50" w:rsidRDefault="00302C50" w:rsidP="0058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8A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เจ้าหนี้อื่น - กิจการที่เกี่ยวข้องกัน</w:t>
      </w:r>
    </w:p>
    <w:p w:rsidR="00C73657" w:rsidRPr="000D17C0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78" w:type="dxa"/>
        <w:tblInd w:w="450" w:type="dxa"/>
        <w:tblLook w:val="0000" w:firstRow="0" w:lastRow="0" w:firstColumn="0" w:lastColumn="0" w:noHBand="0" w:noVBand="0"/>
      </w:tblPr>
      <w:tblGrid>
        <w:gridCol w:w="3372"/>
        <w:gridCol w:w="246"/>
        <w:gridCol w:w="1170"/>
        <w:gridCol w:w="270"/>
        <w:gridCol w:w="1350"/>
        <w:gridCol w:w="270"/>
        <w:gridCol w:w="1206"/>
        <w:gridCol w:w="324"/>
        <w:gridCol w:w="1170"/>
      </w:tblGrid>
      <w:tr w:rsidR="00C73657" w:rsidRPr="009C6796" w:rsidTr="008A4177">
        <w:trPr>
          <w:tblHeader/>
        </w:trPr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180E" w:rsidRPr="009C6796" w:rsidTr="008A4177">
        <w:trPr>
          <w:tblHeader/>
        </w:trPr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180E" w:rsidRPr="009C6796" w:rsidRDefault="00BD180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D180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D180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14B0D" w:rsidRPr="009C6796" w:rsidTr="008A4177">
        <w:trPr>
          <w:tblHeader/>
        </w:trPr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4B0D" w:rsidRPr="009C6796" w:rsidRDefault="00414B0D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DB0705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414B0D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DB0705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414B0D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DB0705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414B0D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DB0705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A4D6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D67" w:rsidRPr="009C6796" w:rsidRDefault="000A4D6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019D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19D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8A4177" w:rsidP="00A4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DB0705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8A4177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C3606F" w:rsidP="00E9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143CD" w:rsidRPr="00602008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602008" w:rsidRDefault="008A4177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43CD" w:rsidRPr="00602008" w:rsidRDefault="008143CD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43CD" w:rsidRPr="00602008" w:rsidRDefault="008143C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43CD" w:rsidRPr="00602008" w:rsidRDefault="008143CD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43CD" w:rsidRPr="00602008" w:rsidRDefault="008143C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43CD" w:rsidRPr="00602008" w:rsidRDefault="008143CD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43CD" w:rsidRPr="00602008" w:rsidRDefault="008143C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43CD" w:rsidRPr="00602008" w:rsidRDefault="008143CD" w:rsidP="00E9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396D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9C6796" w:rsidRDefault="0052396D" w:rsidP="00CF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CF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CF797B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pStyle w:val="a0"/>
              <w:tabs>
                <w:tab w:val="left" w:pos="87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CF797B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E93CAB">
            <w:pPr>
              <w:pStyle w:val="a0"/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F20" w:rsidRPr="0058033D" w:rsidRDefault="00D24039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8A4177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D24039" w:rsidP="008A41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D21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D21" w:rsidRPr="009C6796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Default="00311D21" w:rsidP="008A41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Default="00311D21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D21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D21" w:rsidRPr="009C6796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ไทยออยล์มารีน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Default="00311D21" w:rsidP="008A41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Default="00311D21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1D21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D21" w:rsidRPr="009C6796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ออยล์ โซลเว้นท์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Default="00311D21" w:rsidP="008A41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Default="00311D21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177" w:rsidRPr="009C6796" w:rsidTr="008A4177"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F20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8A4177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8A4177" w:rsidP="008A41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F20" w:rsidRDefault="008A4177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8A4177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8A4177" w:rsidP="008A41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2C0371" w:rsidRDefault="008A4177" w:rsidP="002749C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11D21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D21" w:rsidRPr="0058033D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17F7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Default="00311D21" w:rsidP="008A41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58033D" w:rsidRDefault="00311D21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1D21" w:rsidRPr="00DB0705" w:rsidRDefault="00311D21" w:rsidP="002749C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177" w:rsidRPr="00602008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602008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602008" w:rsidRDefault="008A4177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602008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602008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602008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602008" w:rsidRDefault="008A4177" w:rsidP="008A41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602008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602008" w:rsidRDefault="008A4177" w:rsidP="002749C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2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โซลูชั่น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983F20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983F20" w:rsidP="00983F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4E0DC5" w:rsidRDefault="00983F20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B88">
              <w:rPr>
                <w:rFonts w:ascii="Angsana New" w:hAnsi="Angsana New"/>
                <w:sz w:val="30"/>
                <w:szCs w:val="30"/>
              </w:rPr>
              <w:t>2</w:t>
            </w:r>
            <w:r w:rsidR="004E0DC5" w:rsidRPr="00362B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983F20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เอ็ม. ชิพ แมนเนจเมนท์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58033D" w:rsidRDefault="00983F20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983F20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983F20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9C6796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983F20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983F20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เอ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เนอร์ยี่ คอมเพล็กซ์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983F20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983F20" w:rsidP="008A41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983F20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983F20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A4177" w:rsidRPr="0058033D" w:rsidRDefault="00983F20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A4177" w:rsidRPr="0058033D" w:rsidRDefault="00983F20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ท่อส่งปิโตรเลียมไทย จำกัด</w:t>
            </w:r>
          </w:p>
        </w:tc>
        <w:tc>
          <w:tcPr>
            <w:tcW w:w="14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4177" w:rsidRPr="0058033D" w:rsidRDefault="00983F20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4177" w:rsidRPr="0058033D" w:rsidRDefault="00983F20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A4177" w:rsidRPr="009C6796" w:rsidTr="008A4177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8A4177" w:rsidRPr="0058033D" w:rsidRDefault="00983F20" w:rsidP="00311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400" w:lineRule="exact"/>
              <w:ind w:left="-63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8A4177" w:rsidRPr="008A2DB6" w:rsidRDefault="008A4177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2DB6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tabs>
                <w:tab w:val="decimal" w:pos="97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8A4177" w:rsidRPr="0058033D" w:rsidRDefault="00983F20" w:rsidP="008A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63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4177" w:rsidRPr="0058033D" w:rsidRDefault="008A4177" w:rsidP="008A4177">
            <w:pPr>
              <w:pStyle w:val="a0"/>
              <w:tabs>
                <w:tab w:val="decimal" w:pos="97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8A4177" w:rsidRPr="0058033D" w:rsidRDefault="008A4177" w:rsidP="0027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</w:tbl>
    <w:p w:rsidR="00350902" w:rsidRDefault="00350902" w:rsidP="006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7A1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:rsidR="00C73657" w:rsidRPr="008143CD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96" w:type="dxa"/>
        <w:tblInd w:w="450" w:type="dxa"/>
        <w:tblLook w:val="0000" w:firstRow="0" w:lastRow="0" w:firstColumn="0" w:lastColumn="0" w:noHBand="0" w:noVBand="0"/>
      </w:tblPr>
      <w:tblGrid>
        <w:gridCol w:w="3385"/>
        <w:gridCol w:w="1236"/>
        <w:gridCol w:w="270"/>
        <w:gridCol w:w="1350"/>
        <w:gridCol w:w="270"/>
        <w:gridCol w:w="1337"/>
        <w:gridCol w:w="270"/>
        <w:gridCol w:w="90"/>
        <w:gridCol w:w="1188"/>
      </w:tblGrid>
      <w:tr w:rsidR="00AC213D" w:rsidRPr="009C6796" w:rsidTr="008A2DB6"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13D" w:rsidRPr="009C6796" w:rsidRDefault="00AC213D" w:rsidP="00F0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180E" w:rsidRPr="009C6796" w:rsidTr="008A2DB6"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180E" w:rsidRPr="009C6796" w:rsidRDefault="00BD180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D180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D180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4FD7" w:rsidRPr="009C6796" w:rsidTr="008A2DB6"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C213D" w:rsidRPr="009C6796" w:rsidTr="008A2DB6"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213D" w:rsidRPr="009C6796" w:rsidTr="008A2DB6"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F20" w:rsidRPr="009C6796" w:rsidTr="008A2DB6"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C62AA6" w:rsidRDefault="00983F20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983F20" w:rsidRPr="009C6796" w:rsidTr="008A2DB6"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C62AA6" w:rsidRDefault="00983F20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26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83F20" w:rsidRPr="009C6796" w:rsidTr="008A2DB6"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C62AA6" w:rsidRDefault="00983F20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83F20" w:rsidRPr="009C6796" w:rsidTr="008A2DB6"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83F20" w:rsidRPr="008A2DB6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2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83F20" w:rsidRPr="008A2DB6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2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9C6796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83F20" w:rsidRPr="008A2DB6" w:rsidRDefault="00983F20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2DB6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</w:tr>
    </w:tbl>
    <w:p w:rsidR="00791079" w:rsidRPr="00567AC8" w:rsidRDefault="00791079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73657" w:rsidRDefault="00C73657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อัตราดอกเบี้ยในระหว่างงวด</w:t>
      </w:r>
      <w:r w:rsidR="001D03E4">
        <w:rPr>
          <w:rFonts w:ascii="Angsana New" w:hAnsi="Angsana New" w:hint="cs"/>
          <w:sz w:val="30"/>
          <w:szCs w:val="30"/>
          <w:cs/>
        </w:rPr>
        <w:t>เก้าเดือน</w:t>
      </w:r>
      <w:r w:rsidRPr="009C67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="006F7DE6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654FD7">
        <w:rPr>
          <w:rFonts w:ascii="Angsana New" w:hAnsi="Angsana New"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 </w:t>
      </w:r>
      <w:r w:rsidR="00052B69" w:rsidRPr="00052B69">
        <w:rPr>
          <w:rFonts w:ascii="Angsana New" w:hAnsi="Angsana New"/>
          <w:sz w:val="30"/>
          <w:szCs w:val="30"/>
          <w:cs/>
        </w:rPr>
        <w:t xml:space="preserve">มีอัตราเท่ากับอัตราดอกเบี้ยตลาดเงินสูงสุดสำหรับเงินกู้ระยะสั้น โดยอ้างอิงอัตรา </w:t>
      </w:r>
      <w:r w:rsidR="00052B69" w:rsidRPr="00052B69">
        <w:rPr>
          <w:rFonts w:ascii="Angsana New" w:hAnsi="Angsana New"/>
          <w:sz w:val="30"/>
          <w:szCs w:val="30"/>
        </w:rPr>
        <w:t xml:space="preserve">BIBOR </w:t>
      </w:r>
      <w:r w:rsidR="00052B69" w:rsidRPr="00052B69">
        <w:rPr>
          <w:rFonts w:ascii="Angsana New" w:hAnsi="Angsana New"/>
          <w:sz w:val="30"/>
          <w:szCs w:val="30"/>
          <w:cs/>
        </w:rPr>
        <w:t>ระยะ 3 เดือน (</w:t>
      </w:r>
      <w:r w:rsidR="00052B69" w:rsidRPr="00052B69">
        <w:rPr>
          <w:rFonts w:ascii="Angsana New" w:hAnsi="Angsana New"/>
          <w:sz w:val="30"/>
          <w:szCs w:val="30"/>
        </w:rPr>
        <w:t xml:space="preserve">BIBOR </w:t>
      </w:r>
      <w:r w:rsidR="00052B69" w:rsidRPr="00052B69">
        <w:rPr>
          <w:rFonts w:ascii="Angsana New" w:hAnsi="Angsana New"/>
          <w:sz w:val="30"/>
          <w:szCs w:val="30"/>
          <w:cs/>
        </w:rPr>
        <w:t>3</w:t>
      </w:r>
      <w:r w:rsidR="00052B69" w:rsidRPr="00052B69">
        <w:rPr>
          <w:rFonts w:ascii="Angsana New" w:hAnsi="Angsana New"/>
          <w:sz w:val="30"/>
          <w:szCs w:val="30"/>
        </w:rPr>
        <w:t xml:space="preserve">M) </w:t>
      </w:r>
      <w:r w:rsidR="00052B69" w:rsidRPr="00052B69">
        <w:rPr>
          <w:rFonts w:ascii="Angsana New" w:hAnsi="Angsana New"/>
          <w:sz w:val="30"/>
          <w:szCs w:val="30"/>
          <w:cs/>
        </w:rPr>
        <w:t>บวกอัตราส่วนเพิ่ม และ</w:t>
      </w:r>
      <w:r w:rsidRPr="009C6796">
        <w:rPr>
          <w:rFonts w:ascii="Angsana New" w:hAnsi="Angsana New"/>
          <w:sz w:val="30"/>
          <w:szCs w:val="30"/>
          <w:cs/>
        </w:rPr>
        <w:t xml:space="preserve">มีอัตราเท่ากับอัตราดอกเบี้ยเงินกู้ยืมระยะสั้นตามตลาดเงิน </w:t>
      </w:r>
      <w:r w:rsidRPr="009C6796">
        <w:rPr>
          <w:rFonts w:ascii="Angsana New" w:hAnsi="Angsana New"/>
          <w:sz w:val="30"/>
          <w:szCs w:val="30"/>
        </w:rPr>
        <w:t xml:space="preserve">(MMR) </w:t>
      </w:r>
      <w:r w:rsidRPr="009C6796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Pr="009C6796">
        <w:rPr>
          <w:rFonts w:ascii="Angsana New" w:hAnsi="Angsana New"/>
          <w:sz w:val="30"/>
          <w:szCs w:val="30"/>
        </w:rPr>
        <w:t xml:space="preserve">(MLR) </w:t>
      </w:r>
      <w:r w:rsidR="00434BAA" w:rsidRPr="009C6796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DB0705" w:rsidRPr="00DB0705">
        <w:rPr>
          <w:rFonts w:ascii="Angsana New" w:hAnsi="Angsana New" w:hint="cs"/>
          <w:sz w:val="30"/>
          <w:szCs w:val="30"/>
        </w:rPr>
        <w:t>5</w:t>
      </w:r>
      <w:r w:rsidRPr="009C6796">
        <w:rPr>
          <w:rFonts w:ascii="Angsana New" w:hAnsi="Angsana New"/>
          <w:sz w:val="30"/>
          <w:szCs w:val="30"/>
          <w:cs/>
        </w:rPr>
        <w:t xml:space="preserve"> แห่ง หักด้วยอัตราส่วนลด</w:t>
      </w:r>
      <w:r w:rsidR="00052B69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791079" w:rsidRDefault="00791079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02008" w:rsidRDefault="00602008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02008" w:rsidRDefault="00602008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D62DB" w:rsidRPr="003A577E" w:rsidRDefault="00DD62DB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รายการเคลื่อนไหวของเงินกู้ยืมระยะสั้นจากกิจการที่เกี่ยวข้องกันในระหว่างงวด</w:t>
      </w:r>
      <w:r w:rsidRPr="003A577E">
        <w:rPr>
          <w:rFonts w:ascii="Angsana New" w:hAnsi="Angsana New" w:hint="cs"/>
          <w:sz w:val="30"/>
          <w:szCs w:val="30"/>
          <w:cs/>
        </w:rPr>
        <w:t>เก้า</w:t>
      </w:r>
      <w:r w:rsidRPr="003A57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835E9">
        <w:rPr>
          <w:rFonts w:ascii="Angsana New" w:hAnsi="Angsana New"/>
          <w:sz w:val="30"/>
          <w:szCs w:val="30"/>
        </w:rPr>
        <w:t>30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2561</w:t>
      </w:r>
      <w:r w:rsidRPr="003A577E">
        <w:rPr>
          <w:rFonts w:ascii="Angsana New" w:hAnsi="Angsana New"/>
          <w:sz w:val="30"/>
          <w:szCs w:val="30"/>
          <w:cs/>
        </w:rPr>
        <w:t xml:space="preserve"> และ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8835E9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3A577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DD62DB" w:rsidRPr="00602008" w:rsidRDefault="00DD62DB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495"/>
        <w:gridCol w:w="1170"/>
        <w:gridCol w:w="270"/>
        <w:gridCol w:w="1350"/>
        <w:gridCol w:w="270"/>
        <w:gridCol w:w="1171"/>
        <w:gridCol w:w="270"/>
        <w:gridCol w:w="1364"/>
      </w:tblGrid>
      <w:tr w:rsidR="00DD62DB" w:rsidRPr="003A577E" w:rsidTr="008A2DB6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2DB" w:rsidRPr="003A577E" w:rsidTr="008A2DB6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D62DB" w:rsidRPr="003A577E" w:rsidTr="008A2DB6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3F20" w:rsidRPr="003A577E" w:rsidTr="008A2DB6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983F20" w:rsidRPr="003A577E" w:rsidTr="008A2DB6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F20" w:rsidRPr="003A577E" w:rsidRDefault="00983F20" w:rsidP="00A4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56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8A2DB6" w:rsidRDefault="00983F20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983F20" w:rsidRPr="003A577E" w:rsidTr="008A2DB6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83F20" w:rsidRPr="003A577E" w:rsidRDefault="00983F20" w:rsidP="00567AC8">
            <w:pPr>
              <w:pStyle w:val="a1"/>
              <w:tabs>
                <w:tab w:val="decimal" w:pos="826"/>
              </w:tabs>
              <w:ind w:left="-18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83F20" w:rsidRPr="003A577E" w:rsidRDefault="00983F20" w:rsidP="00567AC8">
            <w:pPr>
              <w:pStyle w:val="a1"/>
              <w:tabs>
                <w:tab w:val="decimal" w:pos="897"/>
              </w:tabs>
              <w:ind w:left="-18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F20" w:rsidRPr="003A577E" w:rsidRDefault="00983F20" w:rsidP="0098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83F20" w:rsidRPr="008A2DB6" w:rsidRDefault="00983F20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2DB6"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</w:tr>
    </w:tbl>
    <w:p w:rsidR="005A3944" w:rsidRPr="00602008" w:rsidRDefault="005A3944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4B7A53" w:rsidRDefault="004B7A53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45F99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</w:t>
      </w:r>
      <w:r w:rsidRPr="00E45F9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E45F99">
        <w:rPr>
          <w:rFonts w:ascii="Angsana New" w:hAnsi="Angsana New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:rsidR="00E45F99" w:rsidRPr="00E45F99" w:rsidRDefault="00E45F99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12"/>
        <w:gridCol w:w="1368"/>
        <w:gridCol w:w="270"/>
        <w:gridCol w:w="1297"/>
        <w:gridCol w:w="270"/>
        <w:gridCol w:w="1337"/>
        <w:gridCol w:w="270"/>
        <w:gridCol w:w="97"/>
        <w:gridCol w:w="1139"/>
      </w:tblGrid>
      <w:tr w:rsidR="004B7A53" w:rsidRPr="00E45F99" w:rsidTr="0054197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7A53" w:rsidRPr="00E45F99" w:rsidTr="0054197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1D03E4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C3606F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B7A53" w:rsidRPr="00E45F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1D03E4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C3606F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B7A53" w:rsidRPr="00E45F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B7A53" w:rsidRPr="00E45F99" w:rsidTr="0054197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DB0705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DB0705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DB0705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DB0705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B7A53" w:rsidRPr="00E45F99" w:rsidTr="0054197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5F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7A53" w:rsidRPr="00E45F99" w:rsidTr="0054197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5F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A53" w:rsidRPr="00E45F99" w:rsidTr="0054197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5F9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45F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5F99">
              <w:rPr>
                <w:rFonts w:ascii="Angsana New" w:hAnsi="Angsana New" w:hint="cs"/>
                <w:sz w:val="30"/>
                <w:szCs w:val="30"/>
                <w:cs/>
              </w:rPr>
              <w:t>ไทยออยล์ ศูนย์บริหารเงิน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5A3944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4B7A53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 w:rsidRPr="00E45F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1743D8" w:rsidRDefault="004E0DC5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1743D8">
              <w:rPr>
                <w:rFonts w:ascii="Angsana New" w:hAnsi="Angsana New"/>
                <w:sz w:val="30"/>
                <w:szCs w:val="30"/>
              </w:rPr>
              <w:t>19,865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4B7A53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E45F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A53" w:rsidRPr="0058033D" w:rsidTr="0054197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5A3944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8A2DB6" w:rsidRDefault="004B7A53" w:rsidP="0054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46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2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4B7A53">
            <w:pPr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1743D8" w:rsidRDefault="004E0DC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3D8">
              <w:rPr>
                <w:rFonts w:ascii="Angsana New" w:hAnsi="Angsana New"/>
                <w:b/>
                <w:bCs/>
                <w:sz w:val="30"/>
                <w:szCs w:val="30"/>
              </w:rPr>
              <w:t>19,865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4B7A53">
            <w:pPr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8A2DB6" w:rsidRDefault="004B7A53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2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B0FF8" w:rsidRDefault="009B0FF8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E45F99" w:rsidRPr="00301730" w:rsidRDefault="00E45F99" w:rsidP="00E45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17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การซื้อคืนหุ้นกู้เดิมและการเสนอขายหุ้นกู้ที่ออกใหม่</w:t>
      </w:r>
    </w:p>
    <w:p w:rsidR="00E45F99" w:rsidRPr="00E45F99" w:rsidRDefault="00E45F99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8"/>
          <w:szCs w:val="28"/>
          <w:highlight w:val="green"/>
          <w:cs/>
        </w:rPr>
      </w:pPr>
    </w:p>
    <w:p w:rsidR="005A3944" w:rsidRDefault="00B37FF6" w:rsidP="005A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  <w:cs/>
        </w:rPr>
        <w:t xml:space="preserve">บริษัทได้ซื้อคืนหุ้นกู้ของบริษัทจำนวน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DB0705">
        <w:rPr>
          <w:rFonts w:ascii="Angsana New" w:hAnsi="Angsana New"/>
          <w:sz w:val="30"/>
          <w:szCs w:val="30"/>
          <w:cs/>
        </w:rPr>
        <w:t xml:space="preserve"> ชุด คือ หุ้นกู้ชื่อ </w:t>
      </w:r>
      <w:r w:rsidRPr="00DB0705">
        <w:rPr>
          <w:rFonts w:ascii="Angsana New" w:hAnsi="Angsana New"/>
          <w:sz w:val="30"/>
          <w:szCs w:val="30"/>
        </w:rPr>
        <w:t>US</w:t>
      </w:r>
      <w:r w:rsidRPr="00DB0705">
        <w:rPr>
          <w:rFonts w:ascii="Angsana New" w:hAnsi="Angsana New"/>
          <w:sz w:val="30"/>
          <w:szCs w:val="30"/>
          <w:cs/>
        </w:rPr>
        <w:t>$</w:t>
      </w:r>
      <w:r w:rsidR="00DB0705" w:rsidRPr="00DB0705">
        <w:rPr>
          <w:rFonts w:ascii="Angsana New" w:hAnsi="Angsana New"/>
          <w:sz w:val="30"/>
          <w:szCs w:val="30"/>
        </w:rPr>
        <w:t>500</w:t>
      </w:r>
      <w:r w:rsidRPr="00DB070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DB070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DB0705">
        <w:rPr>
          <w:rFonts w:ascii="Angsana New" w:hAnsi="Angsana New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625</w:t>
      </w:r>
      <w:r w:rsidRPr="00DB0705">
        <w:rPr>
          <w:rFonts w:ascii="Angsana New" w:hAnsi="Angsana New"/>
          <w:sz w:val="30"/>
          <w:szCs w:val="30"/>
          <w:cs/>
        </w:rPr>
        <w:t>%</w:t>
      </w:r>
      <w:r w:rsidRPr="00DB0705">
        <w:rPr>
          <w:rFonts w:ascii="Angsana New" w:hAnsi="Angsana New"/>
          <w:sz w:val="30"/>
          <w:szCs w:val="30"/>
        </w:rPr>
        <w:t xml:space="preserve"> Senior Unsecured Notes due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 xml:space="preserve"> (“หุ้นกู้ชุดปี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 xml:space="preserve">”) และหุ้นกู้ชื่อ </w:t>
      </w:r>
      <w:r w:rsidRPr="00DB0705">
        <w:rPr>
          <w:rFonts w:ascii="Angsana New" w:hAnsi="Angsana New"/>
          <w:sz w:val="30"/>
          <w:szCs w:val="30"/>
        </w:rPr>
        <w:t>US</w:t>
      </w:r>
      <w:r w:rsidRPr="00DB0705">
        <w:rPr>
          <w:rFonts w:ascii="Angsana New" w:hAnsi="Angsana New"/>
          <w:sz w:val="30"/>
          <w:szCs w:val="30"/>
          <w:cs/>
        </w:rPr>
        <w:t>$</w:t>
      </w:r>
      <w:r w:rsidR="00DB0705" w:rsidRPr="00DB0705">
        <w:rPr>
          <w:rFonts w:ascii="Angsana New" w:hAnsi="Angsana New"/>
          <w:sz w:val="30"/>
          <w:szCs w:val="30"/>
        </w:rPr>
        <w:t>500</w:t>
      </w:r>
      <w:r w:rsidRPr="00DB070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DB070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DB0705">
        <w:rPr>
          <w:rFonts w:ascii="Angsana New" w:hAnsi="Angsana New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DB070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875</w:t>
      </w:r>
      <w:r w:rsidRPr="00DB0705">
        <w:rPr>
          <w:rFonts w:ascii="Angsana New" w:hAnsi="Angsana New"/>
          <w:sz w:val="30"/>
          <w:szCs w:val="30"/>
          <w:cs/>
        </w:rPr>
        <w:t>%</w:t>
      </w:r>
      <w:r w:rsidRPr="00DB0705">
        <w:rPr>
          <w:rFonts w:ascii="Angsana New" w:hAnsi="Angsana New"/>
          <w:sz w:val="30"/>
          <w:szCs w:val="30"/>
        </w:rPr>
        <w:t xml:space="preserve"> Senior Unsecured Notes due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DB0705">
        <w:rPr>
          <w:rFonts w:ascii="Angsana New" w:hAnsi="Angsana New"/>
          <w:sz w:val="30"/>
          <w:szCs w:val="30"/>
          <w:cs/>
        </w:rPr>
        <w:t xml:space="preserve"> (“หุ้นกู้ชุดปี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DB0705">
        <w:rPr>
          <w:rFonts w:ascii="Angsana New" w:hAnsi="Angsana New"/>
          <w:sz w:val="30"/>
          <w:szCs w:val="30"/>
          <w:cs/>
        </w:rPr>
        <w:t xml:space="preserve">” และรวมกับหุ้นกู้ชุดปี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 xml:space="preserve"> เรียกว่า “หุ้นกู้ชุดเดิม”) จากผู้ลงทุนในต่างประเทศ โดยบริษัทได้ดำเนินการซื้อคืนหุ้นกู้ชุดปี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 xml:space="preserve"> คิดเป็นจำนวนเงินต้นทั้งสิ้น </w:t>
      </w:r>
      <w:r w:rsidR="00DB0705" w:rsidRPr="00DB0705">
        <w:rPr>
          <w:rFonts w:ascii="Angsana New" w:hAnsi="Angsana New"/>
          <w:sz w:val="30"/>
          <w:szCs w:val="30"/>
        </w:rPr>
        <w:t>28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DB0705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และได้ดำเนินการซื้อคืนหุ้นกู้ชุด</w:t>
      </w:r>
      <w:r w:rsidR="00234835" w:rsidRPr="00DB0705">
        <w:rPr>
          <w:rFonts w:ascii="Angsana New" w:hAnsi="Angsana New"/>
          <w:sz w:val="30"/>
          <w:szCs w:val="30"/>
        </w:rPr>
        <w:br/>
      </w:r>
      <w:r w:rsidRPr="00DB0705">
        <w:rPr>
          <w:rFonts w:ascii="Angsana New" w:hAnsi="Angsana New"/>
          <w:sz w:val="30"/>
          <w:szCs w:val="30"/>
          <w:cs/>
        </w:rPr>
        <w:t xml:space="preserve">ปี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DB0705">
        <w:rPr>
          <w:rFonts w:ascii="Angsana New" w:hAnsi="Angsana New"/>
          <w:sz w:val="30"/>
          <w:szCs w:val="30"/>
          <w:cs/>
        </w:rPr>
        <w:t xml:space="preserve"> คิดเป็นจำนวนเงินต้นทั้งสิ้น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27</w:t>
      </w:r>
      <w:r w:rsidRPr="00DB070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DB0705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โดยการซื้อคืนหุ้นกู้ชุดเดิมทั้งสองชุดดังกล่าวได้ดำเนินการเสร็จสิ้นแล้ว เมื่อวันที่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Pr="00DB0705">
        <w:rPr>
          <w:rFonts w:ascii="Angsana New" w:hAnsi="Angsana New"/>
          <w:sz w:val="30"/>
          <w:szCs w:val="30"/>
          <w:cs/>
        </w:rPr>
        <w:t xml:space="preserve"> เมษายน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DB0705">
        <w:rPr>
          <w:rFonts w:ascii="Angsana New" w:hAnsi="Angsana New"/>
          <w:sz w:val="30"/>
          <w:szCs w:val="30"/>
          <w:cs/>
        </w:rPr>
        <w:t xml:space="preserve"> </w:t>
      </w:r>
      <w:r w:rsidR="005F0491">
        <w:rPr>
          <w:rFonts w:ascii="Angsana New" w:hAnsi="Angsana New" w:hint="cs"/>
          <w:sz w:val="30"/>
          <w:szCs w:val="30"/>
          <w:cs/>
        </w:rPr>
        <w:t>และ</w:t>
      </w:r>
      <w:r w:rsidR="005F0491" w:rsidRPr="005F0491">
        <w:rPr>
          <w:rFonts w:ascii="Angsana New" w:hAnsi="Angsana New"/>
          <w:sz w:val="30"/>
          <w:szCs w:val="30"/>
          <w:cs/>
        </w:rPr>
        <w:t>บริษัท</w:t>
      </w:r>
      <w:r w:rsidR="00322F0E">
        <w:rPr>
          <w:rFonts w:ascii="Angsana New" w:hAnsi="Angsana New" w:hint="cs"/>
          <w:sz w:val="30"/>
          <w:szCs w:val="30"/>
          <w:cs/>
        </w:rPr>
        <w:t>ตัดจำหน่าย</w:t>
      </w:r>
      <w:r w:rsidR="005F0491" w:rsidRPr="005F0491">
        <w:rPr>
          <w:rFonts w:ascii="Angsana New" w:hAnsi="Angsana New"/>
          <w:sz w:val="30"/>
          <w:szCs w:val="30"/>
          <w:cs/>
        </w:rPr>
        <w:t>ส่วนลดมูลค่าหุ้นกู้รอตัดจ่ายและ</w:t>
      </w:r>
      <w:r w:rsidR="00322F0E">
        <w:rPr>
          <w:rFonts w:ascii="Angsana New" w:hAnsi="Angsana New" w:hint="cs"/>
          <w:sz w:val="30"/>
          <w:szCs w:val="30"/>
          <w:cs/>
        </w:rPr>
        <w:t>บันทึก</w:t>
      </w:r>
      <w:r w:rsidR="005F0491" w:rsidRPr="005F0491">
        <w:rPr>
          <w:rFonts w:ascii="Angsana New" w:hAnsi="Angsana New"/>
          <w:sz w:val="30"/>
          <w:szCs w:val="30"/>
          <w:cs/>
        </w:rPr>
        <w:t xml:space="preserve">ค่าใช้จ่ายที่เกี่ยวข้องกับการซื้อคืนหุ้นกู้เดิม คิดเป็นจำนวนเงินรวม </w:t>
      </w:r>
      <w:r w:rsidR="00C3606F" w:rsidRPr="00C3606F">
        <w:rPr>
          <w:rFonts w:ascii="Angsana New" w:hAnsi="Angsana New"/>
          <w:sz w:val="30"/>
          <w:szCs w:val="30"/>
        </w:rPr>
        <w:t>431</w:t>
      </w:r>
      <w:r w:rsidR="005F0491" w:rsidRPr="005F0491">
        <w:rPr>
          <w:rFonts w:ascii="Angsana New" w:hAnsi="Angsana New"/>
          <w:sz w:val="30"/>
          <w:szCs w:val="30"/>
          <w:cs/>
        </w:rPr>
        <w:t>.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F0491" w:rsidRPr="005F0491">
        <w:rPr>
          <w:rFonts w:ascii="Angsana New" w:hAnsi="Angsana New"/>
          <w:sz w:val="30"/>
          <w:szCs w:val="30"/>
          <w:cs/>
        </w:rPr>
        <w:t xml:space="preserve"> ล้านบาท ในกำไรหรือขาดทุน</w:t>
      </w:r>
    </w:p>
    <w:p w:rsidR="005A3944" w:rsidRDefault="005A3944" w:rsidP="005A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02008" w:rsidRDefault="00602008" w:rsidP="005A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37FF6" w:rsidRPr="005A3944" w:rsidRDefault="00B37FF6" w:rsidP="005A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34835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เ</w:t>
      </w:r>
      <w:r w:rsidRPr="00234835">
        <w:rPr>
          <w:rFonts w:ascii="Angsana New" w:hAnsi="Angsana New"/>
          <w:sz w:val="30"/>
          <w:szCs w:val="30"/>
          <w:cs/>
        </w:rPr>
        <w:t>มษายน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บริษัทย่อยแห่งหนึ่งได้ดำเนินการออกและเสนอขายหุ้นกู้จำนวน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ชุ</w:t>
      </w:r>
      <w:r w:rsidRPr="00234835">
        <w:rPr>
          <w:rFonts w:ascii="Angsana New" w:hAnsi="Angsana New"/>
          <w:sz w:val="30"/>
          <w:szCs w:val="30"/>
          <w:cs/>
        </w:rPr>
        <w:t>ด คือ หุ้นกู้ชื่อ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</w:rPr>
        <w:t>US</w:t>
      </w:r>
      <w:r w:rsidRPr="00234835">
        <w:rPr>
          <w:rFonts w:ascii="Angsana New" w:hAnsi="Angsana New"/>
          <w:sz w:val="30"/>
          <w:szCs w:val="30"/>
          <w:cs/>
        </w:rPr>
        <w:t>$</w:t>
      </w:r>
      <w:r w:rsidR="00DB0705" w:rsidRPr="00DB0705">
        <w:rPr>
          <w:rFonts w:ascii="Angsana New" w:hAnsi="Angsana New"/>
          <w:sz w:val="30"/>
          <w:szCs w:val="30"/>
        </w:rPr>
        <w:t>28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9</w:t>
      </w:r>
      <w:r w:rsidRPr="0023483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234835">
        <w:rPr>
          <w:rFonts w:ascii="Angsana New" w:hAnsi="Angsana New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625</w:t>
      </w:r>
      <w:r w:rsidRPr="00234835">
        <w:rPr>
          <w:rFonts w:ascii="Angsana New" w:hAnsi="Angsana New"/>
          <w:sz w:val="30"/>
          <w:szCs w:val="30"/>
          <w:cs/>
        </w:rPr>
        <w:t>%</w:t>
      </w:r>
      <w:r w:rsidRPr="00234835">
        <w:rPr>
          <w:rFonts w:ascii="Angsana New" w:hAnsi="Angsana New"/>
          <w:sz w:val="30"/>
          <w:szCs w:val="30"/>
        </w:rPr>
        <w:t xml:space="preserve"> Senior Unsecured Notes due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234835">
        <w:rPr>
          <w:rFonts w:ascii="Angsana New" w:hAnsi="Angsana New"/>
          <w:sz w:val="30"/>
          <w:szCs w:val="30"/>
          <w:cs/>
        </w:rPr>
        <w:t>หุ้นกู้ใหม่ชุดที่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234835">
        <w:rPr>
          <w:rFonts w:asciiTheme="majorBidi" w:hAnsiTheme="majorBidi" w:cstheme="majorBidi"/>
          <w:sz w:val="30"/>
          <w:szCs w:val="30"/>
          <w:cs/>
        </w:rPr>
        <w:t>”) มี</w:t>
      </w:r>
      <w:r w:rsidRPr="00234835">
        <w:rPr>
          <w:rFonts w:ascii="Angsana New" w:hAnsi="Angsana New"/>
          <w:sz w:val="30"/>
          <w:szCs w:val="30"/>
          <w:cs/>
        </w:rPr>
        <w:t>เงินต้นจำนวน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28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ล้านเหรียญสหรัฐอเมริกา ครบกำหนดไถ่ถอนปี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 xml:space="preserve">และมีอัตราดอกเบี้ยคงที่ร้อยละ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625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7276">
        <w:rPr>
          <w:rFonts w:ascii="Angsana New" w:hAnsi="Angsana New"/>
          <w:sz w:val="30"/>
          <w:szCs w:val="30"/>
          <w:cs/>
        </w:rPr>
        <w:t>ต่อปี และ</w:t>
      </w:r>
      <w:r w:rsidRPr="00234835">
        <w:rPr>
          <w:rFonts w:ascii="Angsana New" w:hAnsi="Angsana New"/>
          <w:sz w:val="30"/>
          <w:szCs w:val="30"/>
          <w:cs/>
        </w:rPr>
        <w:t>หุ้นกู้ชื่อ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</w:rPr>
        <w:t>US</w:t>
      </w:r>
      <w:r w:rsidRPr="00234835">
        <w:rPr>
          <w:rFonts w:ascii="Angsana New" w:hAnsi="Angsana New"/>
          <w:sz w:val="30"/>
          <w:szCs w:val="30"/>
          <w:cs/>
        </w:rPr>
        <w:t>$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27</w:t>
      </w:r>
      <w:r w:rsidRPr="0023483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587</w:t>
      </w:r>
      <w:r w:rsidRPr="0023483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234835">
        <w:rPr>
          <w:rFonts w:ascii="Angsana New" w:hAnsi="Angsana New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875</w:t>
      </w:r>
      <w:r w:rsidRPr="00234835">
        <w:rPr>
          <w:rFonts w:ascii="Angsana New" w:hAnsi="Angsana New"/>
          <w:sz w:val="30"/>
          <w:szCs w:val="30"/>
          <w:cs/>
        </w:rPr>
        <w:t>%</w:t>
      </w:r>
      <w:r w:rsidRPr="00234835">
        <w:rPr>
          <w:rFonts w:ascii="Angsana New" w:hAnsi="Angsana New"/>
          <w:sz w:val="30"/>
          <w:szCs w:val="30"/>
        </w:rPr>
        <w:t xml:space="preserve"> Senior Unsecured Notes due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234835">
        <w:rPr>
          <w:rFonts w:ascii="Angsana New" w:hAnsi="Angsana New"/>
          <w:sz w:val="30"/>
          <w:szCs w:val="30"/>
          <w:cs/>
        </w:rPr>
        <w:t>หุ้นกู้ใหม่ชุดที่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”) </w:t>
      </w:r>
      <w:r w:rsidRPr="00234835">
        <w:rPr>
          <w:rFonts w:ascii="Angsana New" w:hAnsi="Angsana New"/>
          <w:sz w:val="30"/>
          <w:szCs w:val="30"/>
          <w:cs/>
        </w:rPr>
        <w:t>มีเงินต้นจำนวน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27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ล้านเหรียญสหรัฐอเมริกา ครบกำหนดไถ่ถอนปี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875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ต่อปี ทั้งนี้หุ้นกู้ใหม่ชุดที่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และหุ้นกู้ใหม่ชุดที่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234835">
        <w:rPr>
          <w:rFonts w:ascii="Angsana New" w:hAnsi="Angsana New"/>
          <w:sz w:val="30"/>
          <w:szCs w:val="30"/>
          <w:cs/>
        </w:rPr>
        <w:t xml:space="preserve"> รวมเรียกว่า “หุ้นกู้ชุดใหม่” ซึ่งเป็นการออกและเสนอขายตามโครงการหุ้นกู้ของบริษัท และบริษัทย่อยแห่งหนึ่งโดยบริษัทได้ให้การค้ำประกันการชำระหนี้ตามหุ้นกู้ชุดใหม่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5A3944" w:rsidRPr="00133B07" w:rsidRDefault="005A3944" w:rsidP="00602008">
      <w:pPr>
        <w:pStyle w:val="NoSpacing"/>
        <w:rPr>
          <w:rFonts w:asciiTheme="majorBidi" w:hAnsiTheme="majorBidi" w:cstheme="majorBidi"/>
        </w:rPr>
      </w:pPr>
    </w:p>
    <w:p w:rsidR="00E45F99" w:rsidRPr="00301730" w:rsidRDefault="004850CE" w:rsidP="00E45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173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E45F99" w:rsidRPr="00301730">
        <w:rPr>
          <w:rFonts w:ascii="Angsana New" w:hAnsi="Angsana New"/>
          <w:b/>
          <w:bCs/>
          <w:i/>
          <w:iCs/>
          <w:sz w:val="30"/>
          <w:szCs w:val="30"/>
          <w:cs/>
        </w:rPr>
        <w:t>เงิน</w:t>
      </w:r>
      <w:r w:rsidRPr="003017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กู้</w:t>
      </w:r>
      <w:r w:rsidR="00E45F99" w:rsidRPr="003017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ระยะยาว</w:t>
      </w:r>
    </w:p>
    <w:p w:rsidR="00E45F99" w:rsidRPr="00133B07" w:rsidRDefault="00E45F99" w:rsidP="00602008">
      <w:pPr>
        <w:pStyle w:val="NoSpacing"/>
        <w:rPr>
          <w:rFonts w:asciiTheme="majorBidi" w:hAnsiTheme="majorBidi" w:cstheme="majorBidi"/>
        </w:rPr>
      </w:pPr>
    </w:p>
    <w:p w:rsidR="00B37FF6" w:rsidRPr="00234835" w:rsidRDefault="00B37FF6" w:rsidP="00B3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4835">
        <w:rPr>
          <w:rFonts w:ascii="Angsana New" w:hAnsi="Angsana New"/>
          <w:sz w:val="30"/>
          <w:szCs w:val="30"/>
          <w:cs/>
        </w:rPr>
        <w:t>ณ วันที่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11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เมษายน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บริษัทย่อยแห่งหนึ่งได้ทำสัญญาเงินกู้ระยะยาวกับบริษัทจากเงินที่ได้สุทธิจากการออก</w:t>
      </w:r>
      <w:r w:rsidR="00234835">
        <w:rPr>
          <w:rFonts w:ascii="Angsana New" w:hAnsi="Angsana New"/>
          <w:sz w:val="30"/>
          <w:szCs w:val="30"/>
        </w:rPr>
        <w:br/>
      </w:r>
      <w:r w:rsidRPr="00234835">
        <w:rPr>
          <w:rFonts w:ascii="Angsana New" w:hAnsi="Angsana New"/>
          <w:sz w:val="30"/>
          <w:szCs w:val="30"/>
          <w:cs/>
        </w:rPr>
        <w:t>หุ้นกู้ชุดใหม่ จำนวน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28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ล้านเหรียญสหรัฐอเมริกา ครบกำหนดไถ่ถอนปี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09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ต่อปี และจำนวน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27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ล้านเหรียญสหรัฐอเมริกา ครบกำหนดไถ่ถอนปี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ต่อปี ทั้งนี้เพื่อเป็นการบริหารสภาพคล่องของบริษัทต่อไป</w:t>
      </w:r>
    </w:p>
    <w:p w:rsidR="00E45F99" w:rsidRPr="00133B07" w:rsidRDefault="00E45F9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C73657" w:rsidRPr="00133B07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D03E4">
        <w:rPr>
          <w:rFonts w:ascii="Angsana New" w:hAnsi="Angsana New" w:hint="cs"/>
          <w:sz w:val="30"/>
          <w:szCs w:val="30"/>
        </w:rPr>
        <w:t xml:space="preserve">30 </w:t>
      </w:r>
      <w:r w:rsidR="001D03E4">
        <w:rPr>
          <w:rFonts w:ascii="Angsana New" w:hAnsi="Angsana New" w:hint="cs"/>
          <w:sz w:val="30"/>
          <w:szCs w:val="30"/>
          <w:cs/>
        </w:rPr>
        <w:t>กันยายน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:rsidR="009B0FF8" w:rsidRPr="00133B07" w:rsidRDefault="009B0FF8" w:rsidP="00602008">
      <w:pPr>
        <w:pStyle w:val="NoSpacing"/>
        <w:rPr>
          <w:rFonts w:asciiTheme="majorBidi" w:hAnsiTheme="majorBidi" w:cstheme="majorBidi"/>
        </w:rPr>
      </w:pPr>
      <w:bookmarkStart w:id="1" w:name="OLE_LINK41"/>
      <w:bookmarkStart w:id="2" w:name="OLE_LINK42"/>
    </w:p>
    <w:bookmarkEnd w:id="1"/>
    <w:bookmarkEnd w:id="2"/>
    <w:p w:rsidR="007C4949" w:rsidRPr="009C6796" w:rsidRDefault="006E27FE" w:rsidP="006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       </w:t>
      </w:r>
      <w:r w:rsidR="007C4949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สัญญาซื้อขายวัตถุดิบและผลิตภัณฑ์น้ำมัน</w:t>
      </w:r>
    </w:p>
    <w:p w:rsidR="007C4949" w:rsidRPr="00133B07" w:rsidRDefault="007C4949" w:rsidP="00602008">
      <w:pPr>
        <w:pStyle w:val="NoSpacing"/>
        <w:rPr>
          <w:rFonts w:asciiTheme="majorBidi" w:hAnsiTheme="majorBidi" w:cstheme="majorBidi"/>
        </w:rPr>
      </w:pPr>
    </w:p>
    <w:p w:rsidR="009C6796" w:rsidRPr="009C6796" w:rsidRDefault="007C4949" w:rsidP="007A1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บริษัทมีสัญญาซื้อขายวัตถุดิบและผลิตภัณฑ์น้ำมันกับบริษัทย่อยแห่งหนึ่ง โดยที่ปริมาณการซื้อขายและราคาซื้อขายของวัตถุดิบและผลิตภัณฑ์น้ำมันจะเป็นไปตามที่กำหนดไว้ในสัญญา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เดือน</w:t>
      </w:r>
    </w:p>
    <w:p w:rsidR="00C528F5" w:rsidRPr="00133B07" w:rsidRDefault="00C528F5" w:rsidP="00602008">
      <w:pPr>
        <w:pStyle w:val="NoSpacing"/>
        <w:rPr>
          <w:rFonts w:asciiTheme="majorBidi" w:hAnsiTheme="majorBidi" w:cstheme="majorBidi"/>
        </w:rPr>
      </w:pPr>
    </w:p>
    <w:p w:rsidR="007C4949" w:rsidRPr="009C6796" w:rsidRDefault="007C4949" w:rsidP="007A1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:rsidR="007C4949" w:rsidRPr="00133B07" w:rsidRDefault="007C4949" w:rsidP="00602008">
      <w:pPr>
        <w:pStyle w:val="NoSpacing"/>
        <w:rPr>
          <w:rFonts w:asciiTheme="majorBidi" w:hAnsiTheme="majorBidi" w:cstheme="majorBidi"/>
        </w:rPr>
      </w:pPr>
    </w:p>
    <w:p w:rsidR="007C4949" w:rsidRPr="009C6796" w:rsidRDefault="007C4949" w:rsidP="00242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บริษัทมีสัญญาซื้อขายผลิตภัณฑ์น้ำมันกับบริษัทย่อยแห่งหนึ่ง โดยที่ปริมาณการซื้อขายและราคาซื้อขายผลิตภัณฑ์จะเป็นไปตามที่กำหนดในสัญญา  สัญญาเหล่านี้มีผลบังคับใช้ตั้งแต่วันที่ในสัญญา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จนกว่าคู่สัญญาฝ่ายใดฝ่ายหนึ่งไม่ปฏิบัติตามเงื่อนไขที่กำหนดไว้</w:t>
      </w:r>
    </w:p>
    <w:p w:rsidR="00602008" w:rsidRPr="00133B07" w:rsidRDefault="00602008" w:rsidP="00602008">
      <w:pPr>
        <w:pStyle w:val="NoSpacing"/>
        <w:rPr>
          <w:rFonts w:asciiTheme="majorBidi" w:hAnsiTheme="majorBidi" w:cstheme="majorBidi"/>
        </w:rPr>
      </w:pPr>
    </w:p>
    <w:p w:rsidR="007C4949" w:rsidRDefault="007C4949" w:rsidP="000C1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131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สัญญาซื้อขายผลิตภัณฑ์ผลพลอยได้</w:t>
      </w:r>
    </w:p>
    <w:p w:rsidR="00133B07" w:rsidRPr="00133B07" w:rsidRDefault="00133B07" w:rsidP="000C1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</w:rPr>
      </w:pPr>
    </w:p>
    <w:p w:rsidR="007C4949" w:rsidRPr="009C6796" w:rsidRDefault="007C4949" w:rsidP="00242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บริษัทมีสัญญาซื้อขายผลิตภัณฑ์ผลพลอยได้กับบริษัทย่อยแห่งหนึ่ง โดยที่ปริมาณการซื้อขายและราคาซื้อขายผลิตภัณฑ์ผลพลอยได</w:t>
      </w:r>
      <w:bookmarkStart w:id="3" w:name="OLE_LINK39"/>
      <w:bookmarkStart w:id="4" w:name="OLE_LINK40"/>
      <w:r w:rsidR="00220514">
        <w:rPr>
          <w:rFonts w:ascii="Angsana New" w:hAnsi="Angsana New"/>
          <w:sz w:val="30"/>
          <w:szCs w:val="30"/>
          <w:cs/>
        </w:rPr>
        <w:t xml:space="preserve">้จะเป็นไปตามที่กำหนดไว้ในสัญญา </w:t>
      </w:r>
      <w:r w:rsidRPr="009C6796">
        <w:rPr>
          <w:rFonts w:ascii="Angsana New" w:hAnsi="Angsana New"/>
          <w:sz w:val="30"/>
          <w:szCs w:val="30"/>
          <w:cs/>
        </w:rPr>
        <w:t xml:space="preserve">สัญญาฉบับนี้มีระยะเวลา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ปี ซึ่งจะสิ้นสุดในเดือนกันยายน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หรือจนกว่าคู่สัญญาฝ่ายใดฝ่ายหนึ่งจะตกลงยินยอมยกเลิกสัญญาร่วมกัน</w:t>
      </w:r>
      <w:bookmarkEnd w:id="3"/>
      <w:bookmarkEnd w:id="4"/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สัญญาใช้บริการเทคโนโลยีและการสื่อสาร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0C131E" w:rsidRPr="0058033D" w:rsidRDefault="000C131E" w:rsidP="000C1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บริษัทมีสัญญาใช้บริการเทคโนโลยีและการสื่อสารกับบริษัทร่วมแห่งหนึ่ง</w:t>
      </w:r>
      <w:r w:rsidRPr="0058033D">
        <w:rPr>
          <w:rFonts w:ascii="Angsana New" w:hAnsi="Angsana New"/>
          <w:color w:val="FFFFFF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โดยค่าบริการจะเป็นไปตามที่กำหนดไว้ในสัญญา</w:t>
      </w:r>
      <w:r w:rsidRPr="0058033D">
        <w:rPr>
          <w:rFonts w:ascii="Angsana New" w:hAnsi="Angsana New"/>
          <w:color w:val="FFFFFF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สัญญาฉบับนี้มีระยะเวลา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ปี ซึ่งจะสิ้นสุดในเดือนธันวาคม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sz w:val="30"/>
          <w:szCs w:val="30"/>
          <w:cs/>
        </w:rPr>
        <w:t xml:space="preserve"> สัญญานี้จะต่ออายุออกไปเป็นคราวๆ ตามระยะเวลาที่คู่สัญญาได้ตกลงร่วมกัน จนกว่าคู่สัญญาฝ่ายใดฝ่ายหนึ่งจะยกเลิกสัญญาด้วยการแจ้งเป็นลายลักษณ์อักษรล่วงหน้า</w:t>
      </w:r>
      <w:r>
        <w:rPr>
          <w:rFonts w:ascii="Angsana New" w:hAnsi="Angsana New" w:hint="cs"/>
          <w:sz w:val="30"/>
          <w:szCs w:val="30"/>
          <w:cs/>
        </w:rPr>
        <w:t>เป็นเวลา</w:t>
      </w:r>
      <w:r w:rsidRPr="0058033D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80</w:t>
      </w:r>
      <w:r w:rsidRPr="0058033D">
        <w:rPr>
          <w:rFonts w:ascii="Angsana New" w:hAnsi="Angsana New"/>
          <w:sz w:val="30"/>
          <w:szCs w:val="30"/>
          <w:cs/>
        </w:rPr>
        <w:t xml:space="preserve"> วันก่อนวันครบกำหนดอายุสัญญา</w:t>
      </w:r>
    </w:p>
    <w:p w:rsidR="009B0FF8" w:rsidRPr="000C131E" w:rsidRDefault="007C4949" w:rsidP="0004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0C131E">
        <w:rPr>
          <w:rFonts w:ascii="Angsana New" w:hAnsi="Angsana New"/>
          <w:sz w:val="24"/>
          <w:szCs w:val="24"/>
          <w:cs/>
        </w:rPr>
        <w:t xml:space="preserve"> </w:t>
      </w: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สัญญาแลกเปลี่ยนส่วนต่างราคาน้ำมัน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 และน้ำมันดิบล่วงหน้ากับบริษัทที่เกี่ยวข้องกันแห่งหนึ่ง (</w:t>
      </w:r>
      <w:r w:rsidRPr="009C6796">
        <w:rPr>
          <w:rFonts w:ascii="Angsana New" w:hAnsi="Angsana New"/>
          <w:sz w:val="30"/>
          <w:szCs w:val="30"/>
        </w:rPr>
        <w:t>“</w:t>
      </w:r>
      <w:r w:rsidRPr="009C6796">
        <w:rPr>
          <w:rFonts w:ascii="Angsana New" w:hAnsi="Angsana New"/>
          <w:sz w:val="30"/>
          <w:szCs w:val="30"/>
          <w:cs/>
        </w:rPr>
        <w:t>คู่สัญญา</w:t>
      </w:r>
      <w:r w:rsidRPr="009C6796">
        <w:rPr>
          <w:rFonts w:ascii="Angsana New" w:hAnsi="Angsana New"/>
          <w:sz w:val="30"/>
          <w:szCs w:val="30"/>
        </w:rPr>
        <w:t>”</w:t>
      </w:r>
      <w:r w:rsidRPr="009C6796">
        <w:rPr>
          <w:rFonts w:ascii="Angsana New" w:hAnsi="Angsana New"/>
          <w:sz w:val="30"/>
          <w:szCs w:val="30"/>
          <w:cs/>
        </w:rPr>
        <w:t>)  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</w:t>
      </w:r>
      <w:r w:rsidRPr="009C6796">
        <w:rPr>
          <w:rFonts w:ascii="Angsana New" w:hAnsi="Angsana New"/>
          <w:sz w:val="30"/>
          <w:szCs w:val="30"/>
        </w:rPr>
        <w:t xml:space="preserve"> 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="005A1587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บริษัท</w:t>
      </w:r>
      <w:r w:rsidR="00C429E7" w:rsidRPr="005A3944">
        <w:rPr>
          <w:rFonts w:ascii="Angsana New" w:hAnsi="Angsana New" w:hint="cs"/>
          <w:sz w:val="30"/>
          <w:szCs w:val="30"/>
          <w:cs/>
        </w:rPr>
        <w:t>ไม่</w:t>
      </w:r>
      <w:r w:rsidRPr="005A3944">
        <w:rPr>
          <w:rFonts w:ascii="Angsana New" w:hAnsi="Angsana New"/>
          <w:sz w:val="30"/>
          <w:szCs w:val="30"/>
          <w:cs/>
        </w:rPr>
        <w:t>มีปริมาณน้ำมันภายใต้</w:t>
      </w:r>
      <w:r w:rsidRPr="009C6796">
        <w:rPr>
          <w:rFonts w:ascii="Angsana New" w:hAnsi="Angsana New"/>
          <w:sz w:val="30"/>
          <w:szCs w:val="30"/>
          <w:cs/>
        </w:rPr>
        <w:t>สัญญาแลกเปลี่ยนส่วนต่างราคาน้ำมันกับ</w:t>
      </w:r>
      <w:r w:rsidR="00A84C5A">
        <w:rPr>
          <w:rFonts w:ascii="Angsana New" w:hAnsi="Angsana New"/>
          <w:sz w:val="30"/>
          <w:szCs w:val="30"/>
          <w:cs/>
        </w:rPr>
        <w:t>บริษัท</w:t>
      </w:r>
      <w:r w:rsidR="002429DC">
        <w:rPr>
          <w:rFonts w:ascii="Angsana New" w:hAnsi="Angsana New"/>
          <w:sz w:val="30"/>
          <w:szCs w:val="30"/>
          <w:cs/>
        </w:rPr>
        <w:br/>
      </w:r>
      <w:r w:rsidR="00A84C5A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64510C">
        <w:rPr>
          <w:rFonts w:ascii="Angsana New" w:hAnsi="Angsana New" w:hint="cs"/>
          <w:sz w:val="30"/>
          <w:szCs w:val="30"/>
          <w:cs/>
        </w:rPr>
        <w:t>ดังกล่าว</w:t>
      </w:r>
      <w:r w:rsidR="00D76AF0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i/>
          <w:iCs/>
          <w:sz w:val="30"/>
          <w:szCs w:val="30"/>
          <w:cs/>
        </w:rPr>
        <w:t>(</w:t>
      </w:r>
      <w:r w:rsidR="00C3606F" w:rsidRPr="00C3606F">
        <w:rPr>
          <w:rFonts w:ascii="Angsana New" w:hAnsi="Angsana New"/>
          <w:i/>
          <w:iCs/>
          <w:sz w:val="30"/>
          <w:szCs w:val="30"/>
        </w:rPr>
        <w:t>31</w:t>
      </w:r>
      <w:r w:rsidRPr="009C6796">
        <w:rPr>
          <w:rFonts w:ascii="Angsana New" w:hAnsi="Angsana New"/>
          <w:i/>
          <w:iCs/>
          <w:sz w:val="30"/>
          <w:szCs w:val="30"/>
        </w:rPr>
        <w:t xml:space="preserve"> </w:t>
      </w:r>
      <w:r w:rsidRPr="009C679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DB0705" w:rsidRPr="00DB0705">
        <w:rPr>
          <w:rFonts w:ascii="Angsana New" w:hAnsi="Angsana New"/>
          <w:i/>
          <w:iCs/>
          <w:sz w:val="30"/>
          <w:szCs w:val="30"/>
        </w:rPr>
        <w:t>2560</w:t>
      </w:r>
      <w:r w:rsidRPr="009C6796">
        <w:rPr>
          <w:rFonts w:ascii="Angsana New" w:hAnsi="Angsana New"/>
          <w:i/>
          <w:iCs/>
          <w:sz w:val="30"/>
          <w:szCs w:val="30"/>
        </w:rPr>
        <w:t xml:space="preserve">: </w:t>
      </w:r>
      <w:r w:rsidR="0020301A" w:rsidRPr="009C6796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9C6796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7F4792" w:rsidRPr="000C131E" w:rsidRDefault="007F4792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สัญญาจัดหาน้ำมันปิโตรเลียมดิบและซื้อน้ำมันสำเร็จรูป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บริษัทมีสัญญาจัดหาน้ำมันปิโตรเลียมดิบและซื้อน้ำมันสำเร็จรูปกับบริษัทที่เกี่ยวข้องกันแห่งหนึ่ง โดย (ก) บริษัทจะขายผลิตภัณฑ์น้ำมันปิโตรเลียมซึ่งผลิตจากโรงกลั่น และบริษัทที่เกี่ยวข้องกันดังกล่าวจะเป็นผู้รับซื้อในปริมาณ        ร้อยละ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="00DB0705" w:rsidRPr="00DB0705">
        <w:rPr>
          <w:rFonts w:ascii="Angsana New" w:hAnsi="Angsana New"/>
          <w:sz w:val="30"/>
          <w:szCs w:val="30"/>
        </w:rPr>
        <w:t>9</w:t>
      </w:r>
      <w:r w:rsidRPr="009C6796"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99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DB0705" w:rsidRPr="00DB0705">
        <w:rPr>
          <w:rFonts w:ascii="Angsana New" w:hAnsi="Angsana New"/>
          <w:sz w:val="30"/>
          <w:szCs w:val="30"/>
        </w:rPr>
        <w:t>270</w:t>
      </w:r>
      <w:r w:rsidRPr="009C6796">
        <w:rPr>
          <w:rFonts w:ascii="Angsana New" w:hAnsi="Angsana New"/>
          <w:sz w:val="30"/>
          <w:szCs w:val="30"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บาร์เรลต่อวัน  และ (ข) บริษัทที่เกี่ยวข้องกันจะจัดหาและบริษัทจะ</w:t>
      </w:r>
      <w:r w:rsidR="003421F4" w:rsidRPr="009C6796">
        <w:rPr>
          <w:rFonts w:ascii="Angsana New" w:hAnsi="Angsana New"/>
          <w:sz w:val="30"/>
          <w:szCs w:val="30"/>
        </w:rPr>
        <w:t xml:space="preserve">  </w:t>
      </w:r>
      <w:r w:rsidRPr="009C6796">
        <w:rPr>
          <w:rFonts w:ascii="Angsana New" w:hAnsi="Angsana New"/>
          <w:sz w:val="30"/>
          <w:szCs w:val="30"/>
          <w:cs/>
        </w:rPr>
        <w:t xml:space="preserve">รับซื้อน้ำมันปิโตรเลียมดิบและ/หรือวัตถุดิบเพื่อรองรับโรงกลั่นที่การผลิตร้อยละ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="00DB0705" w:rsidRPr="00DB0705">
        <w:rPr>
          <w:rFonts w:ascii="Angsana New" w:hAnsi="Angsana New"/>
          <w:sz w:val="30"/>
          <w:szCs w:val="30"/>
        </w:rPr>
        <w:t>9</w:t>
      </w:r>
      <w:r w:rsidRPr="009C6796"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99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DB0705" w:rsidRPr="00DB0705">
        <w:rPr>
          <w:rFonts w:ascii="Angsana New" w:hAnsi="Angsana New"/>
          <w:sz w:val="30"/>
          <w:szCs w:val="30"/>
        </w:rPr>
        <w:t>270</w:t>
      </w:r>
      <w:r w:rsidRPr="009C6796">
        <w:rPr>
          <w:rFonts w:ascii="Angsana New" w:hAnsi="Angsana New"/>
          <w:sz w:val="30"/>
          <w:szCs w:val="30"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บาร์เรลต่อวัน ระยะเวลาการจ่ายชำระค่าน้ำมันปิโตรเลียมดิบเป็นไปตามข้อตกลงที่ตกลงร่วมกัน</w:t>
      </w:r>
    </w:p>
    <w:p w:rsidR="00602008" w:rsidRDefault="00602008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สัญญาบริการขนส่งน้ำมันทางท่อ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7C4949" w:rsidRDefault="00677669" w:rsidP="006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บริษัทมีสัญญา</w:t>
      </w:r>
      <w:r w:rsidR="007C4949" w:rsidRPr="009C6796">
        <w:rPr>
          <w:rFonts w:ascii="Angsana New" w:hAnsi="Angsana New"/>
          <w:sz w:val="30"/>
          <w:szCs w:val="30"/>
          <w:cs/>
        </w:rPr>
        <w:t>ใช้บริการขนส่งน้ำมันทางท่อกับกิจการที่เกี่ยวข้องกันแห่งหนึ่ง โดยค่าบริการจะเป็นไปตามที่กำห</w:t>
      </w:r>
      <w:r w:rsidR="00CE3887" w:rsidRPr="009C6796">
        <w:rPr>
          <w:rFonts w:ascii="Angsana New" w:hAnsi="Angsana New"/>
          <w:sz w:val="30"/>
          <w:szCs w:val="30"/>
          <w:cs/>
        </w:rPr>
        <w:t>นดไว้ในสัญญา สัญญานี้มีระยะเวลา</w:t>
      </w:r>
      <w:r w:rsidR="00CE3887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7C4949" w:rsidRPr="009C6796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DB0705" w:rsidRPr="00DB0705">
        <w:rPr>
          <w:rFonts w:ascii="Angsana New" w:hAnsi="Angsana New"/>
          <w:sz w:val="30"/>
          <w:szCs w:val="30"/>
        </w:rPr>
        <w:t>2557</w:t>
      </w:r>
      <w:r w:rsidR="007C4949" w:rsidRPr="009C6796">
        <w:rPr>
          <w:rFonts w:ascii="Angsana New" w:hAnsi="Angsana New"/>
          <w:sz w:val="30"/>
          <w:szCs w:val="30"/>
        </w:rPr>
        <w:t xml:space="preserve"> </w:t>
      </w:r>
      <w:r w:rsidR="007C4949" w:rsidRPr="009C6796">
        <w:rPr>
          <w:rFonts w:ascii="Angsana New" w:hAnsi="Angsana New" w:hint="cs"/>
          <w:sz w:val="30"/>
          <w:szCs w:val="30"/>
          <w:cs/>
        </w:rPr>
        <w:t xml:space="preserve">หรือเมื่อบรรลุตามเป้าหมายที่กำหนดไว้ </w:t>
      </w:r>
      <w:r w:rsidR="007C4949" w:rsidRPr="009C6796">
        <w:rPr>
          <w:rFonts w:ascii="Angsana New" w:hAnsi="Angsana New"/>
          <w:sz w:val="30"/>
          <w:szCs w:val="30"/>
          <w:cs/>
        </w:rPr>
        <w:t>และสามารถต่ออายุสัญญาได้</w:t>
      </w:r>
    </w:p>
    <w:p w:rsidR="0046246A" w:rsidRPr="000C131E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46246A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>
        <w:rPr>
          <w:rFonts w:ascii="Angsana New" w:hAnsi="Angsana New" w:hint="cs"/>
          <w:sz w:val="30"/>
          <w:szCs w:val="30"/>
          <w:cs/>
        </w:rPr>
        <w:t>ขนส่งน้ำมันทางท่อ</w:t>
      </w:r>
      <w:r w:rsidRPr="00A97F0C">
        <w:rPr>
          <w:rFonts w:ascii="Angsana New" w:hAnsi="Angsana New"/>
          <w:sz w:val="30"/>
          <w:szCs w:val="30"/>
          <w:cs/>
        </w:rPr>
        <w:t xml:space="preserve">กับบริษัทที่เกี่ยวข้องกันแห่งหนึ่ง โดยค่าบริการจะเป็นไปตามที่กำหนดไว้ในสัญญา สัญญานี้มีระยะเวลา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>ปี</w:t>
      </w:r>
    </w:p>
    <w:p w:rsidR="000C131E" w:rsidRPr="008143CD" w:rsidRDefault="000C131E" w:rsidP="00814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สัญญาจัดหาก๊าซธรรมชาติ</w:t>
      </w:r>
    </w:p>
    <w:p w:rsidR="007C4949" w:rsidRPr="002429DC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64510C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46246A">
        <w:rPr>
          <w:rFonts w:ascii="Angsana New" w:hAnsi="Angsana New" w:hint="cs"/>
          <w:sz w:val="30"/>
          <w:szCs w:val="30"/>
          <w:cs/>
        </w:rPr>
        <w:t>หลาย</w:t>
      </w:r>
      <w:r w:rsidRPr="009C6796">
        <w:rPr>
          <w:rFonts w:ascii="Angsana New" w:hAnsi="Angsana New"/>
          <w:sz w:val="30"/>
          <w:szCs w:val="30"/>
          <w:cs/>
        </w:rPr>
        <w:t xml:space="preserve">แห่งมีสัญญาจัดหาก๊าซธรรมชาติกับบริษัทที่เกี่ยวข้องกันแห่งหนึ่ง โดยบริษัทที่เกี่ยวข้องกันดังกล่าวจะจัดหาก๊าซธรรมชาติให้กับบริษัทและบริษัทย่อยดังกล่าวตามปริมาณและราคาที่กำหนดไว้ในสัญญา สัญญาเหล่านี้มีผลบังคับใช้เป็นเวลา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ถึง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ปี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="00CE3887" w:rsidRPr="009C6796">
        <w:rPr>
          <w:rFonts w:ascii="Angsana New" w:hAnsi="Angsana New"/>
          <w:sz w:val="30"/>
          <w:szCs w:val="30"/>
          <w:cs/>
        </w:rPr>
        <w:t>ซึ่ง</w:t>
      </w:r>
      <w:r w:rsidR="00CE3887" w:rsidRPr="00D67FF8">
        <w:rPr>
          <w:rFonts w:ascii="Angsana New" w:hAnsi="Angsana New"/>
          <w:sz w:val="30"/>
          <w:szCs w:val="30"/>
          <w:cs/>
        </w:rPr>
        <w:t>จะสิ้นสุดในระหว่างปี</w:t>
      </w:r>
      <w:r w:rsidR="00CE3887" w:rsidRPr="00D67FF8">
        <w:rPr>
          <w:rFonts w:ascii="Angsana New" w:hAnsi="Angsana New"/>
          <w:sz w:val="30"/>
          <w:szCs w:val="30"/>
        </w:rPr>
        <w:t xml:space="preserve"> </w:t>
      </w:r>
      <w:r w:rsidR="00DB0705" w:rsidRPr="00D67FF8">
        <w:rPr>
          <w:rFonts w:ascii="Angsana New" w:hAnsi="Angsana New"/>
          <w:sz w:val="30"/>
          <w:szCs w:val="30"/>
        </w:rPr>
        <w:t>256</w:t>
      </w:r>
      <w:r w:rsidR="00C3606F" w:rsidRPr="00D67FF8">
        <w:rPr>
          <w:rFonts w:ascii="Angsana New" w:hAnsi="Angsana New" w:hint="cs"/>
          <w:sz w:val="30"/>
          <w:szCs w:val="30"/>
        </w:rPr>
        <w:t>1</w:t>
      </w:r>
      <w:r w:rsidR="00CE3887" w:rsidRPr="009C6796">
        <w:rPr>
          <w:rFonts w:ascii="Angsana New" w:hAnsi="Angsana New"/>
          <w:sz w:val="30"/>
          <w:szCs w:val="30"/>
          <w:cs/>
        </w:rPr>
        <w:t xml:space="preserve"> ถึง</w:t>
      </w:r>
      <w:r w:rsidR="00CE3887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258</w:t>
      </w:r>
      <w:r w:rsidR="00C3606F" w:rsidRPr="00C3606F">
        <w:rPr>
          <w:rFonts w:ascii="Angsana New" w:hAnsi="Angsana New"/>
          <w:sz w:val="30"/>
          <w:szCs w:val="30"/>
        </w:rPr>
        <w:t>4</w:t>
      </w:r>
    </w:p>
    <w:p w:rsidR="009B0FF8" w:rsidRPr="002429DC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ab/>
      </w:r>
    </w:p>
    <w:p w:rsidR="007C4949" w:rsidRPr="009C6796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7C4949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สัญญาชดเชยต้นทุน</w:t>
      </w:r>
    </w:p>
    <w:p w:rsidR="00A26CA0" w:rsidRPr="002429DC" w:rsidRDefault="00A26CA0" w:rsidP="00A2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:rsidR="00A45E68" w:rsidRPr="009C6796" w:rsidRDefault="007C4949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ย่อยแห่งหนึ่งและบริษัทร่วมแห่งหนึ่งมีสัญญาชดเชยต้นทุนกับบริษัทเพื่อชดเชยต้นทุนการก่อสร้างท่อส่ง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ไฟฟ้าเพื่อเชื่อมโยงระบบของบริษัทย่อยและบริษัทร่วม</w:t>
      </w:r>
      <w:r w:rsidRPr="009C6796">
        <w:rPr>
          <w:rFonts w:ascii="Angsana New" w:hAnsi="Angsana New" w:hint="cs"/>
          <w:sz w:val="30"/>
          <w:szCs w:val="30"/>
          <w:cs/>
        </w:rPr>
        <w:t>ดังกล่าว</w:t>
      </w:r>
      <w:r w:rsidRPr="009C6796">
        <w:rPr>
          <w:rFonts w:ascii="Angsana New" w:hAnsi="Angsana New"/>
          <w:sz w:val="30"/>
          <w:szCs w:val="30"/>
          <w:cs/>
        </w:rPr>
        <w:t xml:space="preserve">กับการไฟฟ้าฝ่ายผลิตแห่งประเทศไทย (กฟผ.) ภายใต้เงื่อนไขของสัญญาเหล่านั้น บริษัทย่อยและบริษัทร่วมดังกล่าวตกลงที่จะจ่ายชดเชยต้นทุนการลงทุนที่เกิดขึ้นให้กับบริษัทตามหลักเกณฑ์และเงื่อนไขที่ระบุไว้ในสัญญา สัญญาเหล่านี้มีผลบังคับใช้เป็นเวลา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9C6796">
        <w:rPr>
          <w:rFonts w:ascii="Angsana New" w:hAnsi="Angsana New"/>
          <w:sz w:val="30"/>
          <w:szCs w:val="30"/>
          <w:cs/>
        </w:rPr>
        <w:t xml:space="preserve"> ปี หรือสิ้นสุดพร้อมกับสัญญาซื้อไฟฟ้าที่บริษัทย่อยและบริษัทร่วมดังกล่าวทำไว้กับ กฟผ. แล้วแต่เวลาใดจะถึงก่อน</w:t>
      </w:r>
    </w:p>
    <w:p w:rsidR="009C6796" w:rsidRPr="002429DC" w:rsidRDefault="009C6796" w:rsidP="009C6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A45E68" w:rsidRPr="009C6796" w:rsidRDefault="00A45E68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สัญญาซื้อกระแสไฟฟ้า</w:t>
      </w:r>
    </w:p>
    <w:p w:rsidR="00A45E68" w:rsidRPr="002429DC" w:rsidRDefault="00A45E68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2D5624" w:rsidRPr="00127AAB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หลายแห่ง</w:t>
      </w:r>
      <w:r w:rsidRPr="0058033D">
        <w:rPr>
          <w:rFonts w:ascii="Angsana New" w:hAnsi="Angsana New"/>
          <w:sz w:val="30"/>
          <w:szCs w:val="30"/>
          <w:cs/>
        </w:rPr>
        <w:t xml:space="preserve"> (</w:t>
      </w:r>
      <w:r w:rsidRPr="0058033D">
        <w:rPr>
          <w:rFonts w:ascii="Angsana New" w:hAnsi="Angsana New"/>
          <w:sz w:val="30"/>
          <w:szCs w:val="30"/>
        </w:rPr>
        <w:t>“</w:t>
      </w:r>
      <w:r w:rsidRPr="0058033D">
        <w:rPr>
          <w:rFonts w:ascii="Angsana New" w:hAnsi="Angsana New"/>
          <w:sz w:val="30"/>
          <w:szCs w:val="30"/>
          <w:cs/>
        </w:rPr>
        <w:t>ผู้ขาย</w:t>
      </w:r>
      <w:r w:rsidRPr="0058033D">
        <w:rPr>
          <w:rFonts w:ascii="Angsana New" w:hAnsi="Angsana New"/>
          <w:sz w:val="30"/>
          <w:szCs w:val="30"/>
        </w:rPr>
        <w:t xml:space="preserve">”) </w:t>
      </w:r>
      <w:r w:rsidRPr="0058033D">
        <w:rPr>
          <w:rFonts w:ascii="Angsana New" w:hAnsi="Angsana New"/>
          <w:sz w:val="30"/>
          <w:szCs w:val="30"/>
          <w:cs/>
        </w:rPr>
        <w:t>มีสัญญาซื้อกระ</w:t>
      </w:r>
      <w:r>
        <w:rPr>
          <w:rFonts w:ascii="Angsana New" w:hAnsi="Angsana New"/>
          <w:sz w:val="30"/>
          <w:szCs w:val="30"/>
          <w:cs/>
        </w:rPr>
        <w:t>แสไฟฟ้ากับบริษัทและบริษัทย่อยหลาย</w:t>
      </w:r>
      <w:r w:rsidRPr="0058033D">
        <w:rPr>
          <w:rFonts w:ascii="Angsana New" w:hAnsi="Angsana New"/>
          <w:sz w:val="30"/>
          <w:szCs w:val="30"/>
          <w:cs/>
        </w:rPr>
        <w:t>แห่งเป็นเวลา</w:t>
      </w:r>
      <w:r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C3606F" w:rsidRPr="00C3606F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58033D">
        <w:rPr>
          <w:rFonts w:ascii="Angsana New" w:hAnsi="Angsana New"/>
          <w:sz w:val="30"/>
          <w:szCs w:val="30"/>
          <w:cs/>
        </w:rPr>
        <w:t xml:space="preserve"> ปี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8033D">
        <w:rPr>
          <w:rFonts w:ascii="Angsana New" w:hAnsi="Angsana New"/>
          <w:sz w:val="30"/>
          <w:szCs w:val="30"/>
          <w:cs/>
        </w:rPr>
        <w:t xml:space="preserve">ซึ่งจะสิ้นสุดในปี </w:t>
      </w:r>
      <w:r w:rsidR="00DB0705" w:rsidRPr="00DB0705">
        <w:rPr>
          <w:rFonts w:ascii="Angsana New" w:hAnsi="Angsana New"/>
          <w:sz w:val="30"/>
          <w:szCs w:val="30"/>
        </w:rPr>
        <w:t>2566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>ปี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2570</w:t>
      </w:r>
      <w:r w:rsidRPr="0058033D">
        <w:rPr>
          <w:rFonts w:ascii="Angsana New" w:hAnsi="Angsana New" w:hint="cs"/>
          <w:sz w:val="30"/>
          <w:szCs w:val="30"/>
          <w:cs/>
        </w:rPr>
        <w:t xml:space="preserve"> และปี </w:t>
      </w:r>
      <w:r w:rsidR="00DB0705" w:rsidRPr="00DB0705">
        <w:rPr>
          <w:rFonts w:ascii="Angsana New" w:hAnsi="Angsana New"/>
          <w:sz w:val="30"/>
          <w:szCs w:val="30"/>
        </w:rPr>
        <w:t>258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  <w:cs/>
        </w:rPr>
        <w:t xml:space="preserve"> โดยผู้ขายจะขายกระแสไฟฟ้าให้กับบริษัทและบริษัทย่อยดังกล่าวในปริมาณและราคาที่ตกลงกันตามที่ระบุไว้ในสัญญา</w:t>
      </w:r>
    </w:p>
    <w:p w:rsidR="00023DA3" w:rsidRPr="002429DC" w:rsidRDefault="00023DA3" w:rsidP="009C6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A45E68" w:rsidRPr="009C6796" w:rsidRDefault="00A45E68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</w:t>
      </w: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พลังงานไอน้ำ</w:t>
      </w:r>
    </w:p>
    <w:p w:rsidR="00A45E68" w:rsidRPr="002429DC" w:rsidRDefault="00A45E68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220A30" w:rsidRDefault="00A45E68" w:rsidP="00044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บริษัทและบริษัทย่อยหลายแห่งมีสัญญาซื้อขายพลังงานไอน้ำระหว่างกันเป็นเวลา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Pr="009C6796">
        <w:rPr>
          <w:rFonts w:ascii="Angsana New" w:hAnsi="Angsana New"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9C6796">
        <w:rPr>
          <w:rFonts w:ascii="Angsana New" w:hAnsi="Angsana New"/>
          <w:sz w:val="30"/>
          <w:szCs w:val="30"/>
          <w:cs/>
        </w:rPr>
        <w:t xml:space="preserve"> ปี ซึ่งจะสิ้นสุดใน</w:t>
      </w:r>
      <w:r w:rsidR="002429DC">
        <w:rPr>
          <w:rFonts w:ascii="Angsana New" w:hAnsi="Angsana New"/>
          <w:sz w:val="30"/>
          <w:szCs w:val="30"/>
          <w:cs/>
        </w:rPr>
        <w:br/>
      </w:r>
      <w:r w:rsidRPr="009C6796">
        <w:rPr>
          <w:rFonts w:ascii="Angsana New" w:hAnsi="Angsana New"/>
          <w:sz w:val="30"/>
          <w:szCs w:val="30"/>
          <w:cs/>
        </w:rPr>
        <w:t xml:space="preserve">ปี </w:t>
      </w:r>
      <w:r w:rsidR="00DB0705" w:rsidRPr="00DB0705">
        <w:rPr>
          <w:rFonts w:ascii="Angsana New" w:hAnsi="Angsana New"/>
          <w:sz w:val="30"/>
          <w:szCs w:val="30"/>
        </w:rPr>
        <w:t>2566</w:t>
      </w:r>
      <w:r w:rsidRPr="009C6796">
        <w:rPr>
          <w:rFonts w:ascii="Angsana New" w:hAnsi="Angsana New"/>
          <w:sz w:val="30"/>
          <w:szCs w:val="30"/>
          <w:cs/>
        </w:rPr>
        <w:t xml:space="preserve"> </w:t>
      </w:r>
      <w:r w:rsidR="00EC78E3" w:rsidRPr="009C6796">
        <w:rPr>
          <w:rFonts w:ascii="Angsana New" w:hAnsi="Angsana New" w:hint="cs"/>
          <w:sz w:val="30"/>
          <w:szCs w:val="30"/>
          <w:cs/>
        </w:rPr>
        <w:t xml:space="preserve">ปี </w:t>
      </w:r>
      <w:r w:rsidR="00DB0705" w:rsidRPr="00DB0705">
        <w:rPr>
          <w:rFonts w:ascii="Angsana New" w:hAnsi="Angsana New"/>
          <w:sz w:val="30"/>
          <w:szCs w:val="30"/>
        </w:rPr>
        <w:t>2570</w:t>
      </w:r>
      <w:r w:rsidR="00EC78E3"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และ</w:t>
      </w:r>
      <w:r w:rsidR="00EC78E3" w:rsidRPr="009C6796">
        <w:rPr>
          <w:rFonts w:ascii="Angsana New" w:hAnsi="Angsana New" w:hint="cs"/>
          <w:sz w:val="30"/>
          <w:szCs w:val="30"/>
          <w:cs/>
        </w:rPr>
        <w:t>ปี</w:t>
      </w:r>
      <w:r w:rsidRPr="009C6796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="00DB0705" w:rsidRPr="00DB0705">
        <w:rPr>
          <w:rFonts w:ascii="Angsana New" w:hAnsi="Angsana New" w:hint="cs"/>
          <w:sz w:val="30"/>
          <w:szCs w:val="30"/>
        </w:rPr>
        <w:t>8</w:t>
      </w:r>
      <w:r w:rsidR="00C3606F" w:rsidRPr="00C3606F">
        <w:rPr>
          <w:rFonts w:ascii="Angsana New" w:hAnsi="Angsana New" w:hint="cs"/>
          <w:sz w:val="30"/>
          <w:szCs w:val="30"/>
        </w:rPr>
        <w:t>3</w:t>
      </w:r>
      <w:r w:rsidRPr="009C6796">
        <w:rPr>
          <w:rFonts w:ascii="Angsana New" w:hAnsi="Angsana New"/>
          <w:sz w:val="30"/>
          <w:szCs w:val="30"/>
          <w:cs/>
        </w:rPr>
        <w:t xml:space="preserve"> โดยที่ปริมาณการซื้อขายและราคาซื้อขายพลังงานไอน้ำจะเป็นไปตามที่ระบุไว้ในสัญญา</w:t>
      </w:r>
    </w:p>
    <w:p w:rsidR="003344C3" w:rsidRPr="003344C3" w:rsidRDefault="003344C3" w:rsidP="00044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:rsidR="007C4949" w:rsidRPr="009C6796" w:rsidRDefault="007C4949" w:rsidP="0060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สัญญาบริการและจัดหา</w:t>
      </w:r>
      <w:r w:rsidRPr="009C679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7C4949" w:rsidRPr="002429DC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46246A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บริษัทย่อยหลายแห่งและบริษัทร่วมแห่งหนึ่งมีสัญญาบริการและจัดหากับบริษัท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โดยบริษัท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  <w:cs/>
        </w:rPr>
        <w:t>จะให้บริการเกี่ยวกับการดำเนินงาน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การซ่อมแซมและบำรุงรักษา การบริหาร การควบคุมและการจัดการ การจัดซื้อจัดจ้าง การขนส่งน้ำมันทางท่อ การบำบัดน้ำเสียและสาธารณูปโภค การให้บริการทางด้านเทคโนโลยีสารสนเทศ การเงิน การบัญชี และทรัพยากรบุคคลแก่บริษัทย่อยและบริษัทร่วม ซึ่งบริษัทย่อยและ</w:t>
      </w:r>
      <w:r w:rsidR="009B0FF8">
        <w:rPr>
          <w:rFonts w:ascii="Angsana New" w:hAnsi="Angsana New"/>
          <w:sz w:val="30"/>
          <w:szCs w:val="30"/>
        </w:rPr>
        <w:br/>
      </w:r>
      <w:r w:rsidRPr="0028610D">
        <w:rPr>
          <w:rFonts w:ascii="Angsana New" w:hAnsi="Angsana New"/>
          <w:sz w:val="30"/>
          <w:szCs w:val="30"/>
          <w:cs/>
        </w:rPr>
        <w:t>บริษัทร่วมดังกล่าวตกลงที่จะจ่ายค่าธรรมเนียมให้กับบริษัท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  <w:cs/>
        </w:rPr>
        <w:t>ตามที่ระบุไว้ในสัญญา สัญญาเหล่านี้มี</w:t>
      </w:r>
      <w:r w:rsidRPr="0028610D">
        <w:rPr>
          <w:rFonts w:ascii="Angsana New" w:hAnsi="Angsana New" w:hint="cs"/>
          <w:sz w:val="30"/>
          <w:szCs w:val="30"/>
          <w:cs/>
        </w:rPr>
        <w:t>ระยะเวล</w:t>
      </w:r>
      <w:r w:rsidRPr="00A97F0C">
        <w:rPr>
          <w:rFonts w:ascii="Angsana New" w:hAnsi="Angsana New" w:hint="cs"/>
          <w:sz w:val="30"/>
          <w:szCs w:val="30"/>
          <w:cs/>
        </w:rPr>
        <w:t>า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 w:hint="cs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  <w:cs/>
        </w:rPr>
        <w:t xml:space="preserve"> ปี หรื</w:t>
      </w:r>
      <w:r w:rsidRPr="0028610D">
        <w:rPr>
          <w:rFonts w:ascii="Angsana New" w:hAnsi="Angsana New"/>
          <w:sz w:val="30"/>
          <w:szCs w:val="30"/>
          <w:cs/>
        </w:rPr>
        <w:t xml:space="preserve">อ </w:t>
      </w:r>
      <w:r w:rsidR="00DB0705" w:rsidRPr="00DB0705">
        <w:rPr>
          <w:rFonts w:ascii="Angsana New" w:hAnsi="Angsana New"/>
          <w:sz w:val="30"/>
          <w:szCs w:val="30"/>
        </w:rPr>
        <w:t>28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ปี หรือสิ้นสุดพร้อมกับสัญญาเช่าที่ดินที่บริษัทย่อยแห่งหนึ่งทำไว้กับบริษัทแล้วแต่เวลาใดจะถึงก่อน หรือสิ้นสุดพร้อมกับสัญญาซื้อไฟฟ้าที่บริษัทร่วมทำไว้กับการไฟฟ้าฝ่ายผลิตแห่งประเทศไทย</w:t>
      </w: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สัญญาเช่าที่ดิน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6246A" w:rsidRDefault="007C4949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บริษัทย่อยหลายแห่งและบริษัทร่วมแห่ง</w:t>
      </w:r>
      <w:r w:rsidR="00CA76C0" w:rsidRPr="009C6796">
        <w:rPr>
          <w:rFonts w:ascii="Angsana New" w:hAnsi="Angsana New"/>
          <w:sz w:val="30"/>
          <w:szCs w:val="30"/>
          <w:cs/>
        </w:rPr>
        <w:t>หนึ่งมีสัญญาเช่าที่ดินกับบริษัท</w:t>
      </w:r>
      <w:r w:rsidRPr="009C6796">
        <w:rPr>
          <w:rFonts w:ascii="Angsana New" w:hAnsi="Angsana New"/>
          <w:sz w:val="30"/>
          <w:szCs w:val="30"/>
          <w:cs/>
        </w:rPr>
        <w:t>เพื่อเช่า/เช่าช่วงที่ดินบางแห่</w:t>
      </w:r>
      <w:r w:rsidR="0046246A">
        <w:rPr>
          <w:rFonts w:ascii="Angsana New" w:hAnsi="Angsana New"/>
          <w:sz w:val="30"/>
          <w:szCs w:val="30"/>
          <w:cs/>
        </w:rPr>
        <w:t>ง</w:t>
      </w:r>
      <w:r w:rsidR="0046246A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ซึ่งจะสิ้นสุดในเดือนกันยายน </w:t>
      </w:r>
      <w:r w:rsidR="00DB0705" w:rsidRPr="00DB0705">
        <w:rPr>
          <w:rFonts w:ascii="Angsana New" w:hAnsi="Angsana New"/>
          <w:sz w:val="30"/>
          <w:szCs w:val="30"/>
        </w:rPr>
        <w:t>2565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="002D6D9C" w:rsidRPr="009C6796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2D6D9C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 w:hint="cs"/>
          <w:sz w:val="30"/>
          <w:szCs w:val="30"/>
        </w:rPr>
        <w:t>258</w:t>
      </w:r>
      <w:r w:rsidR="00C3606F" w:rsidRPr="00C3606F">
        <w:rPr>
          <w:rFonts w:ascii="Angsana New" w:hAnsi="Angsana New" w:hint="cs"/>
          <w:sz w:val="30"/>
          <w:szCs w:val="30"/>
        </w:rPr>
        <w:t>4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2D6D9C" w:rsidRPr="009C6796">
        <w:rPr>
          <w:rFonts w:ascii="Angsana New" w:hAnsi="Angsana New"/>
          <w:sz w:val="30"/>
          <w:szCs w:val="30"/>
          <w:cs/>
        </w:rPr>
        <w:t>และเดือนสิงหาคม</w:t>
      </w:r>
      <w:r w:rsidR="002D6D9C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2586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="0046246A" w:rsidRPr="008E530B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</w:t>
      </w:r>
      <w:r w:rsidR="0046246A">
        <w:rPr>
          <w:rFonts w:ascii="Angsana New" w:hAnsi="Angsana New" w:hint="cs"/>
          <w:sz w:val="30"/>
          <w:szCs w:val="30"/>
          <w:cs/>
        </w:rPr>
        <w:t>สัญญา</w:t>
      </w:r>
      <w:r w:rsidR="0046246A">
        <w:rPr>
          <w:rFonts w:ascii="Angsana New" w:hAnsi="Angsana New"/>
          <w:sz w:val="30"/>
          <w:szCs w:val="30"/>
        </w:rPr>
        <w:t xml:space="preserve"> </w:t>
      </w:r>
      <w:r w:rsidR="0046246A" w:rsidRPr="008E530B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="0046246A" w:rsidRPr="008E530B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="0046246A" w:rsidRPr="008E530B">
        <w:rPr>
          <w:rFonts w:ascii="Angsana New" w:hAnsi="Angsana New"/>
          <w:sz w:val="30"/>
          <w:szCs w:val="30"/>
        </w:rPr>
        <w:t xml:space="preserve"> </w:t>
      </w:r>
      <w:r w:rsidR="0046246A" w:rsidRPr="008E530B">
        <w:rPr>
          <w:rFonts w:ascii="Angsana New" w:hAnsi="Angsana New"/>
          <w:sz w:val="30"/>
          <w:szCs w:val="30"/>
          <w:cs/>
        </w:rPr>
        <w:t>ปี</w:t>
      </w:r>
      <w:r w:rsidR="0046246A" w:rsidRPr="0058033D">
        <w:rPr>
          <w:rFonts w:ascii="Angsana New" w:hAnsi="Angsana New"/>
          <w:sz w:val="30"/>
          <w:szCs w:val="30"/>
        </w:rPr>
        <w:t xml:space="preserve"> </w:t>
      </w:r>
    </w:p>
    <w:p w:rsidR="0046246A" w:rsidRPr="002D5624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6246A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43B12">
        <w:rPr>
          <w:rFonts w:ascii="Angsana New" w:hAnsi="Angsana New"/>
          <w:sz w:val="30"/>
          <w:szCs w:val="30"/>
          <w:cs/>
        </w:rPr>
        <w:t>บริษัทมีสัญญาเช่าที่ดินกับบริษัท</w:t>
      </w:r>
      <w:r w:rsidRPr="00843B12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Pr="00843B12">
        <w:rPr>
          <w:rFonts w:ascii="Angsana New" w:hAnsi="Angsana New" w:hint="cs"/>
          <w:sz w:val="30"/>
          <w:szCs w:val="30"/>
          <w:cs/>
        </w:rPr>
        <w:t>แห่ง</w:t>
      </w:r>
      <w:r w:rsidRPr="00843B12">
        <w:rPr>
          <w:rFonts w:ascii="Angsana New" w:hAnsi="Angsana New"/>
          <w:sz w:val="30"/>
          <w:szCs w:val="30"/>
          <w:cs/>
        </w:rPr>
        <w:t>เพื่อเช่าที่ดินบางแห่ง ซึ่งจะสิ้นสุดในเดือน</w:t>
      </w:r>
      <w:r w:rsidRPr="00843B12">
        <w:rPr>
          <w:rFonts w:ascii="Angsana New" w:hAnsi="Angsana New" w:hint="cs"/>
          <w:sz w:val="30"/>
          <w:szCs w:val="30"/>
          <w:cs/>
        </w:rPr>
        <w:t>กันยายน</w:t>
      </w:r>
      <w:r w:rsidRPr="00843B12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2589</w:t>
      </w:r>
      <w:r w:rsidRPr="00843B12">
        <w:rPr>
          <w:rFonts w:ascii="Angsana New" w:hAnsi="Angsana New"/>
          <w:sz w:val="30"/>
          <w:szCs w:val="30"/>
          <w:cs/>
        </w:rPr>
        <w:t xml:space="preserve"> </w:t>
      </w:r>
      <w:r w:rsidRPr="00843B12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Pr="00843B12">
        <w:rPr>
          <w:rFonts w:ascii="Angsana New" w:hAnsi="Angsana New"/>
          <w:sz w:val="24"/>
          <w:szCs w:val="24"/>
          <w:cs/>
        </w:rPr>
        <w:t xml:space="preserve"> </w:t>
      </w:r>
      <w:r w:rsidRPr="00843B12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Pr="00843B12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843B12">
        <w:rPr>
          <w:rFonts w:ascii="Angsana New" w:hAnsi="Angsana New"/>
          <w:sz w:val="30"/>
          <w:szCs w:val="30"/>
        </w:rPr>
        <w:t xml:space="preserve"> </w:t>
      </w:r>
      <w:r w:rsidRPr="00843B12">
        <w:rPr>
          <w:rFonts w:ascii="Angsana New" w:hAnsi="Angsana New"/>
          <w:sz w:val="30"/>
          <w:szCs w:val="30"/>
          <w:cs/>
        </w:rPr>
        <w:t>ปี</w:t>
      </w:r>
    </w:p>
    <w:p w:rsidR="0046246A" w:rsidRPr="002D5624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24"/>
          <w:szCs w:val="24"/>
        </w:rPr>
      </w:pPr>
    </w:p>
    <w:p w:rsidR="0046246A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บริษัทมีสัญญาเช่าที่ดินกับบริษัทที่เกี่ยวข้องกันแห่งหนึ่งเพื่อเช่าที่ดินบางแห่ง ซึ่งจะสิ้นสุดในเดือนสิงหาคม </w:t>
      </w:r>
      <w:r w:rsidR="00DB0705" w:rsidRPr="00DB0705">
        <w:rPr>
          <w:rFonts w:ascii="Angsana New" w:hAnsi="Angsana New"/>
          <w:sz w:val="30"/>
          <w:szCs w:val="30"/>
        </w:rPr>
        <w:t>2569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Pr="008E530B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Pr="008E530B">
        <w:rPr>
          <w:rFonts w:ascii="Angsana New" w:hAnsi="Angsana New"/>
          <w:sz w:val="24"/>
          <w:szCs w:val="24"/>
          <w:cs/>
        </w:rPr>
        <w:t xml:space="preserve"> </w:t>
      </w:r>
      <w:r w:rsidRPr="008E530B">
        <w:rPr>
          <w:rFonts w:ascii="Angsana New" w:hAnsi="Angsana New"/>
          <w:sz w:val="30"/>
          <w:szCs w:val="30"/>
          <w:cs/>
        </w:rPr>
        <w:t>หากบริษัทไม่แจ้งยกเลิกสัญญาภาย</w:t>
      </w:r>
      <w:r w:rsidRPr="0028610D">
        <w:rPr>
          <w:rFonts w:ascii="Angsana New" w:hAnsi="Angsana New"/>
          <w:sz w:val="30"/>
          <w:szCs w:val="30"/>
          <w:cs/>
        </w:rPr>
        <w:t xml:space="preserve">ใน </w:t>
      </w:r>
      <w:r w:rsidR="00C3606F" w:rsidRPr="00C3606F">
        <w:rPr>
          <w:rFonts w:ascii="Angsana New" w:hAnsi="Angsana New" w:hint="cs"/>
          <w:sz w:val="30"/>
          <w:szCs w:val="30"/>
        </w:rPr>
        <w:t>1</w:t>
      </w:r>
      <w:r w:rsidRPr="0028610D">
        <w:rPr>
          <w:rFonts w:ascii="Angsana New" w:hAnsi="Angsana New"/>
          <w:sz w:val="30"/>
          <w:szCs w:val="30"/>
          <w:cs/>
        </w:rPr>
        <w:t xml:space="preserve"> เดือนก่อนวันที่สัญญาจะสิ้นสุดลง สัญญาจะถูกต่ออายุออกไปอีก </w:t>
      </w:r>
      <w:r w:rsidR="00C3606F" w:rsidRPr="00C3606F">
        <w:rPr>
          <w:rFonts w:ascii="Angsana New" w:hAnsi="Angsana New" w:hint="cs"/>
          <w:sz w:val="30"/>
          <w:szCs w:val="30"/>
        </w:rPr>
        <w:t>1</w:t>
      </w:r>
      <w:r w:rsidR="00DB0705" w:rsidRPr="00DB0705">
        <w:rPr>
          <w:rFonts w:ascii="Angsana New" w:hAnsi="Angsana New" w:hint="cs"/>
          <w:sz w:val="30"/>
          <w:szCs w:val="30"/>
        </w:rPr>
        <w:t>5</w:t>
      </w:r>
      <w:r w:rsidRPr="0028610D">
        <w:rPr>
          <w:rFonts w:ascii="Angsana New" w:hAnsi="Angsana New"/>
          <w:sz w:val="30"/>
          <w:szCs w:val="30"/>
          <w:cs/>
        </w:rPr>
        <w:t xml:space="preserve"> ปี</w:t>
      </w:r>
    </w:p>
    <w:p w:rsidR="006005F8" w:rsidRPr="002D5624" w:rsidRDefault="006005F8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สัญญาซื้อขายวัตถุดิบและผลิตภัณฑ์ปิโตรเคมี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บริษัทย่อย</w:t>
      </w:r>
      <w:r w:rsidRPr="0058033D"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>สอง</w:t>
      </w:r>
      <w:r>
        <w:rPr>
          <w:rFonts w:ascii="Angsana New" w:hAnsi="Angsana New"/>
          <w:sz w:val="30"/>
          <w:szCs w:val="30"/>
          <w:cs/>
        </w:rPr>
        <w:t>แห่ง</w:t>
      </w:r>
      <w:r w:rsidRPr="0058033D">
        <w:rPr>
          <w:rFonts w:ascii="Angsana New" w:hAnsi="Angsana New"/>
          <w:sz w:val="30"/>
          <w:szCs w:val="30"/>
          <w:cs/>
        </w:rPr>
        <w:t xml:space="preserve">มีสัญญาซื้อขายวัตถุดิบและผลิตภัณฑ์ปิโตรเคมีกับบริษัทที่เกี่ยวข้องกันหลายแห่ง โดยที่ปริมาณการซื้อขายและราคาซื้อขายของวัตถุดิบและผลิตภัณฑ์ปิโตรเคมีจะเป็นไปตามที่กำหนดไว้ในสัญญา สัญญาเหล่านี้มีระยะเวลา </w:t>
      </w:r>
      <w:r w:rsidR="00C3606F" w:rsidRPr="00D67FF8">
        <w:rPr>
          <w:rFonts w:ascii="Angsana New" w:hAnsi="Angsana New"/>
          <w:sz w:val="30"/>
          <w:szCs w:val="30"/>
        </w:rPr>
        <w:t>1</w:t>
      </w:r>
      <w:r w:rsidRPr="00D67FF8">
        <w:rPr>
          <w:rFonts w:ascii="Angsana New" w:hAnsi="Angsana New"/>
          <w:sz w:val="30"/>
          <w:szCs w:val="30"/>
        </w:rPr>
        <w:t xml:space="preserve"> </w:t>
      </w:r>
      <w:r w:rsidRPr="00D67FF8">
        <w:rPr>
          <w:rFonts w:ascii="Angsana New" w:hAnsi="Angsana New"/>
          <w:sz w:val="30"/>
          <w:szCs w:val="30"/>
          <w:cs/>
        </w:rPr>
        <w:t xml:space="preserve">ปี ถึง </w:t>
      </w:r>
      <w:r w:rsidR="00C3606F" w:rsidRPr="00D67FF8">
        <w:rPr>
          <w:rFonts w:ascii="Angsana New" w:hAnsi="Angsana New"/>
          <w:sz w:val="30"/>
          <w:szCs w:val="30"/>
        </w:rPr>
        <w:t>1</w:t>
      </w:r>
      <w:r w:rsidR="00DB0705" w:rsidRPr="00D67FF8">
        <w:rPr>
          <w:rFonts w:ascii="Angsana New" w:hAnsi="Angsana New"/>
          <w:sz w:val="30"/>
          <w:szCs w:val="30"/>
        </w:rPr>
        <w:t>5</w:t>
      </w:r>
      <w:r w:rsidRPr="00D67FF8">
        <w:rPr>
          <w:rFonts w:ascii="Angsana New" w:hAnsi="Angsana New"/>
          <w:sz w:val="30"/>
          <w:szCs w:val="30"/>
        </w:rPr>
        <w:t xml:space="preserve"> </w:t>
      </w:r>
      <w:r w:rsidRPr="00D67FF8">
        <w:rPr>
          <w:rFonts w:ascii="Angsana New" w:hAnsi="Angsana New"/>
          <w:sz w:val="30"/>
          <w:szCs w:val="30"/>
          <w:cs/>
        </w:rPr>
        <w:t xml:space="preserve">ปี ซึ่งจะสิ้นสุดในปี </w:t>
      </w:r>
      <w:r w:rsidR="00DB0705" w:rsidRPr="00D67FF8">
        <w:rPr>
          <w:rFonts w:ascii="Angsana New" w:hAnsi="Angsana New"/>
          <w:sz w:val="30"/>
          <w:szCs w:val="30"/>
        </w:rPr>
        <w:t>256</w:t>
      </w:r>
      <w:r w:rsidR="00C3606F" w:rsidRPr="00D67FF8">
        <w:rPr>
          <w:rFonts w:ascii="Angsana New" w:hAnsi="Angsana New"/>
          <w:sz w:val="30"/>
          <w:szCs w:val="30"/>
        </w:rPr>
        <w:t>1</w:t>
      </w:r>
      <w:r w:rsidRPr="00D67FF8">
        <w:rPr>
          <w:rFonts w:ascii="Angsana New" w:hAnsi="Angsana New"/>
          <w:sz w:val="30"/>
          <w:szCs w:val="30"/>
        </w:rPr>
        <w:t xml:space="preserve"> </w:t>
      </w:r>
      <w:r w:rsidRPr="00D67FF8">
        <w:rPr>
          <w:rFonts w:ascii="Angsana New" w:hAnsi="Angsana New" w:hint="cs"/>
          <w:sz w:val="30"/>
          <w:szCs w:val="30"/>
          <w:cs/>
        </w:rPr>
        <w:t>แ</w:t>
      </w:r>
      <w:r>
        <w:rPr>
          <w:rFonts w:ascii="Angsana New" w:hAnsi="Angsana New" w:hint="cs"/>
          <w:sz w:val="30"/>
          <w:szCs w:val="30"/>
          <w:cs/>
        </w:rPr>
        <w:t xml:space="preserve">ละ ปี </w:t>
      </w:r>
      <w:r w:rsidR="00DB0705" w:rsidRPr="00DB0705">
        <w:rPr>
          <w:rFonts w:ascii="Angsana New" w:hAnsi="Angsana New"/>
          <w:sz w:val="30"/>
          <w:szCs w:val="30"/>
        </w:rPr>
        <w:t>2568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สัญญาให้บริการให้คำแนะนำทางด้านเทคนิค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6246A" w:rsidRPr="0028610D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ร่วมแห่งหนึ่งมีสัญญาให้บริการให้คำแนะนำด้านเทคนิคที่เกี่ยวข้องกับธุรกิจพลังงานและปิโตรเคมีกับบริษัท โดยค่าบริการจะเป็นตามที่กำหนดไว้ในสัญญา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สัญญาจะสิ้นสุดในเดือน</w:t>
      </w:r>
      <w:r w:rsidRPr="0028610D">
        <w:rPr>
          <w:rFonts w:ascii="Angsana New" w:hAnsi="Angsana New" w:hint="cs"/>
          <w:sz w:val="30"/>
          <w:szCs w:val="30"/>
          <w:cs/>
        </w:rPr>
        <w:t>ธันวา</w:t>
      </w:r>
      <w:r w:rsidRPr="00A97F0C">
        <w:rPr>
          <w:rFonts w:ascii="Angsana New" w:hAnsi="Angsana New" w:hint="cs"/>
          <w:sz w:val="30"/>
          <w:szCs w:val="30"/>
          <w:cs/>
        </w:rPr>
        <w:t>คม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2562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</w:p>
    <w:p w:rsidR="00A747CA" w:rsidRDefault="00A747CA" w:rsidP="009B3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4949" w:rsidRPr="009C6796" w:rsidRDefault="007C4949" w:rsidP="009B3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สัญญาให้บริการขนส่งทางเรือแบบเช่าเหมา</w:t>
      </w:r>
    </w:p>
    <w:p w:rsidR="007C4949" w:rsidRPr="00602008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2D5624" w:rsidRPr="00A97F0C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บริษัทย่อยแห่งหนึ่งมีสัญญาให้บริการขนส่งทางเรือแบบเช่าเหมากับบริษัท</w:t>
      </w:r>
      <w:r w:rsidRPr="0028610D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 </w:t>
      </w:r>
      <w:r w:rsidRPr="0028610D">
        <w:rPr>
          <w:rFonts w:ascii="Angsana New" w:hAnsi="Angsana New"/>
          <w:sz w:val="30"/>
          <w:szCs w:val="30"/>
          <w:cs/>
        </w:rPr>
        <w:t>และบริษัทย่อย</w:t>
      </w:r>
      <w:r w:rsidRPr="0028610D">
        <w:rPr>
          <w:rFonts w:ascii="Angsana New" w:hAnsi="Angsana New" w:hint="cs"/>
          <w:sz w:val="30"/>
          <w:szCs w:val="30"/>
          <w:cs/>
        </w:rPr>
        <w:t>ทางอ้อม</w:t>
      </w:r>
      <w:r w:rsidRPr="0028610D">
        <w:rPr>
          <w:rFonts w:ascii="Angsana New" w:hAnsi="Angsana New"/>
          <w:sz w:val="30"/>
          <w:szCs w:val="30"/>
          <w:cs/>
        </w:rPr>
        <w:t>อีกแห่งห</w:t>
      </w:r>
      <w:r w:rsidRPr="00A97F0C">
        <w:rPr>
          <w:rFonts w:ascii="Angsana New" w:hAnsi="Angsana New"/>
          <w:sz w:val="30"/>
          <w:szCs w:val="30"/>
          <w:cs/>
        </w:rPr>
        <w:t>นึ่ง โดยค่าบริการจะเป็นไปตามที่กำหนดไว้ในสัญญา สัญญาเหล่านี้มีกำหนดระยะเวลา</w:t>
      </w:r>
      <w:r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 w:hint="cs"/>
          <w:sz w:val="30"/>
          <w:szCs w:val="30"/>
          <w:cs/>
        </w:rPr>
        <w:t xml:space="preserve">ปี และ </w:t>
      </w:r>
      <w:r w:rsidR="00DB0705" w:rsidRPr="00DB0705">
        <w:rPr>
          <w:rFonts w:ascii="Angsana New" w:hAnsi="Angsana New"/>
          <w:sz w:val="30"/>
          <w:szCs w:val="30"/>
        </w:rPr>
        <w:t>8</w:t>
      </w:r>
      <w:r w:rsidRPr="00A97F0C">
        <w:rPr>
          <w:rFonts w:ascii="Angsana New" w:hAnsi="Angsana New" w:hint="cs"/>
          <w:sz w:val="30"/>
          <w:szCs w:val="30"/>
          <w:cs/>
        </w:rPr>
        <w:t xml:space="preserve"> ปี </w:t>
      </w:r>
      <w:r w:rsidRPr="00A97F0C">
        <w:rPr>
          <w:rFonts w:ascii="Angsana New" w:hAnsi="Angsana New"/>
          <w:sz w:val="30"/>
          <w:szCs w:val="30"/>
          <w:cs/>
        </w:rPr>
        <w:t>ซึ่งจะสิ้นสุดในระหว่า</w:t>
      </w:r>
      <w:r w:rsidRPr="00D67FF8">
        <w:rPr>
          <w:rFonts w:ascii="Angsana New" w:hAnsi="Angsana New"/>
          <w:sz w:val="30"/>
          <w:szCs w:val="30"/>
          <w:cs/>
        </w:rPr>
        <w:t>ง</w:t>
      </w:r>
      <w:r w:rsidRPr="00D67FF8">
        <w:rPr>
          <w:rFonts w:ascii="Angsana New" w:hAnsi="Angsana New" w:hint="cs"/>
          <w:sz w:val="30"/>
          <w:szCs w:val="30"/>
          <w:cs/>
        </w:rPr>
        <w:t xml:space="preserve">ปี </w:t>
      </w:r>
      <w:r w:rsidR="00DB0705" w:rsidRPr="008A379F">
        <w:rPr>
          <w:rFonts w:ascii="Angsana New" w:hAnsi="Angsana New"/>
          <w:sz w:val="30"/>
          <w:szCs w:val="30"/>
        </w:rPr>
        <w:t>256</w:t>
      </w:r>
      <w:r w:rsidR="00D67FF8" w:rsidRPr="008A379F">
        <w:rPr>
          <w:rFonts w:ascii="Angsana New" w:hAnsi="Angsana New"/>
          <w:sz w:val="30"/>
          <w:szCs w:val="30"/>
        </w:rPr>
        <w:t>1</w:t>
      </w:r>
      <w:r w:rsidRPr="008A379F">
        <w:rPr>
          <w:rFonts w:ascii="Angsana New" w:hAnsi="Angsana New"/>
          <w:sz w:val="30"/>
          <w:szCs w:val="30"/>
        </w:rPr>
        <w:t xml:space="preserve"> </w:t>
      </w:r>
      <w:r w:rsidRPr="008A379F">
        <w:rPr>
          <w:rFonts w:ascii="Angsana New" w:hAnsi="Angsana New" w:hint="cs"/>
          <w:sz w:val="30"/>
          <w:szCs w:val="30"/>
          <w:cs/>
        </w:rPr>
        <w:t>ปี</w:t>
      </w:r>
      <w:r w:rsidRPr="00A97F0C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 w:hint="cs"/>
          <w:sz w:val="30"/>
          <w:szCs w:val="30"/>
          <w:cs/>
        </w:rPr>
        <w:t xml:space="preserve">และปี </w:t>
      </w:r>
      <w:r w:rsidR="00DB0705" w:rsidRPr="00DB0705">
        <w:rPr>
          <w:rFonts w:ascii="Angsana New" w:hAnsi="Angsana New"/>
          <w:sz w:val="30"/>
          <w:szCs w:val="30"/>
        </w:rPr>
        <w:t>2567</w:t>
      </w:r>
    </w:p>
    <w:p w:rsidR="002D5624" w:rsidRPr="00602008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5C6170" w:rsidRDefault="002D5624" w:rsidP="00814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การ</w:t>
      </w:r>
      <w:r w:rsidRPr="00A97F0C">
        <w:rPr>
          <w:rFonts w:ascii="Angsana New" w:hAnsi="Angsana New" w:hint="cs"/>
          <w:sz w:val="30"/>
          <w:szCs w:val="30"/>
          <w:cs/>
        </w:rPr>
        <w:t>ร่วมค้าหลาย</w:t>
      </w:r>
      <w:r w:rsidRPr="00A97F0C">
        <w:rPr>
          <w:rFonts w:ascii="Angsana New" w:hAnsi="Angsana New"/>
          <w:sz w:val="30"/>
          <w:szCs w:val="30"/>
          <w:cs/>
        </w:rPr>
        <w:t>แห่งมีสัญญาให้บริการขนส่งทางเรือแบบเช่าเหมากับบริษัท โดยค่าบริการจะเป็นไปตามที่กำหนดไว้ในสัญญา สัญญาเหล่</w:t>
      </w:r>
      <w:r w:rsidRPr="0028610D">
        <w:rPr>
          <w:rFonts w:ascii="Angsana New" w:hAnsi="Angsana New"/>
          <w:sz w:val="30"/>
          <w:szCs w:val="30"/>
          <w:cs/>
        </w:rPr>
        <w:t>านี้มีกำหนดระยะเวลา</w:t>
      </w:r>
      <w:r w:rsidRPr="0028610D">
        <w:rPr>
          <w:rFonts w:ascii="Angsana New" w:hAnsi="Angsana New" w:hint="cs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 w:hint="cs"/>
          <w:sz w:val="30"/>
          <w:szCs w:val="30"/>
        </w:rPr>
        <w:t>1</w:t>
      </w:r>
      <w:r w:rsidR="00DB0705" w:rsidRPr="00DB0705">
        <w:rPr>
          <w:rFonts w:ascii="Angsana New" w:hAnsi="Angsana New" w:hint="cs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  <w:cs/>
        </w:rPr>
        <w:t xml:space="preserve"> 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ซึ่งจะสิ้นสุดในปี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  <w:r w:rsidRPr="0028610D">
        <w:rPr>
          <w:rFonts w:ascii="Angsana New" w:hAnsi="Angsana New" w:hint="cs"/>
          <w:sz w:val="30"/>
          <w:szCs w:val="30"/>
          <w:cs/>
        </w:rPr>
        <w:t xml:space="preserve">ปี </w:t>
      </w:r>
      <w:r w:rsidR="00DB0705" w:rsidRPr="00DB0705">
        <w:rPr>
          <w:rFonts w:ascii="Angsana New" w:hAnsi="Angsana New"/>
          <w:sz w:val="30"/>
          <w:szCs w:val="30"/>
        </w:rPr>
        <w:t>2565</w:t>
      </w:r>
      <w:r w:rsidRPr="0028610D">
        <w:rPr>
          <w:rFonts w:ascii="Angsana New" w:hAnsi="Angsana New" w:hint="cs"/>
          <w:sz w:val="30"/>
          <w:szCs w:val="30"/>
          <w:cs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และ</w:t>
      </w:r>
      <w:r w:rsidRPr="0028610D">
        <w:rPr>
          <w:rFonts w:ascii="Angsana New" w:hAnsi="Angsana New" w:hint="cs"/>
          <w:sz w:val="30"/>
          <w:szCs w:val="30"/>
          <w:cs/>
        </w:rPr>
        <w:t>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2567</w:t>
      </w:r>
    </w:p>
    <w:p w:rsidR="002429DC" w:rsidRDefault="002429DC" w:rsidP="0004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A747CA" w:rsidRPr="00602008" w:rsidRDefault="00A747CA" w:rsidP="0004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สัญญาให้บริการขนส่งลูกเรือและสัมภาระ</w:t>
      </w:r>
    </w:p>
    <w:p w:rsidR="007C4949" w:rsidRPr="00602008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2D5624" w:rsidRPr="008F5BF5" w:rsidRDefault="002D5624" w:rsidP="002D562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ทางอ้อมแห่งหนึ่งมีสัญญาให้บริการขนส่งลูกเรือและสัมภาระกับบริษัทที่เกี่ยวข้องกันแห่งหนึ่ง โดยค่าบริการจะเป็นไปตามที่กำหนดไว้ในสัญญา สัญญานี้มีกำหนดระยะเวลา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8610D">
        <w:rPr>
          <w:rFonts w:ascii="Angsana New" w:hAnsi="Angsana New"/>
          <w:sz w:val="30"/>
          <w:szCs w:val="30"/>
          <w:cs/>
        </w:rPr>
        <w:t xml:space="preserve"> ปี </w:t>
      </w:r>
      <w:r w:rsidRPr="002B012D">
        <w:rPr>
          <w:rFonts w:ascii="Angsana New" w:hAnsi="Angsana New"/>
          <w:sz w:val="30"/>
          <w:szCs w:val="30"/>
          <w:cs/>
        </w:rPr>
        <w:t>ซึ่งจะสิ้นสุ</w:t>
      </w:r>
      <w:r w:rsidRPr="008A379F">
        <w:rPr>
          <w:rFonts w:ascii="Angsana New" w:hAnsi="Angsana New"/>
          <w:sz w:val="30"/>
          <w:szCs w:val="30"/>
          <w:cs/>
        </w:rPr>
        <w:t>ดใน</w:t>
      </w:r>
      <w:r w:rsidR="008143CD" w:rsidRPr="008A379F">
        <w:rPr>
          <w:rFonts w:ascii="Angsana New" w:hAnsi="Angsana New" w:hint="cs"/>
          <w:sz w:val="30"/>
          <w:szCs w:val="30"/>
          <w:cs/>
        </w:rPr>
        <w:t xml:space="preserve">ปี </w:t>
      </w:r>
      <w:r w:rsidR="00DB0705" w:rsidRPr="008A379F">
        <w:rPr>
          <w:rFonts w:ascii="Angsana New" w:hAnsi="Angsana New"/>
          <w:sz w:val="30"/>
          <w:szCs w:val="30"/>
        </w:rPr>
        <w:t>2562</w:t>
      </w:r>
      <w:r w:rsidRPr="0028610D">
        <w:rPr>
          <w:rFonts w:ascii="Angsana New" w:hAnsi="Angsana New"/>
          <w:sz w:val="30"/>
          <w:szCs w:val="30"/>
          <w:cs/>
        </w:rPr>
        <w:t xml:space="preserve"> และ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8143CD">
        <w:rPr>
          <w:rFonts w:ascii="Angsana New" w:hAnsi="Angsana New" w:hint="cs"/>
          <w:sz w:val="30"/>
          <w:szCs w:val="30"/>
          <w:cs/>
        </w:rPr>
        <w:t xml:space="preserve">ปี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3</w:t>
      </w:r>
    </w:p>
    <w:p w:rsidR="0046246A" w:rsidRPr="00602008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7C4949" w:rsidRPr="009C6796" w:rsidRDefault="007C4949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สัญญาเช่าพื้นที่สำนักงาน</w:t>
      </w:r>
    </w:p>
    <w:p w:rsidR="007C4949" w:rsidRPr="00602008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  <w:r w:rsidRPr="00602008">
        <w:rPr>
          <w:rFonts w:ascii="Angsana New" w:hAnsi="Angsana New"/>
          <w:sz w:val="20"/>
          <w:szCs w:val="20"/>
        </w:rPr>
        <w:t xml:space="preserve"> </w:t>
      </w:r>
    </w:p>
    <w:p w:rsidR="002D5624" w:rsidRDefault="002D5624" w:rsidP="002D562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บริษัทมีสัญญาเช่าพื้นที่และบริการสำนักงานกับกิจการที่เกี่ยวข้องกันแห่งหนึ่ง โดยค่าเช่าและค่าบริการจะเป็นไปตามที่กำหนดไว้ในสัญญา สัญญาเหล่านี้มีระยะเวลา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ซึ่งจะสิ้นสุดในเดือนพฤศจิกายน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และสามารถต่ออายุสัญญาได้ครั้งละ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  <w:cs/>
        </w:rPr>
        <w:t xml:space="preserve"> ปี</w:t>
      </w:r>
    </w:p>
    <w:p w:rsidR="00A45E68" w:rsidRPr="00602008" w:rsidRDefault="00A45E68" w:rsidP="007C494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7C4949" w:rsidRPr="009C6796" w:rsidRDefault="007C4949" w:rsidP="007C494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สัญญาซื้อขายผลิตภัณฑ์เอทานอล</w:t>
      </w:r>
    </w:p>
    <w:p w:rsidR="007C4949" w:rsidRPr="00602008" w:rsidRDefault="007C4949" w:rsidP="007C494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2D5624" w:rsidRPr="0058033D" w:rsidRDefault="002D5624" w:rsidP="002D562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บริษัทร่วมแห่งหนึ่งมีสัญญาซื้อขายผลิตภัณฑ์เอทานอลกับบริษัท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โดยที่ปริมาณการซื้อขายและราคาซื้อขายของผลิตภัณฑ์เอทานอลจะเป็นไปตามที่กำหนดไว้ในสัญญา สัญญาฉบับ</w:t>
      </w:r>
      <w:r w:rsidRPr="0058033D">
        <w:rPr>
          <w:rFonts w:ascii="Angsana New" w:hAnsi="Angsana New" w:hint="cs"/>
          <w:sz w:val="30"/>
          <w:szCs w:val="30"/>
          <w:cs/>
        </w:rPr>
        <w:t>นี้</w:t>
      </w:r>
      <w:r w:rsidRPr="0058033D">
        <w:rPr>
          <w:rFonts w:ascii="Angsana New" w:hAnsi="Angsana New"/>
          <w:sz w:val="30"/>
          <w:szCs w:val="30"/>
          <w:cs/>
        </w:rPr>
        <w:t>สิ้นสุด</w:t>
      </w:r>
      <w:r w:rsidRPr="009302BF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sz w:val="30"/>
          <w:szCs w:val="30"/>
          <w:cs/>
        </w:rPr>
        <w:t xml:space="preserve"> ทั้งนี้จะต่ออายุออกไปโดยอัตโนมัติอีกครั้งละ</w:t>
      </w:r>
      <w:r w:rsidRPr="0058033D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ปี จนกว่าคู่สัญญาฝ่ายหนึ่งฝ่ายใดแจ้งยกเลิกสัญญา</w:t>
      </w:r>
      <w:r w:rsidRPr="005324E6">
        <w:rPr>
          <w:rFonts w:ascii="Angsana New" w:hAnsi="Angsana New"/>
          <w:sz w:val="30"/>
          <w:szCs w:val="30"/>
          <w:cs/>
        </w:rPr>
        <w:t>เป็นลายลักษณ์อั</w:t>
      </w:r>
      <w:r w:rsidRPr="0028610D">
        <w:rPr>
          <w:rFonts w:ascii="Angsana New" w:hAnsi="Angsana New"/>
          <w:sz w:val="30"/>
          <w:szCs w:val="30"/>
          <w:cs/>
        </w:rPr>
        <w:t>กษร</w:t>
      </w:r>
    </w:p>
    <w:p w:rsidR="002D5624" w:rsidRPr="00602008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2D5624" w:rsidRPr="00C41799" w:rsidRDefault="002D5624" w:rsidP="002D562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</w:t>
      </w:r>
      <w:r w:rsidRPr="00843B12">
        <w:rPr>
          <w:rFonts w:ascii="Angsana New" w:hAnsi="Angsana New"/>
          <w:sz w:val="30"/>
          <w:szCs w:val="30"/>
          <w:cs/>
        </w:rPr>
        <w:t>อย</w:t>
      </w:r>
      <w:r w:rsidRPr="00843B12">
        <w:rPr>
          <w:rFonts w:ascii="Angsana New" w:hAnsi="Angsana New" w:hint="cs"/>
          <w:sz w:val="30"/>
          <w:szCs w:val="30"/>
          <w:cs/>
        </w:rPr>
        <w:t>ทางอ้อม</w:t>
      </w:r>
      <w:r w:rsidRPr="00843B12">
        <w:rPr>
          <w:rFonts w:ascii="Angsana New" w:hAnsi="Angsana New"/>
          <w:sz w:val="30"/>
          <w:szCs w:val="30"/>
          <w:cs/>
        </w:rPr>
        <w:t>แห่งหนึ่งมีสัญญาซื้อขายผลิตภั</w:t>
      </w:r>
      <w:r w:rsidRPr="0058033D">
        <w:rPr>
          <w:rFonts w:ascii="Angsana New" w:hAnsi="Angsana New"/>
          <w:sz w:val="30"/>
          <w:szCs w:val="30"/>
          <w:cs/>
        </w:rPr>
        <w:t xml:space="preserve">ณฑ์เอทานอลกับบริษัทที่เกี่ยวข้องกันแห่งหนึ่ง โดยที่ปริมาณการซื้อขายและราคาซื้อขายของผลิตภัณฑ์เอทานอลจะเป็นไปตามที่กำหนดไว้ในสัญญา  สัญญาฉบับนี้มีระยะเวลา </w:t>
      </w:r>
      <w:r w:rsidR="009B0FF8">
        <w:rPr>
          <w:rFonts w:ascii="Angsana New" w:hAnsi="Angsana New"/>
          <w:sz w:val="30"/>
          <w:szCs w:val="30"/>
        </w:rPr>
        <w:br/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9B0FF8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ปี ซึ่งจะสิ้นสุดในเดือนมิถุนายน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58033D">
        <w:rPr>
          <w:rFonts w:ascii="Angsana New" w:hAnsi="Angsana New"/>
          <w:sz w:val="30"/>
          <w:szCs w:val="30"/>
          <w:cs/>
        </w:rPr>
        <w:t xml:space="preserve"> และสามารถต่อสัญญาได้โดยให้แจ้งคู่สัญญาอีกฝ่ายหนึ่งเป็นลายลักษณ์อักษรล่วงหน้าไม่น้อยกว่า 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58033D">
        <w:rPr>
          <w:rFonts w:ascii="Angsana New" w:hAnsi="Angsana New"/>
          <w:sz w:val="30"/>
          <w:szCs w:val="30"/>
          <w:cs/>
        </w:rPr>
        <w:t xml:space="preserve"> เดือน ก่อนวันที่สัญญาจะสิ้นสุดลง</w:t>
      </w:r>
    </w:p>
    <w:p w:rsidR="00602008" w:rsidRPr="00553507" w:rsidRDefault="00602008" w:rsidP="009C6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:rsidR="007C4949" w:rsidRPr="00553507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</w:t>
      </w:r>
      <w:r>
        <w:rPr>
          <w:rFonts w:ascii="Angsana New" w:hAnsi="Angsana New" w:hint="cs"/>
          <w:sz w:val="30"/>
          <w:szCs w:val="30"/>
          <w:cs/>
        </w:rPr>
        <w:t>ด้านบุคลากร</w:t>
      </w:r>
      <w:r w:rsidR="00220514">
        <w:rPr>
          <w:rFonts w:ascii="Angsana New" w:hAnsi="Angsana New"/>
          <w:sz w:val="30"/>
          <w:szCs w:val="30"/>
          <w:cs/>
        </w:rPr>
        <w:t xml:space="preserve">กับบริษัท </w:t>
      </w:r>
      <w:r w:rsidRPr="0028610D">
        <w:rPr>
          <w:rFonts w:ascii="Angsana New" w:hAnsi="Angsana New"/>
          <w:sz w:val="30"/>
          <w:szCs w:val="30"/>
          <w:cs/>
        </w:rPr>
        <w:t>โดยค่าบริการจะเป็นไปตามที่กำหนดไว้ในสัญญา  สัญญาจะสิ้นสุดในเดือน</w:t>
      </w:r>
      <w:r w:rsidRPr="00A97F0C">
        <w:rPr>
          <w:rFonts w:ascii="Angsana New" w:hAnsi="Angsana New" w:hint="cs"/>
          <w:sz w:val="30"/>
          <w:szCs w:val="30"/>
          <w:cs/>
        </w:rPr>
        <w:t>ธันวาคม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</w:p>
    <w:p w:rsidR="002D5624" w:rsidRPr="00553507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20"/>
          <w:szCs w:val="20"/>
          <w:cs/>
        </w:rPr>
      </w:pPr>
    </w:p>
    <w:p w:rsid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>
        <w:rPr>
          <w:rFonts w:ascii="Angsana New" w:hAnsi="Angsana New" w:hint="cs"/>
          <w:sz w:val="30"/>
          <w:szCs w:val="30"/>
          <w:cs/>
        </w:rPr>
        <w:t>ด้านบุคลากร</w:t>
      </w:r>
      <w:r w:rsidRPr="00A97F0C">
        <w:rPr>
          <w:rFonts w:ascii="Angsana New" w:hAnsi="Angsana New"/>
          <w:sz w:val="30"/>
          <w:szCs w:val="30"/>
          <w:cs/>
        </w:rPr>
        <w:t>กับบริษัทย่อย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="00220514">
        <w:rPr>
          <w:rFonts w:ascii="Angsana New" w:hAnsi="Angsana New"/>
          <w:sz w:val="30"/>
          <w:szCs w:val="30"/>
          <w:cs/>
        </w:rPr>
        <w:t xml:space="preserve">แห่ง </w:t>
      </w:r>
      <w:r w:rsidRPr="00A97F0C">
        <w:rPr>
          <w:rFonts w:ascii="Angsana New" w:hAnsi="Angsana New"/>
          <w:sz w:val="30"/>
          <w:szCs w:val="30"/>
          <w:cs/>
        </w:rPr>
        <w:t>โดยค</w:t>
      </w:r>
      <w:r>
        <w:rPr>
          <w:rFonts w:ascii="Angsana New" w:hAnsi="Angsana New"/>
          <w:sz w:val="30"/>
          <w:szCs w:val="30"/>
          <w:cs/>
        </w:rPr>
        <w:t>่าบริการจะเป็นไปตามที่กำหนดไว้ใ</w:t>
      </w:r>
      <w:r w:rsidR="00EA527D">
        <w:rPr>
          <w:rFonts w:ascii="Angsana New" w:hAnsi="Angsana New" w:hint="cs"/>
          <w:sz w:val="30"/>
          <w:szCs w:val="30"/>
          <w:cs/>
        </w:rPr>
        <w:t>น</w:t>
      </w:r>
      <w:r w:rsidRPr="00A97F0C">
        <w:rPr>
          <w:rFonts w:ascii="Angsana New" w:hAnsi="Angsana New"/>
          <w:sz w:val="30"/>
          <w:szCs w:val="30"/>
          <w:cs/>
        </w:rPr>
        <w:t>สัญญา  สัญญาจะ</w:t>
      </w:r>
      <w:r w:rsidRPr="005324E6">
        <w:rPr>
          <w:rFonts w:ascii="Angsana New" w:hAnsi="Angsana New"/>
          <w:sz w:val="30"/>
          <w:szCs w:val="30"/>
          <w:cs/>
        </w:rPr>
        <w:t xml:space="preserve">สิ้นสุดในเดือนธันวาคม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324E6">
        <w:rPr>
          <w:rFonts w:ascii="Angsana New" w:hAnsi="Angsana New"/>
          <w:sz w:val="30"/>
          <w:szCs w:val="30"/>
        </w:rPr>
        <w:t xml:space="preserve"> </w:t>
      </w:r>
      <w:r w:rsidRPr="005324E6">
        <w:rPr>
          <w:rFonts w:ascii="Angsana New" w:hAnsi="Angsana New" w:hint="cs"/>
          <w:sz w:val="30"/>
          <w:szCs w:val="30"/>
          <w:cs/>
        </w:rPr>
        <w:t xml:space="preserve">และธันวาคม </w:t>
      </w:r>
      <w:r w:rsidR="00DB0705" w:rsidRPr="00DB0705">
        <w:rPr>
          <w:rFonts w:ascii="Angsana New" w:hAnsi="Angsana New"/>
          <w:sz w:val="30"/>
          <w:szCs w:val="30"/>
        </w:rPr>
        <w:t>2562</w:t>
      </w:r>
    </w:p>
    <w:p w:rsidR="002F3192" w:rsidRPr="00602008" w:rsidRDefault="002F3192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:rsidR="007C4949" w:rsidRPr="009C6796" w:rsidRDefault="007C4949" w:rsidP="0060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สัญญาให้บริการถังเก็บน้ำมันดิบ</w:t>
      </w:r>
    </w:p>
    <w:p w:rsidR="007C4949" w:rsidRPr="00602008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บริษัทที่เกี่ยวข้องกันแห่งหนึ่งมีสัญญาให้</w:t>
      </w:r>
      <w:r w:rsidR="00220514">
        <w:rPr>
          <w:rFonts w:ascii="Angsana New" w:hAnsi="Angsana New"/>
          <w:sz w:val="30"/>
          <w:szCs w:val="30"/>
          <w:cs/>
        </w:rPr>
        <w:t xml:space="preserve">บริการถังเก็บน้ำมันดิบกับบริษัท </w:t>
      </w:r>
      <w:r w:rsidRPr="0028610D">
        <w:rPr>
          <w:rFonts w:ascii="Angsana New" w:hAnsi="Angsana New"/>
          <w:sz w:val="30"/>
          <w:szCs w:val="30"/>
          <w:cs/>
        </w:rPr>
        <w:t xml:space="preserve">โดยค่าบริการจะเป็นไปตามที่กำหนดไว้ในสัญญา สัญญานี้มีระยะเวลา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  <w:r w:rsidRPr="00815426">
        <w:rPr>
          <w:rFonts w:ascii="Angsana New" w:hAnsi="Angsana New"/>
          <w:sz w:val="30"/>
          <w:szCs w:val="30"/>
          <w:cs/>
        </w:rPr>
        <w:t xml:space="preserve">ปี </w:t>
      </w:r>
      <w:r w:rsidR="00815426" w:rsidRPr="00607499">
        <w:rPr>
          <w:rFonts w:ascii="Angsana New" w:hAnsi="Angsana New"/>
          <w:sz w:val="30"/>
          <w:szCs w:val="30"/>
          <w:cs/>
        </w:rPr>
        <w:t>ซึ่งจะสิ้นสุดใ</w:t>
      </w:r>
      <w:r w:rsidR="00815426" w:rsidRPr="008A379F">
        <w:rPr>
          <w:rFonts w:ascii="Angsana New" w:hAnsi="Angsana New"/>
          <w:sz w:val="30"/>
          <w:szCs w:val="30"/>
          <w:cs/>
        </w:rPr>
        <w:t>นเดือน</w:t>
      </w:r>
      <w:r w:rsidR="002B012D" w:rsidRPr="008A379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B012D" w:rsidRPr="008A379F">
        <w:rPr>
          <w:rFonts w:ascii="Angsana New" w:hAnsi="Angsana New"/>
          <w:sz w:val="30"/>
          <w:szCs w:val="30"/>
        </w:rPr>
        <w:t xml:space="preserve">2562 </w:t>
      </w:r>
      <w:r w:rsidR="002B012D" w:rsidRPr="008A379F">
        <w:rPr>
          <w:rFonts w:ascii="Angsana New" w:hAnsi="Angsana New" w:hint="cs"/>
          <w:sz w:val="30"/>
          <w:szCs w:val="30"/>
          <w:cs/>
        </w:rPr>
        <w:t>แล</w:t>
      </w:r>
      <w:r w:rsidR="002B012D">
        <w:rPr>
          <w:rFonts w:ascii="Angsana New" w:hAnsi="Angsana New" w:hint="cs"/>
          <w:sz w:val="30"/>
          <w:szCs w:val="30"/>
          <w:cs/>
        </w:rPr>
        <w:t>ะ</w:t>
      </w:r>
      <w:r w:rsidRPr="0060749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B0705" w:rsidRPr="00607499">
        <w:rPr>
          <w:rFonts w:ascii="Angsana New" w:hAnsi="Angsana New"/>
          <w:sz w:val="30"/>
          <w:szCs w:val="30"/>
        </w:rPr>
        <w:t>2562</w:t>
      </w:r>
    </w:p>
    <w:p w:rsidR="008620C7" w:rsidRDefault="006F6438" w:rsidP="006F6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  <w:r w:rsidRPr="00602008">
        <w:rPr>
          <w:rFonts w:ascii="Angsana New" w:hAnsi="Angsana New"/>
          <w:sz w:val="20"/>
          <w:szCs w:val="20"/>
          <w:cs/>
        </w:rPr>
        <w:tab/>
      </w:r>
    </w:p>
    <w:p w:rsidR="00A747CA" w:rsidRPr="00602008" w:rsidRDefault="00A747CA" w:rsidP="006F6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:rsidR="00B2548C" w:rsidRPr="009C6796" w:rsidRDefault="008620C7" w:rsidP="006F6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B2548C" w:rsidRPr="009C67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สัญญาการให้บริการใช้ท่าเทียบเรือและขนส่งน้ำมันทางท่อ</w:t>
      </w:r>
    </w:p>
    <w:p w:rsidR="00B2548C" w:rsidRPr="00602008" w:rsidRDefault="00B2548C" w:rsidP="00B2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:rsid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ที่เกี่ยวข้องกันแห่งหนึ่งมีสัญญาการให้บริการใช้ท่าเทียบเรือและขนส่งน้ำมันทางท่อกับบริษัท โดยค่าบริการจะเป็นไปตามที่กำหนดไว้ในสัญญา สัญญานี้มีระยะเวลา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ปี</w:t>
      </w:r>
    </w:p>
    <w:p w:rsidR="007C4949" w:rsidRPr="00602008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สัญญากู้ยืมเงิน</w:t>
      </w:r>
    </w:p>
    <w:p w:rsidR="007C4949" w:rsidRPr="00602008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:rsidR="002D5624" w:rsidRPr="00C41799" w:rsidRDefault="002D5624" w:rsidP="00B2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มีสัญญากู้ยืมเงินระหว่างกันกับบริษัทที่เกี่ยวข้องกันแห่งหนึ่งเพื่อใช้บริหารสภาพคล่องของบริษัท ซึ่งเป็นวงเงินสินเชื่อระยะสั้นชนิดไม่ผูกพันและไม่มีหลักประกันโดยมีวงเงินกู้ยืมและวงเงินให้กู้ยืมจำนวนวงละไม่เกิน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28610D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28610D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ที่อัตราดอกเบี้ยอ้างอิงอัตราดอกเบี้ยระยะสั้น </w:t>
      </w:r>
      <w:r w:rsidRPr="0028610D">
        <w:rPr>
          <w:rFonts w:ascii="Angsana New" w:hAnsi="Angsana New"/>
          <w:sz w:val="30"/>
          <w:szCs w:val="30"/>
        </w:rPr>
        <w:t xml:space="preserve">BIBOR </w:t>
      </w:r>
      <w:r w:rsidRPr="0028610D">
        <w:rPr>
          <w:rFonts w:ascii="Angsana New" w:hAnsi="Angsana New"/>
          <w:sz w:val="30"/>
          <w:szCs w:val="30"/>
          <w:cs/>
        </w:rPr>
        <w:t xml:space="preserve">หรือ </w:t>
      </w:r>
      <w:r w:rsidRPr="0028610D">
        <w:rPr>
          <w:rFonts w:ascii="Angsana New" w:hAnsi="Angsana New"/>
          <w:sz w:val="30"/>
          <w:szCs w:val="30"/>
        </w:rPr>
        <w:t xml:space="preserve">LIBOR </w:t>
      </w:r>
      <w:r w:rsidRPr="0028610D">
        <w:rPr>
          <w:rFonts w:ascii="Angsana New" w:hAnsi="Angsana New"/>
          <w:sz w:val="30"/>
          <w:szCs w:val="30"/>
          <w:cs/>
        </w:rPr>
        <w:t>บวกส่วนต่างอัตราดอกเบี้ย โดยคำนึงถึงอัตราดอกเบี้ยเงินกู้ยืมระยะสั้น อัตราผลตอบแทนเงินลงทุนระยะสั้น และอันดับความน่าเชื่อถือของบริษัทและของคู่สัญญา สัญญาเหล่านี้มีระยะเวลา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28610D">
        <w:rPr>
          <w:rFonts w:ascii="Angsana New" w:hAnsi="Angsana New"/>
          <w:sz w:val="30"/>
          <w:szCs w:val="30"/>
          <w:cs/>
        </w:rPr>
        <w:t xml:space="preserve"> ปี ซึ่งจะสิ้นสุดใ</w:t>
      </w:r>
      <w:r w:rsidRPr="00A97F0C">
        <w:rPr>
          <w:rFonts w:ascii="Angsana New" w:hAnsi="Angsana New"/>
          <w:sz w:val="30"/>
          <w:szCs w:val="30"/>
          <w:cs/>
        </w:rPr>
        <w:t>นเดือนธันวาคม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</w:p>
    <w:p w:rsidR="00602008" w:rsidRPr="001712F6" w:rsidRDefault="00602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C73657" w:rsidRPr="009C6796" w:rsidRDefault="00DB0705" w:rsidP="008A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B0705">
        <w:rPr>
          <w:rFonts w:ascii="Angsana New" w:hAnsi="Angsana New"/>
          <w:b/>
          <w:bCs/>
          <w:sz w:val="30"/>
          <w:szCs w:val="30"/>
        </w:rPr>
        <w:t>5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720" w:type="dxa"/>
        <w:tblInd w:w="3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846"/>
        <w:gridCol w:w="1134"/>
        <w:gridCol w:w="180"/>
        <w:gridCol w:w="1091"/>
        <w:gridCol w:w="180"/>
        <w:gridCol w:w="1170"/>
        <w:gridCol w:w="180"/>
        <w:gridCol w:w="1260"/>
      </w:tblGrid>
      <w:tr w:rsidR="00C73657" w:rsidRPr="009C6796" w:rsidTr="008A2DB6">
        <w:trPr>
          <w:cantSplit/>
          <w:tblHeader/>
        </w:trPr>
        <w:tc>
          <w:tcPr>
            <w:tcW w:w="3679" w:type="dxa"/>
          </w:tcPr>
          <w:p w:rsidR="00C73657" w:rsidRPr="009C6796" w:rsidRDefault="00C73657" w:rsidP="003B49AE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C73657" w:rsidRPr="009C6796" w:rsidRDefault="00C73657" w:rsidP="003B49AE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05" w:type="dxa"/>
            <w:gridSpan w:val="3"/>
          </w:tcPr>
          <w:p w:rsidR="00C73657" w:rsidRPr="009C6796" w:rsidRDefault="00C73657" w:rsidP="003B49AE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C73657" w:rsidRPr="009C6796" w:rsidRDefault="00C73657" w:rsidP="003B49AE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C73657" w:rsidRPr="009C6796" w:rsidRDefault="00C73657" w:rsidP="003B49AE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FCE" w:rsidRPr="009C6796" w:rsidTr="008A2DB6">
        <w:trPr>
          <w:cantSplit/>
          <w:tblHeader/>
        </w:trPr>
        <w:tc>
          <w:tcPr>
            <w:tcW w:w="3679" w:type="dxa"/>
          </w:tcPr>
          <w:p w:rsidR="00252FCE" w:rsidRPr="009C6796" w:rsidRDefault="00252FCE" w:rsidP="003B49AE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52FCE" w:rsidRPr="009C6796" w:rsidRDefault="00252FCE" w:rsidP="003B49AE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:rsidR="00252FCE" w:rsidRPr="009C6796" w:rsidRDefault="001D03E4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252FCE" w:rsidRPr="009C6796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252FCE" w:rsidRPr="009C6796" w:rsidRDefault="00C3606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:rsidR="00252FCE" w:rsidRPr="009C6796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2FCE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252FCE" w:rsidRPr="009C6796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52FCE" w:rsidRPr="009C6796" w:rsidRDefault="00C3606F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5624" w:rsidRPr="009C6796" w:rsidTr="008A2DB6">
        <w:trPr>
          <w:cantSplit/>
          <w:tblHeader/>
        </w:trPr>
        <w:tc>
          <w:tcPr>
            <w:tcW w:w="3679" w:type="dxa"/>
          </w:tcPr>
          <w:p w:rsidR="002D5624" w:rsidRPr="009C6796" w:rsidRDefault="002D5624" w:rsidP="002D5624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D5624" w:rsidRPr="009C6796" w:rsidRDefault="002D5624" w:rsidP="002D5624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34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C1581" w:rsidRPr="009C6796" w:rsidTr="008A2DB6">
        <w:trPr>
          <w:cantSplit/>
        </w:trPr>
        <w:tc>
          <w:tcPr>
            <w:tcW w:w="3679" w:type="dxa"/>
          </w:tcPr>
          <w:p w:rsidR="005C1581" w:rsidRPr="009C6796" w:rsidRDefault="005C1581" w:rsidP="003B49AE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:rsidR="005C1581" w:rsidRPr="009C6796" w:rsidRDefault="005C1581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95" w:type="dxa"/>
            <w:gridSpan w:val="7"/>
          </w:tcPr>
          <w:p w:rsidR="005C1581" w:rsidRPr="009C6796" w:rsidRDefault="005C1581" w:rsidP="003B49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D5624" w:rsidRPr="009C6796" w:rsidTr="008A2DB6">
        <w:trPr>
          <w:cantSplit/>
        </w:trPr>
        <w:tc>
          <w:tcPr>
            <w:tcW w:w="3679" w:type="dxa"/>
          </w:tcPr>
          <w:p w:rsidR="002D5624" w:rsidRPr="009C6796" w:rsidRDefault="002D5624" w:rsidP="00056C2B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6" w:type="dxa"/>
            <w:vAlign w:val="bottom"/>
          </w:tcPr>
          <w:p w:rsidR="002D5624" w:rsidRPr="009C6796" w:rsidRDefault="00C3606F" w:rsidP="002D5624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2D5624" w:rsidRPr="009C6796" w:rsidRDefault="0011101E" w:rsidP="002429D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12,314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vAlign w:val="bottom"/>
          </w:tcPr>
          <w:p w:rsidR="002D5624" w:rsidRPr="0058033D" w:rsidRDefault="00C3606F" w:rsidP="008A2DB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D5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2D5624" w:rsidRPr="009C6796" w:rsidRDefault="0011101E" w:rsidP="002429D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18,943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2D5624" w:rsidRPr="0058033D" w:rsidRDefault="00C3606F" w:rsidP="002C6CA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2D5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</w:tr>
      <w:tr w:rsidR="002D5624" w:rsidRPr="009C6796" w:rsidTr="008A2DB6">
        <w:trPr>
          <w:cantSplit/>
        </w:trPr>
        <w:tc>
          <w:tcPr>
            <w:tcW w:w="3679" w:type="dxa"/>
          </w:tcPr>
          <w:p w:rsidR="002D5624" w:rsidRPr="009C6796" w:rsidRDefault="002D5624" w:rsidP="00056C2B">
            <w:pPr>
              <w:spacing w:line="240" w:lineRule="auto"/>
              <w:ind w:left="101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846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2D5624" w:rsidRPr="008A379F" w:rsidRDefault="0011101E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  <w:lang w:bidi="th-TH"/>
              </w:rPr>
              <w:t>13,49</w:t>
            </w:r>
            <w:r w:rsidR="002B012D" w:rsidRPr="008A3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D5624" w:rsidRPr="008A379F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2D5624" w:rsidRPr="008A379F" w:rsidRDefault="00C3606F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2D5624" w:rsidRPr="008A37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8A3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:rsidR="002D5624" w:rsidRPr="008A379F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D5624" w:rsidRPr="008A379F" w:rsidRDefault="0011101E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8,97</w:t>
            </w:r>
            <w:r w:rsidR="002B012D" w:rsidRPr="008A3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D5624" w:rsidRPr="0058033D" w:rsidRDefault="00DB0705" w:rsidP="008A2DB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2D5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</w:tr>
      <w:tr w:rsidR="002D5624" w:rsidRPr="009C6796" w:rsidTr="008A2DB6">
        <w:trPr>
          <w:cantSplit/>
        </w:trPr>
        <w:tc>
          <w:tcPr>
            <w:tcW w:w="3679" w:type="dxa"/>
          </w:tcPr>
          <w:p w:rsidR="002D5624" w:rsidRPr="009C6796" w:rsidRDefault="002D5624" w:rsidP="00056C2B">
            <w:pPr>
              <w:spacing w:line="240" w:lineRule="auto"/>
              <w:ind w:left="101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D5624" w:rsidRPr="008A379F" w:rsidRDefault="0011101E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25,80</w:t>
            </w:r>
            <w:r w:rsidR="002B012D"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:rsidR="002D5624" w:rsidRPr="008A379F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2D5624" w:rsidRPr="008A379F" w:rsidRDefault="00DB0705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2D5624"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3606F"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  <w:vAlign w:val="bottom"/>
          </w:tcPr>
          <w:p w:rsidR="002D5624" w:rsidRPr="008A379F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D5624" w:rsidRPr="008A379F" w:rsidRDefault="0011101E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27,91</w:t>
            </w:r>
            <w:r w:rsidR="002B012D" w:rsidRPr="008A3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D5624" w:rsidRPr="0058033D" w:rsidRDefault="00DB0705" w:rsidP="00A8001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2D56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2D5624" w:rsidRPr="009C6796" w:rsidTr="008A2DB6">
        <w:trPr>
          <w:cantSplit/>
        </w:trPr>
        <w:tc>
          <w:tcPr>
            <w:tcW w:w="3679" w:type="dxa"/>
            <w:tcBorders>
              <w:bottom w:val="nil"/>
            </w:tcBorders>
          </w:tcPr>
          <w:p w:rsidR="002D5624" w:rsidRPr="009C6796" w:rsidRDefault="002D5624" w:rsidP="00056C2B">
            <w:pPr>
              <w:spacing w:line="240" w:lineRule="auto"/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D5624" w:rsidRPr="008A379F" w:rsidRDefault="0011101E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8A379F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2D5624" w:rsidRPr="008A379F" w:rsidRDefault="002D5624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8A379F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D5624" w:rsidRPr="008A379F" w:rsidRDefault="0011101E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D5624" w:rsidRPr="0058033D" w:rsidRDefault="002D5624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5624" w:rsidRPr="009C6796" w:rsidTr="008A2DB6">
        <w:trPr>
          <w:cantSplit/>
        </w:trPr>
        <w:tc>
          <w:tcPr>
            <w:tcW w:w="3679" w:type="dxa"/>
            <w:tcBorders>
              <w:bottom w:val="nil"/>
            </w:tcBorders>
          </w:tcPr>
          <w:p w:rsidR="002D5624" w:rsidRPr="009C6796" w:rsidRDefault="002D5624" w:rsidP="0005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5624" w:rsidRPr="008A379F" w:rsidRDefault="0011101E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25,80</w:t>
            </w:r>
            <w:r w:rsidR="002B012D"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8A379F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5624" w:rsidRPr="008A379F" w:rsidRDefault="00DB0705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2D5624"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3606F"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8A379F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5624" w:rsidRPr="008A379F" w:rsidRDefault="0011101E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27,91</w:t>
            </w:r>
            <w:r w:rsidR="002B012D" w:rsidRPr="008A3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5624" w:rsidRPr="0058033D" w:rsidRDefault="00DB0705" w:rsidP="00A8001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2D56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2D5624" w:rsidRPr="009C6796" w:rsidTr="00590F82">
        <w:trPr>
          <w:cantSplit/>
        </w:trPr>
        <w:tc>
          <w:tcPr>
            <w:tcW w:w="3679" w:type="dxa"/>
            <w:tcBorders>
              <w:bottom w:val="nil"/>
            </w:tcBorders>
          </w:tcPr>
          <w:p w:rsidR="002D5624" w:rsidRPr="009C6796" w:rsidRDefault="002D5624" w:rsidP="0005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D5624" w:rsidRPr="009C6796" w:rsidTr="00590F82">
        <w:trPr>
          <w:cantSplit/>
          <w:tblHeader/>
        </w:trPr>
        <w:tc>
          <w:tcPr>
            <w:tcW w:w="3679" w:type="dxa"/>
            <w:tcBorders>
              <w:top w:val="nil"/>
            </w:tcBorders>
          </w:tcPr>
          <w:p w:rsidR="002D5624" w:rsidRPr="009C6796" w:rsidRDefault="002D5624" w:rsidP="00056C2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2D5624" w:rsidRPr="009C6796" w:rsidRDefault="002D5624" w:rsidP="002D5624">
            <w:pPr>
              <w:pStyle w:val="acctmergecolhdg"/>
              <w:spacing w:line="240" w:lineRule="auto"/>
              <w:ind w:left="-79" w:right="-53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05" w:type="dxa"/>
            <w:gridSpan w:val="3"/>
            <w:tcBorders>
              <w:top w:val="nil"/>
            </w:tcBorders>
          </w:tcPr>
          <w:p w:rsidR="002D5624" w:rsidRPr="009C6796" w:rsidRDefault="002D5624" w:rsidP="002D562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</w:tcPr>
          <w:p w:rsidR="002D5624" w:rsidRPr="009C6796" w:rsidRDefault="002D5624" w:rsidP="002D562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</w:tcPr>
          <w:p w:rsidR="002D5624" w:rsidRPr="009C6796" w:rsidRDefault="002D5624" w:rsidP="002D562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624" w:rsidRPr="009C6796" w:rsidTr="008A2DB6">
        <w:trPr>
          <w:cantSplit/>
          <w:tblHeader/>
        </w:trPr>
        <w:tc>
          <w:tcPr>
            <w:tcW w:w="3679" w:type="dxa"/>
          </w:tcPr>
          <w:p w:rsidR="002D5624" w:rsidRPr="009C6796" w:rsidRDefault="002D5624" w:rsidP="00056C2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D5624" w:rsidRPr="009C6796" w:rsidRDefault="002D5624" w:rsidP="002D5624">
            <w:pPr>
              <w:pStyle w:val="acctmergecolhdg"/>
              <w:spacing w:line="240" w:lineRule="auto"/>
              <w:ind w:left="-79" w:right="-53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D5624" w:rsidRPr="009C6796" w:rsidTr="008A2DB6">
        <w:trPr>
          <w:cantSplit/>
        </w:trPr>
        <w:tc>
          <w:tcPr>
            <w:tcW w:w="3679" w:type="dxa"/>
          </w:tcPr>
          <w:p w:rsidR="002D5624" w:rsidRPr="009C6796" w:rsidRDefault="002D5624" w:rsidP="00056C2B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95" w:type="dxa"/>
            <w:gridSpan w:val="7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D5624" w:rsidRPr="009C6796" w:rsidTr="008A2DB6">
        <w:trPr>
          <w:cantSplit/>
        </w:trPr>
        <w:tc>
          <w:tcPr>
            <w:tcW w:w="3679" w:type="dxa"/>
            <w:tcBorders>
              <w:bottom w:val="nil"/>
            </w:tcBorders>
          </w:tcPr>
          <w:p w:rsidR="002D5624" w:rsidRPr="009C6796" w:rsidRDefault="002D5624" w:rsidP="0005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:rsidR="002D5624" w:rsidRPr="009C6796" w:rsidRDefault="00056C2B" w:rsidP="0005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D5624" w:rsidRPr="009C679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1D03E4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="002D5624"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1D03E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1D03E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2D5624" w:rsidRPr="009C6796" w:rsidRDefault="0011101E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double" w:sz="4" w:space="0" w:color="auto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2D5624" w:rsidRPr="009C6796" w:rsidRDefault="0011101E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712F6" w:rsidRDefault="001712F6" w:rsidP="008A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2154B" w:rsidRDefault="00B2154B" w:rsidP="008A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8A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การวิเคราะห์อายุของลูกหนี้การค้าแสดงได้ดังนี้</w:t>
      </w:r>
    </w:p>
    <w:p w:rsidR="00AB65F1" w:rsidRPr="00566A56" w:rsidRDefault="00AB65F1" w:rsidP="00AB6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68" w:type="dxa"/>
        <w:tblInd w:w="360" w:type="dxa"/>
        <w:tblLook w:val="0000" w:firstRow="0" w:lastRow="0" w:firstColumn="0" w:lastColumn="0" w:noHBand="0" w:noVBand="0"/>
      </w:tblPr>
      <w:tblGrid>
        <w:gridCol w:w="3378"/>
        <w:gridCol w:w="942"/>
        <w:gridCol w:w="1165"/>
        <w:gridCol w:w="236"/>
        <w:gridCol w:w="1209"/>
        <w:gridCol w:w="243"/>
        <w:gridCol w:w="1107"/>
        <w:gridCol w:w="270"/>
        <w:gridCol w:w="1218"/>
      </w:tblGrid>
      <w:tr w:rsidR="00C73657" w:rsidRPr="009C6796" w:rsidTr="008A2DB6">
        <w:trPr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FCE" w:rsidRPr="009C6796" w:rsidTr="008A2DB6">
        <w:trPr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252FCE" w:rsidRPr="009C6796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252FCE" w:rsidRPr="009C6796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C3606F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C3606F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7B13" w:rsidRPr="009C6796" w:rsidTr="008A2DB6">
        <w:trPr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107B13" w:rsidRPr="009C6796" w:rsidRDefault="00107B13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107B13" w:rsidRPr="009C6796" w:rsidRDefault="00107B13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DB0705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107B13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DB0705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107B13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DB0705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107B13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DB0705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5BC6" w:rsidRPr="009C6796" w:rsidTr="008A2DB6">
        <w:trPr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4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BC6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9C6796" w:rsidRDefault="008F5BC6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9F7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E939F7" w:rsidRPr="009C6796" w:rsidRDefault="00E939F7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9F7" w:rsidRPr="009C6796" w:rsidRDefault="00E939F7" w:rsidP="00E9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BD719E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12,314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E939F7" w:rsidP="00E9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C3606F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6202F1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E939F7" w:rsidP="00E939F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BD719E" w:rsidP="002429D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E939F7" w:rsidP="00E939F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8A2DB6" w:rsidRDefault="00C3606F" w:rsidP="00A80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202F1" w:rsidRPr="008A2D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</w:tr>
      <w:tr w:rsidR="006202F1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8A2DB6">
            <w:pPr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BD719E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6202F1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BD719E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AB003A" w:rsidRDefault="006202F1" w:rsidP="00A80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0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202F1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C3606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3606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BD719E" w:rsidP="006202F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12,314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C3606F" w:rsidP="008A4A1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620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BD719E" w:rsidP="00F24AA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18,943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A80015" w:rsidRDefault="00C3606F" w:rsidP="00A80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00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A800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6202F1" w:rsidRPr="00A800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B0705" w:rsidRPr="00A800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</w:tr>
      <w:tr w:rsidR="006202F1" w:rsidRPr="006626D9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6626D9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6626D9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202F1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8A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2F1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8A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E154D5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A379F">
              <w:rPr>
                <w:rFonts w:ascii="Angsana New" w:hAnsi="Angsana New"/>
                <w:sz w:val="30"/>
                <w:szCs w:val="30"/>
              </w:rPr>
              <w:t>13,48</w:t>
            </w:r>
            <w:r w:rsidR="005B1206" w:rsidRPr="008A379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C3606F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A379F">
              <w:rPr>
                <w:rFonts w:ascii="Angsana New" w:hAnsi="Angsana New"/>
                <w:sz w:val="30"/>
                <w:szCs w:val="30"/>
              </w:rPr>
              <w:t>11</w:t>
            </w:r>
            <w:r w:rsidR="006202F1" w:rsidRPr="008A379F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8A379F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E154D5" w:rsidP="00F24AA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</w:rPr>
              <w:t>8,97</w:t>
            </w:r>
            <w:r w:rsidR="005B1206" w:rsidRPr="008A379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DB0705" w:rsidP="008A2DB6">
            <w:pPr>
              <w:pStyle w:val="acctfourfigures"/>
              <w:tabs>
                <w:tab w:val="clear" w:pos="765"/>
              </w:tabs>
              <w:spacing w:line="240" w:lineRule="auto"/>
              <w:ind w:left="-79"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6202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267</w:t>
            </w:r>
          </w:p>
        </w:tc>
      </w:tr>
      <w:tr w:rsidR="006202F1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8A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02F1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8A4A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8A379F" w:rsidRDefault="00E154D5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A379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8A379F" w:rsidRDefault="00C3606F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A379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8A379F" w:rsidRDefault="00E154D5" w:rsidP="006202F1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8A2DB6" w:rsidRDefault="006202F1" w:rsidP="008A2DB6">
            <w:pPr>
              <w:pStyle w:val="acctfourfigures"/>
              <w:tabs>
                <w:tab w:val="clear" w:pos="765"/>
              </w:tabs>
              <w:spacing w:line="240" w:lineRule="auto"/>
              <w:ind w:left="-79" w:right="12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2DB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E242F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4E242F" w:rsidRDefault="004E242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8A4A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42F" w:rsidRPr="009C6796" w:rsidRDefault="004E242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E242F" w:rsidRPr="008A379F" w:rsidRDefault="00E154D5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A37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242F" w:rsidRPr="008A379F" w:rsidRDefault="004E242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E242F" w:rsidRPr="008A379F" w:rsidRDefault="004E242F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A3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242F" w:rsidRPr="008A379F" w:rsidRDefault="004E242F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E242F" w:rsidRPr="008A379F" w:rsidRDefault="00E154D5" w:rsidP="006202F1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242F" w:rsidRPr="0058033D" w:rsidRDefault="004E242F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E242F" w:rsidRPr="008A2DB6" w:rsidRDefault="004E242F" w:rsidP="008A2DB6">
            <w:pPr>
              <w:pStyle w:val="acctfourfigures"/>
              <w:tabs>
                <w:tab w:val="clear" w:pos="765"/>
              </w:tabs>
              <w:spacing w:line="240" w:lineRule="auto"/>
              <w:ind w:left="-79" w:right="12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2DB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202F1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8A379F" w:rsidRDefault="00E154D5" w:rsidP="006202F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13,49</w:t>
            </w:r>
            <w:r w:rsidR="005B1206"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8A379F" w:rsidRDefault="00C3606F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79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6202F1" w:rsidRPr="008A3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8A379F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8A379F" w:rsidRDefault="00E154D5" w:rsidP="00F24AA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8,97</w:t>
            </w:r>
            <w:r w:rsidR="005B1206"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8A2DB6" w:rsidRDefault="00DB0705" w:rsidP="008A2DB6">
            <w:pPr>
              <w:pStyle w:val="acctfourfigures"/>
              <w:tabs>
                <w:tab w:val="clear" w:pos="765"/>
              </w:tabs>
              <w:spacing w:line="240" w:lineRule="auto"/>
              <w:ind w:left="-79" w:right="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6202F1"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</w:tr>
      <w:tr w:rsidR="006202F1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8A4A1A">
            <w:pPr>
              <w:spacing w:line="240" w:lineRule="auto"/>
              <w:ind w:firstLine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8A379F" w:rsidRDefault="00E154D5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8A379F" w:rsidRDefault="006202F1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A3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8A379F" w:rsidRDefault="00E154D5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379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8A2DB6" w:rsidRDefault="006202F1" w:rsidP="008A2DB6">
            <w:pPr>
              <w:pStyle w:val="acctfourfigures"/>
              <w:tabs>
                <w:tab w:val="clear" w:pos="765"/>
              </w:tabs>
              <w:spacing w:line="240" w:lineRule="auto"/>
              <w:ind w:left="-79" w:right="12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2DB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202F1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8A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8A379F" w:rsidRDefault="00E154D5" w:rsidP="005B120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13,49</w:t>
            </w:r>
            <w:r w:rsidR="005B1206"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8A379F" w:rsidRDefault="00C3606F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79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6202F1" w:rsidRPr="008A3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8A379F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8A379F" w:rsidRDefault="00E154D5" w:rsidP="00F24AA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8,97</w:t>
            </w:r>
            <w:r w:rsidR="005B1206" w:rsidRPr="008A3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8A2DB6" w:rsidRDefault="00DB0705" w:rsidP="008A2DB6">
            <w:pPr>
              <w:pStyle w:val="acctfourfigures"/>
              <w:tabs>
                <w:tab w:val="clear" w:pos="765"/>
              </w:tabs>
              <w:spacing w:line="240" w:lineRule="auto"/>
              <w:ind w:left="-79" w:right="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6202F1"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</w:tr>
      <w:tr w:rsidR="006202F1" w:rsidRPr="006626D9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6626D9" w:rsidRDefault="006202F1" w:rsidP="008A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6626D9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8A379F" w:rsidRDefault="006202F1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202F1" w:rsidRPr="00B87831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8A2DB6" w:rsidRDefault="006202F1" w:rsidP="008A2DB6">
            <w:pPr>
              <w:pStyle w:val="acctfourfigures"/>
              <w:tabs>
                <w:tab w:val="clear" w:pos="765"/>
              </w:tabs>
              <w:spacing w:line="240" w:lineRule="auto"/>
              <w:ind w:left="-79" w:right="12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202F1" w:rsidRPr="009C6796" w:rsidTr="008A2DB6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8A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202F1" w:rsidRPr="008A379F" w:rsidRDefault="00E154D5" w:rsidP="005B120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25,80</w:t>
            </w:r>
            <w:r w:rsidR="005B1206" w:rsidRPr="008A37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202F1" w:rsidRPr="008A379F" w:rsidRDefault="00E154D5" w:rsidP="008A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79F">
              <w:rPr>
                <w:rFonts w:ascii="Angsana New" w:hAnsi="Angsana New"/>
                <w:b/>
                <w:bCs/>
                <w:sz w:val="30"/>
                <w:szCs w:val="30"/>
              </w:rPr>
              <w:t>22,328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202F1" w:rsidRPr="008A379F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202F1" w:rsidRPr="008A379F" w:rsidRDefault="00E154D5" w:rsidP="005B120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3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27,91</w:t>
            </w:r>
            <w:r w:rsidR="005B1206" w:rsidRPr="008A3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202F1" w:rsidRPr="008A2DB6" w:rsidRDefault="00DB0705" w:rsidP="008A2DB6">
            <w:pPr>
              <w:pStyle w:val="acctfourfigures"/>
              <w:tabs>
                <w:tab w:val="clear" w:pos="765"/>
              </w:tabs>
              <w:spacing w:line="240" w:lineRule="auto"/>
              <w:ind w:left="-79" w:right="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6202F1"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8A2D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C73657" w:rsidRPr="00A95CDF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8F5BC6" w:rsidRPr="009C6796" w:rsidRDefault="00C73657" w:rsidP="001B2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วัน ถึง </w:t>
      </w:r>
      <w:r w:rsidR="00DB0705" w:rsidRPr="00DB0705">
        <w:rPr>
          <w:rFonts w:ascii="Angsana New" w:hAnsi="Angsana New"/>
          <w:sz w:val="30"/>
          <w:szCs w:val="30"/>
        </w:rPr>
        <w:t>90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วัน</w:t>
      </w:r>
    </w:p>
    <w:p w:rsidR="006005F8" w:rsidRPr="00A95CDF" w:rsidRDefault="0060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C73657" w:rsidRPr="009C6796" w:rsidRDefault="00DB0705" w:rsidP="00056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B0705">
        <w:rPr>
          <w:rFonts w:ascii="Angsana New" w:hAnsi="Angsana New"/>
          <w:b/>
          <w:bCs/>
          <w:sz w:val="30"/>
          <w:szCs w:val="30"/>
        </w:rPr>
        <w:t>6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C73657" w:rsidRPr="00566A5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416" w:type="dxa"/>
        <w:tblInd w:w="360" w:type="dxa"/>
        <w:tblLook w:val="0000" w:firstRow="0" w:lastRow="0" w:firstColumn="0" w:lastColumn="0" w:noHBand="0" w:noVBand="0"/>
      </w:tblPr>
      <w:tblGrid>
        <w:gridCol w:w="5508"/>
        <w:gridCol w:w="702"/>
        <w:gridCol w:w="1485"/>
        <w:gridCol w:w="236"/>
        <w:gridCol w:w="1485"/>
      </w:tblGrid>
      <w:tr w:rsidR="00DD62DB" w:rsidRPr="003A577E" w:rsidTr="00DD62D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2DB" w:rsidRPr="003A577E" w:rsidTr="00DD62D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D62DB" w:rsidRPr="003A577E" w:rsidTr="00DD62D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D62DB" w:rsidRPr="003A577E" w:rsidTr="00DD62D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E154D5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7A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14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DD62DB" w:rsidRPr="003A577E" w:rsidTr="00DD62D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46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E154D5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7A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2DB" w:rsidRPr="003A577E" w:rsidTr="00DD62D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2" w:type="dxa"/>
            <w:tcBorders>
              <w:left w:val="nil"/>
              <w:right w:val="nil"/>
            </w:tcBorders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D62DB" w:rsidRPr="003A577E" w:rsidRDefault="00E154D5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D62DB" w:rsidRPr="007A1AA7" w:rsidRDefault="00DD62DB" w:rsidP="007A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AA7">
              <w:rPr>
                <w:rFonts w:ascii="Angsana New" w:hAnsi="Angsana New"/>
                <w:b/>
                <w:bCs/>
                <w:sz w:val="30"/>
                <w:szCs w:val="30"/>
              </w:rPr>
              <w:t>14,545</w:t>
            </w:r>
          </w:p>
        </w:tc>
      </w:tr>
      <w:tr w:rsidR="00DD62DB" w:rsidRPr="003A577E" w:rsidTr="00DD62D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02" w:type="dxa"/>
            <w:tcBorders>
              <w:left w:val="nil"/>
              <w:bottom w:val="nil"/>
              <w:right w:val="nil"/>
            </w:tcBorders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2DB" w:rsidRPr="003A577E" w:rsidRDefault="00DD62DB" w:rsidP="00DD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D62DB" w:rsidRPr="007A1AA7" w:rsidRDefault="00DD62DB" w:rsidP="007A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AA7">
              <w:rPr>
                <w:rFonts w:ascii="Angsana New" w:hAnsi="Angsana New"/>
                <w:b/>
                <w:bCs/>
                <w:sz w:val="30"/>
                <w:szCs w:val="30"/>
              </w:rPr>
              <w:t>14,5</w:t>
            </w:r>
            <w:r w:rsidR="008143CD" w:rsidRPr="007A1AA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A1AA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C73657" w:rsidRPr="009C6796" w:rsidRDefault="00C73657" w:rsidP="0056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  <w:sectPr w:rsidR="00C73657" w:rsidRPr="009C6796" w:rsidSect="00D5429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:rsidR="00C73657" w:rsidRPr="009C6796" w:rsidRDefault="00C73657" w:rsidP="00814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1D03E4">
        <w:rPr>
          <w:rFonts w:ascii="Angsana New" w:hAnsi="Angsana New" w:hint="cs"/>
          <w:sz w:val="30"/>
          <w:szCs w:val="30"/>
        </w:rPr>
        <w:t xml:space="preserve">30 </w:t>
      </w:r>
      <w:r w:rsidR="001D03E4">
        <w:rPr>
          <w:rFonts w:ascii="Angsana New" w:hAnsi="Angsana New" w:hint="cs"/>
          <w:sz w:val="30"/>
          <w:szCs w:val="30"/>
          <w:cs/>
        </w:rPr>
        <w:t>กันยายน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C3606F" w:rsidRPr="00C3606F">
        <w:rPr>
          <w:rFonts w:ascii="Angsana New" w:hAnsi="Angsana New"/>
          <w:sz w:val="30"/>
          <w:szCs w:val="30"/>
        </w:rPr>
        <w:t>31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และเงินปันผลรับสำหรับแต่ละงวด</w:t>
      </w:r>
      <w:r w:rsidR="001D03E4">
        <w:rPr>
          <w:rFonts w:ascii="Angsana New" w:hAnsi="Angsana New" w:hint="cs"/>
          <w:sz w:val="30"/>
          <w:szCs w:val="30"/>
          <w:cs/>
        </w:rPr>
        <w:t>เก้าเดือน</w:t>
      </w:r>
      <w:r w:rsidRPr="009C67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="001B2F12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9C6796" w:rsidRPr="00666C43" w:rsidRDefault="009C6796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tbl>
      <w:tblPr>
        <w:tblW w:w="148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33"/>
        <w:gridCol w:w="1197"/>
        <w:gridCol w:w="236"/>
        <w:gridCol w:w="1114"/>
        <w:gridCol w:w="1170"/>
        <w:gridCol w:w="236"/>
        <w:gridCol w:w="1204"/>
        <w:gridCol w:w="236"/>
        <w:gridCol w:w="1204"/>
        <w:gridCol w:w="236"/>
        <w:gridCol w:w="1204"/>
        <w:gridCol w:w="236"/>
        <w:gridCol w:w="1192"/>
        <w:gridCol w:w="236"/>
        <w:gridCol w:w="1216"/>
      </w:tblGrid>
      <w:tr w:rsidR="00C73657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3657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เงินปันผลรับสำหรับ</w:t>
            </w:r>
          </w:p>
        </w:tc>
      </w:tr>
      <w:tr w:rsidR="00C73657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1D03E4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</w:tr>
      <w:tr w:rsidR="00201705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1D03E4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1705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1705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1705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6C43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9C6796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5BC6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83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BC6" w:rsidRPr="009C6796" w:rsidTr="008143CD">
        <w:trPr>
          <w:trHeight w:val="25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8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698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3A577E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C07698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3A577E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C07698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3A577E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698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จำกั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3A577E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07698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3A577E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698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3A577E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698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3A577E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769</w:t>
            </w:r>
          </w:p>
        </w:tc>
      </w:tr>
      <w:tr w:rsidR="00C07698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ท็อป เอสพีพี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  <w:r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  <w:r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3A577E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C07698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  <w:r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58033D" w:rsidRDefault="00C07698" w:rsidP="002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  <w:r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698" w:rsidRPr="009C6796" w:rsidTr="008143CD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07698" w:rsidRPr="0058033D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07698" w:rsidRPr="009C6796" w:rsidRDefault="00C07698" w:rsidP="00C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3CD">
              <w:rPr>
                <w:rFonts w:ascii="Angsana New" w:hAnsi="Angsana New"/>
                <w:b/>
                <w:bCs/>
                <w:sz w:val="30"/>
                <w:szCs w:val="30"/>
              </w:rPr>
              <w:t>10,798</w:t>
            </w:r>
          </w:p>
        </w:tc>
      </w:tr>
    </w:tbl>
    <w:p w:rsidR="00C73657" w:rsidRPr="00666C43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</w:rPr>
      </w:pPr>
      <w:r w:rsidRPr="009C6796">
        <w:rPr>
          <w:rFonts w:ascii="Angsana New" w:hAnsi="Angsana New" w:hint="cs"/>
          <w:sz w:val="30"/>
          <w:szCs w:val="30"/>
          <w:cs/>
        </w:rPr>
        <w:tab/>
      </w:r>
    </w:p>
    <w:p w:rsidR="00C73657" w:rsidRPr="009C6796" w:rsidRDefault="00C73657" w:rsidP="00814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70" w:right="-43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</w:t>
      </w:r>
      <w:r w:rsidRPr="009C6796">
        <w:rPr>
          <w:rFonts w:ascii="Angsana New" w:hAnsi="Angsana New" w:hint="cs"/>
          <w:sz w:val="30"/>
          <w:szCs w:val="30"/>
          <w:cs/>
        </w:rPr>
        <w:t>ต้อง</w:t>
      </w:r>
      <w:r w:rsidRPr="009C6796">
        <w:rPr>
          <w:rFonts w:ascii="Angsana New" w:hAnsi="Angsana New"/>
          <w:sz w:val="30"/>
          <w:szCs w:val="30"/>
          <w:cs/>
        </w:rPr>
        <w:t>เปิดเผยต่อสาธารณชน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  <w:sectPr w:rsidR="00C73657" w:rsidRPr="009C6796" w:rsidSect="00AC213D">
          <w:footerReference w:type="default" r:id="rId10"/>
          <w:pgSz w:w="16834" w:h="11909" w:orient="landscape" w:code="9"/>
          <w:pgMar w:top="691" w:right="1152" w:bottom="576" w:left="1152" w:header="720" w:footer="570" w:gutter="0"/>
          <w:cols w:space="720"/>
        </w:sectPr>
      </w:pPr>
    </w:p>
    <w:p w:rsidR="00C73657" w:rsidRDefault="00DB0705" w:rsidP="00171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B0705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857F87" w:rsidRPr="0058033D">
        <w:rPr>
          <w:rFonts w:ascii="Angsana New" w:hAnsi="Angsana New" w:hint="cs"/>
          <w:b/>
          <w:bCs/>
          <w:sz w:val="30"/>
          <w:szCs w:val="30"/>
          <w:cs/>
        </w:rPr>
        <w:t>การร่วมค้าและ</w:t>
      </w:r>
      <w:r w:rsidR="00857F87" w:rsidRPr="0058033D">
        <w:rPr>
          <w:rFonts w:ascii="Angsana New" w:hAnsi="Angsana New"/>
          <w:b/>
          <w:bCs/>
          <w:sz w:val="30"/>
          <w:szCs w:val="30"/>
          <w:cs/>
        </w:rPr>
        <w:t>บริษัทร่วม</w:t>
      </w:r>
    </w:p>
    <w:p w:rsidR="00DD62DB" w:rsidRPr="003A577E" w:rsidRDefault="00DD62DB" w:rsidP="00DD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12" w:type="dxa"/>
        <w:tblInd w:w="450" w:type="dxa"/>
        <w:tblLook w:val="0000" w:firstRow="0" w:lastRow="0" w:firstColumn="0" w:lastColumn="0" w:noHBand="0" w:noVBand="0"/>
      </w:tblPr>
      <w:tblGrid>
        <w:gridCol w:w="4230"/>
        <w:gridCol w:w="222"/>
        <w:gridCol w:w="1164"/>
        <w:gridCol w:w="270"/>
        <w:gridCol w:w="1170"/>
        <w:gridCol w:w="236"/>
        <w:gridCol w:w="1060"/>
        <w:gridCol w:w="236"/>
        <w:gridCol w:w="1060"/>
      </w:tblGrid>
      <w:tr w:rsidR="00DD62DB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2DB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D62DB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60" w:type="dxa"/>
            <w:gridSpan w:val="7"/>
            <w:tcBorders>
              <w:top w:val="nil"/>
              <w:left w:val="nil"/>
              <w:right w:val="nil"/>
            </w:tcBorders>
            <w:noWrap/>
          </w:tcPr>
          <w:p w:rsidR="00DD62DB" w:rsidRPr="003A577E" w:rsidRDefault="00DD62DB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27BDC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27BDC" w:rsidRPr="003A577E" w:rsidRDefault="00A27BDC" w:rsidP="001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13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A27BDC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27BDC" w:rsidRPr="003A577E" w:rsidRDefault="00A27BDC" w:rsidP="001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4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สุทธิจากเงินลงทุนตามวิธีส่วนได้เสีย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BDC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BDC" w:rsidRPr="003A577E" w:rsidRDefault="00A27BDC" w:rsidP="001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Pr="008835E9">
              <w:rPr>
                <w:rFonts w:ascii="Angsana New" w:hAnsi="Angsana New"/>
                <w:sz w:val="30"/>
                <w:szCs w:val="30"/>
              </w:rPr>
              <w:t>582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BDC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7BDC" w:rsidRPr="003A577E" w:rsidRDefault="00A27BDC" w:rsidP="001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835E9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BDC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7BDC" w:rsidRPr="003A577E" w:rsidRDefault="00A27BDC" w:rsidP="001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2"/>
              </w:tabs>
              <w:spacing w:line="240" w:lineRule="auto"/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ตราต่างประเทศ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835E9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BDC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7BDC" w:rsidRPr="003A577E" w:rsidRDefault="00A27BDC" w:rsidP="001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2"/>
              </w:tabs>
              <w:spacing w:line="240" w:lineRule="auto"/>
              <w:ind w:left="-1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เบ็ดเสร็จอื่นในบริษัทร่วม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835E9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BDC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27BDC" w:rsidRPr="003A577E" w:rsidRDefault="00A27BDC" w:rsidP="001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"/>
              </w:tabs>
              <w:spacing w:line="240" w:lineRule="auto"/>
              <w:ind w:left="-18" w:right="-43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</w:tr>
      <w:tr w:rsidR="00A27BDC" w:rsidRPr="003A577E" w:rsidTr="00A27BD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27BDC" w:rsidRPr="003A577E" w:rsidRDefault="00A27BDC" w:rsidP="0017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24">
              <w:rPr>
                <w:rFonts w:ascii="Angsana New" w:hAnsi="Angsana New"/>
                <w:b/>
                <w:bCs/>
                <w:sz w:val="30"/>
                <w:szCs w:val="30"/>
              </w:rPr>
              <w:t>14,368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A27BDC" w:rsidRPr="003A577E" w:rsidRDefault="00A27BDC" w:rsidP="00A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</w:tr>
    </w:tbl>
    <w:p w:rsidR="008F5BC6" w:rsidRPr="009C6796" w:rsidRDefault="008F5BC6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0154A" w:rsidRDefault="004850CE" w:rsidP="00607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711B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B0705" w:rsidRPr="00711B5B">
        <w:rPr>
          <w:rFonts w:ascii="Angsana New" w:hAnsi="Angsana New"/>
          <w:sz w:val="30"/>
          <w:szCs w:val="30"/>
        </w:rPr>
        <w:t>20</w:t>
      </w:r>
      <w:r w:rsidRPr="00711B5B">
        <w:rPr>
          <w:rFonts w:ascii="Angsana New" w:hAnsi="Angsana New"/>
          <w:sz w:val="30"/>
          <w:szCs w:val="30"/>
        </w:rPr>
        <w:t xml:space="preserve"> </w:t>
      </w:r>
      <w:r w:rsidRPr="00711B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DB0705" w:rsidRPr="00711B5B">
        <w:rPr>
          <w:rFonts w:ascii="Angsana New" w:hAnsi="Angsana New"/>
          <w:sz w:val="30"/>
          <w:szCs w:val="30"/>
        </w:rPr>
        <w:t>256</w:t>
      </w:r>
      <w:r w:rsidR="00C3606F" w:rsidRPr="00711B5B">
        <w:rPr>
          <w:rFonts w:ascii="Angsana New" w:hAnsi="Angsana New"/>
          <w:sz w:val="30"/>
          <w:szCs w:val="30"/>
        </w:rPr>
        <w:t>1</w:t>
      </w:r>
      <w:r w:rsidRPr="00711B5B">
        <w:rPr>
          <w:rFonts w:ascii="Angsana New" w:hAnsi="Angsana New"/>
          <w:sz w:val="30"/>
          <w:szCs w:val="30"/>
        </w:rPr>
        <w:t xml:space="preserve"> </w:t>
      </w:r>
      <w:r w:rsidRPr="00711B5B">
        <w:rPr>
          <w:rFonts w:ascii="Angsana New" w:hAnsi="Angsana New"/>
          <w:sz w:val="30"/>
          <w:szCs w:val="30"/>
          <w:cs/>
        </w:rPr>
        <w:t>บริษัทร่วมแห่งหนึ่งได้เข้าทำสัญญาซื้อขายหุ้น</w:t>
      </w:r>
      <w:r w:rsidR="0050154A" w:rsidRPr="00711B5B">
        <w:rPr>
          <w:rFonts w:ascii="Angsana New" w:hAnsi="Angsana New" w:hint="cs"/>
          <w:sz w:val="30"/>
          <w:szCs w:val="30"/>
          <w:cs/>
        </w:rPr>
        <w:t>กับบริษัทแห่งหนึ่งซึ่งเป็นผู้ถือหุ้นของ บริษัท โกลว์ พลังงาน จำกัด (มหาชน) (</w:t>
      </w:r>
      <w:r w:rsidR="0050154A" w:rsidRPr="00711B5B">
        <w:rPr>
          <w:rFonts w:ascii="Angsana New" w:hAnsi="Angsana New"/>
          <w:sz w:val="30"/>
          <w:szCs w:val="30"/>
        </w:rPr>
        <w:t xml:space="preserve">“GLOW”) </w:t>
      </w:r>
      <w:r w:rsidR="0050154A" w:rsidRPr="00711B5B">
        <w:rPr>
          <w:rFonts w:ascii="Angsana New" w:hAnsi="Angsana New" w:hint="cs"/>
          <w:sz w:val="30"/>
          <w:szCs w:val="30"/>
          <w:cs/>
        </w:rPr>
        <w:t>เพื่อทำข้อตกลงจะซื้อขายหุ้นของ</w:t>
      </w:r>
      <w:r w:rsidR="0050154A" w:rsidRPr="00711B5B">
        <w:rPr>
          <w:rFonts w:ascii="Angsana New" w:hAnsi="Angsana New"/>
          <w:sz w:val="30"/>
          <w:szCs w:val="30"/>
        </w:rPr>
        <w:t xml:space="preserve"> GLOW </w:t>
      </w:r>
      <w:r w:rsidR="0050154A" w:rsidRPr="00711B5B">
        <w:rPr>
          <w:rFonts w:ascii="Angsana New" w:hAnsi="Angsana New" w:hint="cs"/>
          <w:sz w:val="30"/>
          <w:szCs w:val="30"/>
          <w:cs/>
        </w:rPr>
        <w:t>ณ ปัจจุบัน การซื้อขายหุ้นดังกล่าวยังไม่แล้วเสร็จ</w:t>
      </w:r>
    </w:p>
    <w:p w:rsidR="0050154A" w:rsidRPr="0050154A" w:rsidRDefault="0050154A" w:rsidP="00485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630"/>
        <w:jc w:val="thaiDistribute"/>
        <w:rPr>
          <w:rFonts w:ascii="Angsana New" w:hAnsi="Angsana New"/>
          <w:sz w:val="30"/>
          <w:szCs w:val="30"/>
          <w:cs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9C6796" w:rsidSect="00AC213D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:rsidR="00C73657" w:rsidRDefault="00C73657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9C6796">
        <w:rPr>
          <w:rFonts w:ascii="Angsana New" w:hAnsi="Angsana New"/>
          <w:sz w:val="28"/>
          <w:szCs w:val="28"/>
          <w:cs/>
        </w:rPr>
        <w:lastRenderedPageBreak/>
        <w:t>เงินลงทุนใน</w:t>
      </w:r>
      <w:r w:rsidR="00B02377" w:rsidRPr="009C6796">
        <w:rPr>
          <w:rFonts w:ascii="Angsana New" w:hAnsi="Angsana New" w:hint="cs"/>
          <w:sz w:val="28"/>
          <w:szCs w:val="28"/>
          <w:cs/>
        </w:rPr>
        <w:t>การร่วมค้า</w:t>
      </w:r>
      <w:r w:rsidRPr="009C6796">
        <w:rPr>
          <w:rFonts w:ascii="Angsana New" w:hAnsi="Angsana New" w:hint="cs"/>
          <w:sz w:val="28"/>
          <w:szCs w:val="28"/>
          <w:cs/>
        </w:rPr>
        <w:t>แ</w:t>
      </w:r>
      <w:r w:rsidR="00272D2E" w:rsidRPr="009C6796">
        <w:rPr>
          <w:rFonts w:ascii="Angsana New" w:hAnsi="Angsana New" w:hint="cs"/>
          <w:sz w:val="28"/>
          <w:szCs w:val="28"/>
          <w:cs/>
        </w:rPr>
        <w:t>ละ</w:t>
      </w:r>
      <w:r w:rsidR="00B02377" w:rsidRPr="009C6796">
        <w:rPr>
          <w:rFonts w:ascii="Angsana New" w:hAnsi="Angsana New"/>
          <w:sz w:val="28"/>
          <w:szCs w:val="28"/>
          <w:cs/>
        </w:rPr>
        <w:t>บริษัทร่วม</w:t>
      </w:r>
      <w:r w:rsidRPr="009C6796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1D03E4">
        <w:rPr>
          <w:rFonts w:ascii="Angsana New" w:hAnsi="Angsana New" w:hint="cs"/>
          <w:sz w:val="28"/>
          <w:szCs w:val="28"/>
        </w:rPr>
        <w:t xml:space="preserve">30 </w:t>
      </w:r>
      <w:r w:rsidR="001D03E4">
        <w:rPr>
          <w:rFonts w:ascii="Angsana New" w:hAnsi="Angsana New" w:hint="cs"/>
          <w:sz w:val="28"/>
          <w:szCs w:val="28"/>
          <w:cs/>
        </w:rPr>
        <w:t>กันยายน</w:t>
      </w:r>
      <w:r w:rsidR="0027208A" w:rsidRPr="009C6796">
        <w:rPr>
          <w:rFonts w:ascii="Angsana New" w:hAnsi="Angsana New" w:hint="cs"/>
          <w:sz w:val="28"/>
          <w:szCs w:val="28"/>
          <w:cs/>
        </w:rPr>
        <w:t xml:space="preserve"> </w:t>
      </w:r>
      <w:r w:rsidR="00DB0705" w:rsidRPr="00DB0705">
        <w:rPr>
          <w:rFonts w:ascii="Angsana New" w:hAnsi="Angsana New"/>
          <w:sz w:val="28"/>
          <w:szCs w:val="28"/>
        </w:rPr>
        <w:t>256</w:t>
      </w:r>
      <w:r w:rsidR="00C3606F" w:rsidRPr="00C3606F">
        <w:rPr>
          <w:rFonts w:ascii="Angsana New" w:hAnsi="Angsana New"/>
          <w:sz w:val="28"/>
          <w:szCs w:val="28"/>
        </w:rPr>
        <w:t>1</w:t>
      </w:r>
      <w:r w:rsidRPr="009C6796">
        <w:rPr>
          <w:rFonts w:ascii="Angsana New" w:hAnsi="Angsana New"/>
          <w:sz w:val="28"/>
          <w:szCs w:val="28"/>
        </w:rPr>
        <w:t xml:space="preserve"> </w:t>
      </w:r>
      <w:r w:rsidRPr="009C6796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C3606F" w:rsidRPr="00C3606F">
        <w:rPr>
          <w:rFonts w:ascii="Angsana New" w:hAnsi="Angsana New"/>
          <w:sz w:val="28"/>
          <w:szCs w:val="28"/>
        </w:rPr>
        <w:t>31</w:t>
      </w:r>
      <w:r w:rsidRPr="009C6796">
        <w:rPr>
          <w:rFonts w:ascii="Angsana New" w:hAnsi="Angsana New"/>
          <w:sz w:val="28"/>
          <w:szCs w:val="28"/>
        </w:rPr>
        <w:t xml:space="preserve"> </w:t>
      </w:r>
      <w:r w:rsidRPr="009C6796">
        <w:rPr>
          <w:rFonts w:ascii="Angsana New" w:hAnsi="Angsana New"/>
          <w:sz w:val="28"/>
          <w:szCs w:val="28"/>
          <w:cs/>
        </w:rPr>
        <w:t xml:space="preserve">ธันวาคม </w:t>
      </w:r>
      <w:r w:rsidR="00DB0705" w:rsidRPr="00DB0705">
        <w:rPr>
          <w:rFonts w:ascii="Angsana New" w:hAnsi="Angsana New"/>
          <w:sz w:val="28"/>
          <w:szCs w:val="28"/>
        </w:rPr>
        <w:t>2560</w:t>
      </w:r>
      <w:r w:rsidRPr="009C6796">
        <w:rPr>
          <w:rFonts w:ascii="Angsana New" w:hAnsi="Angsana New"/>
          <w:sz w:val="28"/>
          <w:szCs w:val="28"/>
        </w:rPr>
        <w:t xml:space="preserve"> </w:t>
      </w:r>
      <w:r w:rsidRPr="009C6796">
        <w:rPr>
          <w:rFonts w:ascii="Angsana New" w:hAnsi="Angsana New"/>
          <w:sz w:val="28"/>
          <w:szCs w:val="28"/>
          <w:cs/>
        </w:rPr>
        <w:t>และเงินปันผลรับสำหรับแต่ละงวด</w:t>
      </w:r>
      <w:r w:rsidR="001D03E4">
        <w:rPr>
          <w:rFonts w:ascii="Angsana New" w:hAnsi="Angsana New" w:hint="cs"/>
          <w:sz w:val="28"/>
          <w:szCs w:val="28"/>
          <w:cs/>
        </w:rPr>
        <w:t>เก้าเดือน</w:t>
      </w:r>
      <w:r w:rsidRPr="009C679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D03E4">
        <w:rPr>
          <w:rFonts w:ascii="Angsana New" w:hAnsi="Angsana New"/>
          <w:sz w:val="28"/>
          <w:szCs w:val="28"/>
        </w:rPr>
        <w:t xml:space="preserve">30 </w:t>
      </w:r>
      <w:r w:rsidR="001D03E4">
        <w:rPr>
          <w:rFonts w:ascii="Angsana New" w:hAnsi="Angsana New"/>
          <w:sz w:val="28"/>
          <w:szCs w:val="28"/>
          <w:cs/>
        </w:rPr>
        <w:t>กันยายน</w:t>
      </w:r>
      <w:r w:rsidRPr="009C6796">
        <w:rPr>
          <w:rFonts w:ascii="Angsana New" w:hAnsi="Angsana New" w:hint="cs"/>
          <w:sz w:val="28"/>
          <w:szCs w:val="28"/>
          <w:cs/>
        </w:rPr>
        <w:t xml:space="preserve"> </w:t>
      </w:r>
      <w:r w:rsidR="00DB0705" w:rsidRPr="00DB0705">
        <w:rPr>
          <w:rFonts w:ascii="Angsana New" w:hAnsi="Angsana New"/>
          <w:sz w:val="28"/>
          <w:szCs w:val="28"/>
        </w:rPr>
        <w:t>256</w:t>
      </w:r>
      <w:r w:rsidR="00C3606F" w:rsidRPr="00C3606F">
        <w:rPr>
          <w:rFonts w:ascii="Angsana New" w:hAnsi="Angsana New"/>
          <w:sz w:val="28"/>
          <w:szCs w:val="28"/>
        </w:rPr>
        <w:t>1</w:t>
      </w:r>
      <w:r w:rsidRPr="009C6796">
        <w:rPr>
          <w:rFonts w:ascii="Angsana New" w:hAnsi="Angsana New"/>
          <w:sz w:val="28"/>
          <w:szCs w:val="28"/>
        </w:rPr>
        <w:t xml:space="preserve"> </w:t>
      </w:r>
      <w:r w:rsidRPr="009C6796">
        <w:rPr>
          <w:rFonts w:ascii="Angsana New" w:hAnsi="Angsana New"/>
          <w:sz w:val="28"/>
          <w:szCs w:val="28"/>
          <w:cs/>
        </w:rPr>
        <w:t xml:space="preserve">และ </w:t>
      </w:r>
      <w:r w:rsidR="00DB0705" w:rsidRPr="00DB0705">
        <w:rPr>
          <w:rFonts w:ascii="Angsana New" w:hAnsi="Angsana New"/>
          <w:sz w:val="28"/>
          <w:szCs w:val="28"/>
        </w:rPr>
        <w:t>2560</w:t>
      </w:r>
      <w:r w:rsidRPr="009C6796">
        <w:rPr>
          <w:rFonts w:ascii="Angsana New" w:hAnsi="Angsana New"/>
          <w:sz w:val="28"/>
          <w:szCs w:val="28"/>
        </w:rPr>
        <w:t xml:space="preserve"> </w:t>
      </w:r>
      <w:r w:rsidRPr="009C6796">
        <w:rPr>
          <w:rFonts w:ascii="Angsana New" w:hAnsi="Angsana New"/>
          <w:sz w:val="28"/>
          <w:szCs w:val="28"/>
          <w:cs/>
        </w:rPr>
        <w:t>มีดังนี้</w:t>
      </w:r>
    </w:p>
    <w:p w:rsidR="00050D6F" w:rsidRPr="009C6796" w:rsidRDefault="00050D6F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3168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124"/>
        <w:gridCol w:w="1134"/>
        <w:gridCol w:w="394"/>
        <w:gridCol w:w="886"/>
        <w:gridCol w:w="989"/>
        <w:gridCol w:w="257"/>
        <w:gridCol w:w="888"/>
        <w:gridCol w:w="270"/>
        <w:gridCol w:w="888"/>
        <w:gridCol w:w="270"/>
        <w:gridCol w:w="888"/>
        <w:gridCol w:w="270"/>
        <w:gridCol w:w="888"/>
        <w:gridCol w:w="270"/>
        <w:gridCol w:w="888"/>
        <w:gridCol w:w="270"/>
        <w:gridCol w:w="888"/>
        <w:gridCol w:w="270"/>
        <w:gridCol w:w="888"/>
        <w:gridCol w:w="270"/>
        <w:gridCol w:w="888"/>
        <w:gridCol w:w="270"/>
        <w:gridCol w:w="888"/>
        <w:gridCol w:w="604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</w:tblGrid>
      <w:tr w:rsidR="00050D6F" w:rsidRPr="009C6796" w:rsidTr="00F63B2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50D6F" w:rsidRPr="009C6796" w:rsidTr="00415C6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สัดส่วนความเป็น</w:t>
            </w:r>
          </w:p>
        </w:tc>
        <w:tc>
          <w:tcPr>
            <w:tcW w:w="2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มูลค่ายุติธรรมสำหรับ</w:t>
            </w:r>
          </w:p>
        </w:tc>
        <w:tc>
          <w:tcPr>
            <w:tcW w:w="20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เงินปันผลรับสำหรับ</w:t>
            </w:r>
          </w:p>
        </w:tc>
      </w:tr>
      <w:tr w:rsidR="00050D6F" w:rsidRPr="009C6796" w:rsidTr="00415C6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เจ้าของ</w:t>
            </w:r>
          </w:p>
        </w:tc>
        <w:tc>
          <w:tcPr>
            <w:tcW w:w="2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58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7"/>
                <w:szCs w:val="27"/>
                <w:cs/>
              </w:rPr>
            </w:pPr>
            <w:r w:rsidRPr="009C6796">
              <w:rPr>
                <w:rFonts w:ascii="Angsana New" w:hAnsi="Angsana New"/>
                <w:sz w:val="27"/>
                <w:szCs w:val="27"/>
              </w:rPr>
              <w:t xml:space="preserve">          </w:t>
            </w:r>
            <w:r w:rsidRPr="009C6796">
              <w:rPr>
                <w:rFonts w:ascii="Angsana New" w:hAnsi="Angsana New"/>
                <w:sz w:val="27"/>
                <w:szCs w:val="27"/>
                <w:cs/>
              </w:rPr>
              <w:t>หลักทรัพย์จดทะเบียนฯ</w:t>
            </w:r>
          </w:p>
        </w:tc>
        <w:tc>
          <w:tcPr>
            <w:tcW w:w="20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C6796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="001D03E4">
              <w:rPr>
                <w:rFonts w:ascii="Angsana New" w:hAnsi="Angsana New" w:hint="cs"/>
                <w:sz w:val="27"/>
                <w:szCs w:val="27"/>
                <w:cs/>
              </w:rPr>
              <w:t>เก้าเดือน</w:t>
            </w:r>
            <w:r w:rsidRPr="009C6796">
              <w:rPr>
                <w:rFonts w:ascii="Angsana New" w:hAnsi="Angsana New"/>
                <w:sz w:val="27"/>
                <w:szCs w:val="27"/>
                <w:cs/>
              </w:rPr>
              <w:t>สิ้นสุดวันที่</w:t>
            </w:r>
          </w:p>
        </w:tc>
      </w:tr>
      <w:tr w:rsidR="008423D2" w:rsidRPr="009C6796" w:rsidTr="00415C6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1D03E4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 w:hint="cs"/>
                <w:sz w:val="27"/>
                <w:szCs w:val="27"/>
              </w:rPr>
              <w:t>31</w:t>
            </w:r>
            <w:r w:rsidR="00050D6F" w:rsidRPr="009C679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96306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1D03E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1D03E4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 w:hint="cs"/>
                <w:sz w:val="27"/>
                <w:szCs w:val="27"/>
              </w:rPr>
              <w:t>31</w:t>
            </w:r>
            <w:r w:rsidR="00050D6F" w:rsidRPr="009C679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1D03E4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 w:hint="cs"/>
                <w:sz w:val="27"/>
                <w:szCs w:val="27"/>
              </w:rPr>
              <w:t>31</w:t>
            </w:r>
            <w:r w:rsidR="00050D6F" w:rsidRPr="009C679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1D03E4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 w:hint="cs"/>
                <w:sz w:val="27"/>
                <w:szCs w:val="27"/>
              </w:rPr>
              <w:t>31</w:t>
            </w:r>
            <w:r w:rsidR="00050D6F" w:rsidRPr="009C679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050D6F" w:rsidRPr="009C6796" w:rsidRDefault="001D03E4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 w:hint="cs"/>
                <w:sz w:val="27"/>
                <w:szCs w:val="27"/>
              </w:rPr>
              <w:t>31</w:t>
            </w:r>
            <w:r w:rsidR="00050D6F" w:rsidRPr="009C679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1D03E4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1D03E4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</w:tr>
      <w:tr w:rsidR="00E53E62" w:rsidRPr="009C6796" w:rsidTr="00415C6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E53E62" w:rsidRPr="009C6796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</w:tr>
      <w:tr w:rsidR="00050D6F" w:rsidRPr="002142FA" w:rsidTr="00415C64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9C6796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398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233FF2" w:rsidRDefault="008423D2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33FF2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233FF2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604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757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757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757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757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757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757" w:type="dxa"/>
            <w:vAlign w:val="bottom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757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757" w:type="dxa"/>
            <w:vAlign w:val="bottom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757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</w:tr>
      <w:tr w:rsidR="008423D2" w:rsidRPr="009C6796" w:rsidTr="00415C6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4" w:type="dxa"/>
            <w:tcBorders>
              <w:top w:val="nil"/>
              <w:left w:val="nil"/>
              <w:right w:val="nil"/>
            </w:tcBorders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</w:tcBorders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</w:tcBorders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15C64" w:rsidRPr="009C6796" w:rsidTr="00415C6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>TOP-NTL Pte. Ltd.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9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C64" w:rsidRPr="009C6796" w:rsidTr="00F63B2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 xml:space="preserve">TOP-NTL Shipping Trust 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9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C64" w:rsidRPr="009C6796" w:rsidTr="00F63B2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ท็อป นอติคอล </w:t>
            </w: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  สตาร์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9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C64" w:rsidRPr="009C6796" w:rsidTr="00F63B2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 xml:space="preserve">TOP-NYK MarineOne </w:t>
            </w: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C6796">
              <w:rPr>
                <w:rFonts w:ascii="Angsana New" w:hAnsi="Angsana New"/>
                <w:sz w:val="28"/>
                <w:szCs w:val="28"/>
              </w:rPr>
              <w:t>Pte. Ltd.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9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27</w:t>
            </w: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27</w:t>
            </w: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9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</w:tcBorders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</w:tcBorders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415C64" w:rsidRPr="009C6796" w:rsidTr="00F63B24">
        <w:trPr>
          <w:gridAfter w:val="21"/>
          <w:wAfter w:w="15744" w:type="dxa"/>
        </w:trPr>
        <w:tc>
          <w:tcPr>
            <w:tcW w:w="212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4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</w:tcBorders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</w:tcBorders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60634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</w:p>
        </w:tc>
      </w:tr>
    </w:tbl>
    <w:p w:rsidR="00A34897" w:rsidRDefault="00A34897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050D6F" w:rsidRDefault="00050D6F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570BC9" w:rsidRDefault="00570BC9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050D6F" w:rsidRDefault="00050D6F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050D6F" w:rsidRDefault="00050D6F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75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227"/>
        <w:gridCol w:w="885"/>
        <w:gridCol w:w="236"/>
        <w:gridCol w:w="882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050D6F" w:rsidRPr="009C6796" w:rsidTr="00CC4940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มูลค่ายุติธรรมสำหรับ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61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หลักทรัพย์จดทะเบียนฯ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1D03E4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1D03E4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050D6F" w:rsidRPr="009C3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C4940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D03E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1D03E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050D6F" w:rsidRPr="009C3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1D03E4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050D6F" w:rsidRPr="009C3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1D03E4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050D6F" w:rsidRPr="009C3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50D6F" w:rsidRPr="009C38EB" w:rsidRDefault="001D03E4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050D6F" w:rsidRPr="009C3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1D03E4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1D03E4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838A0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C38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520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C38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C38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C7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พีทีที </w:t>
            </w:r>
            <w:r w:rsidR="00C70015" w:rsidRPr="009C38EB">
              <w:rPr>
                <w:rFonts w:ascii="Angsana New" w:hAnsi="Angsana New" w:hint="cs"/>
                <w:sz w:val="28"/>
                <w:szCs w:val="28"/>
                <w:cs/>
              </w:rPr>
              <w:t>ดิจิตอล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Pr="00DB070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1712F6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บริษัท พีทีที เอนเนอร์ยี่</w:t>
            </w:r>
            <w:r w:rsidRPr="009C38EB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โซลูชั่นส์ จำกัด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415C64" w:rsidRPr="009C38EB" w:rsidRDefault="001712F6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711B5B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โกลบอล เพาเวอร์ 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   ซินเนอร์ยี่ จำกัด (มหาชน)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14</w:t>
            </w:r>
            <w:r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98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14</w:t>
            </w:r>
            <w:r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98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30,142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511</w:t>
            </w: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บริษัท อุบล ไบโอ เอทานอล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7</w:t>
            </w: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7</w:t>
            </w: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80</w:t>
            </w: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1712F6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>ที.ไอ.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เอ็ม. ชิพ 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แมนเนจเมนท์ 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33</w:t>
            </w:r>
            <w:r w:rsidRPr="009C38EB">
              <w:rPr>
                <w:rFonts w:ascii="Angsana New" w:hAnsi="Angsana New"/>
                <w:sz w:val="28"/>
                <w:szCs w:val="28"/>
              </w:rPr>
              <w:t>.</w:t>
            </w:r>
            <w:r w:rsidRPr="00C3606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33</w:t>
            </w:r>
            <w:r w:rsidRPr="009C38EB">
              <w:rPr>
                <w:rFonts w:ascii="Angsana New" w:hAnsi="Angsana New"/>
                <w:sz w:val="28"/>
                <w:szCs w:val="28"/>
              </w:rPr>
              <w:t>.</w:t>
            </w:r>
            <w:r w:rsidRPr="00C3606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1712F6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14,142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270" w:type="dxa"/>
            <w:tcBorders>
              <w:lef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5C64" w:rsidRPr="003A577E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548</w:t>
            </w:r>
          </w:p>
        </w:tc>
      </w:tr>
      <w:tr w:rsidR="00415C6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14,780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70" w:type="dxa"/>
            <w:tcBorders>
              <w:lef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right w:val="nil"/>
            </w:tcBorders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415C64" w:rsidRPr="009C38EB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415C64" w:rsidRPr="003A577E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582</w:t>
            </w:r>
          </w:p>
        </w:tc>
      </w:tr>
    </w:tbl>
    <w:p w:rsidR="0085704B" w:rsidRDefault="0085704B" w:rsidP="0085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789"/>
        </w:tabs>
        <w:rPr>
          <w:rFonts w:ascii="Angsana New" w:hAnsi="Angsana New"/>
          <w:sz w:val="30"/>
          <w:szCs w:val="30"/>
        </w:rPr>
      </w:pPr>
    </w:p>
    <w:p w:rsidR="00A40375" w:rsidRDefault="007D6EF5" w:rsidP="0085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78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W w:w="147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247"/>
        <w:gridCol w:w="927"/>
        <w:gridCol w:w="243"/>
        <w:gridCol w:w="945"/>
        <w:gridCol w:w="236"/>
        <w:gridCol w:w="979"/>
        <w:gridCol w:w="270"/>
        <w:gridCol w:w="972"/>
        <w:gridCol w:w="288"/>
        <w:gridCol w:w="990"/>
        <w:gridCol w:w="243"/>
        <w:gridCol w:w="945"/>
        <w:gridCol w:w="252"/>
        <w:gridCol w:w="990"/>
        <w:gridCol w:w="270"/>
        <w:gridCol w:w="945"/>
        <w:gridCol w:w="236"/>
        <w:gridCol w:w="937"/>
        <w:gridCol w:w="18"/>
      </w:tblGrid>
      <w:tr w:rsidR="00295D40" w:rsidRPr="009C6796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9C6796" w:rsidRDefault="0085704B" w:rsidP="0055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ab/>
            </w:r>
          </w:p>
        </w:tc>
        <w:tc>
          <w:tcPr>
            <w:tcW w:w="1190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D40" w:rsidRPr="009C6796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295D40" w:rsidRPr="009C6796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170843" w:rsidP="0017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95D40" w:rsidRPr="009C6796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หลักทรัพย์จดทะเบียนฯ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1D03E4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</w:p>
        </w:tc>
      </w:tr>
      <w:tr w:rsidR="00C169BF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1D03E4" w:rsidP="0029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295D40" w:rsidRPr="009C67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95D40" w:rsidRPr="009C67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95D40" w:rsidRPr="009C67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C3606F" w:rsidP="0029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3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95D40" w:rsidRPr="009C67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86AFB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AFB" w:rsidRPr="009C6796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743DD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43DD" w:rsidRPr="009C6796" w:rsidRDefault="00E743D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9C6796" w:rsidRDefault="00E743DD" w:rsidP="0055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9C6796" w:rsidRDefault="00E743D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9C6796" w:rsidRDefault="00E743DD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15C64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ดิจิตอล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415C64" w:rsidRPr="009C6796" w:rsidRDefault="00E326CB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72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15C64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บริษัท พีทีที เอนเนอร์ยี่</w:t>
            </w:r>
            <w:r w:rsidRPr="009C67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 xml:space="preserve">โซลูชั่นส์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C64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415C64" w:rsidRPr="009C6796" w:rsidRDefault="00E326CB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left="-5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C64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โกลบอล เพาเวอร์ ซินเนอร์ยี่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5C64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  <w:r w:rsidRPr="009C67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14</w:t>
            </w:r>
            <w:r w:rsidRPr="009C6796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98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14</w:t>
            </w:r>
            <w:r w:rsidRPr="009C6796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98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9C6796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9C6796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9,042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6</w:t>
            </w: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15C64" w:rsidRPr="009C6796" w:rsidTr="00376CBF">
        <w:tc>
          <w:tcPr>
            <w:tcW w:w="28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67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C679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C679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C679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C679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15C64" w:rsidRPr="009C6796" w:rsidRDefault="00415C64" w:rsidP="004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</w:tbl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left" w:pos="540"/>
        </w:tabs>
        <w:ind w:left="900" w:right="-43" w:hanging="191"/>
        <w:jc w:val="both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ind w:firstLine="706"/>
        <w:rPr>
          <w:rFonts w:ascii="Angsana New" w:hAnsi="Angsana New"/>
          <w:sz w:val="30"/>
          <w:szCs w:val="30"/>
          <w:cs/>
        </w:rPr>
      </w:pPr>
    </w:p>
    <w:p w:rsidR="00C73657" w:rsidRPr="009C6796" w:rsidRDefault="00C73657" w:rsidP="00C73657">
      <w:pPr>
        <w:ind w:firstLine="706"/>
        <w:rPr>
          <w:rFonts w:ascii="Angsana New" w:hAnsi="Angsana New"/>
          <w:strike/>
          <w:sz w:val="30"/>
          <w:szCs w:val="30"/>
        </w:rPr>
      </w:pPr>
    </w:p>
    <w:p w:rsidR="00C73657" w:rsidRPr="009C6796" w:rsidRDefault="00C73657" w:rsidP="00C73657">
      <w:pPr>
        <w:rPr>
          <w:rFonts w:ascii="Angsana New" w:hAnsi="Angsana New"/>
          <w:strike/>
          <w:sz w:val="30"/>
          <w:szCs w:val="30"/>
        </w:rPr>
        <w:sectPr w:rsidR="00C73657" w:rsidRPr="009C6796" w:rsidSect="00AC213D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0705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C73657" w:rsidRDefault="00C73657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bCs/>
          <w:sz w:val="30"/>
          <w:szCs w:val="30"/>
          <w:cs/>
        </w:rPr>
        <w:tab/>
      </w:r>
      <w:r w:rsidRPr="009C6796">
        <w:rPr>
          <w:rFonts w:ascii="Angsana New" w:hAnsi="Angsana New"/>
          <w:b/>
          <w:sz w:val="30"/>
          <w:szCs w:val="30"/>
          <w:cs/>
        </w:rPr>
        <w:t>ก</w:t>
      </w:r>
      <w:r w:rsidRPr="009C6796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1D03E4">
        <w:rPr>
          <w:rFonts w:ascii="Angsana New" w:hAnsi="Angsana New" w:hint="cs"/>
          <w:sz w:val="30"/>
          <w:szCs w:val="30"/>
          <w:cs/>
        </w:rPr>
        <w:t>เก้าเดือน</w:t>
      </w:r>
      <w:r w:rsidR="00CC5A26" w:rsidRPr="009C67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="00AA5E11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CC5A26" w:rsidRPr="009C6796">
        <w:rPr>
          <w:rFonts w:ascii="Angsana New" w:hAnsi="Angsana New"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 </w:t>
      </w:r>
      <w:r w:rsidR="002E7EBC">
        <w:rPr>
          <w:rFonts w:ascii="Angsana New" w:hAnsi="Angsana New"/>
          <w:sz w:val="30"/>
          <w:szCs w:val="30"/>
          <w:cs/>
        </w:rPr>
        <w:br/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556A83" w:rsidRPr="00F63B24" w:rsidRDefault="00556A83" w:rsidP="00556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bCs/>
          <w:sz w:val="30"/>
          <w:szCs w:val="30"/>
          <w:cs/>
        </w:rPr>
        <w:tab/>
      </w:r>
    </w:p>
    <w:tbl>
      <w:tblPr>
        <w:tblW w:w="94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081"/>
        <w:gridCol w:w="269"/>
        <w:gridCol w:w="1172"/>
        <w:gridCol w:w="269"/>
        <w:gridCol w:w="1172"/>
        <w:gridCol w:w="269"/>
        <w:gridCol w:w="1232"/>
        <w:gridCol w:w="27"/>
        <w:gridCol w:w="209"/>
      </w:tblGrid>
      <w:tr w:rsidR="00556A83" w:rsidRPr="003A577E" w:rsidTr="00556A83">
        <w:trPr>
          <w:gridAfter w:val="1"/>
          <w:wAfter w:w="110" w:type="pct"/>
          <w:tblHeader/>
        </w:trPr>
        <w:tc>
          <w:tcPr>
            <w:tcW w:w="1993" w:type="pct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6" w:type="pct"/>
            <w:gridSpan w:val="8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6A83" w:rsidRPr="003A577E" w:rsidTr="00556A83">
        <w:trPr>
          <w:gridAfter w:val="1"/>
          <w:wAfter w:w="110" w:type="pct"/>
          <w:tblHeader/>
        </w:trPr>
        <w:tc>
          <w:tcPr>
            <w:tcW w:w="1993" w:type="pct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0" w:type="pct"/>
            <w:gridSpan w:val="3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pct"/>
            <w:gridSpan w:val="4"/>
            <w:tcBorders>
              <w:left w:val="nil"/>
            </w:tcBorders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56A83" w:rsidRPr="003A577E" w:rsidTr="00556A83">
        <w:trPr>
          <w:trHeight w:hRule="exact" w:val="1598"/>
          <w:tblHeader/>
        </w:trPr>
        <w:tc>
          <w:tcPr>
            <w:tcW w:w="1993" w:type="pct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556A83" w:rsidRPr="003A577E" w:rsidRDefault="00556A83" w:rsidP="006D155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2" w:type="pct"/>
          </w:tcPr>
          <w:p w:rsidR="00556A83" w:rsidRPr="003A577E" w:rsidRDefault="00556A83" w:rsidP="006D155D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556A83" w:rsidRPr="003A577E" w:rsidRDefault="00556A83" w:rsidP="006D155D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:rsidR="00556A83" w:rsidRPr="003A577E" w:rsidRDefault="00556A83" w:rsidP="006D155D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556A83" w:rsidRPr="003A577E" w:rsidRDefault="00556A83" w:rsidP="006D155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rHeight w:hRule="exact" w:val="407"/>
          <w:tblHeader/>
        </w:trPr>
        <w:tc>
          <w:tcPr>
            <w:tcW w:w="1993" w:type="pct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pct"/>
            <w:gridSpan w:val="7"/>
          </w:tcPr>
          <w:p w:rsidR="00556A83" w:rsidRPr="003A577E" w:rsidRDefault="00556A83" w:rsidP="006D155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570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โรงกลั่นน้ำมันและอุปกรณ์</w:t>
            </w:r>
          </w:p>
        </w:tc>
        <w:tc>
          <w:tcPr>
            <w:tcW w:w="570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โรงผลิตปิโตรเคมี</w:t>
            </w:r>
          </w:p>
        </w:tc>
        <w:tc>
          <w:tcPr>
            <w:tcW w:w="570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โรงผลิตกระแสไฟฟ้า</w:t>
            </w:r>
          </w:p>
        </w:tc>
        <w:tc>
          <w:tcPr>
            <w:tcW w:w="570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570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เรือบรรทุกน้ำมันและผลิตภัณฑ์เคมีเหลว</w:t>
            </w:r>
          </w:p>
        </w:tc>
        <w:tc>
          <w:tcPr>
            <w:tcW w:w="570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และเรือขนส่งผู้โดยสาร</w:t>
            </w:r>
          </w:p>
        </w:tc>
        <w:tc>
          <w:tcPr>
            <w:tcW w:w="570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570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3,341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  <w:bottom w:val="single" w:sz="4" w:space="0" w:color="auto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404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bottom w:val="single" w:sz="4" w:space="0" w:color="auto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A83" w:rsidRPr="003A577E" w:rsidTr="00556A83">
        <w:trPr>
          <w:tblHeader/>
        </w:trPr>
        <w:tc>
          <w:tcPr>
            <w:tcW w:w="1993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3,644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556A83" w:rsidRPr="003A577E" w:rsidRDefault="00E154D5" w:rsidP="00556A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142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556A83" w:rsidRPr="003A577E" w:rsidRDefault="00556A83" w:rsidP="00556A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24" w:type="pct"/>
            <w:gridSpan w:val="2"/>
          </w:tcPr>
          <w:p w:rsidR="00556A83" w:rsidRPr="003A577E" w:rsidRDefault="00556A83" w:rsidP="00556A8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556A83" w:rsidRPr="003A577E" w:rsidRDefault="00556A83" w:rsidP="00556A83">
      <w:pPr>
        <w:spacing w:line="240" w:lineRule="auto"/>
      </w:pPr>
    </w:p>
    <w:p w:rsidR="00556A83" w:rsidRPr="003A577E" w:rsidRDefault="00556A83" w:rsidP="00556A83">
      <w:pPr>
        <w:spacing w:line="240" w:lineRule="auto"/>
      </w:pPr>
    </w:p>
    <w:p w:rsidR="00556A83" w:rsidRPr="003A577E" w:rsidRDefault="00556A83" w:rsidP="00556A83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6626D9" w:rsidRPr="006626D9" w:rsidRDefault="006626D9" w:rsidP="006626D9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0"/>
        <w:gridCol w:w="895"/>
        <w:gridCol w:w="239"/>
        <w:gridCol w:w="1067"/>
        <w:gridCol w:w="237"/>
        <w:gridCol w:w="923"/>
        <w:gridCol w:w="19"/>
        <w:gridCol w:w="220"/>
        <w:gridCol w:w="19"/>
        <w:gridCol w:w="1051"/>
      </w:tblGrid>
      <w:tr w:rsidR="00556A83" w:rsidRPr="003A577E" w:rsidTr="006D155D">
        <w:trPr>
          <w:tblHeader/>
        </w:trPr>
        <w:tc>
          <w:tcPr>
            <w:tcW w:w="2476" w:type="pct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lastRenderedPageBreak/>
              <w:br w:type="page"/>
            </w:r>
          </w:p>
        </w:tc>
        <w:tc>
          <w:tcPr>
            <w:tcW w:w="2524" w:type="pct"/>
            <w:gridSpan w:val="9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577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56A83" w:rsidRPr="003A577E" w:rsidTr="006D155D">
        <w:trPr>
          <w:tblHeader/>
        </w:trPr>
        <w:tc>
          <w:tcPr>
            <w:tcW w:w="2476" w:type="pct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0" w:type="pct"/>
            <w:gridSpan w:val="3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pct"/>
            <w:gridSpan w:val="5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56A83" w:rsidRPr="003A577E" w:rsidTr="00556A83">
        <w:trPr>
          <w:trHeight w:val="1109"/>
          <w:tblHeader/>
        </w:trPr>
        <w:tc>
          <w:tcPr>
            <w:tcW w:w="2476" w:type="pct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  <w:gridSpan w:val="2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556A83" w:rsidRPr="003A577E" w:rsidTr="006D155D">
        <w:trPr>
          <w:tblHeader/>
        </w:trPr>
        <w:tc>
          <w:tcPr>
            <w:tcW w:w="2476" w:type="pct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4" w:type="pct"/>
            <w:gridSpan w:val="9"/>
          </w:tcPr>
          <w:p w:rsidR="00556A83" w:rsidRPr="003A577E" w:rsidRDefault="00556A83" w:rsidP="006D1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6A83" w:rsidRPr="003A577E" w:rsidTr="00556A83">
        <w:trPr>
          <w:tblHeader/>
        </w:trPr>
        <w:tc>
          <w:tcPr>
            <w:tcW w:w="2476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84" w:type="pct"/>
          </w:tcPr>
          <w:p w:rsidR="00556A83" w:rsidRPr="003A577E" w:rsidRDefault="00DF41E0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29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556A83" w:rsidRPr="003A577E" w:rsidRDefault="00DF41E0" w:rsidP="0055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56A83" w:rsidRPr="003A577E" w:rsidRDefault="00556A83" w:rsidP="0055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A83" w:rsidRPr="003A577E" w:rsidTr="00556A83">
        <w:trPr>
          <w:tblHeader/>
        </w:trPr>
        <w:tc>
          <w:tcPr>
            <w:tcW w:w="2476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484" w:type="pct"/>
          </w:tcPr>
          <w:p w:rsidR="00556A83" w:rsidRPr="003A577E" w:rsidRDefault="00DF41E0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556A83" w:rsidRPr="003A577E" w:rsidRDefault="00DF41E0" w:rsidP="0055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56A83" w:rsidRPr="003A577E" w:rsidRDefault="00556A83" w:rsidP="0055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A83" w:rsidRPr="003A577E" w:rsidTr="00556A83">
        <w:trPr>
          <w:tblHeader/>
        </w:trPr>
        <w:tc>
          <w:tcPr>
            <w:tcW w:w="2476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โรงกลั่นน้ำมันและอุปกรณ์</w:t>
            </w:r>
          </w:p>
        </w:tc>
        <w:tc>
          <w:tcPr>
            <w:tcW w:w="484" w:type="pct"/>
          </w:tcPr>
          <w:p w:rsidR="00556A83" w:rsidRPr="003A577E" w:rsidRDefault="00DF41E0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9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556A83" w:rsidRPr="003A577E" w:rsidRDefault="00DF41E0" w:rsidP="0055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2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56A83" w:rsidRPr="003A577E" w:rsidRDefault="00556A83" w:rsidP="0055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A83" w:rsidRPr="003A577E" w:rsidTr="00556A83">
        <w:trPr>
          <w:tblHeader/>
        </w:trPr>
        <w:tc>
          <w:tcPr>
            <w:tcW w:w="2476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484" w:type="pct"/>
          </w:tcPr>
          <w:p w:rsidR="00556A83" w:rsidRPr="003A577E" w:rsidRDefault="00DF41E0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9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556A83" w:rsidRPr="003A577E" w:rsidRDefault="00DF41E0" w:rsidP="0055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56A83" w:rsidRPr="003A577E" w:rsidRDefault="00556A83" w:rsidP="0055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A83" w:rsidRPr="003A577E" w:rsidTr="00556A83">
        <w:trPr>
          <w:tblHeader/>
        </w:trPr>
        <w:tc>
          <w:tcPr>
            <w:tcW w:w="2476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484" w:type="pct"/>
          </w:tcPr>
          <w:p w:rsidR="00556A83" w:rsidRPr="003A577E" w:rsidRDefault="00DF41E0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556A83" w:rsidRPr="003A577E" w:rsidRDefault="00DF41E0" w:rsidP="0055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56A83" w:rsidRPr="003A577E" w:rsidRDefault="00556A83" w:rsidP="0055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A83" w:rsidRPr="003A577E" w:rsidTr="00556A83">
        <w:trPr>
          <w:tblHeader/>
        </w:trPr>
        <w:tc>
          <w:tcPr>
            <w:tcW w:w="2476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556A83" w:rsidRPr="003A577E" w:rsidRDefault="00DF41E0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2,884</w:t>
            </w:r>
          </w:p>
        </w:tc>
        <w:tc>
          <w:tcPr>
            <w:tcW w:w="129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556A83" w:rsidRPr="003A577E" w:rsidRDefault="00DF41E0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8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tcBorders>
              <w:bottom w:val="single" w:sz="4" w:space="0" w:color="auto"/>
            </w:tcBorders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2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556A83" w:rsidRPr="003A577E" w:rsidTr="00556A83">
        <w:trPr>
          <w:tblHeader/>
        </w:trPr>
        <w:tc>
          <w:tcPr>
            <w:tcW w:w="2476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556A83" w:rsidRPr="003A577E" w:rsidRDefault="00DF41E0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3,050</w:t>
            </w:r>
          </w:p>
        </w:tc>
        <w:tc>
          <w:tcPr>
            <w:tcW w:w="129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556A83" w:rsidRPr="003A577E" w:rsidRDefault="00DF41E0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28" w:type="pct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129" w:type="pct"/>
            <w:gridSpan w:val="2"/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556A83" w:rsidRPr="003A577E" w:rsidRDefault="00556A83" w:rsidP="0055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</w:tr>
    </w:tbl>
    <w:p w:rsidR="00556A83" w:rsidRPr="00BA0F24" w:rsidRDefault="00556A83" w:rsidP="0055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73657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B0705">
        <w:rPr>
          <w:rFonts w:ascii="Angsana New" w:hAnsi="Angsana New"/>
          <w:b/>
          <w:bCs/>
          <w:sz w:val="30"/>
          <w:szCs w:val="30"/>
        </w:rPr>
        <w:t>9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717857" w:rsidRPr="00717857" w:rsidRDefault="007178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5"/>
        <w:gridCol w:w="989"/>
        <w:gridCol w:w="1170"/>
        <w:gridCol w:w="266"/>
        <w:gridCol w:w="1266"/>
        <w:gridCol w:w="269"/>
        <w:gridCol w:w="1170"/>
        <w:gridCol w:w="271"/>
        <w:gridCol w:w="1336"/>
      </w:tblGrid>
      <w:tr w:rsidR="002648BA" w:rsidRPr="009C6796" w:rsidTr="002648BA">
        <w:trPr>
          <w:trHeight w:val="435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8BA" w:rsidRPr="009C6796" w:rsidTr="002648BA">
        <w:trPr>
          <w:trHeight w:val="435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E11" w:rsidRPr="009C6796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E11" w:rsidRPr="009C6796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1D03E4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C3606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A5E11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1D03E4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AA5E11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C3606F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A5E11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48BA" w:rsidRPr="009C6796" w:rsidTr="002648BA">
        <w:trPr>
          <w:trHeight w:val="435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949" w:rsidRPr="009C6796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949" w:rsidRPr="009C6796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DB0705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DB0705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DB0705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DB0705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648BA" w:rsidRPr="009C6796" w:rsidTr="002648BA">
        <w:trPr>
          <w:trHeight w:val="435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525" w:rsidRPr="009C6796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5525" w:rsidRPr="009C6796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8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9C6796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648BA" w:rsidRPr="009C6796" w:rsidTr="002648BA">
        <w:trPr>
          <w:trHeight w:val="435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E70" w:rsidRPr="009C6796" w:rsidRDefault="00546E70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C3606F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3606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DF41E0" w:rsidP="002429DC">
            <w:pPr>
              <w:pStyle w:val="Denomination2"/>
              <w:tabs>
                <w:tab w:val="decimal" w:pos="954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16,362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C3606F" w:rsidP="002429DC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546E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DF41E0" w:rsidP="002429DC">
            <w:pPr>
              <w:pStyle w:val="Denomination2"/>
              <w:tabs>
                <w:tab w:val="decimal" w:pos="92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19,220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C3606F" w:rsidP="002429D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546E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887</w:t>
            </w:r>
          </w:p>
        </w:tc>
      </w:tr>
      <w:tr w:rsidR="002648BA" w:rsidRPr="009C6796" w:rsidTr="002648BA">
        <w:trPr>
          <w:trHeight w:val="465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E70" w:rsidRPr="009C6796" w:rsidRDefault="00546E70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DD02EE" w:rsidP="00220514">
            <w:pPr>
              <w:pStyle w:val="Denomination2"/>
              <w:tabs>
                <w:tab w:val="decimal" w:pos="954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10,308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DB0705" w:rsidP="00546E70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46E70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C3606F"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DF41E0" w:rsidP="00546E70">
            <w:pPr>
              <w:pStyle w:val="Denomination2"/>
              <w:tabs>
                <w:tab w:val="decimal" w:pos="92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9,806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DB0705" w:rsidP="00546E7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546E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2648BA" w:rsidRPr="009C6796" w:rsidTr="002648BA">
        <w:trPr>
          <w:trHeight w:val="45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E70" w:rsidRPr="009C6796" w:rsidRDefault="00546E70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DD02EE" w:rsidP="00220514">
            <w:pPr>
              <w:pStyle w:val="Denomination2"/>
              <w:tabs>
                <w:tab w:val="decimal" w:pos="954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26,670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C3606F" w:rsidP="00546E70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546E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DF41E0" w:rsidP="00546E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29,026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DB0705" w:rsidP="00546E7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546E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6A83" w:rsidRDefault="0055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3606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B0705" w:rsidRPr="00DB0705">
        <w:rPr>
          <w:rFonts w:ascii="Angsana New" w:hAnsi="Angsana New"/>
          <w:b/>
          <w:bCs/>
          <w:sz w:val="30"/>
          <w:szCs w:val="30"/>
        </w:rPr>
        <w:t>0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กลุ่มบริษัทได้นำเสนอข้อมูลทางการเงินจำแนกตามส่วนงาน</w:t>
      </w:r>
      <w:r w:rsidR="0069379A" w:rsidRPr="009C6796">
        <w:rPr>
          <w:rFonts w:ascii="Angsana New" w:hAnsi="Angsana New" w:hint="cs"/>
          <w:sz w:val="30"/>
          <w:szCs w:val="30"/>
          <w:cs/>
        </w:rPr>
        <w:t>ดำเนินงาน</w:t>
      </w:r>
      <w:r w:rsidRPr="009C6796">
        <w:rPr>
          <w:rFonts w:ascii="Angsana New" w:hAnsi="Angsana New" w:hint="cs"/>
          <w:sz w:val="30"/>
          <w:szCs w:val="30"/>
          <w:cs/>
        </w:rPr>
        <w:t>โดยแสดงส่วนงานธุรกิจ</w:t>
      </w:r>
      <w:r w:rsidRPr="009C6796">
        <w:rPr>
          <w:rFonts w:ascii="Angsana New" w:hAnsi="Angsana New"/>
          <w:sz w:val="30"/>
          <w:szCs w:val="30"/>
          <w:cs/>
        </w:rPr>
        <w:t>เป็นรูปแบบหลักในการรายงาน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ส่วนงานดำเนินงาน</w:t>
      </w:r>
      <w:r w:rsidRPr="009C6796">
        <w:rPr>
          <w:rFonts w:ascii="Angsana New" w:hAnsi="Angsana New"/>
          <w:sz w:val="30"/>
          <w:szCs w:val="30"/>
          <w:cs/>
        </w:rPr>
        <w:t>พิจารณาจากระบบการบริหารจัดการและโครงสร้างการรายงานทางการเงินภายใน</w:t>
      </w:r>
      <w:r w:rsidRPr="009C6796">
        <w:rPr>
          <w:rFonts w:ascii="Angsana New" w:hAnsi="Angsana New" w:hint="cs"/>
          <w:sz w:val="30"/>
          <w:szCs w:val="30"/>
          <w:cs/>
        </w:rPr>
        <w:t>ที่ได้รายงานต่อผู้มีอำนาจการตัดสินใจสูงสุดด้านการดำเนินงาน</w:t>
      </w:r>
      <w:r w:rsidRPr="009C6796">
        <w:rPr>
          <w:rFonts w:ascii="Angsana New" w:hAnsi="Angsana New"/>
          <w:sz w:val="30"/>
          <w:szCs w:val="30"/>
          <w:cs/>
        </w:rPr>
        <w:t>ของกลุ่มบริษัทเป็นเกณฑ์ในการกำหนดส่วนงาน</w:t>
      </w:r>
    </w:p>
    <w:p w:rsidR="0069379A" w:rsidRPr="009C6796" w:rsidRDefault="0069379A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9379A" w:rsidRPr="009C6796" w:rsidRDefault="0069379A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 w:hint="cs"/>
          <w:sz w:val="30"/>
          <w:szCs w:val="30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</w:t>
      </w:r>
      <w:r w:rsidR="00200763" w:rsidRPr="009C6796">
        <w:rPr>
          <w:rFonts w:ascii="Angsana New" w:hAnsi="Angsana New"/>
          <w:sz w:val="30"/>
          <w:szCs w:val="30"/>
        </w:rPr>
        <w:t xml:space="preserve">    </w:t>
      </w:r>
      <w:r w:rsidRPr="009C6796">
        <w:rPr>
          <w:rFonts w:ascii="Angsana New" w:hAnsi="Angsana New" w:hint="cs"/>
          <w:sz w:val="30"/>
          <w:szCs w:val="30"/>
          <w:cs/>
        </w:rPr>
        <w:t>ปันส่วนงานได้อย่างสมเหตุสมผล</w:t>
      </w:r>
    </w:p>
    <w:p w:rsidR="00F0676A" w:rsidRPr="009C6796" w:rsidRDefault="00F0676A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กลุ่มบริษัทเสนอส่วนงาน</w:t>
      </w:r>
      <w:r w:rsidRPr="009C6796">
        <w:rPr>
          <w:rFonts w:ascii="Angsana New" w:hAnsi="Angsana New" w:hint="cs"/>
          <w:sz w:val="30"/>
          <w:szCs w:val="30"/>
          <w:cs/>
        </w:rPr>
        <w:t>ธุรกิจ</w:t>
      </w:r>
      <w:r w:rsidRPr="009C6796">
        <w:rPr>
          <w:rFonts w:ascii="Angsana New" w:hAnsi="Angsana New"/>
          <w:sz w:val="30"/>
          <w:szCs w:val="30"/>
          <w:cs/>
        </w:rPr>
        <w:t>ที่สำคัญดังนี้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ธุรกิจโรงกลั่นน้ำมัน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ธุรกิจโรงกลั่นน้ำมันหล่อลื่น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ธุรกิจปิโตรเคมี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ธุรกิจโรงผลิตกระแสไฟฟ้า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</w:t>
      </w:r>
      <w:r w:rsidR="00BF53F3" w:rsidRPr="009C6796">
        <w:rPr>
          <w:rFonts w:ascii="Angsana New" w:hAnsi="Angsana New" w:hint="cs"/>
          <w:sz w:val="30"/>
          <w:szCs w:val="30"/>
          <w:cs/>
        </w:rPr>
        <w:t>บริการขนส่งทางทะเล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DB0705" w:rsidRPr="00DB0705">
        <w:rPr>
          <w:rFonts w:ascii="Angsana New" w:hAnsi="Angsana New" w:hint="cs"/>
          <w:sz w:val="30"/>
          <w:szCs w:val="30"/>
        </w:rPr>
        <w:t>6</w:t>
      </w:r>
      <w:r w:rsidRPr="009C6796">
        <w:rPr>
          <w:rFonts w:ascii="Angsana New" w:hAnsi="Angsana New"/>
          <w:sz w:val="30"/>
          <w:szCs w:val="30"/>
          <w:cs/>
        </w:rPr>
        <w:tab/>
      </w:r>
      <w:r w:rsidRPr="009C6796">
        <w:rPr>
          <w:rFonts w:ascii="Angsana New" w:hAnsi="Angsana New" w:hint="cs"/>
          <w:sz w:val="30"/>
          <w:szCs w:val="30"/>
          <w:cs/>
        </w:rPr>
        <w:t>ธุรกิจสารทำละลาย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DB0705" w:rsidRPr="00DB0705">
        <w:rPr>
          <w:rFonts w:ascii="Angsana New" w:hAnsi="Angsana New" w:hint="cs"/>
          <w:sz w:val="30"/>
          <w:szCs w:val="30"/>
        </w:rPr>
        <w:t>7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</w:t>
      </w:r>
      <w:r w:rsidRPr="009C6796">
        <w:rPr>
          <w:rFonts w:ascii="Angsana New" w:hAnsi="Angsana New" w:hint="cs"/>
          <w:sz w:val="30"/>
          <w:szCs w:val="30"/>
          <w:cs/>
        </w:rPr>
        <w:t>เอทานอล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DB0705" w:rsidRPr="00DB0705">
        <w:rPr>
          <w:rFonts w:ascii="Angsana New" w:hAnsi="Angsana New" w:hint="cs"/>
          <w:sz w:val="30"/>
          <w:szCs w:val="30"/>
        </w:rPr>
        <w:t>8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ธุรกิจอื่นๆ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9C6796" w:rsidSect="00AC213D"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AA5E11" w:rsidRPr="009C679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1D03E4">
        <w:rPr>
          <w:rFonts w:ascii="Angsana New" w:hAnsi="Angsana New" w:hint="cs"/>
          <w:sz w:val="30"/>
          <w:szCs w:val="30"/>
          <w:cs/>
        </w:rPr>
        <w:t>เก้าเดือน</w:t>
      </w:r>
      <w:r w:rsidRPr="009C67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="007C3D14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556A83" w:rsidRPr="003A577E" w:rsidRDefault="00556A83" w:rsidP="0055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613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236"/>
        <w:gridCol w:w="1134"/>
        <w:gridCol w:w="284"/>
        <w:gridCol w:w="1046"/>
        <w:gridCol w:w="283"/>
        <w:gridCol w:w="1134"/>
        <w:gridCol w:w="284"/>
        <w:gridCol w:w="1134"/>
        <w:gridCol w:w="283"/>
        <w:gridCol w:w="1134"/>
        <w:gridCol w:w="284"/>
        <w:gridCol w:w="1046"/>
        <w:gridCol w:w="283"/>
        <w:gridCol w:w="992"/>
        <w:gridCol w:w="284"/>
        <w:gridCol w:w="1134"/>
        <w:gridCol w:w="283"/>
        <w:gridCol w:w="1007"/>
      </w:tblGrid>
      <w:tr w:rsidR="00556A83" w:rsidRPr="003A577E" w:rsidTr="00760AF2">
        <w:tc>
          <w:tcPr>
            <w:tcW w:w="2700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35" w:type="dxa"/>
            <w:gridSpan w:val="19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</w:tr>
      <w:tr w:rsidR="00556A83" w:rsidRPr="003A577E" w:rsidTr="00760AF2">
        <w:tc>
          <w:tcPr>
            <w:tcW w:w="2700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46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7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56A83" w:rsidRPr="003A577E" w:rsidTr="00760AF2">
        <w:tc>
          <w:tcPr>
            <w:tcW w:w="2700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46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556A83" w:rsidRPr="003A577E" w:rsidTr="00760AF2">
        <w:tc>
          <w:tcPr>
            <w:tcW w:w="2700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35" w:type="dxa"/>
            <w:gridSpan w:val="19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A577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56A83" w:rsidRPr="003A577E" w:rsidTr="00760AF2">
        <w:tc>
          <w:tcPr>
            <w:tcW w:w="2700" w:type="dxa"/>
          </w:tcPr>
          <w:p w:rsidR="00556A83" w:rsidRPr="003A577E" w:rsidRDefault="00556A83" w:rsidP="00F6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</w:p>
        </w:tc>
        <w:tc>
          <w:tcPr>
            <w:tcW w:w="1170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46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07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56A83" w:rsidRPr="003A577E" w:rsidTr="00760AF2">
        <w:tc>
          <w:tcPr>
            <w:tcW w:w="2700" w:type="dxa"/>
          </w:tcPr>
          <w:p w:rsidR="00556A83" w:rsidRPr="003A577E" w:rsidRDefault="00556A83" w:rsidP="00F6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63B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34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284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046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34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</w:rPr>
            </w:pPr>
          </w:p>
        </w:tc>
        <w:tc>
          <w:tcPr>
            <w:tcW w:w="1134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</w:rPr>
            </w:pPr>
          </w:p>
        </w:tc>
        <w:tc>
          <w:tcPr>
            <w:tcW w:w="1134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1046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</w:rPr>
            </w:pPr>
          </w:p>
        </w:tc>
        <w:tc>
          <w:tcPr>
            <w:tcW w:w="1134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</w:rPr>
            </w:pPr>
          </w:p>
        </w:tc>
        <w:tc>
          <w:tcPr>
            <w:tcW w:w="1007" w:type="dxa"/>
          </w:tcPr>
          <w:p w:rsidR="00556A83" w:rsidRPr="008A379F" w:rsidRDefault="00556A83" w:rsidP="006D1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</w:tr>
      <w:tr w:rsidR="00556A83" w:rsidRPr="003A577E" w:rsidTr="00760AF2">
        <w:tc>
          <w:tcPr>
            <w:tcW w:w="2700" w:type="dxa"/>
          </w:tcPr>
          <w:p w:rsidR="00556A83" w:rsidRPr="003A577E" w:rsidRDefault="00556A83" w:rsidP="00F63B24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18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170" w:type="dxa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86,272</w:t>
            </w:r>
          </w:p>
        </w:tc>
        <w:tc>
          <w:tcPr>
            <w:tcW w:w="236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3,695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7,136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</w:t>
            </w:r>
            <w:r w:rsidR="008D5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556A83" w:rsidRPr="008D55B0" w:rsidRDefault="00105829" w:rsidP="006D155D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83485B" w:rsidRPr="008D5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2,568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46" w:type="dxa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242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07" w:type="dxa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101,261</w:t>
            </w:r>
          </w:p>
        </w:tc>
      </w:tr>
      <w:tr w:rsidR="00556A83" w:rsidRPr="003A577E" w:rsidTr="00760AF2">
        <w:tc>
          <w:tcPr>
            <w:tcW w:w="2700" w:type="dxa"/>
          </w:tcPr>
          <w:p w:rsidR="00556A83" w:rsidRPr="003A577E" w:rsidRDefault="00556A83" w:rsidP="00F63B24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20,69</w:t>
            </w:r>
            <w:r w:rsid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1,312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10,862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1,806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83485B"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120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454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A83" w:rsidRPr="008D55B0" w:rsidRDefault="008D55B0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(35,333</w:t>
            </w:r>
            <w:r w:rsidR="00105829"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55B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56A83" w:rsidRPr="003A577E" w:rsidTr="00760AF2">
        <w:tc>
          <w:tcPr>
            <w:tcW w:w="2700" w:type="dxa"/>
          </w:tcPr>
          <w:p w:rsidR="00556A83" w:rsidRPr="003A577E" w:rsidRDefault="00556A83" w:rsidP="00F6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106,9</w:t>
            </w:r>
            <w:r w:rsidR="008D55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6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5,007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17,99</w:t>
            </w:r>
            <w:r w:rsidR="00F92EEC"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3,06</w:t>
            </w:r>
            <w:r w:rsidR="008D55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56A83" w:rsidRPr="008D55B0" w:rsidRDefault="00105829" w:rsidP="006D155D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157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2,583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:rsidR="00556A83" w:rsidRPr="008D55B0" w:rsidRDefault="00105829" w:rsidP="006D155D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454</w:t>
            </w:r>
          </w:p>
        </w:tc>
        <w:tc>
          <w:tcPr>
            <w:tcW w:w="284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56A83" w:rsidRPr="008D55B0" w:rsidRDefault="008D55B0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(35,333</w:t>
            </w:r>
            <w:r w:rsidR="00105829"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101,261</w:t>
            </w:r>
          </w:p>
        </w:tc>
      </w:tr>
      <w:tr w:rsidR="00556A83" w:rsidRPr="003A577E" w:rsidTr="00760AF2">
        <w:tc>
          <w:tcPr>
            <w:tcW w:w="2700" w:type="dxa"/>
          </w:tcPr>
          <w:p w:rsidR="00556A83" w:rsidRPr="003A577E" w:rsidRDefault="00556A83" w:rsidP="00F6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ขาดทุน)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F63B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ก่อนหักภาษี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5,422</w:t>
            </w:r>
          </w:p>
        </w:tc>
        <w:tc>
          <w:tcPr>
            <w:tcW w:w="236" w:type="dxa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195</w:t>
            </w:r>
          </w:p>
        </w:tc>
        <w:tc>
          <w:tcPr>
            <w:tcW w:w="284" w:type="dxa"/>
            <w:vAlign w:val="bottom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1,029</w:t>
            </w:r>
          </w:p>
        </w:tc>
        <w:tc>
          <w:tcPr>
            <w:tcW w:w="283" w:type="dxa"/>
            <w:vAlign w:val="bottom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684</w:t>
            </w:r>
          </w:p>
        </w:tc>
        <w:tc>
          <w:tcPr>
            <w:tcW w:w="284" w:type="dxa"/>
            <w:vAlign w:val="bottom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6A83" w:rsidRPr="008D55B0" w:rsidRDefault="00105829" w:rsidP="006D155D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</w:t>
            </w:r>
          </w:p>
        </w:tc>
        <w:tc>
          <w:tcPr>
            <w:tcW w:w="284" w:type="dxa"/>
            <w:vAlign w:val="bottom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(13)</w:t>
            </w:r>
          </w:p>
        </w:tc>
        <w:tc>
          <w:tcPr>
            <w:tcW w:w="283" w:type="dxa"/>
            <w:vAlign w:val="bottom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84" w:type="dxa"/>
            <w:vAlign w:val="bottom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(1,714)</w:t>
            </w:r>
          </w:p>
        </w:tc>
        <w:tc>
          <w:tcPr>
            <w:tcW w:w="283" w:type="dxa"/>
            <w:vAlign w:val="bottom"/>
          </w:tcPr>
          <w:p w:rsidR="00556A83" w:rsidRPr="008D55B0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6A83" w:rsidRPr="008D55B0" w:rsidRDefault="00105829" w:rsidP="006D155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D55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5,649</w:t>
            </w:r>
          </w:p>
        </w:tc>
      </w:tr>
      <w:tr w:rsidR="00556A83" w:rsidRPr="003A577E" w:rsidTr="00760AF2">
        <w:tc>
          <w:tcPr>
            <w:tcW w:w="2700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556A83" w:rsidRDefault="00556A8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556A83" w:rsidRDefault="00556A8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556A83" w:rsidRDefault="00556A8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6D155D" w:rsidRDefault="006D155D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6D155D" w:rsidRDefault="006D155D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6D155D" w:rsidRDefault="006D155D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6D155D" w:rsidRDefault="006D155D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6D155D" w:rsidRDefault="006D155D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556A83" w:rsidRDefault="00556A8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556A83" w:rsidRDefault="00556A8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556A83" w:rsidRPr="003A577E" w:rsidRDefault="00556A83" w:rsidP="0055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6066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2764"/>
        <w:gridCol w:w="1031"/>
        <w:gridCol w:w="236"/>
        <w:gridCol w:w="1134"/>
        <w:gridCol w:w="284"/>
        <w:gridCol w:w="1049"/>
        <w:gridCol w:w="283"/>
        <w:gridCol w:w="1134"/>
        <w:gridCol w:w="284"/>
        <w:gridCol w:w="1134"/>
        <w:gridCol w:w="283"/>
        <w:gridCol w:w="1134"/>
        <w:gridCol w:w="284"/>
        <w:gridCol w:w="1049"/>
        <w:gridCol w:w="283"/>
        <w:gridCol w:w="992"/>
        <w:gridCol w:w="284"/>
        <w:gridCol w:w="1134"/>
        <w:gridCol w:w="283"/>
        <w:gridCol w:w="1007"/>
      </w:tblGrid>
      <w:tr w:rsidR="00556A83" w:rsidRPr="003A577E" w:rsidTr="00760AF2">
        <w:tc>
          <w:tcPr>
            <w:tcW w:w="276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02" w:type="dxa"/>
            <w:gridSpan w:val="19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</w:tr>
      <w:tr w:rsidR="00556A83" w:rsidRPr="003A577E" w:rsidTr="00760AF2">
        <w:tc>
          <w:tcPr>
            <w:tcW w:w="276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49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7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56A83" w:rsidRPr="003A577E" w:rsidTr="00760AF2">
        <w:tc>
          <w:tcPr>
            <w:tcW w:w="276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49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556A83" w:rsidRPr="003A577E" w:rsidTr="00760AF2">
        <w:tc>
          <w:tcPr>
            <w:tcW w:w="276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02" w:type="dxa"/>
            <w:gridSpan w:val="19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A577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60AF2" w:rsidRPr="003A577E" w:rsidTr="00760AF2">
        <w:tc>
          <w:tcPr>
            <w:tcW w:w="2764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</w:p>
        </w:tc>
        <w:tc>
          <w:tcPr>
            <w:tcW w:w="1031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49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07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760AF2" w:rsidRPr="003A577E" w:rsidTr="00760AF2">
        <w:tc>
          <w:tcPr>
            <w:tcW w:w="2764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31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49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07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760AF2" w:rsidRPr="003A577E" w:rsidTr="00760AF2">
        <w:tc>
          <w:tcPr>
            <w:tcW w:w="2764" w:type="dxa"/>
          </w:tcPr>
          <w:p w:rsidR="00760AF2" w:rsidRPr="003A577E" w:rsidRDefault="00760AF2" w:rsidP="00760AF2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18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49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07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</w:t>
            </w:r>
          </w:p>
        </w:tc>
      </w:tr>
      <w:tr w:rsidR="00760AF2" w:rsidRPr="003A577E" w:rsidTr="00760AF2">
        <w:tc>
          <w:tcPr>
            <w:tcW w:w="2764" w:type="dxa"/>
          </w:tcPr>
          <w:p w:rsidR="00760AF2" w:rsidRPr="003A577E" w:rsidRDefault="00760AF2" w:rsidP="00760AF2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60AF2" w:rsidRPr="003A577E" w:rsidTr="00760AF2">
        <w:tc>
          <w:tcPr>
            <w:tcW w:w="2764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339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</w:tr>
      <w:tr w:rsidR="00760AF2" w:rsidRPr="003A577E" w:rsidTr="00760AF2">
        <w:tc>
          <w:tcPr>
            <w:tcW w:w="2764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ขาดทุน)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84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83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84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3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347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</w:tr>
      <w:tr w:rsidR="00556A83" w:rsidRPr="003A577E" w:rsidTr="00760AF2">
        <w:tc>
          <w:tcPr>
            <w:tcW w:w="2764" w:type="dxa"/>
          </w:tcPr>
          <w:p w:rsidR="00556A83" w:rsidRPr="003A577E" w:rsidRDefault="00556A83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:rsidR="00556A83" w:rsidRPr="003A577E" w:rsidRDefault="00556A83" w:rsidP="006D1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7C3D14" w:rsidRPr="009C6796" w:rsidRDefault="007C3D14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  <w:cs/>
        </w:rPr>
      </w:pPr>
    </w:p>
    <w:p w:rsidR="006D155D" w:rsidRDefault="006D155D"/>
    <w:p w:rsidR="006D155D" w:rsidRDefault="006D155D"/>
    <w:p w:rsidR="006D155D" w:rsidRDefault="006D155D"/>
    <w:p w:rsidR="006D155D" w:rsidRDefault="006D155D"/>
    <w:p w:rsidR="006D155D" w:rsidRDefault="006D155D"/>
    <w:p w:rsidR="006D155D" w:rsidRDefault="006D155D"/>
    <w:p w:rsidR="006D155D" w:rsidRDefault="006D155D"/>
    <w:p w:rsidR="006D155D" w:rsidRDefault="006D155D"/>
    <w:p w:rsidR="006D155D" w:rsidRDefault="006D155D"/>
    <w:p w:rsidR="006D155D" w:rsidRDefault="006D155D"/>
    <w:p w:rsidR="006D155D" w:rsidRDefault="006D155D"/>
    <w:p w:rsidR="006D155D" w:rsidRDefault="006D155D"/>
    <w:tbl>
      <w:tblPr>
        <w:tblW w:w="1602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00"/>
        <w:gridCol w:w="1031"/>
        <w:gridCol w:w="236"/>
        <w:gridCol w:w="1134"/>
        <w:gridCol w:w="284"/>
        <w:gridCol w:w="1095"/>
        <w:gridCol w:w="283"/>
        <w:gridCol w:w="1134"/>
        <w:gridCol w:w="284"/>
        <w:gridCol w:w="1134"/>
        <w:gridCol w:w="283"/>
        <w:gridCol w:w="1134"/>
        <w:gridCol w:w="284"/>
        <w:gridCol w:w="1044"/>
        <w:gridCol w:w="283"/>
        <w:gridCol w:w="992"/>
        <w:gridCol w:w="284"/>
        <w:gridCol w:w="1141"/>
        <w:gridCol w:w="283"/>
        <w:gridCol w:w="977"/>
      </w:tblGrid>
      <w:tr w:rsidR="006D155D" w:rsidRPr="003A577E" w:rsidTr="00760AF2">
        <w:tc>
          <w:tcPr>
            <w:tcW w:w="2700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0" w:type="dxa"/>
            <w:gridSpan w:val="19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</w:tr>
      <w:tr w:rsidR="006D155D" w:rsidRPr="003A577E" w:rsidTr="00760AF2">
        <w:tc>
          <w:tcPr>
            <w:tcW w:w="2700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4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D155D" w:rsidRPr="003A577E" w:rsidTr="00760AF2">
        <w:tc>
          <w:tcPr>
            <w:tcW w:w="2700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4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6D155D" w:rsidRPr="003A577E" w:rsidTr="00760AF2">
        <w:tc>
          <w:tcPr>
            <w:tcW w:w="2700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0" w:type="dxa"/>
            <w:gridSpan w:val="19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A577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60AF2" w:rsidRPr="003A577E" w:rsidTr="00760AF2">
        <w:tc>
          <w:tcPr>
            <w:tcW w:w="2700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</w:p>
        </w:tc>
        <w:tc>
          <w:tcPr>
            <w:tcW w:w="1031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4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41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77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760AF2" w:rsidRPr="003A577E" w:rsidTr="00760AF2">
        <w:tc>
          <w:tcPr>
            <w:tcW w:w="2700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31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34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284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095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34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</w:rPr>
            </w:pPr>
          </w:p>
        </w:tc>
        <w:tc>
          <w:tcPr>
            <w:tcW w:w="1134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</w:rPr>
            </w:pPr>
          </w:p>
        </w:tc>
        <w:tc>
          <w:tcPr>
            <w:tcW w:w="1134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1044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</w:rPr>
            </w:pPr>
          </w:p>
        </w:tc>
        <w:tc>
          <w:tcPr>
            <w:tcW w:w="1141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</w:rPr>
            </w:pPr>
          </w:p>
        </w:tc>
        <w:tc>
          <w:tcPr>
            <w:tcW w:w="977" w:type="dxa"/>
          </w:tcPr>
          <w:p w:rsidR="00760AF2" w:rsidRPr="008A379F" w:rsidRDefault="00760AF2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highlight w:val="green"/>
                <w:rtl/>
                <w:cs/>
                <w:lang w:bidi="th-TH"/>
              </w:rPr>
            </w:pPr>
          </w:p>
        </w:tc>
      </w:tr>
      <w:tr w:rsidR="00760AF2" w:rsidRPr="003A577E" w:rsidTr="00760AF2">
        <w:tc>
          <w:tcPr>
            <w:tcW w:w="2700" w:type="dxa"/>
          </w:tcPr>
          <w:p w:rsidR="00760AF2" w:rsidRPr="003A577E" w:rsidRDefault="00760AF2" w:rsidP="00760AF2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18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246,207</w:t>
            </w:r>
          </w:p>
        </w:tc>
        <w:tc>
          <w:tcPr>
            <w:tcW w:w="236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11,502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19,96</w:t>
            </w:r>
            <w:r w:rsid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3,587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7F7DF1" w:rsidRDefault="00105829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270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7,310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44" w:type="dxa"/>
          </w:tcPr>
          <w:p w:rsidR="00760AF2" w:rsidRPr="007F7DF1" w:rsidRDefault="00105829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751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41" w:type="dxa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77" w:type="dxa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289,589</w:t>
            </w:r>
          </w:p>
        </w:tc>
      </w:tr>
      <w:tr w:rsidR="00760AF2" w:rsidRPr="003A577E" w:rsidTr="00760AF2">
        <w:tc>
          <w:tcPr>
            <w:tcW w:w="2700" w:type="dxa"/>
          </w:tcPr>
          <w:p w:rsidR="00760AF2" w:rsidRPr="003A577E" w:rsidRDefault="00760AF2" w:rsidP="00760AF2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56,038</w:t>
            </w:r>
          </w:p>
        </w:tc>
        <w:tc>
          <w:tcPr>
            <w:tcW w:w="236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3,516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29,450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5,056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200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83485B" w:rsidRPr="007F7D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355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1,070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760AF2" w:rsidRPr="007F7DF1" w:rsidRDefault="0083485B" w:rsidP="007F7D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(9</w:t>
            </w:r>
            <w:r w:rsid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5,750</w:t>
            </w:r>
            <w:r w:rsidR="00105829"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7D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60AF2" w:rsidRPr="003A577E" w:rsidTr="00760AF2">
        <w:tc>
          <w:tcPr>
            <w:tcW w:w="2700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302,245</w:t>
            </w:r>
          </w:p>
        </w:tc>
        <w:tc>
          <w:tcPr>
            <w:tcW w:w="236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15,018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49,41</w:t>
            </w:r>
            <w:r w:rsidR="007F7D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8,643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7F7DF1" w:rsidRDefault="00105829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470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7,375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1,106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1,070</w:t>
            </w:r>
          </w:p>
        </w:tc>
        <w:tc>
          <w:tcPr>
            <w:tcW w:w="284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7F7DF1" w:rsidRDefault="007F7DF1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(95,750</w:t>
            </w:r>
            <w:r w:rsidR="00105829"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289,589</w:t>
            </w:r>
          </w:p>
        </w:tc>
      </w:tr>
      <w:tr w:rsidR="00760AF2" w:rsidRPr="003A577E" w:rsidTr="00760AF2">
        <w:tc>
          <w:tcPr>
            <w:tcW w:w="2700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ขาดทุน)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16,840</w:t>
            </w:r>
          </w:p>
        </w:tc>
        <w:tc>
          <w:tcPr>
            <w:tcW w:w="236" w:type="dxa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1,169</w:t>
            </w:r>
          </w:p>
        </w:tc>
        <w:tc>
          <w:tcPr>
            <w:tcW w:w="284" w:type="dxa"/>
            <w:vAlign w:val="bottom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2,17</w:t>
            </w:r>
            <w:r w:rsidR="000A296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83" w:type="dxa"/>
            <w:vAlign w:val="bottom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2,113</w:t>
            </w:r>
          </w:p>
        </w:tc>
        <w:tc>
          <w:tcPr>
            <w:tcW w:w="284" w:type="dxa"/>
            <w:vAlign w:val="bottom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7F7DF1" w:rsidRDefault="00105829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(3)</w:t>
            </w:r>
          </w:p>
        </w:tc>
        <w:tc>
          <w:tcPr>
            <w:tcW w:w="283" w:type="dxa"/>
            <w:vAlign w:val="bottom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187</w:t>
            </w:r>
          </w:p>
        </w:tc>
        <w:tc>
          <w:tcPr>
            <w:tcW w:w="284" w:type="dxa"/>
            <w:vAlign w:val="bottom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7F7DF1" w:rsidRDefault="00105829" w:rsidP="00B045B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</w:t>
            </w:r>
          </w:p>
        </w:tc>
        <w:tc>
          <w:tcPr>
            <w:tcW w:w="284" w:type="dxa"/>
            <w:vAlign w:val="bottom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7F7DF1" w:rsidRDefault="00105829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(4,043)</w:t>
            </w:r>
          </w:p>
        </w:tc>
        <w:tc>
          <w:tcPr>
            <w:tcW w:w="283" w:type="dxa"/>
            <w:vAlign w:val="bottom"/>
          </w:tcPr>
          <w:p w:rsidR="00760AF2" w:rsidRPr="007F7DF1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7F7DF1" w:rsidRDefault="00105829" w:rsidP="00175D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7D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</w:t>
            </w:r>
            <w:r w:rsidR="000A296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</w:t>
            </w:r>
            <w:r w:rsidR="00175D4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6D155D" w:rsidRPr="003A577E" w:rsidTr="00760AF2">
        <w:tc>
          <w:tcPr>
            <w:tcW w:w="2700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D155D" w:rsidRPr="003A577E" w:rsidTr="00760AF2">
        <w:tc>
          <w:tcPr>
            <w:tcW w:w="2700" w:type="dxa"/>
          </w:tcPr>
          <w:p w:rsidR="006D155D" w:rsidRPr="003A577E" w:rsidRDefault="006D155D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031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4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D155D" w:rsidRPr="003A577E" w:rsidTr="00760AF2">
        <w:tc>
          <w:tcPr>
            <w:tcW w:w="2700" w:type="dxa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760A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5E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63B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:rsidR="006D155D" w:rsidRPr="00711B5B" w:rsidRDefault="00105829" w:rsidP="006D15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198,311</w:t>
            </w:r>
          </w:p>
        </w:tc>
        <w:tc>
          <w:tcPr>
            <w:tcW w:w="236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D155D" w:rsidRPr="00711B5B" w:rsidRDefault="00105829" w:rsidP="006D155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6,187</w:t>
            </w: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:rsidR="006D155D" w:rsidRPr="00711B5B" w:rsidRDefault="00105829" w:rsidP="006D155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30,907</w:t>
            </w: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D155D" w:rsidRPr="00711B5B" w:rsidRDefault="00105829" w:rsidP="006D155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</w:t>
            </w:r>
            <w:r w:rsidR="0083485B"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D155D" w:rsidRPr="00711B5B" w:rsidRDefault="00105829" w:rsidP="006D15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3,686</w:t>
            </w: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D155D" w:rsidRPr="00711B5B" w:rsidRDefault="00105829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7,096</w:t>
            </w: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:rsidR="006D155D" w:rsidRPr="00711B5B" w:rsidRDefault="00105829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2,634</w:t>
            </w: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D155D" w:rsidRPr="00B045B5" w:rsidRDefault="00105829" w:rsidP="00B045B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045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20,529</w:t>
            </w:r>
          </w:p>
        </w:tc>
        <w:tc>
          <w:tcPr>
            <w:tcW w:w="284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:rsidR="006D155D" w:rsidRPr="00711B5B" w:rsidRDefault="00105829" w:rsidP="006D15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(53,222)</w:t>
            </w:r>
          </w:p>
        </w:tc>
        <w:tc>
          <w:tcPr>
            <w:tcW w:w="283" w:type="dxa"/>
          </w:tcPr>
          <w:p w:rsidR="006D155D" w:rsidRPr="00711B5B" w:rsidRDefault="006D155D" w:rsidP="006D15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:rsidR="006D155D" w:rsidRPr="00711B5B" w:rsidRDefault="0083485B" w:rsidP="006D1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240,89</w:t>
            </w:r>
            <w:r w:rsidR="00105829"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  <w:tr w:rsidR="00F63B24" w:rsidRPr="003A577E" w:rsidTr="00760AF2">
        <w:tc>
          <w:tcPr>
            <w:tcW w:w="2700" w:type="dxa"/>
          </w:tcPr>
          <w:p w:rsidR="00F63B24" w:rsidRPr="003A577E" w:rsidRDefault="00F63B24" w:rsidP="00F6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235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760A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5E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31" w:type="dxa"/>
            <w:tcBorders>
              <w:bottom w:val="double" w:sz="4" w:space="0" w:color="auto"/>
            </w:tcBorders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192,806</w:t>
            </w:r>
          </w:p>
        </w:tc>
        <w:tc>
          <w:tcPr>
            <w:tcW w:w="236" w:type="dxa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6,018</w:t>
            </w:r>
          </w:p>
        </w:tc>
        <w:tc>
          <w:tcPr>
            <w:tcW w:w="284" w:type="dxa"/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30,488</w:t>
            </w:r>
          </w:p>
        </w:tc>
        <w:tc>
          <w:tcPr>
            <w:tcW w:w="283" w:type="dxa"/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24,809</w:t>
            </w:r>
          </w:p>
        </w:tc>
        <w:tc>
          <w:tcPr>
            <w:tcW w:w="284" w:type="dxa"/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3,838</w:t>
            </w:r>
          </w:p>
        </w:tc>
        <w:tc>
          <w:tcPr>
            <w:tcW w:w="283" w:type="dxa"/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6,601</w:t>
            </w:r>
          </w:p>
        </w:tc>
        <w:tc>
          <w:tcPr>
            <w:tcW w:w="284" w:type="dxa"/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2,949</w:t>
            </w:r>
          </w:p>
        </w:tc>
        <w:tc>
          <w:tcPr>
            <w:tcW w:w="283" w:type="dxa"/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F63B24" w:rsidRPr="00B045B5" w:rsidRDefault="00F63B24" w:rsidP="00B045B5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045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552</w:t>
            </w:r>
          </w:p>
        </w:tc>
        <w:tc>
          <w:tcPr>
            <w:tcW w:w="284" w:type="dxa"/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(39,953)</w:t>
            </w:r>
          </w:p>
        </w:tc>
        <w:tc>
          <w:tcPr>
            <w:tcW w:w="283" w:type="dxa"/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:rsidR="00F63B24" w:rsidRPr="00711B5B" w:rsidRDefault="00F63B24" w:rsidP="00F63B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228,108</w:t>
            </w:r>
          </w:p>
        </w:tc>
      </w:tr>
    </w:tbl>
    <w:p w:rsidR="006D155D" w:rsidRDefault="006D155D"/>
    <w:p w:rsidR="006D155D" w:rsidRDefault="006D155D"/>
    <w:p w:rsidR="001D40EC" w:rsidRPr="009C6796" w:rsidRDefault="007C3D14" w:rsidP="007C3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2"/>
          <w:szCs w:val="2"/>
          <w:cs/>
        </w:rPr>
        <w:br w:type="page"/>
      </w:r>
    </w:p>
    <w:tbl>
      <w:tblPr>
        <w:tblW w:w="1608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00"/>
        <w:gridCol w:w="1031"/>
        <w:gridCol w:w="236"/>
        <w:gridCol w:w="1134"/>
        <w:gridCol w:w="284"/>
        <w:gridCol w:w="1005"/>
        <w:gridCol w:w="283"/>
        <w:gridCol w:w="1134"/>
        <w:gridCol w:w="284"/>
        <w:gridCol w:w="1134"/>
        <w:gridCol w:w="283"/>
        <w:gridCol w:w="1112"/>
        <w:gridCol w:w="284"/>
        <w:gridCol w:w="1066"/>
        <w:gridCol w:w="283"/>
        <w:gridCol w:w="992"/>
        <w:gridCol w:w="284"/>
        <w:gridCol w:w="1134"/>
        <w:gridCol w:w="283"/>
        <w:gridCol w:w="1134"/>
      </w:tblGrid>
      <w:tr w:rsidR="00717857" w:rsidRPr="009C6796" w:rsidTr="00760AF2">
        <w:tc>
          <w:tcPr>
            <w:tcW w:w="2700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0" w:type="dxa"/>
            <w:gridSpan w:val="19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D0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D03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D03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</w:tr>
      <w:tr w:rsidR="00717857" w:rsidRPr="009C6796" w:rsidTr="00760AF2">
        <w:tc>
          <w:tcPr>
            <w:tcW w:w="2700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12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6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17857" w:rsidRPr="009C6796" w:rsidTr="00760AF2">
        <w:tc>
          <w:tcPr>
            <w:tcW w:w="2700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12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6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0EC" w:rsidRPr="009C6796" w:rsidTr="00760AF2">
        <w:tc>
          <w:tcPr>
            <w:tcW w:w="2700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0" w:type="dxa"/>
            <w:gridSpan w:val="19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C67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60AF2" w:rsidRPr="009C6796" w:rsidTr="00760AF2">
        <w:tc>
          <w:tcPr>
            <w:tcW w:w="2700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</w:p>
        </w:tc>
        <w:tc>
          <w:tcPr>
            <w:tcW w:w="1031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12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66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760AF2" w:rsidRPr="009C6796" w:rsidTr="00760AF2">
        <w:tc>
          <w:tcPr>
            <w:tcW w:w="2700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31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12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66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9C6796" w:rsidRDefault="00760AF2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760AF2" w:rsidRPr="009C6796" w:rsidTr="00760AF2">
        <w:tc>
          <w:tcPr>
            <w:tcW w:w="2700" w:type="dxa"/>
          </w:tcPr>
          <w:p w:rsidR="00760AF2" w:rsidRPr="003A577E" w:rsidRDefault="00760AF2" w:rsidP="00760AF2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18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12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66" w:type="dxa"/>
          </w:tcPr>
          <w:p w:rsidR="00760AF2" w:rsidRPr="003A577E" w:rsidRDefault="00760AF2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945</w:t>
            </w:r>
          </w:p>
        </w:tc>
      </w:tr>
      <w:tr w:rsidR="00760AF2" w:rsidRPr="009C6796" w:rsidTr="00760AF2">
        <w:tc>
          <w:tcPr>
            <w:tcW w:w="2700" w:type="dxa"/>
          </w:tcPr>
          <w:p w:rsidR="00760AF2" w:rsidRPr="003A577E" w:rsidRDefault="00760AF2" w:rsidP="00760AF2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60AF2" w:rsidRPr="009C6796" w:rsidTr="00760AF2">
        <w:tc>
          <w:tcPr>
            <w:tcW w:w="2700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255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84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247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</w:tr>
      <w:tr w:rsidR="00760AF2" w:rsidRPr="009C6796" w:rsidTr="00760AF2">
        <w:tc>
          <w:tcPr>
            <w:tcW w:w="2700" w:type="dxa"/>
          </w:tcPr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ขาดทุน)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60AF2" w:rsidRPr="003A577E" w:rsidRDefault="00760AF2" w:rsidP="0076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36" w:type="dxa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84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83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84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84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83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BC239F" w:rsidRDefault="00760AF2" w:rsidP="00BC239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84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899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0AF2" w:rsidRPr="003A577E" w:rsidRDefault="00760AF2" w:rsidP="00760A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</w:tr>
      <w:tr w:rsidR="00F63B24" w:rsidRPr="009C6796" w:rsidTr="00760AF2">
        <w:tc>
          <w:tcPr>
            <w:tcW w:w="2700" w:type="dxa"/>
          </w:tcPr>
          <w:p w:rsidR="00F63B24" w:rsidRPr="009C6796" w:rsidRDefault="00F63B24" w:rsidP="00F6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63B24" w:rsidRPr="009C6796" w:rsidRDefault="00F63B24" w:rsidP="00F63B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C73657" w:rsidRPr="009C6796" w:rsidRDefault="00C73657" w:rsidP="007C3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73657" w:rsidRPr="009C6796" w:rsidSect="006D155D">
          <w:footerReference w:type="default" r:id="rId14"/>
          <w:pgSz w:w="16834" w:h="11909" w:orient="landscape" w:code="9"/>
          <w:pgMar w:top="691" w:right="1008" w:bottom="576" w:left="691" w:header="720" w:footer="720" w:gutter="0"/>
          <w:cols w:space="720"/>
        </w:sectPr>
      </w:pPr>
    </w:p>
    <w:p w:rsidR="00C73657" w:rsidRPr="009C6796" w:rsidRDefault="00C3606F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3606F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Pr="00C3606F">
        <w:rPr>
          <w:rFonts w:ascii="Angsana New" w:hAnsi="Angsana New"/>
          <w:b/>
          <w:bCs/>
          <w:sz w:val="30"/>
          <w:szCs w:val="30"/>
        </w:rPr>
        <w:t>1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กำไรต่อหุ้นขั้นพื้นฐานสำหรั</w:t>
      </w:r>
      <w:r w:rsidR="00AF015A" w:rsidRPr="009C6796">
        <w:rPr>
          <w:rFonts w:ascii="Angsana New" w:hAnsi="Angsana New"/>
          <w:sz w:val="30"/>
          <w:szCs w:val="30"/>
          <w:cs/>
        </w:rPr>
        <w:t>บแต่ละงวดสามเดือน</w:t>
      </w:r>
      <w:r w:rsidR="001D40EC" w:rsidRPr="009C6796">
        <w:rPr>
          <w:rFonts w:ascii="Angsana New" w:hAnsi="Angsana New" w:hint="cs"/>
          <w:sz w:val="30"/>
          <w:szCs w:val="30"/>
          <w:cs/>
        </w:rPr>
        <w:t>และ</w:t>
      </w:r>
      <w:r w:rsidR="001D03E4">
        <w:rPr>
          <w:rFonts w:ascii="Angsana New" w:hAnsi="Angsana New" w:hint="cs"/>
          <w:sz w:val="30"/>
          <w:szCs w:val="30"/>
          <w:cs/>
        </w:rPr>
        <w:t>เก้าเดือน</w:t>
      </w:r>
      <w:r w:rsidR="00AF015A" w:rsidRPr="009C67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="007C3D14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คำนวณจากกำไรสำหรับแต่ละงวดที่เป็นส่วนของบริษัท</w:t>
      </w:r>
      <w:r w:rsidRPr="009C6796">
        <w:rPr>
          <w:rFonts w:ascii="Angsana New" w:hAnsi="Angsana New" w:hint="cs"/>
          <w:sz w:val="30"/>
          <w:szCs w:val="30"/>
          <w:cs/>
        </w:rPr>
        <w:t>ใหญ่</w:t>
      </w:r>
      <w:r w:rsidRPr="009C6796">
        <w:rPr>
          <w:rFonts w:ascii="Angsana New" w:hAnsi="Angsana New"/>
          <w:sz w:val="30"/>
          <w:szCs w:val="30"/>
          <w:cs/>
        </w:rPr>
        <w:t>และจำนวนหุ้นสามัญที่มีอยู่ในระหว่างงวดสามเดือน</w:t>
      </w:r>
      <w:r w:rsidR="001D40EC" w:rsidRPr="009C6796">
        <w:rPr>
          <w:rFonts w:ascii="Angsana New" w:hAnsi="Angsana New" w:hint="cs"/>
          <w:sz w:val="30"/>
          <w:szCs w:val="30"/>
          <w:cs/>
        </w:rPr>
        <w:t>และ</w:t>
      </w:r>
      <w:r w:rsidR="001D03E4">
        <w:rPr>
          <w:rFonts w:ascii="Angsana New" w:hAnsi="Angsana New" w:hint="cs"/>
          <w:sz w:val="30"/>
          <w:szCs w:val="30"/>
          <w:cs/>
        </w:rPr>
        <w:t>เก้าเดือน</w:t>
      </w:r>
      <w:r w:rsidRPr="009C67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ตามวิธีถัวเฉลี่ยถ่วงน้ำหนัก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6D155D" w:rsidRPr="00955F92" w:rsidRDefault="006D155D" w:rsidP="006D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</w:rPr>
      </w:pPr>
    </w:p>
    <w:p w:rsidR="006D155D" w:rsidRPr="003A577E" w:rsidRDefault="006D155D" w:rsidP="006D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 w:firstLine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Pr="008835E9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b/>
          <w:bCs/>
          <w:i/>
          <w:iCs/>
          <w:sz w:val="30"/>
          <w:szCs w:val="30"/>
        </w:rPr>
        <w:t>2561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และ </w:t>
      </w:r>
      <w:r w:rsidRPr="008835E9">
        <w:rPr>
          <w:rFonts w:ascii="Angsana New" w:hAnsi="Angsana New"/>
          <w:b/>
          <w:bCs/>
          <w:i/>
          <w:iCs/>
          <w:sz w:val="30"/>
          <w:szCs w:val="30"/>
        </w:rPr>
        <w:t>25</w:t>
      </w:r>
      <w:r>
        <w:rPr>
          <w:rFonts w:ascii="Angsana New" w:hAnsi="Angsana New"/>
          <w:b/>
          <w:bCs/>
          <w:i/>
          <w:iCs/>
          <w:sz w:val="30"/>
          <w:szCs w:val="30"/>
        </w:rPr>
        <w:t>60</w:t>
      </w:r>
    </w:p>
    <w:p w:rsidR="006D155D" w:rsidRPr="00955F92" w:rsidRDefault="006D155D" w:rsidP="006D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tbl>
      <w:tblPr>
        <w:tblW w:w="9628" w:type="dxa"/>
        <w:tblInd w:w="450" w:type="dxa"/>
        <w:tblLook w:val="0000" w:firstRow="0" w:lastRow="0" w:firstColumn="0" w:lastColumn="0" w:noHBand="0" w:noVBand="0"/>
      </w:tblPr>
      <w:tblGrid>
        <w:gridCol w:w="3803"/>
        <w:gridCol w:w="1260"/>
        <w:gridCol w:w="284"/>
        <w:gridCol w:w="1273"/>
        <w:gridCol w:w="246"/>
        <w:gridCol w:w="1259"/>
        <w:gridCol w:w="243"/>
        <w:gridCol w:w="1260"/>
      </w:tblGrid>
      <w:tr w:rsidR="006D155D" w:rsidRPr="003A577E" w:rsidTr="006D155D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55D" w:rsidRPr="003A577E" w:rsidTr="006D155D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155D" w:rsidRPr="003A577E" w:rsidRDefault="00760AF2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D155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155D" w:rsidRPr="003A577E" w:rsidRDefault="00760AF2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155D" w:rsidRPr="003A577E" w:rsidRDefault="00760AF2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D155D" w:rsidRPr="003A577E" w:rsidTr="006D155D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5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6D155D" w:rsidRPr="003A577E" w:rsidTr="006D155D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291580620"/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บริษัทใหญ่    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306F2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8A4A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306F2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4,690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8A4A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314</w:t>
            </w:r>
          </w:p>
        </w:tc>
      </w:tr>
      <w:tr w:rsidR="006D155D" w:rsidRPr="003A577E" w:rsidTr="006D155D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155D" w:rsidRPr="003A577E" w:rsidTr="006D155D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306F2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306F2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2,040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</w:tr>
      <w:tr w:rsidR="006D155D" w:rsidRPr="003A577E" w:rsidTr="006D155D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306F2" w:rsidP="006D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2.23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306F2" w:rsidP="006D15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D155D" w:rsidRPr="003A577E" w:rsidRDefault="006D155D" w:rsidP="006D15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</w:tr>
      <w:bookmarkEnd w:id="5"/>
    </w:tbl>
    <w:p w:rsidR="001D40EC" w:rsidRPr="009C6796" w:rsidRDefault="001D40EC" w:rsidP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43AD1" w:rsidRPr="003A577E" w:rsidRDefault="00B43AD1" w:rsidP="00B4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 w:firstLine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สำหรับแต่ละงวด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8835E9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กันยายน </w:t>
      </w:r>
      <w:r w:rsidRPr="008835E9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และ </w:t>
      </w:r>
      <w:r w:rsidRPr="008835E9">
        <w:rPr>
          <w:rFonts w:ascii="Angsana New" w:hAnsi="Angsana New"/>
          <w:b/>
          <w:bCs/>
          <w:i/>
          <w:iCs/>
          <w:sz w:val="30"/>
          <w:szCs w:val="30"/>
        </w:rPr>
        <w:t>25</w:t>
      </w:r>
      <w:r>
        <w:rPr>
          <w:rFonts w:ascii="Angsana New" w:hAnsi="Angsana New"/>
          <w:b/>
          <w:bCs/>
          <w:i/>
          <w:iCs/>
          <w:sz w:val="30"/>
          <w:szCs w:val="30"/>
        </w:rPr>
        <w:t>60</w:t>
      </w:r>
    </w:p>
    <w:p w:rsidR="00B43AD1" w:rsidRPr="00955F92" w:rsidRDefault="00B43AD1" w:rsidP="00B4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tbl>
      <w:tblPr>
        <w:tblW w:w="9630" w:type="dxa"/>
        <w:tblInd w:w="450" w:type="dxa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B43AD1" w:rsidRPr="003A577E" w:rsidTr="00302C5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AD1" w:rsidRPr="003A577E" w:rsidTr="00302C5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43AD1" w:rsidRPr="003A577E" w:rsidTr="00302C5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30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B43AD1" w:rsidRPr="003A577E" w:rsidTr="00302C5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6306F2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6306F2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874</w:t>
            </w:r>
          </w:p>
        </w:tc>
      </w:tr>
      <w:tr w:rsidR="00B43AD1" w:rsidRPr="003A577E" w:rsidTr="00302C5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3AD1" w:rsidRPr="003A577E" w:rsidTr="00302C5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6306F2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6306F2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</w:tr>
      <w:tr w:rsidR="00B43AD1" w:rsidRPr="003A577E" w:rsidTr="00302C5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4C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6306F2" w:rsidP="00B43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7.33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6306F2" w:rsidP="00B43A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7.02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43AD1" w:rsidRPr="003A577E" w:rsidRDefault="00B43AD1" w:rsidP="00B43A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</w:tr>
    </w:tbl>
    <w:p w:rsid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43AD1" w:rsidRDefault="00B4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B4776C" w:rsidRPr="009C6796" w:rsidRDefault="00C3606F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3606F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DB0705" w:rsidRPr="00DB0705">
        <w:rPr>
          <w:rFonts w:ascii="Angsana New" w:hAnsi="Angsana New"/>
          <w:b/>
          <w:bCs/>
          <w:sz w:val="30"/>
          <w:szCs w:val="30"/>
        </w:rPr>
        <w:t>2</w:t>
      </w:r>
      <w:r w:rsidR="00B4776C" w:rsidRPr="009C6796">
        <w:rPr>
          <w:rFonts w:ascii="Angsana New" w:hAnsi="Angsana New"/>
          <w:b/>
          <w:bCs/>
          <w:sz w:val="30"/>
          <w:szCs w:val="30"/>
          <w:cs/>
        </w:rPr>
        <w:tab/>
      </w:r>
      <w:r w:rsidR="00B4776C" w:rsidRPr="009C6796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A226AA" w:rsidRPr="00A226AA" w:rsidRDefault="00A226AA" w:rsidP="00A2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A226AA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>31</w:t>
      </w:r>
      <w:r w:rsidRPr="00A226AA">
        <w:rPr>
          <w:rFonts w:ascii="Angsana New" w:hAnsi="Angsana New"/>
          <w:sz w:val="30"/>
          <w:szCs w:val="30"/>
          <w:cs/>
        </w:rPr>
        <w:t xml:space="preserve"> สิงหาคม 256</w:t>
      </w:r>
      <w:r>
        <w:rPr>
          <w:rFonts w:ascii="Angsana New" w:hAnsi="Angsana New"/>
          <w:sz w:val="30"/>
          <w:szCs w:val="30"/>
        </w:rPr>
        <w:t>1</w:t>
      </w:r>
      <w:r w:rsidRPr="00A226AA">
        <w:rPr>
          <w:rFonts w:ascii="Angsana New" w:hAnsi="Angsana New"/>
          <w:sz w:val="30"/>
          <w:szCs w:val="30"/>
          <w:cs/>
        </w:rPr>
        <w:t xml:space="preserve"> คณะกรรมการของบริษัทได้อนุมัติให้บริษัทจัดสรรเงินปันผลระหว่างกาลสำหรับปี 256</w:t>
      </w:r>
      <w:r>
        <w:rPr>
          <w:rFonts w:ascii="Angsana New" w:hAnsi="Angsana New"/>
          <w:sz w:val="30"/>
          <w:szCs w:val="30"/>
        </w:rPr>
        <w:t>1</w:t>
      </w:r>
      <w:r w:rsidRPr="00A226AA">
        <w:rPr>
          <w:rFonts w:ascii="Angsana New" w:hAnsi="Angsana New"/>
          <w:sz w:val="30"/>
          <w:szCs w:val="30"/>
          <w:cs/>
        </w:rPr>
        <w:t xml:space="preserve"> ในอัตราหุ้นละ 1.50 บาท เป็นจำนวนเงินรวม 3</w:t>
      </w:r>
      <w:r w:rsidRPr="00A226AA">
        <w:rPr>
          <w:rFonts w:ascii="Angsana New" w:hAnsi="Angsana New"/>
          <w:sz w:val="30"/>
          <w:szCs w:val="30"/>
        </w:rPr>
        <w:t>,</w:t>
      </w:r>
      <w:r w:rsidRPr="00A226AA">
        <w:rPr>
          <w:rFonts w:ascii="Angsana New" w:hAnsi="Angsana New"/>
          <w:sz w:val="30"/>
          <w:szCs w:val="30"/>
          <w:cs/>
        </w:rPr>
        <w:t>060 ล้านบาท</w:t>
      </w:r>
      <w:r w:rsidR="00385275">
        <w:rPr>
          <w:rFonts w:ascii="Angsana New" w:hAnsi="Angsana New"/>
          <w:sz w:val="30"/>
          <w:szCs w:val="30"/>
        </w:rPr>
        <w:t xml:space="preserve"> </w:t>
      </w:r>
      <w:r w:rsidR="00450832">
        <w:rPr>
          <w:rFonts w:ascii="Angsana New" w:hAnsi="Angsana New"/>
          <w:sz w:val="30"/>
          <w:szCs w:val="30"/>
          <w:cs/>
        </w:rPr>
        <w:br/>
      </w:r>
      <w:r w:rsidRPr="00A226AA">
        <w:rPr>
          <w:rFonts w:ascii="Angsana New" w:hAnsi="Angsana New"/>
          <w:sz w:val="30"/>
          <w:szCs w:val="30"/>
          <w:cs/>
        </w:rPr>
        <w:t>เงินปันผลระหว่างกาลดังกล่าวได้จ่ายให้กับผู้ถือหุ้น</w:t>
      </w:r>
      <w:r w:rsidR="00711B5B">
        <w:rPr>
          <w:rFonts w:ascii="Angsana New" w:hAnsi="Angsana New"/>
          <w:sz w:val="30"/>
          <w:szCs w:val="30"/>
          <w:cs/>
        </w:rPr>
        <w:t>ของบริษัทแล้วในเดือนกันยายน 256</w:t>
      </w:r>
      <w:r w:rsidR="00711B5B">
        <w:rPr>
          <w:rFonts w:ascii="Angsana New" w:hAnsi="Angsana New"/>
          <w:sz w:val="30"/>
          <w:szCs w:val="30"/>
        </w:rPr>
        <w:t>1</w:t>
      </w:r>
    </w:p>
    <w:p w:rsidR="00A226AA" w:rsidRPr="00B4776C" w:rsidRDefault="00A226AA" w:rsidP="00A22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p w:rsidR="00B4776C" w:rsidRPr="009C6796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C3606F" w:rsidRPr="00C3606F">
        <w:rPr>
          <w:rFonts w:ascii="Angsana New" w:hAnsi="Angsana New"/>
          <w:sz w:val="30"/>
          <w:szCs w:val="30"/>
        </w:rPr>
        <w:t>11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ผู้ถือหุ้นของบริษัทได้อนุมัติให้บริษัทจัดสรรเงินปันผลสำหรับปี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DB0705" w:rsidRPr="00DB070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,</w:t>
      </w:r>
      <w:r w:rsidR="00DB0705" w:rsidRPr="00DB0705">
        <w:rPr>
          <w:rFonts w:ascii="Angsana New" w:hAnsi="Angsana New"/>
          <w:sz w:val="30"/>
          <w:szCs w:val="30"/>
        </w:rPr>
        <w:t>7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50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ซึ่งบริษัทได้จ่ายให้กับผู้ถือหุ้นของบริษัทแล้วในเดือนกันยายน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C3606F" w:rsidRPr="00C3606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75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คิดเป็นจำนวนเงินรวม </w:t>
      </w:r>
      <w:r w:rsidR="00DB0705" w:rsidRPr="00DB070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,</w:t>
      </w:r>
      <w:r w:rsidR="00DB0705" w:rsidRPr="00DB0705">
        <w:rPr>
          <w:rFonts w:ascii="Angsana New" w:hAnsi="Angsana New"/>
          <w:sz w:val="30"/>
          <w:szCs w:val="30"/>
        </w:rPr>
        <w:t>650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เงินปันผลดังกล่าวได้จ่ายให้กับผู้ถือหุ้นแล้วในเดือนเมษายน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</w:p>
    <w:p w:rsid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p w:rsidR="00A226AA" w:rsidRPr="00A226AA" w:rsidRDefault="00A226AA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A226AA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 25 สิงหาคม 2560 คณะกรรมการของบริษัทได้อนุมัติให้บริษัทจัดสรรเงินปันผลระหว่างกาลสำหรับปี 2560 ในอัตราหุ้นละ 1.50 บาท เป็นจำนวนเงินรวม 3</w:t>
      </w:r>
      <w:r w:rsidRPr="00A226AA">
        <w:rPr>
          <w:rFonts w:ascii="Angsana New" w:hAnsi="Angsana New"/>
          <w:sz w:val="30"/>
          <w:szCs w:val="30"/>
        </w:rPr>
        <w:t>,</w:t>
      </w:r>
      <w:r w:rsidRPr="00A226AA">
        <w:rPr>
          <w:rFonts w:ascii="Angsana New" w:hAnsi="Angsana New"/>
          <w:sz w:val="30"/>
          <w:szCs w:val="30"/>
          <w:cs/>
        </w:rPr>
        <w:t>060 ล้านบาท</w:t>
      </w:r>
      <w:r w:rsidR="00385275">
        <w:rPr>
          <w:rFonts w:ascii="Angsana New" w:hAnsi="Angsana New"/>
          <w:sz w:val="30"/>
          <w:szCs w:val="30"/>
        </w:rPr>
        <w:t xml:space="preserve"> </w:t>
      </w:r>
      <w:r w:rsidR="00450832">
        <w:rPr>
          <w:rFonts w:ascii="Angsana New" w:hAnsi="Angsana New"/>
          <w:sz w:val="30"/>
          <w:szCs w:val="30"/>
          <w:cs/>
        </w:rPr>
        <w:br/>
      </w:r>
      <w:r w:rsidRPr="00A226AA">
        <w:rPr>
          <w:rFonts w:ascii="Angsana New" w:hAnsi="Angsana New"/>
          <w:sz w:val="30"/>
          <w:szCs w:val="30"/>
          <w:cs/>
        </w:rPr>
        <w:t>เงินปันผลระหว่างกาลดังกล่าวได้จ่ายให้กับผู้ถือหุ้นของบริษัทแล้วในเดือนกันยายน 2560</w:t>
      </w:r>
    </w:p>
    <w:p w:rsidR="00A226AA" w:rsidRPr="00B4776C" w:rsidRDefault="00A226AA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p w:rsidR="00B4776C" w:rsidRPr="009C6796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DB0705" w:rsidRPr="00DB0705">
        <w:rPr>
          <w:rFonts w:ascii="Angsana New" w:hAnsi="Angsana New"/>
          <w:sz w:val="30"/>
          <w:szCs w:val="30"/>
        </w:rPr>
        <w:t>7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ผู้ถือหุ้นของบริษัทได้อนุมัติให้บริษัทจัดสรรเงินปันผลสำหรับปี </w:t>
      </w:r>
      <w:r w:rsidR="00DB0705" w:rsidRPr="00DB0705">
        <w:rPr>
          <w:rFonts w:ascii="Angsana New" w:hAnsi="Angsana New"/>
          <w:sz w:val="30"/>
          <w:szCs w:val="30"/>
        </w:rPr>
        <w:t>2559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C3606F" w:rsidRPr="00C3606F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50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DB0705" w:rsidRPr="00DB0705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,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80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50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ซึ่งบริษัทได้จ่ายให้กับผู้ถือหุ้นของบริษัทแล้วในเดือนกันยายน </w:t>
      </w:r>
      <w:r w:rsidR="00DB0705" w:rsidRPr="00DB0705">
        <w:rPr>
          <w:rFonts w:ascii="Angsana New" w:hAnsi="Angsana New"/>
          <w:sz w:val="30"/>
          <w:szCs w:val="30"/>
        </w:rPr>
        <w:t>2559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C3606F" w:rsidRPr="00C3606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00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คิดเป็นจำนวนเงินรวม </w:t>
      </w:r>
      <w:r w:rsidR="00DB0705" w:rsidRPr="00DB0705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,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เงินปันผลดังกล่าวได้จ่ายให้กับผู้ถือหุ้นแล้วในเดือนเมษายน </w:t>
      </w:r>
      <w:r w:rsidR="00DB0705" w:rsidRPr="00DB0705">
        <w:rPr>
          <w:rFonts w:ascii="Angsana New" w:hAnsi="Angsana New"/>
          <w:sz w:val="30"/>
          <w:szCs w:val="30"/>
        </w:rPr>
        <w:t>2560</w:t>
      </w:r>
    </w:p>
    <w:p w:rsidR="00B4776C" w:rsidRPr="00B4776C" w:rsidRDefault="00B4776C" w:rsidP="00CC6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D1103A" w:rsidRPr="009C6796" w:rsidRDefault="00C3606F" w:rsidP="00B4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3606F">
        <w:rPr>
          <w:rFonts w:ascii="Angsana New" w:hAnsi="Angsana New" w:hint="cs"/>
          <w:b/>
          <w:bCs/>
          <w:sz w:val="30"/>
          <w:szCs w:val="30"/>
        </w:rPr>
        <w:t>1</w:t>
      </w:r>
      <w:r w:rsidRPr="00C3606F">
        <w:rPr>
          <w:rFonts w:ascii="Angsana New" w:hAnsi="Angsana New"/>
          <w:b/>
          <w:bCs/>
          <w:sz w:val="30"/>
          <w:szCs w:val="30"/>
        </w:rPr>
        <w:t>3</w:t>
      </w:r>
      <w:r w:rsidR="00B43AD1">
        <w:rPr>
          <w:rFonts w:ascii="Angsana New" w:hAnsi="Angsana New"/>
          <w:b/>
          <w:bCs/>
          <w:sz w:val="30"/>
          <w:szCs w:val="30"/>
        </w:rPr>
        <w:tab/>
      </w:r>
      <w:r w:rsidR="00D1103A" w:rsidRPr="009C679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AF015A" w:rsidRPr="00B4776C" w:rsidRDefault="00AF015A" w:rsidP="00AF0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:rsidR="00AF015A" w:rsidRPr="009C6796" w:rsidRDefault="00AF015A" w:rsidP="00AF01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9C679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:rsidR="00AF015A" w:rsidRPr="00B4776C" w:rsidRDefault="00AF015A" w:rsidP="00AF01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AF015A" w:rsidRPr="009C6796" w:rsidRDefault="00AF015A" w:rsidP="002B552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C679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AF015A" w:rsidRPr="00B4776C" w:rsidRDefault="00AF015A" w:rsidP="00AF01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AF015A" w:rsidRPr="009C6796" w:rsidTr="008A4A1A">
        <w:trPr>
          <w:cantSplit/>
          <w:trHeight w:val="543"/>
          <w:tblHeader/>
        </w:trPr>
        <w:tc>
          <w:tcPr>
            <w:tcW w:w="3409" w:type="dxa"/>
            <w:vAlign w:val="bottom"/>
            <w:hideMark/>
          </w:tcPr>
          <w:p w:rsidR="00AF015A" w:rsidRPr="009C6796" w:rsidRDefault="00AF015A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5760" w:type="dxa"/>
            <w:gridSpan w:val="9"/>
            <w:vAlign w:val="bottom"/>
            <w:hideMark/>
          </w:tcPr>
          <w:p w:rsidR="00AF015A" w:rsidRPr="009C6796" w:rsidRDefault="00AF015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b/>
                <w:bCs/>
                <w:lang w:val="en-US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/งบการเงินเฉพาะกิจการ</w:t>
            </w:r>
          </w:p>
        </w:tc>
      </w:tr>
      <w:tr w:rsidR="00AF015A" w:rsidRPr="009C6796" w:rsidTr="008A4A1A">
        <w:trPr>
          <w:cantSplit/>
          <w:trHeight w:val="453"/>
          <w:tblHeader/>
        </w:trPr>
        <w:tc>
          <w:tcPr>
            <w:tcW w:w="3409" w:type="dxa"/>
            <w:hideMark/>
          </w:tcPr>
          <w:p w:rsidR="00AF015A" w:rsidRPr="009C6796" w:rsidRDefault="00AF015A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262" w:type="dxa"/>
            <w:hideMark/>
          </w:tcPr>
          <w:p w:rsidR="00AF015A" w:rsidRPr="009C6796" w:rsidRDefault="00AF015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:rsidR="00AF015A" w:rsidRPr="009C6796" w:rsidRDefault="00AF015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015A" w:rsidRPr="009C6796" w:rsidRDefault="00AF015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F015A" w:rsidRPr="009C6796" w:rsidTr="008A4A1A">
        <w:trPr>
          <w:cantSplit/>
          <w:tblHeader/>
        </w:trPr>
        <w:tc>
          <w:tcPr>
            <w:tcW w:w="3409" w:type="dxa"/>
            <w:hideMark/>
          </w:tcPr>
          <w:p w:rsidR="00AF015A" w:rsidRPr="009C6796" w:rsidRDefault="00AF015A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262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182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9C6796" w:rsidRDefault="00AF015A">
            <w:pPr>
              <w:pStyle w:val="acctfourfigures"/>
              <w:tabs>
                <w:tab w:val="decimal" w:pos="-83"/>
              </w:tabs>
              <w:ind w:right="-75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C67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15A" w:rsidRPr="009C6796" w:rsidRDefault="00AF015A">
            <w:pPr>
              <w:pStyle w:val="acctfourfigures"/>
              <w:spacing w:line="240" w:lineRule="atLeast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9C6796" w:rsidRDefault="00AF015A">
            <w:pPr>
              <w:pStyle w:val="acctfourfigures"/>
              <w:tabs>
                <w:tab w:val="decimal" w:pos="-83"/>
              </w:tabs>
              <w:ind w:left="-83" w:right="-75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C67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15A" w:rsidRPr="009C6796" w:rsidRDefault="00AF015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9C6796" w:rsidRDefault="00AF015A">
            <w:pPr>
              <w:pStyle w:val="acctfourfigures"/>
              <w:tabs>
                <w:tab w:val="decimal" w:pos="-83"/>
              </w:tabs>
              <w:ind w:right="-73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C67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15A" w:rsidRPr="009C6796" w:rsidRDefault="00AF015A">
            <w:pPr>
              <w:pStyle w:val="acctfourfigures"/>
              <w:spacing w:line="240" w:lineRule="atLeast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9C6796" w:rsidRDefault="00AF015A">
            <w:pPr>
              <w:pStyle w:val="acctfourfigures"/>
              <w:tabs>
                <w:tab w:val="decimal" w:pos="-85"/>
              </w:tabs>
              <w:ind w:left="-85" w:right="11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015A" w:rsidRPr="009C6796" w:rsidTr="008A4A1A">
        <w:trPr>
          <w:cantSplit/>
          <w:tblHeader/>
        </w:trPr>
        <w:tc>
          <w:tcPr>
            <w:tcW w:w="3409" w:type="dxa"/>
          </w:tcPr>
          <w:p w:rsidR="00AF015A" w:rsidRPr="009C6796" w:rsidRDefault="00AF015A">
            <w:pPr>
              <w:ind w:left="180" w:hanging="180"/>
              <w:rPr>
                <w:rFonts w:cs="Cordia New"/>
                <w:b/>
                <w:bCs/>
              </w:rPr>
            </w:pPr>
          </w:p>
        </w:tc>
        <w:tc>
          <w:tcPr>
            <w:tcW w:w="5760" w:type="dxa"/>
            <w:gridSpan w:val="9"/>
            <w:hideMark/>
          </w:tcPr>
          <w:p w:rsidR="00AF015A" w:rsidRPr="009C6796" w:rsidRDefault="00AF015A">
            <w:pPr>
              <w:pStyle w:val="acctfourfigures"/>
              <w:ind w:left="-79" w:right="-73"/>
              <w:jc w:val="center"/>
            </w:pP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F015A" w:rsidRPr="009C6796" w:rsidTr="008A4A1A">
        <w:trPr>
          <w:cantSplit/>
        </w:trPr>
        <w:tc>
          <w:tcPr>
            <w:tcW w:w="3409" w:type="dxa"/>
            <w:hideMark/>
          </w:tcPr>
          <w:p w:rsidR="00AF015A" w:rsidRPr="009C6796" w:rsidRDefault="001D03E4" w:rsidP="00C43265">
            <w:pPr>
              <w:tabs>
                <w:tab w:val="decimal" w:pos="510"/>
              </w:tabs>
              <w:ind w:left="180" w:hanging="169"/>
              <w:rPr>
                <w:rFonts w:cs="Cordia New"/>
                <w:b/>
                <w:bCs/>
                <w:i/>
                <w:i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AF015A"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2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AF015A" w:rsidRPr="009C6796" w:rsidRDefault="00AF015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</w:tcPr>
          <w:p w:rsidR="00AF015A" w:rsidRPr="009C6796" w:rsidRDefault="00AF01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AF015A" w:rsidRPr="009C6796" w:rsidRDefault="00AF015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AF015A" w:rsidRPr="009C6796" w:rsidRDefault="00AF015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E21094" w:rsidRPr="009C6796" w:rsidTr="008A4A1A">
        <w:trPr>
          <w:cantSplit/>
        </w:trPr>
        <w:tc>
          <w:tcPr>
            <w:tcW w:w="3409" w:type="dxa"/>
            <w:vAlign w:val="bottom"/>
          </w:tcPr>
          <w:p w:rsidR="00E21094" w:rsidRDefault="00E21094" w:rsidP="00E21094">
            <w:pPr>
              <w:tabs>
                <w:tab w:val="decimal" w:pos="510"/>
              </w:tabs>
              <w:ind w:left="18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8E7947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8E7947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2" w:type="dxa"/>
            <w:vAlign w:val="bottom"/>
          </w:tcPr>
          <w:p w:rsidR="00E21094" w:rsidRPr="00714B77" w:rsidRDefault="006306F2" w:rsidP="002429D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82" w:type="dxa"/>
            <w:vAlign w:val="bottom"/>
          </w:tcPr>
          <w:p w:rsidR="00E21094" w:rsidRPr="00757AA2" w:rsidRDefault="00E21094" w:rsidP="00E21094">
            <w:pPr>
              <w:pStyle w:val="acctfourfigures"/>
              <w:tabs>
                <w:tab w:val="decimal" w:pos="731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:rsidR="00E21094" w:rsidRPr="00757AA2" w:rsidRDefault="006306F2" w:rsidP="002429D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80" w:type="dxa"/>
            <w:vAlign w:val="bottom"/>
          </w:tcPr>
          <w:p w:rsidR="00E21094" w:rsidRPr="00757AA2" w:rsidRDefault="00E21094" w:rsidP="00E21094">
            <w:pPr>
              <w:pStyle w:val="acctfourfigures"/>
              <w:tabs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E21094" w:rsidRDefault="006306F2" w:rsidP="002429D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:rsidR="00E21094" w:rsidRDefault="006306F2" w:rsidP="002429D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21094" w:rsidRPr="00757AA2" w:rsidRDefault="00E21094" w:rsidP="00E21094">
            <w:pPr>
              <w:pStyle w:val="acctfourfigures"/>
              <w:tabs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E21094" w:rsidRPr="00757AA2" w:rsidRDefault="006306F2" w:rsidP="00BC239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</w:tr>
      <w:tr w:rsidR="00E21094" w:rsidRPr="009C6796" w:rsidTr="008A4A1A">
        <w:trPr>
          <w:cantSplit/>
        </w:trPr>
        <w:tc>
          <w:tcPr>
            <w:tcW w:w="3409" w:type="dxa"/>
          </w:tcPr>
          <w:p w:rsidR="00E21094" w:rsidRDefault="00E21094" w:rsidP="00E21094">
            <w:pPr>
              <w:tabs>
                <w:tab w:val="decimal" w:pos="510"/>
              </w:tabs>
              <w:ind w:left="180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ตราสารหนี้ที่เป็นเงินลงทุนเผื่อขาย</w:t>
            </w:r>
          </w:p>
          <w:p w:rsidR="00E21094" w:rsidRDefault="00E21094" w:rsidP="00E21094">
            <w:pPr>
              <w:tabs>
                <w:tab w:val="decimal" w:pos="510"/>
              </w:tabs>
              <w:ind w:left="180" w:hanging="1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262" w:type="dxa"/>
            <w:vAlign w:val="bottom"/>
          </w:tcPr>
          <w:p w:rsidR="00E21094" w:rsidRDefault="006839C7" w:rsidP="00E210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11,775</w:t>
            </w:r>
          </w:p>
        </w:tc>
        <w:tc>
          <w:tcPr>
            <w:tcW w:w="182" w:type="dxa"/>
          </w:tcPr>
          <w:p w:rsidR="00E21094" w:rsidRPr="008E7947" w:rsidRDefault="00E21094" w:rsidP="00E2109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  <w:vAlign w:val="bottom"/>
          </w:tcPr>
          <w:p w:rsidR="00E21094" w:rsidRDefault="006839C7" w:rsidP="00EA7A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6839C7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11,775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:rsidR="00E21094" w:rsidRDefault="006839C7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6839C7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11,775</w:t>
            </w:r>
          </w:p>
        </w:tc>
      </w:tr>
      <w:tr w:rsidR="00E21094" w:rsidRPr="009C6796" w:rsidTr="008A4A1A">
        <w:trPr>
          <w:cantSplit/>
        </w:trPr>
        <w:tc>
          <w:tcPr>
            <w:tcW w:w="3409" w:type="dxa"/>
            <w:vAlign w:val="bottom"/>
          </w:tcPr>
          <w:p w:rsidR="00E21094" w:rsidRPr="009C6796" w:rsidRDefault="00C3606F" w:rsidP="00E21094">
            <w:pPr>
              <w:ind w:left="19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21094"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21094"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2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21094" w:rsidRPr="00714B77" w:rsidRDefault="00E21094" w:rsidP="00E21094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21094" w:rsidRPr="00714B77" w:rsidRDefault="00E21094" w:rsidP="00E2109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21094" w:rsidRPr="00714B77" w:rsidRDefault="00E21094" w:rsidP="00E2109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1094" w:rsidRPr="009C6796" w:rsidTr="008A4A1A">
        <w:trPr>
          <w:cantSplit/>
        </w:trPr>
        <w:tc>
          <w:tcPr>
            <w:tcW w:w="3409" w:type="dxa"/>
            <w:vAlign w:val="bottom"/>
            <w:hideMark/>
          </w:tcPr>
          <w:p w:rsidR="00E21094" w:rsidRDefault="00E21094" w:rsidP="00E21094">
            <w:pPr>
              <w:tabs>
                <w:tab w:val="decimal" w:pos="510"/>
              </w:tabs>
              <w:ind w:left="19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8E7947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8E7947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2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</w:tcPr>
          <w:p w:rsidR="00E21094" w:rsidRPr="008E7947" w:rsidRDefault="00E21094" w:rsidP="00E2109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  <w:vAlign w:val="bottom"/>
          </w:tcPr>
          <w:p w:rsidR="00E21094" w:rsidRDefault="00C3606F" w:rsidP="00EA7A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E21094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:rsidR="00E21094" w:rsidRDefault="00E21094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E21094" w:rsidRPr="009C6796" w:rsidTr="008A4A1A">
        <w:trPr>
          <w:cantSplit/>
        </w:trPr>
        <w:tc>
          <w:tcPr>
            <w:tcW w:w="3409" w:type="dxa"/>
          </w:tcPr>
          <w:p w:rsidR="00E21094" w:rsidRDefault="00E21094" w:rsidP="00E21094">
            <w:pPr>
              <w:tabs>
                <w:tab w:val="decimal" w:pos="510"/>
              </w:tabs>
              <w:ind w:left="191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ตราสารหนี้ที่เป็นเงินลงทุนเผื่อขาย</w:t>
            </w:r>
          </w:p>
          <w:p w:rsidR="00E21094" w:rsidRDefault="00E21094" w:rsidP="00E21094">
            <w:pPr>
              <w:tabs>
                <w:tab w:val="decimal" w:pos="510"/>
              </w:tabs>
              <w:ind w:left="191" w:hanging="1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262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21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</w:tcPr>
          <w:p w:rsidR="00E21094" w:rsidRPr="008E7947" w:rsidRDefault="00E21094" w:rsidP="00E2109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  <w:vAlign w:val="bottom"/>
          </w:tcPr>
          <w:p w:rsidR="00E21094" w:rsidRDefault="00E21094" w:rsidP="00EA7A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21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:rsidR="00E21094" w:rsidRDefault="00E21094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21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</w:tbl>
    <w:p w:rsidR="00A226AA" w:rsidRDefault="00A226AA" w:rsidP="0007750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077504" w:rsidRPr="00F250C9" w:rsidRDefault="00077504" w:rsidP="0007750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F250C9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077504" w:rsidRPr="00077504" w:rsidRDefault="00077504" w:rsidP="0007750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:rsidR="00077504" w:rsidRDefault="00077504" w:rsidP="0007750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F250C9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:rsidR="00077504" w:rsidRPr="00077504" w:rsidRDefault="00077504" w:rsidP="0007750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:rsidR="00077504" w:rsidRPr="00F250C9" w:rsidRDefault="00077504" w:rsidP="0007750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250C9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DB0705" w:rsidRPr="00DB070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F250C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077504" w:rsidRPr="00F250C9" w:rsidRDefault="00077504" w:rsidP="0007750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tbl>
      <w:tblPr>
        <w:tblW w:w="9918" w:type="dxa"/>
        <w:tblInd w:w="450" w:type="dxa"/>
        <w:tblLook w:val="04A0" w:firstRow="1" w:lastRow="0" w:firstColumn="1" w:lastColumn="0" w:noHBand="0" w:noVBand="1"/>
      </w:tblPr>
      <w:tblGrid>
        <w:gridCol w:w="2808"/>
        <w:gridCol w:w="270"/>
        <w:gridCol w:w="6840"/>
      </w:tblGrid>
      <w:tr w:rsidR="00077504" w:rsidRPr="00D5082E" w:rsidTr="008A4A1A">
        <w:trPr>
          <w:tblHeader/>
        </w:trPr>
        <w:tc>
          <w:tcPr>
            <w:tcW w:w="2808" w:type="dxa"/>
            <w:shd w:val="clear" w:color="auto" w:fill="auto"/>
            <w:vAlign w:val="bottom"/>
          </w:tcPr>
          <w:p w:rsidR="00077504" w:rsidRPr="00F250C9" w:rsidRDefault="00077504" w:rsidP="0007750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50C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77504" w:rsidRPr="00F250C9" w:rsidRDefault="00077504" w:rsidP="00077504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  <w:vAlign w:val="bottom"/>
          </w:tcPr>
          <w:p w:rsidR="00077504" w:rsidRPr="00F250C9" w:rsidRDefault="00077504" w:rsidP="0007750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50C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77504" w:rsidRPr="00D5082E" w:rsidTr="008A4A1A">
        <w:tc>
          <w:tcPr>
            <w:tcW w:w="2808" w:type="dxa"/>
            <w:shd w:val="clear" w:color="auto" w:fill="auto"/>
          </w:tcPr>
          <w:p w:rsidR="00077504" w:rsidRPr="00F250C9" w:rsidRDefault="00077504" w:rsidP="000775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2429D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เผื่อขาย 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:rsidR="00077504" w:rsidRPr="00F250C9" w:rsidRDefault="00077504" w:rsidP="0007750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</w:tcPr>
          <w:p w:rsidR="00077504" w:rsidRPr="00F250C9" w:rsidRDefault="00077504" w:rsidP="00077504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5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เส้นอัตราผลตอบแทนพันธบัตรรัฐบาลของสมาคมตลาดตราสารหนี้ไทย </w:t>
            </w:r>
            <w:r w:rsidR="002E7EB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F25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250C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Thai Bond Market Association Government Bond Yield Curve)</w:t>
            </w:r>
            <w:r w:rsidRPr="00F25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ณ วันที่รายงาน</w:t>
            </w:r>
          </w:p>
        </w:tc>
      </w:tr>
    </w:tbl>
    <w:p w:rsidR="00C73657" w:rsidRDefault="00C73657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26AA" w:rsidRDefault="00A226AA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26AA" w:rsidRDefault="00A226AA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26AA" w:rsidRDefault="00A226AA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26AA" w:rsidRDefault="00A226AA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26AA" w:rsidRDefault="00A226AA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26AA" w:rsidRDefault="00A226AA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26AA" w:rsidRDefault="00A226AA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26AA" w:rsidRDefault="00A226AA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26AA" w:rsidRDefault="00A226AA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4776C" w:rsidRDefault="00C3606F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3606F">
        <w:rPr>
          <w:rFonts w:ascii="Angsana New" w:hAnsi="Angsana New"/>
          <w:b/>
          <w:bCs/>
          <w:sz w:val="30"/>
          <w:szCs w:val="30"/>
        </w:rPr>
        <w:lastRenderedPageBreak/>
        <w:t>14</w:t>
      </w:r>
      <w:r w:rsidR="00B4776C">
        <w:rPr>
          <w:rFonts w:ascii="Angsana New" w:hAnsi="Angsana New"/>
          <w:b/>
          <w:bCs/>
          <w:sz w:val="30"/>
          <w:szCs w:val="30"/>
          <w:cs/>
        </w:rPr>
        <w:tab/>
      </w:r>
      <w:r w:rsidR="00B4776C" w:rsidRPr="009C6796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711" w:type="dxa"/>
        <w:tblInd w:w="360" w:type="dxa"/>
        <w:tblLook w:val="0000" w:firstRow="0" w:lastRow="0" w:firstColumn="0" w:lastColumn="0" w:noHBand="0" w:noVBand="0"/>
      </w:tblPr>
      <w:tblGrid>
        <w:gridCol w:w="3888"/>
        <w:gridCol w:w="1260"/>
        <w:gridCol w:w="270"/>
        <w:gridCol w:w="1260"/>
        <w:gridCol w:w="270"/>
        <w:gridCol w:w="1215"/>
        <w:gridCol w:w="270"/>
        <w:gridCol w:w="1278"/>
      </w:tblGrid>
      <w:tr w:rsidR="00C73657" w:rsidRPr="009C6796" w:rsidTr="00C50FF4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DB" w:rsidRPr="009C6796" w:rsidTr="008A4A1A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4DB" w:rsidRPr="009C6796" w:rsidRDefault="00CE44DB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1D03E4" w:rsidP="0074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E44DB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3606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CE44DB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E44DB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1D03E4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E44DB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E44DB" w:rsidP="0028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3265" w:rsidRPr="009C6796" w:rsidTr="008A4A1A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33249" w:rsidRPr="009C6796" w:rsidTr="008A4A1A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9C6796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3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33249" w:rsidRPr="009C6796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33249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9C6796" w:rsidRDefault="00633249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4F2445" w:rsidP="002429D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A7D45" w:rsidRDefault="00C3606F" w:rsidP="002429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43265"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4F2445" w:rsidP="002429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3,727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A7D45" w:rsidRDefault="00C3606F" w:rsidP="002429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43265" w:rsidRPr="005A7D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4F244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A7D45" w:rsidRDefault="00DB070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4F2445" w:rsidP="002429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A7D45" w:rsidRDefault="00C4326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5A7D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4F2445" w:rsidP="00C43265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3,894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A7D45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43265"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4F2445" w:rsidP="002429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3,727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43265"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</w:tr>
      <w:tr w:rsidR="00C43265" w:rsidRPr="009C6796" w:rsidTr="008A4A1A">
        <w:trPr>
          <w:trHeight w:val="12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tabs>
                <w:tab w:val="decimal" w:pos="854"/>
                <w:tab w:val="decimal" w:pos="972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tabs>
                <w:tab w:val="decimal" w:pos="1042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972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799"/>
                <w:tab w:val="decimal" w:pos="104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ที่ไม่สามารถยกเลิกได้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972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799"/>
                <w:tab w:val="decimal" w:pos="104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4F2445" w:rsidP="00220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220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4F2445" w:rsidP="00220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220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DC0C0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522653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C0C0E">
              <w:rPr>
                <w:rFonts w:ascii="Angsana New" w:hAnsi="Angsana New" w:cs="Angsana New"/>
                <w:sz w:val="30"/>
                <w:szCs w:val="30"/>
              </w:rPr>
              <w:t>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DB070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C0C0E">
              <w:rPr>
                <w:rFonts w:ascii="Angsana New" w:hAnsi="Angsana New" w:cs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522653" w:rsidP="002A73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C0C0E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C0C0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DC0C0E" w:rsidRDefault="0022270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DC0C0E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C0C0E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DB0705" w:rsidRPr="00DC0C0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DC0C0E" w:rsidRDefault="0022270F" w:rsidP="002A73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18,359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4326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C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DC0C0E" w:rsidRDefault="0022270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19,442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DC0C0E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0C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43265" w:rsidRPr="00DC0C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B0705" w:rsidRPr="00DC0C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DC0C0E" w:rsidRDefault="0022270F" w:rsidP="002A73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19,269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DC0C0E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432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4F2445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43265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E218BC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C43265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0F032B">
              <w:rPr>
                <w:rFonts w:ascii="Angsana New" w:hAnsi="Angsana New"/>
                <w:sz w:val="30"/>
                <w:szCs w:val="30"/>
                <w:cs/>
              </w:rPr>
              <w:t>สัญญาการสั่งซื้อน้ำมันดิบ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4F2445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C43265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E218BC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C43265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C43265" w:rsidRPr="009C6796" w:rsidTr="008A4A1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4C7FF9" w:rsidP="004C7FF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63,969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4C7FF9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49,725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E218BC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63,383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432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</w:tbl>
    <w:p w:rsidR="00F07D3B" w:rsidRDefault="00F07D3B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สัญญาซื้อกระแสไฟฟ้า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C73657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 (</w:t>
      </w:r>
      <w:r w:rsidRPr="009C6796">
        <w:rPr>
          <w:rFonts w:ascii="Angsana New" w:hAnsi="Angsana New"/>
          <w:sz w:val="30"/>
          <w:szCs w:val="30"/>
        </w:rPr>
        <w:t>“</w:t>
      </w:r>
      <w:r w:rsidRPr="009C6796">
        <w:rPr>
          <w:rFonts w:ascii="Angsana New" w:hAnsi="Angsana New"/>
          <w:sz w:val="30"/>
          <w:szCs w:val="30"/>
          <w:cs/>
        </w:rPr>
        <w:t>กฟผ.</w:t>
      </w:r>
      <w:r w:rsidRPr="009C6796">
        <w:rPr>
          <w:rFonts w:ascii="Angsana New" w:hAnsi="Angsana New"/>
          <w:sz w:val="30"/>
          <w:szCs w:val="30"/>
        </w:rPr>
        <w:t>”</w:t>
      </w:r>
      <w:r w:rsidRPr="009C6796">
        <w:rPr>
          <w:rFonts w:ascii="Angsana New" w:hAnsi="Angsana New"/>
          <w:sz w:val="30"/>
          <w:szCs w:val="30"/>
          <w:cs/>
        </w:rPr>
        <w:t>) มีสัญญาซื้อกระแสไฟฟ้ากับบริษัทย่อย</w:t>
      </w:r>
      <w:r w:rsidR="00B61FF7" w:rsidRPr="009C6796">
        <w:rPr>
          <w:rFonts w:ascii="Angsana New" w:hAnsi="Angsana New" w:hint="cs"/>
          <w:sz w:val="30"/>
          <w:szCs w:val="30"/>
          <w:cs/>
        </w:rPr>
        <w:t>สองแห่ง</w:t>
      </w:r>
      <w:r w:rsidRPr="009C6796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ปี ซึ่งจะสิ้นสุดในปี </w:t>
      </w:r>
      <w:r w:rsidR="00DB0705" w:rsidRPr="00DB0705">
        <w:rPr>
          <w:rFonts w:ascii="Angsana New" w:hAnsi="Angsana New"/>
          <w:sz w:val="30"/>
          <w:szCs w:val="30"/>
        </w:rPr>
        <w:t>2566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="007F47C9" w:rsidRPr="009C67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sz w:val="30"/>
          <w:szCs w:val="30"/>
        </w:rPr>
        <w:t>258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="00994CEA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โดยบริษัทย่อยดังกล่าวจะจำหน่ายกระแสไฟฟ้าให้แก่ กฟผ. ในปริมาณและราคา</w:t>
      </w:r>
      <w:r w:rsidR="006626D9">
        <w:rPr>
          <w:rFonts w:ascii="Angsana New" w:hAnsi="Angsana New"/>
          <w:sz w:val="30"/>
          <w:szCs w:val="30"/>
        </w:rPr>
        <w:t xml:space="preserve"> </w:t>
      </w:r>
      <w:r w:rsidR="00367E65">
        <w:rPr>
          <w:rFonts w:ascii="Angsana New" w:hAnsi="Angsana New"/>
          <w:sz w:val="30"/>
          <w:szCs w:val="30"/>
          <w:cs/>
        </w:rPr>
        <w:t xml:space="preserve">ที่ตกลงกัน </w:t>
      </w:r>
      <w:r w:rsidRPr="009C6796">
        <w:rPr>
          <w:rFonts w:ascii="Angsana New" w:hAnsi="Angsana New"/>
          <w:sz w:val="30"/>
          <w:szCs w:val="30"/>
          <w:cs/>
        </w:rPr>
        <w:t>ในฐานะที่บริษัทย่อยดังกล่าวเป็นคู่สัญญากับ กฟผ. บริษัทย่อยจะต้องปฏิบัติตามเงื่อนไขและข้อกำหนดต่างๆ ที่กำหนดไว้ในสัญญา</w:t>
      </w:r>
    </w:p>
    <w:p w:rsidR="006306F2" w:rsidRDefault="006306F2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:rsidR="002B34D3" w:rsidRDefault="002B34D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:rsidR="004C7FF9" w:rsidRDefault="004C7FF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:rsidR="002B34D3" w:rsidRPr="002B34D3" w:rsidRDefault="002B34D3" w:rsidP="002B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4D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สัญญาแลกเปลี่ยนอัตราดอกเบี้ย</w:t>
      </w:r>
    </w:p>
    <w:p w:rsidR="002B34D3" w:rsidRPr="00804267" w:rsidRDefault="002B34D3" w:rsidP="002B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24"/>
          <w:szCs w:val="24"/>
        </w:rPr>
      </w:pPr>
    </w:p>
    <w:p w:rsidR="002B34D3" w:rsidRPr="00534C11" w:rsidRDefault="002B34D3" w:rsidP="002B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2B34D3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แห่งหนึ่ง</w:t>
      </w:r>
      <w:r w:rsidRPr="002B34D3">
        <w:rPr>
          <w:rFonts w:ascii="Angsana New" w:hAnsi="Angsana New"/>
          <w:sz w:val="30"/>
          <w:szCs w:val="30"/>
          <w:cs/>
        </w:rPr>
        <w:t>ได้ตกลงทำสัญญาแลกเปลี่ยนอัตราดอกเบี้ยกับ</w:t>
      </w:r>
      <w:r w:rsidR="00534C11">
        <w:rPr>
          <w:rFonts w:ascii="Angsana New" w:hAnsi="Angsana New" w:hint="cs"/>
          <w:sz w:val="30"/>
          <w:szCs w:val="30"/>
          <w:cs/>
        </w:rPr>
        <w:t>สถาบันการเงินหลายแห่ง</w:t>
      </w:r>
      <w:r w:rsidRPr="002B34D3">
        <w:rPr>
          <w:rFonts w:ascii="Angsana New" w:hAnsi="Angsana New"/>
          <w:sz w:val="30"/>
          <w:szCs w:val="30"/>
          <w:cs/>
        </w:rPr>
        <w:t xml:space="preserve"> เพื่อเป็นเครื่องมือบริหารความเสี่ยงที่เกี่ยวเนื่องกับ</w:t>
      </w:r>
      <w:r w:rsidR="00DC339D">
        <w:rPr>
          <w:rFonts w:ascii="Angsana New" w:hAnsi="Angsana New" w:hint="cs"/>
          <w:sz w:val="30"/>
          <w:szCs w:val="30"/>
          <w:cs/>
        </w:rPr>
        <w:t>อัตราดอกเบี้ยของ</w:t>
      </w:r>
      <w:r w:rsidRPr="002B34D3">
        <w:rPr>
          <w:rFonts w:ascii="Angsana New" w:hAnsi="Angsana New"/>
          <w:sz w:val="30"/>
          <w:szCs w:val="30"/>
          <w:cs/>
        </w:rPr>
        <w:t>เงินกู้ยืมระยะยาวในสกุลเงิน</w:t>
      </w:r>
      <w:r w:rsidR="00534C11">
        <w:rPr>
          <w:rFonts w:ascii="Angsana New" w:hAnsi="Angsana New" w:hint="cs"/>
          <w:sz w:val="30"/>
          <w:szCs w:val="30"/>
          <w:cs/>
        </w:rPr>
        <w:t>บาท</w:t>
      </w:r>
      <w:r w:rsidRPr="002B34D3">
        <w:rPr>
          <w:rFonts w:ascii="Angsana New" w:hAnsi="Angsana New"/>
          <w:sz w:val="30"/>
          <w:szCs w:val="30"/>
        </w:rPr>
        <w:t xml:space="preserve"> </w:t>
      </w:r>
      <w:r w:rsidR="003C3CB0">
        <w:rPr>
          <w:rFonts w:ascii="Angsana New" w:hAnsi="Angsana New" w:hint="cs"/>
          <w:sz w:val="30"/>
          <w:szCs w:val="30"/>
          <w:cs/>
        </w:rPr>
        <w:t xml:space="preserve">ซึ่งมียอดคงเหลือ </w:t>
      </w:r>
      <w:r w:rsidR="00541D15">
        <w:rPr>
          <w:rFonts w:ascii="Angsana New" w:hAnsi="Angsana New"/>
          <w:sz w:val="30"/>
          <w:szCs w:val="30"/>
          <w:cs/>
        </w:rPr>
        <w:br/>
      </w:r>
      <w:r w:rsidR="003C3CB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C3CB0">
        <w:rPr>
          <w:rFonts w:ascii="Angsana New" w:hAnsi="Angsana New"/>
          <w:sz w:val="30"/>
          <w:szCs w:val="30"/>
        </w:rPr>
        <w:t xml:space="preserve">30 </w:t>
      </w:r>
      <w:r w:rsidR="003C3CB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C3CB0">
        <w:rPr>
          <w:rFonts w:ascii="Angsana New" w:hAnsi="Angsana New"/>
          <w:sz w:val="30"/>
          <w:szCs w:val="30"/>
        </w:rPr>
        <w:t xml:space="preserve">2561 </w:t>
      </w:r>
      <w:r w:rsidR="003C3CB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B161C">
        <w:rPr>
          <w:rFonts w:ascii="Angsana New" w:hAnsi="Angsana New"/>
          <w:sz w:val="30"/>
          <w:szCs w:val="30"/>
        </w:rPr>
        <w:t>6,341</w:t>
      </w:r>
      <w:r w:rsidR="003C3CB0">
        <w:rPr>
          <w:rFonts w:ascii="Angsana New" w:hAnsi="Angsana New"/>
          <w:sz w:val="30"/>
          <w:szCs w:val="30"/>
        </w:rPr>
        <w:t xml:space="preserve"> </w:t>
      </w:r>
      <w:r w:rsidR="003C3C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C3CB0" w:rsidRPr="003C3CB0">
        <w:rPr>
          <w:rFonts w:ascii="Angsana New" w:hAnsi="Angsana New"/>
          <w:i/>
          <w:iCs/>
          <w:sz w:val="30"/>
          <w:szCs w:val="30"/>
        </w:rPr>
        <w:t xml:space="preserve">(31 </w:t>
      </w:r>
      <w:r w:rsidR="003C3CB0" w:rsidRPr="003C3CB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3CB0" w:rsidRPr="003C3CB0">
        <w:rPr>
          <w:rFonts w:ascii="Angsana New" w:hAnsi="Angsana New"/>
          <w:i/>
          <w:iCs/>
          <w:sz w:val="30"/>
          <w:szCs w:val="30"/>
        </w:rPr>
        <w:t xml:space="preserve">2560: </w:t>
      </w:r>
      <w:r w:rsidR="003C3CB0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3C3CB0" w:rsidRPr="003C3CB0">
        <w:rPr>
          <w:rFonts w:ascii="Angsana New" w:hAnsi="Angsana New"/>
          <w:i/>
          <w:iCs/>
          <w:sz w:val="30"/>
          <w:szCs w:val="30"/>
        </w:rPr>
        <w:t>)</w:t>
      </w:r>
      <w:r w:rsidR="003C3C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34C11">
        <w:rPr>
          <w:rFonts w:ascii="Angsana New" w:hAnsi="Angsana New" w:hint="cs"/>
          <w:sz w:val="30"/>
          <w:szCs w:val="30"/>
          <w:cs/>
        </w:rPr>
        <w:t>โดย</w:t>
      </w:r>
      <w:r w:rsidR="00534C11" w:rsidRPr="00496441">
        <w:rPr>
          <w:rFonts w:ascii="Angsana New" w:hAnsi="Angsana New"/>
          <w:sz w:val="30"/>
          <w:szCs w:val="30"/>
          <w:cs/>
        </w:rPr>
        <w:t>แลกเปลี่ยนอัตราดอกเบี้ยจากอัตราดอกเบี้ยลอยตัวตามอัตรา</w:t>
      </w:r>
      <w:r w:rsidR="00534C11">
        <w:rPr>
          <w:rFonts w:ascii="Angsana New" w:hAnsi="Angsana New" w:hint="cs"/>
          <w:sz w:val="30"/>
          <w:szCs w:val="30"/>
          <w:cs/>
        </w:rPr>
        <w:t xml:space="preserve"> </w:t>
      </w:r>
      <w:r w:rsidR="00534C11">
        <w:rPr>
          <w:rFonts w:ascii="Angsana New" w:hAnsi="Angsana New"/>
          <w:sz w:val="30"/>
          <w:szCs w:val="30"/>
        </w:rPr>
        <w:t xml:space="preserve">THBFIX 3M </w:t>
      </w:r>
      <w:r w:rsidR="00534C11">
        <w:rPr>
          <w:rFonts w:ascii="Angsana New" w:hAnsi="Angsana New" w:hint="cs"/>
          <w:sz w:val="30"/>
          <w:szCs w:val="30"/>
          <w:cs/>
        </w:rPr>
        <w:t xml:space="preserve">บวกส่วนเพิ่ม </w:t>
      </w:r>
      <w:r w:rsidR="00534C11" w:rsidRPr="00496441">
        <w:rPr>
          <w:rFonts w:ascii="Angsana New" w:hAnsi="Angsana New"/>
          <w:sz w:val="30"/>
          <w:szCs w:val="30"/>
          <w:cs/>
        </w:rPr>
        <w:t>เป็นอัตราดอกเบี้ยคงที่ต่อปี</w:t>
      </w:r>
      <w:r w:rsidR="00534C11">
        <w:rPr>
          <w:rFonts w:ascii="Angsana New" w:hAnsi="Angsana New" w:hint="cs"/>
          <w:sz w:val="30"/>
          <w:szCs w:val="30"/>
          <w:cs/>
        </w:rPr>
        <w:t xml:space="preserve"> </w:t>
      </w:r>
      <w:r w:rsidR="00857D54">
        <w:rPr>
          <w:rFonts w:ascii="Angsana New" w:hAnsi="Angsana New" w:hint="cs"/>
          <w:sz w:val="30"/>
          <w:szCs w:val="30"/>
          <w:cs/>
        </w:rPr>
        <w:t>สัญญา</w:t>
      </w:r>
      <w:r w:rsidR="00DC339D">
        <w:rPr>
          <w:rFonts w:ascii="Angsana New" w:hAnsi="Angsana New"/>
          <w:sz w:val="30"/>
          <w:szCs w:val="30"/>
          <w:cs/>
        </w:rPr>
        <w:t>มีระยะเวลาตั้งแต่</w:t>
      </w:r>
      <w:r w:rsidR="00DC339D">
        <w:rPr>
          <w:rFonts w:ascii="Angsana New" w:hAnsi="Angsana New" w:hint="cs"/>
          <w:sz w:val="30"/>
          <w:szCs w:val="30"/>
          <w:cs/>
        </w:rPr>
        <w:t>เดือน</w:t>
      </w:r>
      <w:r w:rsidR="007B161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7B161C">
        <w:rPr>
          <w:rFonts w:ascii="Angsana New" w:hAnsi="Angsana New"/>
          <w:sz w:val="30"/>
          <w:szCs w:val="30"/>
        </w:rPr>
        <w:t>2561</w:t>
      </w:r>
      <w:r w:rsidR="00DC339D">
        <w:rPr>
          <w:rFonts w:ascii="Angsana New" w:hAnsi="Angsana New" w:hint="cs"/>
          <w:sz w:val="30"/>
          <w:szCs w:val="30"/>
          <w:cs/>
        </w:rPr>
        <w:t xml:space="preserve"> </w:t>
      </w:r>
      <w:r w:rsidR="00DC339D">
        <w:rPr>
          <w:rFonts w:ascii="Angsana New" w:hAnsi="Angsana New"/>
          <w:sz w:val="30"/>
          <w:szCs w:val="30"/>
          <w:cs/>
        </w:rPr>
        <w:t>ถึง</w:t>
      </w:r>
      <w:r w:rsidR="007B161C">
        <w:rPr>
          <w:rFonts w:ascii="Angsana New" w:hAnsi="Angsana New"/>
          <w:sz w:val="30"/>
          <w:szCs w:val="30"/>
        </w:rPr>
        <w:t xml:space="preserve"> </w:t>
      </w:r>
      <w:r w:rsidR="007B161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B161C">
        <w:rPr>
          <w:rFonts w:ascii="Angsana New" w:hAnsi="Angsana New"/>
          <w:sz w:val="30"/>
          <w:szCs w:val="30"/>
        </w:rPr>
        <w:t>2571</w:t>
      </w:r>
      <w:r w:rsidRPr="002B34D3">
        <w:rPr>
          <w:rFonts w:ascii="Angsana New" w:hAnsi="Angsana New"/>
          <w:sz w:val="30"/>
          <w:szCs w:val="30"/>
        </w:rPr>
        <w:t xml:space="preserve"> </w:t>
      </w:r>
    </w:p>
    <w:p w:rsidR="002B34D3" w:rsidRPr="00804267" w:rsidRDefault="002B34D3" w:rsidP="002B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24"/>
          <w:szCs w:val="24"/>
        </w:rPr>
      </w:pPr>
    </w:p>
    <w:p w:rsidR="002B34D3" w:rsidRDefault="002B34D3" w:rsidP="002B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4D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สัญญาแลกเปลี่ยนสกุลเงินและอัตราดอกเบี้ย</w:t>
      </w:r>
    </w:p>
    <w:p w:rsidR="002B34D3" w:rsidRPr="00804267" w:rsidRDefault="002B34D3" w:rsidP="002B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24"/>
          <w:szCs w:val="24"/>
        </w:rPr>
      </w:pPr>
    </w:p>
    <w:p w:rsidR="002B34D3" w:rsidRDefault="002B34D3" w:rsidP="002B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2B34D3">
        <w:rPr>
          <w:rFonts w:ascii="Angsana New" w:hAnsi="Angsana New"/>
          <w:sz w:val="30"/>
          <w:szCs w:val="30"/>
          <w:cs/>
        </w:rPr>
        <w:t>บริษัทย่อย</w:t>
      </w:r>
      <w:r w:rsidR="00496441">
        <w:rPr>
          <w:rFonts w:ascii="Angsana New" w:hAnsi="Angsana New" w:hint="cs"/>
          <w:sz w:val="30"/>
          <w:szCs w:val="30"/>
          <w:cs/>
        </w:rPr>
        <w:t>ทางอ้อม</w:t>
      </w:r>
      <w:r w:rsidR="007B161C">
        <w:rPr>
          <w:rFonts w:ascii="Angsana New" w:hAnsi="Angsana New"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>หนึ่ง</w:t>
      </w:r>
      <w:r w:rsidR="00CE6437">
        <w:rPr>
          <w:rFonts w:ascii="Angsana New" w:hAnsi="Angsana New"/>
          <w:sz w:val="30"/>
          <w:szCs w:val="30"/>
          <w:cs/>
        </w:rPr>
        <w:t>มี</w:t>
      </w:r>
      <w:r w:rsidRPr="002B34D3">
        <w:rPr>
          <w:rFonts w:ascii="Angsana New" w:hAnsi="Angsana New"/>
          <w:sz w:val="30"/>
          <w:szCs w:val="30"/>
          <w:cs/>
        </w:rPr>
        <w:t>สัญญาแลกเปลี่ยนสกุลเงินและอัตราดอกเบี้ย</w:t>
      </w:r>
      <w:r w:rsidR="002F326B">
        <w:rPr>
          <w:rFonts w:ascii="Angsana New" w:hAnsi="Angsana New" w:hint="cs"/>
          <w:sz w:val="30"/>
          <w:szCs w:val="30"/>
          <w:cs/>
        </w:rPr>
        <w:t>กับ</w:t>
      </w:r>
      <w:r w:rsidR="00206DF1" w:rsidRPr="00206DF1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496441">
        <w:rPr>
          <w:rFonts w:ascii="Angsana New" w:hAnsi="Angsana New" w:hint="cs"/>
          <w:sz w:val="30"/>
          <w:szCs w:val="30"/>
          <w:cs/>
        </w:rPr>
        <w:t xml:space="preserve"> </w:t>
      </w:r>
      <w:r w:rsidR="00496441" w:rsidRPr="00496441">
        <w:rPr>
          <w:rFonts w:ascii="Angsana New" w:hAnsi="Angsana New"/>
          <w:sz w:val="30"/>
          <w:szCs w:val="30"/>
          <w:cs/>
        </w:rPr>
        <w:t>เพื่อเป็นเครื่องมือบริหารความเสี่ยงที่เกี่ยวเนื่องกับ</w:t>
      </w:r>
      <w:r w:rsidR="00DC339D">
        <w:rPr>
          <w:rFonts w:ascii="Angsana New" w:hAnsi="Angsana New" w:hint="cs"/>
          <w:sz w:val="30"/>
          <w:szCs w:val="30"/>
          <w:cs/>
        </w:rPr>
        <w:t>อัตราแลกเปลี่ยนสกุลเงินและอัตราดอกเบี้ยของ</w:t>
      </w:r>
      <w:r w:rsidR="00496441" w:rsidRPr="00496441">
        <w:rPr>
          <w:rFonts w:ascii="Angsana New" w:hAnsi="Angsana New"/>
          <w:sz w:val="30"/>
          <w:szCs w:val="30"/>
          <w:cs/>
        </w:rPr>
        <w:t>เงินกู้ยืมระยะยาวในสกุลเงิน</w:t>
      </w:r>
      <w:r w:rsidR="004544FC">
        <w:rPr>
          <w:rFonts w:ascii="Angsana New" w:hAnsi="Angsana New" w:hint="cs"/>
          <w:sz w:val="30"/>
          <w:szCs w:val="30"/>
          <w:cs/>
        </w:rPr>
        <w:t>บาท</w:t>
      </w:r>
      <w:r w:rsidR="00496441">
        <w:rPr>
          <w:rFonts w:ascii="Angsana New" w:hAnsi="Angsana New" w:hint="cs"/>
          <w:sz w:val="30"/>
          <w:szCs w:val="30"/>
          <w:cs/>
        </w:rPr>
        <w:t xml:space="preserve"> โดย</w:t>
      </w:r>
      <w:r w:rsidR="00496441" w:rsidRPr="00496441">
        <w:rPr>
          <w:rFonts w:ascii="Angsana New" w:hAnsi="Angsana New"/>
          <w:sz w:val="30"/>
          <w:szCs w:val="30"/>
          <w:cs/>
        </w:rPr>
        <w:t>แลกเปลี่ยน</w:t>
      </w:r>
      <w:r w:rsidR="002F326B">
        <w:rPr>
          <w:rFonts w:ascii="Angsana New" w:hAnsi="Angsana New" w:hint="cs"/>
          <w:sz w:val="30"/>
          <w:szCs w:val="30"/>
          <w:cs/>
        </w:rPr>
        <w:t>สกุลเงิน</w:t>
      </w:r>
      <w:r w:rsidR="004544FC">
        <w:rPr>
          <w:rFonts w:ascii="Angsana New" w:hAnsi="Angsana New" w:hint="cs"/>
          <w:sz w:val="30"/>
          <w:szCs w:val="30"/>
          <w:cs/>
        </w:rPr>
        <w:t>บาท</w:t>
      </w:r>
      <w:r w:rsidR="002F326B">
        <w:rPr>
          <w:rFonts w:ascii="Angsana New" w:hAnsi="Angsana New" w:hint="cs"/>
          <w:sz w:val="30"/>
          <w:szCs w:val="30"/>
          <w:cs/>
        </w:rPr>
        <w:t>เป็นสกุลเงิน</w:t>
      </w:r>
      <w:r w:rsidR="004544FC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="00C43937">
        <w:rPr>
          <w:rFonts w:ascii="Angsana New" w:hAnsi="Angsana New" w:hint="cs"/>
          <w:sz w:val="30"/>
          <w:szCs w:val="30"/>
          <w:cs/>
        </w:rPr>
        <w:t xml:space="preserve"> </w:t>
      </w:r>
      <w:r w:rsidR="002F326B">
        <w:rPr>
          <w:rFonts w:ascii="Angsana New" w:hAnsi="Angsana New" w:hint="cs"/>
          <w:sz w:val="30"/>
          <w:szCs w:val="30"/>
          <w:cs/>
        </w:rPr>
        <w:t>และ</w:t>
      </w:r>
      <w:r w:rsidR="00496441" w:rsidRPr="00496441">
        <w:rPr>
          <w:rFonts w:ascii="Angsana New" w:hAnsi="Angsana New"/>
          <w:sz w:val="30"/>
          <w:szCs w:val="30"/>
          <w:cs/>
        </w:rPr>
        <w:t>อัตราดอกเบี้ยจากอัตราดอกเบี้ยลอยตัวตามอัตรา</w:t>
      </w:r>
      <w:r w:rsidR="00496441">
        <w:rPr>
          <w:rFonts w:ascii="Angsana New" w:hAnsi="Angsana New" w:hint="cs"/>
          <w:sz w:val="30"/>
          <w:szCs w:val="30"/>
          <w:cs/>
        </w:rPr>
        <w:t xml:space="preserve"> </w:t>
      </w:r>
      <w:r w:rsidR="00496441">
        <w:rPr>
          <w:rFonts w:ascii="Angsana New" w:hAnsi="Angsana New"/>
          <w:sz w:val="30"/>
          <w:szCs w:val="30"/>
        </w:rPr>
        <w:t xml:space="preserve">THBFIX 3M </w:t>
      </w:r>
      <w:r w:rsidR="00496441">
        <w:rPr>
          <w:rFonts w:ascii="Angsana New" w:hAnsi="Angsana New" w:hint="cs"/>
          <w:sz w:val="30"/>
          <w:szCs w:val="30"/>
          <w:cs/>
        </w:rPr>
        <w:t xml:space="preserve">บวกส่วนเพิ่ม </w:t>
      </w:r>
      <w:r w:rsidR="00496441" w:rsidRPr="00496441">
        <w:rPr>
          <w:rFonts w:ascii="Angsana New" w:hAnsi="Angsana New"/>
          <w:sz w:val="30"/>
          <w:szCs w:val="30"/>
          <w:cs/>
        </w:rPr>
        <w:t xml:space="preserve">เป็นอัตราดอกเบี้ยคงที่ต่อปี </w:t>
      </w:r>
      <w:r w:rsidRPr="002B34D3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Pr="002B34D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2B34D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2B34D3">
        <w:rPr>
          <w:rFonts w:ascii="Angsana New" w:hAnsi="Angsana New"/>
          <w:sz w:val="30"/>
          <w:szCs w:val="30"/>
        </w:rPr>
        <w:t xml:space="preserve"> </w:t>
      </w:r>
      <w:r w:rsidR="00496441">
        <w:rPr>
          <w:rFonts w:ascii="Angsana New" w:hAnsi="Angsana New" w:hint="cs"/>
          <w:sz w:val="30"/>
          <w:szCs w:val="30"/>
          <w:cs/>
        </w:rPr>
        <w:t>มียอดคงเหลือ</w:t>
      </w:r>
      <w:r w:rsidR="004544FC">
        <w:rPr>
          <w:rFonts w:ascii="Angsana New" w:hAnsi="Angsana New"/>
          <w:sz w:val="30"/>
          <w:szCs w:val="30"/>
          <w:cs/>
        </w:rPr>
        <w:br/>
      </w:r>
      <w:r w:rsidRPr="002B34D3">
        <w:rPr>
          <w:rFonts w:ascii="Angsana New" w:hAnsi="Angsana New"/>
          <w:sz w:val="30"/>
          <w:szCs w:val="30"/>
          <w:cs/>
        </w:rPr>
        <w:t xml:space="preserve">จำนวน </w:t>
      </w:r>
      <w:r w:rsidR="007B161C">
        <w:rPr>
          <w:rFonts w:ascii="Angsana New" w:hAnsi="Angsana New"/>
          <w:sz w:val="30"/>
          <w:szCs w:val="30"/>
        </w:rPr>
        <w:t>95</w:t>
      </w:r>
      <w:r w:rsidRPr="002B34D3">
        <w:rPr>
          <w:rFonts w:ascii="Angsana New" w:hAnsi="Angsana New"/>
          <w:sz w:val="30"/>
          <w:szCs w:val="30"/>
        </w:rPr>
        <w:t xml:space="preserve"> </w:t>
      </w:r>
      <w:r w:rsidRPr="002B34D3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="00496441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7B161C">
        <w:rPr>
          <w:rFonts w:ascii="Angsana New" w:hAnsi="Angsana New"/>
          <w:sz w:val="30"/>
          <w:szCs w:val="30"/>
        </w:rPr>
        <w:t>3,289</w:t>
      </w:r>
      <w:r w:rsidR="00496441">
        <w:rPr>
          <w:rFonts w:ascii="Angsana New" w:hAnsi="Angsana New"/>
          <w:sz w:val="30"/>
          <w:szCs w:val="30"/>
        </w:rPr>
        <w:t xml:space="preserve"> </w:t>
      </w:r>
      <w:r w:rsidR="0049644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57D54">
        <w:rPr>
          <w:rFonts w:ascii="Angsana New" w:hAnsi="Angsana New" w:hint="cs"/>
          <w:sz w:val="30"/>
          <w:szCs w:val="30"/>
          <w:cs/>
        </w:rPr>
        <w:t>สัญญา</w:t>
      </w:r>
      <w:r w:rsidR="00DC339D" w:rsidRPr="00DC339D">
        <w:rPr>
          <w:rFonts w:ascii="Angsana New" w:hAnsi="Angsana New"/>
          <w:sz w:val="30"/>
          <w:szCs w:val="30"/>
          <w:cs/>
        </w:rPr>
        <w:t>มีระยะเวลาตั้งแต่</w:t>
      </w:r>
      <w:r w:rsidR="007B161C">
        <w:rPr>
          <w:rFonts w:ascii="Angsana New" w:hAnsi="Angsana New"/>
          <w:sz w:val="30"/>
          <w:szCs w:val="30"/>
          <w:cs/>
        </w:rPr>
        <w:t>เดือน</w:t>
      </w:r>
      <w:r w:rsidR="00060F0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60F05">
        <w:rPr>
          <w:rFonts w:ascii="Angsana New" w:hAnsi="Angsana New"/>
          <w:sz w:val="30"/>
          <w:szCs w:val="30"/>
        </w:rPr>
        <w:t xml:space="preserve">2558 </w:t>
      </w:r>
      <w:r w:rsidR="00060F05">
        <w:rPr>
          <w:rFonts w:ascii="Angsana New" w:hAnsi="Angsana New" w:hint="cs"/>
          <w:sz w:val="30"/>
          <w:szCs w:val="30"/>
          <w:cs/>
        </w:rPr>
        <w:t xml:space="preserve">ถึง </w:t>
      </w:r>
      <w:r w:rsidR="007B161C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7B161C">
        <w:rPr>
          <w:rFonts w:ascii="Angsana New" w:hAnsi="Angsana New"/>
          <w:sz w:val="30"/>
          <w:szCs w:val="30"/>
        </w:rPr>
        <w:t>2566</w:t>
      </w:r>
    </w:p>
    <w:p w:rsidR="00F07D3B" w:rsidRPr="00804267" w:rsidRDefault="00F07D3B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24"/>
          <w:szCs w:val="24"/>
        </w:rPr>
      </w:pPr>
    </w:p>
    <w:p w:rsidR="006306F2" w:rsidRPr="00500DB7" w:rsidRDefault="00B72FBE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00D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สัญญาร่วมลงทุนเช่าที่ราชพัสดุ</w:t>
      </w:r>
    </w:p>
    <w:p w:rsidR="00B72FBE" w:rsidRPr="00804267" w:rsidRDefault="00B72FBE" w:rsidP="00B72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:rsidR="00804267" w:rsidRPr="00804267" w:rsidRDefault="00B72FBE" w:rsidP="00F0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00DB7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500DB7">
        <w:rPr>
          <w:rFonts w:ascii="Angsana New" w:hAnsi="Angsana New"/>
          <w:color w:val="000000"/>
          <w:sz w:val="30"/>
          <w:szCs w:val="30"/>
        </w:rPr>
        <w:t xml:space="preserve"> </w:t>
      </w:r>
      <w:r w:rsidR="00B266D4" w:rsidRPr="00500DB7">
        <w:rPr>
          <w:rFonts w:ascii="Angsana New" w:hAnsi="Angsana New"/>
          <w:color w:val="000000"/>
          <w:sz w:val="30"/>
          <w:szCs w:val="30"/>
        </w:rPr>
        <w:t xml:space="preserve">21 </w:t>
      </w:r>
      <w:r w:rsidR="00B266D4" w:rsidRPr="00500DB7">
        <w:rPr>
          <w:rFonts w:ascii="Angsana New" w:hAnsi="Angsana New" w:hint="cs"/>
          <w:color w:val="000000"/>
          <w:sz w:val="30"/>
          <w:szCs w:val="30"/>
          <w:cs/>
        </w:rPr>
        <w:t xml:space="preserve">สิงหาคม </w:t>
      </w:r>
      <w:r w:rsidR="00B266D4" w:rsidRPr="00500DB7">
        <w:rPr>
          <w:rFonts w:ascii="Angsana New" w:hAnsi="Angsana New"/>
          <w:color w:val="000000"/>
          <w:sz w:val="30"/>
          <w:szCs w:val="30"/>
        </w:rPr>
        <w:t>2561</w:t>
      </w:r>
      <w:r w:rsidRPr="00500DB7">
        <w:rPr>
          <w:rFonts w:ascii="Angsana New" w:hAnsi="Angsana New"/>
          <w:color w:val="000000"/>
          <w:sz w:val="30"/>
          <w:szCs w:val="30"/>
        </w:rPr>
        <w:t xml:space="preserve"> </w:t>
      </w:r>
      <w:r w:rsidR="00B20072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00DB7">
        <w:rPr>
          <w:rFonts w:ascii="Angsana New" w:hAnsi="Angsana New"/>
          <w:color w:val="000000"/>
          <w:sz w:val="30"/>
          <w:szCs w:val="30"/>
          <w:cs/>
        </w:rPr>
        <w:t>ได้มีการลงนามในสัญญาเช่าที่ราชพัสดุกับกระทรวงการคลัง</w:t>
      </w:r>
      <w:r w:rsidRPr="00500DB7">
        <w:rPr>
          <w:rFonts w:ascii="Angsana New" w:hAnsi="Angsana New"/>
          <w:color w:val="000000"/>
          <w:sz w:val="30"/>
          <w:szCs w:val="30"/>
        </w:rPr>
        <w:t xml:space="preserve"> </w:t>
      </w:r>
      <w:r w:rsidR="00804267">
        <w:rPr>
          <w:rFonts w:ascii="Angsana New" w:hAnsi="Angsana New" w:hint="cs"/>
          <w:color w:val="000000"/>
          <w:sz w:val="30"/>
          <w:szCs w:val="30"/>
          <w:cs/>
        </w:rPr>
        <w:t>ซึ่งบริษัทต้องจ่ายชำระค่าเช่าทุกปีตาม</w:t>
      </w:r>
      <w:r w:rsidR="002F326B">
        <w:rPr>
          <w:rFonts w:ascii="Angsana New" w:hAnsi="Angsana New"/>
          <w:color w:val="000000"/>
          <w:sz w:val="30"/>
          <w:szCs w:val="30"/>
          <w:cs/>
        </w:rPr>
        <w:t>กำ</w:t>
      </w:r>
      <w:r w:rsidRPr="00500DB7">
        <w:rPr>
          <w:rFonts w:ascii="Angsana New" w:hAnsi="Angsana New"/>
          <w:color w:val="000000"/>
          <w:sz w:val="30"/>
          <w:szCs w:val="30"/>
          <w:cs/>
        </w:rPr>
        <w:t>หนดอายุสัญญาเช่าเป็นระยะเวลา</w:t>
      </w:r>
      <w:r w:rsidRPr="00500DB7">
        <w:rPr>
          <w:rFonts w:ascii="Angsana New" w:hAnsi="Angsana New"/>
          <w:color w:val="000000"/>
          <w:sz w:val="30"/>
          <w:szCs w:val="30"/>
        </w:rPr>
        <w:t xml:space="preserve"> 30 </w:t>
      </w:r>
      <w:r w:rsidRPr="00500DB7">
        <w:rPr>
          <w:rFonts w:ascii="Angsana New" w:hAnsi="Angsana New"/>
          <w:color w:val="000000"/>
          <w:sz w:val="30"/>
          <w:szCs w:val="30"/>
          <w:cs/>
        </w:rPr>
        <w:t>ปี</w:t>
      </w:r>
      <w:r w:rsidRPr="00500DB7">
        <w:rPr>
          <w:rFonts w:ascii="Angsana New" w:hAnsi="Angsana New"/>
          <w:color w:val="000000"/>
          <w:sz w:val="30"/>
          <w:szCs w:val="30"/>
        </w:rPr>
        <w:t xml:space="preserve"> </w:t>
      </w:r>
      <w:r w:rsidRPr="00500DB7">
        <w:rPr>
          <w:rFonts w:ascii="Angsana New" w:hAnsi="Angsana New"/>
          <w:color w:val="000000"/>
          <w:sz w:val="30"/>
          <w:szCs w:val="30"/>
          <w:cs/>
        </w:rPr>
        <w:t>ตั้งแต่ปี</w:t>
      </w:r>
      <w:r w:rsidRPr="00500DB7">
        <w:rPr>
          <w:rFonts w:ascii="Angsana New" w:hAnsi="Angsana New"/>
          <w:color w:val="000000"/>
          <w:sz w:val="30"/>
          <w:szCs w:val="30"/>
        </w:rPr>
        <w:t xml:space="preserve"> 2565 </w:t>
      </w:r>
      <w:r w:rsidRPr="00500DB7">
        <w:rPr>
          <w:rFonts w:ascii="Angsana New" w:hAnsi="Angsana New"/>
          <w:color w:val="000000"/>
          <w:sz w:val="30"/>
          <w:szCs w:val="30"/>
          <w:cs/>
        </w:rPr>
        <w:t>ถึงปี</w:t>
      </w:r>
      <w:r w:rsidRPr="00500DB7">
        <w:rPr>
          <w:rFonts w:ascii="Angsana New" w:hAnsi="Angsana New"/>
          <w:color w:val="000000"/>
          <w:sz w:val="30"/>
          <w:szCs w:val="30"/>
        </w:rPr>
        <w:t xml:space="preserve"> </w:t>
      </w:r>
      <w:r w:rsidR="00B20072">
        <w:rPr>
          <w:rFonts w:ascii="Angsana New" w:hAnsi="Angsana New"/>
          <w:color w:val="000000"/>
          <w:sz w:val="30"/>
          <w:szCs w:val="30"/>
        </w:rPr>
        <w:t xml:space="preserve">2595 </w:t>
      </w:r>
    </w:p>
    <w:p w:rsidR="00804267" w:rsidRPr="00804267" w:rsidRDefault="00804267" w:rsidP="00F0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B72FBE" w:rsidRPr="00B0141A" w:rsidRDefault="00B0141A" w:rsidP="00F0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ณ วันที่มีการลง</w:t>
      </w:r>
      <w:r w:rsidR="00B067E8">
        <w:rPr>
          <w:rFonts w:ascii="Angsana New" w:hAnsi="Angsana New" w:hint="cs"/>
          <w:color w:val="000000"/>
          <w:sz w:val="30"/>
          <w:szCs w:val="30"/>
          <w:cs/>
        </w:rPr>
        <w:t>นาม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ในสัญญา บริษัทได้ชำระค่าเช่าล่วงหน้าเป็นจำนวน </w:t>
      </w:r>
      <w:r>
        <w:rPr>
          <w:rFonts w:ascii="Angsana New" w:hAnsi="Angsana New"/>
          <w:color w:val="000000"/>
          <w:sz w:val="30"/>
          <w:szCs w:val="30"/>
        </w:rPr>
        <w:t xml:space="preserve">2,962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0C38F0" w:rsidRPr="00804267" w:rsidRDefault="000C38F0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24"/>
          <w:szCs w:val="24"/>
        </w:rPr>
      </w:pP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3606F">
        <w:rPr>
          <w:rFonts w:ascii="Angsana New" w:hAnsi="Angsana New" w:hint="cs"/>
          <w:b/>
          <w:bCs/>
          <w:sz w:val="30"/>
          <w:szCs w:val="30"/>
        </w:rPr>
        <w:t>1</w:t>
      </w:r>
      <w:r w:rsidR="00DB0705" w:rsidRPr="00DB0705">
        <w:rPr>
          <w:rFonts w:ascii="Angsana New" w:hAnsi="Angsana New"/>
          <w:b/>
          <w:bCs/>
          <w:sz w:val="30"/>
          <w:szCs w:val="30"/>
        </w:rPr>
        <w:t>5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C73657" w:rsidRPr="00804267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/>
          <w:b/>
          <w:bCs/>
          <w:sz w:val="30"/>
          <w:szCs w:val="30"/>
          <w:cs/>
        </w:rPr>
        <w:tab/>
      </w:r>
      <w:r w:rsidRPr="009C67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="00D1103A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กลุ่มบริษัทมีหนี้สินที่อาจเกิดขึ้นและสินทรัพย์ที่อาจเกิดขึ้นดังนี้</w:t>
      </w:r>
    </w:p>
    <w:p w:rsidR="00C73657" w:rsidRPr="00804267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z w:val="24"/>
          <w:szCs w:val="24"/>
        </w:rPr>
      </w:pPr>
    </w:p>
    <w:p w:rsidR="00C73657" w:rsidRPr="009C6796" w:rsidRDefault="00C73657" w:rsidP="00E7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บริษัทมีสัญญาแลกเปลี่ยนส่วนต่างราคาน้ำมันสำเร็จรูปและน้ำมันดิบล</w:t>
      </w:r>
      <w:r w:rsidR="000D5206" w:rsidRPr="009C6796">
        <w:rPr>
          <w:rFonts w:ascii="Angsana New" w:hAnsi="Angsana New"/>
          <w:sz w:val="30"/>
          <w:szCs w:val="30"/>
          <w:cs/>
        </w:rPr>
        <w:t>่วงหน้ากับบริษัทต่างประเทศ</w:t>
      </w:r>
      <w:r w:rsidRPr="009C6796">
        <w:rPr>
          <w:rFonts w:ascii="Angsana New" w:hAnsi="Angsana New"/>
          <w:sz w:val="30"/>
          <w:szCs w:val="30"/>
          <w:cs/>
        </w:rPr>
        <w:t>หลายแห่ง</w:t>
      </w:r>
      <w:r w:rsidRPr="009C6796">
        <w:rPr>
          <w:rFonts w:ascii="Angsana New" w:hAnsi="Angsana New"/>
          <w:spacing w:val="-20"/>
          <w:sz w:val="30"/>
          <w:szCs w:val="30"/>
          <w:cs/>
        </w:rPr>
        <w:t xml:space="preserve">  (</w:t>
      </w:r>
      <w:r w:rsidRPr="009C6796">
        <w:rPr>
          <w:rFonts w:ascii="Angsana New" w:hAnsi="Angsana New"/>
          <w:spacing w:val="-20"/>
          <w:sz w:val="30"/>
          <w:szCs w:val="30"/>
        </w:rPr>
        <w:t>“</w:t>
      </w:r>
      <w:r w:rsidRPr="009C6796">
        <w:rPr>
          <w:rFonts w:ascii="Angsana New" w:hAnsi="Angsana New"/>
          <w:sz w:val="30"/>
          <w:szCs w:val="30"/>
          <w:cs/>
        </w:rPr>
        <w:t>คู่สัญญา</w:t>
      </w:r>
      <w:r w:rsidRPr="009C6796">
        <w:rPr>
          <w:rFonts w:ascii="Angsana New" w:hAnsi="Angsana New"/>
          <w:sz w:val="30"/>
          <w:szCs w:val="30"/>
        </w:rPr>
        <w:t>”</w:t>
      </w:r>
      <w:r w:rsidRPr="009C6796">
        <w:rPr>
          <w:rFonts w:ascii="Angsana New" w:hAnsi="Angsana New"/>
          <w:sz w:val="30"/>
          <w:szCs w:val="30"/>
          <w:cs/>
        </w:rPr>
        <w:t>)</w:t>
      </w:r>
      <w:r w:rsidRPr="009C6796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  </w:t>
      </w:r>
    </w:p>
    <w:p w:rsidR="00C73657" w:rsidRPr="00804267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73657" w:rsidRPr="009C6796" w:rsidRDefault="00CE44DB" w:rsidP="00E7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C73657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C73657" w:rsidRPr="009C6796">
        <w:rPr>
          <w:rFonts w:ascii="Angsana New" w:hAnsi="Angsana New"/>
          <w:sz w:val="30"/>
          <w:szCs w:val="30"/>
          <w:cs/>
        </w:rPr>
        <w:t>บริษัทมีปริมาณน้ำมันภายใต้สัญญาดังกล่าวเป็น</w:t>
      </w:r>
      <w:r w:rsidR="00C73657" w:rsidRPr="00B72FBE">
        <w:rPr>
          <w:rFonts w:ascii="Angsana New" w:hAnsi="Angsana New"/>
          <w:sz w:val="30"/>
          <w:szCs w:val="30"/>
          <w:cs/>
        </w:rPr>
        <w:t xml:space="preserve">จำนวน </w:t>
      </w:r>
      <w:r w:rsidR="00B72FBE" w:rsidRPr="00B72FBE">
        <w:rPr>
          <w:rFonts w:ascii="Angsana New" w:hAnsi="Angsana New"/>
          <w:sz w:val="30"/>
          <w:szCs w:val="30"/>
        </w:rPr>
        <w:t>1.9</w:t>
      </w:r>
      <w:r w:rsidR="00C73657" w:rsidRPr="00B72FBE">
        <w:rPr>
          <w:rFonts w:ascii="Angsana New" w:hAnsi="Angsana New"/>
          <w:sz w:val="30"/>
          <w:szCs w:val="30"/>
        </w:rPr>
        <w:t xml:space="preserve"> </w:t>
      </w:r>
      <w:r w:rsidR="00C73657" w:rsidRPr="00B72FBE">
        <w:rPr>
          <w:rFonts w:ascii="Angsana New" w:hAnsi="Angsana New"/>
          <w:sz w:val="30"/>
          <w:szCs w:val="30"/>
          <w:cs/>
        </w:rPr>
        <w:t>ล้านบาร์เรล</w:t>
      </w:r>
      <w:r w:rsidR="00EC15DF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C73657" w:rsidRPr="009C6796">
        <w:rPr>
          <w:rFonts w:ascii="Angsana New" w:hAnsi="Angsana New"/>
          <w:i/>
          <w:iCs/>
          <w:sz w:val="30"/>
          <w:szCs w:val="30"/>
          <w:cs/>
        </w:rPr>
        <w:t>(</w:t>
      </w:r>
      <w:r w:rsidR="00C3606F" w:rsidRPr="00C3606F">
        <w:rPr>
          <w:rFonts w:ascii="Angsana New" w:hAnsi="Angsana New"/>
          <w:i/>
          <w:iCs/>
          <w:sz w:val="30"/>
          <w:szCs w:val="30"/>
        </w:rPr>
        <w:t>31</w:t>
      </w:r>
      <w:r w:rsidR="00C73657" w:rsidRPr="009C6796">
        <w:rPr>
          <w:rFonts w:ascii="Angsana New" w:hAnsi="Angsana New"/>
          <w:i/>
          <w:iCs/>
          <w:sz w:val="30"/>
          <w:szCs w:val="30"/>
        </w:rPr>
        <w:t xml:space="preserve"> </w:t>
      </w:r>
      <w:r w:rsidR="00C73657" w:rsidRPr="009C6796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DB0705" w:rsidRPr="00DB0705">
        <w:rPr>
          <w:rFonts w:ascii="Angsana New" w:hAnsi="Angsana New"/>
          <w:i/>
          <w:iCs/>
          <w:sz w:val="30"/>
          <w:szCs w:val="30"/>
        </w:rPr>
        <w:t>256</w:t>
      </w:r>
      <w:r w:rsidR="00760AF2">
        <w:rPr>
          <w:rFonts w:ascii="Angsana New" w:hAnsi="Angsana New"/>
          <w:i/>
          <w:iCs/>
          <w:sz w:val="30"/>
          <w:szCs w:val="30"/>
        </w:rPr>
        <w:t>0</w:t>
      </w:r>
      <w:r w:rsidR="005E4FCA" w:rsidRPr="0058033D">
        <w:rPr>
          <w:rFonts w:ascii="Angsana New" w:hAnsi="Angsana New"/>
          <w:i/>
          <w:iCs/>
          <w:sz w:val="30"/>
          <w:szCs w:val="30"/>
        </w:rPr>
        <w:t>:</w:t>
      </w:r>
      <w:r w:rsidR="005E4FCA" w:rsidRPr="0058033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0AF2">
        <w:rPr>
          <w:rFonts w:ascii="Angsana New" w:hAnsi="Angsana New"/>
          <w:i/>
          <w:iCs/>
          <w:sz w:val="30"/>
          <w:szCs w:val="30"/>
        </w:rPr>
        <w:t>5.5</w:t>
      </w:r>
      <w:r w:rsidR="005E4FCA" w:rsidRPr="0058033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E4FCA" w:rsidRPr="0058033D">
        <w:rPr>
          <w:rFonts w:ascii="Angsana New" w:hAnsi="Angsana New"/>
          <w:i/>
          <w:iCs/>
          <w:sz w:val="30"/>
          <w:szCs w:val="30"/>
          <w:cs/>
        </w:rPr>
        <w:t>ล้านบาร์เรล</w:t>
      </w:r>
      <w:r w:rsidR="00C73657" w:rsidRPr="009C6796">
        <w:rPr>
          <w:rFonts w:ascii="Angsana New" w:hAnsi="Angsana New"/>
          <w:i/>
          <w:iCs/>
          <w:sz w:val="30"/>
          <w:szCs w:val="30"/>
          <w:cs/>
        </w:rPr>
        <w:t>)</w:t>
      </w:r>
    </w:p>
    <w:sectPr w:rsidR="00C73657" w:rsidRPr="009C6796" w:rsidSect="00AC213D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7B2" w:rsidRDefault="006D37B2">
      <w:r>
        <w:separator/>
      </w:r>
    </w:p>
  </w:endnote>
  <w:endnote w:type="continuationSeparator" w:id="0">
    <w:p w:rsidR="006D37B2" w:rsidRDefault="006D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9D" w:rsidRPr="002E6226" w:rsidRDefault="00DC339D" w:rsidP="00E4761F">
    <w:pPr>
      <w:pStyle w:val="Footer"/>
      <w:framePr w:h="453" w:hRule="exact" w:wrap="around" w:vAnchor="text" w:hAnchor="page" w:x="5842" w:y="-52"/>
      <w:rPr>
        <w:rStyle w:val="PageNumber"/>
        <w:rFonts w:ascii="Angsana New" w:hAnsi="Angsana New"/>
        <w:sz w:val="30"/>
        <w:szCs w:val="30"/>
      </w:rPr>
    </w:pPr>
    <w:r w:rsidRPr="002E6226">
      <w:rPr>
        <w:rStyle w:val="PageNumber"/>
        <w:rFonts w:ascii="Angsana New" w:hAnsi="Angsana New"/>
        <w:sz w:val="30"/>
        <w:szCs w:val="30"/>
      </w:rPr>
      <w:fldChar w:fldCharType="begin"/>
    </w:r>
    <w:r w:rsidRPr="002E622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E6226">
      <w:rPr>
        <w:rStyle w:val="PageNumber"/>
        <w:rFonts w:ascii="Angsana New" w:hAnsi="Angsana New"/>
        <w:sz w:val="30"/>
        <w:szCs w:val="30"/>
      </w:rPr>
      <w:fldChar w:fldCharType="separate"/>
    </w:r>
    <w:r w:rsidR="00E43E68">
      <w:rPr>
        <w:rStyle w:val="PageNumber"/>
        <w:rFonts w:ascii="Angsana New" w:hAnsi="Angsana New"/>
        <w:noProof/>
        <w:sz w:val="30"/>
        <w:szCs w:val="30"/>
      </w:rPr>
      <w:t>27</w:t>
    </w:r>
    <w:r w:rsidRPr="002E6226">
      <w:rPr>
        <w:rStyle w:val="PageNumber"/>
        <w:rFonts w:ascii="Angsana New" w:hAnsi="Angsana New"/>
        <w:sz w:val="30"/>
        <w:szCs w:val="30"/>
      </w:rPr>
      <w:fldChar w:fldCharType="end"/>
    </w:r>
  </w:p>
  <w:p w:rsidR="00DC339D" w:rsidRPr="00DE5515" w:rsidRDefault="00DC339D" w:rsidP="00362B5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50"/>
        <w:tab w:val="right" w:pos="9090"/>
      </w:tabs>
      <w:ind w:left="9720" w:right="360" w:hanging="9720"/>
      <w:rPr>
        <w:rFonts w:ascii="Angsana New" w:hAnsi="Angsana New"/>
        <w:sz w:val="30"/>
        <w:szCs w:val="30"/>
      </w:rPr>
    </w:pPr>
    <w:r w:rsidRPr="00DE5515">
      <w:rPr>
        <w:rStyle w:val="PageNumber"/>
        <w:rFonts w:ascii="Angsana New" w:hAnsi="Angsana New"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9D" w:rsidRPr="003234FB" w:rsidRDefault="00DC339D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E43E68">
      <w:rPr>
        <w:rStyle w:val="PageNumber"/>
        <w:rFonts w:ascii="Angsana New" w:hAnsi="Angsana New"/>
        <w:noProof/>
        <w:sz w:val="30"/>
        <w:szCs w:val="30"/>
      </w:rPr>
      <w:t>44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DC339D" w:rsidRPr="00A12539" w:rsidRDefault="00DC339D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9D" w:rsidRPr="003234FB" w:rsidRDefault="00DC339D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E43E68">
      <w:rPr>
        <w:rStyle w:val="PageNumber"/>
        <w:rFonts w:ascii="Angsana New" w:hAnsi="Angsana New"/>
        <w:noProof/>
        <w:sz w:val="30"/>
        <w:szCs w:val="30"/>
      </w:rPr>
      <w:t>45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DC339D" w:rsidRPr="00A12539" w:rsidRDefault="00DC339D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9D" w:rsidRPr="003234FB" w:rsidRDefault="00DC339D" w:rsidP="003C3BEA">
    <w:pPr>
      <w:pStyle w:val="Footer"/>
      <w:framePr w:wrap="around" w:vAnchor="text" w:hAnchor="margin" w:xAlign="center" w:y="1"/>
      <w:tabs>
        <w:tab w:val="left" w:pos="90"/>
      </w:tabs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E43E68">
      <w:rPr>
        <w:rStyle w:val="PageNumber"/>
        <w:rFonts w:ascii="Angsana New" w:hAnsi="Angsana New"/>
        <w:noProof/>
        <w:sz w:val="30"/>
        <w:szCs w:val="30"/>
      </w:rPr>
      <w:t>48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DC339D" w:rsidRPr="00A12539" w:rsidRDefault="00DC339D" w:rsidP="005C58E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472" w:hanging="972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9D" w:rsidRPr="003234FB" w:rsidRDefault="00DC339D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E43E68">
      <w:rPr>
        <w:rStyle w:val="PageNumber"/>
        <w:rFonts w:ascii="Angsana New" w:hAnsi="Angsana New"/>
        <w:noProof/>
        <w:sz w:val="30"/>
        <w:szCs w:val="30"/>
      </w:rPr>
      <w:t>51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DC339D" w:rsidRPr="00A12539" w:rsidRDefault="00DC339D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9D" w:rsidRPr="003234FB" w:rsidRDefault="00DC339D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E43E68">
      <w:rPr>
        <w:rStyle w:val="PageNumber"/>
        <w:rFonts w:ascii="Angsana New" w:hAnsi="Angsana New"/>
        <w:noProof/>
        <w:sz w:val="30"/>
        <w:szCs w:val="30"/>
      </w:rPr>
      <w:t>60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DC339D" w:rsidRPr="00A12539" w:rsidRDefault="00DC339D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7B2" w:rsidRDefault="006D37B2">
      <w:r>
        <w:separator/>
      </w:r>
    </w:p>
  </w:footnote>
  <w:footnote w:type="continuationSeparator" w:id="0">
    <w:p w:rsidR="006D37B2" w:rsidRDefault="006D3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9D" w:rsidRDefault="00DC339D" w:rsidP="009976E8">
    <w:r w:rsidRPr="0085699A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:rsidR="00DC339D" w:rsidRDefault="00DC339D" w:rsidP="009976E8">
    <w:pPr>
      <w:rPr>
        <w:rFonts w:ascii="Angsana New" w:hAnsi="Angsana New"/>
        <w:b/>
        <w:bCs/>
        <w:sz w:val="32"/>
        <w:szCs w:val="32"/>
      </w:rPr>
    </w:pPr>
    <w:r w:rsidRPr="008569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DC339D" w:rsidRDefault="00DC339D" w:rsidP="009976E8">
    <w:pPr>
      <w:rPr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705">
      <w:rPr>
        <w:rFonts w:ascii="Angsana New" w:hAnsi="Angsana New" w:hint="cs"/>
        <w:b/>
        <w:bCs/>
        <w:sz w:val="32"/>
        <w:szCs w:val="32"/>
      </w:rPr>
      <w:t>25</w:t>
    </w:r>
    <w:r w:rsidRPr="00DB0705">
      <w:rPr>
        <w:rFonts w:ascii="Angsana New" w:hAnsi="Angsana New"/>
        <w:b/>
        <w:bCs/>
        <w:sz w:val="32"/>
        <w:szCs w:val="32"/>
      </w:rPr>
      <w:t>6</w:t>
    </w:r>
    <w:r w:rsidRPr="00C3606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DC339D" w:rsidRDefault="00DC339D" w:rsidP="009976E8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E68D1"/>
    <w:multiLevelType w:val="hybridMultilevel"/>
    <w:tmpl w:val="B48A813C"/>
    <w:lvl w:ilvl="0" w:tplc="BE28A5F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5310581"/>
    <w:multiLevelType w:val="hybridMultilevel"/>
    <w:tmpl w:val="78364D00"/>
    <w:lvl w:ilvl="0" w:tplc="7F962C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07C18FE"/>
    <w:multiLevelType w:val="hybridMultilevel"/>
    <w:tmpl w:val="09E885A6"/>
    <w:lvl w:ilvl="0" w:tplc="DDD49770">
      <w:start w:val="3"/>
      <w:numFmt w:val="thaiLetters"/>
      <w:lvlText w:val="%1)"/>
      <w:lvlJc w:val="left"/>
      <w:pPr>
        <w:ind w:left="1467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F96F55"/>
    <w:multiLevelType w:val="hybridMultilevel"/>
    <w:tmpl w:val="72A81DAE"/>
    <w:lvl w:ilvl="0" w:tplc="C11860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DE51341"/>
    <w:multiLevelType w:val="hybridMultilevel"/>
    <w:tmpl w:val="FF725282"/>
    <w:lvl w:ilvl="0" w:tplc="752C7C2C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51F30CA8"/>
    <w:multiLevelType w:val="hybridMultilevel"/>
    <w:tmpl w:val="82DC9306"/>
    <w:lvl w:ilvl="0" w:tplc="A8764828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56640306"/>
    <w:multiLevelType w:val="hybridMultilevel"/>
    <w:tmpl w:val="7A661712"/>
    <w:lvl w:ilvl="0" w:tplc="6DF84D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A60F3"/>
    <w:multiLevelType w:val="hybridMultilevel"/>
    <w:tmpl w:val="D4206CEC"/>
    <w:lvl w:ilvl="0" w:tplc="6630BDFA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4" w15:restartNumberingAfterBreak="0">
    <w:nsid w:val="76DA5B84"/>
    <w:multiLevelType w:val="hybridMultilevel"/>
    <w:tmpl w:val="EEB06B58"/>
    <w:lvl w:ilvl="0" w:tplc="AF9201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F16CC1"/>
    <w:multiLevelType w:val="hybridMultilevel"/>
    <w:tmpl w:val="A7D8B6D2"/>
    <w:lvl w:ilvl="0" w:tplc="C5281B76">
      <w:start w:val="1"/>
      <w:numFmt w:val="thaiLetters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30"/>
  </w:num>
  <w:num w:numId="14">
    <w:abstractNumId w:val="15"/>
  </w:num>
  <w:num w:numId="15">
    <w:abstractNumId w:val="18"/>
  </w:num>
  <w:num w:numId="16">
    <w:abstractNumId w:val="36"/>
  </w:num>
  <w:num w:numId="17">
    <w:abstractNumId w:val="20"/>
  </w:num>
  <w:num w:numId="18">
    <w:abstractNumId w:val="21"/>
  </w:num>
  <w:num w:numId="19">
    <w:abstractNumId w:val="24"/>
  </w:num>
  <w:num w:numId="20">
    <w:abstractNumId w:val="35"/>
  </w:num>
  <w:num w:numId="21">
    <w:abstractNumId w:val="33"/>
  </w:num>
  <w:num w:numId="22">
    <w:abstractNumId w:val="16"/>
  </w:num>
  <w:num w:numId="23">
    <w:abstractNumId w:val="31"/>
  </w:num>
  <w:num w:numId="24">
    <w:abstractNumId w:val="23"/>
  </w:num>
  <w:num w:numId="25">
    <w:abstractNumId w:val="25"/>
  </w:num>
  <w:num w:numId="26">
    <w:abstractNumId w:val="22"/>
  </w:num>
  <w:num w:numId="27">
    <w:abstractNumId w:val="26"/>
  </w:num>
  <w:num w:numId="28">
    <w:abstractNumId w:val="27"/>
  </w:num>
  <w:num w:numId="29">
    <w:abstractNumId w:val="32"/>
  </w:num>
  <w:num w:numId="30">
    <w:abstractNumId w:val="11"/>
  </w:num>
  <w:num w:numId="31">
    <w:abstractNumId w:val="34"/>
  </w:num>
  <w:num w:numId="32">
    <w:abstractNumId w:val="10"/>
  </w:num>
  <w:num w:numId="33">
    <w:abstractNumId w:val="25"/>
  </w:num>
  <w:num w:numId="3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3"/>
  </w:num>
  <w:num w:numId="37">
    <w:abstractNumId w:val="29"/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15"/>
  </w:num>
  <w:num w:numId="41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6443D7"/>
    <w:rsid w:val="0000063D"/>
    <w:rsid w:val="00000762"/>
    <w:rsid w:val="000007D3"/>
    <w:rsid w:val="00000829"/>
    <w:rsid w:val="00000EDA"/>
    <w:rsid w:val="00001054"/>
    <w:rsid w:val="000015C9"/>
    <w:rsid w:val="00001860"/>
    <w:rsid w:val="000018D6"/>
    <w:rsid w:val="00001F51"/>
    <w:rsid w:val="000022E8"/>
    <w:rsid w:val="000023D3"/>
    <w:rsid w:val="000023E8"/>
    <w:rsid w:val="00002446"/>
    <w:rsid w:val="00002549"/>
    <w:rsid w:val="000025AD"/>
    <w:rsid w:val="0000293D"/>
    <w:rsid w:val="00002DD5"/>
    <w:rsid w:val="000032C9"/>
    <w:rsid w:val="0000340F"/>
    <w:rsid w:val="00003D6B"/>
    <w:rsid w:val="000042B5"/>
    <w:rsid w:val="000047D5"/>
    <w:rsid w:val="00004877"/>
    <w:rsid w:val="0000503E"/>
    <w:rsid w:val="00005051"/>
    <w:rsid w:val="00005D27"/>
    <w:rsid w:val="000060BF"/>
    <w:rsid w:val="0000623D"/>
    <w:rsid w:val="00006314"/>
    <w:rsid w:val="000072F8"/>
    <w:rsid w:val="000078D2"/>
    <w:rsid w:val="00007AF7"/>
    <w:rsid w:val="00007CF0"/>
    <w:rsid w:val="00010908"/>
    <w:rsid w:val="00010F1C"/>
    <w:rsid w:val="0001136D"/>
    <w:rsid w:val="000117CF"/>
    <w:rsid w:val="00011C8A"/>
    <w:rsid w:val="00011F0E"/>
    <w:rsid w:val="0001216B"/>
    <w:rsid w:val="00012FAC"/>
    <w:rsid w:val="00013943"/>
    <w:rsid w:val="00013F57"/>
    <w:rsid w:val="0001434C"/>
    <w:rsid w:val="00014AE0"/>
    <w:rsid w:val="000151CB"/>
    <w:rsid w:val="000153A5"/>
    <w:rsid w:val="00016691"/>
    <w:rsid w:val="000166E1"/>
    <w:rsid w:val="000168A3"/>
    <w:rsid w:val="00016C15"/>
    <w:rsid w:val="00016DCE"/>
    <w:rsid w:val="00016DF7"/>
    <w:rsid w:val="000176CE"/>
    <w:rsid w:val="00017905"/>
    <w:rsid w:val="00017AF8"/>
    <w:rsid w:val="0002036A"/>
    <w:rsid w:val="000205CB"/>
    <w:rsid w:val="000206D1"/>
    <w:rsid w:val="0002073D"/>
    <w:rsid w:val="00020D79"/>
    <w:rsid w:val="0002151F"/>
    <w:rsid w:val="000216BA"/>
    <w:rsid w:val="00021A61"/>
    <w:rsid w:val="00021B45"/>
    <w:rsid w:val="000220E7"/>
    <w:rsid w:val="0002331C"/>
    <w:rsid w:val="000235B3"/>
    <w:rsid w:val="00023A76"/>
    <w:rsid w:val="00023DA3"/>
    <w:rsid w:val="000242A6"/>
    <w:rsid w:val="000243EB"/>
    <w:rsid w:val="0002478E"/>
    <w:rsid w:val="00024A48"/>
    <w:rsid w:val="00024CC7"/>
    <w:rsid w:val="00024F7B"/>
    <w:rsid w:val="00025153"/>
    <w:rsid w:val="0002545B"/>
    <w:rsid w:val="00025B2F"/>
    <w:rsid w:val="00026A9C"/>
    <w:rsid w:val="00026AEC"/>
    <w:rsid w:val="000270A4"/>
    <w:rsid w:val="0002718D"/>
    <w:rsid w:val="00027AC9"/>
    <w:rsid w:val="00027EF8"/>
    <w:rsid w:val="000308CF"/>
    <w:rsid w:val="00030C32"/>
    <w:rsid w:val="00030ED0"/>
    <w:rsid w:val="00031548"/>
    <w:rsid w:val="000319C1"/>
    <w:rsid w:val="00031B5D"/>
    <w:rsid w:val="00032869"/>
    <w:rsid w:val="00032AD7"/>
    <w:rsid w:val="00032BF4"/>
    <w:rsid w:val="00032F6A"/>
    <w:rsid w:val="000334EB"/>
    <w:rsid w:val="00033C3B"/>
    <w:rsid w:val="0003424F"/>
    <w:rsid w:val="0003480B"/>
    <w:rsid w:val="00034856"/>
    <w:rsid w:val="00035187"/>
    <w:rsid w:val="00035399"/>
    <w:rsid w:val="00035679"/>
    <w:rsid w:val="0003570C"/>
    <w:rsid w:val="00035909"/>
    <w:rsid w:val="0003595D"/>
    <w:rsid w:val="00036044"/>
    <w:rsid w:val="000362A2"/>
    <w:rsid w:val="0003631A"/>
    <w:rsid w:val="0003639B"/>
    <w:rsid w:val="00036F0B"/>
    <w:rsid w:val="0003727F"/>
    <w:rsid w:val="000373EB"/>
    <w:rsid w:val="00040208"/>
    <w:rsid w:val="000402B9"/>
    <w:rsid w:val="00040E70"/>
    <w:rsid w:val="00040F4B"/>
    <w:rsid w:val="0004235F"/>
    <w:rsid w:val="00042945"/>
    <w:rsid w:val="00042BA8"/>
    <w:rsid w:val="00042C6C"/>
    <w:rsid w:val="000437E3"/>
    <w:rsid w:val="000439FA"/>
    <w:rsid w:val="00043AAD"/>
    <w:rsid w:val="0004405B"/>
    <w:rsid w:val="00044428"/>
    <w:rsid w:val="0004517F"/>
    <w:rsid w:val="000452DA"/>
    <w:rsid w:val="000454DB"/>
    <w:rsid w:val="00045694"/>
    <w:rsid w:val="00045E8A"/>
    <w:rsid w:val="00045FA3"/>
    <w:rsid w:val="000468B1"/>
    <w:rsid w:val="000469C0"/>
    <w:rsid w:val="00046F9A"/>
    <w:rsid w:val="00047138"/>
    <w:rsid w:val="000475F8"/>
    <w:rsid w:val="0004768A"/>
    <w:rsid w:val="00047759"/>
    <w:rsid w:val="00047E2E"/>
    <w:rsid w:val="00050239"/>
    <w:rsid w:val="000508A9"/>
    <w:rsid w:val="000508BB"/>
    <w:rsid w:val="00050D6F"/>
    <w:rsid w:val="00050FC9"/>
    <w:rsid w:val="00051133"/>
    <w:rsid w:val="0005134E"/>
    <w:rsid w:val="000513EA"/>
    <w:rsid w:val="0005146F"/>
    <w:rsid w:val="00051D2D"/>
    <w:rsid w:val="00051D69"/>
    <w:rsid w:val="000527B0"/>
    <w:rsid w:val="000527D0"/>
    <w:rsid w:val="00052853"/>
    <w:rsid w:val="00052ACF"/>
    <w:rsid w:val="00052B69"/>
    <w:rsid w:val="00052DCF"/>
    <w:rsid w:val="000536C5"/>
    <w:rsid w:val="00053DA5"/>
    <w:rsid w:val="00053DBA"/>
    <w:rsid w:val="00054209"/>
    <w:rsid w:val="00054A61"/>
    <w:rsid w:val="000552B3"/>
    <w:rsid w:val="00055D79"/>
    <w:rsid w:val="00056076"/>
    <w:rsid w:val="000564B8"/>
    <w:rsid w:val="00056986"/>
    <w:rsid w:val="00056C2B"/>
    <w:rsid w:val="00057106"/>
    <w:rsid w:val="0005730B"/>
    <w:rsid w:val="00057550"/>
    <w:rsid w:val="00057790"/>
    <w:rsid w:val="0005779A"/>
    <w:rsid w:val="00057E55"/>
    <w:rsid w:val="00060144"/>
    <w:rsid w:val="00060364"/>
    <w:rsid w:val="00060697"/>
    <w:rsid w:val="00060F05"/>
    <w:rsid w:val="00061342"/>
    <w:rsid w:val="000615B2"/>
    <w:rsid w:val="000619DC"/>
    <w:rsid w:val="00061C74"/>
    <w:rsid w:val="000629EE"/>
    <w:rsid w:val="00062AD6"/>
    <w:rsid w:val="00062B9B"/>
    <w:rsid w:val="000637CA"/>
    <w:rsid w:val="000647D8"/>
    <w:rsid w:val="000651F5"/>
    <w:rsid w:val="00065493"/>
    <w:rsid w:val="000657C0"/>
    <w:rsid w:val="00065AEC"/>
    <w:rsid w:val="000665F4"/>
    <w:rsid w:val="00066806"/>
    <w:rsid w:val="00066DB8"/>
    <w:rsid w:val="000670A9"/>
    <w:rsid w:val="00067A6A"/>
    <w:rsid w:val="00067DC6"/>
    <w:rsid w:val="00070755"/>
    <w:rsid w:val="000707BF"/>
    <w:rsid w:val="000709D1"/>
    <w:rsid w:val="00070FB7"/>
    <w:rsid w:val="0007148B"/>
    <w:rsid w:val="0007154F"/>
    <w:rsid w:val="0007215F"/>
    <w:rsid w:val="00073219"/>
    <w:rsid w:val="000736F4"/>
    <w:rsid w:val="00073CA7"/>
    <w:rsid w:val="00073FB9"/>
    <w:rsid w:val="0007425E"/>
    <w:rsid w:val="000744F2"/>
    <w:rsid w:val="00074728"/>
    <w:rsid w:val="000748D6"/>
    <w:rsid w:val="00074A02"/>
    <w:rsid w:val="0007513B"/>
    <w:rsid w:val="000751AE"/>
    <w:rsid w:val="00075325"/>
    <w:rsid w:val="0007537F"/>
    <w:rsid w:val="000753A1"/>
    <w:rsid w:val="00075897"/>
    <w:rsid w:val="00075FAF"/>
    <w:rsid w:val="000760EB"/>
    <w:rsid w:val="00076853"/>
    <w:rsid w:val="00076C4F"/>
    <w:rsid w:val="00076F30"/>
    <w:rsid w:val="00076F79"/>
    <w:rsid w:val="00077504"/>
    <w:rsid w:val="00077728"/>
    <w:rsid w:val="000804F6"/>
    <w:rsid w:val="00080654"/>
    <w:rsid w:val="00080677"/>
    <w:rsid w:val="00080CDE"/>
    <w:rsid w:val="00081503"/>
    <w:rsid w:val="000815C4"/>
    <w:rsid w:val="00081628"/>
    <w:rsid w:val="00081A19"/>
    <w:rsid w:val="00082016"/>
    <w:rsid w:val="00082842"/>
    <w:rsid w:val="00082F80"/>
    <w:rsid w:val="0008350F"/>
    <w:rsid w:val="00083757"/>
    <w:rsid w:val="000838A0"/>
    <w:rsid w:val="00083C34"/>
    <w:rsid w:val="0008422C"/>
    <w:rsid w:val="0008441D"/>
    <w:rsid w:val="0008472D"/>
    <w:rsid w:val="0008481B"/>
    <w:rsid w:val="00084E95"/>
    <w:rsid w:val="00085B44"/>
    <w:rsid w:val="00085BBB"/>
    <w:rsid w:val="00085E4B"/>
    <w:rsid w:val="0008603B"/>
    <w:rsid w:val="000860A0"/>
    <w:rsid w:val="00086EB1"/>
    <w:rsid w:val="000870BC"/>
    <w:rsid w:val="00087541"/>
    <w:rsid w:val="0008788A"/>
    <w:rsid w:val="00087B91"/>
    <w:rsid w:val="00087C20"/>
    <w:rsid w:val="00087EBB"/>
    <w:rsid w:val="00090F95"/>
    <w:rsid w:val="0009136E"/>
    <w:rsid w:val="000915D9"/>
    <w:rsid w:val="00091EDD"/>
    <w:rsid w:val="00092858"/>
    <w:rsid w:val="00092A47"/>
    <w:rsid w:val="00092D71"/>
    <w:rsid w:val="00092F3F"/>
    <w:rsid w:val="000932CF"/>
    <w:rsid w:val="000936E1"/>
    <w:rsid w:val="000937F2"/>
    <w:rsid w:val="000945AF"/>
    <w:rsid w:val="00094755"/>
    <w:rsid w:val="00094A1B"/>
    <w:rsid w:val="00094D55"/>
    <w:rsid w:val="00095453"/>
    <w:rsid w:val="0009551E"/>
    <w:rsid w:val="000958ED"/>
    <w:rsid w:val="00095BA2"/>
    <w:rsid w:val="00096251"/>
    <w:rsid w:val="000962EA"/>
    <w:rsid w:val="0009765D"/>
    <w:rsid w:val="000978D8"/>
    <w:rsid w:val="00097AB6"/>
    <w:rsid w:val="00097EC7"/>
    <w:rsid w:val="000A056A"/>
    <w:rsid w:val="000A0659"/>
    <w:rsid w:val="000A0670"/>
    <w:rsid w:val="000A15EF"/>
    <w:rsid w:val="000A17EB"/>
    <w:rsid w:val="000A1D50"/>
    <w:rsid w:val="000A1EBD"/>
    <w:rsid w:val="000A2185"/>
    <w:rsid w:val="000A2236"/>
    <w:rsid w:val="000A2247"/>
    <w:rsid w:val="000A2738"/>
    <w:rsid w:val="000A296B"/>
    <w:rsid w:val="000A2AF7"/>
    <w:rsid w:val="000A2CAD"/>
    <w:rsid w:val="000A341D"/>
    <w:rsid w:val="000A4598"/>
    <w:rsid w:val="000A4AA5"/>
    <w:rsid w:val="000A4D67"/>
    <w:rsid w:val="000A4DCC"/>
    <w:rsid w:val="000A53FD"/>
    <w:rsid w:val="000A54B5"/>
    <w:rsid w:val="000A5E30"/>
    <w:rsid w:val="000A707C"/>
    <w:rsid w:val="000A7216"/>
    <w:rsid w:val="000A7220"/>
    <w:rsid w:val="000A74F5"/>
    <w:rsid w:val="000A7556"/>
    <w:rsid w:val="000A7A91"/>
    <w:rsid w:val="000A7F7F"/>
    <w:rsid w:val="000B042C"/>
    <w:rsid w:val="000B11C1"/>
    <w:rsid w:val="000B127A"/>
    <w:rsid w:val="000B1578"/>
    <w:rsid w:val="000B1919"/>
    <w:rsid w:val="000B23B9"/>
    <w:rsid w:val="000B2A30"/>
    <w:rsid w:val="000B2CC8"/>
    <w:rsid w:val="000B2D47"/>
    <w:rsid w:val="000B2E12"/>
    <w:rsid w:val="000B305A"/>
    <w:rsid w:val="000B351E"/>
    <w:rsid w:val="000B4470"/>
    <w:rsid w:val="000B4F7B"/>
    <w:rsid w:val="000B5118"/>
    <w:rsid w:val="000B5232"/>
    <w:rsid w:val="000B5EEA"/>
    <w:rsid w:val="000B6091"/>
    <w:rsid w:val="000B610C"/>
    <w:rsid w:val="000B6253"/>
    <w:rsid w:val="000B640D"/>
    <w:rsid w:val="000B660B"/>
    <w:rsid w:val="000B690C"/>
    <w:rsid w:val="000B69F2"/>
    <w:rsid w:val="000B6FFE"/>
    <w:rsid w:val="000B7267"/>
    <w:rsid w:val="000C0003"/>
    <w:rsid w:val="000C0404"/>
    <w:rsid w:val="000C098E"/>
    <w:rsid w:val="000C0BD7"/>
    <w:rsid w:val="000C131E"/>
    <w:rsid w:val="000C1B47"/>
    <w:rsid w:val="000C21F6"/>
    <w:rsid w:val="000C24FA"/>
    <w:rsid w:val="000C2C9C"/>
    <w:rsid w:val="000C2DF8"/>
    <w:rsid w:val="000C360A"/>
    <w:rsid w:val="000C36A5"/>
    <w:rsid w:val="000C38F0"/>
    <w:rsid w:val="000C3C7B"/>
    <w:rsid w:val="000C439F"/>
    <w:rsid w:val="000C4535"/>
    <w:rsid w:val="000C469A"/>
    <w:rsid w:val="000C4A9A"/>
    <w:rsid w:val="000C4BA0"/>
    <w:rsid w:val="000C4F84"/>
    <w:rsid w:val="000C551E"/>
    <w:rsid w:val="000C6169"/>
    <w:rsid w:val="000C6C07"/>
    <w:rsid w:val="000C6C97"/>
    <w:rsid w:val="000C6E83"/>
    <w:rsid w:val="000C71D6"/>
    <w:rsid w:val="000C72A3"/>
    <w:rsid w:val="000C7D09"/>
    <w:rsid w:val="000D012B"/>
    <w:rsid w:val="000D0253"/>
    <w:rsid w:val="000D0281"/>
    <w:rsid w:val="000D0D33"/>
    <w:rsid w:val="000D0FB9"/>
    <w:rsid w:val="000D0FD3"/>
    <w:rsid w:val="000D1705"/>
    <w:rsid w:val="000D177A"/>
    <w:rsid w:val="000D17C0"/>
    <w:rsid w:val="000D1F63"/>
    <w:rsid w:val="000D24C6"/>
    <w:rsid w:val="000D254A"/>
    <w:rsid w:val="000D281F"/>
    <w:rsid w:val="000D2F75"/>
    <w:rsid w:val="000D3799"/>
    <w:rsid w:val="000D37D2"/>
    <w:rsid w:val="000D4A8F"/>
    <w:rsid w:val="000D4B7F"/>
    <w:rsid w:val="000D51C2"/>
    <w:rsid w:val="000D5206"/>
    <w:rsid w:val="000D5473"/>
    <w:rsid w:val="000D54E3"/>
    <w:rsid w:val="000D68F7"/>
    <w:rsid w:val="000D6B1C"/>
    <w:rsid w:val="000D6DC9"/>
    <w:rsid w:val="000D7151"/>
    <w:rsid w:val="000D73BC"/>
    <w:rsid w:val="000D77B8"/>
    <w:rsid w:val="000D78BB"/>
    <w:rsid w:val="000D7ECA"/>
    <w:rsid w:val="000D7FD7"/>
    <w:rsid w:val="000E019D"/>
    <w:rsid w:val="000E08EE"/>
    <w:rsid w:val="000E0918"/>
    <w:rsid w:val="000E12C9"/>
    <w:rsid w:val="000E13E7"/>
    <w:rsid w:val="000E18A2"/>
    <w:rsid w:val="000E19E0"/>
    <w:rsid w:val="000E2078"/>
    <w:rsid w:val="000E2D47"/>
    <w:rsid w:val="000E2EE7"/>
    <w:rsid w:val="000E35E7"/>
    <w:rsid w:val="000E437D"/>
    <w:rsid w:val="000E498C"/>
    <w:rsid w:val="000E49B6"/>
    <w:rsid w:val="000E4B26"/>
    <w:rsid w:val="000E4BB0"/>
    <w:rsid w:val="000E4D4B"/>
    <w:rsid w:val="000E4E3B"/>
    <w:rsid w:val="000E5060"/>
    <w:rsid w:val="000E53F7"/>
    <w:rsid w:val="000E581B"/>
    <w:rsid w:val="000E5A1E"/>
    <w:rsid w:val="000E5CB9"/>
    <w:rsid w:val="000E60F1"/>
    <w:rsid w:val="000E6129"/>
    <w:rsid w:val="000E632C"/>
    <w:rsid w:val="000E637A"/>
    <w:rsid w:val="000E6671"/>
    <w:rsid w:val="000E78EA"/>
    <w:rsid w:val="000E7930"/>
    <w:rsid w:val="000F02E6"/>
    <w:rsid w:val="000F0316"/>
    <w:rsid w:val="000F032B"/>
    <w:rsid w:val="000F07B8"/>
    <w:rsid w:val="000F0E32"/>
    <w:rsid w:val="000F1366"/>
    <w:rsid w:val="000F1470"/>
    <w:rsid w:val="000F156F"/>
    <w:rsid w:val="000F1BFB"/>
    <w:rsid w:val="000F244F"/>
    <w:rsid w:val="000F2E8C"/>
    <w:rsid w:val="000F30A2"/>
    <w:rsid w:val="000F30E0"/>
    <w:rsid w:val="000F3703"/>
    <w:rsid w:val="000F3A1C"/>
    <w:rsid w:val="000F3D0D"/>
    <w:rsid w:val="000F3F49"/>
    <w:rsid w:val="000F42A4"/>
    <w:rsid w:val="000F43B8"/>
    <w:rsid w:val="000F471A"/>
    <w:rsid w:val="000F49FE"/>
    <w:rsid w:val="000F4B24"/>
    <w:rsid w:val="000F4ED8"/>
    <w:rsid w:val="000F4FA5"/>
    <w:rsid w:val="000F585A"/>
    <w:rsid w:val="000F5876"/>
    <w:rsid w:val="000F5953"/>
    <w:rsid w:val="000F5B44"/>
    <w:rsid w:val="000F5EE6"/>
    <w:rsid w:val="000F60D2"/>
    <w:rsid w:val="000F622E"/>
    <w:rsid w:val="000F631A"/>
    <w:rsid w:val="000F6406"/>
    <w:rsid w:val="000F64B2"/>
    <w:rsid w:val="000F66E4"/>
    <w:rsid w:val="000F68F3"/>
    <w:rsid w:val="000F6BD6"/>
    <w:rsid w:val="000F6E28"/>
    <w:rsid w:val="000F73B0"/>
    <w:rsid w:val="000F7B3A"/>
    <w:rsid w:val="0010059E"/>
    <w:rsid w:val="00100F3B"/>
    <w:rsid w:val="00101416"/>
    <w:rsid w:val="0010159B"/>
    <w:rsid w:val="00101BE9"/>
    <w:rsid w:val="00101D5F"/>
    <w:rsid w:val="00101FD9"/>
    <w:rsid w:val="00103070"/>
    <w:rsid w:val="001033C4"/>
    <w:rsid w:val="00103A42"/>
    <w:rsid w:val="00103AF0"/>
    <w:rsid w:val="00103B3E"/>
    <w:rsid w:val="00103B77"/>
    <w:rsid w:val="001041D8"/>
    <w:rsid w:val="001048CC"/>
    <w:rsid w:val="001048EF"/>
    <w:rsid w:val="001050FD"/>
    <w:rsid w:val="001051FE"/>
    <w:rsid w:val="0010543A"/>
    <w:rsid w:val="0010550E"/>
    <w:rsid w:val="00105759"/>
    <w:rsid w:val="001057E3"/>
    <w:rsid w:val="00105829"/>
    <w:rsid w:val="00105B99"/>
    <w:rsid w:val="00105EE8"/>
    <w:rsid w:val="00106429"/>
    <w:rsid w:val="00106B98"/>
    <w:rsid w:val="00106DAD"/>
    <w:rsid w:val="00106E11"/>
    <w:rsid w:val="0010702E"/>
    <w:rsid w:val="0010754E"/>
    <w:rsid w:val="001076DB"/>
    <w:rsid w:val="00107A9E"/>
    <w:rsid w:val="00107B13"/>
    <w:rsid w:val="00107F34"/>
    <w:rsid w:val="0011050E"/>
    <w:rsid w:val="0011095A"/>
    <w:rsid w:val="00110FDF"/>
    <w:rsid w:val="0011101E"/>
    <w:rsid w:val="0011200A"/>
    <w:rsid w:val="00112658"/>
    <w:rsid w:val="001128A2"/>
    <w:rsid w:val="00113719"/>
    <w:rsid w:val="00113A82"/>
    <w:rsid w:val="001146E7"/>
    <w:rsid w:val="00114AAA"/>
    <w:rsid w:val="00114BFF"/>
    <w:rsid w:val="001150AE"/>
    <w:rsid w:val="0011518C"/>
    <w:rsid w:val="00115271"/>
    <w:rsid w:val="0011594B"/>
    <w:rsid w:val="00115F17"/>
    <w:rsid w:val="00116076"/>
    <w:rsid w:val="001161F5"/>
    <w:rsid w:val="00116749"/>
    <w:rsid w:val="00116C47"/>
    <w:rsid w:val="0011743C"/>
    <w:rsid w:val="00117E15"/>
    <w:rsid w:val="00117EDF"/>
    <w:rsid w:val="00120132"/>
    <w:rsid w:val="0012017A"/>
    <w:rsid w:val="00121F7A"/>
    <w:rsid w:val="001228E9"/>
    <w:rsid w:val="00122C57"/>
    <w:rsid w:val="00122E31"/>
    <w:rsid w:val="00122E52"/>
    <w:rsid w:val="0012301F"/>
    <w:rsid w:val="00123EB2"/>
    <w:rsid w:val="00123F2B"/>
    <w:rsid w:val="00124543"/>
    <w:rsid w:val="00124789"/>
    <w:rsid w:val="0012480D"/>
    <w:rsid w:val="00124A56"/>
    <w:rsid w:val="00124AF4"/>
    <w:rsid w:val="00124DF2"/>
    <w:rsid w:val="00125664"/>
    <w:rsid w:val="001259F8"/>
    <w:rsid w:val="00125A8D"/>
    <w:rsid w:val="00125EFD"/>
    <w:rsid w:val="00126953"/>
    <w:rsid w:val="00126961"/>
    <w:rsid w:val="001269BB"/>
    <w:rsid w:val="00126C1C"/>
    <w:rsid w:val="00126E0A"/>
    <w:rsid w:val="00126E4C"/>
    <w:rsid w:val="00126E7E"/>
    <w:rsid w:val="00127065"/>
    <w:rsid w:val="001271FD"/>
    <w:rsid w:val="00127587"/>
    <w:rsid w:val="0012786B"/>
    <w:rsid w:val="00127B30"/>
    <w:rsid w:val="00127B7D"/>
    <w:rsid w:val="00127E20"/>
    <w:rsid w:val="00127FB2"/>
    <w:rsid w:val="0013005B"/>
    <w:rsid w:val="00130347"/>
    <w:rsid w:val="00130FB3"/>
    <w:rsid w:val="00130FC4"/>
    <w:rsid w:val="00131365"/>
    <w:rsid w:val="0013162D"/>
    <w:rsid w:val="0013166C"/>
    <w:rsid w:val="00131785"/>
    <w:rsid w:val="00131B4E"/>
    <w:rsid w:val="00131D09"/>
    <w:rsid w:val="00131D57"/>
    <w:rsid w:val="00131FB7"/>
    <w:rsid w:val="00132028"/>
    <w:rsid w:val="001321D9"/>
    <w:rsid w:val="0013248D"/>
    <w:rsid w:val="0013283F"/>
    <w:rsid w:val="00133B07"/>
    <w:rsid w:val="00133B99"/>
    <w:rsid w:val="00133BA5"/>
    <w:rsid w:val="00134852"/>
    <w:rsid w:val="00134BF6"/>
    <w:rsid w:val="00134C60"/>
    <w:rsid w:val="00134C6B"/>
    <w:rsid w:val="00134D78"/>
    <w:rsid w:val="00134FCF"/>
    <w:rsid w:val="00134FD3"/>
    <w:rsid w:val="0013512A"/>
    <w:rsid w:val="00135647"/>
    <w:rsid w:val="0013630C"/>
    <w:rsid w:val="00136314"/>
    <w:rsid w:val="0013685C"/>
    <w:rsid w:val="00136BBF"/>
    <w:rsid w:val="00136C2A"/>
    <w:rsid w:val="00137057"/>
    <w:rsid w:val="001370E6"/>
    <w:rsid w:val="0013775B"/>
    <w:rsid w:val="001377B6"/>
    <w:rsid w:val="0013789F"/>
    <w:rsid w:val="00140A6F"/>
    <w:rsid w:val="00140DCD"/>
    <w:rsid w:val="001411A3"/>
    <w:rsid w:val="00141466"/>
    <w:rsid w:val="001416D0"/>
    <w:rsid w:val="00141868"/>
    <w:rsid w:val="00141C42"/>
    <w:rsid w:val="00141D3E"/>
    <w:rsid w:val="00142A96"/>
    <w:rsid w:val="00142C8D"/>
    <w:rsid w:val="00142EFC"/>
    <w:rsid w:val="00143079"/>
    <w:rsid w:val="00143880"/>
    <w:rsid w:val="001440EE"/>
    <w:rsid w:val="001446E5"/>
    <w:rsid w:val="00144C9E"/>
    <w:rsid w:val="00144E54"/>
    <w:rsid w:val="001450BF"/>
    <w:rsid w:val="001454D7"/>
    <w:rsid w:val="001455B6"/>
    <w:rsid w:val="001455BC"/>
    <w:rsid w:val="00145658"/>
    <w:rsid w:val="00145663"/>
    <w:rsid w:val="00145769"/>
    <w:rsid w:val="001460DA"/>
    <w:rsid w:val="0014631C"/>
    <w:rsid w:val="00146A86"/>
    <w:rsid w:val="00146CA3"/>
    <w:rsid w:val="001470AF"/>
    <w:rsid w:val="00147209"/>
    <w:rsid w:val="00147436"/>
    <w:rsid w:val="0014787A"/>
    <w:rsid w:val="001502D0"/>
    <w:rsid w:val="001504E7"/>
    <w:rsid w:val="00150647"/>
    <w:rsid w:val="001514D6"/>
    <w:rsid w:val="00151697"/>
    <w:rsid w:val="00152005"/>
    <w:rsid w:val="00152D84"/>
    <w:rsid w:val="00152E02"/>
    <w:rsid w:val="0015347F"/>
    <w:rsid w:val="001537E4"/>
    <w:rsid w:val="00153819"/>
    <w:rsid w:val="001538DC"/>
    <w:rsid w:val="001540F3"/>
    <w:rsid w:val="0015462F"/>
    <w:rsid w:val="00154686"/>
    <w:rsid w:val="00155A3A"/>
    <w:rsid w:val="0015686A"/>
    <w:rsid w:val="0015691D"/>
    <w:rsid w:val="00156A1F"/>
    <w:rsid w:val="00156C61"/>
    <w:rsid w:val="00156D29"/>
    <w:rsid w:val="001570A2"/>
    <w:rsid w:val="0015786C"/>
    <w:rsid w:val="00157F39"/>
    <w:rsid w:val="0016153B"/>
    <w:rsid w:val="00161F1C"/>
    <w:rsid w:val="00162AEB"/>
    <w:rsid w:val="00162BEB"/>
    <w:rsid w:val="0016368B"/>
    <w:rsid w:val="00163AD9"/>
    <w:rsid w:val="00163CA7"/>
    <w:rsid w:val="00163E7A"/>
    <w:rsid w:val="00164531"/>
    <w:rsid w:val="00164769"/>
    <w:rsid w:val="001649F2"/>
    <w:rsid w:val="00164BA3"/>
    <w:rsid w:val="00164C02"/>
    <w:rsid w:val="00164C2D"/>
    <w:rsid w:val="00164EEA"/>
    <w:rsid w:val="00165002"/>
    <w:rsid w:val="00165161"/>
    <w:rsid w:val="00165681"/>
    <w:rsid w:val="00165EF2"/>
    <w:rsid w:val="001662C6"/>
    <w:rsid w:val="001662F0"/>
    <w:rsid w:val="001664E8"/>
    <w:rsid w:val="0016665B"/>
    <w:rsid w:val="00166BFE"/>
    <w:rsid w:val="00166F7F"/>
    <w:rsid w:val="001671AC"/>
    <w:rsid w:val="001672BE"/>
    <w:rsid w:val="00170589"/>
    <w:rsid w:val="00170843"/>
    <w:rsid w:val="00170FE1"/>
    <w:rsid w:val="001712F6"/>
    <w:rsid w:val="00171309"/>
    <w:rsid w:val="00171512"/>
    <w:rsid w:val="001718C7"/>
    <w:rsid w:val="00172A6A"/>
    <w:rsid w:val="00172AC1"/>
    <w:rsid w:val="00172ADA"/>
    <w:rsid w:val="00173065"/>
    <w:rsid w:val="001732A9"/>
    <w:rsid w:val="00173F2E"/>
    <w:rsid w:val="00173F9E"/>
    <w:rsid w:val="001743D8"/>
    <w:rsid w:val="00174935"/>
    <w:rsid w:val="00174B0C"/>
    <w:rsid w:val="001754C6"/>
    <w:rsid w:val="00175635"/>
    <w:rsid w:val="00175647"/>
    <w:rsid w:val="00175743"/>
    <w:rsid w:val="001757C4"/>
    <w:rsid w:val="001758FD"/>
    <w:rsid w:val="00175B32"/>
    <w:rsid w:val="00175D41"/>
    <w:rsid w:val="001761FF"/>
    <w:rsid w:val="00176D71"/>
    <w:rsid w:val="001771A9"/>
    <w:rsid w:val="001772D0"/>
    <w:rsid w:val="001772F6"/>
    <w:rsid w:val="00177D29"/>
    <w:rsid w:val="00177DF4"/>
    <w:rsid w:val="00180168"/>
    <w:rsid w:val="0018058C"/>
    <w:rsid w:val="0018104C"/>
    <w:rsid w:val="0018112A"/>
    <w:rsid w:val="001813E7"/>
    <w:rsid w:val="00181562"/>
    <w:rsid w:val="0018163F"/>
    <w:rsid w:val="00181FB7"/>
    <w:rsid w:val="001821F4"/>
    <w:rsid w:val="00182269"/>
    <w:rsid w:val="00182CF5"/>
    <w:rsid w:val="001830E5"/>
    <w:rsid w:val="00183149"/>
    <w:rsid w:val="00183280"/>
    <w:rsid w:val="00183BB9"/>
    <w:rsid w:val="00184565"/>
    <w:rsid w:val="0018466A"/>
    <w:rsid w:val="001850C6"/>
    <w:rsid w:val="00185792"/>
    <w:rsid w:val="001857F1"/>
    <w:rsid w:val="00185C18"/>
    <w:rsid w:val="00185CB1"/>
    <w:rsid w:val="0018601D"/>
    <w:rsid w:val="001867B5"/>
    <w:rsid w:val="00186844"/>
    <w:rsid w:val="00186D79"/>
    <w:rsid w:val="00186F86"/>
    <w:rsid w:val="0018741A"/>
    <w:rsid w:val="00187A40"/>
    <w:rsid w:val="00187F43"/>
    <w:rsid w:val="00190241"/>
    <w:rsid w:val="001907AE"/>
    <w:rsid w:val="001909C0"/>
    <w:rsid w:val="00192202"/>
    <w:rsid w:val="001922F2"/>
    <w:rsid w:val="0019248E"/>
    <w:rsid w:val="001926FA"/>
    <w:rsid w:val="00192C7E"/>
    <w:rsid w:val="001934B9"/>
    <w:rsid w:val="0019362F"/>
    <w:rsid w:val="001937EB"/>
    <w:rsid w:val="00193912"/>
    <w:rsid w:val="00193B6B"/>
    <w:rsid w:val="00194351"/>
    <w:rsid w:val="00194352"/>
    <w:rsid w:val="0019464A"/>
    <w:rsid w:val="0019494B"/>
    <w:rsid w:val="00194A63"/>
    <w:rsid w:val="00194B95"/>
    <w:rsid w:val="00194EB6"/>
    <w:rsid w:val="00195097"/>
    <w:rsid w:val="001950D8"/>
    <w:rsid w:val="00195805"/>
    <w:rsid w:val="00195AE4"/>
    <w:rsid w:val="00195EE3"/>
    <w:rsid w:val="00196288"/>
    <w:rsid w:val="0019639C"/>
    <w:rsid w:val="0019652B"/>
    <w:rsid w:val="001967F7"/>
    <w:rsid w:val="00196A59"/>
    <w:rsid w:val="00196B21"/>
    <w:rsid w:val="00196CF5"/>
    <w:rsid w:val="00196D30"/>
    <w:rsid w:val="001970FB"/>
    <w:rsid w:val="00197423"/>
    <w:rsid w:val="001978C1"/>
    <w:rsid w:val="001A08DB"/>
    <w:rsid w:val="001A0B06"/>
    <w:rsid w:val="001A149E"/>
    <w:rsid w:val="001A202B"/>
    <w:rsid w:val="001A2233"/>
    <w:rsid w:val="001A2297"/>
    <w:rsid w:val="001A22FA"/>
    <w:rsid w:val="001A23A6"/>
    <w:rsid w:val="001A23DA"/>
    <w:rsid w:val="001A2AD9"/>
    <w:rsid w:val="001A3484"/>
    <w:rsid w:val="001A37C7"/>
    <w:rsid w:val="001A3BAB"/>
    <w:rsid w:val="001A3D11"/>
    <w:rsid w:val="001A4138"/>
    <w:rsid w:val="001A4320"/>
    <w:rsid w:val="001A43D0"/>
    <w:rsid w:val="001A4857"/>
    <w:rsid w:val="001A4CFF"/>
    <w:rsid w:val="001A52DC"/>
    <w:rsid w:val="001A5724"/>
    <w:rsid w:val="001A5751"/>
    <w:rsid w:val="001A57DA"/>
    <w:rsid w:val="001A5F65"/>
    <w:rsid w:val="001A639A"/>
    <w:rsid w:val="001A65BE"/>
    <w:rsid w:val="001A65CF"/>
    <w:rsid w:val="001A6926"/>
    <w:rsid w:val="001A717F"/>
    <w:rsid w:val="001A7D46"/>
    <w:rsid w:val="001B0759"/>
    <w:rsid w:val="001B0A1B"/>
    <w:rsid w:val="001B0E6C"/>
    <w:rsid w:val="001B1093"/>
    <w:rsid w:val="001B1654"/>
    <w:rsid w:val="001B1ADD"/>
    <w:rsid w:val="001B1AF0"/>
    <w:rsid w:val="001B1C06"/>
    <w:rsid w:val="001B22B4"/>
    <w:rsid w:val="001B233F"/>
    <w:rsid w:val="001B2617"/>
    <w:rsid w:val="001B27DC"/>
    <w:rsid w:val="001B29BE"/>
    <w:rsid w:val="001B2AFB"/>
    <w:rsid w:val="001B2E43"/>
    <w:rsid w:val="001B2F12"/>
    <w:rsid w:val="001B3692"/>
    <w:rsid w:val="001B3CCA"/>
    <w:rsid w:val="001B3DC7"/>
    <w:rsid w:val="001B4896"/>
    <w:rsid w:val="001B4A54"/>
    <w:rsid w:val="001B4A6D"/>
    <w:rsid w:val="001B4BC4"/>
    <w:rsid w:val="001B4F25"/>
    <w:rsid w:val="001B501C"/>
    <w:rsid w:val="001B617A"/>
    <w:rsid w:val="001B654D"/>
    <w:rsid w:val="001B67A5"/>
    <w:rsid w:val="001B6BD5"/>
    <w:rsid w:val="001B6F83"/>
    <w:rsid w:val="001B753F"/>
    <w:rsid w:val="001C02EF"/>
    <w:rsid w:val="001C04D1"/>
    <w:rsid w:val="001C0B30"/>
    <w:rsid w:val="001C0CB8"/>
    <w:rsid w:val="001C0D28"/>
    <w:rsid w:val="001C0F40"/>
    <w:rsid w:val="001C120B"/>
    <w:rsid w:val="001C1673"/>
    <w:rsid w:val="001C2C7D"/>
    <w:rsid w:val="001C3044"/>
    <w:rsid w:val="001C336E"/>
    <w:rsid w:val="001C36FA"/>
    <w:rsid w:val="001C3CA7"/>
    <w:rsid w:val="001C4154"/>
    <w:rsid w:val="001C4238"/>
    <w:rsid w:val="001C4279"/>
    <w:rsid w:val="001C4645"/>
    <w:rsid w:val="001C51C9"/>
    <w:rsid w:val="001C5B4A"/>
    <w:rsid w:val="001C5B4E"/>
    <w:rsid w:val="001C621C"/>
    <w:rsid w:val="001C63A6"/>
    <w:rsid w:val="001C682A"/>
    <w:rsid w:val="001C68B9"/>
    <w:rsid w:val="001C70FF"/>
    <w:rsid w:val="001C7138"/>
    <w:rsid w:val="001C74EC"/>
    <w:rsid w:val="001C75E5"/>
    <w:rsid w:val="001D03E4"/>
    <w:rsid w:val="001D0709"/>
    <w:rsid w:val="001D0839"/>
    <w:rsid w:val="001D0B07"/>
    <w:rsid w:val="001D1201"/>
    <w:rsid w:val="001D1449"/>
    <w:rsid w:val="001D2AB2"/>
    <w:rsid w:val="001D30C2"/>
    <w:rsid w:val="001D362C"/>
    <w:rsid w:val="001D40EC"/>
    <w:rsid w:val="001D41D1"/>
    <w:rsid w:val="001D42C2"/>
    <w:rsid w:val="001D492D"/>
    <w:rsid w:val="001D4D78"/>
    <w:rsid w:val="001D4FC8"/>
    <w:rsid w:val="001D50C6"/>
    <w:rsid w:val="001D567D"/>
    <w:rsid w:val="001D56D4"/>
    <w:rsid w:val="001D57F3"/>
    <w:rsid w:val="001D5C03"/>
    <w:rsid w:val="001D6348"/>
    <w:rsid w:val="001D6667"/>
    <w:rsid w:val="001D6737"/>
    <w:rsid w:val="001D6C01"/>
    <w:rsid w:val="001D6DB0"/>
    <w:rsid w:val="001D6DBD"/>
    <w:rsid w:val="001D708C"/>
    <w:rsid w:val="001D725F"/>
    <w:rsid w:val="001D7519"/>
    <w:rsid w:val="001D75AC"/>
    <w:rsid w:val="001D7CA7"/>
    <w:rsid w:val="001E007F"/>
    <w:rsid w:val="001E039B"/>
    <w:rsid w:val="001E0534"/>
    <w:rsid w:val="001E0676"/>
    <w:rsid w:val="001E0FB7"/>
    <w:rsid w:val="001E139B"/>
    <w:rsid w:val="001E21A0"/>
    <w:rsid w:val="001E2B49"/>
    <w:rsid w:val="001E2C46"/>
    <w:rsid w:val="001E2F10"/>
    <w:rsid w:val="001E3355"/>
    <w:rsid w:val="001E361A"/>
    <w:rsid w:val="001E38B4"/>
    <w:rsid w:val="001E3B9D"/>
    <w:rsid w:val="001E3BA2"/>
    <w:rsid w:val="001E4432"/>
    <w:rsid w:val="001E4B29"/>
    <w:rsid w:val="001E52C1"/>
    <w:rsid w:val="001E54E6"/>
    <w:rsid w:val="001E57BC"/>
    <w:rsid w:val="001E595D"/>
    <w:rsid w:val="001E5E65"/>
    <w:rsid w:val="001E5EE9"/>
    <w:rsid w:val="001E6604"/>
    <w:rsid w:val="001E6A9E"/>
    <w:rsid w:val="001E7212"/>
    <w:rsid w:val="001E73A9"/>
    <w:rsid w:val="001E76B3"/>
    <w:rsid w:val="001E7A2B"/>
    <w:rsid w:val="001F0006"/>
    <w:rsid w:val="001F012E"/>
    <w:rsid w:val="001F0AC7"/>
    <w:rsid w:val="001F0FE5"/>
    <w:rsid w:val="001F1261"/>
    <w:rsid w:val="001F1FD7"/>
    <w:rsid w:val="001F2065"/>
    <w:rsid w:val="001F20B7"/>
    <w:rsid w:val="001F24E1"/>
    <w:rsid w:val="001F27B0"/>
    <w:rsid w:val="001F2942"/>
    <w:rsid w:val="001F2A97"/>
    <w:rsid w:val="001F2C79"/>
    <w:rsid w:val="001F2EFB"/>
    <w:rsid w:val="001F33F7"/>
    <w:rsid w:val="001F3724"/>
    <w:rsid w:val="001F38EE"/>
    <w:rsid w:val="001F39C0"/>
    <w:rsid w:val="001F3A01"/>
    <w:rsid w:val="001F3E0F"/>
    <w:rsid w:val="001F43EA"/>
    <w:rsid w:val="001F495F"/>
    <w:rsid w:val="001F49E8"/>
    <w:rsid w:val="001F4D55"/>
    <w:rsid w:val="001F4DBB"/>
    <w:rsid w:val="001F5093"/>
    <w:rsid w:val="001F527C"/>
    <w:rsid w:val="001F5361"/>
    <w:rsid w:val="001F5B03"/>
    <w:rsid w:val="001F6349"/>
    <w:rsid w:val="001F63F6"/>
    <w:rsid w:val="001F6831"/>
    <w:rsid w:val="001F6B81"/>
    <w:rsid w:val="001F6C20"/>
    <w:rsid w:val="001F77DC"/>
    <w:rsid w:val="001F7829"/>
    <w:rsid w:val="001F7A68"/>
    <w:rsid w:val="002000FB"/>
    <w:rsid w:val="00200763"/>
    <w:rsid w:val="00200BB9"/>
    <w:rsid w:val="0020120D"/>
    <w:rsid w:val="002015A0"/>
    <w:rsid w:val="00201705"/>
    <w:rsid w:val="00201868"/>
    <w:rsid w:val="00201925"/>
    <w:rsid w:val="00201B3D"/>
    <w:rsid w:val="00201E8D"/>
    <w:rsid w:val="00201F3B"/>
    <w:rsid w:val="00202597"/>
    <w:rsid w:val="00202C31"/>
    <w:rsid w:val="0020301A"/>
    <w:rsid w:val="002032A1"/>
    <w:rsid w:val="002032D1"/>
    <w:rsid w:val="00203E7B"/>
    <w:rsid w:val="00203F9F"/>
    <w:rsid w:val="002043AC"/>
    <w:rsid w:val="00204ABD"/>
    <w:rsid w:val="00204EA3"/>
    <w:rsid w:val="00205831"/>
    <w:rsid w:val="00206182"/>
    <w:rsid w:val="002065D1"/>
    <w:rsid w:val="0020691F"/>
    <w:rsid w:val="00206B52"/>
    <w:rsid w:val="00206C1B"/>
    <w:rsid w:val="00206DD6"/>
    <w:rsid w:val="00206DF1"/>
    <w:rsid w:val="00206ECE"/>
    <w:rsid w:val="002070DF"/>
    <w:rsid w:val="002070F7"/>
    <w:rsid w:val="0020712B"/>
    <w:rsid w:val="00207A69"/>
    <w:rsid w:val="00207CF6"/>
    <w:rsid w:val="00207DAA"/>
    <w:rsid w:val="002101C2"/>
    <w:rsid w:val="0021037F"/>
    <w:rsid w:val="002108D3"/>
    <w:rsid w:val="0021114A"/>
    <w:rsid w:val="00211A88"/>
    <w:rsid w:val="00211BA3"/>
    <w:rsid w:val="00211E7E"/>
    <w:rsid w:val="002128DC"/>
    <w:rsid w:val="0021293D"/>
    <w:rsid w:val="00212C74"/>
    <w:rsid w:val="00213068"/>
    <w:rsid w:val="0021334E"/>
    <w:rsid w:val="002134F4"/>
    <w:rsid w:val="002144DF"/>
    <w:rsid w:val="0021589F"/>
    <w:rsid w:val="00215909"/>
    <w:rsid w:val="00215C01"/>
    <w:rsid w:val="00215DFB"/>
    <w:rsid w:val="0021610A"/>
    <w:rsid w:val="00216157"/>
    <w:rsid w:val="00216281"/>
    <w:rsid w:val="00216503"/>
    <w:rsid w:val="00216510"/>
    <w:rsid w:val="0021658A"/>
    <w:rsid w:val="00216854"/>
    <w:rsid w:val="00216BED"/>
    <w:rsid w:val="00217F33"/>
    <w:rsid w:val="00220130"/>
    <w:rsid w:val="002202A3"/>
    <w:rsid w:val="00220514"/>
    <w:rsid w:val="00220A30"/>
    <w:rsid w:val="00220BA2"/>
    <w:rsid w:val="002211E7"/>
    <w:rsid w:val="00221394"/>
    <w:rsid w:val="002215F7"/>
    <w:rsid w:val="00221EDF"/>
    <w:rsid w:val="00221F8A"/>
    <w:rsid w:val="0022270F"/>
    <w:rsid w:val="00222DE2"/>
    <w:rsid w:val="00222E7C"/>
    <w:rsid w:val="0022373D"/>
    <w:rsid w:val="00223A1B"/>
    <w:rsid w:val="00223A50"/>
    <w:rsid w:val="00224258"/>
    <w:rsid w:val="002248FE"/>
    <w:rsid w:val="00224F6E"/>
    <w:rsid w:val="00225C19"/>
    <w:rsid w:val="00226472"/>
    <w:rsid w:val="0022661D"/>
    <w:rsid w:val="0022673E"/>
    <w:rsid w:val="002268F3"/>
    <w:rsid w:val="00226A96"/>
    <w:rsid w:val="0022725D"/>
    <w:rsid w:val="0022769C"/>
    <w:rsid w:val="00227763"/>
    <w:rsid w:val="002277FE"/>
    <w:rsid w:val="00227901"/>
    <w:rsid w:val="00227E79"/>
    <w:rsid w:val="00227EED"/>
    <w:rsid w:val="002303CE"/>
    <w:rsid w:val="0023044E"/>
    <w:rsid w:val="00230A78"/>
    <w:rsid w:val="00230D79"/>
    <w:rsid w:val="00231C13"/>
    <w:rsid w:val="00231F70"/>
    <w:rsid w:val="00232A6B"/>
    <w:rsid w:val="00232C4E"/>
    <w:rsid w:val="002332EE"/>
    <w:rsid w:val="002333F1"/>
    <w:rsid w:val="00233A3F"/>
    <w:rsid w:val="00233AF7"/>
    <w:rsid w:val="00233AFE"/>
    <w:rsid w:val="00233DAF"/>
    <w:rsid w:val="00233FF2"/>
    <w:rsid w:val="00234716"/>
    <w:rsid w:val="00234835"/>
    <w:rsid w:val="00234E8A"/>
    <w:rsid w:val="00235050"/>
    <w:rsid w:val="00235158"/>
    <w:rsid w:val="0023527A"/>
    <w:rsid w:val="00235421"/>
    <w:rsid w:val="00235CAD"/>
    <w:rsid w:val="00236112"/>
    <w:rsid w:val="002366D3"/>
    <w:rsid w:val="0023674E"/>
    <w:rsid w:val="00236991"/>
    <w:rsid w:val="00236DB1"/>
    <w:rsid w:val="00236F03"/>
    <w:rsid w:val="002373F3"/>
    <w:rsid w:val="002373FE"/>
    <w:rsid w:val="00237C55"/>
    <w:rsid w:val="0024070B"/>
    <w:rsid w:val="002407B5"/>
    <w:rsid w:val="0024120F"/>
    <w:rsid w:val="0024167E"/>
    <w:rsid w:val="002416D9"/>
    <w:rsid w:val="00241C5E"/>
    <w:rsid w:val="00242127"/>
    <w:rsid w:val="00242197"/>
    <w:rsid w:val="00242649"/>
    <w:rsid w:val="002429DC"/>
    <w:rsid w:val="0024310C"/>
    <w:rsid w:val="00243871"/>
    <w:rsid w:val="00243D35"/>
    <w:rsid w:val="00243F0C"/>
    <w:rsid w:val="00244240"/>
    <w:rsid w:val="0024424D"/>
    <w:rsid w:val="0024453B"/>
    <w:rsid w:val="002449B6"/>
    <w:rsid w:val="00244A63"/>
    <w:rsid w:val="00245542"/>
    <w:rsid w:val="00245909"/>
    <w:rsid w:val="00245A8E"/>
    <w:rsid w:val="00245B3F"/>
    <w:rsid w:val="00245CBB"/>
    <w:rsid w:val="00245CD2"/>
    <w:rsid w:val="00246430"/>
    <w:rsid w:val="002466CB"/>
    <w:rsid w:val="0024678A"/>
    <w:rsid w:val="00246BCD"/>
    <w:rsid w:val="0024701D"/>
    <w:rsid w:val="00247128"/>
    <w:rsid w:val="00247191"/>
    <w:rsid w:val="00247558"/>
    <w:rsid w:val="00247DD5"/>
    <w:rsid w:val="00247F2D"/>
    <w:rsid w:val="002500F8"/>
    <w:rsid w:val="00250250"/>
    <w:rsid w:val="00251EDF"/>
    <w:rsid w:val="002522DC"/>
    <w:rsid w:val="002522ED"/>
    <w:rsid w:val="0025268F"/>
    <w:rsid w:val="0025271A"/>
    <w:rsid w:val="00252DB8"/>
    <w:rsid w:val="00252F2B"/>
    <w:rsid w:val="00252FCE"/>
    <w:rsid w:val="002530E2"/>
    <w:rsid w:val="002531E8"/>
    <w:rsid w:val="002533DC"/>
    <w:rsid w:val="002538A2"/>
    <w:rsid w:val="00253C8C"/>
    <w:rsid w:val="00253F71"/>
    <w:rsid w:val="00254031"/>
    <w:rsid w:val="00254298"/>
    <w:rsid w:val="00254299"/>
    <w:rsid w:val="002543D6"/>
    <w:rsid w:val="00255408"/>
    <w:rsid w:val="00255C4E"/>
    <w:rsid w:val="00256253"/>
    <w:rsid w:val="00256C84"/>
    <w:rsid w:val="00257269"/>
    <w:rsid w:val="00257FEF"/>
    <w:rsid w:val="00260366"/>
    <w:rsid w:val="00260526"/>
    <w:rsid w:val="00260779"/>
    <w:rsid w:val="002607B3"/>
    <w:rsid w:val="002607CA"/>
    <w:rsid w:val="00261395"/>
    <w:rsid w:val="00261589"/>
    <w:rsid w:val="00261676"/>
    <w:rsid w:val="002616DF"/>
    <w:rsid w:val="00261A28"/>
    <w:rsid w:val="00261B54"/>
    <w:rsid w:val="00261D0D"/>
    <w:rsid w:val="002620F3"/>
    <w:rsid w:val="002621BB"/>
    <w:rsid w:val="002622E2"/>
    <w:rsid w:val="00262327"/>
    <w:rsid w:val="00262501"/>
    <w:rsid w:val="002627CF"/>
    <w:rsid w:val="00262D2A"/>
    <w:rsid w:val="00262F25"/>
    <w:rsid w:val="00263200"/>
    <w:rsid w:val="002638E5"/>
    <w:rsid w:val="002639AA"/>
    <w:rsid w:val="002641AF"/>
    <w:rsid w:val="002641D9"/>
    <w:rsid w:val="002648BA"/>
    <w:rsid w:val="00264C46"/>
    <w:rsid w:val="00264E62"/>
    <w:rsid w:val="00265293"/>
    <w:rsid w:val="0026542A"/>
    <w:rsid w:val="00265B0B"/>
    <w:rsid w:val="00265F01"/>
    <w:rsid w:val="002667C4"/>
    <w:rsid w:val="0026719B"/>
    <w:rsid w:val="00267240"/>
    <w:rsid w:val="00267467"/>
    <w:rsid w:val="00270190"/>
    <w:rsid w:val="0027042C"/>
    <w:rsid w:val="0027089B"/>
    <w:rsid w:val="0027099F"/>
    <w:rsid w:val="00270F46"/>
    <w:rsid w:val="00271015"/>
    <w:rsid w:val="002710F0"/>
    <w:rsid w:val="002712A6"/>
    <w:rsid w:val="0027208A"/>
    <w:rsid w:val="00272C0F"/>
    <w:rsid w:val="00272D2E"/>
    <w:rsid w:val="00273152"/>
    <w:rsid w:val="002735D6"/>
    <w:rsid w:val="00273778"/>
    <w:rsid w:val="002748E0"/>
    <w:rsid w:val="002749CD"/>
    <w:rsid w:val="002749E3"/>
    <w:rsid w:val="00274EA1"/>
    <w:rsid w:val="00275DF8"/>
    <w:rsid w:val="002761C3"/>
    <w:rsid w:val="002763D3"/>
    <w:rsid w:val="00276D1F"/>
    <w:rsid w:val="00277147"/>
    <w:rsid w:val="00277443"/>
    <w:rsid w:val="0027752C"/>
    <w:rsid w:val="00277821"/>
    <w:rsid w:val="002807CD"/>
    <w:rsid w:val="00280E87"/>
    <w:rsid w:val="00281069"/>
    <w:rsid w:val="002812FB"/>
    <w:rsid w:val="002813D9"/>
    <w:rsid w:val="00281424"/>
    <w:rsid w:val="002814E6"/>
    <w:rsid w:val="0028199F"/>
    <w:rsid w:val="00281E48"/>
    <w:rsid w:val="002821E3"/>
    <w:rsid w:val="002823FE"/>
    <w:rsid w:val="00283242"/>
    <w:rsid w:val="00283674"/>
    <w:rsid w:val="00283944"/>
    <w:rsid w:val="00283F3F"/>
    <w:rsid w:val="002842AC"/>
    <w:rsid w:val="00284352"/>
    <w:rsid w:val="00284504"/>
    <w:rsid w:val="00284683"/>
    <w:rsid w:val="00285041"/>
    <w:rsid w:val="00285673"/>
    <w:rsid w:val="00285A5D"/>
    <w:rsid w:val="00286100"/>
    <w:rsid w:val="00286CF1"/>
    <w:rsid w:val="00286D9D"/>
    <w:rsid w:val="00286EFA"/>
    <w:rsid w:val="00287422"/>
    <w:rsid w:val="002879D4"/>
    <w:rsid w:val="00287C41"/>
    <w:rsid w:val="00287DD2"/>
    <w:rsid w:val="00290072"/>
    <w:rsid w:val="002908B3"/>
    <w:rsid w:val="00290A87"/>
    <w:rsid w:val="00290E34"/>
    <w:rsid w:val="00291590"/>
    <w:rsid w:val="00291642"/>
    <w:rsid w:val="002917AD"/>
    <w:rsid w:val="00292164"/>
    <w:rsid w:val="002921BF"/>
    <w:rsid w:val="00292489"/>
    <w:rsid w:val="00292D8C"/>
    <w:rsid w:val="00293421"/>
    <w:rsid w:val="002935D7"/>
    <w:rsid w:val="00293AC4"/>
    <w:rsid w:val="00293C8E"/>
    <w:rsid w:val="00293D2A"/>
    <w:rsid w:val="00293DF7"/>
    <w:rsid w:val="00293F21"/>
    <w:rsid w:val="00294248"/>
    <w:rsid w:val="002943D9"/>
    <w:rsid w:val="002945F1"/>
    <w:rsid w:val="002949E3"/>
    <w:rsid w:val="0029588E"/>
    <w:rsid w:val="00295B45"/>
    <w:rsid w:val="00295D40"/>
    <w:rsid w:val="00295E0F"/>
    <w:rsid w:val="002963E8"/>
    <w:rsid w:val="0029641D"/>
    <w:rsid w:val="0029696A"/>
    <w:rsid w:val="00296B70"/>
    <w:rsid w:val="00296DE7"/>
    <w:rsid w:val="00296E58"/>
    <w:rsid w:val="00296EE2"/>
    <w:rsid w:val="00296F83"/>
    <w:rsid w:val="00297396"/>
    <w:rsid w:val="002974D7"/>
    <w:rsid w:val="00297C02"/>
    <w:rsid w:val="002A009A"/>
    <w:rsid w:val="002A0487"/>
    <w:rsid w:val="002A0F7B"/>
    <w:rsid w:val="002A122B"/>
    <w:rsid w:val="002A130C"/>
    <w:rsid w:val="002A181E"/>
    <w:rsid w:val="002A200F"/>
    <w:rsid w:val="002A20B8"/>
    <w:rsid w:val="002A2335"/>
    <w:rsid w:val="002A3520"/>
    <w:rsid w:val="002A35A7"/>
    <w:rsid w:val="002A3860"/>
    <w:rsid w:val="002A3AFF"/>
    <w:rsid w:val="002A4A7C"/>
    <w:rsid w:val="002A4AF8"/>
    <w:rsid w:val="002A4FC1"/>
    <w:rsid w:val="002A52EC"/>
    <w:rsid w:val="002A553D"/>
    <w:rsid w:val="002A5EF9"/>
    <w:rsid w:val="002A5F12"/>
    <w:rsid w:val="002A5F99"/>
    <w:rsid w:val="002A641F"/>
    <w:rsid w:val="002A6474"/>
    <w:rsid w:val="002A7326"/>
    <w:rsid w:val="002A73D1"/>
    <w:rsid w:val="002A7F20"/>
    <w:rsid w:val="002B012D"/>
    <w:rsid w:val="002B0289"/>
    <w:rsid w:val="002B057E"/>
    <w:rsid w:val="002B0E45"/>
    <w:rsid w:val="002B11AF"/>
    <w:rsid w:val="002B1431"/>
    <w:rsid w:val="002B17A1"/>
    <w:rsid w:val="002B2809"/>
    <w:rsid w:val="002B34BA"/>
    <w:rsid w:val="002B34D3"/>
    <w:rsid w:val="002B3799"/>
    <w:rsid w:val="002B3B18"/>
    <w:rsid w:val="002B4335"/>
    <w:rsid w:val="002B452D"/>
    <w:rsid w:val="002B47E3"/>
    <w:rsid w:val="002B491A"/>
    <w:rsid w:val="002B493B"/>
    <w:rsid w:val="002B4941"/>
    <w:rsid w:val="002B5525"/>
    <w:rsid w:val="002B5661"/>
    <w:rsid w:val="002B56E2"/>
    <w:rsid w:val="002B5ADE"/>
    <w:rsid w:val="002B6536"/>
    <w:rsid w:val="002B6893"/>
    <w:rsid w:val="002B69FA"/>
    <w:rsid w:val="002B6A8E"/>
    <w:rsid w:val="002B6BE6"/>
    <w:rsid w:val="002B7B1E"/>
    <w:rsid w:val="002C0290"/>
    <w:rsid w:val="002C0F0A"/>
    <w:rsid w:val="002C17F7"/>
    <w:rsid w:val="002C1989"/>
    <w:rsid w:val="002C1C24"/>
    <w:rsid w:val="002C1F9D"/>
    <w:rsid w:val="002C266B"/>
    <w:rsid w:val="002C2731"/>
    <w:rsid w:val="002C2827"/>
    <w:rsid w:val="002C2B77"/>
    <w:rsid w:val="002C2CEC"/>
    <w:rsid w:val="002C32CB"/>
    <w:rsid w:val="002C36C9"/>
    <w:rsid w:val="002C3C1F"/>
    <w:rsid w:val="002C438F"/>
    <w:rsid w:val="002C4A1B"/>
    <w:rsid w:val="002C4B67"/>
    <w:rsid w:val="002C4C2E"/>
    <w:rsid w:val="002C518A"/>
    <w:rsid w:val="002C61BF"/>
    <w:rsid w:val="002C66B6"/>
    <w:rsid w:val="002C6820"/>
    <w:rsid w:val="002C69C5"/>
    <w:rsid w:val="002C6B2A"/>
    <w:rsid w:val="002C6CAB"/>
    <w:rsid w:val="002C6D17"/>
    <w:rsid w:val="002C6E71"/>
    <w:rsid w:val="002C71AA"/>
    <w:rsid w:val="002C7623"/>
    <w:rsid w:val="002C7884"/>
    <w:rsid w:val="002C78B1"/>
    <w:rsid w:val="002C7BF3"/>
    <w:rsid w:val="002C7D55"/>
    <w:rsid w:val="002D0074"/>
    <w:rsid w:val="002D09B6"/>
    <w:rsid w:val="002D0F49"/>
    <w:rsid w:val="002D1059"/>
    <w:rsid w:val="002D1374"/>
    <w:rsid w:val="002D138F"/>
    <w:rsid w:val="002D1399"/>
    <w:rsid w:val="002D2088"/>
    <w:rsid w:val="002D229B"/>
    <w:rsid w:val="002D2886"/>
    <w:rsid w:val="002D2943"/>
    <w:rsid w:val="002D3198"/>
    <w:rsid w:val="002D38B4"/>
    <w:rsid w:val="002D4C38"/>
    <w:rsid w:val="002D4D2F"/>
    <w:rsid w:val="002D4FE4"/>
    <w:rsid w:val="002D5624"/>
    <w:rsid w:val="002D5D31"/>
    <w:rsid w:val="002D5FA2"/>
    <w:rsid w:val="002D65A0"/>
    <w:rsid w:val="002D66F0"/>
    <w:rsid w:val="002D6D9C"/>
    <w:rsid w:val="002D72DE"/>
    <w:rsid w:val="002D7597"/>
    <w:rsid w:val="002D7895"/>
    <w:rsid w:val="002D78A4"/>
    <w:rsid w:val="002D7A27"/>
    <w:rsid w:val="002D7CA9"/>
    <w:rsid w:val="002E0389"/>
    <w:rsid w:val="002E0647"/>
    <w:rsid w:val="002E091B"/>
    <w:rsid w:val="002E09E0"/>
    <w:rsid w:val="002E0B45"/>
    <w:rsid w:val="002E1702"/>
    <w:rsid w:val="002E1D2E"/>
    <w:rsid w:val="002E1D84"/>
    <w:rsid w:val="002E2C79"/>
    <w:rsid w:val="002E300C"/>
    <w:rsid w:val="002E35B4"/>
    <w:rsid w:val="002E3CDF"/>
    <w:rsid w:val="002E3DF1"/>
    <w:rsid w:val="002E3E75"/>
    <w:rsid w:val="002E424A"/>
    <w:rsid w:val="002E4525"/>
    <w:rsid w:val="002E4528"/>
    <w:rsid w:val="002E4F39"/>
    <w:rsid w:val="002E4FB6"/>
    <w:rsid w:val="002E5132"/>
    <w:rsid w:val="002E5176"/>
    <w:rsid w:val="002E5240"/>
    <w:rsid w:val="002E55BA"/>
    <w:rsid w:val="002E5846"/>
    <w:rsid w:val="002E590F"/>
    <w:rsid w:val="002E5DD3"/>
    <w:rsid w:val="002E6226"/>
    <w:rsid w:val="002E6F81"/>
    <w:rsid w:val="002E70CD"/>
    <w:rsid w:val="002E7339"/>
    <w:rsid w:val="002E77C0"/>
    <w:rsid w:val="002E7839"/>
    <w:rsid w:val="002E79A3"/>
    <w:rsid w:val="002E7E76"/>
    <w:rsid w:val="002E7EBC"/>
    <w:rsid w:val="002E7F99"/>
    <w:rsid w:val="002F00CC"/>
    <w:rsid w:val="002F0E28"/>
    <w:rsid w:val="002F0FA4"/>
    <w:rsid w:val="002F1280"/>
    <w:rsid w:val="002F1521"/>
    <w:rsid w:val="002F1F79"/>
    <w:rsid w:val="002F2300"/>
    <w:rsid w:val="002F25C8"/>
    <w:rsid w:val="002F2C9D"/>
    <w:rsid w:val="002F3068"/>
    <w:rsid w:val="002F312E"/>
    <w:rsid w:val="002F3192"/>
    <w:rsid w:val="002F326B"/>
    <w:rsid w:val="002F33E7"/>
    <w:rsid w:val="002F3A49"/>
    <w:rsid w:val="002F3AA3"/>
    <w:rsid w:val="002F3B6A"/>
    <w:rsid w:val="002F427C"/>
    <w:rsid w:val="002F47DC"/>
    <w:rsid w:val="002F48C4"/>
    <w:rsid w:val="002F5DB4"/>
    <w:rsid w:val="002F5FB3"/>
    <w:rsid w:val="002F622C"/>
    <w:rsid w:val="002F72C9"/>
    <w:rsid w:val="002F78A5"/>
    <w:rsid w:val="00300412"/>
    <w:rsid w:val="003004FF"/>
    <w:rsid w:val="0030092A"/>
    <w:rsid w:val="00300C5B"/>
    <w:rsid w:val="00301730"/>
    <w:rsid w:val="00301D35"/>
    <w:rsid w:val="00301D70"/>
    <w:rsid w:val="003020A7"/>
    <w:rsid w:val="003021DB"/>
    <w:rsid w:val="0030229D"/>
    <w:rsid w:val="0030258B"/>
    <w:rsid w:val="003028C7"/>
    <w:rsid w:val="00302C50"/>
    <w:rsid w:val="00302FE7"/>
    <w:rsid w:val="003030C1"/>
    <w:rsid w:val="003030CD"/>
    <w:rsid w:val="003030D9"/>
    <w:rsid w:val="003033A9"/>
    <w:rsid w:val="003038D5"/>
    <w:rsid w:val="00303994"/>
    <w:rsid w:val="00303DE9"/>
    <w:rsid w:val="003041EE"/>
    <w:rsid w:val="00304297"/>
    <w:rsid w:val="003046F4"/>
    <w:rsid w:val="0030496D"/>
    <w:rsid w:val="00304F36"/>
    <w:rsid w:val="00305A7B"/>
    <w:rsid w:val="003064AA"/>
    <w:rsid w:val="00306A8C"/>
    <w:rsid w:val="00306F31"/>
    <w:rsid w:val="00307915"/>
    <w:rsid w:val="003103FD"/>
    <w:rsid w:val="003108F8"/>
    <w:rsid w:val="00310C39"/>
    <w:rsid w:val="00310DB9"/>
    <w:rsid w:val="00310EFB"/>
    <w:rsid w:val="00310F11"/>
    <w:rsid w:val="00311719"/>
    <w:rsid w:val="00311A35"/>
    <w:rsid w:val="00311D21"/>
    <w:rsid w:val="00311D2B"/>
    <w:rsid w:val="00311E4D"/>
    <w:rsid w:val="00311EB2"/>
    <w:rsid w:val="003120D3"/>
    <w:rsid w:val="0031218A"/>
    <w:rsid w:val="003129CE"/>
    <w:rsid w:val="00312DB9"/>
    <w:rsid w:val="00313179"/>
    <w:rsid w:val="003138F2"/>
    <w:rsid w:val="003146AA"/>
    <w:rsid w:val="00314F7E"/>
    <w:rsid w:val="0031510A"/>
    <w:rsid w:val="003152FB"/>
    <w:rsid w:val="00315412"/>
    <w:rsid w:val="003154BE"/>
    <w:rsid w:val="00316126"/>
    <w:rsid w:val="0031619D"/>
    <w:rsid w:val="00316872"/>
    <w:rsid w:val="0031708F"/>
    <w:rsid w:val="003173E1"/>
    <w:rsid w:val="003174D5"/>
    <w:rsid w:val="00317B72"/>
    <w:rsid w:val="00317DA5"/>
    <w:rsid w:val="00317EB8"/>
    <w:rsid w:val="00320054"/>
    <w:rsid w:val="00320063"/>
    <w:rsid w:val="00320125"/>
    <w:rsid w:val="003205BD"/>
    <w:rsid w:val="0032079D"/>
    <w:rsid w:val="0032124C"/>
    <w:rsid w:val="003212E9"/>
    <w:rsid w:val="003217BA"/>
    <w:rsid w:val="00321F2E"/>
    <w:rsid w:val="00321F6D"/>
    <w:rsid w:val="003221B3"/>
    <w:rsid w:val="00322DD3"/>
    <w:rsid w:val="00322DFD"/>
    <w:rsid w:val="00322F0E"/>
    <w:rsid w:val="003232AC"/>
    <w:rsid w:val="003232E8"/>
    <w:rsid w:val="003234FB"/>
    <w:rsid w:val="00323735"/>
    <w:rsid w:val="00323A59"/>
    <w:rsid w:val="00323AD1"/>
    <w:rsid w:val="00323E2C"/>
    <w:rsid w:val="00323FA2"/>
    <w:rsid w:val="0032429E"/>
    <w:rsid w:val="00324731"/>
    <w:rsid w:val="00324A6A"/>
    <w:rsid w:val="00324AE4"/>
    <w:rsid w:val="00325150"/>
    <w:rsid w:val="003251E0"/>
    <w:rsid w:val="0032558D"/>
    <w:rsid w:val="00325BD0"/>
    <w:rsid w:val="00325F62"/>
    <w:rsid w:val="0032685B"/>
    <w:rsid w:val="00326D0C"/>
    <w:rsid w:val="003270E1"/>
    <w:rsid w:val="00327482"/>
    <w:rsid w:val="0032765A"/>
    <w:rsid w:val="00327880"/>
    <w:rsid w:val="00327933"/>
    <w:rsid w:val="00327CC9"/>
    <w:rsid w:val="00327DFA"/>
    <w:rsid w:val="0033003F"/>
    <w:rsid w:val="003302C5"/>
    <w:rsid w:val="00330710"/>
    <w:rsid w:val="00330A6C"/>
    <w:rsid w:val="00330B0D"/>
    <w:rsid w:val="00330B76"/>
    <w:rsid w:val="00331361"/>
    <w:rsid w:val="00331804"/>
    <w:rsid w:val="00331AE7"/>
    <w:rsid w:val="00332252"/>
    <w:rsid w:val="00332609"/>
    <w:rsid w:val="00332EB1"/>
    <w:rsid w:val="003332CF"/>
    <w:rsid w:val="003344C3"/>
    <w:rsid w:val="00334993"/>
    <w:rsid w:val="00334E33"/>
    <w:rsid w:val="00335206"/>
    <w:rsid w:val="003354A3"/>
    <w:rsid w:val="003355D0"/>
    <w:rsid w:val="00335A29"/>
    <w:rsid w:val="00335F06"/>
    <w:rsid w:val="00336E80"/>
    <w:rsid w:val="00337397"/>
    <w:rsid w:val="003374C5"/>
    <w:rsid w:val="00337681"/>
    <w:rsid w:val="00337836"/>
    <w:rsid w:val="00337D3D"/>
    <w:rsid w:val="0034043B"/>
    <w:rsid w:val="00340447"/>
    <w:rsid w:val="00340C12"/>
    <w:rsid w:val="00340CF7"/>
    <w:rsid w:val="00341858"/>
    <w:rsid w:val="00342196"/>
    <w:rsid w:val="003421F4"/>
    <w:rsid w:val="00342236"/>
    <w:rsid w:val="003429FD"/>
    <w:rsid w:val="00342B97"/>
    <w:rsid w:val="0034320B"/>
    <w:rsid w:val="00343292"/>
    <w:rsid w:val="00343655"/>
    <w:rsid w:val="0034365A"/>
    <w:rsid w:val="00343B04"/>
    <w:rsid w:val="00343D71"/>
    <w:rsid w:val="00343E08"/>
    <w:rsid w:val="00343F42"/>
    <w:rsid w:val="003440AC"/>
    <w:rsid w:val="00344C0B"/>
    <w:rsid w:val="00344F6F"/>
    <w:rsid w:val="00345347"/>
    <w:rsid w:val="00345616"/>
    <w:rsid w:val="00346029"/>
    <w:rsid w:val="00346C18"/>
    <w:rsid w:val="00346E52"/>
    <w:rsid w:val="00347335"/>
    <w:rsid w:val="00347594"/>
    <w:rsid w:val="003479D0"/>
    <w:rsid w:val="00347BF5"/>
    <w:rsid w:val="00350028"/>
    <w:rsid w:val="00350350"/>
    <w:rsid w:val="003503FF"/>
    <w:rsid w:val="00350574"/>
    <w:rsid w:val="00350773"/>
    <w:rsid w:val="00350808"/>
    <w:rsid w:val="00350902"/>
    <w:rsid w:val="00350E50"/>
    <w:rsid w:val="00351A37"/>
    <w:rsid w:val="00351CDA"/>
    <w:rsid w:val="003529FD"/>
    <w:rsid w:val="00352F78"/>
    <w:rsid w:val="00353434"/>
    <w:rsid w:val="0035387C"/>
    <w:rsid w:val="00353D09"/>
    <w:rsid w:val="00353DCE"/>
    <w:rsid w:val="00354342"/>
    <w:rsid w:val="00354C64"/>
    <w:rsid w:val="00355120"/>
    <w:rsid w:val="0035514D"/>
    <w:rsid w:val="003555AD"/>
    <w:rsid w:val="00355758"/>
    <w:rsid w:val="00355DCA"/>
    <w:rsid w:val="003560C8"/>
    <w:rsid w:val="00356182"/>
    <w:rsid w:val="003562DE"/>
    <w:rsid w:val="003564DD"/>
    <w:rsid w:val="00356805"/>
    <w:rsid w:val="00356985"/>
    <w:rsid w:val="00356E69"/>
    <w:rsid w:val="00356FC8"/>
    <w:rsid w:val="00357367"/>
    <w:rsid w:val="003576A8"/>
    <w:rsid w:val="0035777D"/>
    <w:rsid w:val="00360B12"/>
    <w:rsid w:val="00360BF9"/>
    <w:rsid w:val="003612C8"/>
    <w:rsid w:val="003614DF"/>
    <w:rsid w:val="0036184A"/>
    <w:rsid w:val="00361BB7"/>
    <w:rsid w:val="003624F2"/>
    <w:rsid w:val="00362919"/>
    <w:rsid w:val="00362B59"/>
    <w:rsid w:val="00362B88"/>
    <w:rsid w:val="00362D8A"/>
    <w:rsid w:val="003639F4"/>
    <w:rsid w:val="00363A63"/>
    <w:rsid w:val="00364C40"/>
    <w:rsid w:val="00364E6A"/>
    <w:rsid w:val="003651E5"/>
    <w:rsid w:val="003659F8"/>
    <w:rsid w:val="00365BD0"/>
    <w:rsid w:val="00365D92"/>
    <w:rsid w:val="00366536"/>
    <w:rsid w:val="00366821"/>
    <w:rsid w:val="00366A05"/>
    <w:rsid w:val="00366D2A"/>
    <w:rsid w:val="00367E65"/>
    <w:rsid w:val="00370890"/>
    <w:rsid w:val="00370BBE"/>
    <w:rsid w:val="003713F4"/>
    <w:rsid w:val="003716AA"/>
    <w:rsid w:val="003717C7"/>
    <w:rsid w:val="00371C14"/>
    <w:rsid w:val="00371D28"/>
    <w:rsid w:val="00371D2E"/>
    <w:rsid w:val="00371F9D"/>
    <w:rsid w:val="00372208"/>
    <w:rsid w:val="003727E4"/>
    <w:rsid w:val="003729C0"/>
    <w:rsid w:val="00373008"/>
    <w:rsid w:val="00373016"/>
    <w:rsid w:val="003730C0"/>
    <w:rsid w:val="0037342C"/>
    <w:rsid w:val="003735BC"/>
    <w:rsid w:val="0037397A"/>
    <w:rsid w:val="003744B1"/>
    <w:rsid w:val="0037457D"/>
    <w:rsid w:val="00374BE1"/>
    <w:rsid w:val="00374CB0"/>
    <w:rsid w:val="00374F6E"/>
    <w:rsid w:val="00375092"/>
    <w:rsid w:val="0037595B"/>
    <w:rsid w:val="00375B55"/>
    <w:rsid w:val="003764B8"/>
    <w:rsid w:val="003766DC"/>
    <w:rsid w:val="003766E8"/>
    <w:rsid w:val="00376A5D"/>
    <w:rsid w:val="00376CBF"/>
    <w:rsid w:val="0037740B"/>
    <w:rsid w:val="00377BED"/>
    <w:rsid w:val="003801C5"/>
    <w:rsid w:val="00380545"/>
    <w:rsid w:val="00380E53"/>
    <w:rsid w:val="003811F3"/>
    <w:rsid w:val="00381362"/>
    <w:rsid w:val="00381E9B"/>
    <w:rsid w:val="00381F6F"/>
    <w:rsid w:val="003820A9"/>
    <w:rsid w:val="00382107"/>
    <w:rsid w:val="00382221"/>
    <w:rsid w:val="00382760"/>
    <w:rsid w:val="0038332E"/>
    <w:rsid w:val="00384765"/>
    <w:rsid w:val="00384770"/>
    <w:rsid w:val="00384B1E"/>
    <w:rsid w:val="00385275"/>
    <w:rsid w:val="003854BB"/>
    <w:rsid w:val="003859D8"/>
    <w:rsid w:val="00385F4D"/>
    <w:rsid w:val="00386168"/>
    <w:rsid w:val="003863CF"/>
    <w:rsid w:val="003864C5"/>
    <w:rsid w:val="00386557"/>
    <w:rsid w:val="00386780"/>
    <w:rsid w:val="003867B9"/>
    <w:rsid w:val="00387091"/>
    <w:rsid w:val="0038718E"/>
    <w:rsid w:val="003877DE"/>
    <w:rsid w:val="0038792A"/>
    <w:rsid w:val="00387F8D"/>
    <w:rsid w:val="003903CC"/>
    <w:rsid w:val="003904BD"/>
    <w:rsid w:val="00390FB1"/>
    <w:rsid w:val="0039129F"/>
    <w:rsid w:val="00391418"/>
    <w:rsid w:val="0039179F"/>
    <w:rsid w:val="0039196E"/>
    <w:rsid w:val="00391B7A"/>
    <w:rsid w:val="00391BF0"/>
    <w:rsid w:val="00391D67"/>
    <w:rsid w:val="00392058"/>
    <w:rsid w:val="003921EE"/>
    <w:rsid w:val="00392240"/>
    <w:rsid w:val="003925C9"/>
    <w:rsid w:val="0039279B"/>
    <w:rsid w:val="00392EC7"/>
    <w:rsid w:val="003930F8"/>
    <w:rsid w:val="003938BD"/>
    <w:rsid w:val="003939F8"/>
    <w:rsid w:val="00393CF0"/>
    <w:rsid w:val="00393F7C"/>
    <w:rsid w:val="00393FDA"/>
    <w:rsid w:val="0039409A"/>
    <w:rsid w:val="003940D3"/>
    <w:rsid w:val="00394FF4"/>
    <w:rsid w:val="0039516F"/>
    <w:rsid w:val="00395712"/>
    <w:rsid w:val="00395DAA"/>
    <w:rsid w:val="00395E51"/>
    <w:rsid w:val="00396459"/>
    <w:rsid w:val="00396963"/>
    <w:rsid w:val="00397265"/>
    <w:rsid w:val="00397658"/>
    <w:rsid w:val="00397669"/>
    <w:rsid w:val="003977D7"/>
    <w:rsid w:val="003A011B"/>
    <w:rsid w:val="003A01D4"/>
    <w:rsid w:val="003A085E"/>
    <w:rsid w:val="003A190E"/>
    <w:rsid w:val="003A1AC2"/>
    <w:rsid w:val="003A2288"/>
    <w:rsid w:val="003A23A3"/>
    <w:rsid w:val="003A23F0"/>
    <w:rsid w:val="003A24DA"/>
    <w:rsid w:val="003A2DCE"/>
    <w:rsid w:val="003A2FB7"/>
    <w:rsid w:val="003A3179"/>
    <w:rsid w:val="003A3218"/>
    <w:rsid w:val="003A34E1"/>
    <w:rsid w:val="003A3D0D"/>
    <w:rsid w:val="003A3FEE"/>
    <w:rsid w:val="003A45A0"/>
    <w:rsid w:val="003A460B"/>
    <w:rsid w:val="003A4990"/>
    <w:rsid w:val="003A4CC0"/>
    <w:rsid w:val="003A545D"/>
    <w:rsid w:val="003A54D0"/>
    <w:rsid w:val="003A563C"/>
    <w:rsid w:val="003A58E1"/>
    <w:rsid w:val="003A6881"/>
    <w:rsid w:val="003A6985"/>
    <w:rsid w:val="003A6CAD"/>
    <w:rsid w:val="003A7402"/>
    <w:rsid w:val="003A74E7"/>
    <w:rsid w:val="003A74FD"/>
    <w:rsid w:val="003A7520"/>
    <w:rsid w:val="003B092D"/>
    <w:rsid w:val="003B099A"/>
    <w:rsid w:val="003B0D7E"/>
    <w:rsid w:val="003B0D8E"/>
    <w:rsid w:val="003B1566"/>
    <w:rsid w:val="003B2269"/>
    <w:rsid w:val="003B2655"/>
    <w:rsid w:val="003B39C6"/>
    <w:rsid w:val="003B4653"/>
    <w:rsid w:val="003B49AE"/>
    <w:rsid w:val="003B4AEE"/>
    <w:rsid w:val="003B4DF2"/>
    <w:rsid w:val="003B5109"/>
    <w:rsid w:val="003B55FC"/>
    <w:rsid w:val="003B5832"/>
    <w:rsid w:val="003B5955"/>
    <w:rsid w:val="003B5FF4"/>
    <w:rsid w:val="003B6884"/>
    <w:rsid w:val="003B6ACD"/>
    <w:rsid w:val="003B6D46"/>
    <w:rsid w:val="003B6D99"/>
    <w:rsid w:val="003B6EDC"/>
    <w:rsid w:val="003B7270"/>
    <w:rsid w:val="003B72BA"/>
    <w:rsid w:val="003B767B"/>
    <w:rsid w:val="003B78B2"/>
    <w:rsid w:val="003B7D47"/>
    <w:rsid w:val="003C0DF4"/>
    <w:rsid w:val="003C17D0"/>
    <w:rsid w:val="003C1B25"/>
    <w:rsid w:val="003C23E0"/>
    <w:rsid w:val="003C2762"/>
    <w:rsid w:val="003C28D0"/>
    <w:rsid w:val="003C2906"/>
    <w:rsid w:val="003C2951"/>
    <w:rsid w:val="003C2BEB"/>
    <w:rsid w:val="003C2C42"/>
    <w:rsid w:val="003C3209"/>
    <w:rsid w:val="003C3412"/>
    <w:rsid w:val="003C3571"/>
    <w:rsid w:val="003C3816"/>
    <w:rsid w:val="003C390A"/>
    <w:rsid w:val="003C3B0A"/>
    <w:rsid w:val="003C3BEA"/>
    <w:rsid w:val="003C3CB0"/>
    <w:rsid w:val="003C46C5"/>
    <w:rsid w:val="003C4783"/>
    <w:rsid w:val="003C4926"/>
    <w:rsid w:val="003C4B64"/>
    <w:rsid w:val="003C4C6A"/>
    <w:rsid w:val="003C4F1F"/>
    <w:rsid w:val="003C523F"/>
    <w:rsid w:val="003C550C"/>
    <w:rsid w:val="003C56B7"/>
    <w:rsid w:val="003C5F02"/>
    <w:rsid w:val="003C621B"/>
    <w:rsid w:val="003C62C4"/>
    <w:rsid w:val="003C68F6"/>
    <w:rsid w:val="003C7962"/>
    <w:rsid w:val="003C7C23"/>
    <w:rsid w:val="003D0086"/>
    <w:rsid w:val="003D0BCD"/>
    <w:rsid w:val="003D0EAF"/>
    <w:rsid w:val="003D17C4"/>
    <w:rsid w:val="003D1FDA"/>
    <w:rsid w:val="003D2237"/>
    <w:rsid w:val="003D2459"/>
    <w:rsid w:val="003D2835"/>
    <w:rsid w:val="003D2845"/>
    <w:rsid w:val="003D29C3"/>
    <w:rsid w:val="003D2C4B"/>
    <w:rsid w:val="003D2FEC"/>
    <w:rsid w:val="003D30FD"/>
    <w:rsid w:val="003D3364"/>
    <w:rsid w:val="003D33CD"/>
    <w:rsid w:val="003D3CC5"/>
    <w:rsid w:val="003D3E5F"/>
    <w:rsid w:val="003D401E"/>
    <w:rsid w:val="003D453A"/>
    <w:rsid w:val="003D4918"/>
    <w:rsid w:val="003D4A95"/>
    <w:rsid w:val="003D4F8B"/>
    <w:rsid w:val="003D52A0"/>
    <w:rsid w:val="003D5473"/>
    <w:rsid w:val="003D611C"/>
    <w:rsid w:val="003D62AC"/>
    <w:rsid w:val="003D649A"/>
    <w:rsid w:val="003D686D"/>
    <w:rsid w:val="003D6B7F"/>
    <w:rsid w:val="003D7507"/>
    <w:rsid w:val="003D7895"/>
    <w:rsid w:val="003D78D1"/>
    <w:rsid w:val="003D7C8C"/>
    <w:rsid w:val="003D7D76"/>
    <w:rsid w:val="003D7E91"/>
    <w:rsid w:val="003E0656"/>
    <w:rsid w:val="003E0D87"/>
    <w:rsid w:val="003E0EAE"/>
    <w:rsid w:val="003E0FD5"/>
    <w:rsid w:val="003E10BD"/>
    <w:rsid w:val="003E1253"/>
    <w:rsid w:val="003E12EC"/>
    <w:rsid w:val="003E174A"/>
    <w:rsid w:val="003E1863"/>
    <w:rsid w:val="003E1A1A"/>
    <w:rsid w:val="003E1D0C"/>
    <w:rsid w:val="003E25D7"/>
    <w:rsid w:val="003E2980"/>
    <w:rsid w:val="003E29A0"/>
    <w:rsid w:val="003E2E58"/>
    <w:rsid w:val="003E328C"/>
    <w:rsid w:val="003E37A7"/>
    <w:rsid w:val="003E3C76"/>
    <w:rsid w:val="003E3F57"/>
    <w:rsid w:val="003E4092"/>
    <w:rsid w:val="003E460B"/>
    <w:rsid w:val="003E4948"/>
    <w:rsid w:val="003E4A87"/>
    <w:rsid w:val="003E542D"/>
    <w:rsid w:val="003E55EA"/>
    <w:rsid w:val="003E5840"/>
    <w:rsid w:val="003E5A9B"/>
    <w:rsid w:val="003E5F81"/>
    <w:rsid w:val="003E6775"/>
    <w:rsid w:val="003E6798"/>
    <w:rsid w:val="003E6968"/>
    <w:rsid w:val="003E69EA"/>
    <w:rsid w:val="003E6ADA"/>
    <w:rsid w:val="003E6B42"/>
    <w:rsid w:val="003E76E3"/>
    <w:rsid w:val="003E7C2C"/>
    <w:rsid w:val="003E7C99"/>
    <w:rsid w:val="003E7EFE"/>
    <w:rsid w:val="003F036F"/>
    <w:rsid w:val="003F0A23"/>
    <w:rsid w:val="003F0AFB"/>
    <w:rsid w:val="003F0D16"/>
    <w:rsid w:val="003F104D"/>
    <w:rsid w:val="003F134F"/>
    <w:rsid w:val="003F174E"/>
    <w:rsid w:val="003F1B10"/>
    <w:rsid w:val="003F1C53"/>
    <w:rsid w:val="003F1EF6"/>
    <w:rsid w:val="003F1F1E"/>
    <w:rsid w:val="003F2856"/>
    <w:rsid w:val="003F2A39"/>
    <w:rsid w:val="003F3094"/>
    <w:rsid w:val="003F30E0"/>
    <w:rsid w:val="003F34F5"/>
    <w:rsid w:val="003F4980"/>
    <w:rsid w:val="003F4E0C"/>
    <w:rsid w:val="003F51C7"/>
    <w:rsid w:val="003F51DC"/>
    <w:rsid w:val="003F55AE"/>
    <w:rsid w:val="003F5610"/>
    <w:rsid w:val="003F5868"/>
    <w:rsid w:val="003F598C"/>
    <w:rsid w:val="003F5CBE"/>
    <w:rsid w:val="003F5F19"/>
    <w:rsid w:val="003F61BC"/>
    <w:rsid w:val="003F642C"/>
    <w:rsid w:val="003F6502"/>
    <w:rsid w:val="003F6652"/>
    <w:rsid w:val="003F6B90"/>
    <w:rsid w:val="003F6FD2"/>
    <w:rsid w:val="003F71A7"/>
    <w:rsid w:val="003F71C4"/>
    <w:rsid w:val="003F7222"/>
    <w:rsid w:val="003F7BA7"/>
    <w:rsid w:val="00400012"/>
    <w:rsid w:val="004000F2"/>
    <w:rsid w:val="00400833"/>
    <w:rsid w:val="004008D9"/>
    <w:rsid w:val="00400CAC"/>
    <w:rsid w:val="004013E6"/>
    <w:rsid w:val="004018DE"/>
    <w:rsid w:val="00401F1D"/>
    <w:rsid w:val="00401FA1"/>
    <w:rsid w:val="004022EA"/>
    <w:rsid w:val="004023B6"/>
    <w:rsid w:val="004027D0"/>
    <w:rsid w:val="00402CDB"/>
    <w:rsid w:val="00402FB7"/>
    <w:rsid w:val="004030BA"/>
    <w:rsid w:val="004037FF"/>
    <w:rsid w:val="00403B4E"/>
    <w:rsid w:val="00404026"/>
    <w:rsid w:val="004044A1"/>
    <w:rsid w:val="00404E39"/>
    <w:rsid w:val="00405E2D"/>
    <w:rsid w:val="00405FDA"/>
    <w:rsid w:val="004061EF"/>
    <w:rsid w:val="00406301"/>
    <w:rsid w:val="00406700"/>
    <w:rsid w:val="004069BA"/>
    <w:rsid w:val="00406DCB"/>
    <w:rsid w:val="004075BD"/>
    <w:rsid w:val="004077DA"/>
    <w:rsid w:val="00407AFE"/>
    <w:rsid w:val="00407BD9"/>
    <w:rsid w:val="00410114"/>
    <w:rsid w:val="004101C7"/>
    <w:rsid w:val="00410277"/>
    <w:rsid w:val="00410A9A"/>
    <w:rsid w:val="004110B0"/>
    <w:rsid w:val="0041153C"/>
    <w:rsid w:val="00411880"/>
    <w:rsid w:val="00411A9A"/>
    <w:rsid w:val="00411BA5"/>
    <w:rsid w:val="00411C20"/>
    <w:rsid w:val="00411E35"/>
    <w:rsid w:val="00411FEA"/>
    <w:rsid w:val="004120CF"/>
    <w:rsid w:val="004123BF"/>
    <w:rsid w:val="0041289C"/>
    <w:rsid w:val="004128B7"/>
    <w:rsid w:val="00412D01"/>
    <w:rsid w:val="00412DED"/>
    <w:rsid w:val="00413327"/>
    <w:rsid w:val="00413DA8"/>
    <w:rsid w:val="004144B1"/>
    <w:rsid w:val="004144FF"/>
    <w:rsid w:val="004145D8"/>
    <w:rsid w:val="00414B0D"/>
    <w:rsid w:val="00414F84"/>
    <w:rsid w:val="00415078"/>
    <w:rsid w:val="004150F2"/>
    <w:rsid w:val="00415130"/>
    <w:rsid w:val="00415156"/>
    <w:rsid w:val="0041549F"/>
    <w:rsid w:val="00415C64"/>
    <w:rsid w:val="0041617E"/>
    <w:rsid w:val="00416658"/>
    <w:rsid w:val="004166E9"/>
    <w:rsid w:val="00416B8C"/>
    <w:rsid w:val="004177DD"/>
    <w:rsid w:val="00417EC8"/>
    <w:rsid w:val="0042053F"/>
    <w:rsid w:val="004206C9"/>
    <w:rsid w:val="0042074B"/>
    <w:rsid w:val="00421FAA"/>
    <w:rsid w:val="00422343"/>
    <w:rsid w:val="004228DE"/>
    <w:rsid w:val="00422952"/>
    <w:rsid w:val="00422DBE"/>
    <w:rsid w:val="00422DEC"/>
    <w:rsid w:val="00422EBF"/>
    <w:rsid w:val="0042306C"/>
    <w:rsid w:val="00423284"/>
    <w:rsid w:val="004233CF"/>
    <w:rsid w:val="004233E9"/>
    <w:rsid w:val="00423C45"/>
    <w:rsid w:val="00424466"/>
    <w:rsid w:val="004244FD"/>
    <w:rsid w:val="00425D58"/>
    <w:rsid w:val="00425DD1"/>
    <w:rsid w:val="0042617D"/>
    <w:rsid w:val="00426E9F"/>
    <w:rsid w:val="00426F44"/>
    <w:rsid w:val="004270FD"/>
    <w:rsid w:val="0042763C"/>
    <w:rsid w:val="00427703"/>
    <w:rsid w:val="004278C9"/>
    <w:rsid w:val="00430319"/>
    <w:rsid w:val="0043069F"/>
    <w:rsid w:val="0043073B"/>
    <w:rsid w:val="00430B10"/>
    <w:rsid w:val="00430FC6"/>
    <w:rsid w:val="00431D29"/>
    <w:rsid w:val="004320E4"/>
    <w:rsid w:val="00432400"/>
    <w:rsid w:val="0043262A"/>
    <w:rsid w:val="004329C5"/>
    <w:rsid w:val="00433438"/>
    <w:rsid w:val="0043368F"/>
    <w:rsid w:val="00433D9C"/>
    <w:rsid w:val="00434BAA"/>
    <w:rsid w:val="00435315"/>
    <w:rsid w:val="00435647"/>
    <w:rsid w:val="00435AEB"/>
    <w:rsid w:val="00435C0F"/>
    <w:rsid w:val="00435F08"/>
    <w:rsid w:val="0043605A"/>
    <w:rsid w:val="00436865"/>
    <w:rsid w:val="0043755D"/>
    <w:rsid w:val="00437638"/>
    <w:rsid w:val="004378FD"/>
    <w:rsid w:val="00437A1D"/>
    <w:rsid w:val="00440482"/>
    <w:rsid w:val="00440BE2"/>
    <w:rsid w:val="00440EDC"/>
    <w:rsid w:val="00441902"/>
    <w:rsid w:val="004420EC"/>
    <w:rsid w:val="00442411"/>
    <w:rsid w:val="004424E0"/>
    <w:rsid w:val="004424E3"/>
    <w:rsid w:val="00442E75"/>
    <w:rsid w:val="00443568"/>
    <w:rsid w:val="004438F3"/>
    <w:rsid w:val="00443BA6"/>
    <w:rsid w:val="00443EAB"/>
    <w:rsid w:val="0044424B"/>
    <w:rsid w:val="004446FE"/>
    <w:rsid w:val="00444816"/>
    <w:rsid w:val="00444B63"/>
    <w:rsid w:val="00444E4B"/>
    <w:rsid w:val="00444F4D"/>
    <w:rsid w:val="004450FE"/>
    <w:rsid w:val="00445267"/>
    <w:rsid w:val="004453B9"/>
    <w:rsid w:val="0044546A"/>
    <w:rsid w:val="00445D14"/>
    <w:rsid w:val="00445DA8"/>
    <w:rsid w:val="004467C7"/>
    <w:rsid w:val="00447238"/>
    <w:rsid w:val="00447241"/>
    <w:rsid w:val="00447870"/>
    <w:rsid w:val="00447931"/>
    <w:rsid w:val="00447BBD"/>
    <w:rsid w:val="00447CDC"/>
    <w:rsid w:val="004505B3"/>
    <w:rsid w:val="00450832"/>
    <w:rsid w:val="00450F36"/>
    <w:rsid w:val="00450F8C"/>
    <w:rsid w:val="0045131E"/>
    <w:rsid w:val="004513A2"/>
    <w:rsid w:val="00451915"/>
    <w:rsid w:val="00452094"/>
    <w:rsid w:val="00452369"/>
    <w:rsid w:val="0045250C"/>
    <w:rsid w:val="0045286F"/>
    <w:rsid w:val="00452BB5"/>
    <w:rsid w:val="004542FE"/>
    <w:rsid w:val="00454490"/>
    <w:rsid w:val="004544FC"/>
    <w:rsid w:val="004546F9"/>
    <w:rsid w:val="004548FE"/>
    <w:rsid w:val="00455003"/>
    <w:rsid w:val="0045518A"/>
    <w:rsid w:val="00455637"/>
    <w:rsid w:val="004558CB"/>
    <w:rsid w:val="00455D56"/>
    <w:rsid w:val="00455DFB"/>
    <w:rsid w:val="00455E0E"/>
    <w:rsid w:val="00455F60"/>
    <w:rsid w:val="00456121"/>
    <w:rsid w:val="004562D6"/>
    <w:rsid w:val="00456601"/>
    <w:rsid w:val="00456E42"/>
    <w:rsid w:val="00457598"/>
    <w:rsid w:val="004575D6"/>
    <w:rsid w:val="00457CD9"/>
    <w:rsid w:val="00460B36"/>
    <w:rsid w:val="00460F3C"/>
    <w:rsid w:val="00462117"/>
    <w:rsid w:val="0046246A"/>
    <w:rsid w:val="00462F25"/>
    <w:rsid w:val="00463033"/>
    <w:rsid w:val="00463C17"/>
    <w:rsid w:val="00463C50"/>
    <w:rsid w:val="00463C8B"/>
    <w:rsid w:val="0046415A"/>
    <w:rsid w:val="004641F9"/>
    <w:rsid w:val="0046450C"/>
    <w:rsid w:val="004646A9"/>
    <w:rsid w:val="00464908"/>
    <w:rsid w:val="00464916"/>
    <w:rsid w:val="00464B66"/>
    <w:rsid w:val="00464D41"/>
    <w:rsid w:val="00464D65"/>
    <w:rsid w:val="00464DE0"/>
    <w:rsid w:val="0046561A"/>
    <w:rsid w:val="00465E15"/>
    <w:rsid w:val="0046665C"/>
    <w:rsid w:val="004667E7"/>
    <w:rsid w:val="00466856"/>
    <w:rsid w:val="00466C81"/>
    <w:rsid w:val="00467302"/>
    <w:rsid w:val="0046758C"/>
    <w:rsid w:val="004678CE"/>
    <w:rsid w:val="00470173"/>
    <w:rsid w:val="00471007"/>
    <w:rsid w:val="00471090"/>
    <w:rsid w:val="00471177"/>
    <w:rsid w:val="004711BA"/>
    <w:rsid w:val="004714E5"/>
    <w:rsid w:val="004722DA"/>
    <w:rsid w:val="00472586"/>
    <w:rsid w:val="00472F4E"/>
    <w:rsid w:val="00473024"/>
    <w:rsid w:val="0047323A"/>
    <w:rsid w:val="0047353D"/>
    <w:rsid w:val="0047468A"/>
    <w:rsid w:val="00474DD4"/>
    <w:rsid w:val="00475300"/>
    <w:rsid w:val="004753AB"/>
    <w:rsid w:val="00475F5F"/>
    <w:rsid w:val="0047602A"/>
    <w:rsid w:val="004760E9"/>
    <w:rsid w:val="0047696F"/>
    <w:rsid w:val="00476A87"/>
    <w:rsid w:val="00477143"/>
    <w:rsid w:val="00477361"/>
    <w:rsid w:val="00477846"/>
    <w:rsid w:val="00477998"/>
    <w:rsid w:val="0048066B"/>
    <w:rsid w:val="00480737"/>
    <w:rsid w:val="00480934"/>
    <w:rsid w:val="00480A25"/>
    <w:rsid w:val="00480F45"/>
    <w:rsid w:val="00481323"/>
    <w:rsid w:val="00481A8A"/>
    <w:rsid w:val="00481CC9"/>
    <w:rsid w:val="004820E2"/>
    <w:rsid w:val="0048211D"/>
    <w:rsid w:val="0048213A"/>
    <w:rsid w:val="0048215E"/>
    <w:rsid w:val="0048235C"/>
    <w:rsid w:val="0048282A"/>
    <w:rsid w:val="00482D5B"/>
    <w:rsid w:val="00482FCB"/>
    <w:rsid w:val="00483069"/>
    <w:rsid w:val="004831F3"/>
    <w:rsid w:val="004832F9"/>
    <w:rsid w:val="0048351A"/>
    <w:rsid w:val="00483671"/>
    <w:rsid w:val="004836BC"/>
    <w:rsid w:val="0048390C"/>
    <w:rsid w:val="004839FE"/>
    <w:rsid w:val="00483C57"/>
    <w:rsid w:val="00484350"/>
    <w:rsid w:val="0048439A"/>
    <w:rsid w:val="004843FB"/>
    <w:rsid w:val="004845F2"/>
    <w:rsid w:val="00484631"/>
    <w:rsid w:val="004849E5"/>
    <w:rsid w:val="00484DDF"/>
    <w:rsid w:val="004850CE"/>
    <w:rsid w:val="0048549B"/>
    <w:rsid w:val="004854F1"/>
    <w:rsid w:val="004857B9"/>
    <w:rsid w:val="00485AF4"/>
    <w:rsid w:val="00485F3D"/>
    <w:rsid w:val="004861D6"/>
    <w:rsid w:val="004861E9"/>
    <w:rsid w:val="0048648C"/>
    <w:rsid w:val="004868FA"/>
    <w:rsid w:val="00486945"/>
    <w:rsid w:val="00486C8C"/>
    <w:rsid w:val="00486C93"/>
    <w:rsid w:val="00487424"/>
    <w:rsid w:val="004875CE"/>
    <w:rsid w:val="00490126"/>
    <w:rsid w:val="00490381"/>
    <w:rsid w:val="004905DB"/>
    <w:rsid w:val="004907AC"/>
    <w:rsid w:val="00491118"/>
    <w:rsid w:val="004915AD"/>
    <w:rsid w:val="0049237E"/>
    <w:rsid w:val="00492B1F"/>
    <w:rsid w:val="00492D99"/>
    <w:rsid w:val="004930C7"/>
    <w:rsid w:val="0049329E"/>
    <w:rsid w:val="004934B4"/>
    <w:rsid w:val="004934E9"/>
    <w:rsid w:val="0049379D"/>
    <w:rsid w:val="004937EA"/>
    <w:rsid w:val="00493FC3"/>
    <w:rsid w:val="00494053"/>
    <w:rsid w:val="004944CF"/>
    <w:rsid w:val="00494A5A"/>
    <w:rsid w:val="00494A96"/>
    <w:rsid w:val="00494FFA"/>
    <w:rsid w:val="00495078"/>
    <w:rsid w:val="004951B0"/>
    <w:rsid w:val="004956BD"/>
    <w:rsid w:val="00495891"/>
    <w:rsid w:val="004958E8"/>
    <w:rsid w:val="004960BA"/>
    <w:rsid w:val="00496441"/>
    <w:rsid w:val="00496ED8"/>
    <w:rsid w:val="00496F8B"/>
    <w:rsid w:val="004974EC"/>
    <w:rsid w:val="00497698"/>
    <w:rsid w:val="0049793F"/>
    <w:rsid w:val="00497A53"/>
    <w:rsid w:val="004A00D2"/>
    <w:rsid w:val="004A02C0"/>
    <w:rsid w:val="004A045F"/>
    <w:rsid w:val="004A050B"/>
    <w:rsid w:val="004A0BC3"/>
    <w:rsid w:val="004A0DF0"/>
    <w:rsid w:val="004A140B"/>
    <w:rsid w:val="004A140F"/>
    <w:rsid w:val="004A2103"/>
    <w:rsid w:val="004A23F5"/>
    <w:rsid w:val="004A264E"/>
    <w:rsid w:val="004A2961"/>
    <w:rsid w:val="004A2996"/>
    <w:rsid w:val="004A33F1"/>
    <w:rsid w:val="004A470D"/>
    <w:rsid w:val="004A4F55"/>
    <w:rsid w:val="004A5165"/>
    <w:rsid w:val="004A558A"/>
    <w:rsid w:val="004A58E9"/>
    <w:rsid w:val="004A598A"/>
    <w:rsid w:val="004A62F8"/>
    <w:rsid w:val="004A6D4C"/>
    <w:rsid w:val="004B00BC"/>
    <w:rsid w:val="004B02D3"/>
    <w:rsid w:val="004B0AE2"/>
    <w:rsid w:val="004B0C33"/>
    <w:rsid w:val="004B0E52"/>
    <w:rsid w:val="004B1BB1"/>
    <w:rsid w:val="004B25BD"/>
    <w:rsid w:val="004B2B3C"/>
    <w:rsid w:val="004B2F86"/>
    <w:rsid w:val="004B303C"/>
    <w:rsid w:val="004B36CD"/>
    <w:rsid w:val="004B3C0E"/>
    <w:rsid w:val="004B42B5"/>
    <w:rsid w:val="004B43DC"/>
    <w:rsid w:val="004B466D"/>
    <w:rsid w:val="004B4737"/>
    <w:rsid w:val="004B4F75"/>
    <w:rsid w:val="004B592D"/>
    <w:rsid w:val="004B5A87"/>
    <w:rsid w:val="004B5BE0"/>
    <w:rsid w:val="004B5EDA"/>
    <w:rsid w:val="004B5F20"/>
    <w:rsid w:val="004B619F"/>
    <w:rsid w:val="004B69A2"/>
    <w:rsid w:val="004B6BEC"/>
    <w:rsid w:val="004B6DA6"/>
    <w:rsid w:val="004B6F36"/>
    <w:rsid w:val="004B73E1"/>
    <w:rsid w:val="004B75AB"/>
    <w:rsid w:val="004B7A53"/>
    <w:rsid w:val="004B7C28"/>
    <w:rsid w:val="004B7EFC"/>
    <w:rsid w:val="004C013A"/>
    <w:rsid w:val="004C01CA"/>
    <w:rsid w:val="004C09DD"/>
    <w:rsid w:val="004C0B56"/>
    <w:rsid w:val="004C192B"/>
    <w:rsid w:val="004C19D6"/>
    <w:rsid w:val="004C1EB8"/>
    <w:rsid w:val="004C240F"/>
    <w:rsid w:val="004C2AE8"/>
    <w:rsid w:val="004C2C91"/>
    <w:rsid w:val="004C2CC9"/>
    <w:rsid w:val="004C2D18"/>
    <w:rsid w:val="004C2E3B"/>
    <w:rsid w:val="004C2E9F"/>
    <w:rsid w:val="004C33E5"/>
    <w:rsid w:val="004C3808"/>
    <w:rsid w:val="004C3B2B"/>
    <w:rsid w:val="004C3B95"/>
    <w:rsid w:val="004C3C2D"/>
    <w:rsid w:val="004C3FC1"/>
    <w:rsid w:val="004C42EC"/>
    <w:rsid w:val="004C42EF"/>
    <w:rsid w:val="004C4405"/>
    <w:rsid w:val="004C4656"/>
    <w:rsid w:val="004C4C90"/>
    <w:rsid w:val="004C4E1A"/>
    <w:rsid w:val="004C4E7F"/>
    <w:rsid w:val="004C5142"/>
    <w:rsid w:val="004C518F"/>
    <w:rsid w:val="004C5192"/>
    <w:rsid w:val="004C52AD"/>
    <w:rsid w:val="004C5CBA"/>
    <w:rsid w:val="004C6754"/>
    <w:rsid w:val="004C6DBC"/>
    <w:rsid w:val="004C762E"/>
    <w:rsid w:val="004C79E2"/>
    <w:rsid w:val="004C7D46"/>
    <w:rsid w:val="004C7D72"/>
    <w:rsid w:val="004C7FF9"/>
    <w:rsid w:val="004D0EF8"/>
    <w:rsid w:val="004D14B5"/>
    <w:rsid w:val="004D16A1"/>
    <w:rsid w:val="004D1AA6"/>
    <w:rsid w:val="004D1CFB"/>
    <w:rsid w:val="004D1D08"/>
    <w:rsid w:val="004D2130"/>
    <w:rsid w:val="004D2772"/>
    <w:rsid w:val="004D28C2"/>
    <w:rsid w:val="004D28C8"/>
    <w:rsid w:val="004D2B17"/>
    <w:rsid w:val="004D2CC4"/>
    <w:rsid w:val="004D2D13"/>
    <w:rsid w:val="004D3009"/>
    <w:rsid w:val="004D30BD"/>
    <w:rsid w:val="004D3330"/>
    <w:rsid w:val="004D33E5"/>
    <w:rsid w:val="004D3568"/>
    <w:rsid w:val="004D36B2"/>
    <w:rsid w:val="004D37ED"/>
    <w:rsid w:val="004D399C"/>
    <w:rsid w:val="004D3ADD"/>
    <w:rsid w:val="004D3D56"/>
    <w:rsid w:val="004D3F25"/>
    <w:rsid w:val="004D48AC"/>
    <w:rsid w:val="004D48CE"/>
    <w:rsid w:val="004D4B10"/>
    <w:rsid w:val="004D5F6D"/>
    <w:rsid w:val="004D6AB9"/>
    <w:rsid w:val="004D6B1B"/>
    <w:rsid w:val="004D6D70"/>
    <w:rsid w:val="004D6E72"/>
    <w:rsid w:val="004D6ECD"/>
    <w:rsid w:val="004D6F55"/>
    <w:rsid w:val="004D736D"/>
    <w:rsid w:val="004D7664"/>
    <w:rsid w:val="004E0143"/>
    <w:rsid w:val="004E0785"/>
    <w:rsid w:val="004E079C"/>
    <w:rsid w:val="004E0CA0"/>
    <w:rsid w:val="004E0DC5"/>
    <w:rsid w:val="004E17C6"/>
    <w:rsid w:val="004E1B6D"/>
    <w:rsid w:val="004E1F7D"/>
    <w:rsid w:val="004E234B"/>
    <w:rsid w:val="004E242F"/>
    <w:rsid w:val="004E2C80"/>
    <w:rsid w:val="004E2E47"/>
    <w:rsid w:val="004E310F"/>
    <w:rsid w:val="004E34F7"/>
    <w:rsid w:val="004E3BD8"/>
    <w:rsid w:val="004E3D48"/>
    <w:rsid w:val="004E4822"/>
    <w:rsid w:val="004E49BE"/>
    <w:rsid w:val="004E51C2"/>
    <w:rsid w:val="004E5334"/>
    <w:rsid w:val="004E5409"/>
    <w:rsid w:val="004E54FF"/>
    <w:rsid w:val="004E563D"/>
    <w:rsid w:val="004E5692"/>
    <w:rsid w:val="004E56DC"/>
    <w:rsid w:val="004E5755"/>
    <w:rsid w:val="004E5865"/>
    <w:rsid w:val="004E58D9"/>
    <w:rsid w:val="004E59C2"/>
    <w:rsid w:val="004E60FB"/>
    <w:rsid w:val="004E6583"/>
    <w:rsid w:val="004E6D0C"/>
    <w:rsid w:val="004E6DE2"/>
    <w:rsid w:val="004E7109"/>
    <w:rsid w:val="004E71C1"/>
    <w:rsid w:val="004E75CF"/>
    <w:rsid w:val="004E7A8C"/>
    <w:rsid w:val="004F1DFA"/>
    <w:rsid w:val="004F2197"/>
    <w:rsid w:val="004F2216"/>
    <w:rsid w:val="004F2445"/>
    <w:rsid w:val="004F2532"/>
    <w:rsid w:val="004F2691"/>
    <w:rsid w:val="004F2974"/>
    <w:rsid w:val="004F2C95"/>
    <w:rsid w:val="004F2E16"/>
    <w:rsid w:val="004F2E7B"/>
    <w:rsid w:val="004F2F31"/>
    <w:rsid w:val="004F3972"/>
    <w:rsid w:val="004F3F4A"/>
    <w:rsid w:val="004F41FA"/>
    <w:rsid w:val="004F4234"/>
    <w:rsid w:val="004F461A"/>
    <w:rsid w:val="004F4D5E"/>
    <w:rsid w:val="004F5090"/>
    <w:rsid w:val="004F5C3C"/>
    <w:rsid w:val="004F62C1"/>
    <w:rsid w:val="004F64E3"/>
    <w:rsid w:val="004F69A6"/>
    <w:rsid w:val="004F6DD5"/>
    <w:rsid w:val="004F73C8"/>
    <w:rsid w:val="005007E7"/>
    <w:rsid w:val="00500C1F"/>
    <w:rsid w:val="00500DB7"/>
    <w:rsid w:val="005010BA"/>
    <w:rsid w:val="0050114B"/>
    <w:rsid w:val="00501367"/>
    <w:rsid w:val="0050154A"/>
    <w:rsid w:val="00501A82"/>
    <w:rsid w:val="0050237F"/>
    <w:rsid w:val="005025E0"/>
    <w:rsid w:val="00502DE9"/>
    <w:rsid w:val="005032D3"/>
    <w:rsid w:val="005033A5"/>
    <w:rsid w:val="0050348E"/>
    <w:rsid w:val="00503AC5"/>
    <w:rsid w:val="00503B3D"/>
    <w:rsid w:val="0050473D"/>
    <w:rsid w:val="005049B2"/>
    <w:rsid w:val="00504ADF"/>
    <w:rsid w:val="00504F22"/>
    <w:rsid w:val="00505367"/>
    <w:rsid w:val="005057C4"/>
    <w:rsid w:val="00505A52"/>
    <w:rsid w:val="00506808"/>
    <w:rsid w:val="005069E9"/>
    <w:rsid w:val="00506F15"/>
    <w:rsid w:val="00506FE7"/>
    <w:rsid w:val="00507243"/>
    <w:rsid w:val="00507380"/>
    <w:rsid w:val="00507DC7"/>
    <w:rsid w:val="00507ECF"/>
    <w:rsid w:val="00507F71"/>
    <w:rsid w:val="0051029A"/>
    <w:rsid w:val="00510E8F"/>
    <w:rsid w:val="005111B6"/>
    <w:rsid w:val="005117FE"/>
    <w:rsid w:val="00511ADA"/>
    <w:rsid w:val="00511CC0"/>
    <w:rsid w:val="00512B55"/>
    <w:rsid w:val="00512E57"/>
    <w:rsid w:val="005130E8"/>
    <w:rsid w:val="005130F3"/>
    <w:rsid w:val="005137CF"/>
    <w:rsid w:val="00513AD8"/>
    <w:rsid w:val="0051417C"/>
    <w:rsid w:val="005144A8"/>
    <w:rsid w:val="00514555"/>
    <w:rsid w:val="005146A4"/>
    <w:rsid w:val="00514A5D"/>
    <w:rsid w:val="00514BBB"/>
    <w:rsid w:val="00515059"/>
    <w:rsid w:val="005154D3"/>
    <w:rsid w:val="00515928"/>
    <w:rsid w:val="00515BE9"/>
    <w:rsid w:val="00515C91"/>
    <w:rsid w:val="00515E08"/>
    <w:rsid w:val="00516237"/>
    <w:rsid w:val="0051661E"/>
    <w:rsid w:val="00516787"/>
    <w:rsid w:val="00516BC0"/>
    <w:rsid w:val="00516CDC"/>
    <w:rsid w:val="00516FFB"/>
    <w:rsid w:val="00517484"/>
    <w:rsid w:val="005174FD"/>
    <w:rsid w:val="0051763D"/>
    <w:rsid w:val="00517A85"/>
    <w:rsid w:val="00520406"/>
    <w:rsid w:val="005205E1"/>
    <w:rsid w:val="005208EB"/>
    <w:rsid w:val="00521045"/>
    <w:rsid w:val="00521F35"/>
    <w:rsid w:val="00522262"/>
    <w:rsid w:val="00522653"/>
    <w:rsid w:val="0052396D"/>
    <w:rsid w:val="00523F14"/>
    <w:rsid w:val="005244D6"/>
    <w:rsid w:val="005246DB"/>
    <w:rsid w:val="00524F58"/>
    <w:rsid w:val="005251E0"/>
    <w:rsid w:val="0052590D"/>
    <w:rsid w:val="00525ED9"/>
    <w:rsid w:val="005261C9"/>
    <w:rsid w:val="005262BE"/>
    <w:rsid w:val="00526515"/>
    <w:rsid w:val="0052761F"/>
    <w:rsid w:val="00527895"/>
    <w:rsid w:val="00527C21"/>
    <w:rsid w:val="00527F0D"/>
    <w:rsid w:val="00527F2B"/>
    <w:rsid w:val="00530008"/>
    <w:rsid w:val="00530035"/>
    <w:rsid w:val="0053090D"/>
    <w:rsid w:val="00530F06"/>
    <w:rsid w:val="00530F4F"/>
    <w:rsid w:val="005315A0"/>
    <w:rsid w:val="00531E26"/>
    <w:rsid w:val="00531E59"/>
    <w:rsid w:val="00532088"/>
    <w:rsid w:val="00532D82"/>
    <w:rsid w:val="00532D83"/>
    <w:rsid w:val="00532EE5"/>
    <w:rsid w:val="00533FB4"/>
    <w:rsid w:val="005347FB"/>
    <w:rsid w:val="00534910"/>
    <w:rsid w:val="00534C11"/>
    <w:rsid w:val="005358C3"/>
    <w:rsid w:val="00535CC6"/>
    <w:rsid w:val="00536182"/>
    <w:rsid w:val="005363A7"/>
    <w:rsid w:val="00536524"/>
    <w:rsid w:val="00536BA3"/>
    <w:rsid w:val="00536EA6"/>
    <w:rsid w:val="00537195"/>
    <w:rsid w:val="00537A28"/>
    <w:rsid w:val="00537BEE"/>
    <w:rsid w:val="00537C25"/>
    <w:rsid w:val="005400A7"/>
    <w:rsid w:val="005401A8"/>
    <w:rsid w:val="00540674"/>
    <w:rsid w:val="00540820"/>
    <w:rsid w:val="0054126B"/>
    <w:rsid w:val="00541400"/>
    <w:rsid w:val="005414DA"/>
    <w:rsid w:val="0054170A"/>
    <w:rsid w:val="005417E0"/>
    <w:rsid w:val="0054197C"/>
    <w:rsid w:val="00541D15"/>
    <w:rsid w:val="00542407"/>
    <w:rsid w:val="00542A3C"/>
    <w:rsid w:val="00542F37"/>
    <w:rsid w:val="005436CD"/>
    <w:rsid w:val="0054385A"/>
    <w:rsid w:val="00543A0E"/>
    <w:rsid w:val="0054464E"/>
    <w:rsid w:val="00544C1D"/>
    <w:rsid w:val="00544C51"/>
    <w:rsid w:val="00544CF0"/>
    <w:rsid w:val="005450C8"/>
    <w:rsid w:val="005453AA"/>
    <w:rsid w:val="005461DD"/>
    <w:rsid w:val="0054624B"/>
    <w:rsid w:val="00546278"/>
    <w:rsid w:val="005469A4"/>
    <w:rsid w:val="00546E70"/>
    <w:rsid w:val="00547011"/>
    <w:rsid w:val="005475CC"/>
    <w:rsid w:val="00547650"/>
    <w:rsid w:val="005477D0"/>
    <w:rsid w:val="00547863"/>
    <w:rsid w:val="00547A8F"/>
    <w:rsid w:val="00547D56"/>
    <w:rsid w:val="00550132"/>
    <w:rsid w:val="00550418"/>
    <w:rsid w:val="0055097A"/>
    <w:rsid w:val="00550F65"/>
    <w:rsid w:val="00551BCB"/>
    <w:rsid w:val="00551C91"/>
    <w:rsid w:val="00551E93"/>
    <w:rsid w:val="005529A5"/>
    <w:rsid w:val="00552BE8"/>
    <w:rsid w:val="00553094"/>
    <w:rsid w:val="005534F7"/>
    <w:rsid w:val="00553507"/>
    <w:rsid w:val="00553B93"/>
    <w:rsid w:val="00553E34"/>
    <w:rsid w:val="00554066"/>
    <w:rsid w:val="00554AEE"/>
    <w:rsid w:val="0055598E"/>
    <w:rsid w:val="00555C90"/>
    <w:rsid w:val="0055604E"/>
    <w:rsid w:val="005561F2"/>
    <w:rsid w:val="005564B0"/>
    <w:rsid w:val="00556676"/>
    <w:rsid w:val="005567F2"/>
    <w:rsid w:val="0055682A"/>
    <w:rsid w:val="00556A83"/>
    <w:rsid w:val="00556DAF"/>
    <w:rsid w:val="00557915"/>
    <w:rsid w:val="005600E7"/>
    <w:rsid w:val="005601B9"/>
    <w:rsid w:val="005603A3"/>
    <w:rsid w:val="005603FE"/>
    <w:rsid w:val="005605C2"/>
    <w:rsid w:val="00560A3B"/>
    <w:rsid w:val="00560EF2"/>
    <w:rsid w:val="005610FF"/>
    <w:rsid w:val="005620DB"/>
    <w:rsid w:val="00562377"/>
    <w:rsid w:val="00562465"/>
    <w:rsid w:val="005624D0"/>
    <w:rsid w:val="00562614"/>
    <w:rsid w:val="005627B8"/>
    <w:rsid w:val="00562E1C"/>
    <w:rsid w:val="005636DE"/>
    <w:rsid w:val="00563847"/>
    <w:rsid w:val="00563C45"/>
    <w:rsid w:val="00564541"/>
    <w:rsid w:val="005658E6"/>
    <w:rsid w:val="00566302"/>
    <w:rsid w:val="005664FD"/>
    <w:rsid w:val="00566A56"/>
    <w:rsid w:val="00566CCE"/>
    <w:rsid w:val="005672AE"/>
    <w:rsid w:val="005674A3"/>
    <w:rsid w:val="00567A89"/>
    <w:rsid w:val="00567AC8"/>
    <w:rsid w:val="00567C85"/>
    <w:rsid w:val="00567DC5"/>
    <w:rsid w:val="0057003D"/>
    <w:rsid w:val="00570679"/>
    <w:rsid w:val="00570BC9"/>
    <w:rsid w:val="00570E4F"/>
    <w:rsid w:val="005717F2"/>
    <w:rsid w:val="00571AE9"/>
    <w:rsid w:val="00571FEB"/>
    <w:rsid w:val="005724A2"/>
    <w:rsid w:val="0057297C"/>
    <w:rsid w:val="00572ED4"/>
    <w:rsid w:val="0057488E"/>
    <w:rsid w:val="0057521E"/>
    <w:rsid w:val="0057558D"/>
    <w:rsid w:val="00575D7F"/>
    <w:rsid w:val="00575E37"/>
    <w:rsid w:val="005765E6"/>
    <w:rsid w:val="005768BF"/>
    <w:rsid w:val="005769BC"/>
    <w:rsid w:val="005773AB"/>
    <w:rsid w:val="005774FC"/>
    <w:rsid w:val="005777BB"/>
    <w:rsid w:val="005778E7"/>
    <w:rsid w:val="005778FF"/>
    <w:rsid w:val="00577960"/>
    <w:rsid w:val="00577EFB"/>
    <w:rsid w:val="00580490"/>
    <w:rsid w:val="00580573"/>
    <w:rsid w:val="005805CD"/>
    <w:rsid w:val="005806B6"/>
    <w:rsid w:val="0058151A"/>
    <w:rsid w:val="0058184F"/>
    <w:rsid w:val="00581CC6"/>
    <w:rsid w:val="00582294"/>
    <w:rsid w:val="005829A0"/>
    <w:rsid w:val="005829A6"/>
    <w:rsid w:val="00582C70"/>
    <w:rsid w:val="00582C86"/>
    <w:rsid w:val="00582E40"/>
    <w:rsid w:val="0058302D"/>
    <w:rsid w:val="00583224"/>
    <w:rsid w:val="00583516"/>
    <w:rsid w:val="00583AC7"/>
    <w:rsid w:val="00583ECD"/>
    <w:rsid w:val="00584097"/>
    <w:rsid w:val="0058409D"/>
    <w:rsid w:val="0058413F"/>
    <w:rsid w:val="0058482C"/>
    <w:rsid w:val="005854CC"/>
    <w:rsid w:val="00585AF0"/>
    <w:rsid w:val="00585C0A"/>
    <w:rsid w:val="005861EF"/>
    <w:rsid w:val="00586455"/>
    <w:rsid w:val="00586557"/>
    <w:rsid w:val="00587B64"/>
    <w:rsid w:val="00590247"/>
    <w:rsid w:val="005904A7"/>
    <w:rsid w:val="00590602"/>
    <w:rsid w:val="005906F2"/>
    <w:rsid w:val="005908FE"/>
    <w:rsid w:val="0059090F"/>
    <w:rsid w:val="00590A1B"/>
    <w:rsid w:val="00590CA7"/>
    <w:rsid w:val="00590F82"/>
    <w:rsid w:val="00591083"/>
    <w:rsid w:val="00591195"/>
    <w:rsid w:val="00591343"/>
    <w:rsid w:val="00591396"/>
    <w:rsid w:val="00591C29"/>
    <w:rsid w:val="00591C5B"/>
    <w:rsid w:val="005920AA"/>
    <w:rsid w:val="005923F5"/>
    <w:rsid w:val="0059247B"/>
    <w:rsid w:val="00592683"/>
    <w:rsid w:val="005927AE"/>
    <w:rsid w:val="00592A62"/>
    <w:rsid w:val="00592DA4"/>
    <w:rsid w:val="005934D1"/>
    <w:rsid w:val="00594168"/>
    <w:rsid w:val="0059440F"/>
    <w:rsid w:val="005944C7"/>
    <w:rsid w:val="005947E5"/>
    <w:rsid w:val="00594960"/>
    <w:rsid w:val="00594E25"/>
    <w:rsid w:val="00595021"/>
    <w:rsid w:val="00595065"/>
    <w:rsid w:val="00595298"/>
    <w:rsid w:val="005952E1"/>
    <w:rsid w:val="00595485"/>
    <w:rsid w:val="005956DE"/>
    <w:rsid w:val="00595916"/>
    <w:rsid w:val="00595A51"/>
    <w:rsid w:val="00595EAC"/>
    <w:rsid w:val="005964AF"/>
    <w:rsid w:val="0059664C"/>
    <w:rsid w:val="005966CD"/>
    <w:rsid w:val="005971BC"/>
    <w:rsid w:val="0059748E"/>
    <w:rsid w:val="00597716"/>
    <w:rsid w:val="005979F7"/>
    <w:rsid w:val="00597ED7"/>
    <w:rsid w:val="00597FDA"/>
    <w:rsid w:val="005A02DB"/>
    <w:rsid w:val="005A057A"/>
    <w:rsid w:val="005A0A11"/>
    <w:rsid w:val="005A0B97"/>
    <w:rsid w:val="005A1587"/>
    <w:rsid w:val="005A1C34"/>
    <w:rsid w:val="005A1D84"/>
    <w:rsid w:val="005A1EEF"/>
    <w:rsid w:val="005A3944"/>
    <w:rsid w:val="005A3AF2"/>
    <w:rsid w:val="005A3C38"/>
    <w:rsid w:val="005A3D9B"/>
    <w:rsid w:val="005A40DB"/>
    <w:rsid w:val="005A417B"/>
    <w:rsid w:val="005A4A04"/>
    <w:rsid w:val="005A4E56"/>
    <w:rsid w:val="005A5067"/>
    <w:rsid w:val="005A50DA"/>
    <w:rsid w:val="005A5855"/>
    <w:rsid w:val="005A5A63"/>
    <w:rsid w:val="005A5F15"/>
    <w:rsid w:val="005A6047"/>
    <w:rsid w:val="005A6215"/>
    <w:rsid w:val="005A6604"/>
    <w:rsid w:val="005A665D"/>
    <w:rsid w:val="005A6924"/>
    <w:rsid w:val="005A6AE2"/>
    <w:rsid w:val="005A73B3"/>
    <w:rsid w:val="005A7955"/>
    <w:rsid w:val="005B01BC"/>
    <w:rsid w:val="005B029D"/>
    <w:rsid w:val="005B0412"/>
    <w:rsid w:val="005B0599"/>
    <w:rsid w:val="005B0871"/>
    <w:rsid w:val="005B0BB0"/>
    <w:rsid w:val="005B0CBF"/>
    <w:rsid w:val="005B0DD2"/>
    <w:rsid w:val="005B1206"/>
    <w:rsid w:val="005B1271"/>
    <w:rsid w:val="005B13C0"/>
    <w:rsid w:val="005B152E"/>
    <w:rsid w:val="005B1E34"/>
    <w:rsid w:val="005B1E79"/>
    <w:rsid w:val="005B232D"/>
    <w:rsid w:val="005B2DD7"/>
    <w:rsid w:val="005B34FD"/>
    <w:rsid w:val="005B350F"/>
    <w:rsid w:val="005B3856"/>
    <w:rsid w:val="005B3BCF"/>
    <w:rsid w:val="005B4199"/>
    <w:rsid w:val="005B41A9"/>
    <w:rsid w:val="005B438B"/>
    <w:rsid w:val="005B4C55"/>
    <w:rsid w:val="005B4F8A"/>
    <w:rsid w:val="005B5017"/>
    <w:rsid w:val="005B561A"/>
    <w:rsid w:val="005B5665"/>
    <w:rsid w:val="005B58C5"/>
    <w:rsid w:val="005B5D45"/>
    <w:rsid w:val="005B61FB"/>
    <w:rsid w:val="005B6696"/>
    <w:rsid w:val="005B6B7B"/>
    <w:rsid w:val="005B7063"/>
    <w:rsid w:val="005B7285"/>
    <w:rsid w:val="005B77DE"/>
    <w:rsid w:val="005C0576"/>
    <w:rsid w:val="005C084A"/>
    <w:rsid w:val="005C0DB6"/>
    <w:rsid w:val="005C0FC3"/>
    <w:rsid w:val="005C1581"/>
    <w:rsid w:val="005C1740"/>
    <w:rsid w:val="005C1847"/>
    <w:rsid w:val="005C1977"/>
    <w:rsid w:val="005C1A75"/>
    <w:rsid w:val="005C2018"/>
    <w:rsid w:val="005C2287"/>
    <w:rsid w:val="005C236E"/>
    <w:rsid w:val="005C2C2E"/>
    <w:rsid w:val="005C2E35"/>
    <w:rsid w:val="005C400B"/>
    <w:rsid w:val="005C42EB"/>
    <w:rsid w:val="005C43B8"/>
    <w:rsid w:val="005C44FA"/>
    <w:rsid w:val="005C4B37"/>
    <w:rsid w:val="005C4DE6"/>
    <w:rsid w:val="005C5077"/>
    <w:rsid w:val="005C533D"/>
    <w:rsid w:val="005C55FB"/>
    <w:rsid w:val="005C56B2"/>
    <w:rsid w:val="005C58E0"/>
    <w:rsid w:val="005C5C91"/>
    <w:rsid w:val="005C6170"/>
    <w:rsid w:val="005C685A"/>
    <w:rsid w:val="005C6D2C"/>
    <w:rsid w:val="005C734B"/>
    <w:rsid w:val="005C78FB"/>
    <w:rsid w:val="005D02C6"/>
    <w:rsid w:val="005D1069"/>
    <w:rsid w:val="005D1158"/>
    <w:rsid w:val="005D1C9B"/>
    <w:rsid w:val="005D2B5B"/>
    <w:rsid w:val="005D2B74"/>
    <w:rsid w:val="005D2C28"/>
    <w:rsid w:val="005D2EB6"/>
    <w:rsid w:val="005D3423"/>
    <w:rsid w:val="005D3739"/>
    <w:rsid w:val="005D3857"/>
    <w:rsid w:val="005D3A56"/>
    <w:rsid w:val="005D3C11"/>
    <w:rsid w:val="005D3C6B"/>
    <w:rsid w:val="005D3E32"/>
    <w:rsid w:val="005D412D"/>
    <w:rsid w:val="005D4140"/>
    <w:rsid w:val="005D461B"/>
    <w:rsid w:val="005D469B"/>
    <w:rsid w:val="005D47C2"/>
    <w:rsid w:val="005D4A01"/>
    <w:rsid w:val="005D4DF9"/>
    <w:rsid w:val="005D51AA"/>
    <w:rsid w:val="005D51E1"/>
    <w:rsid w:val="005D5C1D"/>
    <w:rsid w:val="005D5E11"/>
    <w:rsid w:val="005D61AD"/>
    <w:rsid w:val="005D62FC"/>
    <w:rsid w:val="005D6431"/>
    <w:rsid w:val="005D6463"/>
    <w:rsid w:val="005D68F3"/>
    <w:rsid w:val="005D6D23"/>
    <w:rsid w:val="005D6F3B"/>
    <w:rsid w:val="005D7083"/>
    <w:rsid w:val="005D7479"/>
    <w:rsid w:val="005D7734"/>
    <w:rsid w:val="005D795B"/>
    <w:rsid w:val="005D7C5A"/>
    <w:rsid w:val="005D7EF6"/>
    <w:rsid w:val="005E0B8C"/>
    <w:rsid w:val="005E0C1B"/>
    <w:rsid w:val="005E0C1C"/>
    <w:rsid w:val="005E0DC3"/>
    <w:rsid w:val="005E1288"/>
    <w:rsid w:val="005E1336"/>
    <w:rsid w:val="005E17C4"/>
    <w:rsid w:val="005E18BD"/>
    <w:rsid w:val="005E1911"/>
    <w:rsid w:val="005E1AC4"/>
    <w:rsid w:val="005E1F87"/>
    <w:rsid w:val="005E2110"/>
    <w:rsid w:val="005E2112"/>
    <w:rsid w:val="005E21CF"/>
    <w:rsid w:val="005E251D"/>
    <w:rsid w:val="005E266A"/>
    <w:rsid w:val="005E27E0"/>
    <w:rsid w:val="005E29D8"/>
    <w:rsid w:val="005E36E3"/>
    <w:rsid w:val="005E3895"/>
    <w:rsid w:val="005E4237"/>
    <w:rsid w:val="005E42CD"/>
    <w:rsid w:val="005E4345"/>
    <w:rsid w:val="005E43BC"/>
    <w:rsid w:val="005E466A"/>
    <w:rsid w:val="005E4A37"/>
    <w:rsid w:val="005E4F5F"/>
    <w:rsid w:val="005E4FC5"/>
    <w:rsid w:val="005E4FCA"/>
    <w:rsid w:val="005E51DE"/>
    <w:rsid w:val="005E524C"/>
    <w:rsid w:val="005E536A"/>
    <w:rsid w:val="005E55BA"/>
    <w:rsid w:val="005E577D"/>
    <w:rsid w:val="005E642A"/>
    <w:rsid w:val="005E6602"/>
    <w:rsid w:val="005E6B08"/>
    <w:rsid w:val="005E73CA"/>
    <w:rsid w:val="005E7603"/>
    <w:rsid w:val="005E7C15"/>
    <w:rsid w:val="005F00C5"/>
    <w:rsid w:val="005F0491"/>
    <w:rsid w:val="005F04BB"/>
    <w:rsid w:val="005F06FF"/>
    <w:rsid w:val="005F0F32"/>
    <w:rsid w:val="005F1140"/>
    <w:rsid w:val="005F1346"/>
    <w:rsid w:val="005F15B3"/>
    <w:rsid w:val="005F188F"/>
    <w:rsid w:val="005F1F22"/>
    <w:rsid w:val="005F20A7"/>
    <w:rsid w:val="005F21A8"/>
    <w:rsid w:val="005F23CB"/>
    <w:rsid w:val="005F33CD"/>
    <w:rsid w:val="005F3732"/>
    <w:rsid w:val="005F37C2"/>
    <w:rsid w:val="005F3C4F"/>
    <w:rsid w:val="005F3F1D"/>
    <w:rsid w:val="005F45DC"/>
    <w:rsid w:val="005F4AF6"/>
    <w:rsid w:val="005F4BB9"/>
    <w:rsid w:val="005F4C08"/>
    <w:rsid w:val="005F4C44"/>
    <w:rsid w:val="005F4F4C"/>
    <w:rsid w:val="005F5BE3"/>
    <w:rsid w:val="005F62CB"/>
    <w:rsid w:val="005F6424"/>
    <w:rsid w:val="005F652E"/>
    <w:rsid w:val="005F6A32"/>
    <w:rsid w:val="005F7797"/>
    <w:rsid w:val="005F7DFC"/>
    <w:rsid w:val="00600000"/>
    <w:rsid w:val="006001FB"/>
    <w:rsid w:val="006003B4"/>
    <w:rsid w:val="006004A8"/>
    <w:rsid w:val="006005F8"/>
    <w:rsid w:val="00600893"/>
    <w:rsid w:val="00600F23"/>
    <w:rsid w:val="00601151"/>
    <w:rsid w:val="00601AB0"/>
    <w:rsid w:val="00601C49"/>
    <w:rsid w:val="00602008"/>
    <w:rsid w:val="00602106"/>
    <w:rsid w:val="006025C5"/>
    <w:rsid w:val="0060288F"/>
    <w:rsid w:val="006028D7"/>
    <w:rsid w:val="006029CD"/>
    <w:rsid w:val="00602EBC"/>
    <w:rsid w:val="006032C3"/>
    <w:rsid w:val="00603C01"/>
    <w:rsid w:val="00603DF8"/>
    <w:rsid w:val="0060417F"/>
    <w:rsid w:val="00604CBC"/>
    <w:rsid w:val="00605084"/>
    <w:rsid w:val="006050F4"/>
    <w:rsid w:val="006052BC"/>
    <w:rsid w:val="0060567E"/>
    <w:rsid w:val="00605827"/>
    <w:rsid w:val="00605AFD"/>
    <w:rsid w:val="00605D7E"/>
    <w:rsid w:val="00606423"/>
    <w:rsid w:val="0060691D"/>
    <w:rsid w:val="00606CB6"/>
    <w:rsid w:val="00607067"/>
    <w:rsid w:val="0060736F"/>
    <w:rsid w:val="00607495"/>
    <w:rsid w:val="00607499"/>
    <w:rsid w:val="00607BBB"/>
    <w:rsid w:val="00607C93"/>
    <w:rsid w:val="00607E60"/>
    <w:rsid w:val="00607FFC"/>
    <w:rsid w:val="00610018"/>
    <w:rsid w:val="00611172"/>
    <w:rsid w:val="00611422"/>
    <w:rsid w:val="00611A29"/>
    <w:rsid w:val="00611CA2"/>
    <w:rsid w:val="00611CB8"/>
    <w:rsid w:val="00611FB9"/>
    <w:rsid w:val="00612381"/>
    <w:rsid w:val="006124F1"/>
    <w:rsid w:val="00612624"/>
    <w:rsid w:val="00612996"/>
    <w:rsid w:val="00612C62"/>
    <w:rsid w:val="006132F9"/>
    <w:rsid w:val="006133E5"/>
    <w:rsid w:val="0061342C"/>
    <w:rsid w:val="00613FF4"/>
    <w:rsid w:val="006146AC"/>
    <w:rsid w:val="0061494A"/>
    <w:rsid w:val="00615135"/>
    <w:rsid w:val="0061634A"/>
    <w:rsid w:val="00616535"/>
    <w:rsid w:val="00616DE4"/>
    <w:rsid w:val="006202F1"/>
    <w:rsid w:val="00620438"/>
    <w:rsid w:val="0062045C"/>
    <w:rsid w:val="00620592"/>
    <w:rsid w:val="00620A4C"/>
    <w:rsid w:val="00620AAC"/>
    <w:rsid w:val="0062155F"/>
    <w:rsid w:val="00621645"/>
    <w:rsid w:val="006218BB"/>
    <w:rsid w:val="00621A91"/>
    <w:rsid w:val="00621AFA"/>
    <w:rsid w:val="00621DD9"/>
    <w:rsid w:val="0062209B"/>
    <w:rsid w:val="00622185"/>
    <w:rsid w:val="0062285A"/>
    <w:rsid w:val="00622A07"/>
    <w:rsid w:val="00622E65"/>
    <w:rsid w:val="00622F7E"/>
    <w:rsid w:val="0062308B"/>
    <w:rsid w:val="00623CA9"/>
    <w:rsid w:val="006240CF"/>
    <w:rsid w:val="0062459C"/>
    <w:rsid w:val="0062485E"/>
    <w:rsid w:val="00624AFD"/>
    <w:rsid w:val="00624BB3"/>
    <w:rsid w:val="00624DB6"/>
    <w:rsid w:val="00624ECC"/>
    <w:rsid w:val="00625588"/>
    <w:rsid w:val="006255E6"/>
    <w:rsid w:val="006256BC"/>
    <w:rsid w:val="00625A98"/>
    <w:rsid w:val="00625ED0"/>
    <w:rsid w:val="0062613A"/>
    <w:rsid w:val="00626D7E"/>
    <w:rsid w:val="00627968"/>
    <w:rsid w:val="006279BB"/>
    <w:rsid w:val="006300A8"/>
    <w:rsid w:val="00630335"/>
    <w:rsid w:val="006306F2"/>
    <w:rsid w:val="006309D7"/>
    <w:rsid w:val="006309F1"/>
    <w:rsid w:val="00630BE4"/>
    <w:rsid w:val="00630E1B"/>
    <w:rsid w:val="00630F72"/>
    <w:rsid w:val="006313EF"/>
    <w:rsid w:val="0063194E"/>
    <w:rsid w:val="00631CD0"/>
    <w:rsid w:val="00631F69"/>
    <w:rsid w:val="00631F6B"/>
    <w:rsid w:val="00632AD7"/>
    <w:rsid w:val="00632B5D"/>
    <w:rsid w:val="00632F18"/>
    <w:rsid w:val="00633249"/>
    <w:rsid w:val="006332B0"/>
    <w:rsid w:val="006346A0"/>
    <w:rsid w:val="00634AA0"/>
    <w:rsid w:val="00635001"/>
    <w:rsid w:val="0063545E"/>
    <w:rsid w:val="00636396"/>
    <w:rsid w:val="0063668D"/>
    <w:rsid w:val="0063675A"/>
    <w:rsid w:val="006368CB"/>
    <w:rsid w:val="006368F1"/>
    <w:rsid w:val="00636EF3"/>
    <w:rsid w:val="00637031"/>
    <w:rsid w:val="0063709A"/>
    <w:rsid w:val="006405A9"/>
    <w:rsid w:val="0064060E"/>
    <w:rsid w:val="00640D11"/>
    <w:rsid w:val="00641857"/>
    <w:rsid w:val="006419D6"/>
    <w:rsid w:val="006421CF"/>
    <w:rsid w:val="00642494"/>
    <w:rsid w:val="006426B9"/>
    <w:rsid w:val="0064279D"/>
    <w:rsid w:val="00642878"/>
    <w:rsid w:val="00642A8C"/>
    <w:rsid w:val="00642B2A"/>
    <w:rsid w:val="00642B41"/>
    <w:rsid w:val="00642DCE"/>
    <w:rsid w:val="00642F50"/>
    <w:rsid w:val="0064332C"/>
    <w:rsid w:val="006434B1"/>
    <w:rsid w:val="00643835"/>
    <w:rsid w:val="00643B9F"/>
    <w:rsid w:val="006443D7"/>
    <w:rsid w:val="0064485C"/>
    <w:rsid w:val="00644901"/>
    <w:rsid w:val="006449AF"/>
    <w:rsid w:val="00644AF8"/>
    <w:rsid w:val="00644E14"/>
    <w:rsid w:val="00644F39"/>
    <w:rsid w:val="00644F3D"/>
    <w:rsid w:val="0064510C"/>
    <w:rsid w:val="0064535C"/>
    <w:rsid w:val="00645508"/>
    <w:rsid w:val="00645A0E"/>
    <w:rsid w:val="006461B5"/>
    <w:rsid w:val="006465A7"/>
    <w:rsid w:val="00646DD2"/>
    <w:rsid w:val="00646E7A"/>
    <w:rsid w:val="00647786"/>
    <w:rsid w:val="006478F7"/>
    <w:rsid w:val="00647A3D"/>
    <w:rsid w:val="00647DC4"/>
    <w:rsid w:val="0065017C"/>
    <w:rsid w:val="0065030B"/>
    <w:rsid w:val="006505F4"/>
    <w:rsid w:val="00650686"/>
    <w:rsid w:val="00650761"/>
    <w:rsid w:val="00650B46"/>
    <w:rsid w:val="00651073"/>
    <w:rsid w:val="006512BB"/>
    <w:rsid w:val="006514B8"/>
    <w:rsid w:val="0065178E"/>
    <w:rsid w:val="006518BA"/>
    <w:rsid w:val="00651953"/>
    <w:rsid w:val="00652227"/>
    <w:rsid w:val="00652D72"/>
    <w:rsid w:val="00652F15"/>
    <w:rsid w:val="006532E9"/>
    <w:rsid w:val="0065366E"/>
    <w:rsid w:val="00653880"/>
    <w:rsid w:val="00654076"/>
    <w:rsid w:val="0065408E"/>
    <w:rsid w:val="006542F4"/>
    <w:rsid w:val="006547F0"/>
    <w:rsid w:val="0065486B"/>
    <w:rsid w:val="00654932"/>
    <w:rsid w:val="00654FD7"/>
    <w:rsid w:val="006552FF"/>
    <w:rsid w:val="006560CA"/>
    <w:rsid w:val="006562B9"/>
    <w:rsid w:val="00656A67"/>
    <w:rsid w:val="00656E3F"/>
    <w:rsid w:val="00656FA0"/>
    <w:rsid w:val="006573FA"/>
    <w:rsid w:val="006574D1"/>
    <w:rsid w:val="006602BE"/>
    <w:rsid w:val="006604F6"/>
    <w:rsid w:val="00660700"/>
    <w:rsid w:val="0066106E"/>
    <w:rsid w:val="00661380"/>
    <w:rsid w:val="00661434"/>
    <w:rsid w:val="00661891"/>
    <w:rsid w:val="00661C5C"/>
    <w:rsid w:val="00661F83"/>
    <w:rsid w:val="00661F89"/>
    <w:rsid w:val="006625CF"/>
    <w:rsid w:val="006626D9"/>
    <w:rsid w:val="006627D7"/>
    <w:rsid w:val="006627E8"/>
    <w:rsid w:val="00662D6C"/>
    <w:rsid w:val="00662F69"/>
    <w:rsid w:val="0066309C"/>
    <w:rsid w:val="006630EC"/>
    <w:rsid w:val="006634DA"/>
    <w:rsid w:val="0066365E"/>
    <w:rsid w:val="00663978"/>
    <w:rsid w:val="00664121"/>
    <w:rsid w:val="0066438B"/>
    <w:rsid w:val="006648E4"/>
    <w:rsid w:val="00664ACE"/>
    <w:rsid w:val="00664DA0"/>
    <w:rsid w:val="00665493"/>
    <w:rsid w:val="00665715"/>
    <w:rsid w:val="00665B55"/>
    <w:rsid w:val="00666C19"/>
    <w:rsid w:val="00666C43"/>
    <w:rsid w:val="00666E3A"/>
    <w:rsid w:val="006673E5"/>
    <w:rsid w:val="0066750B"/>
    <w:rsid w:val="006676A7"/>
    <w:rsid w:val="00667842"/>
    <w:rsid w:val="006679F9"/>
    <w:rsid w:val="00667A53"/>
    <w:rsid w:val="00667BD2"/>
    <w:rsid w:val="00670079"/>
    <w:rsid w:val="00670FF8"/>
    <w:rsid w:val="006711FE"/>
    <w:rsid w:val="00671244"/>
    <w:rsid w:val="0067131D"/>
    <w:rsid w:val="006717EE"/>
    <w:rsid w:val="00671B6C"/>
    <w:rsid w:val="00671D01"/>
    <w:rsid w:val="0067244D"/>
    <w:rsid w:val="00672B18"/>
    <w:rsid w:val="00672EC2"/>
    <w:rsid w:val="0067301C"/>
    <w:rsid w:val="006733C6"/>
    <w:rsid w:val="00673E2D"/>
    <w:rsid w:val="0067450A"/>
    <w:rsid w:val="006749E4"/>
    <w:rsid w:val="00674BA9"/>
    <w:rsid w:val="00674F68"/>
    <w:rsid w:val="0067532E"/>
    <w:rsid w:val="00675968"/>
    <w:rsid w:val="00675A06"/>
    <w:rsid w:val="0067603D"/>
    <w:rsid w:val="006769B1"/>
    <w:rsid w:val="006769E2"/>
    <w:rsid w:val="00677669"/>
    <w:rsid w:val="006777E7"/>
    <w:rsid w:val="00677BB7"/>
    <w:rsid w:val="0068000C"/>
    <w:rsid w:val="0068019B"/>
    <w:rsid w:val="0068025B"/>
    <w:rsid w:val="006807F4"/>
    <w:rsid w:val="00680885"/>
    <w:rsid w:val="00680CDC"/>
    <w:rsid w:val="0068149F"/>
    <w:rsid w:val="006815BA"/>
    <w:rsid w:val="006816EE"/>
    <w:rsid w:val="0068178F"/>
    <w:rsid w:val="00681C30"/>
    <w:rsid w:val="00682540"/>
    <w:rsid w:val="00682CAE"/>
    <w:rsid w:val="00682E03"/>
    <w:rsid w:val="0068307D"/>
    <w:rsid w:val="00683087"/>
    <w:rsid w:val="006833B6"/>
    <w:rsid w:val="006833FA"/>
    <w:rsid w:val="006839C7"/>
    <w:rsid w:val="006846A8"/>
    <w:rsid w:val="00684D77"/>
    <w:rsid w:val="00684DA2"/>
    <w:rsid w:val="00684DCF"/>
    <w:rsid w:val="00685D17"/>
    <w:rsid w:val="006860D3"/>
    <w:rsid w:val="006861A6"/>
    <w:rsid w:val="00686346"/>
    <w:rsid w:val="00686C8A"/>
    <w:rsid w:val="00686ECE"/>
    <w:rsid w:val="00686F95"/>
    <w:rsid w:val="0068716B"/>
    <w:rsid w:val="0068746E"/>
    <w:rsid w:val="00687BB1"/>
    <w:rsid w:val="0069060F"/>
    <w:rsid w:val="00690D5E"/>
    <w:rsid w:val="00690F90"/>
    <w:rsid w:val="006914A2"/>
    <w:rsid w:val="006915F7"/>
    <w:rsid w:val="00691E26"/>
    <w:rsid w:val="00692062"/>
    <w:rsid w:val="00692066"/>
    <w:rsid w:val="00692268"/>
    <w:rsid w:val="006925A5"/>
    <w:rsid w:val="00692618"/>
    <w:rsid w:val="0069360D"/>
    <w:rsid w:val="0069379A"/>
    <w:rsid w:val="00693C76"/>
    <w:rsid w:val="00693D8B"/>
    <w:rsid w:val="006940F8"/>
    <w:rsid w:val="00694519"/>
    <w:rsid w:val="0069480E"/>
    <w:rsid w:val="0069483E"/>
    <w:rsid w:val="00694D5A"/>
    <w:rsid w:val="006952BE"/>
    <w:rsid w:val="006952FB"/>
    <w:rsid w:val="00695334"/>
    <w:rsid w:val="0069538F"/>
    <w:rsid w:val="006955AB"/>
    <w:rsid w:val="00695805"/>
    <w:rsid w:val="006958ED"/>
    <w:rsid w:val="006958F9"/>
    <w:rsid w:val="00695A3F"/>
    <w:rsid w:val="00695E08"/>
    <w:rsid w:val="0069772A"/>
    <w:rsid w:val="006A0258"/>
    <w:rsid w:val="006A1ECF"/>
    <w:rsid w:val="006A1EE3"/>
    <w:rsid w:val="006A22C3"/>
    <w:rsid w:val="006A2B00"/>
    <w:rsid w:val="006A2C75"/>
    <w:rsid w:val="006A2D98"/>
    <w:rsid w:val="006A3AC0"/>
    <w:rsid w:val="006A4209"/>
    <w:rsid w:val="006A4291"/>
    <w:rsid w:val="006A4717"/>
    <w:rsid w:val="006A47EA"/>
    <w:rsid w:val="006A4CA0"/>
    <w:rsid w:val="006A4E95"/>
    <w:rsid w:val="006A55B2"/>
    <w:rsid w:val="006A5B6F"/>
    <w:rsid w:val="006A5C20"/>
    <w:rsid w:val="006A6760"/>
    <w:rsid w:val="006A69E7"/>
    <w:rsid w:val="006A6B57"/>
    <w:rsid w:val="006A6B8A"/>
    <w:rsid w:val="006A6DA5"/>
    <w:rsid w:val="006A70C2"/>
    <w:rsid w:val="006A7340"/>
    <w:rsid w:val="006A7AB7"/>
    <w:rsid w:val="006A7ADF"/>
    <w:rsid w:val="006B0A47"/>
    <w:rsid w:val="006B0A64"/>
    <w:rsid w:val="006B0AE2"/>
    <w:rsid w:val="006B0EDE"/>
    <w:rsid w:val="006B0F47"/>
    <w:rsid w:val="006B16BB"/>
    <w:rsid w:val="006B225F"/>
    <w:rsid w:val="006B22DE"/>
    <w:rsid w:val="006B2AB5"/>
    <w:rsid w:val="006B3604"/>
    <w:rsid w:val="006B3630"/>
    <w:rsid w:val="006B3909"/>
    <w:rsid w:val="006B467A"/>
    <w:rsid w:val="006B484E"/>
    <w:rsid w:val="006B4944"/>
    <w:rsid w:val="006B4950"/>
    <w:rsid w:val="006B52D5"/>
    <w:rsid w:val="006B55EC"/>
    <w:rsid w:val="006B58DD"/>
    <w:rsid w:val="006B59D2"/>
    <w:rsid w:val="006B5AEA"/>
    <w:rsid w:val="006B5B22"/>
    <w:rsid w:val="006B5F0F"/>
    <w:rsid w:val="006B6090"/>
    <w:rsid w:val="006B6155"/>
    <w:rsid w:val="006B671D"/>
    <w:rsid w:val="006B67E6"/>
    <w:rsid w:val="006B6940"/>
    <w:rsid w:val="006B6BD3"/>
    <w:rsid w:val="006B7120"/>
    <w:rsid w:val="006C05FD"/>
    <w:rsid w:val="006C0B2C"/>
    <w:rsid w:val="006C13A9"/>
    <w:rsid w:val="006C13DB"/>
    <w:rsid w:val="006C16ED"/>
    <w:rsid w:val="006C1A88"/>
    <w:rsid w:val="006C1E23"/>
    <w:rsid w:val="006C220F"/>
    <w:rsid w:val="006C223C"/>
    <w:rsid w:val="006C27D9"/>
    <w:rsid w:val="006C2B0F"/>
    <w:rsid w:val="006C2F0C"/>
    <w:rsid w:val="006C31D8"/>
    <w:rsid w:val="006C3804"/>
    <w:rsid w:val="006C384C"/>
    <w:rsid w:val="006C38D1"/>
    <w:rsid w:val="006C43D1"/>
    <w:rsid w:val="006C467D"/>
    <w:rsid w:val="006C55A4"/>
    <w:rsid w:val="006C566C"/>
    <w:rsid w:val="006C5D77"/>
    <w:rsid w:val="006C5F6A"/>
    <w:rsid w:val="006C6172"/>
    <w:rsid w:val="006C6D08"/>
    <w:rsid w:val="006C6DA2"/>
    <w:rsid w:val="006C70E7"/>
    <w:rsid w:val="006C7168"/>
    <w:rsid w:val="006C71FA"/>
    <w:rsid w:val="006C7460"/>
    <w:rsid w:val="006C7DCF"/>
    <w:rsid w:val="006D01C0"/>
    <w:rsid w:val="006D0564"/>
    <w:rsid w:val="006D05AF"/>
    <w:rsid w:val="006D063F"/>
    <w:rsid w:val="006D08A5"/>
    <w:rsid w:val="006D0C28"/>
    <w:rsid w:val="006D155D"/>
    <w:rsid w:val="006D165A"/>
    <w:rsid w:val="006D1A62"/>
    <w:rsid w:val="006D22AF"/>
    <w:rsid w:val="006D2569"/>
    <w:rsid w:val="006D2776"/>
    <w:rsid w:val="006D28D4"/>
    <w:rsid w:val="006D2E38"/>
    <w:rsid w:val="006D3483"/>
    <w:rsid w:val="006D354C"/>
    <w:rsid w:val="006D37B2"/>
    <w:rsid w:val="006D3A26"/>
    <w:rsid w:val="006D43AF"/>
    <w:rsid w:val="006D4AFE"/>
    <w:rsid w:val="006D4C31"/>
    <w:rsid w:val="006D4CEC"/>
    <w:rsid w:val="006D4D35"/>
    <w:rsid w:val="006D5125"/>
    <w:rsid w:val="006D5606"/>
    <w:rsid w:val="006D5861"/>
    <w:rsid w:val="006D5DBF"/>
    <w:rsid w:val="006D6188"/>
    <w:rsid w:val="006D6712"/>
    <w:rsid w:val="006D6740"/>
    <w:rsid w:val="006D679A"/>
    <w:rsid w:val="006D67E4"/>
    <w:rsid w:val="006D6945"/>
    <w:rsid w:val="006D6A3B"/>
    <w:rsid w:val="006D7454"/>
    <w:rsid w:val="006D7FB2"/>
    <w:rsid w:val="006E0D88"/>
    <w:rsid w:val="006E1367"/>
    <w:rsid w:val="006E1694"/>
    <w:rsid w:val="006E169B"/>
    <w:rsid w:val="006E173C"/>
    <w:rsid w:val="006E1B1D"/>
    <w:rsid w:val="006E206C"/>
    <w:rsid w:val="006E217F"/>
    <w:rsid w:val="006E27FE"/>
    <w:rsid w:val="006E2903"/>
    <w:rsid w:val="006E2DF4"/>
    <w:rsid w:val="006E3355"/>
    <w:rsid w:val="006E3369"/>
    <w:rsid w:val="006E3471"/>
    <w:rsid w:val="006E3AB6"/>
    <w:rsid w:val="006E48E1"/>
    <w:rsid w:val="006E4BCB"/>
    <w:rsid w:val="006E52A1"/>
    <w:rsid w:val="006E563F"/>
    <w:rsid w:val="006E57D0"/>
    <w:rsid w:val="006E58E4"/>
    <w:rsid w:val="006E5A3D"/>
    <w:rsid w:val="006E5C21"/>
    <w:rsid w:val="006E5E1C"/>
    <w:rsid w:val="006E5F64"/>
    <w:rsid w:val="006E61CB"/>
    <w:rsid w:val="006E6644"/>
    <w:rsid w:val="006E76BD"/>
    <w:rsid w:val="006E7B22"/>
    <w:rsid w:val="006E7B81"/>
    <w:rsid w:val="006E7E2A"/>
    <w:rsid w:val="006F00D8"/>
    <w:rsid w:val="006F01B9"/>
    <w:rsid w:val="006F0C7A"/>
    <w:rsid w:val="006F0E0E"/>
    <w:rsid w:val="006F100E"/>
    <w:rsid w:val="006F11A0"/>
    <w:rsid w:val="006F197E"/>
    <w:rsid w:val="006F1AEF"/>
    <w:rsid w:val="006F1BB2"/>
    <w:rsid w:val="006F1DE6"/>
    <w:rsid w:val="006F2317"/>
    <w:rsid w:val="006F25CA"/>
    <w:rsid w:val="006F2B4E"/>
    <w:rsid w:val="006F2CA4"/>
    <w:rsid w:val="006F3054"/>
    <w:rsid w:val="006F32F3"/>
    <w:rsid w:val="006F36CE"/>
    <w:rsid w:val="006F3A64"/>
    <w:rsid w:val="006F40F0"/>
    <w:rsid w:val="006F4B56"/>
    <w:rsid w:val="006F4CE2"/>
    <w:rsid w:val="006F55CB"/>
    <w:rsid w:val="006F5B2E"/>
    <w:rsid w:val="006F606F"/>
    <w:rsid w:val="006F6438"/>
    <w:rsid w:val="006F687E"/>
    <w:rsid w:val="006F6DAB"/>
    <w:rsid w:val="006F7246"/>
    <w:rsid w:val="006F7258"/>
    <w:rsid w:val="006F7467"/>
    <w:rsid w:val="006F7789"/>
    <w:rsid w:val="006F7DE6"/>
    <w:rsid w:val="00700067"/>
    <w:rsid w:val="00700512"/>
    <w:rsid w:val="0070058E"/>
    <w:rsid w:val="00700D07"/>
    <w:rsid w:val="0070103E"/>
    <w:rsid w:val="00701102"/>
    <w:rsid w:val="00701213"/>
    <w:rsid w:val="00701403"/>
    <w:rsid w:val="0070156C"/>
    <w:rsid w:val="0070169E"/>
    <w:rsid w:val="007019EA"/>
    <w:rsid w:val="00701B1F"/>
    <w:rsid w:val="00701D2D"/>
    <w:rsid w:val="00701FB5"/>
    <w:rsid w:val="007024B1"/>
    <w:rsid w:val="00702A72"/>
    <w:rsid w:val="00702BC4"/>
    <w:rsid w:val="00703424"/>
    <w:rsid w:val="00703B19"/>
    <w:rsid w:val="00703DE4"/>
    <w:rsid w:val="00704198"/>
    <w:rsid w:val="00704346"/>
    <w:rsid w:val="00704A36"/>
    <w:rsid w:val="00704A63"/>
    <w:rsid w:val="00704C41"/>
    <w:rsid w:val="00704D97"/>
    <w:rsid w:val="00704EDF"/>
    <w:rsid w:val="00704FFE"/>
    <w:rsid w:val="0070543F"/>
    <w:rsid w:val="00705E9B"/>
    <w:rsid w:val="007060BE"/>
    <w:rsid w:val="00706355"/>
    <w:rsid w:val="00706926"/>
    <w:rsid w:val="00706B44"/>
    <w:rsid w:val="00706F0E"/>
    <w:rsid w:val="00706F24"/>
    <w:rsid w:val="00706F93"/>
    <w:rsid w:val="00706FF0"/>
    <w:rsid w:val="00707A03"/>
    <w:rsid w:val="00707B1C"/>
    <w:rsid w:val="007101A7"/>
    <w:rsid w:val="007101F0"/>
    <w:rsid w:val="00710247"/>
    <w:rsid w:val="007104AA"/>
    <w:rsid w:val="00710C74"/>
    <w:rsid w:val="00710F27"/>
    <w:rsid w:val="00710F45"/>
    <w:rsid w:val="007111BA"/>
    <w:rsid w:val="00711423"/>
    <w:rsid w:val="00711638"/>
    <w:rsid w:val="00711678"/>
    <w:rsid w:val="00711B5B"/>
    <w:rsid w:val="00711FCE"/>
    <w:rsid w:val="007133E4"/>
    <w:rsid w:val="007135E1"/>
    <w:rsid w:val="00713780"/>
    <w:rsid w:val="00713F0A"/>
    <w:rsid w:val="00714768"/>
    <w:rsid w:val="00714B77"/>
    <w:rsid w:val="00714CF7"/>
    <w:rsid w:val="00714F0A"/>
    <w:rsid w:val="00715016"/>
    <w:rsid w:val="007150EF"/>
    <w:rsid w:val="00715363"/>
    <w:rsid w:val="0071550A"/>
    <w:rsid w:val="007158F6"/>
    <w:rsid w:val="00715D4B"/>
    <w:rsid w:val="007161EA"/>
    <w:rsid w:val="007168DE"/>
    <w:rsid w:val="00716911"/>
    <w:rsid w:val="00716C8A"/>
    <w:rsid w:val="007173D2"/>
    <w:rsid w:val="007174BE"/>
    <w:rsid w:val="00717857"/>
    <w:rsid w:val="00717891"/>
    <w:rsid w:val="00717B9D"/>
    <w:rsid w:val="00717DA0"/>
    <w:rsid w:val="00717E88"/>
    <w:rsid w:val="007202C2"/>
    <w:rsid w:val="0072033A"/>
    <w:rsid w:val="0072044E"/>
    <w:rsid w:val="00720513"/>
    <w:rsid w:val="00720670"/>
    <w:rsid w:val="0072085E"/>
    <w:rsid w:val="0072127A"/>
    <w:rsid w:val="007212EE"/>
    <w:rsid w:val="0072162A"/>
    <w:rsid w:val="00721658"/>
    <w:rsid w:val="00721FC0"/>
    <w:rsid w:val="0072299B"/>
    <w:rsid w:val="00722EC5"/>
    <w:rsid w:val="00723385"/>
    <w:rsid w:val="0072342B"/>
    <w:rsid w:val="0072354D"/>
    <w:rsid w:val="00723AB1"/>
    <w:rsid w:val="00723C58"/>
    <w:rsid w:val="0072479B"/>
    <w:rsid w:val="00724843"/>
    <w:rsid w:val="007249E7"/>
    <w:rsid w:val="00724ACC"/>
    <w:rsid w:val="00725416"/>
    <w:rsid w:val="007255E2"/>
    <w:rsid w:val="007262B1"/>
    <w:rsid w:val="00726A00"/>
    <w:rsid w:val="00726C8E"/>
    <w:rsid w:val="00727152"/>
    <w:rsid w:val="00727250"/>
    <w:rsid w:val="00727724"/>
    <w:rsid w:val="00727DCA"/>
    <w:rsid w:val="0073077E"/>
    <w:rsid w:val="007309AB"/>
    <w:rsid w:val="00730A21"/>
    <w:rsid w:val="00730C37"/>
    <w:rsid w:val="00731578"/>
    <w:rsid w:val="007317AE"/>
    <w:rsid w:val="007320D3"/>
    <w:rsid w:val="007324CF"/>
    <w:rsid w:val="0073254E"/>
    <w:rsid w:val="007328B5"/>
    <w:rsid w:val="00732C13"/>
    <w:rsid w:val="00732E0C"/>
    <w:rsid w:val="007334C2"/>
    <w:rsid w:val="00733AC0"/>
    <w:rsid w:val="00733D4B"/>
    <w:rsid w:val="00733DE8"/>
    <w:rsid w:val="00734214"/>
    <w:rsid w:val="007346E9"/>
    <w:rsid w:val="0073484E"/>
    <w:rsid w:val="00734DDE"/>
    <w:rsid w:val="00734E95"/>
    <w:rsid w:val="007351BB"/>
    <w:rsid w:val="00735371"/>
    <w:rsid w:val="00735737"/>
    <w:rsid w:val="0073600A"/>
    <w:rsid w:val="00736083"/>
    <w:rsid w:val="00736396"/>
    <w:rsid w:val="0073690F"/>
    <w:rsid w:val="00736C70"/>
    <w:rsid w:val="0073708C"/>
    <w:rsid w:val="007370D2"/>
    <w:rsid w:val="007370F2"/>
    <w:rsid w:val="00737276"/>
    <w:rsid w:val="0073775E"/>
    <w:rsid w:val="007377D8"/>
    <w:rsid w:val="00740301"/>
    <w:rsid w:val="00740691"/>
    <w:rsid w:val="0074073A"/>
    <w:rsid w:val="00740B3D"/>
    <w:rsid w:val="00740E4F"/>
    <w:rsid w:val="007410D4"/>
    <w:rsid w:val="007413BC"/>
    <w:rsid w:val="0074155A"/>
    <w:rsid w:val="00741A35"/>
    <w:rsid w:val="00741A3C"/>
    <w:rsid w:val="00741E3B"/>
    <w:rsid w:val="00741EC9"/>
    <w:rsid w:val="007423EB"/>
    <w:rsid w:val="0074245B"/>
    <w:rsid w:val="007430AE"/>
    <w:rsid w:val="0074315A"/>
    <w:rsid w:val="007433BE"/>
    <w:rsid w:val="007434BE"/>
    <w:rsid w:val="0074357E"/>
    <w:rsid w:val="00743842"/>
    <w:rsid w:val="0074423E"/>
    <w:rsid w:val="00744250"/>
    <w:rsid w:val="00744302"/>
    <w:rsid w:val="0074506C"/>
    <w:rsid w:val="0074531A"/>
    <w:rsid w:val="00745492"/>
    <w:rsid w:val="0074575D"/>
    <w:rsid w:val="00745898"/>
    <w:rsid w:val="00745C2C"/>
    <w:rsid w:val="00746210"/>
    <w:rsid w:val="007468BC"/>
    <w:rsid w:val="007469A8"/>
    <w:rsid w:val="007469CC"/>
    <w:rsid w:val="00746BEE"/>
    <w:rsid w:val="00747051"/>
    <w:rsid w:val="00747D5D"/>
    <w:rsid w:val="0075044E"/>
    <w:rsid w:val="0075077A"/>
    <w:rsid w:val="00750938"/>
    <w:rsid w:val="00750A3D"/>
    <w:rsid w:val="00750B0C"/>
    <w:rsid w:val="00750B6F"/>
    <w:rsid w:val="00750F9B"/>
    <w:rsid w:val="00751368"/>
    <w:rsid w:val="00751688"/>
    <w:rsid w:val="007518F0"/>
    <w:rsid w:val="00751A68"/>
    <w:rsid w:val="00751B6D"/>
    <w:rsid w:val="00751BF8"/>
    <w:rsid w:val="00751F35"/>
    <w:rsid w:val="0075215D"/>
    <w:rsid w:val="0075243F"/>
    <w:rsid w:val="00752643"/>
    <w:rsid w:val="007527C0"/>
    <w:rsid w:val="0075284F"/>
    <w:rsid w:val="00753035"/>
    <w:rsid w:val="007530CF"/>
    <w:rsid w:val="00753395"/>
    <w:rsid w:val="007535CC"/>
    <w:rsid w:val="00753623"/>
    <w:rsid w:val="00753C8D"/>
    <w:rsid w:val="00753E7E"/>
    <w:rsid w:val="0075414E"/>
    <w:rsid w:val="007547B5"/>
    <w:rsid w:val="007548A8"/>
    <w:rsid w:val="0075494E"/>
    <w:rsid w:val="00754FE8"/>
    <w:rsid w:val="007551D7"/>
    <w:rsid w:val="00755668"/>
    <w:rsid w:val="00755E74"/>
    <w:rsid w:val="00756AD9"/>
    <w:rsid w:val="00756C16"/>
    <w:rsid w:val="00757AA2"/>
    <w:rsid w:val="00757C4E"/>
    <w:rsid w:val="00757EDA"/>
    <w:rsid w:val="0076011B"/>
    <w:rsid w:val="00760162"/>
    <w:rsid w:val="007606F0"/>
    <w:rsid w:val="007606F8"/>
    <w:rsid w:val="00760AF2"/>
    <w:rsid w:val="00760FA0"/>
    <w:rsid w:val="0076131C"/>
    <w:rsid w:val="007618A4"/>
    <w:rsid w:val="00761BD2"/>
    <w:rsid w:val="00762174"/>
    <w:rsid w:val="007627AC"/>
    <w:rsid w:val="00762DC0"/>
    <w:rsid w:val="00762FD9"/>
    <w:rsid w:val="00763590"/>
    <w:rsid w:val="0076360D"/>
    <w:rsid w:val="00763957"/>
    <w:rsid w:val="00763A12"/>
    <w:rsid w:val="00763D1D"/>
    <w:rsid w:val="00764296"/>
    <w:rsid w:val="00764773"/>
    <w:rsid w:val="00764808"/>
    <w:rsid w:val="007648C2"/>
    <w:rsid w:val="007648FA"/>
    <w:rsid w:val="007651EB"/>
    <w:rsid w:val="007656CA"/>
    <w:rsid w:val="0076574B"/>
    <w:rsid w:val="007665C6"/>
    <w:rsid w:val="007669C5"/>
    <w:rsid w:val="007669F3"/>
    <w:rsid w:val="0076722C"/>
    <w:rsid w:val="0076763F"/>
    <w:rsid w:val="007678E9"/>
    <w:rsid w:val="00767955"/>
    <w:rsid w:val="00767D4D"/>
    <w:rsid w:val="00767FE4"/>
    <w:rsid w:val="00770606"/>
    <w:rsid w:val="007706A6"/>
    <w:rsid w:val="007709BB"/>
    <w:rsid w:val="007709F6"/>
    <w:rsid w:val="00770A17"/>
    <w:rsid w:val="00771163"/>
    <w:rsid w:val="0077127E"/>
    <w:rsid w:val="007712EF"/>
    <w:rsid w:val="00771576"/>
    <w:rsid w:val="00771602"/>
    <w:rsid w:val="00771A33"/>
    <w:rsid w:val="007720E8"/>
    <w:rsid w:val="00772223"/>
    <w:rsid w:val="007726AE"/>
    <w:rsid w:val="0077287C"/>
    <w:rsid w:val="00773016"/>
    <w:rsid w:val="007730CE"/>
    <w:rsid w:val="0077366E"/>
    <w:rsid w:val="00773C94"/>
    <w:rsid w:val="00773E51"/>
    <w:rsid w:val="00774111"/>
    <w:rsid w:val="007744D3"/>
    <w:rsid w:val="0077450C"/>
    <w:rsid w:val="00774962"/>
    <w:rsid w:val="007749B1"/>
    <w:rsid w:val="00775100"/>
    <w:rsid w:val="00775A76"/>
    <w:rsid w:val="00775F51"/>
    <w:rsid w:val="007760DF"/>
    <w:rsid w:val="00776489"/>
    <w:rsid w:val="00777059"/>
    <w:rsid w:val="007770A6"/>
    <w:rsid w:val="007771D1"/>
    <w:rsid w:val="0077760C"/>
    <w:rsid w:val="007776BE"/>
    <w:rsid w:val="00777892"/>
    <w:rsid w:val="00777F1C"/>
    <w:rsid w:val="00780CC2"/>
    <w:rsid w:val="00780DED"/>
    <w:rsid w:val="007811DA"/>
    <w:rsid w:val="00781732"/>
    <w:rsid w:val="00781BBC"/>
    <w:rsid w:val="00782FEB"/>
    <w:rsid w:val="0078360F"/>
    <w:rsid w:val="00783807"/>
    <w:rsid w:val="00783E72"/>
    <w:rsid w:val="00784457"/>
    <w:rsid w:val="00784D92"/>
    <w:rsid w:val="00784E54"/>
    <w:rsid w:val="007853A6"/>
    <w:rsid w:val="00785BC3"/>
    <w:rsid w:val="007865BB"/>
    <w:rsid w:val="0078662C"/>
    <w:rsid w:val="00786675"/>
    <w:rsid w:val="00790436"/>
    <w:rsid w:val="00790892"/>
    <w:rsid w:val="00791079"/>
    <w:rsid w:val="007913E9"/>
    <w:rsid w:val="00791A24"/>
    <w:rsid w:val="00791AD0"/>
    <w:rsid w:val="00791FF8"/>
    <w:rsid w:val="00792055"/>
    <w:rsid w:val="007924A5"/>
    <w:rsid w:val="007928CC"/>
    <w:rsid w:val="00792C55"/>
    <w:rsid w:val="00793152"/>
    <w:rsid w:val="0079384D"/>
    <w:rsid w:val="00793BA6"/>
    <w:rsid w:val="00794089"/>
    <w:rsid w:val="0079441F"/>
    <w:rsid w:val="00794640"/>
    <w:rsid w:val="00794B72"/>
    <w:rsid w:val="00794D27"/>
    <w:rsid w:val="00794E73"/>
    <w:rsid w:val="00794F18"/>
    <w:rsid w:val="007956C8"/>
    <w:rsid w:val="00795B13"/>
    <w:rsid w:val="00796130"/>
    <w:rsid w:val="0079680C"/>
    <w:rsid w:val="00796927"/>
    <w:rsid w:val="00796E9A"/>
    <w:rsid w:val="00797167"/>
    <w:rsid w:val="007975E3"/>
    <w:rsid w:val="00797BD8"/>
    <w:rsid w:val="007A03EF"/>
    <w:rsid w:val="007A0733"/>
    <w:rsid w:val="007A11F7"/>
    <w:rsid w:val="007A13A5"/>
    <w:rsid w:val="007A13C1"/>
    <w:rsid w:val="007A1696"/>
    <w:rsid w:val="007A198C"/>
    <w:rsid w:val="007A1AA7"/>
    <w:rsid w:val="007A1AC5"/>
    <w:rsid w:val="007A2009"/>
    <w:rsid w:val="007A20AA"/>
    <w:rsid w:val="007A245E"/>
    <w:rsid w:val="007A2BAA"/>
    <w:rsid w:val="007A3089"/>
    <w:rsid w:val="007A33B2"/>
    <w:rsid w:val="007A37F1"/>
    <w:rsid w:val="007A3991"/>
    <w:rsid w:val="007A4128"/>
    <w:rsid w:val="007A4138"/>
    <w:rsid w:val="007A482B"/>
    <w:rsid w:val="007A48BF"/>
    <w:rsid w:val="007A4C34"/>
    <w:rsid w:val="007A509A"/>
    <w:rsid w:val="007A534E"/>
    <w:rsid w:val="007A58DD"/>
    <w:rsid w:val="007A5B1A"/>
    <w:rsid w:val="007A5E6D"/>
    <w:rsid w:val="007A6B01"/>
    <w:rsid w:val="007A6CB9"/>
    <w:rsid w:val="007A7302"/>
    <w:rsid w:val="007A7444"/>
    <w:rsid w:val="007A7DFB"/>
    <w:rsid w:val="007B0119"/>
    <w:rsid w:val="007B0231"/>
    <w:rsid w:val="007B06D7"/>
    <w:rsid w:val="007B0757"/>
    <w:rsid w:val="007B0F52"/>
    <w:rsid w:val="007B1188"/>
    <w:rsid w:val="007B14F4"/>
    <w:rsid w:val="007B161C"/>
    <w:rsid w:val="007B2354"/>
    <w:rsid w:val="007B23F3"/>
    <w:rsid w:val="007B240A"/>
    <w:rsid w:val="007B2B64"/>
    <w:rsid w:val="007B2CEF"/>
    <w:rsid w:val="007B31A2"/>
    <w:rsid w:val="007B31B6"/>
    <w:rsid w:val="007B375C"/>
    <w:rsid w:val="007B3785"/>
    <w:rsid w:val="007B3EFA"/>
    <w:rsid w:val="007B4291"/>
    <w:rsid w:val="007B468A"/>
    <w:rsid w:val="007B4E5F"/>
    <w:rsid w:val="007B50E1"/>
    <w:rsid w:val="007B5395"/>
    <w:rsid w:val="007B5442"/>
    <w:rsid w:val="007B5798"/>
    <w:rsid w:val="007B585A"/>
    <w:rsid w:val="007B5878"/>
    <w:rsid w:val="007B5D43"/>
    <w:rsid w:val="007B5F32"/>
    <w:rsid w:val="007B5F74"/>
    <w:rsid w:val="007B6001"/>
    <w:rsid w:val="007B60A3"/>
    <w:rsid w:val="007B7F5E"/>
    <w:rsid w:val="007C0131"/>
    <w:rsid w:val="007C0185"/>
    <w:rsid w:val="007C033F"/>
    <w:rsid w:val="007C0639"/>
    <w:rsid w:val="007C0FAF"/>
    <w:rsid w:val="007C1090"/>
    <w:rsid w:val="007C1184"/>
    <w:rsid w:val="007C1200"/>
    <w:rsid w:val="007C1480"/>
    <w:rsid w:val="007C1FD8"/>
    <w:rsid w:val="007C2C78"/>
    <w:rsid w:val="007C2CC9"/>
    <w:rsid w:val="007C3D14"/>
    <w:rsid w:val="007C3D4F"/>
    <w:rsid w:val="007C3D7A"/>
    <w:rsid w:val="007C3E32"/>
    <w:rsid w:val="007C42B9"/>
    <w:rsid w:val="007C43E8"/>
    <w:rsid w:val="007C4949"/>
    <w:rsid w:val="007C4F3A"/>
    <w:rsid w:val="007C5265"/>
    <w:rsid w:val="007C5D28"/>
    <w:rsid w:val="007C5DE6"/>
    <w:rsid w:val="007C5F59"/>
    <w:rsid w:val="007C6B6E"/>
    <w:rsid w:val="007C7574"/>
    <w:rsid w:val="007C794B"/>
    <w:rsid w:val="007C7AF9"/>
    <w:rsid w:val="007D0687"/>
    <w:rsid w:val="007D0A32"/>
    <w:rsid w:val="007D11BB"/>
    <w:rsid w:val="007D1225"/>
    <w:rsid w:val="007D1515"/>
    <w:rsid w:val="007D1593"/>
    <w:rsid w:val="007D15E4"/>
    <w:rsid w:val="007D1BB8"/>
    <w:rsid w:val="007D1E5A"/>
    <w:rsid w:val="007D3178"/>
    <w:rsid w:val="007D391F"/>
    <w:rsid w:val="007D3D75"/>
    <w:rsid w:val="007D3FEE"/>
    <w:rsid w:val="007D41C5"/>
    <w:rsid w:val="007D433E"/>
    <w:rsid w:val="007D4A56"/>
    <w:rsid w:val="007D4B65"/>
    <w:rsid w:val="007D4B9B"/>
    <w:rsid w:val="007D4CB7"/>
    <w:rsid w:val="007D5FFD"/>
    <w:rsid w:val="007D64A3"/>
    <w:rsid w:val="007D6703"/>
    <w:rsid w:val="007D6720"/>
    <w:rsid w:val="007D6AD7"/>
    <w:rsid w:val="007D6EF5"/>
    <w:rsid w:val="007D7188"/>
    <w:rsid w:val="007D735B"/>
    <w:rsid w:val="007D73EA"/>
    <w:rsid w:val="007D747A"/>
    <w:rsid w:val="007D766D"/>
    <w:rsid w:val="007D7C7C"/>
    <w:rsid w:val="007D7DFD"/>
    <w:rsid w:val="007E016E"/>
    <w:rsid w:val="007E01E5"/>
    <w:rsid w:val="007E0285"/>
    <w:rsid w:val="007E0774"/>
    <w:rsid w:val="007E08F5"/>
    <w:rsid w:val="007E0A55"/>
    <w:rsid w:val="007E0BE2"/>
    <w:rsid w:val="007E0C87"/>
    <w:rsid w:val="007E0F03"/>
    <w:rsid w:val="007E1668"/>
    <w:rsid w:val="007E1709"/>
    <w:rsid w:val="007E1969"/>
    <w:rsid w:val="007E211D"/>
    <w:rsid w:val="007E233C"/>
    <w:rsid w:val="007E25DD"/>
    <w:rsid w:val="007E2B37"/>
    <w:rsid w:val="007E2DD2"/>
    <w:rsid w:val="007E3517"/>
    <w:rsid w:val="007E39C2"/>
    <w:rsid w:val="007E3DA3"/>
    <w:rsid w:val="007E432E"/>
    <w:rsid w:val="007E4F20"/>
    <w:rsid w:val="007E503C"/>
    <w:rsid w:val="007E534D"/>
    <w:rsid w:val="007E57BA"/>
    <w:rsid w:val="007E5A56"/>
    <w:rsid w:val="007E5AE9"/>
    <w:rsid w:val="007E5EDE"/>
    <w:rsid w:val="007E63C1"/>
    <w:rsid w:val="007E658E"/>
    <w:rsid w:val="007E6B63"/>
    <w:rsid w:val="007E70F7"/>
    <w:rsid w:val="007E7174"/>
    <w:rsid w:val="007E74AF"/>
    <w:rsid w:val="007E75CC"/>
    <w:rsid w:val="007E768E"/>
    <w:rsid w:val="007E76A1"/>
    <w:rsid w:val="007E777A"/>
    <w:rsid w:val="007E7BE5"/>
    <w:rsid w:val="007E7CDE"/>
    <w:rsid w:val="007F0182"/>
    <w:rsid w:val="007F0400"/>
    <w:rsid w:val="007F0FEC"/>
    <w:rsid w:val="007F1491"/>
    <w:rsid w:val="007F1965"/>
    <w:rsid w:val="007F197C"/>
    <w:rsid w:val="007F1AC8"/>
    <w:rsid w:val="007F2322"/>
    <w:rsid w:val="007F26EE"/>
    <w:rsid w:val="007F2D35"/>
    <w:rsid w:val="007F2EB1"/>
    <w:rsid w:val="007F306B"/>
    <w:rsid w:val="007F3111"/>
    <w:rsid w:val="007F31C7"/>
    <w:rsid w:val="007F3F91"/>
    <w:rsid w:val="007F40D6"/>
    <w:rsid w:val="007F46E2"/>
    <w:rsid w:val="007F476F"/>
    <w:rsid w:val="007F4792"/>
    <w:rsid w:val="007F47C9"/>
    <w:rsid w:val="007F4820"/>
    <w:rsid w:val="007F4A20"/>
    <w:rsid w:val="007F4BC0"/>
    <w:rsid w:val="007F4CDF"/>
    <w:rsid w:val="007F50BC"/>
    <w:rsid w:val="007F555B"/>
    <w:rsid w:val="007F6025"/>
    <w:rsid w:val="007F62EF"/>
    <w:rsid w:val="007F6B62"/>
    <w:rsid w:val="007F6CD7"/>
    <w:rsid w:val="007F6DBF"/>
    <w:rsid w:val="007F7965"/>
    <w:rsid w:val="007F7DF1"/>
    <w:rsid w:val="00800279"/>
    <w:rsid w:val="008005C9"/>
    <w:rsid w:val="00800B9C"/>
    <w:rsid w:val="00800C53"/>
    <w:rsid w:val="00800ED4"/>
    <w:rsid w:val="0080105B"/>
    <w:rsid w:val="00801D3D"/>
    <w:rsid w:val="00801E5A"/>
    <w:rsid w:val="00801FA5"/>
    <w:rsid w:val="00802F28"/>
    <w:rsid w:val="008030E1"/>
    <w:rsid w:val="00803235"/>
    <w:rsid w:val="0080388F"/>
    <w:rsid w:val="0080390C"/>
    <w:rsid w:val="00803F5C"/>
    <w:rsid w:val="00804267"/>
    <w:rsid w:val="00804BC8"/>
    <w:rsid w:val="0080531B"/>
    <w:rsid w:val="00805E34"/>
    <w:rsid w:val="00805E5F"/>
    <w:rsid w:val="0080604A"/>
    <w:rsid w:val="008067F5"/>
    <w:rsid w:val="00806CBE"/>
    <w:rsid w:val="00807971"/>
    <w:rsid w:val="00807AA3"/>
    <w:rsid w:val="00807D45"/>
    <w:rsid w:val="008108D9"/>
    <w:rsid w:val="00810969"/>
    <w:rsid w:val="00810C2F"/>
    <w:rsid w:val="0081132C"/>
    <w:rsid w:val="00811F5F"/>
    <w:rsid w:val="0081286C"/>
    <w:rsid w:val="00812A41"/>
    <w:rsid w:val="00812CCA"/>
    <w:rsid w:val="00812E3D"/>
    <w:rsid w:val="00813054"/>
    <w:rsid w:val="008130F6"/>
    <w:rsid w:val="00813258"/>
    <w:rsid w:val="00813462"/>
    <w:rsid w:val="008135D7"/>
    <w:rsid w:val="00813B62"/>
    <w:rsid w:val="00813E9B"/>
    <w:rsid w:val="008143CD"/>
    <w:rsid w:val="00814BDA"/>
    <w:rsid w:val="0081529B"/>
    <w:rsid w:val="00815426"/>
    <w:rsid w:val="00815D42"/>
    <w:rsid w:val="00816481"/>
    <w:rsid w:val="00816A47"/>
    <w:rsid w:val="00816CB0"/>
    <w:rsid w:val="0081759D"/>
    <w:rsid w:val="00817931"/>
    <w:rsid w:val="00817934"/>
    <w:rsid w:val="00820C5F"/>
    <w:rsid w:val="00820D17"/>
    <w:rsid w:val="008214C7"/>
    <w:rsid w:val="0082164E"/>
    <w:rsid w:val="0082176B"/>
    <w:rsid w:val="00821951"/>
    <w:rsid w:val="008219FA"/>
    <w:rsid w:val="00822049"/>
    <w:rsid w:val="008222F9"/>
    <w:rsid w:val="0082241E"/>
    <w:rsid w:val="00822B0A"/>
    <w:rsid w:val="00822D53"/>
    <w:rsid w:val="00822F0B"/>
    <w:rsid w:val="00823363"/>
    <w:rsid w:val="00823639"/>
    <w:rsid w:val="008237B9"/>
    <w:rsid w:val="00823C8B"/>
    <w:rsid w:val="00823E28"/>
    <w:rsid w:val="008240F0"/>
    <w:rsid w:val="008247C6"/>
    <w:rsid w:val="00824869"/>
    <w:rsid w:val="008249C6"/>
    <w:rsid w:val="00824F4C"/>
    <w:rsid w:val="00824FA5"/>
    <w:rsid w:val="0082502C"/>
    <w:rsid w:val="0082507B"/>
    <w:rsid w:val="00825158"/>
    <w:rsid w:val="008252C3"/>
    <w:rsid w:val="00825D8E"/>
    <w:rsid w:val="00825FA4"/>
    <w:rsid w:val="008265E4"/>
    <w:rsid w:val="0082690E"/>
    <w:rsid w:val="00826A2E"/>
    <w:rsid w:val="00826C22"/>
    <w:rsid w:val="00826DAC"/>
    <w:rsid w:val="0082742E"/>
    <w:rsid w:val="00827584"/>
    <w:rsid w:val="008275A7"/>
    <w:rsid w:val="0082768A"/>
    <w:rsid w:val="00827984"/>
    <w:rsid w:val="00827A53"/>
    <w:rsid w:val="00827C8F"/>
    <w:rsid w:val="008307ED"/>
    <w:rsid w:val="00831733"/>
    <w:rsid w:val="0083196E"/>
    <w:rsid w:val="00831E70"/>
    <w:rsid w:val="00831FE0"/>
    <w:rsid w:val="0083266C"/>
    <w:rsid w:val="00832A98"/>
    <w:rsid w:val="00832C18"/>
    <w:rsid w:val="008330A6"/>
    <w:rsid w:val="008331AE"/>
    <w:rsid w:val="008332AD"/>
    <w:rsid w:val="008333A8"/>
    <w:rsid w:val="008335AF"/>
    <w:rsid w:val="008344DD"/>
    <w:rsid w:val="008347BD"/>
    <w:rsid w:val="0083485B"/>
    <w:rsid w:val="00834922"/>
    <w:rsid w:val="00834BB6"/>
    <w:rsid w:val="00834DDD"/>
    <w:rsid w:val="00834F33"/>
    <w:rsid w:val="0083504E"/>
    <w:rsid w:val="008354C4"/>
    <w:rsid w:val="008356D9"/>
    <w:rsid w:val="00835BC7"/>
    <w:rsid w:val="00835DC0"/>
    <w:rsid w:val="00835EB4"/>
    <w:rsid w:val="00836092"/>
    <w:rsid w:val="008367A1"/>
    <w:rsid w:val="00836A59"/>
    <w:rsid w:val="00836B99"/>
    <w:rsid w:val="00836D25"/>
    <w:rsid w:val="008373B8"/>
    <w:rsid w:val="0083742B"/>
    <w:rsid w:val="008378BA"/>
    <w:rsid w:val="00837AB3"/>
    <w:rsid w:val="00837BFE"/>
    <w:rsid w:val="00837DAE"/>
    <w:rsid w:val="008404C1"/>
    <w:rsid w:val="00840989"/>
    <w:rsid w:val="00841D53"/>
    <w:rsid w:val="00842147"/>
    <w:rsid w:val="00842268"/>
    <w:rsid w:val="008423D2"/>
    <w:rsid w:val="0084256B"/>
    <w:rsid w:val="0084325A"/>
    <w:rsid w:val="00843696"/>
    <w:rsid w:val="008436ED"/>
    <w:rsid w:val="00843D98"/>
    <w:rsid w:val="0084454B"/>
    <w:rsid w:val="008448E2"/>
    <w:rsid w:val="00844F00"/>
    <w:rsid w:val="0084540F"/>
    <w:rsid w:val="008455B7"/>
    <w:rsid w:val="00845B0E"/>
    <w:rsid w:val="008467F4"/>
    <w:rsid w:val="00846E0D"/>
    <w:rsid w:val="00847502"/>
    <w:rsid w:val="00847986"/>
    <w:rsid w:val="008479A2"/>
    <w:rsid w:val="00847D62"/>
    <w:rsid w:val="008501E8"/>
    <w:rsid w:val="00850EB6"/>
    <w:rsid w:val="008516AE"/>
    <w:rsid w:val="00851CB4"/>
    <w:rsid w:val="008524C6"/>
    <w:rsid w:val="008525AF"/>
    <w:rsid w:val="00852CAA"/>
    <w:rsid w:val="00852CE9"/>
    <w:rsid w:val="00852F5D"/>
    <w:rsid w:val="00853046"/>
    <w:rsid w:val="00853472"/>
    <w:rsid w:val="00853C93"/>
    <w:rsid w:val="0085400B"/>
    <w:rsid w:val="0085458C"/>
    <w:rsid w:val="00854658"/>
    <w:rsid w:val="00854A4D"/>
    <w:rsid w:val="00854DCF"/>
    <w:rsid w:val="008550D5"/>
    <w:rsid w:val="00855577"/>
    <w:rsid w:val="00855B02"/>
    <w:rsid w:val="00855F58"/>
    <w:rsid w:val="00856057"/>
    <w:rsid w:val="00856268"/>
    <w:rsid w:val="008566D0"/>
    <w:rsid w:val="00856C59"/>
    <w:rsid w:val="00856EE1"/>
    <w:rsid w:val="0085704B"/>
    <w:rsid w:val="00857583"/>
    <w:rsid w:val="00857A3D"/>
    <w:rsid w:val="00857D54"/>
    <w:rsid w:val="00857E11"/>
    <w:rsid w:val="00857F65"/>
    <w:rsid w:val="00857F87"/>
    <w:rsid w:val="0086010A"/>
    <w:rsid w:val="0086044F"/>
    <w:rsid w:val="0086085A"/>
    <w:rsid w:val="00861389"/>
    <w:rsid w:val="008615AD"/>
    <w:rsid w:val="00861639"/>
    <w:rsid w:val="00861791"/>
    <w:rsid w:val="00861AB3"/>
    <w:rsid w:val="00861E7F"/>
    <w:rsid w:val="008620C7"/>
    <w:rsid w:val="00862590"/>
    <w:rsid w:val="00862B38"/>
    <w:rsid w:val="00862E11"/>
    <w:rsid w:val="00863462"/>
    <w:rsid w:val="00863517"/>
    <w:rsid w:val="0086373E"/>
    <w:rsid w:val="008637A6"/>
    <w:rsid w:val="008639A7"/>
    <w:rsid w:val="00863A8F"/>
    <w:rsid w:val="00864BFB"/>
    <w:rsid w:val="00864D97"/>
    <w:rsid w:val="00864E09"/>
    <w:rsid w:val="00864E13"/>
    <w:rsid w:val="00865208"/>
    <w:rsid w:val="008657D0"/>
    <w:rsid w:val="00865A34"/>
    <w:rsid w:val="00865D75"/>
    <w:rsid w:val="008660F7"/>
    <w:rsid w:val="00867052"/>
    <w:rsid w:val="008674C8"/>
    <w:rsid w:val="00867685"/>
    <w:rsid w:val="0086782E"/>
    <w:rsid w:val="00870941"/>
    <w:rsid w:val="00870F4E"/>
    <w:rsid w:val="008714BB"/>
    <w:rsid w:val="00871E01"/>
    <w:rsid w:val="00871FE9"/>
    <w:rsid w:val="00873314"/>
    <w:rsid w:val="008738DC"/>
    <w:rsid w:val="00873C2C"/>
    <w:rsid w:val="0087402A"/>
    <w:rsid w:val="00874212"/>
    <w:rsid w:val="0087444B"/>
    <w:rsid w:val="008746DE"/>
    <w:rsid w:val="00874871"/>
    <w:rsid w:val="00874AEF"/>
    <w:rsid w:val="00874EA5"/>
    <w:rsid w:val="00874EF2"/>
    <w:rsid w:val="00875315"/>
    <w:rsid w:val="0087536F"/>
    <w:rsid w:val="00875AAF"/>
    <w:rsid w:val="00875BFF"/>
    <w:rsid w:val="00875ED7"/>
    <w:rsid w:val="00876041"/>
    <w:rsid w:val="008760D0"/>
    <w:rsid w:val="00876B5E"/>
    <w:rsid w:val="00876CD0"/>
    <w:rsid w:val="00877039"/>
    <w:rsid w:val="008774CA"/>
    <w:rsid w:val="0087795C"/>
    <w:rsid w:val="00877ADB"/>
    <w:rsid w:val="00880056"/>
    <w:rsid w:val="0088008A"/>
    <w:rsid w:val="0088039D"/>
    <w:rsid w:val="008806F1"/>
    <w:rsid w:val="00880B68"/>
    <w:rsid w:val="00881016"/>
    <w:rsid w:val="00881A2E"/>
    <w:rsid w:val="00882160"/>
    <w:rsid w:val="00882CBA"/>
    <w:rsid w:val="00882D8E"/>
    <w:rsid w:val="00882E8E"/>
    <w:rsid w:val="008831C6"/>
    <w:rsid w:val="00883348"/>
    <w:rsid w:val="00883CC2"/>
    <w:rsid w:val="00883F3C"/>
    <w:rsid w:val="008840FC"/>
    <w:rsid w:val="008844EB"/>
    <w:rsid w:val="00884697"/>
    <w:rsid w:val="008846F6"/>
    <w:rsid w:val="00885CE2"/>
    <w:rsid w:val="00886625"/>
    <w:rsid w:val="0088668F"/>
    <w:rsid w:val="0088672E"/>
    <w:rsid w:val="00886B29"/>
    <w:rsid w:val="00886D7C"/>
    <w:rsid w:val="00890498"/>
    <w:rsid w:val="00891794"/>
    <w:rsid w:val="00891864"/>
    <w:rsid w:val="008918C6"/>
    <w:rsid w:val="00891B87"/>
    <w:rsid w:val="00891F77"/>
    <w:rsid w:val="00892178"/>
    <w:rsid w:val="0089223B"/>
    <w:rsid w:val="00892579"/>
    <w:rsid w:val="00892663"/>
    <w:rsid w:val="00892E3C"/>
    <w:rsid w:val="00893153"/>
    <w:rsid w:val="00893C0B"/>
    <w:rsid w:val="0089401D"/>
    <w:rsid w:val="00894236"/>
    <w:rsid w:val="0089467F"/>
    <w:rsid w:val="008948B3"/>
    <w:rsid w:val="008949A4"/>
    <w:rsid w:val="00894F39"/>
    <w:rsid w:val="0089527D"/>
    <w:rsid w:val="008957F7"/>
    <w:rsid w:val="00895D56"/>
    <w:rsid w:val="00895F41"/>
    <w:rsid w:val="008961FF"/>
    <w:rsid w:val="0089668A"/>
    <w:rsid w:val="008969BA"/>
    <w:rsid w:val="00896E82"/>
    <w:rsid w:val="00897114"/>
    <w:rsid w:val="008974B5"/>
    <w:rsid w:val="0089750B"/>
    <w:rsid w:val="008975B7"/>
    <w:rsid w:val="00897A96"/>
    <w:rsid w:val="00897B3D"/>
    <w:rsid w:val="00897D6F"/>
    <w:rsid w:val="00897E78"/>
    <w:rsid w:val="008A007A"/>
    <w:rsid w:val="008A072C"/>
    <w:rsid w:val="008A11AE"/>
    <w:rsid w:val="008A1490"/>
    <w:rsid w:val="008A2004"/>
    <w:rsid w:val="008A20EB"/>
    <w:rsid w:val="008A219C"/>
    <w:rsid w:val="008A237A"/>
    <w:rsid w:val="008A244F"/>
    <w:rsid w:val="008A26CB"/>
    <w:rsid w:val="008A2DB6"/>
    <w:rsid w:val="008A379F"/>
    <w:rsid w:val="008A3A9D"/>
    <w:rsid w:val="008A3B45"/>
    <w:rsid w:val="008A3D1A"/>
    <w:rsid w:val="008A3DF1"/>
    <w:rsid w:val="008A4177"/>
    <w:rsid w:val="008A41BD"/>
    <w:rsid w:val="008A41D8"/>
    <w:rsid w:val="008A4592"/>
    <w:rsid w:val="008A4A1A"/>
    <w:rsid w:val="008A4A49"/>
    <w:rsid w:val="008A50AD"/>
    <w:rsid w:val="008A51C9"/>
    <w:rsid w:val="008A5550"/>
    <w:rsid w:val="008A5E65"/>
    <w:rsid w:val="008A5F14"/>
    <w:rsid w:val="008A5F32"/>
    <w:rsid w:val="008A60EE"/>
    <w:rsid w:val="008A6159"/>
    <w:rsid w:val="008A694F"/>
    <w:rsid w:val="008A6BCE"/>
    <w:rsid w:val="008A6DF4"/>
    <w:rsid w:val="008A6FDE"/>
    <w:rsid w:val="008A7768"/>
    <w:rsid w:val="008A7E76"/>
    <w:rsid w:val="008A7FBD"/>
    <w:rsid w:val="008B02DF"/>
    <w:rsid w:val="008B0B0D"/>
    <w:rsid w:val="008B0B5F"/>
    <w:rsid w:val="008B1C7F"/>
    <w:rsid w:val="008B21AE"/>
    <w:rsid w:val="008B235A"/>
    <w:rsid w:val="008B2624"/>
    <w:rsid w:val="008B27DD"/>
    <w:rsid w:val="008B2FD6"/>
    <w:rsid w:val="008B314E"/>
    <w:rsid w:val="008B38A0"/>
    <w:rsid w:val="008B3DAE"/>
    <w:rsid w:val="008B3F9D"/>
    <w:rsid w:val="008B4115"/>
    <w:rsid w:val="008B451E"/>
    <w:rsid w:val="008B460E"/>
    <w:rsid w:val="008B4717"/>
    <w:rsid w:val="008B479F"/>
    <w:rsid w:val="008B498C"/>
    <w:rsid w:val="008B4990"/>
    <w:rsid w:val="008B49A8"/>
    <w:rsid w:val="008B4A49"/>
    <w:rsid w:val="008B4F0B"/>
    <w:rsid w:val="008B51A7"/>
    <w:rsid w:val="008B5470"/>
    <w:rsid w:val="008B60A8"/>
    <w:rsid w:val="008B6231"/>
    <w:rsid w:val="008B6657"/>
    <w:rsid w:val="008B6866"/>
    <w:rsid w:val="008B7054"/>
    <w:rsid w:val="008B7145"/>
    <w:rsid w:val="008B71C5"/>
    <w:rsid w:val="008B7432"/>
    <w:rsid w:val="008B7983"/>
    <w:rsid w:val="008B7B2A"/>
    <w:rsid w:val="008B7D00"/>
    <w:rsid w:val="008C02CB"/>
    <w:rsid w:val="008C0346"/>
    <w:rsid w:val="008C08B0"/>
    <w:rsid w:val="008C0A02"/>
    <w:rsid w:val="008C0D6D"/>
    <w:rsid w:val="008C0F1D"/>
    <w:rsid w:val="008C103A"/>
    <w:rsid w:val="008C1DD0"/>
    <w:rsid w:val="008C228A"/>
    <w:rsid w:val="008C22D2"/>
    <w:rsid w:val="008C237C"/>
    <w:rsid w:val="008C2A11"/>
    <w:rsid w:val="008C3464"/>
    <w:rsid w:val="008C39F8"/>
    <w:rsid w:val="008C3ABE"/>
    <w:rsid w:val="008C3DD4"/>
    <w:rsid w:val="008C4571"/>
    <w:rsid w:val="008C4A3B"/>
    <w:rsid w:val="008C529B"/>
    <w:rsid w:val="008C548E"/>
    <w:rsid w:val="008C58F7"/>
    <w:rsid w:val="008C5D7B"/>
    <w:rsid w:val="008C624E"/>
    <w:rsid w:val="008C632A"/>
    <w:rsid w:val="008C6F27"/>
    <w:rsid w:val="008C6FC9"/>
    <w:rsid w:val="008C6FCA"/>
    <w:rsid w:val="008C7593"/>
    <w:rsid w:val="008C76AB"/>
    <w:rsid w:val="008D01E4"/>
    <w:rsid w:val="008D0533"/>
    <w:rsid w:val="008D0652"/>
    <w:rsid w:val="008D1727"/>
    <w:rsid w:val="008D1797"/>
    <w:rsid w:val="008D1FCC"/>
    <w:rsid w:val="008D21CC"/>
    <w:rsid w:val="008D2860"/>
    <w:rsid w:val="008D35D5"/>
    <w:rsid w:val="008D36D8"/>
    <w:rsid w:val="008D3EA3"/>
    <w:rsid w:val="008D4303"/>
    <w:rsid w:val="008D46A3"/>
    <w:rsid w:val="008D4A7F"/>
    <w:rsid w:val="008D4AA1"/>
    <w:rsid w:val="008D4F78"/>
    <w:rsid w:val="008D54D3"/>
    <w:rsid w:val="008D55B0"/>
    <w:rsid w:val="008D55FB"/>
    <w:rsid w:val="008D5B3A"/>
    <w:rsid w:val="008D5DAE"/>
    <w:rsid w:val="008D60C4"/>
    <w:rsid w:val="008D6AD3"/>
    <w:rsid w:val="008D6C95"/>
    <w:rsid w:val="008D7CC0"/>
    <w:rsid w:val="008D7E42"/>
    <w:rsid w:val="008E020B"/>
    <w:rsid w:val="008E1117"/>
    <w:rsid w:val="008E121E"/>
    <w:rsid w:val="008E123B"/>
    <w:rsid w:val="008E1748"/>
    <w:rsid w:val="008E256B"/>
    <w:rsid w:val="008E26D6"/>
    <w:rsid w:val="008E2C53"/>
    <w:rsid w:val="008E2CF3"/>
    <w:rsid w:val="008E2F97"/>
    <w:rsid w:val="008E3C8E"/>
    <w:rsid w:val="008E3DC4"/>
    <w:rsid w:val="008E435F"/>
    <w:rsid w:val="008E44DF"/>
    <w:rsid w:val="008E4572"/>
    <w:rsid w:val="008E4668"/>
    <w:rsid w:val="008E4F4F"/>
    <w:rsid w:val="008E5234"/>
    <w:rsid w:val="008E52A9"/>
    <w:rsid w:val="008E54BC"/>
    <w:rsid w:val="008E5552"/>
    <w:rsid w:val="008E55B4"/>
    <w:rsid w:val="008E576F"/>
    <w:rsid w:val="008E5DE6"/>
    <w:rsid w:val="008E6644"/>
    <w:rsid w:val="008E6CAC"/>
    <w:rsid w:val="008E6FE8"/>
    <w:rsid w:val="008E727E"/>
    <w:rsid w:val="008E74C2"/>
    <w:rsid w:val="008E7881"/>
    <w:rsid w:val="008E7920"/>
    <w:rsid w:val="008F029C"/>
    <w:rsid w:val="008F0EAF"/>
    <w:rsid w:val="008F0F66"/>
    <w:rsid w:val="008F112E"/>
    <w:rsid w:val="008F198E"/>
    <w:rsid w:val="008F1B5A"/>
    <w:rsid w:val="008F1C50"/>
    <w:rsid w:val="008F21D6"/>
    <w:rsid w:val="008F2654"/>
    <w:rsid w:val="008F29DE"/>
    <w:rsid w:val="008F2D90"/>
    <w:rsid w:val="008F2FF0"/>
    <w:rsid w:val="008F39CA"/>
    <w:rsid w:val="008F3CE8"/>
    <w:rsid w:val="008F4058"/>
    <w:rsid w:val="008F476B"/>
    <w:rsid w:val="008F51F4"/>
    <w:rsid w:val="008F5903"/>
    <w:rsid w:val="008F5996"/>
    <w:rsid w:val="008F5BC6"/>
    <w:rsid w:val="008F60B9"/>
    <w:rsid w:val="008F664B"/>
    <w:rsid w:val="008F741D"/>
    <w:rsid w:val="008F753E"/>
    <w:rsid w:val="008F755F"/>
    <w:rsid w:val="008F788E"/>
    <w:rsid w:val="008F7FCB"/>
    <w:rsid w:val="00900518"/>
    <w:rsid w:val="00900789"/>
    <w:rsid w:val="009007B7"/>
    <w:rsid w:val="00900C45"/>
    <w:rsid w:val="009018BA"/>
    <w:rsid w:val="00901E8A"/>
    <w:rsid w:val="00902EF1"/>
    <w:rsid w:val="00902F94"/>
    <w:rsid w:val="00903105"/>
    <w:rsid w:val="00903187"/>
    <w:rsid w:val="009032AE"/>
    <w:rsid w:val="009035A5"/>
    <w:rsid w:val="00904114"/>
    <w:rsid w:val="00904531"/>
    <w:rsid w:val="00905148"/>
    <w:rsid w:val="00905622"/>
    <w:rsid w:val="009056A1"/>
    <w:rsid w:val="00905B53"/>
    <w:rsid w:val="0090639D"/>
    <w:rsid w:val="0090761F"/>
    <w:rsid w:val="00907B98"/>
    <w:rsid w:val="00910213"/>
    <w:rsid w:val="00910398"/>
    <w:rsid w:val="00910A8E"/>
    <w:rsid w:val="00910EE2"/>
    <w:rsid w:val="0091165F"/>
    <w:rsid w:val="00911D8F"/>
    <w:rsid w:val="00913284"/>
    <w:rsid w:val="00913442"/>
    <w:rsid w:val="00913A76"/>
    <w:rsid w:val="00913AFB"/>
    <w:rsid w:val="009144F7"/>
    <w:rsid w:val="0091469E"/>
    <w:rsid w:val="009148E4"/>
    <w:rsid w:val="00914B86"/>
    <w:rsid w:val="00915548"/>
    <w:rsid w:val="00915860"/>
    <w:rsid w:val="00915D75"/>
    <w:rsid w:val="00915DF5"/>
    <w:rsid w:val="00916E5B"/>
    <w:rsid w:val="00917339"/>
    <w:rsid w:val="009179CC"/>
    <w:rsid w:val="0092002D"/>
    <w:rsid w:val="0092013D"/>
    <w:rsid w:val="00920C50"/>
    <w:rsid w:val="00920DF1"/>
    <w:rsid w:val="00920F96"/>
    <w:rsid w:val="009211FB"/>
    <w:rsid w:val="0092146B"/>
    <w:rsid w:val="0092178E"/>
    <w:rsid w:val="009217DC"/>
    <w:rsid w:val="00922247"/>
    <w:rsid w:val="009222D7"/>
    <w:rsid w:val="00923FBB"/>
    <w:rsid w:val="00924083"/>
    <w:rsid w:val="00924416"/>
    <w:rsid w:val="00924BF7"/>
    <w:rsid w:val="00924D41"/>
    <w:rsid w:val="00924F16"/>
    <w:rsid w:val="00925660"/>
    <w:rsid w:val="00925A4F"/>
    <w:rsid w:val="0092640E"/>
    <w:rsid w:val="0092660F"/>
    <w:rsid w:val="00926B56"/>
    <w:rsid w:val="009272E1"/>
    <w:rsid w:val="009275E6"/>
    <w:rsid w:val="00927CC4"/>
    <w:rsid w:val="00927D23"/>
    <w:rsid w:val="00927D70"/>
    <w:rsid w:val="009301E8"/>
    <w:rsid w:val="00930223"/>
    <w:rsid w:val="009302D6"/>
    <w:rsid w:val="009304E8"/>
    <w:rsid w:val="00930B15"/>
    <w:rsid w:val="00930DBF"/>
    <w:rsid w:val="0093168A"/>
    <w:rsid w:val="00931A4B"/>
    <w:rsid w:val="00931BBF"/>
    <w:rsid w:val="00932176"/>
    <w:rsid w:val="009327ED"/>
    <w:rsid w:val="00932CF0"/>
    <w:rsid w:val="00932D47"/>
    <w:rsid w:val="009334F1"/>
    <w:rsid w:val="00933512"/>
    <w:rsid w:val="00933D12"/>
    <w:rsid w:val="009341F9"/>
    <w:rsid w:val="009343AF"/>
    <w:rsid w:val="009343D6"/>
    <w:rsid w:val="00934699"/>
    <w:rsid w:val="009348BF"/>
    <w:rsid w:val="00934909"/>
    <w:rsid w:val="00935873"/>
    <w:rsid w:val="00935A06"/>
    <w:rsid w:val="0093605A"/>
    <w:rsid w:val="0093605C"/>
    <w:rsid w:val="00936CFE"/>
    <w:rsid w:val="0093717F"/>
    <w:rsid w:val="0093740A"/>
    <w:rsid w:val="00937714"/>
    <w:rsid w:val="00937A1E"/>
    <w:rsid w:val="00937B77"/>
    <w:rsid w:val="00937CAF"/>
    <w:rsid w:val="00940659"/>
    <w:rsid w:val="00940F75"/>
    <w:rsid w:val="009410EC"/>
    <w:rsid w:val="00941282"/>
    <w:rsid w:val="009412D5"/>
    <w:rsid w:val="0094143B"/>
    <w:rsid w:val="00941C36"/>
    <w:rsid w:val="00941CBD"/>
    <w:rsid w:val="00941D61"/>
    <w:rsid w:val="00941FB3"/>
    <w:rsid w:val="009425F2"/>
    <w:rsid w:val="00942B62"/>
    <w:rsid w:val="009433A2"/>
    <w:rsid w:val="00943493"/>
    <w:rsid w:val="0094354B"/>
    <w:rsid w:val="00943C9C"/>
    <w:rsid w:val="00943E69"/>
    <w:rsid w:val="00943F66"/>
    <w:rsid w:val="00943F68"/>
    <w:rsid w:val="00943FC3"/>
    <w:rsid w:val="009443FC"/>
    <w:rsid w:val="009455D2"/>
    <w:rsid w:val="0094586D"/>
    <w:rsid w:val="00945929"/>
    <w:rsid w:val="00945BE7"/>
    <w:rsid w:val="00945ED9"/>
    <w:rsid w:val="00946E9A"/>
    <w:rsid w:val="00947518"/>
    <w:rsid w:val="00947539"/>
    <w:rsid w:val="009476D7"/>
    <w:rsid w:val="00947D07"/>
    <w:rsid w:val="009501BB"/>
    <w:rsid w:val="009502BD"/>
    <w:rsid w:val="0095076D"/>
    <w:rsid w:val="00950887"/>
    <w:rsid w:val="00950B0B"/>
    <w:rsid w:val="00951060"/>
    <w:rsid w:val="009512E0"/>
    <w:rsid w:val="00951525"/>
    <w:rsid w:val="0095159C"/>
    <w:rsid w:val="00951E55"/>
    <w:rsid w:val="009523F5"/>
    <w:rsid w:val="00952ADB"/>
    <w:rsid w:val="00952E20"/>
    <w:rsid w:val="0095315F"/>
    <w:rsid w:val="00953489"/>
    <w:rsid w:val="00953AF5"/>
    <w:rsid w:val="00953BAA"/>
    <w:rsid w:val="00953D18"/>
    <w:rsid w:val="00953D5B"/>
    <w:rsid w:val="0095433D"/>
    <w:rsid w:val="0095474F"/>
    <w:rsid w:val="00955435"/>
    <w:rsid w:val="009556D4"/>
    <w:rsid w:val="009560FC"/>
    <w:rsid w:val="00956437"/>
    <w:rsid w:val="0095694B"/>
    <w:rsid w:val="00956A3F"/>
    <w:rsid w:val="00956E9B"/>
    <w:rsid w:val="00956FD2"/>
    <w:rsid w:val="00957726"/>
    <w:rsid w:val="0095778F"/>
    <w:rsid w:val="009579DA"/>
    <w:rsid w:val="00957B9F"/>
    <w:rsid w:val="00957CAB"/>
    <w:rsid w:val="00960634"/>
    <w:rsid w:val="00960828"/>
    <w:rsid w:val="0096084B"/>
    <w:rsid w:val="00960868"/>
    <w:rsid w:val="00960C91"/>
    <w:rsid w:val="00960F25"/>
    <w:rsid w:val="00960FB2"/>
    <w:rsid w:val="009611DC"/>
    <w:rsid w:val="009615E8"/>
    <w:rsid w:val="0096172A"/>
    <w:rsid w:val="00961884"/>
    <w:rsid w:val="00961B8E"/>
    <w:rsid w:val="00961C9B"/>
    <w:rsid w:val="00962D9D"/>
    <w:rsid w:val="00963065"/>
    <w:rsid w:val="00963F26"/>
    <w:rsid w:val="00964178"/>
    <w:rsid w:val="009641B9"/>
    <w:rsid w:val="0096459F"/>
    <w:rsid w:val="00964644"/>
    <w:rsid w:val="0096480A"/>
    <w:rsid w:val="00964B91"/>
    <w:rsid w:val="00964DB5"/>
    <w:rsid w:val="00964DCE"/>
    <w:rsid w:val="00964E2A"/>
    <w:rsid w:val="0096531C"/>
    <w:rsid w:val="0096562C"/>
    <w:rsid w:val="009656C7"/>
    <w:rsid w:val="00965710"/>
    <w:rsid w:val="00965E7B"/>
    <w:rsid w:val="009662FF"/>
    <w:rsid w:val="009666B4"/>
    <w:rsid w:val="009669E2"/>
    <w:rsid w:val="00966D25"/>
    <w:rsid w:val="009676E5"/>
    <w:rsid w:val="009676EF"/>
    <w:rsid w:val="0097036C"/>
    <w:rsid w:val="0097066F"/>
    <w:rsid w:val="009707D9"/>
    <w:rsid w:val="00970BF1"/>
    <w:rsid w:val="00970CA6"/>
    <w:rsid w:val="00970E1C"/>
    <w:rsid w:val="009711AA"/>
    <w:rsid w:val="00971309"/>
    <w:rsid w:val="00971967"/>
    <w:rsid w:val="00971AF0"/>
    <w:rsid w:val="00971CB6"/>
    <w:rsid w:val="00971CD2"/>
    <w:rsid w:val="00971D5F"/>
    <w:rsid w:val="00971DD9"/>
    <w:rsid w:val="009724C9"/>
    <w:rsid w:val="00973045"/>
    <w:rsid w:val="0097393C"/>
    <w:rsid w:val="00973C28"/>
    <w:rsid w:val="00973DAD"/>
    <w:rsid w:val="009743C7"/>
    <w:rsid w:val="009743EC"/>
    <w:rsid w:val="009744AD"/>
    <w:rsid w:val="0097452B"/>
    <w:rsid w:val="00974588"/>
    <w:rsid w:val="0097465E"/>
    <w:rsid w:val="0097492D"/>
    <w:rsid w:val="00974AF9"/>
    <w:rsid w:val="009751F4"/>
    <w:rsid w:val="00975235"/>
    <w:rsid w:val="0097540C"/>
    <w:rsid w:val="00975AE8"/>
    <w:rsid w:val="00976802"/>
    <w:rsid w:val="00976A0E"/>
    <w:rsid w:val="009770B8"/>
    <w:rsid w:val="00977274"/>
    <w:rsid w:val="00977404"/>
    <w:rsid w:val="0097758B"/>
    <w:rsid w:val="00977900"/>
    <w:rsid w:val="00977F7B"/>
    <w:rsid w:val="00980676"/>
    <w:rsid w:val="009806A7"/>
    <w:rsid w:val="00980AF5"/>
    <w:rsid w:val="00980D04"/>
    <w:rsid w:val="00980F04"/>
    <w:rsid w:val="00981399"/>
    <w:rsid w:val="00981636"/>
    <w:rsid w:val="00982219"/>
    <w:rsid w:val="009826C5"/>
    <w:rsid w:val="009827A2"/>
    <w:rsid w:val="009828E8"/>
    <w:rsid w:val="00982A26"/>
    <w:rsid w:val="009831B2"/>
    <w:rsid w:val="00983243"/>
    <w:rsid w:val="0098336C"/>
    <w:rsid w:val="009833F8"/>
    <w:rsid w:val="00983916"/>
    <w:rsid w:val="00983DDC"/>
    <w:rsid w:val="00983F20"/>
    <w:rsid w:val="00984620"/>
    <w:rsid w:val="00984C98"/>
    <w:rsid w:val="009858BF"/>
    <w:rsid w:val="009859E0"/>
    <w:rsid w:val="0098690D"/>
    <w:rsid w:val="00987026"/>
    <w:rsid w:val="00987150"/>
    <w:rsid w:val="00987313"/>
    <w:rsid w:val="00987718"/>
    <w:rsid w:val="00987A70"/>
    <w:rsid w:val="00987A8D"/>
    <w:rsid w:val="009903FB"/>
    <w:rsid w:val="00990459"/>
    <w:rsid w:val="009904F9"/>
    <w:rsid w:val="00990F67"/>
    <w:rsid w:val="009912C7"/>
    <w:rsid w:val="009915B6"/>
    <w:rsid w:val="0099171A"/>
    <w:rsid w:val="00991A0B"/>
    <w:rsid w:val="00991F8A"/>
    <w:rsid w:val="0099230C"/>
    <w:rsid w:val="00993B0E"/>
    <w:rsid w:val="00993B2B"/>
    <w:rsid w:val="00993DF8"/>
    <w:rsid w:val="00993FD2"/>
    <w:rsid w:val="00994CEA"/>
    <w:rsid w:val="00995355"/>
    <w:rsid w:val="00995449"/>
    <w:rsid w:val="009957DB"/>
    <w:rsid w:val="00995AD4"/>
    <w:rsid w:val="00995C60"/>
    <w:rsid w:val="00995E0A"/>
    <w:rsid w:val="0099694C"/>
    <w:rsid w:val="00996AF1"/>
    <w:rsid w:val="009974C7"/>
    <w:rsid w:val="009976E8"/>
    <w:rsid w:val="00997D40"/>
    <w:rsid w:val="009A0B11"/>
    <w:rsid w:val="009A1BBF"/>
    <w:rsid w:val="009A1DF9"/>
    <w:rsid w:val="009A1ED7"/>
    <w:rsid w:val="009A2B68"/>
    <w:rsid w:val="009A2F69"/>
    <w:rsid w:val="009A36DD"/>
    <w:rsid w:val="009A3929"/>
    <w:rsid w:val="009A3A0D"/>
    <w:rsid w:val="009A4E59"/>
    <w:rsid w:val="009A57D5"/>
    <w:rsid w:val="009A5826"/>
    <w:rsid w:val="009A61F3"/>
    <w:rsid w:val="009A6361"/>
    <w:rsid w:val="009A6730"/>
    <w:rsid w:val="009A6ECA"/>
    <w:rsid w:val="009A6F3C"/>
    <w:rsid w:val="009A799E"/>
    <w:rsid w:val="009A7BB1"/>
    <w:rsid w:val="009B0C1D"/>
    <w:rsid w:val="009B0FF8"/>
    <w:rsid w:val="009B133A"/>
    <w:rsid w:val="009B17AE"/>
    <w:rsid w:val="009B17B7"/>
    <w:rsid w:val="009B21EB"/>
    <w:rsid w:val="009B2552"/>
    <w:rsid w:val="009B2A07"/>
    <w:rsid w:val="009B2D78"/>
    <w:rsid w:val="009B3343"/>
    <w:rsid w:val="009B3485"/>
    <w:rsid w:val="009B41D2"/>
    <w:rsid w:val="009B4358"/>
    <w:rsid w:val="009B4A5B"/>
    <w:rsid w:val="009B4BD3"/>
    <w:rsid w:val="009B534E"/>
    <w:rsid w:val="009B538B"/>
    <w:rsid w:val="009B549B"/>
    <w:rsid w:val="009B57EC"/>
    <w:rsid w:val="009B5C2A"/>
    <w:rsid w:val="009B5F57"/>
    <w:rsid w:val="009B61DB"/>
    <w:rsid w:val="009B69C3"/>
    <w:rsid w:val="009B6DDA"/>
    <w:rsid w:val="009B6E33"/>
    <w:rsid w:val="009B7419"/>
    <w:rsid w:val="009B7785"/>
    <w:rsid w:val="009B77D6"/>
    <w:rsid w:val="009B7873"/>
    <w:rsid w:val="009B78DA"/>
    <w:rsid w:val="009C086C"/>
    <w:rsid w:val="009C0A25"/>
    <w:rsid w:val="009C0A26"/>
    <w:rsid w:val="009C1085"/>
    <w:rsid w:val="009C1216"/>
    <w:rsid w:val="009C15A7"/>
    <w:rsid w:val="009C169C"/>
    <w:rsid w:val="009C24AB"/>
    <w:rsid w:val="009C2F03"/>
    <w:rsid w:val="009C32F1"/>
    <w:rsid w:val="009C363D"/>
    <w:rsid w:val="009C3668"/>
    <w:rsid w:val="009C38EB"/>
    <w:rsid w:val="009C3CAA"/>
    <w:rsid w:val="009C3F2F"/>
    <w:rsid w:val="009C4127"/>
    <w:rsid w:val="009C4157"/>
    <w:rsid w:val="009C42D7"/>
    <w:rsid w:val="009C4997"/>
    <w:rsid w:val="009C4B18"/>
    <w:rsid w:val="009C4CF1"/>
    <w:rsid w:val="009C4D9B"/>
    <w:rsid w:val="009C5352"/>
    <w:rsid w:val="009C53B2"/>
    <w:rsid w:val="009C5A79"/>
    <w:rsid w:val="009C5B7E"/>
    <w:rsid w:val="009C5BD4"/>
    <w:rsid w:val="009C5FC7"/>
    <w:rsid w:val="009C5FDF"/>
    <w:rsid w:val="009C6370"/>
    <w:rsid w:val="009C6796"/>
    <w:rsid w:val="009C6801"/>
    <w:rsid w:val="009C6C41"/>
    <w:rsid w:val="009C6FE5"/>
    <w:rsid w:val="009C7161"/>
    <w:rsid w:val="009C719A"/>
    <w:rsid w:val="009C7584"/>
    <w:rsid w:val="009C75E0"/>
    <w:rsid w:val="009C76BC"/>
    <w:rsid w:val="009C7A0A"/>
    <w:rsid w:val="009C7A42"/>
    <w:rsid w:val="009D04A9"/>
    <w:rsid w:val="009D0765"/>
    <w:rsid w:val="009D0B4E"/>
    <w:rsid w:val="009D0BBF"/>
    <w:rsid w:val="009D0CA5"/>
    <w:rsid w:val="009D1433"/>
    <w:rsid w:val="009D16E4"/>
    <w:rsid w:val="009D199D"/>
    <w:rsid w:val="009D22B6"/>
    <w:rsid w:val="009D28DF"/>
    <w:rsid w:val="009D2B50"/>
    <w:rsid w:val="009D2B7A"/>
    <w:rsid w:val="009D3164"/>
    <w:rsid w:val="009D33BB"/>
    <w:rsid w:val="009D36CA"/>
    <w:rsid w:val="009D421D"/>
    <w:rsid w:val="009D433D"/>
    <w:rsid w:val="009D45F9"/>
    <w:rsid w:val="009D4799"/>
    <w:rsid w:val="009D4C77"/>
    <w:rsid w:val="009D4EA2"/>
    <w:rsid w:val="009D60F6"/>
    <w:rsid w:val="009D641C"/>
    <w:rsid w:val="009D6468"/>
    <w:rsid w:val="009D69B2"/>
    <w:rsid w:val="009D6C52"/>
    <w:rsid w:val="009D786F"/>
    <w:rsid w:val="009D7A33"/>
    <w:rsid w:val="009D7F46"/>
    <w:rsid w:val="009E039C"/>
    <w:rsid w:val="009E0436"/>
    <w:rsid w:val="009E0625"/>
    <w:rsid w:val="009E0A62"/>
    <w:rsid w:val="009E0D83"/>
    <w:rsid w:val="009E143E"/>
    <w:rsid w:val="009E17D8"/>
    <w:rsid w:val="009E1B51"/>
    <w:rsid w:val="009E1EB3"/>
    <w:rsid w:val="009E2455"/>
    <w:rsid w:val="009E2949"/>
    <w:rsid w:val="009E34C3"/>
    <w:rsid w:val="009E35DB"/>
    <w:rsid w:val="009E3BDB"/>
    <w:rsid w:val="009E3E4D"/>
    <w:rsid w:val="009E45CE"/>
    <w:rsid w:val="009E47D5"/>
    <w:rsid w:val="009E482F"/>
    <w:rsid w:val="009E4B72"/>
    <w:rsid w:val="009E4CBB"/>
    <w:rsid w:val="009E5588"/>
    <w:rsid w:val="009E5804"/>
    <w:rsid w:val="009E5B6D"/>
    <w:rsid w:val="009E5E0E"/>
    <w:rsid w:val="009E6027"/>
    <w:rsid w:val="009E618A"/>
    <w:rsid w:val="009E6579"/>
    <w:rsid w:val="009E663E"/>
    <w:rsid w:val="009E695C"/>
    <w:rsid w:val="009E6F70"/>
    <w:rsid w:val="009E6FFB"/>
    <w:rsid w:val="009E74E5"/>
    <w:rsid w:val="009E7D99"/>
    <w:rsid w:val="009E7EA1"/>
    <w:rsid w:val="009E7EC1"/>
    <w:rsid w:val="009F0396"/>
    <w:rsid w:val="009F06FA"/>
    <w:rsid w:val="009F0C4F"/>
    <w:rsid w:val="009F0EAA"/>
    <w:rsid w:val="009F1638"/>
    <w:rsid w:val="009F17EE"/>
    <w:rsid w:val="009F18B8"/>
    <w:rsid w:val="009F1D60"/>
    <w:rsid w:val="009F21C3"/>
    <w:rsid w:val="009F2779"/>
    <w:rsid w:val="009F2A3E"/>
    <w:rsid w:val="009F2D9C"/>
    <w:rsid w:val="009F30A0"/>
    <w:rsid w:val="009F3806"/>
    <w:rsid w:val="009F385E"/>
    <w:rsid w:val="009F38AC"/>
    <w:rsid w:val="009F3CCF"/>
    <w:rsid w:val="009F3DA2"/>
    <w:rsid w:val="009F3F75"/>
    <w:rsid w:val="009F3FB7"/>
    <w:rsid w:val="009F4367"/>
    <w:rsid w:val="009F4552"/>
    <w:rsid w:val="009F57C8"/>
    <w:rsid w:val="009F589B"/>
    <w:rsid w:val="009F5E95"/>
    <w:rsid w:val="009F62E1"/>
    <w:rsid w:val="009F654B"/>
    <w:rsid w:val="009F6BA5"/>
    <w:rsid w:val="009F6C18"/>
    <w:rsid w:val="009F6ECF"/>
    <w:rsid w:val="009F7BF3"/>
    <w:rsid w:val="009F7BFA"/>
    <w:rsid w:val="009F7DBA"/>
    <w:rsid w:val="00A0016D"/>
    <w:rsid w:val="00A005BC"/>
    <w:rsid w:val="00A00B6F"/>
    <w:rsid w:val="00A00BA5"/>
    <w:rsid w:val="00A0137C"/>
    <w:rsid w:val="00A014C6"/>
    <w:rsid w:val="00A0189F"/>
    <w:rsid w:val="00A01B03"/>
    <w:rsid w:val="00A023E8"/>
    <w:rsid w:val="00A0241C"/>
    <w:rsid w:val="00A024F3"/>
    <w:rsid w:val="00A0274F"/>
    <w:rsid w:val="00A02D0D"/>
    <w:rsid w:val="00A032D9"/>
    <w:rsid w:val="00A03A86"/>
    <w:rsid w:val="00A041AD"/>
    <w:rsid w:val="00A041AF"/>
    <w:rsid w:val="00A044A4"/>
    <w:rsid w:val="00A04505"/>
    <w:rsid w:val="00A045B7"/>
    <w:rsid w:val="00A04806"/>
    <w:rsid w:val="00A04A9C"/>
    <w:rsid w:val="00A04C87"/>
    <w:rsid w:val="00A05121"/>
    <w:rsid w:val="00A0538A"/>
    <w:rsid w:val="00A05C0B"/>
    <w:rsid w:val="00A05C2D"/>
    <w:rsid w:val="00A05C62"/>
    <w:rsid w:val="00A05FC9"/>
    <w:rsid w:val="00A06048"/>
    <w:rsid w:val="00A0635E"/>
    <w:rsid w:val="00A06AE8"/>
    <w:rsid w:val="00A06C94"/>
    <w:rsid w:val="00A070D4"/>
    <w:rsid w:val="00A0778C"/>
    <w:rsid w:val="00A079BC"/>
    <w:rsid w:val="00A07AEA"/>
    <w:rsid w:val="00A07D85"/>
    <w:rsid w:val="00A10248"/>
    <w:rsid w:val="00A1078D"/>
    <w:rsid w:val="00A108DD"/>
    <w:rsid w:val="00A10905"/>
    <w:rsid w:val="00A113C1"/>
    <w:rsid w:val="00A11498"/>
    <w:rsid w:val="00A120EB"/>
    <w:rsid w:val="00A12418"/>
    <w:rsid w:val="00A12539"/>
    <w:rsid w:val="00A12A6A"/>
    <w:rsid w:val="00A12DCD"/>
    <w:rsid w:val="00A1339F"/>
    <w:rsid w:val="00A135D0"/>
    <w:rsid w:val="00A135D3"/>
    <w:rsid w:val="00A1376E"/>
    <w:rsid w:val="00A138BB"/>
    <w:rsid w:val="00A13A3E"/>
    <w:rsid w:val="00A13B1B"/>
    <w:rsid w:val="00A142FD"/>
    <w:rsid w:val="00A1453C"/>
    <w:rsid w:val="00A148DE"/>
    <w:rsid w:val="00A14D9C"/>
    <w:rsid w:val="00A14DB1"/>
    <w:rsid w:val="00A15B39"/>
    <w:rsid w:val="00A15C6C"/>
    <w:rsid w:val="00A15C72"/>
    <w:rsid w:val="00A15E2E"/>
    <w:rsid w:val="00A16A3D"/>
    <w:rsid w:val="00A17113"/>
    <w:rsid w:val="00A17237"/>
    <w:rsid w:val="00A17593"/>
    <w:rsid w:val="00A17737"/>
    <w:rsid w:val="00A1775A"/>
    <w:rsid w:val="00A17B20"/>
    <w:rsid w:val="00A20033"/>
    <w:rsid w:val="00A20396"/>
    <w:rsid w:val="00A20D63"/>
    <w:rsid w:val="00A210C2"/>
    <w:rsid w:val="00A214D1"/>
    <w:rsid w:val="00A2155E"/>
    <w:rsid w:val="00A21EDB"/>
    <w:rsid w:val="00A21FD1"/>
    <w:rsid w:val="00A22161"/>
    <w:rsid w:val="00A2248D"/>
    <w:rsid w:val="00A226AA"/>
    <w:rsid w:val="00A2279B"/>
    <w:rsid w:val="00A22F73"/>
    <w:rsid w:val="00A23143"/>
    <w:rsid w:val="00A238B9"/>
    <w:rsid w:val="00A23957"/>
    <w:rsid w:val="00A23960"/>
    <w:rsid w:val="00A23F01"/>
    <w:rsid w:val="00A2426A"/>
    <w:rsid w:val="00A24A5E"/>
    <w:rsid w:val="00A24D34"/>
    <w:rsid w:val="00A24E57"/>
    <w:rsid w:val="00A24F19"/>
    <w:rsid w:val="00A25157"/>
    <w:rsid w:val="00A25C38"/>
    <w:rsid w:val="00A25D99"/>
    <w:rsid w:val="00A2642D"/>
    <w:rsid w:val="00A26C86"/>
    <w:rsid w:val="00A26CA0"/>
    <w:rsid w:val="00A26F3C"/>
    <w:rsid w:val="00A2713F"/>
    <w:rsid w:val="00A27501"/>
    <w:rsid w:val="00A27647"/>
    <w:rsid w:val="00A27BDC"/>
    <w:rsid w:val="00A27E4A"/>
    <w:rsid w:val="00A27F21"/>
    <w:rsid w:val="00A3091E"/>
    <w:rsid w:val="00A31375"/>
    <w:rsid w:val="00A31651"/>
    <w:rsid w:val="00A32334"/>
    <w:rsid w:val="00A326F2"/>
    <w:rsid w:val="00A3286A"/>
    <w:rsid w:val="00A328E3"/>
    <w:rsid w:val="00A331D6"/>
    <w:rsid w:val="00A333E3"/>
    <w:rsid w:val="00A3381B"/>
    <w:rsid w:val="00A33F8E"/>
    <w:rsid w:val="00A3451B"/>
    <w:rsid w:val="00A34897"/>
    <w:rsid w:val="00A34A07"/>
    <w:rsid w:val="00A34AE2"/>
    <w:rsid w:val="00A34B1D"/>
    <w:rsid w:val="00A35B7D"/>
    <w:rsid w:val="00A35EB4"/>
    <w:rsid w:val="00A362C7"/>
    <w:rsid w:val="00A36445"/>
    <w:rsid w:val="00A3644F"/>
    <w:rsid w:val="00A36787"/>
    <w:rsid w:val="00A373EC"/>
    <w:rsid w:val="00A37A4C"/>
    <w:rsid w:val="00A37A53"/>
    <w:rsid w:val="00A37EF8"/>
    <w:rsid w:val="00A40375"/>
    <w:rsid w:val="00A40424"/>
    <w:rsid w:val="00A4084A"/>
    <w:rsid w:val="00A4088E"/>
    <w:rsid w:val="00A40C54"/>
    <w:rsid w:val="00A40C7C"/>
    <w:rsid w:val="00A410DA"/>
    <w:rsid w:val="00A41741"/>
    <w:rsid w:val="00A41788"/>
    <w:rsid w:val="00A42495"/>
    <w:rsid w:val="00A426D6"/>
    <w:rsid w:val="00A426F7"/>
    <w:rsid w:val="00A4286C"/>
    <w:rsid w:val="00A42F24"/>
    <w:rsid w:val="00A430FF"/>
    <w:rsid w:val="00A43232"/>
    <w:rsid w:val="00A441E2"/>
    <w:rsid w:val="00A44730"/>
    <w:rsid w:val="00A44951"/>
    <w:rsid w:val="00A44BAA"/>
    <w:rsid w:val="00A44EDC"/>
    <w:rsid w:val="00A452C4"/>
    <w:rsid w:val="00A453C4"/>
    <w:rsid w:val="00A45E68"/>
    <w:rsid w:val="00A4745E"/>
    <w:rsid w:val="00A47B09"/>
    <w:rsid w:val="00A50372"/>
    <w:rsid w:val="00A51422"/>
    <w:rsid w:val="00A514E0"/>
    <w:rsid w:val="00A5167A"/>
    <w:rsid w:val="00A5217B"/>
    <w:rsid w:val="00A522CF"/>
    <w:rsid w:val="00A526E8"/>
    <w:rsid w:val="00A52934"/>
    <w:rsid w:val="00A52C09"/>
    <w:rsid w:val="00A532C5"/>
    <w:rsid w:val="00A534E7"/>
    <w:rsid w:val="00A537B4"/>
    <w:rsid w:val="00A53809"/>
    <w:rsid w:val="00A53869"/>
    <w:rsid w:val="00A53BE1"/>
    <w:rsid w:val="00A53E67"/>
    <w:rsid w:val="00A545FD"/>
    <w:rsid w:val="00A54B35"/>
    <w:rsid w:val="00A54C60"/>
    <w:rsid w:val="00A54F77"/>
    <w:rsid w:val="00A550F4"/>
    <w:rsid w:val="00A555E3"/>
    <w:rsid w:val="00A55B4D"/>
    <w:rsid w:val="00A55B52"/>
    <w:rsid w:val="00A55C95"/>
    <w:rsid w:val="00A5614A"/>
    <w:rsid w:val="00A56606"/>
    <w:rsid w:val="00A566C0"/>
    <w:rsid w:val="00A567C0"/>
    <w:rsid w:val="00A5683C"/>
    <w:rsid w:val="00A569D7"/>
    <w:rsid w:val="00A57010"/>
    <w:rsid w:val="00A57184"/>
    <w:rsid w:val="00A5740C"/>
    <w:rsid w:val="00A60287"/>
    <w:rsid w:val="00A605E7"/>
    <w:rsid w:val="00A60AC9"/>
    <w:rsid w:val="00A61124"/>
    <w:rsid w:val="00A611E4"/>
    <w:rsid w:val="00A612DE"/>
    <w:rsid w:val="00A613E2"/>
    <w:rsid w:val="00A615C4"/>
    <w:rsid w:val="00A61B4C"/>
    <w:rsid w:val="00A61F14"/>
    <w:rsid w:val="00A61F41"/>
    <w:rsid w:val="00A61FFD"/>
    <w:rsid w:val="00A62191"/>
    <w:rsid w:val="00A623D6"/>
    <w:rsid w:val="00A62944"/>
    <w:rsid w:val="00A62B1F"/>
    <w:rsid w:val="00A63A2E"/>
    <w:rsid w:val="00A63CF3"/>
    <w:rsid w:val="00A63FFD"/>
    <w:rsid w:val="00A64347"/>
    <w:rsid w:val="00A648D0"/>
    <w:rsid w:val="00A64B1C"/>
    <w:rsid w:val="00A64B8F"/>
    <w:rsid w:val="00A64C8F"/>
    <w:rsid w:val="00A64CB5"/>
    <w:rsid w:val="00A64E34"/>
    <w:rsid w:val="00A65CE2"/>
    <w:rsid w:val="00A65D86"/>
    <w:rsid w:val="00A66291"/>
    <w:rsid w:val="00A67208"/>
    <w:rsid w:val="00A67A4A"/>
    <w:rsid w:val="00A67E57"/>
    <w:rsid w:val="00A706DF"/>
    <w:rsid w:val="00A708DA"/>
    <w:rsid w:val="00A71311"/>
    <w:rsid w:val="00A7173E"/>
    <w:rsid w:val="00A717B3"/>
    <w:rsid w:val="00A7186F"/>
    <w:rsid w:val="00A71A28"/>
    <w:rsid w:val="00A71F55"/>
    <w:rsid w:val="00A72E89"/>
    <w:rsid w:val="00A7367D"/>
    <w:rsid w:val="00A73A5F"/>
    <w:rsid w:val="00A74009"/>
    <w:rsid w:val="00A74376"/>
    <w:rsid w:val="00A747CA"/>
    <w:rsid w:val="00A74A6C"/>
    <w:rsid w:val="00A75317"/>
    <w:rsid w:val="00A7549D"/>
    <w:rsid w:val="00A7551D"/>
    <w:rsid w:val="00A7573B"/>
    <w:rsid w:val="00A75A55"/>
    <w:rsid w:val="00A75BE0"/>
    <w:rsid w:val="00A76030"/>
    <w:rsid w:val="00A76291"/>
    <w:rsid w:val="00A763E2"/>
    <w:rsid w:val="00A7662E"/>
    <w:rsid w:val="00A76B89"/>
    <w:rsid w:val="00A774F0"/>
    <w:rsid w:val="00A7771B"/>
    <w:rsid w:val="00A77868"/>
    <w:rsid w:val="00A778E9"/>
    <w:rsid w:val="00A77A1F"/>
    <w:rsid w:val="00A77B6F"/>
    <w:rsid w:val="00A77D2D"/>
    <w:rsid w:val="00A77DA4"/>
    <w:rsid w:val="00A80015"/>
    <w:rsid w:val="00A801FD"/>
    <w:rsid w:val="00A80213"/>
    <w:rsid w:val="00A80370"/>
    <w:rsid w:val="00A80863"/>
    <w:rsid w:val="00A80923"/>
    <w:rsid w:val="00A80D1C"/>
    <w:rsid w:val="00A80F83"/>
    <w:rsid w:val="00A811CB"/>
    <w:rsid w:val="00A812C1"/>
    <w:rsid w:val="00A81744"/>
    <w:rsid w:val="00A81A44"/>
    <w:rsid w:val="00A82199"/>
    <w:rsid w:val="00A82836"/>
    <w:rsid w:val="00A8299F"/>
    <w:rsid w:val="00A82AA6"/>
    <w:rsid w:val="00A83407"/>
    <w:rsid w:val="00A83430"/>
    <w:rsid w:val="00A839C5"/>
    <w:rsid w:val="00A839CF"/>
    <w:rsid w:val="00A83DC1"/>
    <w:rsid w:val="00A83F40"/>
    <w:rsid w:val="00A83F65"/>
    <w:rsid w:val="00A841A4"/>
    <w:rsid w:val="00A84520"/>
    <w:rsid w:val="00A846EE"/>
    <w:rsid w:val="00A84C5A"/>
    <w:rsid w:val="00A8515C"/>
    <w:rsid w:val="00A85508"/>
    <w:rsid w:val="00A85A60"/>
    <w:rsid w:val="00A86062"/>
    <w:rsid w:val="00A8611C"/>
    <w:rsid w:val="00A86B97"/>
    <w:rsid w:val="00A87406"/>
    <w:rsid w:val="00A87429"/>
    <w:rsid w:val="00A874A4"/>
    <w:rsid w:val="00A90338"/>
    <w:rsid w:val="00A9034D"/>
    <w:rsid w:val="00A9073C"/>
    <w:rsid w:val="00A90B08"/>
    <w:rsid w:val="00A90FA1"/>
    <w:rsid w:val="00A91377"/>
    <w:rsid w:val="00A91694"/>
    <w:rsid w:val="00A916A0"/>
    <w:rsid w:val="00A91A27"/>
    <w:rsid w:val="00A91B7D"/>
    <w:rsid w:val="00A91D9A"/>
    <w:rsid w:val="00A92312"/>
    <w:rsid w:val="00A92FAA"/>
    <w:rsid w:val="00A93126"/>
    <w:rsid w:val="00A9346F"/>
    <w:rsid w:val="00A94D48"/>
    <w:rsid w:val="00A94E86"/>
    <w:rsid w:val="00A94F65"/>
    <w:rsid w:val="00A95196"/>
    <w:rsid w:val="00A952B4"/>
    <w:rsid w:val="00A959DD"/>
    <w:rsid w:val="00A95CDF"/>
    <w:rsid w:val="00A96272"/>
    <w:rsid w:val="00A96411"/>
    <w:rsid w:val="00A9648C"/>
    <w:rsid w:val="00A9650D"/>
    <w:rsid w:val="00A96C35"/>
    <w:rsid w:val="00A975FD"/>
    <w:rsid w:val="00A97CBE"/>
    <w:rsid w:val="00AA006E"/>
    <w:rsid w:val="00AA038A"/>
    <w:rsid w:val="00AA0899"/>
    <w:rsid w:val="00AA0A27"/>
    <w:rsid w:val="00AA1262"/>
    <w:rsid w:val="00AA14A4"/>
    <w:rsid w:val="00AA1B23"/>
    <w:rsid w:val="00AA1F3E"/>
    <w:rsid w:val="00AA2C62"/>
    <w:rsid w:val="00AA3007"/>
    <w:rsid w:val="00AA3298"/>
    <w:rsid w:val="00AA3335"/>
    <w:rsid w:val="00AA3B1C"/>
    <w:rsid w:val="00AA3BC4"/>
    <w:rsid w:val="00AA4180"/>
    <w:rsid w:val="00AA477D"/>
    <w:rsid w:val="00AA505D"/>
    <w:rsid w:val="00AA5E11"/>
    <w:rsid w:val="00AA6193"/>
    <w:rsid w:val="00AA62F0"/>
    <w:rsid w:val="00AA645C"/>
    <w:rsid w:val="00AA693D"/>
    <w:rsid w:val="00AA69DE"/>
    <w:rsid w:val="00AA6AC1"/>
    <w:rsid w:val="00AA6E5B"/>
    <w:rsid w:val="00AA7085"/>
    <w:rsid w:val="00AA742D"/>
    <w:rsid w:val="00AA7E1A"/>
    <w:rsid w:val="00AB02FC"/>
    <w:rsid w:val="00AB06CA"/>
    <w:rsid w:val="00AB0A34"/>
    <w:rsid w:val="00AB0D79"/>
    <w:rsid w:val="00AB0D9B"/>
    <w:rsid w:val="00AB0F49"/>
    <w:rsid w:val="00AB1304"/>
    <w:rsid w:val="00AB15CF"/>
    <w:rsid w:val="00AB19D1"/>
    <w:rsid w:val="00AB1A6F"/>
    <w:rsid w:val="00AB2127"/>
    <w:rsid w:val="00AB251D"/>
    <w:rsid w:val="00AB2694"/>
    <w:rsid w:val="00AB274C"/>
    <w:rsid w:val="00AB2CAC"/>
    <w:rsid w:val="00AB3175"/>
    <w:rsid w:val="00AB31C4"/>
    <w:rsid w:val="00AB3619"/>
    <w:rsid w:val="00AB498F"/>
    <w:rsid w:val="00AB49F1"/>
    <w:rsid w:val="00AB505D"/>
    <w:rsid w:val="00AB580E"/>
    <w:rsid w:val="00AB5EC3"/>
    <w:rsid w:val="00AB5FDF"/>
    <w:rsid w:val="00AB6110"/>
    <w:rsid w:val="00AB634E"/>
    <w:rsid w:val="00AB6564"/>
    <w:rsid w:val="00AB65F1"/>
    <w:rsid w:val="00AB67AC"/>
    <w:rsid w:val="00AB68E8"/>
    <w:rsid w:val="00AB742A"/>
    <w:rsid w:val="00AB764B"/>
    <w:rsid w:val="00AB7BEE"/>
    <w:rsid w:val="00AB7C48"/>
    <w:rsid w:val="00AB7E05"/>
    <w:rsid w:val="00AC059F"/>
    <w:rsid w:val="00AC0A19"/>
    <w:rsid w:val="00AC0AEE"/>
    <w:rsid w:val="00AC1AB2"/>
    <w:rsid w:val="00AC1BD7"/>
    <w:rsid w:val="00AC213D"/>
    <w:rsid w:val="00AC246F"/>
    <w:rsid w:val="00AC250C"/>
    <w:rsid w:val="00AC2CD6"/>
    <w:rsid w:val="00AC304B"/>
    <w:rsid w:val="00AC3109"/>
    <w:rsid w:val="00AC3338"/>
    <w:rsid w:val="00AC3342"/>
    <w:rsid w:val="00AC378B"/>
    <w:rsid w:val="00AC39CC"/>
    <w:rsid w:val="00AC446A"/>
    <w:rsid w:val="00AC494F"/>
    <w:rsid w:val="00AC5FD9"/>
    <w:rsid w:val="00AC64C4"/>
    <w:rsid w:val="00AC6B29"/>
    <w:rsid w:val="00AC716F"/>
    <w:rsid w:val="00AC7204"/>
    <w:rsid w:val="00AC77EB"/>
    <w:rsid w:val="00AC782D"/>
    <w:rsid w:val="00AC7862"/>
    <w:rsid w:val="00AC7AA4"/>
    <w:rsid w:val="00AC7D71"/>
    <w:rsid w:val="00AC7FAD"/>
    <w:rsid w:val="00AD0B2A"/>
    <w:rsid w:val="00AD0FA4"/>
    <w:rsid w:val="00AD18D3"/>
    <w:rsid w:val="00AD1C0A"/>
    <w:rsid w:val="00AD1EF6"/>
    <w:rsid w:val="00AD3082"/>
    <w:rsid w:val="00AD30B9"/>
    <w:rsid w:val="00AD41F5"/>
    <w:rsid w:val="00AD4246"/>
    <w:rsid w:val="00AD47CE"/>
    <w:rsid w:val="00AD49E1"/>
    <w:rsid w:val="00AD4BA3"/>
    <w:rsid w:val="00AD532B"/>
    <w:rsid w:val="00AD54B0"/>
    <w:rsid w:val="00AD5C6E"/>
    <w:rsid w:val="00AD6011"/>
    <w:rsid w:val="00AD6097"/>
    <w:rsid w:val="00AD683D"/>
    <w:rsid w:val="00AD6949"/>
    <w:rsid w:val="00AD74F2"/>
    <w:rsid w:val="00AD7993"/>
    <w:rsid w:val="00AD7AF9"/>
    <w:rsid w:val="00AD7B92"/>
    <w:rsid w:val="00AD7F1F"/>
    <w:rsid w:val="00AE01D4"/>
    <w:rsid w:val="00AE2813"/>
    <w:rsid w:val="00AE29F0"/>
    <w:rsid w:val="00AE30DA"/>
    <w:rsid w:val="00AE3540"/>
    <w:rsid w:val="00AE3548"/>
    <w:rsid w:val="00AE35BB"/>
    <w:rsid w:val="00AE3622"/>
    <w:rsid w:val="00AE3781"/>
    <w:rsid w:val="00AE385B"/>
    <w:rsid w:val="00AE3B96"/>
    <w:rsid w:val="00AE3D3E"/>
    <w:rsid w:val="00AE409A"/>
    <w:rsid w:val="00AE4124"/>
    <w:rsid w:val="00AE4254"/>
    <w:rsid w:val="00AE496A"/>
    <w:rsid w:val="00AE4CF9"/>
    <w:rsid w:val="00AE4D1F"/>
    <w:rsid w:val="00AE4DB7"/>
    <w:rsid w:val="00AE507B"/>
    <w:rsid w:val="00AE5BD8"/>
    <w:rsid w:val="00AE5DCA"/>
    <w:rsid w:val="00AE6379"/>
    <w:rsid w:val="00AE65DA"/>
    <w:rsid w:val="00AE67A9"/>
    <w:rsid w:val="00AE6A09"/>
    <w:rsid w:val="00AE6D03"/>
    <w:rsid w:val="00AE6D04"/>
    <w:rsid w:val="00AE76E2"/>
    <w:rsid w:val="00AE7780"/>
    <w:rsid w:val="00AE7BA5"/>
    <w:rsid w:val="00AE7D61"/>
    <w:rsid w:val="00AE7EE9"/>
    <w:rsid w:val="00AF015A"/>
    <w:rsid w:val="00AF0310"/>
    <w:rsid w:val="00AF058A"/>
    <w:rsid w:val="00AF07D0"/>
    <w:rsid w:val="00AF0B4B"/>
    <w:rsid w:val="00AF0CAE"/>
    <w:rsid w:val="00AF2276"/>
    <w:rsid w:val="00AF23F1"/>
    <w:rsid w:val="00AF246E"/>
    <w:rsid w:val="00AF3581"/>
    <w:rsid w:val="00AF3605"/>
    <w:rsid w:val="00AF3CF3"/>
    <w:rsid w:val="00AF3FF3"/>
    <w:rsid w:val="00AF42C2"/>
    <w:rsid w:val="00AF43A1"/>
    <w:rsid w:val="00AF461F"/>
    <w:rsid w:val="00AF5965"/>
    <w:rsid w:val="00AF5BF5"/>
    <w:rsid w:val="00AF64E1"/>
    <w:rsid w:val="00AF6710"/>
    <w:rsid w:val="00AF6830"/>
    <w:rsid w:val="00AF68AA"/>
    <w:rsid w:val="00AF6A96"/>
    <w:rsid w:val="00AF6B53"/>
    <w:rsid w:val="00AF6D44"/>
    <w:rsid w:val="00AF6E04"/>
    <w:rsid w:val="00B00B97"/>
    <w:rsid w:val="00B00DC8"/>
    <w:rsid w:val="00B00F30"/>
    <w:rsid w:val="00B012E8"/>
    <w:rsid w:val="00B0141A"/>
    <w:rsid w:val="00B02377"/>
    <w:rsid w:val="00B023D8"/>
    <w:rsid w:val="00B02531"/>
    <w:rsid w:val="00B02814"/>
    <w:rsid w:val="00B0354B"/>
    <w:rsid w:val="00B03C8D"/>
    <w:rsid w:val="00B03EF2"/>
    <w:rsid w:val="00B042EC"/>
    <w:rsid w:val="00B0433B"/>
    <w:rsid w:val="00B045B5"/>
    <w:rsid w:val="00B048FA"/>
    <w:rsid w:val="00B051FC"/>
    <w:rsid w:val="00B056F7"/>
    <w:rsid w:val="00B05E7E"/>
    <w:rsid w:val="00B0671E"/>
    <w:rsid w:val="00B067E8"/>
    <w:rsid w:val="00B0759B"/>
    <w:rsid w:val="00B076B1"/>
    <w:rsid w:val="00B076BB"/>
    <w:rsid w:val="00B0771B"/>
    <w:rsid w:val="00B0790E"/>
    <w:rsid w:val="00B07D97"/>
    <w:rsid w:val="00B07F72"/>
    <w:rsid w:val="00B102FE"/>
    <w:rsid w:val="00B106FC"/>
    <w:rsid w:val="00B10C3E"/>
    <w:rsid w:val="00B10C65"/>
    <w:rsid w:val="00B112A2"/>
    <w:rsid w:val="00B117F7"/>
    <w:rsid w:val="00B11A5E"/>
    <w:rsid w:val="00B11B30"/>
    <w:rsid w:val="00B1224D"/>
    <w:rsid w:val="00B133BB"/>
    <w:rsid w:val="00B133C2"/>
    <w:rsid w:val="00B13CC7"/>
    <w:rsid w:val="00B13F49"/>
    <w:rsid w:val="00B14827"/>
    <w:rsid w:val="00B14A77"/>
    <w:rsid w:val="00B14D78"/>
    <w:rsid w:val="00B15A15"/>
    <w:rsid w:val="00B1619E"/>
    <w:rsid w:val="00B16EAC"/>
    <w:rsid w:val="00B17B11"/>
    <w:rsid w:val="00B20072"/>
    <w:rsid w:val="00B202FE"/>
    <w:rsid w:val="00B20584"/>
    <w:rsid w:val="00B20F5F"/>
    <w:rsid w:val="00B21020"/>
    <w:rsid w:val="00B21131"/>
    <w:rsid w:val="00B2113A"/>
    <w:rsid w:val="00B212FC"/>
    <w:rsid w:val="00B212FE"/>
    <w:rsid w:val="00B21301"/>
    <w:rsid w:val="00B2154B"/>
    <w:rsid w:val="00B21CB1"/>
    <w:rsid w:val="00B21E02"/>
    <w:rsid w:val="00B21E31"/>
    <w:rsid w:val="00B21EEB"/>
    <w:rsid w:val="00B21FCF"/>
    <w:rsid w:val="00B22E9A"/>
    <w:rsid w:val="00B22EBC"/>
    <w:rsid w:val="00B23560"/>
    <w:rsid w:val="00B237E4"/>
    <w:rsid w:val="00B23B4A"/>
    <w:rsid w:val="00B23D0F"/>
    <w:rsid w:val="00B23E24"/>
    <w:rsid w:val="00B248D4"/>
    <w:rsid w:val="00B24DB2"/>
    <w:rsid w:val="00B25195"/>
    <w:rsid w:val="00B2548C"/>
    <w:rsid w:val="00B2588A"/>
    <w:rsid w:val="00B25C29"/>
    <w:rsid w:val="00B25D90"/>
    <w:rsid w:val="00B26394"/>
    <w:rsid w:val="00B2655C"/>
    <w:rsid w:val="00B266C0"/>
    <w:rsid w:val="00B266D4"/>
    <w:rsid w:val="00B269CA"/>
    <w:rsid w:val="00B300AA"/>
    <w:rsid w:val="00B304A4"/>
    <w:rsid w:val="00B304FA"/>
    <w:rsid w:val="00B30835"/>
    <w:rsid w:val="00B30E1E"/>
    <w:rsid w:val="00B314F1"/>
    <w:rsid w:val="00B31994"/>
    <w:rsid w:val="00B31EB5"/>
    <w:rsid w:val="00B3215E"/>
    <w:rsid w:val="00B32192"/>
    <w:rsid w:val="00B3230C"/>
    <w:rsid w:val="00B323AB"/>
    <w:rsid w:val="00B323F6"/>
    <w:rsid w:val="00B325AF"/>
    <w:rsid w:val="00B32A56"/>
    <w:rsid w:val="00B32C43"/>
    <w:rsid w:val="00B32D6C"/>
    <w:rsid w:val="00B33619"/>
    <w:rsid w:val="00B33ACF"/>
    <w:rsid w:val="00B342F3"/>
    <w:rsid w:val="00B34DF4"/>
    <w:rsid w:val="00B34F05"/>
    <w:rsid w:val="00B34F31"/>
    <w:rsid w:val="00B35163"/>
    <w:rsid w:val="00B356A2"/>
    <w:rsid w:val="00B35924"/>
    <w:rsid w:val="00B3592D"/>
    <w:rsid w:val="00B35ED6"/>
    <w:rsid w:val="00B35EDD"/>
    <w:rsid w:val="00B361A1"/>
    <w:rsid w:val="00B361EF"/>
    <w:rsid w:val="00B368D5"/>
    <w:rsid w:val="00B370AE"/>
    <w:rsid w:val="00B376AA"/>
    <w:rsid w:val="00B37C57"/>
    <w:rsid w:val="00B37C6C"/>
    <w:rsid w:val="00B37FF6"/>
    <w:rsid w:val="00B4008B"/>
    <w:rsid w:val="00B401B2"/>
    <w:rsid w:val="00B4023C"/>
    <w:rsid w:val="00B40E02"/>
    <w:rsid w:val="00B41034"/>
    <w:rsid w:val="00B415AB"/>
    <w:rsid w:val="00B41608"/>
    <w:rsid w:val="00B419C2"/>
    <w:rsid w:val="00B41C53"/>
    <w:rsid w:val="00B42599"/>
    <w:rsid w:val="00B42EE0"/>
    <w:rsid w:val="00B434F4"/>
    <w:rsid w:val="00B43563"/>
    <w:rsid w:val="00B43AD1"/>
    <w:rsid w:val="00B4420C"/>
    <w:rsid w:val="00B442C0"/>
    <w:rsid w:val="00B44391"/>
    <w:rsid w:val="00B44462"/>
    <w:rsid w:val="00B44BAB"/>
    <w:rsid w:val="00B44CCE"/>
    <w:rsid w:val="00B45546"/>
    <w:rsid w:val="00B4613C"/>
    <w:rsid w:val="00B4638F"/>
    <w:rsid w:val="00B46B6D"/>
    <w:rsid w:val="00B46E00"/>
    <w:rsid w:val="00B4753E"/>
    <w:rsid w:val="00B47745"/>
    <w:rsid w:val="00B4776C"/>
    <w:rsid w:val="00B47785"/>
    <w:rsid w:val="00B47A26"/>
    <w:rsid w:val="00B47B61"/>
    <w:rsid w:val="00B47D53"/>
    <w:rsid w:val="00B5084F"/>
    <w:rsid w:val="00B50E6B"/>
    <w:rsid w:val="00B51197"/>
    <w:rsid w:val="00B52383"/>
    <w:rsid w:val="00B52405"/>
    <w:rsid w:val="00B52579"/>
    <w:rsid w:val="00B5367F"/>
    <w:rsid w:val="00B537ED"/>
    <w:rsid w:val="00B538B5"/>
    <w:rsid w:val="00B53D6E"/>
    <w:rsid w:val="00B54403"/>
    <w:rsid w:val="00B54D1C"/>
    <w:rsid w:val="00B550AD"/>
    <w:rsid w:val="00B55829"/>
    <w:rsid w:val="00B56159"/>
    <w:rsid w:val="00B5617F"/>
    <w:rsid w:val="00B567AE"/>
    <w:rsid w:val="00B56B6F"/>
    <w:rsid w:val="00B577F4"/>
    <w:rsid w:val="00B57C36"/>
    <w:rsid w:val="00B608F5"/>
    <w:rsid w:val="00B60AE1"/>
    <w:rsid w:val="00B60BB5"/>
    <w:rsid w:val="00B60C4C"/>
    <w:rsid w:val="00B613A9"/>
    <w:rsid w:val="00B6150C"/>
    <w:rsid w:val="00B617F5"/>
    <w:rsid w:val="00B61C28"/>
    <w:rsid w:val="00B61FF7"/>
    <w:rsid w:val="00B62695"/>
    <w:rsid w:val="00B629E2"/>
    <w:rsid w:val="00B62CE6"/>
    <w:rsid w:val="00B63020"/>
    <w:rsid w:val="00B63DF2"/>
    <w:rsid w:val="00B6411D"/>
    <w:rsid w:val="00B642BF"/>
    <w:rsid w:val="00B644F8"/>
    <w:rsid w:val="00B6522B"/>
    <w:rsid w:val="00B65297"/>
    <w:rsid w:val="00B65735"/>
    <w:rsid w:val="00B65C05"/>
    <w:rsid w:val="00B65CBC"/>
    <w:rsid w:val="00B662C3"/>
    <w:rsid w:val="00B665E2"/>
    <w:rsid w:val="00B66971"/>
    <w:rsid w:val="00B66D43"/>
    <w:rsid w:val="00B67223"/>
    <w:rsid w:val="00B67593"/>
    <w:rsid w:val="00B67642"/>
    <w:rsid w:val="00B67AC1"/>
    <w:rsid w:val="00B67EA0"/>
    <w:rsid w:val="00B70ABA"/>
    <w:rsid w:val="00B70C5F"/>
    <w:rsid w:val="00B70F63"/>
    <w:rsid w:val="00B7101F"/>
    <w:rsid w:val="00B71CCA"/>
    <w:rsid w:val="00B72120"/>
    <w:rsid w:val="00B7228D"/>
    <w:rsid w:val="00B7243A"/>
    <w:rsid w:val="00B72F7B"/>
    <w:rsid w:val="00B72FBE"/>
    <w:rsid w:val="00B731CE"/>
    <w:rsid w:val="00B731D1"/>
    <w:rsid w:val="00B73A39"/>
    <w:rsid w:val="00B7479C"/>
    <w:rsid w:val="00B748EF"/>
    <w:rsid w:val="00B749DE"/>
    <w:rsid w:val="00B753C0"/>
    <w:rsid w:val="00B75461"/>
    <w:rsid w:val="00B756EE"/>
    <w:rsid w:val="00B75B57"/>
    <w:rsid w:val="00B761FD"/>
    <w:rsid w:val="00B76245"/>
    <w:rsid w:val="00B76DD2"/>
    <w:rsid w:val="00B76EA8"/>
    <w:rsid w:val="00B774D0"/>
    <w:rsid w:val="00B77BE0"/>
    <w:rsid w:val="00B803AC"/>
    <w:rsid w:val="00B80EBE"/>
    <w:rsid w:val="00B810A7"/>
    <w:rsid w:val="00B8115D"/>
    <w:rsid w:val="00B8143B"/>
    <w:rsid w:val="00B81B2F"/>
    <w:rsid w:val="00B81BAA"/>
    <w:rsid w:val="00B81F8F"/>
    <w:rsid w:val="00B8230B"/>
    <w:rsid w:val="00B8237F"/>
    <w:rsid w:val="00B827AF"/>
    <w:rsid w:val="00B828AC"/>
    <w:rsid w:val="00B82AB5"/>
    <w:rsid w:val="00B82B4A"/>
    <w:rsid w:val="00B82D1B"/>
    <w:rsid w:val="00B83062"/>
    <w:rsid w:val="00B8346B"/>
    <w:rsid w:val="00B8374E"/>
    <w:rsid w:val="00B838E1"/>
    <w:rsid w:val="00B83BCC"/>
    <w:rsid w:val="00B847F6"/>
    <w:rsid w:val="00B848D2"/>
    <w:rsid w:val="00B858DD"/>
    <w:rsid w:val="00B85C8C"/>
    <w:rsid w:val="00B85D96"/>
    <w:rsid w:val="00B85E98"/>
    <w:rsid w:val="00B863F6"/>
    <w:rsid w:val="00B86432"/>
    <w:rsid w:val="00B8670C"/>
    <w:rsid w:val="00B86780"/>
    <w:rsid w:val="00B86AFB"/>
    <w:rsid w:val="00B86BB3"/>
    <w:rsid w:val="00B86D6B"/>
    <w:rsid w:val="00B87105"/>
    <w:rsid w:val="00B875A4"/>
    <w:rsid w:val="00B877A4"/>
    <w:rsid w:val="00B87C27"/>
    <w:rsid w:val="00B87F6E"/>
    <w:rsid w:val="00B9021F"/>
    <w:rsid w:val="00B904F2"/>
    <w:rsid w:val="00B90588"/>
    <w:rsid w:val="00B90A87"/>
    <w:rsid w:val="00B90F07"/>
    <w:rsid w:val="00B919DC"/>
    <w:rsid w:val="00B91C92"/>
    <w:rsid w:val="00B91F42"/>
    <w:rsid w:val="00B92147"/>
    <w:rsid w:val="00B927CB"/>
    <w:rsid w:val="00B92E69"/>
    <w:rsid w:val="00B93633"/>
    <w:rsid w:val="00B94894"/>
    <w:rsid w:val="00B94A21"/>
    <w:rsid w:val="00B95486"/>
    <w:rsid w:val="00B959D7"/>
    <w:rsid w:val="00B95A19"/>
    <w:rsid w:val="00B95A63"/>
    <w:rsid w:val="00B95F2F"/>
    <w:rsid w:val="00B963D3"/>
    <w:rsid w:val="00B963EC"/>
    <w:rsid w:val="00B968B7"/>
    <w:rsid w:val="00B97CAF"/>
    <w:rsid w:val="00BA03C1"/>
    <w:rsid w:val="00BA0410"/>
    <w:rsid w:val="00BA04DB"/>
    <w:rsid w:val="00BA0E6D"/>
    <w:rsid w:val="00BA197B"/>
    <w:rsid w:val="00BA1B88"/>
    <w:rsid w:val="00BA1E95"/>
    <w:rsid w:val="00BA2053"/>
    <w:rsid w:val="00BA2BA2"/>
    <w:rsid w:val="00BA462D"/>
    <w:rsid w:val="00BA4EBD"/>
    <w:rsid w:val="00BA4F22"/>
    <w:rsid w:val="00BA5011"/>
    <w:rsid w:val="00BA517C"/>
    <w:rsid w:val="00BA5298"/>
    <w:rsid w:val="00BA52C1"/>
    <w:rsid w:val="00BA55A3"/>
    <w:rsid w:val="00BA5BBE"/>
    <w:rsid w:val="00BA5D68"/>
    <w:rsid w:val="00BA5FE3"/>
    <w:rsid w:val="00BA60DD"/>
    <w:rsid w:val="00BA6418"/>
    <w:rsid w:val="00BA692F"/>
    <w:rsid w:val="00BA695D"/>
    <w:rsid w:val="00BA69A5"/>
    <w:rsid w:val="00BA6A35"/>
    <w:rsid w:val="00BA6BDA"/>
    <w:rsid w:val="00BA6C2C"/>
    <w:rsid w:val="00BA75BB"/>
    <w:rsid w:val="00BA786F"/>
    <w:rsid w:val="00BA7A1E"/>
    <w:rsid w:val="00BA7ECD"/>
    <w:rsid w:val="00BB0544"/>
    <w:rsid w:val="00BB08A3"/>
    <w:rsid w:val="00BB097F"/>
    <w:rsid w:val="00BB0B33"/>
    <w:rsid w:val="00BB102C"/>
    <w:rsid w:val="00BB1240"/>
    <w:rsid w:val="00BB1306"/>
    <w:rsid w:val="00BB19A9"/>
    <w:rsid w:val="00BB1B87"/>
    <w:rsid w:val="00BB1C62"/>
    <w:rsid w:val="00BB2565"/>
    <w:rsid w:val="00BB263A"/>
    <w:rsid w:val="00BB2F25"/>
    <w:rsid w:val="00BB2FA0"/>
    <w:rsid w:val="00BB3325"/>
    <w:rsid w:val="00BB3737"/>
    <w:rsid w:val="00BB4038"/>
    <w:rsid w:val="00BB41D1"/>
    <w:rsid w:val="00BB4AF8"/>
    <w:rsid w:val="00BB4BF5"/>
    <w:rsid w:val="00BB4C6F"/>
    <w:rsid w:val="00BB52E8"/>
    <w:rsid w:val="00BB652C"/>
    <w:rsid w:val="00BB67F8"/>
    <w:rsid w:val="00BB7535"/>
    <w:rsid w:val="00BB769B"/>
    <w:rsid w:val="00BB792B"/>
    <w:rsid w:val="00BB7E7D"/>
    <w:rsid w:val="00BB7FCD"/>
    <w:rsid w:val="00BC06C0"/>
    <w:rsid w:val="00BC0E21"/>
    <w:rsid w:val="00BC1103"/>
    <w:rsid w:val="00BC11E6"/>
    <w:rsid w:val="00BC123E"/>
    <w:rsid w:val="00BC16B8"/>
    <w:rsid w:val="00BC239F"/>
    <w:rsid w:val="00BC317C"/>
    <w:rsid w:val="00BC3254"/>
    <w:rsid w:val="00BC32CD"/>
    <w:rsid w:val="00BC3B55"/>
    <w:rsid w:val="00BC41AA"/>
    <w:rsid w:val="00BC4206"/>
    <w:rsid w:val="00BC45E3"/>
    <w:rsid w:val="00BC4622"/>
    <w:rsid w:val="00BC46CB"/>
    <w:rsid w:val="00BC485C"/>
    <w:rsid w:val="00BC49C0"/>
    <w:rsid w:val="00BC4A43"/>
    <w:rsid w:val="00BC4B62"/>
    <w:rsid w:val="00BC4FCF"/>
    <w:rsid w:val="00BC52FF"/>
    <w:rsid w:val="00BC5626"/>
    <w:rsid w:val="00BC57E1"/>
    <w:rsid w:val="00BC5825"/>
    <w:rsid w:val="00BC5860"/>
    <w:rsid w:val="00BC5B64"/>
    <w:rsid w:val="00BC5BCF"/>
    <w:rsid w:val="00BC616F"/>
    <w:rsid w:val="00BC64A4"/>
    <w:rsid w:val="00BC6964"/>
    <w:rsid w:val="00BC6A20"/>
    <w:rsid w:val="00BC71FE"/>
    <w:rsid w:val="00BC7865"/>
    <w:rsid w:val="00BD08A1"/>
    <w:rsid w:val="00BD1646"/>
    <w:rsid w:val="00BD180E"/>
    <w:rsid w:val="00BD1B03"/>
    <w:rsid w:val="00BD1D76"/>
    <w:rsid w:val="00BD2295"/>
    <w:rsid w:val="00BD2360"/>
    <w:rsid w:val="00BD2F4B"/>
    <w:rsid w:val="00BD2FAD"/>
    <w:rsid w:val="00BD3000"/>
    <w:rsid w:val="00BD31AE"/>
    <w:rsid w:val="00BD3361"/>
    <w:rsid w:val="00BD3805"/>
    <w:rsid w:val="00BD3B11"/>
    <w:rsid w:val="00BD45BE"/>
    <w:rsid w:val="00BD4C7C"/>
    <w:rsid w:val="00BD4F5A"/>
    <w:rsid w:val="00BD503B"/>
    <w:rsid w:val="00BD53F7"/>
    <w:rsid w:val="00BD5A42"/>
    <w:rsid w:val="00BD60AA"/>
    <w:rsid w:val="00BD60B8"/>
    <w:rsid w:val="00BD67EE"/>
    <w:rsid w:val="00BD6B32"/>
    <w:rsid w:val="00BD6F77"/>
    <w:rsid w:val="00BD719E"/>
    <w:rsid w:val="00BD71B0"/>
    <w:rsid w:val="00BD7325"/>
    <w:rsid w:val="00BD77D6"/>
    <w:rsid w:val="00BD7916"/>
    <w:rsid w:val="00BD7DD6"/>
    <w:rsid w:val="00BE0097"/>
    <w:rsid w:val="00BE0288"/>
    <w:rsid w:val="00BE0ADD"/>
    <w:rsid w:val="00BE0D5A"/>
    <w:rsid w:val="00BE0D9E"/>
    <w:rsid w:val="00BE1044"/>
    <w:rsid w:val="00BE169B"/>
    <w:rsid w:val="00BE1915"/>
    <w:rsid w:val="00BE2868"/>
    <w:rsid w:val="00BE28C2"/>
    <w:rsid w:val="00BE2A61"/>
    <w:rsid w:val="00BE386F"/>
    <w:rsid w:val="00BE3A82"/>
    <w:rsid w:val="00BE4241"/>
    <w:rsid w:val="00BE46BE"/>
    <w:rsid w:val="00BE47CE"/>
    <w:rsid w:val="00BE48E0"/>
    <w:rsid w:val="00BE4E1A"/>
    <w:rsid w:val="00BE51BD"/>
    <w:rsid w:val="00BE52D7"/>
    <w:rsid w:val="00BE532A"/>
    <w:rsid w:val="00BE56E4"/>
    <w:rsid w:val="00BE5E3C"/>
    <w:rsid w:val="00BE66D5"/>
    <w:rsid w:val="00BE67E2"/>
    <w:rsid w:val="00BE6D86"/>
    <w:rsid w:val="00BE704D"/>
    <w:rsid w:val="00BE7E22"/>
    <w:rsid w:val="00BE7F81"/>
    <w:rsid w:val="00BF01A9"/>
    <w:rsid w:val="00BF05AF"/>
    <w:rsid w:val="00BF063B"/>
    <w:rsid w:val="00BF0BD1"/>
    <w:rsid w:val="00BF0CAF"/>
    <w:rsid w:val="00BF2FD1"/>
    <w:rsid w:val="00BF3540"/>
    <w:rsid w:val="00BF3F56"/>
    <w:rsid w:val="00BF47D3"/>
    <w:rsid w:val="00BF4B47"/>
    <w:rsid w:val="00BF4BAC"/>
    <w:rsid w:val="00BF53F3"/>
    <w:rsid w:val="00BF5885"/>
    <w:rsid w:val="00BF591E"/>
    <w:rsid w:val="00BF615F"/>
    <w:rsid w:val="00BF6162"/>
    <w:rsid w:val="00BF6703"/>
    <w:rsid w:val="00BF73A3"/>
    <w:rsid w:val="00BF74A3"/>
    <w:rsid w:val="00BF778A"/>
    <w:rsid w:val="00BF7D5A"/>
    <w:rsid w:val="00C00B14"/>
    <w:rsid w:val="00C00B3F"/>
    <w:rsid w:val="00C0162B"/>
    <w:rsid w:val="00C01943"/>
    <w:rsid w:val="00C02538"/>
    <w:rsid w:val="00C0296D"/>
    <w:rsid w:val="00C02A6B"/>
    <w:rsid w:val="00C038CC"/>
    <w:rsid w:val="00C03B72"/>
    <w:rsid w:val="00C03E00"/>
    <w:rsid w:val="00C040A6"/>
    <w:rsid w:val="00C04A7D"/>
    <w:rsid w:val="00C04AEC"/>
    <w:rsid w:val="00C04B00"/>
    <w:rsid w:val="00C050DC"/>
    <w:rsid w:val="00C050F5"/>
    <w:rsid w:val="00C052F2"/>
    <w:rsid w:val="00C0552C"/>
    <w:rsid w:val="00C055AB"/>
    <w:rsid w:val="00C05C46"/>
    <w:rsid w:val="00C06039"/>
    <w:rsid w:val="00C0662F"/>
    <w:rsid w:val="00C06A99"/>
    <w:rsid w:val="00C06B0A"/>
    <w:rsid w:val="00C07178"/>
    <w:rsid w:val="00C07512"/>
    <w:rsid w:val="00C07698"/>
    <w:rsid w:val="00C07876"/>
    <w:rsid w:val="00C10472"/>
    <w:rsid w:val="00C1062C"/>
    <w:rsid w:val="00C10780"/>
    <w:rsid w:val="00C10A18"/>
    <w:rsid w:val="00C10F48"/>
    <w:rsid w:val="00C11669"/>
    <w:rsid w:val="00C11B44"/>
    <w:rsid w:val="00C12649"/>
    <w:rsid w:val="00C12B2B"/>
    <w:rsid w:val="00C12BA6"/>
    <w:rsid w:val="00C12EB2"/>
    <w:rsid w:val="00C13706"/>
    <w:rsid w:val="00C138D5"/>
    <w:rsid w:val="00C13BED"/>
    <w:rsid w:val="00C13DFA"/>
    <w:rsid w:val="00C13F96"/>
    <w:rsid w:val="00C14EFE"/>
    <w:rsid w:val="00C14F6A"/>
    <w:rsid w:val="00C15665"/>
    <w:rsid w:val="00C158E3"/>
    <w:rsid w:val="00C15EBE"/>
    <w:rsid w:val="00C16299"/>
    <w:rsid w:val="00C1655D"/>
    <w:rsid w:val="00C169BF"/>
    <w:rsid w:val="00C17F51"/>
    <w:rsid w:val="00C20871"/>
    <w:rsid w:val="00C20A9A"/>
    <w:rsid w:val="00C20F8E"/>
    <w:rsid w:val="00C20FB6"/>
    <w:rsid w:val="00C2206C"/>
    <w:rsid w:val="00C2244A"/>
    <w:rsid w:val="00C22B7E"/>
    <w:rsid w:val="00C2348C"/>
    <w:rsid w:val="00C234BA"/>
    <w:rsid w:val="00C2353C"/>
    <w:rsid w:val="00C236D9"/>
    <w:rsid w:val="00C23C06"/>
    <w:rsid w:val="00C23D3F"/>
    <w:rsid w:val="00C23D42"/>
    <w:rsid w:val="00C241D9"/>
    <w:rsid w:val="00C2489B"/>
    <w:rsid w:val="00C248FE"/>
    <w:rsid w:val="00C249DC"/>
    <w:rsid w:val="00C24BDE"/>
    <w:rsid w:val="00C24E69"/>
    <w:rsid w:val="00C24FF9"/>
    <w:rsid w:val="00C25051"/>
    <w:rsid w:val="00C251B2"/>
    <w:rsid w:val="00C25681"/>
    <w:rsid w:val="00C258A8"/>
    <w:rsid w:val="00C261F7"/>
    <w:rsid w:val="00C262F6"/>
    <w:rsid w:val="00C26850"/>
    <w:rsid w:val="00C26A13"/>
    <w:rsid w:val="00C272BC"/>
    <w:rsid w:val="00C276F3"/>
    <w:rsid w:val="00C27E0C"/>
    <w:rsid w:val="00C27EA8"/>
    <w:rsid w:val="00C30009"/>
    <w:rsid w:val="00C3094C"/>
    <w:rsid w:val="00C30965"/>
    <w:rsid w:val="00C309D3"/>
    <w:rsid w:val="00C30D2E"/>
    <w:rsid w:val="00C310A1"/>
    <w:rsid w:val="00C31925"/>
    <w:rsid w:val="00C31A68"/>
    <w:rsid w:val="00C31A95"/>
    <w:rsid w:val="00C3279F"/>
    <w:rsid w:val="00C33238"/>
    <w:rsid w:val="00C33B06"/>
    <w:rsid w:val="00C33D67"/>
    <w:rsid w:val="00C33F83"/>
    <w:rsid w:val="00C341A4"/>
    <w:rsid w:val="00C34F4B"/>
    <w:rsid w:val="00C35AB5"/>
    <w:rsid w:val="00C35B5B"/>
    <w:rsid w:val="00C3606F"/>
    <w:rsid w:val="00C367EB"/>
    <w:rsid w:val="00C368C1"/>
    <w:rsid w:val="00C36AFC"/>
    <w:rsid w:val="00C3711B"/>
    <w:rsid w:val="00C3722D"/>
    <w:rsid w:val="00C37272"/>
    <w:rsid w:val="00C37B06"/>
    <w:rsid w:val="00C402AB"/>
    <w:rsid w:val="00C414F4"/>
    <w:rsid w:val="00C42165"/>
    <w:rsid w:val="00C42695"/>
    <w:rsid w:val="00C429E7"/>
    <w:rsid w:val="00C43265"/>
    <w:rsid w:val="00C432B2"/>
    <w:rsid w:val="00C433E4"/>
    <w:rsid w:val="00C436F4"/>
    <w:rsid w:val="00C438F5"/>
    <w:rsid w:val="00C43937"/>
    <w:rsid w:val="00C43A3E"/>
    <w:rsid w:val="00C4411D"/>
    <w:rsid w:val="00C44663"/>
    <w:rsid w:val="00C44911"/>
    <w:rsid w:val="00C45252"/>
    <w:rsid w:val="00C4534B"/>
    <w:rsid w:val="00C4550F"/>
    <w:rsid w:val="00C457B5"/>
    <w:rsid w:val="00C45927"/>
    <w:rsid w:val="00C46285"/>
    <w:rsid w:val="00C462C4"/>
    <w:rsid w:val="00C462FB"/>
    <w:rsid w:val="00C46442"/>
    <w:rsid w:val="00C46503"/>
    <w:rsid w:val="00C466E6"/>
    <w:rsid w:val="00C46BC4"/>
    <w:rsid w:val="00C46E30"/>
    <w:rsid w:val="00C47871"/>
    <w:rsid w:val="00C50247"/>
    <w:rsid w:val="00C502EC"/>
    <w:rsid w:val="00C5065A"/>
    <w:rsid w:val="00C5077A"/>
    <w:rsid w:val="00C50FF4"/>
    <w:rsid w:val="00C51134"/>
    <w:rsid w:val="00C52535"/>
    <w:rsid w:val="00C5286B"/>
    <w:rsid w:val="00C528F3"/>
    <w:rsid w:val="00C528F5"/>
    <w:rsid w:val="00C52932"/>
    <w:rsid w:val="00C52A0B"/>
    <w:rsid w:val="00C52B85"/>
    <w:rsid w:val="00C52FBE"/>
    <w:rsid w:val="00C53D5F"/>
    <w:rsid w:val="00C54082"/>
    <w:rsid w:val="00C5419A"/>
    <w:rsid w:val="00C549DA"/>
    <w:rsid w:val="00C54B14"/>
    <w:rsid w:val="00C54E51"/>
    <w:rsid w:val="00C54F8C"/>
    <w:rsid w:val="00C5550F"/>
    <w:rsid w:val="00C55927"/>
    <w:rsid w:val="00C55A78"/>
    <w:rsid w:val="00C55BC0"/>
    <w:rsid w:val="00C57304"/>
    <w:rsid w:val="00C5746A"/>
    <w:rsid w:val="00C575D1"/>
    <w:rsid w:val="00C578A7"/>
    <w:rsid w:val="00C57F16"/>
    <w:rsid w:val="00C57F4B"/>
    <w:rsid w:val="00C6038D"/>
    <w:rsid w:val="00C60873"/>
    <w:rsid w:val="00C60A12"/>
    <w:rsid w:val="00C61003"/>
    <w:rsid w:val="00C618B2"/>
    <w:rsid w:val="00C61C48"/>
    <w:rsid w:val="00C6262B"/>
    <w:rsid w:val="00C62ABF"/>
    <w:rsid w:val="00C6350E"/>
    <w:rsid w:val="00C636F1"/>
    <w:rsid w:val="00C63962"/>
    <w:rsid w:val="00C63A7D"/>
    <w:rsid w:val="00C63D21"/>
    <w:rsid w:val="00C63EB5"/>
    <w:rsid w:val="00C64103"/>
    <w:rsid w:val="00C6478A"/>
    <w:rsid w:val="00C64848"/>
    <w:rsid w:val="00C64DF2"/>
    <w:rsid w:val="00C65B31"/>
    <w:rsid w:val="00C65D71"/>
    <w:rsid w:val="00C65D92"/>
    <w:rsid w:val="00C6627F"/>
    <w:rsid w:val="00C66671"/>
    <w:rsid w:val="00C669FA"/>
    <w:rsid w:val="00C66C89"/>
    <w:rsid w:val="00C679CB"/>
    <w:rsid w:val="00C67A6C"/>
    <w:rsid w:val="00C70015"/>
    <w:rsid w:val="00C70664"/>
    <w:rsid w:val="00C70AE8"/>
    <w:rsid w:val="00C70CF6"/>
    <w:rsid w:val="00C70F68"/>
    <w:rsid w:val="00C70F8E"/>
    <w:rsid w:val="00C712F5"/>
    <w:rsid w:val="00C71C67"/>
    <w:rsid w:val="00C71D05"/>
    <w:rsid w:val="00C72086"/>
    <w:rsid w:val="00C720D4"/>
    <w:rsid w:val="00C72867"/>
    <w:rsid w:val="00C7303A"/>
    <w:rsid w:val="00C73062"/>
    <w:rsid w:val="00C73207"/>
    <w:rsid w:val="00C73512"/>
    <w:rsid w:val="00C73657"/>
    <w:rsid w:val="00C739D9"/>
    <w:rsid w:val="00C73DE2"/>
    <w:rsid w:val="00C7402A"/>
    <w:rsid w:val="00C74CD8"/>
    <w:rsid w:val="00C74D34"/>
    <w:rsid w:val="00C74E82"/>
    <w:rsid w:val="00C74F09"/>
    <w:rsid w:val="00C7531A"/>
    <w:rsid w:val="00C75DE4"/>
    <w:rsid w:val="00C762A5"/>
    <w:rsid w:val="00C7641A"/>
    <w:rsid w:val="00C7657F"/>
    <w:rsid w:val="00C76617"/>
    <w:rsid w:val="00C7671A"/>
    <w:rsid w:val="00C76C0E"/>
    <w:rsid w:val="00C76CF9"/>
    <w:rsid w:val="00C76CFB"/>
    <w:rsid w:val="00C77568"/>
    <w:rsid w:val="00C775DF"/>
    <w:rsid w:val="00C7764D"/>
    <w:rsid w:val="00C77A1E"/>
    <w:rsid w:val="00C77AE5"/>
    <w:rsid w:val="00C77E39"/>
    <w:rsid w:val="00C801C4"/>
    <w:rsid w:val="00C80A49"/>
    <w:rsid w:val="00C80DB7"/>
    <w:rsid w:val="00C813F9"/>
    <w:rsid w:val="00C8162B"/>
    <w:rsid w:val="00C819FE"/>
    <w:rsid w:val="00C81BD6"/>
    <w:rsid w:val="00C81C04"/>
    <w:rsid w:val="00C81E42"/>
    <w:rsid w:val="00C81F7E"/>
    <w:rsid w:val="00C81F9F"/>
    <w:rsid w:val="00C82602"/>
    <w:rsid w:val="00C82620"/>
    <w:rsid w:val="00C82757"/>
    <w:rsid w:val="00C82786"/>
    <w:rsid w:val="00C82CE9"/>
    <w:rsid w:val="00C831E1"/>
    <w:rsid w:val="00C83209"/>
    <w:rsid w:val="00C83B1F"/>
    <w:rsid w:val="00C83D76"/>
    <w:rsid w:val="00C8401E"/>
    <w:rsid w:val="00C840EE"/>
    <w:rsid w:val="00C841AD"/>
    <w:rsid w:val="00C84B52"/>
    <w:rsid w:val="00C8524B"/>
    <w:rsid w:val="00C853D4"/>
    <w:rsid w:val="00C8549D"/>
    <w:rsid w:val="00C8600F"/>
    <w:rsid w:val="00C860C2"/>
    <w:rsid w:val="00C86222"/>
    <w:rsid w:val="00C86234"/>
    <w:rsid w:val="00C866B6"/>
    <w:rsid w:val="00C86C26"/>
    <w:rsid w:val="00C876A6"/>
    <w:rsid w:val="00C87828"/>
    <w:rsid w:val="00C879EF"/>
    <w:rsid w:val="00C87A6C"/>
    <w:rsid w:val="00C902EA"/>
    <w:rsid w:val="00C905F2"/>
    <w:rsid w:val="00C90751"/>
    <w:rsid w:val="00C90BFE"/>
    <w:rsid w:val="00C90CBA"/>
    <w:rsid w:val="00C90F73"/>
    <w:rsid w:val="00C910B0"/>
    <w:rsid w:val="00C91556"/>
    <w:rsid w:val="00C9237A"/>
    <w:rsid w:val="00C924BD"/>
    <w:rsid w:val="00C930B4"/>
    <w:rsid w:val="00C942B6"/>
    <w:rsid w:val="00C946AF"/>
    <w:rsid w:val="00C94BE3"/>
    <w:rsid w:val="00C94EA8"/>
    <w:rsid w:val="00C94F1B"/>
    <w:rsid w:val="00C95629"/>
    <w:rsid w:val="00C958AD"/>
    <w:rsid w:val="00C9649B"/>
    <w:rsid w:val="00C969A1"/>
    <w:rsid w:val="00C96A06"/>
    <w:rsid w:val="00C96A31"/>
    <w:rsid w:val="00C96F19"/>
    <w:rsid w:val="00C9761D"/>
    <w:rsid w:val="00C9763C"/>
    <w:rsid w:val="00C97E40"/>
    <w:rsid w:val="00C97F9B"/>
    <w:rsid w:val="00CA009F"/>
    <w:rsid w:val="00CA01A0"/>
    <w:rsid w:val="00CA05AA"/>
    <w:rsid w:val="00CA07A9"/>
    <w:rsid w:val="00CA0838"/>
    <w:rsid w:val="00CA0C2F"/>
    <w:rsid w:val="00CA0F02"/>
    <w:rsid w:val="00CA0F6B"/>
    <w:rsid w:val="00CA1117"/>
    <w:rsid w:val="00CA147A"/>
    <w:rsid w:val="00CA155E"/>
    <w:rsid w:val="00CA1785"/>
    <w:rsid w:val="00CA19EE"/>
    <w:rsid w:val="00CA1F89"/>
    <w:rsid w:val="00CA1F92"/>
    <w:rsid w:val="00CA2B49"/>
    <w:rsid w:val="00CA31FF"/>
    <w:rsid w:val="00CA33B9"/>
    <w:rsid w:val="00CA3909"/>
    <w:rsid w:val="00CA3BD7"/>
    <w:rsid w:val="00CA3D88"/>
    <w:rsid w:val="00CA4341"/>
    <w:rsid w:val="00CA48A9"/>
    <w:rsid w:val="00CA4A22"/>
    <w:rsid w:val="00CA4A63"/>
    <w:rsid w:val="00CA4C70"/>
    <w:rsid w:val="00CA4FF0"/>
    <w:rsid w:val="00CA5153"/>
    <w:rsid w:val="00CA5439"/>
    <w:rsid w:val="00CA596F"/>
    <w:rsid w:val="00CA5BE4"/>
    <w:rsid w:val="00CA5FFC"/>
    <w:rsid w:val="00CA628B"/>
    <w:rsid w:val="00CA65BA"/>
    <w:rsid w:val="00CA6976"/>
    <w:rsid w:val="00CA6A05"/>
    <w:rsid w:val="00CA6F0C"/>
    <w:rsid w:val="00CA721F"/>
    <w:rsid w:val="00CA72C1"/>
    <w:rsid w:val="00CA76C0"/>
    <w:rsid w:val="00CA79A4"/>
    <w:rsid w:val="00CB0FF3"/>
    <w:rsid w:val="00CB12E2"/>
    <w:rsid w:val="00CB184C"/>
    <w:rsid w:val="00CB19B1"/>
    <w:rsid w:val="00CB20D4"/>
    <w:rsid w:val="00CB28D4"/>
    <w:rsid w:val="00CB2B3F"/>
    <w:rsid w:val="00CB2DB4"/>
    <w:rsid w:val="00CB3651"/>
    <w:rsid w:val="00CB36ED"/>
    <w:rsid w:val="00CB3C46"/>
    <w:rsid w:val="00CB414F"/>
    <w:rsid w:val="00CB4D92"/>
    <w:rsid w:val="00CB51E9"/>
    <w:rsid w:val="00CB556D"/>
    <w:rsid w:val="00CB625E"/>
    <w:rsid w:val="00CB628D"/>
    <w:rsid w:val="00CB63B4"/>
    <w:rsid w:val="00CB6468"/>
    <w:rsid w:val="00CB65E8"/>
    <w:rsid w:val="00CB66D0"/>
    <w:rsid w:val="00CB68FD"/>
    <w:rsid w:val="00CB70A9"/>
    <w:rsid w:val="00CB737F"/>
    <w:rsid w:val="00CB769F"/>
    <w:rsid w:val="00CB78E3"/>
    <w:rsid w:val="00CB7A21"/>
    <w:rsid w:val="00CC1254"/>
    <w:rsid w:val="00CC14C3"/>
    <w:rsid w:val="00CC1AA3"/>
    <w:rsid w:val="00CC1B7D"/>
    <w:rsid w:val="00CC1CA5"/>
    <w:rsid w:val="00CC1FB4"/>
    <w:rsid w:val="00CC24DC"/>
    <w:rsid w:val="00CC2A07"/>
    <w:rsid w:val="00CC2A63"/>
    <w:rsid w:val="00CC30C5"/>
    <w:rsid w:val="00CC31B4"/>
    <w:rsid w:val="00CC326E"/>
    <w:rsid w:val="00CC39B9"/>
    <w:rsid w:val="00CC3AE4"/>
    <w:rsid w:val="00CC3D4B"/>
    <w:rsid w:val="00CC4940"/>
    <w:rsid w:val="00CC4B46"/>
    <w:rsid w:val="00CC4D7F"/>
    <w:rsid w:val="00CC51C2"/>
    <w:rsid w:val="00CC52D3"/>
    <w:rsid w:val="00CC5A26"/>
    <w:rsid w:val="00CC5D70"/>
    <w:rsid w:val="00CC5F31"/>
    <w:rsid w:val="00CC5FC8"/>
    <w:rsid w:val="00CC66C7"/>
    <w:rsid w:val="00CC68CB"/>
    <w:rsid w:val="00CC694B"/>
    <w:rsid w:val="00CC6E63"/>
    <w:rsid w:val="00CC6EAB"/>
    <w:rsid w:val="00CC6F46"/>
    <w:rsid w:val="00CC7082"/>
    <w:rsid w:val="00CC7122"/>
    <w:rsid w:val="00CC71F4"/>
    <w:rsid w:val="00CC7237"/>
    <w:rsid w:val="00CC72B0"/>
    <w:rsid w:val="00CC7671"/>
    <w:rsid w:val="00CC7980"/>
    <w:rsid w:val="00CD0027"/>
    <w:rsid w:val="00CD04E9"/>
    <w:rsid w:val="00CD06B0"/>
    <w:rsid w:val="00CD0B46"/>
    <w:rsid w:val="00CD0CF6"/>
    <w:rsid w:val="00CD1A68"/>
    <w:rsid w:val="00CD1CC0"/>
    <w:rsid w:val="00CD2AF8"/>
    <w:rsid w:val="00CD2E09"/>
    <w:rsid w:val="00CD315B"/>
    <w:rsid w:val="00CD3752"/>
    <w:rsid w:val="00CD3B1C"/>
    <w:rsid w:val="00CD3DA8"/>
    <w:rsid w:val="00CD3F04"/>
    <w:rsid w:val="00CD4106"/>
    <w:rsid w:val="00CD4AF3"/>
    <w:rsid w:val="00CD50A9"/>
    <w:rsid w:val="00CD5671"/>
    <w:rsid w:val="00CD6132"/>
    <w:rsid w:val="00CD66F0"/>
    <w:rsid w:val="00CD6B7C"/>
    <w:rsid w:val="00CD6E46"/>
    <w:rsid w:val="00CD764F"/>
    <w:rsid w:val="00CD7FF9"/>
    <w:rsid w:val="00CE01A3"/>
    <w:rsid w:val="00CE02C8"/>
    <w:rsid w:val="00CE02F3"/>
    <w:rsid w:val="00CE04CD"/>
    <w:rsid w:val="00CE0610"/>
    <w:rsid w:val="00CE06CD"/>
    <w:rsid w:val="00CE0777"/>
    <w:rsid w:val="00CE0A06"/>
    <w:rsid w:val="00CE0C2C"/>
    <w:rsid w:val="00CE12C8"/>
    <w:rsid w:val="00CE192B"/>
    <w:rsid w:val="00CE2377"/>
    <w:rsid w:val="00CE2848"/>
    <w:rsid w:val="00CE2B45"/>
    <w:rsid w:val="00CE2C5C"/>
    <w:rsid w:val="00CE366D"/>
    <w:rsid w:val="00CE380D"/>
    <w:rsid w:val="00CE3887"/>
    <w:rsid w:val="00CE3888"/>
    <w:rsid w:val="00CE4049"/>
    <w:rsid w:val="00CE407E"/>
    <w:rsid w:val="00CE4140"/>
    <w:rsid w:val="00CE44DB"/>
    <w:rsid w:val="00CE5281"/>
    <w:rsid w:val="00CE560C"/>
    <w:rsid w:val="00CE5613"/>
    <w:rsid w:val="00CE591E"/>
    <w:rsid w:val="00CE5C06"/>
    <w:rsid w:val="00CE5E5D"/>
    <w:rsid w:val="00CE632B"/>
    <w:rsid w:val="00CE6437"/>
    <w:rsid w:val="00CE6C8C"/>
    <w:rsid w:val="00CE6FE4"/>
    <w:rsid w:val="00CE7471"/>
    <w:rsid w:val="00CE7D69"/>
    <w:rsid w:val="00CE7E2E"/>
    <w:rsid w:val="00CE7E66"/>
    <w:rsid w:val="00CF0D64"/>
    <w:rsid w:val="00CF0D68"/>
    <w:rsid w:val="00CF0DAA"/>
    <w:rsid w:val="00CF14D4"/>
    <w:rsid w:val="00CF16E9"/>
    <w:rsid w:val="00CF17E0"/>
    <w:rsid w:val="00CF1BAA"/>
    <w:rsid w:val="00CF1E63"/>
    <w:rsid w:val="00CF1E7A"/>
    <w:rsid w:val="00CF2019"/>
    <w:rsid w:val="00CF2245"/>
    <w:rsid w:val="00CF279A"/>
    <w:rsid w:val="00CF2AFA"/>
    <w:rsid w:val="00CF2CDB"/>
    <w:rsid w:val="00CF2CE6"/>
    <w:rsid w:val="00CF2FFF"/>
    <w:rsid w:val="00CF30C3"/>
    <w:rsid w:val="00CF34AB"/>
    <w:rsid w:val="00CF36D0"/>
    <w:rsid w:val="00CF3C3A"/>
    <w:rsid w:val="00CF4175"/>
    <w:rsid w:val="00CF438D"/>
    <w:rsid w:val="00CF4E65"/>
    <w:rsid w:val="00CF54AD"/>
    <w:rsid w:val="00CF5514"/>
    <w:rsid w:val="00CF59E2"/>
    <w:rsid w:val="00CF6874"/>
    <w:rsid w:val="00CF68FD"/>
    <w:rsid w:val="00CF6913"/>
    <w:rsid w:val="00CF6A9C"/>
    <w:rsid w:val="00CF7079"/>
    <w:rsid w:val="00CF730E"/>
    <w:rsid w:val="00CF731F"/>
    <w:rsid w:val="00CF7808"/>
    <w:rsid w:val="00CF797B"/>
    <w:rsid w:val="00CF7CDF"/>
    <w:rsid w:val="00D00041"/>
    <w:rsid w:val="00D0024A"/>
    <w:rsid w:val="00D00B33"/>
    <w:rsid w:val="00D01276"/>
    <w:rsid w:val="00D0135E"/>
    <w:rsid w:val="00D018DA"/>
    <w:rsid w:val="00D02262"/>
    <w:rsid w:val="00D02441"/>
    <w:rsid w:val="00D025BA"/>
    <w:rsid w:val="00D02A63"/>
    <w:rsid w:val="00D02C17"/>
    <w:rsid w:val="00D02C2A"/>
    <w:rsid w:val="00D02CC5"/>
    <w:rsid w:val="00D02DBA"/>
    <w:rsid w:val="00D02DF0"/>
    <w:rsid w:val="00D03511"/>
    <w:rsid w:val="00D03521"/>
    <w:rsid w:val="00D036F1"/>
    <w:rsid w:val="00D037D3"/>
    <w:rsid w:val="00D03871"/>
    <w:rsid w:val="00D03BAC"/>
    <w:rsid w:val="00D03BBD"/>
    <w:rsid w:val="00D03D01"/>
    <w:rsid w:val="00D048B0"/>
    <w:rsid w:val="00D048F2"/>
    <w:rsid w:val="00D04C3E"/>
    <w:rsid w:val="00D04EBA"/>
    <w:rsid w:val="00D053F1"/>
    <w:rsid w:val="00D057B9"/>
    <w:rsid w:val="00D059DB"/>
    <w:rsid w:val="00D05C9F"/>
    <w:rsid w:val="00D05D5A"/>
    <w:rsid w:val="00D05E0B"/>
    <w:rsid w:val="00D06432"/>
    <w:rsid w:val="00D0643F"/>
    <w:rsid w:val="00D06472"/>
    <w:rsid w:val="00D06FC1"/>
    <w:rsid w:val="00D10A73"/>
    <w:rsid w:val="00D1103A"/>
    <w:rsid w:val="00D11C13"/>
    <w:rsid w:val="00D11DD3"/>
    <w:rsid w:val="00D125D0"/>
    <w:rsid w:val="00D12656"/>
    <w:rsid w:val="00D12A43"/>
    <w:rsid w:val="00D12FC6"/>
    <w:rsid w:val="00D136E3"/>
    <w:rsid w:val="00D138E1"/>
    <w:rsid w:val="00D141EC"/>
    <w:rsid w:val="00D1421E"/>
    <w:rsid w:val="00D14338"/>
    <w:rsid w:val="00D148AE"/>
    <w:rsid w:val="00D148E6"/>
    <w:rsid w:val="00D1505B"/>
    <w:rsid w:val="00D15292"/>
    <w:rsid w:val="00D154FA"/>
    <w:rsid w:val="00D1595E"/>
    <w:rsid w:val="00D15D58"/>
    <w:rsid w:val="00D162D4"/>
    <w:rsid w:val="00D167D8"/>
    <w:rsid w:val="00D168B6"/>
    <w:rsid w:val="00D17080"/>
    <w:rsid w:val="00D172B5"/>
    <w:rsid w:val="00D20092"/>
    <w:rsid w:val="00D204F5"/>
    <w:rsid w:val="00D20AE3"/>
    <w:rsid w:val="00D20BB2"/>
    <w:rsid w:val="00D20DA4"/>
    <w:rsid w:val="00D217C2"/>
    <w:rsid w:val="00D21827"/>
    <w:rsid w:val="00D21A9C"/>
    <w:rsid w:val="00D2230F"/>
    <w:rsid w:val="00D228DE"/>
    <w:rsid w:val="00D231E1"/>
    <w:rsid w:val="00D23490"/>
    <w:rsid w:val="00D237A8"/>
    <w:rsid w:val="00D23D0B"/>
    <w:rsid w:val="00D24039"/>
    <w:rsid w:val="00D24A0C"/>
    <w:rsid w:val="00D24BD4"/>
    <w:rsid w:val="00D25939"/>
    <w:rsid w:val="00D25CB3"/>
    <w:rsid w:val="00D25DF1"/>
    <w:rsid w:val="00D25E0C"/>
    <w:rsid w:val="00D261B0"/>
    <w:rsid w:val="00D268D0"/>
    <w:rsid w:val="00D2699C"/>
    <w:rsid w:val="00D27191"/>
    <w:rsid w:val="00D271CB"/>
    <w:rsid w:val="00D27369"/>
    <w:rsid w:val="00D27417"/>
    <w:rsid w:val="00D27954"/>
    <w:rsid w:val="00D27B18"/>
    <w:rsid w:val="00D27CD8"/>
    <w:rsid w:val="00D30102"/>
    <w:rsid w:val="00D30397"/>
    <w:rsid w:val="00D3048D"/>
    <w:rsid w:val="00D307FD"/>
    <w:rsid w:val="00D30A66"/>
    <w:rsid w:val="00D30BF9"/>
    <w:rsid w:val="00D30C01"/>
    <w:rsid w:val="00D3101A"/>
    <w:rsid w:val="00D31A74"/>
    <w:rsid w:val="00D31D1E"/>
    <w:rsid w:val="00D3236C"/>
    <w:rsid w:val="00D327DA"/>
    <w:rsid w:val="00D3309B"/>
    <w:rsid w:val="00D334E9"/>
    <w:rsid w:val="00D33530"/>
    <w:rsid w:val="00D33539"/>
    <w:rsid w:val="00D33F33"/>
    <w:rsid w:val="00D33FF2"/>
    <w:rsid w:val="00D3470B"/>
    <w:rsid w:val="00D34D72"/>
    <w:rsid w:val="00D34DF7"/>
    <w:rsid w:val="00D360B9"/>
    <w:rsid w:val="00D3653F"/>
    <w:rsid w:val="00D37567"/>
    <w:rsid w:val="00D37E9B"/>
    <w:rsid w:val="00D40184"/>
    <w:rsid w:val="00D405A5"/>
    <w:rsid w:val="00D40FFE"/>
    <w:rsid w:val="00D412BD"/>
    <w:rsid w:val="00D41C7D"/>
    <w:rsid w:val="00D41D31"/>
    <w:rsid w:val="00D422C9"/>
    <w:rsid w:val="00D4242B"/>
    <w:rsid w:val="00D42FA9"/>
    <w:rsid w:val="00D43953"/>
    <w:rsid w:val="00D43CEB"/>
    <w:rsid w:val="00D43DB7"/>
    <w:rsid w:val="00D43EA4"/>
    <w:rsid w:val="00D444A3"/>
    <w:rsid w:val="00D44EE0"/>
    <w:rsid w:val="00D450FB"/>
    <w:rsid w:val="00D4542D"/>
    <w:rsid w:val="00D46695"/>
    <w:rsid w:val="00D4676C"/>
    <w:rsid w:val="00D46BE4"/>
    <w:rsid w:val="00D46E67"/>
    <w:rsid w:val="00D472A0"/>
    <w:rsid w:val="00D4771D"/>
    <w:rsid w:val="00D47AB5"/>
    <w:rsid w:val="00D47CEB"/>
    <w:rsid w:val="00D47F5E"/>
    <w:rsid w:val="00D50110"/>
    <w:rsid w:val="00D5038B"/>
    <w:rsid w:val="00D50443"/>
    <w:rsid w:val="00D50EF8"/>
    <w:rsid w:val="00D51414"/>
    <w:rsid w:val="00D5149B"/>
    <w:rsid w:val="00D515C5"/>
    <w:rsid w:val="00D5176A"/>
    <w:rsid w:val="00D51BBE"/>
    <w:rsid w:val="00D5207F"/>
    <w:rsid w:val="00D522C2"/>
    <w:rsid w:val="00D52A9D"/>
    <w:rsid w:val="00D52A9E"/>
    <w:rsid w:val="00D5381B"/>
    <w:rsid w:val="00D53A56"/>
    <w:rsid w:val="00D53C68"/>
    <w:rsid w:val="00D53CE9"/>
    <w:rsid w:val="00D540BC"/>
    <w:rsid w:val="00D54296"/>
    <w:rsid w:val="00D54A4D"/>
    <w:rsid w:val="00D54CBF"/>
    <w:rsid w:val="00D54EFA"/>
    <w:rsid w:val="00D55A1A"/>
    <w:rsid w:val="00D5629C"/>
    <w:rsid w:val="00D56AB0"/>
    <w:rsid w:val="00D573C4"/>
    <w:rsid w:val="00D57433"/>
    <w:rsid w:val="00D5790C"/>
    <w:rsid w:val="00D579CF"/>
    <w:rsid w:val="00D57D89"/>
    <w:rsid w:val="00D6040A"/>
    <w:rsid w:val="00D6061B"/>
    <w:rsid w:val="00D60FAE"/>
    <w:rsid w:val="00D6155A"/>
    <w:rsid w:val="00D61BE0"/>
    <w:rsid w:val="00D61F3A"/>
    <w:rsid w:val="00D6263A"/>
    <w:rsid w:val="00D6291E"/>
    <w:rsid w:val="00D63789"/>
    <w:rsid w:val="00D6412E"/>
    <w:rsid w:val="00D64141"/>
    <w:rsid w:val="00D64764"/>
    <w:rsid w:val="00D6489A"/>
    <w:rsid w:val="00D64C89"/>
    <w:rsid w:val="00D64D30"/>
    <w:rsid w:val="00D6553D"/>
    <w:rsid w:val="00D65F3C"/>
    <w:rsid w:val="00D65FD3"/>
    <w:rsid w:val="00D662BC"/>
    <w:rsid w:val="00D664D2"/>
    <w:rsid w:val="00D668C8"/>
    <w:rsid w:val="00D66A64"/>
    <w:rsid w:val="00D672D0"/>
    <w:rsid w:val="00D67442"/>
    <w:rsid w:val="00D67998"/>
    <w:rsid w:val="00D67EC3"/>
    <w:rsid w:val="00D67FF8"/>
    <w:rsid w:val="00D70B38"/>
    <w:rsid w:val="00D71E8B"/>
    <w:rsid w:val="00D71E94"/>
    <w:rsid w:val="00D721CB"/>
    <w:rsid w:val="00D72B06"/>
    <w:rsid w:val="00D72F3D"/>
    <w:rsid w:val="00D72FB1"/>
    <w:rsid w:val="00D73163"/>
    <w:rsid w:val="00D7380F"/>
    <w:rsid w:val="00D73B2E"/>
    <w:rsid w:val="00D73EAC"/>
    <w:rsid w:val="00D740C8"/>
    <w:rsid w:val="00D7465B"/>
    <w:rsid w:val="00D753AE"/>
    <w:rsid w:val="00D75413"/>
    <w:rsid w:val="00D756E5"/>
    <w:rsid w:val="00D75878"/>
    <w:rsid w:val="00D75AF5"/>
    <w:rsid w:val="00D75C36"/>
    <w:rsid w:val="00D75DEF"/>
    <w:rsid w:val="00D75E48"/>
    <w:rsid w:val="00D76051"/>
    <w:rsid w:val="00D763CB"/>
    <w:rsid w:val="00D76A3A"/>
    <w:rsid w:val="00D76AF0"/>
    <w:rsid w:val="00D76DA3"/>
    <w:rsid w:val="00D772FA"/>
    <w:rsid w:val="00D775BB"/>
    <w:rsid w:val="00D77803"/>
    <w:rsid w:val="00D77ADE"/>
    <w:rsid w:val="00D77EFE"/>
    <w:rsid w:val="00D803E2"/>
    <w:rsid w:val="00D8092A"/>
    <w:rsid w:val="00D81192"/>
    <w:rsid w:val="00D817A6"/>
    <w:rsid w:val="00D8212B"/>
    <w:rsid w:val="00D824AF"/>
    <w:rsid w:val="00D82641"/>
    <w:rsid w:val="00D82850"/>
    <w:rsid w:val="00D82FB1"/>
    <w:rsid w:val="00D82FB7"/>
    <w:rsid w:val="00D838F6"/>
    <w:rsid w:val="00D84482"/>
    <w:rsid w:val="00D844FD"/>
    <w:rsid w:val="00D84B16"/>
    <w:rsid w:val="00D84B7B"/>
    <w:rsid w:val="00D85133"/>
    <w:rsid w:val="00D851ED"/>
    <w:rsid w:val="00D8593F"/>
    <w:rsid w:val="00D85BDF"/>
    <w:rsid w:val="00D85D5F"/>
    <w:rsid w:val="00D85DEA"/>
    <w:rsid w:val="00D86221"/>
    <w:rsid w:val="00D8624B"/>
    <w:rsid w:val="00D8640C"/>
    <w:rsid w:val="00D86B87"/>
    <w:rsid w:val="00D86DA7"/>
    <w:rsid w:val="00D86DCB"/>
    <w:rsid w:val="00D87284"/>
    <w:rsid w:val="00D87530"/>
    <w:rsid w:val="00D875C3"/>
    <w:rsid w:val="00D879F6"/>
    <w:rsid w:val="00D90412"/>
    <w:rsid w:val="00D904E7"/>
    <w:rsid w:val="00D90554"/>
    <w:rsid w:val="00D907B8"/>
    <w:rsid w:val="00D90951"/>
    <w:rsid w:val="00D90BE0"/>
    <w:rsid w:val="00D9153E"/>
    <w:rsid w:val="00D9175C"/>
    <w:rsid w:val="00D91A6F"/>
    <w:rsid w:val="00D923DF"/>
    <w:rsid w:val="00D92423"/>
    <w:rsid w:val="00D92446"/>
    <w:rsid w:val="00D92481"/>
    <w:rsid w:val="00D92500"/>
    <w:rsid w:val="00D92508"/>
    <w:rsid w:val="00D931A0"/>
    <w:rsid w:val="00D932CB"/>
    <w:rsid w:val="00D93442"/>
    <w:rsid w:val="00D93703"/>
    <w:rsid w:val="00D9386C"/>
    <w:rsid w:val="00D939CF"/>
    <w:rsid w:val="00D93BE2"/>
    <w:rsid w:val="00D93D95"/>
    <w:rsid w:val="00D94037"/>
    <w:rsid w:val="00D94A83"/>
    <w:rsid w:val="00D94C52"/>
    <w:rsid w:val="00D94FC1"/>
    <w:rsid w:val="00D95A7A"/>
    <w:rsid w:val="00D95D3B"/>
    <w:rsid w:val="00D95D57"/>
    <w:rsid w:val="00D95E50"/>
    <w:rsid w:val="00D9641C"/>
    <w:rsid w:val="00D96930"/>
    <w:rsid w:val="00D96F5F"/>
    <w:rsid w:val="00D9745A"/>
    <w:rsid w:val="00D974B8"/>
    <w:rsid w:val="00D97D04"/>
    <w:rsid w:val="00DA0105"/>
    <w:rsid w:val="00DA0219"/>
    <w:rsid w:val="00DA0CCB"/>
    <w:rsid w:val="00DA130A"/>
    <w:rsid w:val="00DA1838"/>
    <w:rsid w:val="00DA1900"/>
    <w:rsid w:val="00DA1AD1"/>
    <w:rsid w:val="00DA1BE6"/>
    <w:rsid w:val="00DA1D76"/>
    <w:rsid w:val="00DA2DE5"/>
    <w:rsid w:val="00DA3176"/>
    <w:rsid w:val="00DA40B1"/>
    <w:rsid w:val="00DA48CF"/>
    <w:rsid w:val="00DA4BC7"/>
    <w:rsid w:val="00DA4C19"/>
    <w:rsid w:val="00DA510E"/>
    <w:rsid w:val="00DA5417"/>
    <w:rsid w:val="00DA5CDF"/>
    <w:rsid w:val="00DA690C"/>
    <w:rsid w:val="00DA695F"/>
    <w:rsid w:val="00DA6D96"/>
    <w:rsid w:val="00DA7276"/>
    <w:rsid w:val="00DA7E63"/>
    <w:rsid w:val="00DB037A"/>
    <w:rsid w:val="00DB0705"/>
    <w:rsid w:val="00DB093E"/>
    <w:rsid w:val="00DB0A88"/>
    <w:rsid w:val="00DB1129"/>
    <w:rsid w:val="00DB1F91"/>
    <w:rsid w:val="00DB2040"/>
    <w:rsid w:val="00DB2043"/>
    <w:rsid w:val="00DB277D"/>
    <w:rsid w:val="00DB27E0"/>
    <w:rsid w:val="00DB2C45"/>
    <w:rsid w:val="00DB2D78"/>
    <w:rsid w:val="00DB3086"/>
    <w:rsid w:val="00DB3107"/>
    <w:rsid w:val="00DB319A"/>
    <w:rsid w:val="00DB3450"/>
    <w:rsid w:val="00DB37DC"/>
    <w:rsid w:val="00DB3B50"/>
    <w:rsid w:val="00DB3CDC"/>
    <w:rsid w:val="00DB3D3C"/>
    <w:rsid w:val="00DB3D8D"/>
    <w:rsid w:val="00DB3DBB"/>
    <w:rsid w:val="00DB3E5D"/>
    <w:rsid w:val="00DB4082"/>
    <w:rsid w:val="00DB41FE"/>
    <w:rsid w:val="00DB42E1"/>
    <w:rsid w:val="00DB4378"/>
    <w:rsid w:val="00DB48A8"/>
    <w:rsid w:val="00DB4D4F"/>
    <w:rsid w:val="00DB4DC6"/>
    <w:rsid w:val="00DB52B9"/>
    <w:rsid w:val="00DB5766"/>
    <w:rsid w:val="00DB5D3F"/>
    <w:rsid w:val="00DB66B5"/>
    <w:rsid w:val="00DB66B7"/>
    <w:rsid w:val="00DB69DD"/>
    <w:rsid w:val="00DB6A02"/>
    <w:rsid w:val="00DB6B6E"/>
    <w:rsid w:val="00DB6E54"/>
    <w:rsid w:val="00DB773C"/>
    <w:rsid w:val="00DB77B8"/>
    <w:rsid w:val="00DB794E"/>
    <w:rsid w:val="00DC0059"/>
    <w:rsid w:val="00DC0060"/>
    <w:rsid w:val="00DC052D"/>
    <w:rsid w:val="00DC0C0E"/>
    <w:rsid w:val="00DC0F28"/>
    <w:rsid w:val="00DC125D"/>
    <w:rsid w:val="00DC1C6E"/>
    <w:rsid w:val="00DC1F6D"/>
    <w:rsid w:val="00DC27B2"/>
    <w:rsid w:val="00DC3136"/>
    <w:rsid w:val="00DC3371"/>
    <w:rsid w:val="00DC339D"/>
    <w:rsid w:val="00DC33F0"/>
    <w:rsid w:val="00DC34D2"/>
    <w:rsid w:val="00DC38FD"/>
    <w:rsid w:val="00DC3A11"/>
    <w:rsid w:val="00DC3BE9"/>
    <w:rsid w:val="00DC4721"/>
    <w:rsid w:val="00DC50A5"/>
    <w:rsid w:val="00DC55E3"/>
    <w:rsid w:val="00DC5719"/>
    <w:rsid w:val="00DC5793"/>
    <w:rsid w:val="00DC5B07"/>
    <w:rsid w:val="00DC6E69"/>
    <w:rsid w:val="00DC77A6"/>
    <w:rsid w:val="00DC79D2"/>
    <w:rsid w:val="00DC7E08"/>
    <w:rsid w:val="00DD007D"/>
    <w:rsid w:val="00DD02EE"/>
    <w:rsid w:val="00DD06E6"/>
    <w:rsid w:val="00DD0C58"/>
    <w:rsid w:val="00DD169A"/>
    <w:rsid w:val="00DD17D9"/>
    <w:rsid w:val="00DD18A2"/>
    <w:rsid w:val="00DD1A6F"/>
    <w:rsid w:val="00DD1D4A"/>
    <w:rsid w:val="00DD1FE3"/>
    <w:rsid w:val="00DD22C4"/>
    <w:rsid w:val="00DD29D5"/>
    <w:rsid w:val="00DD2A34"/>
    <w:rsid w:val="00DD3436"/>
    <w:rsid w:val="00DD3D50"/>
    <w:rsid w:val="00DD3F7B"/>
    <w:rsid w:val="00DD4299"/>
    <w:rsid w:val="00DD450E"/>
    <w:rsid w:val="00DD45BA"/>
    <w:rsid w:val="00DD45D7"/>
    <w:rsid w:val="00DD503A"/>
    <w:rsid w:val="00DD52AE"/>
    <w:rsid w:val="00DD54F2"/>
    <w:rsid w:val="00DD5694"/>
    <w:rsid w:val="00DD576C"/>
    <w:rsid w:val="00DD5A5F"/>
    <w:rsid w:val="00DD5F82"/>
    <w:rsid w:val="00DD6062"/>
    <w:rsid w:val="00DD62DB"/>
    <w:rsid w:val="00DD66E6"/>
    <w:rsid w:val="00DD7152"/>
    <w:rsid w:val="00DD7226"/>
    <w:rsid w:val="00DD72CE"/>
    <w:rsid w:val="00DD736D"/>
    <w:rsid w:val="00DD75A9"/>
    <w:rsid w:val="00DE08B1"/>
    <w:rsid w:val="00DE08E0"/>
    <w:rsid w:val="00DE0A40"/>
    <w:rsid w:val="00DE0EB4"/>
    <w:rsid w:val="00DE0ECE"/>
    <w:rsid w:val="00DE0F7E"/>
    <w:rsid w:val="00DE12DC"/>
    <w:rsid w:val="00DE1310"/>
    <w:rsid w:val="00DE1472"/>
    <w:rsid w:val="00DE15A8"/>
    <w:rsid w:val="00DE1C6C"/>
    <w:rsid w:val="00DE1CE0"/>
    <w:rsid w:val="00DE2E0D"/>
    <w:rsid w:val="00DE316C"/>
    <w:rsid w:val="00DE42AB"/>
    <w:rsid w:val="00DE42C7"/>
    <w:rsid w:val="00DE42DC"/>
    <w:rsid w:val="00DE4970"/>
    <w:rsid w:val="00DE4985"/>
    <w:rsid w:val="00DE49A7"/>
    <w:rsid w:val="00DE5314"/>
    <w:rsid w:val="00DE537E"/>
    <w:rsid w:val="00DE5515"/>
    <w:rsid w:val="00DE5527"/>
    <w:rsid w:val="00DE5615"/>
    <w:rsid w:val="00DE58CE"/>
    <w:rsid w:val="00DE5B5B"/>
    <w:rsid w:val="00DE648E"/>
    <w:rsid w:val="00DE6A1A"/>
    <w:rsid w:val="00DE6D1F"/>
    <w:rsid w:val="00DE6DA0"/>
    <w:rsid w:val="00DE7B43"/>
    <w:rsid w:val="00DE7F13"/>
    <w:rsid w:val="00DF032E"/>
    <w:rsid w:val="00DF0818"/>
    <w:rsid w:val="00DF09C9"/>
    <w:rsid w:val="00DF0FF3"/>
    <w:rsid w:val="00DF101B"/>
    <w:rsid w:val="00DF139A"/>
    <w:rsid w:val="00DF1683"/>
    <w:rsid w:val="00DF1941"/>
    <w:rsid w:val="00DF1C8B"/>
    <w:rsid w:val="00DF2311"/>
    <w:rsid w:val="00DF234C"/>
    <w:rsid w:val="00DF25BB"/>
    <w:rsid w:val="00DF28B5"/>
    <w:rsid w:val="00DF28CA"/>
    <w:rsid w:val="00DF2926"/>
    <w:rsid w:val="00DF2BDE"/>
    <w:rsid w:val="00DF2F09"/>
    <w:rsid w:val="00DF320B"/>
    <w:rsid w:val="00DF3995"/>
    <w:rsid w:val="00DF3CC0"/>
    <w:rsid w:val="00DF41E0"/>
    <w:rsid w:val="00DF45A1"/>
    <w:rsid w:val="00DF4ED0"/>
    <w:rsid w:val="00DF51FF"/>
    <w:rsid w:val="00DF52E5"/>
    <w:rsid w:val="00DF5561"/>
    <w:rsid w:val="00DF5741"/>
    <w:rsid w:val="00DF5823"/>
    <w:rsid w:val="00DF58A4"/>
    <w:rsid w:val="00DF59CC"/>
    <w:rsid w:val="00DF5AAF"/>
    <w:rsid w:val="00DF5C07"/>
    <w:rsid w:val="00DF5D86"/>
    <w:rsid w:val="00DF5E5B"/>
    <w:rsid w:val="00DF5F72"/>
    <w:rsid w:val="00DF64EA"/>
    <w:rsid w:val="00DF6AB6"/>
    <w:rsid w:val="00DF6B51"/>
    <w:rsid w:val="00DF6DD6"/>
    <w:rsid w:val="00DF6F8F"/>
    <w:rsid w:val="00DF70D7"/>
    <w:rsid w:val="00DF771E"/>
    <w:rsid w:val="00DF7A5B"/>
    <w:rsid w:val="00E00279"/>
    <w:rsid w:val="00E002EB"/>
    <w:rsid w:val="00E003E0"/>
    <w:rsid w:val="00E004F0"/>
    <w:rsid w:val="00E005AA"/>
    <w:rsid w:val="00E007AD"/>
    <w:rsid w:val="00E00B31"/>
    <w:rsid w:val="00E01230"/>
    <w:rsid w:val="00E018ED"/>
    <w:rsid w:val="00E019B6"/>
    <w:rsid w:val="00E02F33"/>
    <w:rsid w:val="00E03074"/>
    <w:rsid w:val="00E036A7"/>
    <w:rsid w:val="00E03C48"/>
    <w:rsid w:val="00E04003"/>
    <w:rsid w:val="00E04811"/>
    <w:rsid w:val="00E050BB"/>
    <w:rsid w:val="00E05547"/>
    <w:rsid w:val="00E05634"/>
    <w:rsid w:val="00E056D3"/>
    <w:rsid w:val="00E058B8"/>
    <w:rsid w:val="00E05F2F"/>
    <w:rsid w:val="00E06520"/>
    <w:rsid w:val="00E06E87"/>
    <w:rsid w:val="00E07D83"/>
    <w:rsid w:val="00E10021"/>
    <w:rsid w:val="00E10095"/>
    <w:rsid w:val="00E10185"/>
    <w:rsid w:val="00E10552"/>
    <w:rsid w:val="00E1065A"/>
    <w:rsid w:val="00E10C5D"/>
    <w:rsid w:val="00E10D81"/>
    <w:rsid w:val="00E10DF7"/>
    <w:rsid w:val="00E10F58"/>
    <w:rsid w:val="00E110EB"/>
    <w:rsid w:val="00E1114D"/>
    <w:rsid w:val="00E11771"/>
    <w:rsid w:val="00E11E52"/>
    <w:rsid w:val="00E11FFA"/>
    <w:rsid w:val="00E12165"/>
    <w:rsid w:val="00E12228"/>
    <w:rsid w:val="00E12384"/>
    <w:rsid w:val="00E12903"/>
    <w:rsid w:val="00E13023"/>
    <w:rsid w:val="00E13266"/>
    <w:rsid w:val="00E137F6"/>
    <w:rsid w:val="00E1382A"/>
    <w:rsid w:val="00E13ACB"/>
    <w:rsid w:val="00E13D14"/>
    <w:rsid w:val="00E13DB4"/>
    <w:rsid w:val="00E14375"/>
    <w:rsid w:val="00E14FB5"/>
    <w:rsid w:val="00E150E2"/>
    <w:rsid w:val="00E154D5"/>
    <w:rsid w:val="00E155FF"/>
    <w:rsid w:val="00E15732"/>
    <w:rsid w:val="00E16053"/>
    <w:rsid w:val="00E1643A"/>
    <w:rsid w:val="00E175BB"/>
    <w:rsid w:val="00E176F5"/>
    <w:rsid w:val="00E1785B"/>
    <w:rsid w:val="00E17BD9"/>
    <w:rsid w:val="00E17E96"/>
    <w:rsid w:val="00E2039E"/>
    <w:rsid w:val="00E206B6"/>
    <w:rsid w:val="00E207AD"/>
    <w:rsid w:val="00E21094"/>
    <w:rsid w:val="00E215C4"/>
    <w:rsid w:val="00E218BC"/>
    <w:rsid w:val="00E21AB1"/>
    <w:rsid w:val="00E21FEF"/>
    <w:rsid w:val="00E22258"/>
    <w:rsid w:val="00E224EF"/>
    <w:rsid w:val="00E22709"/>
    <w:rsid w:val="00E22D82"/>
    <w:rsid w:val="00E2394A"/>
    <w:rsid w:val="00E23DA6"/>
    <w:rsid w:val="00E25615"/>
    <w:rsid w:val="00E2587C"/>
    <w:rsid w:val="00E2589F"/>
    <w:rsid w:val="00E258AF"/>
    <w:rsid w:val="00E26064"/>
    <w:rsid w:val="00E2715A"/>
    <w:rsid w:val="00E2729A"/>
    <w:rsid w:val="00E2741F"/>
    <w:rsid w:val="00E2765E"/>
    <w:rsid w:val="00E2772E"/>
    <w:rsid w:val="00E27A1C"/>
    <w:rsid w:val="00E3034B"/>
    <w:rsid w:val="00E30D89"/>
    <w:rsid w:val="00E30E64"/>
    <w:rsid w:val="00E3159F"/>
    <w:rsid w:val="00E31826"/>
    <w:rsid w:val="00E31ACA"/>
    <w:rsid w:val="00E326CB"/>
    <w:rsid w:val="00E32800"/>
    <w:rsid w:val="00E32C07"/>
    <w:rsid w:val="00E3322B"/>
    <w:rsid w:val="00E33A4F"/>
    <w:rsid w:val="00E33EDF"/>
    <w:rsid w:val="00E33FB9"/>
    <w:rsid w:val="00E349CD"/>
    <w:rsid w:val="00E34CBE"/>
    <w:rsid w:val="00E34D38"/>
    <w:rsid w:val="00E34F80"/>
    <w:rsid w:val="00E3518C"/>
    <w:rsid w:val="00E351CC"/>
    <w:rsid w:val="00E3570D"/>
    <w:rsid w:val="00E35B65"/>
    <w:rsid w:val="00E3633F"/>
    <w:rsid w:val="00E36658"/>
    <w:rsid w:val="00E368DC"/>
    <w:rsid w:val="00E36C9F"/>
    <w:rsid w:val="00E3708E"/>
    <w:rsid w:val="00E37501"/>
    <w:rsid w:val="00E37819"/>
    <w:rsid w:val="00E37DC1"/>
    <w:rsid w:val="00E402A6"/>
    <w:rsid w:val="00E4084D"/>
    <w:rsid w:val="00E4148B"/>
    <w:rsid w:val="00E422F2"/>
    <w:rsid w:val="00E4255D"/>
    <w:rsid w:val="00E42577"/>
    <w:rsid w:val="00E4293C"/>
    <w:rsid w:val="00E4322B"/>
    <w:rsid w:val="00E43E68"/>
    <w:rsid w:val="00E443CC"/>
    <w:rsid w:val="00E44656"/>
    <w:rsid w:val="00E4480F"/>
    <w:rsid w:val="00E44CA7"/>
    <w:rsid w:val="00E45045"/>
    <w:rsid w:val="00E455BA"/>
    <w:rsid w:val="00E45DA5"/>
    <w:rsid w:val="00E45F99"/>
    <w:rsid w:val="00E46356"/>
    <w:rsid w:val="00E46AA4"/>
    <w:rsid w:val="00E473D8"/>
    <w:rsid w:val="00E47592"/>
    <w:rsid w:val="00E4761F"/>
    <w:rsid w:val="00E505C9"/>
    <w:rsid w:val="00E50CDF"/>
    <w:rsid w:val="00E50D0B"/>
    <w:rsid w:val="00E5146F"/>
    <w:rsid w:val="00E51BF9"/>
    <w:rsid w:val="00E51CA3"/>
    <w:rsid w:val="00E51E61"/>
    <w:rsid w:val="00E52843"/>
    <w:rsid w:val="00E52920"/>
    <w:rsid w:val="00E52F54"/>
    <w:rsid w:val="00E53A27"/>
    <w:rsid w:val="00E53C31"/>
    <w:rsid w:val="00E53CBF"/>
    <w:rsid w:val="00E53E62"/>
    <w:rsid w:val="00E540A3"/>
    <w:rsid w:val="00E540F3"/>
    <w:rsid w:val="00E54608"/>
    <w:rsid w:val="00E54816"/>
    <w:rsid w:val="00E5492C"/>
    <w:rsid w:val="00E54DE8"/>
    <w:rsid w:val="00E54E21"/>
    <w:rsid w:val="00E55114"/>
    <w:rsid w:val="00E5519D"/>
    <w:rsid w:val="00E5643E"/>
    <w:rsid w:val="00E566A2"/>
    <w:rsid w:val="00E567EE"/>
    <w:rsid w:val="00E56B26"/>
    <w:rsid w:val="00E56B97"/>
    <w:rsid w:val="00E56BC5"/>
    <w:rsid w:val="00E56FF2"/>
    <w:rsid w:val="00E57046"/>
    <w:rsid w:val="00E570FB"/>
    <w:rsid w:val="00E57E19"/>
    <w:rsid w:val="00E601AC"/>
    <w:rsid w:val="00E606C3"/>
    <w:rsid w:val="00E60B1F"/>
    <w:rsid w:val="00E60B65"/>
    <w:rsid w:val="00E60E49"/>
    <w:rsid w:val="00E615EB"/>
    <w:rsid w:val="00E6191C"/>
    <w:rsid w:val="00E61FF8"/>
    <w:rsid w:val="00E624CE"/>
    <w:rsid w:val="00E627A2"/>
    <w:rsid w:val="00E631C5"/>
    <w:rsid w:val="00E633AF"/>
    <w:rsid w:val="00E634B5"/>
    <w:rsid w:val="00E6354A"/>
    <w:rsid w:val="00E6357B"/>
    <w:rsid w:val="00E636A7"/>
    <w:rsid w:val="00E63BCC"/>
    <w:rsid w:val="00E63C03"/>
    <w:rsid w:val="00E63CD6"/>
    <w:rsid w:val="00E63FFC"/>
    <w:rsid w:val="00E6424C"/>
    <w:rsid w:val="00E6468A"/>
    <w:rsid w:val="00E64927"/>
    <w:rsid w:val="00E64B19"/>
    <w:rsid w:val="00E64C94"/>
    <w:rsid w:val="00E65426"/>
    <w:rsid w:val="00E65481"/>
    <w:rsid w:val="00E6562A"/>
    <w:rsid w:val="00E65651"/>
    <w:rsid w:val="00E6576A"/>
    <w:rsid w:val="00E658FA"/>
    <w:rsid w:val="00E659C9"/>
    <w:rsid w:val="00E65A63"/>
    <w:rsid w:val="00E65A74"/>
    <w:rsid w:val="00E65D45"/>
    <w:rsid w:val="00E65F43"/>
    <w:rsid w:val="00E65F7F"/>
    <w:rsid w:val="00E6637F"/>
    <w:rsid w:val="00E663DF"/>
    <w:rsid w:val="00E66C29"/>
    <w:rsid w:val="00E66C9B"/>
    <w:rsid w:val="00E66E42"/>
    <w:rsid w:val="00E67517"/>
    <w:rsid w:val="00E705D3"/>
    <w:rsid w:val="00E70A14"/>
    <w:rsid w:val="00E70C67"/>
    <w:rsid w:val="00E70F33"/>
    <w:rsid w:val="00E718BE"/>
    <w:rsid w:val="00E71D06"/>
    <w:rsid w:val="00E71DC7"/>
    <w:rsid w:val="00E72169"/>
    <w:rsid w:val="00E72778"/>
    <w:rsid w:val="00E72E83"/>
    <w:rsid w:val="00E731D8"/>
    <w:rsid w:val="00E73204"/>
    <w:rsid w:val="00E733EF"/>
    <w:rsid w:val="00E73436"/>
    <w:rsid w:val="00E73482"/>
    <w:rsid w:val="00E7350F"/>
    <w:rsid w:val="00E73DA0"/>
    <w:rsid w:val="00E74037"/>
    <w:rsid w:val="00E743DD"/>
    <w:rsid w:val="00E747AB"/>
    <w:rsid w:val="00E74EB5"/>
    <w:rsid w:val="00E75967"/>
    <w:rsid w:val="00E75EFD"/>
    <w:rsid w:val="00E76294"/>
    <w:rsid w:val="00E76371"/>
    <w:rsid w:val="00E766AD"/>
    <w:rsid w:val="00E76FBA"/>
    <w:rsid w:val="00E7742D"/>
    <w:rsid w:val="00E77DBF"/>
    <w:rsid w:val="00E80001"/>
    <w:rsid w:val="00E808FA"/>
    <w:rsid w:val="00E809E4"/>
    <w:rsid w:val="00E80DCE"/>
    <w:rsid w:val="00E80E99"/>
    <w:rsid w:val="00E8155B"/>
    <w:rsid w:val="00E8155F"/>
    <w:rsid w:val="00E815A3"/>
    <w:rsid w:val="00E81AA3"/>
    <w:rsid w:val="00E8269C"/>
    <w:rsid w:val="00E828CA"/>
    <w:rsid w:val="00E82F5A"/>
    <w:rsid w:val="00E830A1"/>
    <w:rsid w:val="00E835A0"/>
    <w:rsid w:val="00E835AD"/>
    <w:rsid w:val="00E83E48"/>
    <w:rsid w:val="00E843D2"/>
    <w:rsid w:val="00E84ADA"/>
    <w:rsid w:val="00E85117"/>
    <w:rsid w:val="00E85296"/>
    <w:rsid w:val="00E852BE"/>
    <w:rsid w:val="00E87112"/>
    <w:rsid w:val="00E9092E"/>
    <w:rsid w:val="00E90A7C"/>
    <w:rsid w:val="00E90DAE"/>
    <w:rsid w:val="00E90E7B"/>
    <w:rsid w:val="00E91066"/>
    <w:rsid w:val="00E91186"/>
    <w:rsid w:val="00E9121B"/>
    <w:rsid w:val="00E9130B"/>
    <w:rsid w:val="00E913FE"/>
    <w:rsid w:val="00E9159F"/>
    <w:rsid w:val="00E91B2B"/>
    <w:rsid w:val="00E91CAF"/>
    <w:rsid w:val="00E91E02"/>
    <w:rsid w:val="00E9221A"/>
    <w:rsid w:val="00E924EB"/>
    <w:rsid w:val="00E92860"/>
    <w:rsid w:val="00E92CB2"/>
    <w:rsid w:val="00E9300C"/>
    <w:rsid w:val="00E93804"/>
    <w:rsid w:val="00E939F7"/>
    <w:rsid w:val="00E93B0D"/>
    <w:rsid w:val="00E93CAB"/>
    <w:rsid w:val="00E9401C"/>
    <w:rsid w:val="00E94396"/>
    <w:rsid w:val="00E94A53"/>
    <w:rsid w:val="00E9562F"/>
    <w:rsid w:val="00E95689"/>
    <w:rsid w:val="00E96475"/>
    <w:rsid w:val="00E9704E"/>
    <w:rsid w:val="00E97792"/>
    <w:rsid w:val="00E9796E"/>
    <w:rsid w:val="00E97D32"/>
    <w:rsid w:val="00EA0338"/>
    <w:rsid w:val="00EA080B"/>
    <w:rsid w:val="00EA0D85"/>
    <w:rsid w:val="00EA1059"/>
    <w:rsid w:val="00EA119F"/>
    <w:rsid w:val="00EA127A"/>
    <w:rsid w:val="00EA1389"/>
    <w:rsid w:val="00EA15D0"/>
    <w:rsid w:val="00EA15E2"/>
    <w:rsid w:val="00EA1C23"/>
    <w:rsid w:val="00EA1DF3"/>
    <w:rsid w:val="00EA1F2F"/>
    <w:rsid w:val="00EA22A2"/>
    <w:rsid w:val="00EA2BF9"/>
    <w:rsid w:val="00EA2C10"/>
    <w:rsid w:val="00EA31A0"/>
    <w:rsid w:val="00EA36CC"/>
    <w:rsid w:val="00EA3771"/>
    <w:rsid w:val="00EA3978"/>
    <w:rsid w:val="00EA454B"/>
    <w:rsid w:val="00EA45DB"/>
    <w:rsid w:val="00EA5074"/>
    <w:rsid w:val="00EA51D8"/>
    <w:rsid w:val="00EA527D"/>
    <w:rsid w:val="00EA6180"/>
    <w:rsid w:val="00EA63D4"/>
    <w:rsid w:val="00EA649B"/>
    <w:rsid w:val="00EA6722"/>
    <w:rsid w:val="00EA6966"/>
    <w:rsid w:val="00EA6B83"/>
    <w:rsid w:val="00EA6B8B"/>
    <w:rsid w:val="00EA7708"/>
    <w:rsid w:val="00EA7ADF"/>
    <w:rsid w:val="00EA7C20"/>
    <w:rsid w:val="00EA7E2E"/>
    <w:rsid w:val="00EB05D1"/>
    <w:rsid w:val="00EB07EC"/>
    <w:rsid w:val="00EB0D6C"/>
    <w:rsid w:val="00EB1606"/>
    <w:rsid w:val="00EB19D5"/>
    <w:rsid w:val="00EB24E8"/>
    <w:rsid w:val="00EB28D3"/>
    <w:rsid w:val="00EB30D5"/>
    <w:rsid w:val="00EB32D0"/>
    <w:rsid w:val="00EB3631"/>
    <w:rsid w:val="00EB3BE9"/>
    <w:rsid w:val="00EB3CAE"/>
    <w:rsid w:val="00EB3CCC"/>
    <w:rsid w:val="00EB45E2"/>
    <w:rsid w:val="00EB460F"/>
    <w:rsid w:val="00EB4636"/>
    <w:rsid w:val="00EB491D"/>
    <w:rsid w:val="00EB4BD3"/>
    <w:rsid w:val="00EB4BD4"/>
    <w:rsid w:val="00EB4C5E"/>
    <w:rsid w:val="00EB4D73"/>
    <w:rsid w:val="00EB4DBA"/>
    <w:rsid w:val="00EB4FE8"/>
    <w:rsid w:val="00EB581C"/>
    <w:rsid w:val="00EB5AFA"/>
    <w:rsid w:val="00EB5C2F"/>
    <w:rsid w:val="00EB5C51"/>
    <w:rsid w:val="00EB620E"/>
    <w:rsid w:val="00EB6912"/>
    <w:rsid w:val="00EB7368"/>
    <w:rsid w:val="00EB788A"/>
    <w:rsid w:val="00EB7ACF"/>
    <w:rsid w:val="00EB7B02"/>
    <w:rsid w:val="00EB7ED7"/>
    <w:rsid w:val="00EC0465"/>
    <w:rsid w:val="00EC05B4"/>
    <w:rsid w:val="00EC074B"/>
    <w:rsid w:val="00EC07A9"/>
    <w:rsid w:val="00EC15DF"/>
    <w:rsid w:val="00EC1ACD"/>
    <w:rsid w:val="00EC234A"/>
    <w:rsid w:val="00EC2476"/>
    <w:rsid w:val="00EC2535"/>
    <w:rsid w:val="00EC2598"/>
    <w:rsid w:val="00EC2942"/>
    <w:rsid w:val="00EC33C2"/>
    <w:rsid w:val="00EC3A25"/>
    <w:rsid w:val="00EC3E4F"/>
    <w:rsid w:val="00EC3FC8"/>
    <w:rsid w:val="00EC452B"/>
    <w:rsid w:val="00EC489C"/>
    <w:rsid w:val="00EC49B4"/>
    <w:rsid w:val="00EC4BDF"/>
    <w:rsid w:val="00EC4DA8"/>
    <w:rsid w:val="00EC5798"/>
    <w:rsid w:val="00EC58EE"/>
    <w:rsid w:val="00EC598A"/>
    <w:rsid w:val="00EC5C14"/>
    <w:rsid w:val="00EC5F47"/>
    <w:rsid w:val="00EC60BC"/>
    <w:rsid w:val="00EC63CC"/>
    <w:rsid w:val="00EC6A01"/>
    <w:rsid w:val="00EC6B42"/>
    <w:rsid w:val="00EC754A"/>
    <w:rsid w:val="00EC76C4"/>
    <w:rsid w:val="00EC78E3"/>
    <w:rsid w:val="00ED0CF6"/>
    <w:rsid w:val="00ED0D2B"/>
    <w:rsid w:val="00ED1121"/>
    <w:rsid w:val="00ED15B7"/>
    <w:rsid w:val="00ED1D80"/>
    <w:rsid w:val="00ED1F93"/>
    <w:rsid w:val="00ED2104"/>
    <w:rsid w:val="00ED21F9"/>
    <w:rsid w:val="00ED288F"/>
    <w:rsid w:val="00ED28F2"/>
    <w:rsid w:val="00ED2E85"/>
    <w:rsid w:val="00ED2F4F"/>
    <w:rsid w:val="00ED3721"/>
    <w:rsid w:val="00ED3C29"/>
    <w:rsid w:val="00ED43E0"/>
    <w:rsid w:val="00ED4482"/>
    <w:rsid w:val="00ED45E1"/>
    <w:rsid w:val="00ED48C8"/>
    <w:rsid w:val="00ED5575"/>
    <w:rsid w:val="00ED56D3"/>
    <w:rsid w:val="00ED5DDC"/>
    <w:rsid w:val="00ED6587"/>
    <w:rsid w:val="00ED679B"/>
    <w:rsid w:val="00ED67CE"/>
    <w:rsid w:val="00ED6832"/>
    <w:rsid w:val="00ED6A56"/>
    <w:rsid w:val="00ED6DE6"/>
    <w:rsid w:val="00ED7323"/>
    <w:rsid w:val="00ED7E40"/>
    <w:rsid w:val="00EE0153"/>
    <w:rsid w:val="00EE0217"/>
    <w:rsid w:val="00EE0612"/>
    <w:rsid w:val="00EE1100"/>
    <w:rsid w:val="00EE130F"/>
    <w:rsid w:val="00EE18CF"/>
    <w:rsid w:val="00EE1906"/>
    <w:rsid w:val="00EE1B86"/>
    <w:rsid w:val="00EE23DF"/>
    <w:rsid w:val="00EE2789"/>
    <w:rsid w:val="00EE2A42"/>
    <w:rsid w:val="00EE2F2E"/>
    <w:rsid w:val="00EE30F8"/>
    <w:rsid w:val="00EE3C5C"/>
    <w:rsid w:val="00EE3CF7"/>
    <w:rsid w:val="00EE3DBD"/>
    <w:rsid w:val="00EE3E2B"/>
    <w:rsid w:val="00EE49C0"/>
    <w:rsid w:val="00EE4A12"/>
    <w:rsid w:val="00EE4E98"/>
    <w:rsid w:val="00EE4EE7"/>
    <w:rsid w:val="00EE51AB"/>
    <w:rsid w:val="00EE5876"/>
    <w:rsid w:val="00EE61AA"/>
    <w:rsid w:val="00EE66E4"/>
    <w:rsid w:val="00EE6E1A"/>
    <w:rsid w:val="00EE6FCE"/>
    <w:rsid w:val="00EE70B5"/>
    <w:rsid w:val="00EE7203"/>
    <w:rsid w:val="00EE79B8"/>
    <w:rsid w:val="00EE7E2C"/>
    <w:rsid w:val="00EF0254"/>
    <w:rsid w:val="00EF048C"/>
    <w:rsid w:val="00EF04E7"/>
    <w:rsid w:val="00EF1274"/>
    <w:rsid w:val="00EF15AB"/>
    <w:rsid w:val="00EF1900"/>
    <w:rsid w:val="00EF190D"/>
    <w:rsid w:val="00EF1956"/>
    <w:rsid w:val="00EF1AB6"/>
    <w:rsid w:val="00EF1E2B"/>
    <w:rsid w:val="00EF2289"/>
    <w:rsid w:val="00EF2A41"/>
    <w:rsid w:val="00EF2AA7"/>
    <w:rsid w:val="00EF2D3C"/>
    <w:rsid w:val="00EF2D8D"/>
    <w:rsid w:val="00EF3783"/>
    <w:rsid w:val="00EF401C"/>
    <w:rsid w:val="00EF4743"/>
    <w:rsid w:val="00EF5DE4"/>
    <w:rsid w:val="00EF65E8"/>
    <w:rsid w:val="00EF6689"/>
    <w:rsid w:val="00EF6F3C"/>
    <w:rsid w:val="00EF70F9"/>
    <w:rsid w:val="00EF725F"/>
    <w:rsid w:val="00EF762A"/>
    <w:rsid w:val="00EF7723"/>
    <w:rsid w:val="00EF7A60"/>
    <w:rsid w:val="00EF7BB9"/>
    <w:rsid w:val="00EF7DCD"/>
    <w:rsid w:val="00EF7E21"/>
    <w:rsid w:val="00F00070"/>
    <w:rsid w:val="00F00288"/>
    <w:rsid w:val="00F002BB"/>
    <w:rsid w:val="00F002C7"/>
    <w:rsid w:val="00F01132"/>
    <w:rsid w:val="00F012B1"/>
    <w:rsid w:val="00F0192E"/>
    <w:rsid w:val="00F01BAF"/>
    <w:rsid w:val="00F01DA8"/>
    <w:rsid w:val="00F02318"/>
    <w:rsid w:val="00F0237A"/>
    <w:rsid w:val="00F02C43"/>
    <w:rsid w:val="00F02C54"/>
    <w:rsid w:val="00F03211"/>
    <w:rsid w:val="00F03953"/>
    <w:rsid w:val="00F0457B"/>
    <w:rsid w:val="00F050B4"/>
    <w:rsid w:val="00F0577F"/>
    <w:rsid w:val="00F05BA3"/>
    <w:rsid w:val="00F05CC5"/>
    <w:rsid w:val="00F05DAE"/>
    <w:rsid w:val="00F0674A"/>
    <w:rsid w:val="00F0676A"/>
    <w:rsid w:val="00F06CF9"/>
    <w:rsid w:val="00F06F23"/>
    <w:rsid w:val="00F071C0"/>
    <w:rsid w:val="00F07260"/>
    <w:rsid w:val="00F072E3"/>
    <w:rsid w:val="00F07801"/>
    <w:rsid w:val="00F07840"/>
    <w:rsid w:val="00F07868"/>
    <w:rsid w:val="00F07C91"/>
    <w:rsid w:val="00F07D3B"/>
    <w:rsid w:val="00F1035A"/>
    <w:rsid w:val="00F11912"/>
    <w:rsid w:val="00F11B5B"/>
    <w:rsid w:val="00F12174"/>
    <w:rsid w:val="00F13161"/>
    <w:rsid w:val="00F13294"/>
    <w:rsid w:val="00F13AE2"/>
    <w:rsid w:val="00F13D6B"/>
    <w:rsid w:val="00F13E69"/>
    <w:rsid w:val="00F13E7B"/>
    <w:rsid w:val="00F142EA"/>
    <w:rsid w:val="00F144BE"/>
    <w:rsid w:val="00F150BF"/>
    <w:rsid w:val="00F1562A"/>
    <w:rsid w:val="00F15B30"/>
    <w:rsid w:val="00F15CAD"/>
    <w:rsid w:val="00F1630C"/>
    <w:rsid w:val="00F16825"/>
    <w:rsid w:val="00F17EC8"/>
    <w:rsid w:val="00F2043F"/>
    <w:rsid w:val="00F2148E"/>
    <w:rsid w:val="00F21BD1"/>
    <w:rsid w:val="00F22F49"/>
    <w:rsid w:val="00F2311E"/>
    <w:rsid w:val="00F231FD"/>
    <w:rsid w:val="00F23342"/>
    <w:rsid w:val="00F236D5"/>
    <w:rsid w:val="00F23B1F"/>
    <w:rsid w:val="00F23BEA"/>
    <w:rsid w:val="00F2407D"/>
    <w:rsid w:val="00F24618"/>
    <w:rsid w:val="00F24681"/>
    <w:rsid w:val="00F24A55"/>
    <w:rsid w:val="00F24AA0"/>
    <w:rsid w:val="00F24F8B"/>
    <w:rsid w:val="00F251F8"/>
    <w:rsid w:val="00F25982"/>
    <w:rsid w:val="00F25D2D"/>
    <w:rsid w:val="00F25E14"/>
    <w:rsid w:val="00F25E7F"/>
    <w:rsid w:val="00F26038"/>
    <w:rsid w:val="00F26541"/>
    <w:rsid w:val="00F2674B"/>
    <w:rsid w:val="00F26D38"/>
    <w:rsid w:val="00F274BB"/>
    <w:rsid w:val="00F308F7"/>
    <w:rsid w:val="00F30E11"/>
    <w:rsid w:val="00F31907"/>
    <w:rsid w:val="00F31D33"/>
    <w:rsid w:val="00F31E81"/>
    <w:rsid w:val="00F31FC0"/>
    <w:rsid w:val="00F32147"/>
    <w:rsid w:val="00F32185"/>
    <w:rsid w:val="00F32487"/>
    <w:rsid w:val="00F325FD"/>
    <w:rsid w:val="00F32935"/>
    <w:rsid w:val="00F32B0E"/>
    <w:rsid w:val="00F32CE0"/>
    <w:rsid w:val="00F33F3D"/>
    <w:rsid w:val="00F34077"/>
    <w:rsid w:val="00F341FC"/>
    <w:rsid w:val="00F343A4"/>
    <w:rsid w:val="00F343DD"/>
    <w:rsid w:val="00F343FB"/>
    <w:rsid w:val="00F3461B"/>
    <w:rsid w:val="00F34765"/>
    <w:rsid w:val="00F34A51"/>
    <w:rsid w:val="00F34A92"/>
    <w:rsid w:val="00F35944"/>
    <w:rsid w:val="00F361F1"/>
    <w:rsid w:val="00F36577"/>
    <w:rsid w:val="00F365EE"/>
    <w:rsid w:val="00F368E8"/>
    <w:rsid w:val="00F36A1A"/>
    <w:rsid w:val="00F36D34"/>
    <w:rsid w:val="00F37B89"/>
    <w:rsid w:val="00F37E39"/>
    <w:rsid w:val="00F40081"/>
    <w:rsid w:val="00F40213"/>
    <w:rsid w:val="00F40449"/>
    <w:rsid w:val="00F40C54"/>
    <w:rsid w:val="00F40EBE"/>
    <w:rsid w:val="00F41163"/>
    <w:rsid w:val="00F41330"/>
    <w:rsid w:val="00F416AF"/>
    <w:rsid w:val="00F41E2F"/>
    <w:rsid w:val="00F423A9"/>
    <w:rsid w:val="00F42463"/>
    <w:rsid w:val="00F425E0"/>
    <w:rsid w:val="00F4292F"/>
    <w:rsid w:val="00F4377D"/>
    <w:rsid w:val="00F4385A"/>
    <w:rsid w:val="00F4396C"/>
    <w:rsid w:val="00F43C2B"/>
    <w:rsid w:val="00F44637"/>
    <w:rsid w:val="00F4494A"/>
    <w:rsid w:val="00F44E3E"/>
    <w:rsid w:val="00F45156"/>
    <w:rsid w:val="00F4605C"/>
    <w:rsid w:val="00F460DE"/>
    <w:rsid w:val="00F468CF"/>
    <w:rsid w:val="00F469CB"/>
    <w:rsid w:val="00F469CF"/>
    <w:rsid w:val="00F46A2B"/>
    <w:rsid w:val="00F47476"/>
    <w:rsid w:val="00F47892"/>
    <w:rsid w:val="00F47EB7"/>
    <w:rsid w:val="00F5036C"/>
    <w:rsid w:val="00F50597"/>
    <w:rsid w:val="00F509C7"/>
    <w:rsid w:val="00F50F4C"/>
    <w:rsid w:val="00F5129B"/>
    <w:rsid w:val="00F51601"/>
    <w:rsid w:val="00F51CCC"/>
    <w:rsid w:val="00F51EA4"/>
    <w:rsid w:val="00F52493"/>
    <w:rsid w:val="00F527AA"/>
    <w:rsid w:val="00F5294B"/>
    <w:rsid w:val="00F52A62"/>
    <w:rsid w:val="00F53611"/>
    <w:rsid w:val="00F53E57"/>
    <w:rsid w:val="00F54025"/>
    <w:rsid w:val="00F540C7"/>
    <w:rsid w:val="00F544FE"/>
    <w:rsid w:val="00F54961"/>
    <w:rsid w:val="00F554F5"/>
    <w:rsid w:val="00F556C9"/>
    <w:rsid w:val="00F55835"/>
    <w:rsid w:val="00F56059"/>
    <w:rsid w:val="00F56191"/>
    <w:rsid w:val="00F562F1"/>
    <w:rsid w:val="00F568DB"/>
    <w:rsid w:val="00F56930"/>
    <w:rsid w:val="00F57338"/>
    <w:rsid w:val="00F57432"/>
    <w:rsid w:val="00F57683"/>
    <w:rsid w:val="00F5777D"/>
    <w:rsid w:val="00F57A16"/>
    <w:rsid w:val="00F57BF4"/>
    <w:rsid w:val="00F57D32"/>
    <w:rsid w:val="00F6003C"/>
    <w:rsid w:val="00F60312"/>
    <w:rsid w:val="00F607CF"/>
    <w:rsid w:val="00F61339"/>
    <w:rsid w:val="00F61815"/>
    <w:rsid w:val="00F62538"/>
    <w:rsid w:val="00F62779"/>
    <w:rsid w:val="00F6310B"/>
    <w:rsid w:val="00F635E7"/>
    <w:rsid w:val="00F63B24"/>
    <w:rsid w:val="00F6410C"/>
    <w:rsid w:val="00F64289"/>
    <w:rsid w:val="00F643D8"/>
    <w:rsid w:val="00F64591"/>
    <w:rsid w:val="00F646F8"/>
    <w:rsid w:val="00F65040"/>
    <w:rsid w:val="00F65503"/>
    <w:rsid w:val="00F65657"/>
    <w:rsid w:val="00F657E9"/>
    <w:rsid w:val="00F665A7"/>
    <w:rsid w:val="00F6731A"/>
    <w:rsid w:val="00F676E0"/>
    <w:rsid w:val="00F677FB"/>
    <w:rsid w:val="00F67D4A"/>
    <w:rsid w:val="00F701CF"/>
    <w:rsid w:val="00F709E7"/>
    <w:rsid w:val="00F70FB5"/>
    <w:rsid w:val="00F710C9"/>
    <w:rsid w:val="00F7144F"/>
    <w:rsid w:val="00F71701"/>
    <w:rsid w:val="00F71856"/>
    <w:rsid w:val="00F722A3"/>
    <w:rsid w:val="00F725D6"/>
    <w:rsid w:val="00F725F7"/>
    <w:rsid w:val="00F72AB8"/>
    <w:rsid w:val="00F73012"/>
    <w:rsid w:val="00F7307C"/>
    <w:rsid w:val="00F73D6E"/>
    <w:rsid w:val="00F73E8B"/>
    <w:rsid w:val="00F745C2"/>
    <w:rsid w:val="00F74B59"/>
    <w:rsid w:val="00F74DD0"/>
    <w:rsid w:val="00F74E1D"/>
    <w:rsid w:val="00F753AB"/>
    <w:rsid w:val="00F758ED"/>
    <w:rsid w:val="00F75A13"/>
    <w:rsid w:val="00F760BD"/>
    <w:rsid w:val="00F77197"/>
    <w:rsid w:val="00F7772C"/>
    <w:rsid w:val="00F77C13"/>
    <w:rsid w:val="00F80331"/>
    <w:rsid w:val="00F804AC"/>
    <w:rsid w:val="00F80704"/>
    <w:rsid w:val="00F80818"/>
    <w:rsid w:val="00F80DD7"/>
    <w:rsid w:val="00F81A4C"/>
    <w:rsid w:val="00F82058"/>
    <w:rsid w:val="00F824B9"/>
    <w:rsid w:val="00F824FD"/>
    <w:rsid w:val="00F825FC"/>
    <w:rsid w:val="00F8274E"/>
    <w:rsid w:val="00F82D5F"/>
    <w:rsid w:val="00F83635"/>
    <w:rsid w:val="00F83753"/>
    <w:rsid w:val="00F837B5"/>
    <w:rsid w:val="00F838F9"/>
    <w:rsid w:val="00F83C2A"/>
    <w:rsid w:val="00F83FD2"/>
    <w:rsid w:val="00F841AF"/>
    <w:rsid w:val="00F8458A"/>
    <w:rsid w:val="00F846B2"/>
    <w:rsid w:val="00F84B95"/>
    <w:rsid w:val="00F84BBB"/>
    <w:rsid w:val="00F84BE3"/>
    <w:rsid w:val="00F84CF6"/>
    <w:rsid w:val="00F85053"/>
    <w:rsid w:val="00F8550D"/>
    <w:rsid w:val="00F85FD3"/>
    <w:rsid w:val="00F860ED"/>
    <w:rsid w:val="00F8613B"/>
    <w:rsid w:val="00F861AA"/>
    <w:rsid w:val="00F86416"/>
    <w:rsid w:val="00F86548"/>
    <w:rsid w:val="00F868CC"/>
    <w:rsid w:val="00F868E9"/>
    <w:rsid w:val="00F8723F"/>
    <w:rsid w:val="00F87256"/>
    <w:rsid w:val="00F8731B"/>
    <w:rsid w:val="00F8789A"/>
    <w:rsid w:val="00F87E16"/>
    <w:rsid w:val="00F90329"/>
    <w:rsid w:val="00F90505"/>
    <w:rsid w:val="00F91BCF"/>
    <w:rsid w:val="00F91E6D"/>
    <w:rsid w:val="00F91F1C"/>
    <w:rsid w:val="00F929B1"/>
    <w:rsid w:val="00F92B2B"/>
    <w:rsid w:val="00F92D76"/>
    <w:rsid w:val="00F92EEC"/>
    <w:rsid w:val="00F92F52"/>
    <w:rsid w:val="00F930F1"/>
    <w:rsid w:val="00F937E9"/>
    <w:rsid w:val="00F9394A"/>
    <w:rsid w:val="00F946BB"/>
    <w:rsid w:val="00F949A1"/>
    <w:rsid w:val="00F95324"/>
    <w:rsid w:val="00F95870"/>
    <w:rsid w:val="00F95DC5"/>
    <w:rsid w:val="00F95E93"/>
    <w:rsid w:val="00F96712"/>
    <w:rsid w:val="00F96A54"/>
    <w:rsid w:val="00F96B1A"/>
    <w:rsid w:val="00F96FF5"/>
    <w:rsid w:val="00F97476"/>
    <w:rsid w:val="00F97650"/>
    <w:rsid w:val="00F9785A"/>
    <w:rsid w:val="00F97868"/>
    <w:rsid w:val="00F97D18"/>
    <w:rsid w:val="00FA0801"/>
    <w:rsid w:val="00FA1BFB"/>
    <w:rsid w:val="00FA27AD"/>
    <w:rsid w:val="00FA27C6"/>
    <w:rsid w:val="00FA28CC"/>
    <w:rsid w:val="00FA2997"/>
    <w:rsid w:val="00FA2B09"/>
    <w:rsid w:val="00FA2DC5"/>
    <w:rsid w:val="00FA33D7"/>
    <w:rsid w:val="00FA3983"/>
    <w:rsid w:val="00FA441C"/>
    <w:rsid w:val="00FA4494"/>
    <w:rsid w:val="00FA4531"/>
    <w:rsid w:val="00FA4561"/>
    <w:rsid w:val="00FA49A1"/>
    <w:rsid w:val="00FA4A2D"/>
    <w:rsid w:val="00FA4C10"/>
    <w:rsid w:val="00FA4E2B"/>
    <w:rsid w:val="00FA5095"/>
    <w:rsid w:val="00FA56FA"/>
    <w:rsid w:val="00FA613A"/>
    <w:rsid w:val="00FA637C"/>
    <w:rsid w:val="00FA667E"/>
    <w:rsid w:val="00FA6860"/>
    <w:rsid w:val="00FA68BC"/>
    <w:rsid w:val="00FA6BF4"/>
    <w:rsid w:val="00FA6CD2"/>
    <w:rsid w:val="00FA6E97"/>
    <w:rsid w:val="00FA7186"/>
    <w:rsid w:val="00FA73E4"/>
    <w:rsid w:val="00FA73E9"/>
    <w:rsid w:val="00FA7565"/>
    <w:rsid w:val="00FB0A32"/>
    <w:rsid w:val="00FB0BE1"/>
    <w:rsid w:val="00FB0F5B"/>
    <w:rsid w:val="00FB0FE8"/>
    <w:rsid w:val="00FB1095"/>
    <w:rsid w:val="00FB27B7"/>
    <w:rsid w:val="00FB2970"/>
    <w:rsid w:val="00FB2A25"/>
    <w:rsid w:val="00FB2A8A"/>
    <w:rsid w:val="00FB3001"/>
    <w:rsid w:val="00FB3507"/>
    <w:rsid w:val="00FB3570"/>
    <w:rsid w:val="00FB41CC"/>
    <w:rsid w:val="00FB48D7"/>
    <w:rsid w:val="00FB4F5C"/>
    <w:rsid w:val="00FB52AF"/>
    <w:rsid w:val="00FB5983"/>
    <w:rsid w:val="00FB5A28"/>
    <w:rsid w:val="00FB5FCF"/>
    <w:rsid w:val="00FB605D"/>
    <w:rsid w:val="00FB63E1"/>
    <w:rsid w:val="00FB6787"/>
    <w:rsid w:val="00FB68B2"/>
    <w:rsid w:val="00FB705E"/>
    <w:rsid w:val="00FB74CA"/>
    <w:rsid w:val="00FB7544"/>
    <w:rsid w:val="00FB7767"/>
    <w:rsid w:val="00FB7C59"/>
    <w:rsid w:val="00FC00E8"/>
    <w:rsid w:val="00FC01E9"/>
    <w:rsid w:val="00FC05DD"/>
    <w:rsid w:val="00FC0C81"/>
    <w:rsid w:val="00FC107D"/>
    <w:rsid w:val="00FC11E9"/>
    <w:rsid w:val="00FC1328"/>
    <w:rsid w:val="00FC1C37"/>
    <w:rsid w:val="00FC2120"/>
    <w:rsid w:val="00FC23DC"/>
    <w:rsid w:val="00FC23FD"/>
    <w:rsid w:val="00FC268D"/>
    <w:rsid w:val="00FC279C"/>
    <w:rsid w:val="00FC2BB0"/>
    <w:rsid w:val="00FC3182"/>
    <w:rsid w:val="00FC3314"/>
    <w:rsid w:val="00FC341A"/>
    <w:rsid w:val="00FC3C56"/>
    <w:rsid w:val="00FC3DDB"/>
    <w:rsid w:val="00FC4131"/>
    <w:rsid w:val="00FC43FC"/>
    <w:rsid w:val="00FC45BA"/>
    <w:rsid w:val="00FC4FD3"/>
    <w:rsid w:val="00FC565F"/>
    <w:rsid w:val="00FC59F2"/>
    <w:rsid w:val="00FC5A55"/>
    <w:rsid w:val="00FC5CFF"/>
    <w:rsid w:val="00FC5D09"/>
    <w:rsid w:val="00FC5D6A"/>
    <w:rsid w:val="00FC5F8C"/>
    <w:rsid w:val="00FC6D90"/>
    <w:rsid w:val="00FC73A2"/>
    <w:rsid w:val="00FC76FE"/>
    <w:rsid w:val="00FD01C8"/>
    <w:rsid w:val="00FD01CA"/>
    <w:rsid w:val="00FD0782"/>
    <w:rsid w:val="00FD0CEE"/>
    <w:rsid w:val="00FD0F9C"/>
    <w:rsid w:val="00FD1929"/>
    <w:rsid w:val="00FD1D16"/>
    <w:rsid w:val="00FD1D18"/>
    <w:rsid w:val="00FD1D40"/>
    <w:rsid w:val="00FD2248"/>
    <w:rsid w:val="00FD23C4"/>
    <w:rsid w:val="00FD25F3"/>
    <w:rsid w:val="00FD3031"/>
    <w:rsid w:val="00FD3339"/>
    <w:rsid w:val="00FD3944"/>
    <w:rsid w:val="00FD39F5"/>
    <w:rsid w:val="00FD40A5"/>
    <w:rsid w:val="00FD495D"/>
    <w:rsid w:val="00FD5260"/>
    <w:rsid w:val="00FD55A2"/>
    <w:rsid w:val="00FD57B6"/>
    <w:rsid w:val="00FD5A18"/>
    <w:rsid w:val="00FD5C2D"/>
    <w:rsid w:val="00FD67F6"/>
    <w:rsid w:val="00FD6851"/>
    <w:rsid w:val="00FD6A98"/>
    <w:rsid w:val="00FD6CD8"/>
    <w:rsid w:val="00FD71A8"/>
    <w:rsid w:val="00FD7657"/>
    <w:rsid w:val="00FD7738"/>
    <w:rsid w:val="00FD7F69"/>
    <w:rsid w:val="00FE020F"/>
    <w:rsid w:val="00FE0680"/>
    <w:rsid w:val="00FE0CE0"/>
    <w:rsid w:val="00FE0D93"/>
    <w:rsid w:val="00FE0DF7"/>
    <w:rsid w:val="00FE167B"/>
    <w:rsid w:val="00FE19E5"/>
    <w:rsid w:val="00FE2105"/>
    <w:rsid w:val="00FE2296"/>
    <w:rsid w:val="00FE2395"/>
    <w:rsid w:val="00FE3108"/>
    <w:rsid w:val="00FE3126"/>
    <w:rsid w:val="00FE330D"/>
    <w:rsid w:val="00FE331F"/>
    <w:rsid w:val="00FE36DA"/>
    <w:rsid w:val="00FE37C2"/>
    <w:rsid w:val="00FE3932"/>
    <w:rsid w:val="00FE3B78"/>
    <w:rsid w:val="00FE3C20"/>
    <w:rsid w:val="00FE3D2C"/>
    <w:rsid w:val="00FE3E2B"/>
    <w:rsid w:val="00FE3F04"/>
    <w:rsid w:val="00FE4692"/>
    <w:rsid w:val="00FE4BCB"/>
    <w:rsid w:val="00FE4F78"/>
    <w:rsid w:val="00FE52D0"/>
    <w:rsid w:val="00FE5615"/>
    <w:rsid w:val="00FE5A8A"/>
    <w:rsid w:val="00FE631E"/>
    <w:rsid w:val="00FE6C69"/>
    <w:rsid w:val="00FE7582"/>
    <w:rsid w:val="00FE75E8"/>
    <w:rsid w:val="00FE7FE0"/>
    <w:rsid w:val="00FF0660"/>
    <w:rsid w:val="00FF0EA3"/>
    <w:rsid w:val="00FF129C"/>
    <w:rsid w:val="00FF138C"/>
    <w:rsid w:val="00FF1396"/>
    <w:rsid w:val="00FF1C5E"/>
    <w:rsid w:val="00FF1D04"/>
    <w:rsid w:val="00FF2242"/>
    <w:rsid w:val="00FF26F8"/>
    <w:rsid w:val="00FF281E"/>
    <w:rsid w:val="00FF2A85"/>
    <w:rsid w:val="00FF315D"/>
    <w:rsid w:val="00FF321F"/>
    <w:rsid w:val="00FF343B"/>
    <w:rsid w:val="00FF345A"/>
    <w:rsid w:val="00FF3F6E"/>
    <w:rsid w:val="00FF3FA8"/>
    <w:rsid w:val="00FF4275"/>
    <w:rsid w:val="00FF4506"/>
    <w:rsid w:val="00FF493D"/>
    <w:rsid w:val="00FF4A2B"/>
    <w:rsid w:val="00FF5BED"/>
    <w:rsid w:val="00FF5D27"/>
    <w:rsid w:val="00FF6A7B"/>
    <w:rsid w:val="00FF718C"/>
    <w:rsid w:val="00FF7618"/>
    <w:rsid w:val="00FF76A4"/>
    <w:rsid w:val="00FF76DE"/>
    <w:rsid w:val="00FF7B82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9AECFD7C-7488-4B6B-B140-A3E7C920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9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9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E5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E19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E19E5"/>
    <w:rPr>
      <w:rFonts w:cs="Times New Roman"/>
      <w:b/>
      <w:bCs/>
    </w:rPr>
  </w:style>
  <w:style w:type="paragraph" w:styleId="ListBullet">
    <w:name w:val="List Bullet"/>
    <w:basedOn w:val="Normal"/>
    <w:rsid w:val="00FE19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E19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E19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E19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E19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E19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E19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E19E5"/>
    <w:pPr>
      <w:ind w:left="284"/>
    </w:pPr>
  </w:style>
  <w:style w:type="paragraph" w:customStyle="1" w:styleId="AAFrameAddress">
    <w:name w:val="AA Frame Address"/>
    <w:basedOn w:val="Heading1"/>
    <w:uiPriority w:val="99"/>
    <w:rsid w:val="00FE19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E19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E19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E19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E19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E19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E19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E19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E19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E19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E19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E19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E19E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E19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E19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E19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E19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E19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E19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E19E5"/>
    <w:pPr>
      <w:ind w:left="567" w:hanging="567"/>
    </w:pPr>
  </w:style>
  <w:style w:type="paragraph" w:styleId="ListBullet5">
    <w:name w:val="List Bullet 5"/>
    <w:basedOn w:val="Normal"/>
    <w:uiPriority w:val="99"/>
    <w:rsid w:val="00FE19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FE19E5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E19E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E19E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E19E5"/>
    <w:pPr>
      <w:ind w:left="284" w:firstLine="284"/>
    </w:pPr>
  </w:style>
  <w:style w:type="character" w:styleId="Strong">
    <w:name w:val="Strong"/>
    <w:uiPriority w:val="99"/>
    <w:qFormat/>
    <w:rsid w:val="00FE19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E19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E19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E19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E19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E19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E19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E19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E19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E19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E19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E19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E19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E19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E19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styleId="PageNumber">
    <w:name w:val="page number"/>
    <w:basedOn w:val="DefaultParagraphFont"/>
    <w:uiPriority w:val="99"/>
    <w:rsid w:val="00FE19E5"/>
  </w:style>
  <w:style w:type="paragraph" w:customStyle="1" w:styleId="a2">
    <w:name w:val="Åº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10">
    <w:name w:val="10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E19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3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91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after="0" w:line="240" w:lineRule="auto"/>
      <w:ind w:right="27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919DC"/>
    <w:rPr>
      <w:rFonts w:ascii="Angsana New" w:hAnsi="Angsana New" w:cs="Angsana New"/>
      <w:b/>
      <w:b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1A65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4">
    <w:name w:val="???????"/>
    <w:basedOn w:val="Normal"/>
    <w:uiPriority w:val="99"/>
    <w:rsid w:val="00E566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zfaxdetails">
    <w:name w:val="zfax details"/>
    <w:basedOn w:val="Normal"/>
    <w:rsid w:val="002470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ASSETS">
    <w:name w:val="ASSETS"/>
    <w:basedOn w:val="Normal"/>
    <w:uiPriority w:val="99"/>
    <w:rsid w:val="00247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C53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rsid w:val="006510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CharChar">
    <w:name w:val="Char Char"/>
    <w:rsid w:val="001E067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C52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9C7A0A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9C7A0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9C7A0A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9C7A0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locked/>
    <w:rsid w:val="009C7A0A"/>
    <w:rPr>
      <w:rFonts w:cs="EucrosiaUPC"/>
      <w:b/>
      <w:bCs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C7A0A"/>
    <w:rPr>
      <w:rFonts w:cs="EucrosiaUPC"/>
      <w:b/>
      <w:b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9C7A0A"/>
    <w:rPr>
      <w:rFonts w:cs="EucrosiaUPC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uiPriority w:val="99"/>
    <w:locked/>
    <w:rsid w:val="009C7A0A"/>
    <w:rPr>
      <w:rFonts w:ascii="Arial" w:hAnsi="Arial"/>
      <w:sz w:val="18"/>
      <w:lang w:val="en-US" w:eastAsia="en-US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9C7A0A"/>
    <w:rPr>
      <w:rFonts w:cs="EucrosiaUPC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9C7A0A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C7A0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9C7A0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9C7A0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C7A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C7A0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C7A0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C7A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C7A0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C7A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C7A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C7A0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C7A0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C7A0A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C7A0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C7A0A"/>
    <w:rPr>
      <w:rFonts w:ascii="Courier New" w:hAnsi="Courier New"/>
      <w:lang w:val="en-AU" w:eastAsia="en-US" w:bidi="th-TH"/>
    </w:rPr>
  </w:style>
  <w:style w:type="paragraph" w:customStyle="1" w:styleId="zcompanyname">
    <w:name w:val="zcompany name"/>
    <w:aliases w:val="cn"/>
    <w:basedOn w:val="Normal"/>
    <w:uiPriority w:val="99"/>
    <w:rsid w:val="009C7A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C7A0A"/>
  </w:style>
  <w:style w:type="paragraph" w:customStyle="1" w:styleId="zreportaddinfo">
    <w:name w:val="zreport addinfo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C7A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C7A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C7A0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C7A0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C7A0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C7A0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C7A0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C7A0A"/>
  </w:style>
  <w:style w:type="paragraph" w:customStyle="1" w:styleId="nineptheadingcentredbold">
    <w:name w:val="nine pt heading centred bold"/>
    <w:aliases w:val="9hc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C7A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C7A0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C7A0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C7A0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C7A0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C7A0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C7A0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C7A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C7A0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C7A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C7A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C7A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C7A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C7A0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C7A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C7A0A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C7A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C7A0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C7A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C7A0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C7A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C7A0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C7A0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C7A0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C7A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C7A0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C7A0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C7A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C7A0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C7A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C7A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C7A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C7A0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C7A0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C7A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C7A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C7A0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C7A0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C7A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C7A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C7A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C7A0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C7A0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C7A0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C7A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C7A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C7A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C7A0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C7A0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C7A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C7A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C7A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C7A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C7A0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C7A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C7A0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C7A0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C7A0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C7A0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C7A0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C7A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C7A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C7A0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C7A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C7A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C7A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C7A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C7A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C7A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C7A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C7A0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C7A0A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C7A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C7A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C7A0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C7A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C7A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C7A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C7A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C7A0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C7A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C7A0A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C7A0A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uiPriority w:val="99"/>
    <w:rsid w:val="009C7A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C7A0A"/>
    <w:rPr>
      <w:rFonts w:cs="Times New Roman"/>
      <w:sz w:val="29"/>
      <w:szCs w:val="29"/>
    </w:rPr>
  </w:style>
  <w:style w:type="character" w:customStyle="1" w:styleId="hps">
    <w:name w:val="hps"/>
    <w:uiPriority w:val="99"/>
    <w:rsid w:val="009C7A0A"/>
    <w:rPr>
      <w:rFonts w:cs="Times New Roman"/>
    </w:rPr>
  </w:style>
  <w:style w:type="character" w:customStyle="1" w:styleId="gt-icon-text1">
    <w:name w:val="gt-icon-text1"/>
    <w:uiPriority w:val="99"/>
    <w:rsid w:val="009C7A0A"/>
    <w:rPr>
      <w:rFonts w:cs="Times New Roman"/>
    </w:rPr>
  </w:style>
  <w:style w:type="character" w:customStyle="1" w:styleId="shorttext">
    <w:name w:val="short_text"/>
    <w:uiPriority w:val="99"/>
    <w:rsid w:val="009C7A0A"/>
    <w:rPr>
      <w:rFonts w:cs="Times New Roman"/>
    </w:rPr>
  </w:style>
  <w:style w:type="paragraph" w:customStyle="1" w:styleId="Default">
    <w:name w:val="Default"/>
    <w:rsid w:val="009C7A0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C7A0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C7A0A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C7A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7A0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7A0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C7A0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C7A0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C7A0A"/>
    <w:rPr>
      <w:rFonts w:ascii="Arial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2B4941"/>
    <w:rPr>
      <w:rFonts w:cs="EucrosiaUPC"/>
      <w:sz w:val="28"/>
      <w:szCs w:val="28"/>
      <w:lang w:val="th-TH" w:eastAsia="en-US" w:bidi="th-TH"/>
    </w:rPr>
  </w:style>
  <w:style w:type="character" w:customStyle="1" w:styleId="CharChar0">
    <w:name w:val="Char Char"/>
    <w:rsid w:val="00C73657"/>
    <w:rPr>
      <w:rFonts w:ascii="Arial" w:hAnsi="Arial"/>
      <w:b/>
      <w:bCs/>
      <w:sz w:val="18"/>
      <w:szCs w:val="18"/>
      <w:lang w:val="en-US" w:eastAsia="en-US" w:bidi="th-TH"/>
    </w:rPr>
  </w:style>
  <w:style w:type="paragraph" w:styleId="NoSpacing">
    <w:name w:val="No Spacing"/>
    <w:uiPriority w:val="1"/>
    <w:qFormat/>
    <w:rsid w:val="003168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B6265-25D8-4748-88A9-085FBB686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25</Pages>
  <Words>10958</Words>
  <Characters>45202</Characters>
  <Application>Microsoft Office Word</Application>
  <DocSecurity>0</DocSecurity>
  <Lines>376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56048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subject/>
  <dc:creator>tadsong_h22</dc:creator>
  <cp:keywords/>
  <cp:lastModifiedBy>Somjai, Nigonyanont</cp:lastModifiedBy>
  <cp:revision>3</cp:revision>
  <cp:lastPrinted>2018-11-01T09:00:00Z</cp:lastPrinted>
  <dcterms:created xsi:type="dcterms:W3CDTF">2018-11-08T04:43:00Z</dcterms:created>
  <dcterms:modified xsi:type="dcterms:W3CDTF">2018-11-08T04:45:00Z</dcterms:modified>
</cp:coreProperties>
</file>