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272"/>
        <w:gridCol w:w="8000"/>
      </w:tblGrid>
      <w:tr w:rsidR="0080417F" w:rsidRPr="00F94A31" w:rsidTr="00A93B69">
        <w:trPr>
          <w:trHeight w:hRule="exact" w:val="353"/>
          <w:tblHeader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15684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2"/>
        </w:trPr>
        <w:tc>
          <w:tcPr>
            <w:tcW w:w="1290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417F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F94A31" w:rsidRDefault="009811E1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6A5146"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0417F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F94A31" w:rsidRDefault="006A5146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3E69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EB7BC2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EB7BC2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EB7BC2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EB7BC2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EB7BC2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A160B9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160B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A160B9" w:rsidRDefault="00A160B9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2" w:type="dxa"/>
          </w:tcPr>
          <w:p w:rsidR="00A160B9" w:rsidRPr="00F94A31" w:rsidRDefault="00A160B9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160B9" w:rsidRDefault="00A160B9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EB7BC2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16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927D9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:rsidR="00615684" w:rsidRPr="00D55D3F" w:rsidRDefault="0061568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8625C" w:rsidRPr="006D6570" w:rsidRDefault="00615684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A93B69">
        <w:rPr>
          <w:rFonts w:ascii="Angsana New" w:hAnsi="Angsana New" w:cs="Angsana New"/>
          <w:sz w:val="30"/>
          <w:szCs w:val="30"/>
          <w:cs/>
        </w:rPr>
        <w:br w:type="page"/>
      </w:r>
      <w:r w:rsidR="0038625C" w:rsidRPr="006D6570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7E6F7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8625C" w:rsidRPr="006D6570">
        <w:rPr>
          <w:rFonts w:ascii="Angsana New" w:hAnsi="Angsana New" w:cs="Angsana New"/>
          <w:sz w:val="30"/>
          <w:szCs w:val="30"/>
          <w:cs/>
        </w:rPr>
        <w:t>นี้</w:t>
      </w:r>
    </w:p>
    <w:p w:rsidR="0038625C" w:rsidRPr="0047664D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38625C" w:rsidRPr="006E5FD4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657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E6F7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E96019" w:rsidRPr="006D6570">
        <w:rPr>
          <w:rFonts w:ascii="Angsana New" w:hAnsi="Angsana New" w:cs="Angsana New"/>
          <w:sz w:val="30"/>
          <w:szCs w:val="30"/>
          <w:cs/>
        </w:rPr>
        <w:t>นี้</w:t>
      </w:r>
      <w:r w:rsidRPr="006D6570">
        <w:rPr>
          <w:rFonts w:ascii="Angsana New" w:hAnsi="Angsana New" w:cs="Angsana New"/>
          <w:sz w:val="30"/>
          <w:szCs w:val="30"/>
          <w:cs/>
        </w:rPr>
        <w:t>ได้รับอนุมั</w:t>
      </w:r>
      <w:r w:rsidR="008856B9" w:rsidRPr="006D6570">
        <w:rPr>
          <w:rFonts w:ascii="Angsana New" w:hAnsi="Angsana New" w:cs="Angsana New"/>
          <w:sz w:val="30"/>
          <w:szCs w:val="30"/>
          <w:cs/>
        </w:rPr>
        <w:t>ติ</w:t>
      </w:r>
      <w:r w:rsidR="0010331E" w:rsidRPr="006D6570">
        <w:rPr>
          <w:rFonts w:ascii="Angsana New" w:hAnsi="Angsana New" w:cs="Angsana New"/>
          <w:sz w:val="30"/>
          <w:szCs w:val="30"/>
          <w:cs/>
        </w:rPr>
        <w:t>ให้ออกงบการเงิน</w:t>
      </w:r>
      <w:r w:rsidR="00DF06E8" w:rsidRPr="006D6570">
        <w:rPr>
          <w:rFonts w:ascii="Angsana New" w:hAnsi="Angsana New" w:cs="Angsana New"/>
          <w:sz w:val="30"/>
          <w:szCs w:val="30"/>
          <w:cs/>
        </w:rPr>
        <w:t>จาก</w:t>
      </w:r>
      <w:r w:rsidR="00F754F0" w:rsidRPr="006D6570">
        <w:rPr>
          <w:rFonts w:ascii="Angsana New" w:hAnsi="Angsana New" w:cs="Angsana New"/>
          <w:sz w:val="30"/>
          <w:szCs w:val="30"/>
          <w:cs/>
        </w:rPr>
        <w:t>คณะ</w:t>
      </w:r>
      <w:r w:rsidR="00DF06E8" w:rsidRPr="006D6570">
        <w:rPr>
          <w:rFonts w:ascii="Angsana New" w:hAnsi="Angsana New" w:cs="Angsana New"/>
          <w:sz w:val="30"/>
          <w:szCs w:val="30"/>
          <w:cs/>
        </w:rPr>
        <w:t>กรรมการ</w:t>
      </w:r>
      <w:r w:rsidR="008856B9" w:rsidRPr="006D6570">
        <w:rPr>
          <w:rFonts w:ascii="Angsana New" w:hAnsi="Angsana New" w:cs="Angsana New"/>
          <w:sz w:val="30"/>
          <w:szCs w:val="30"/>
          <w:cs/>
        </w:rPr>
        <w:t>เมื่อ</w:t>
      </w:r>
      <w:r w:rsidR="009811E1" w:rsidRPr="006D6570">
        <w:rPr>
          <w:rFonts w:ascii="Angsana New" w:hAnsi="Angsana New" w:cs="Angsana New"/>
          <w:sz w:val="30"/>
          <w:szCs w:val="30"/>
          <w:cs/>
        </w:rPr>
        <w:t>วันที่</w:t>
      </w:r>
      <w:r w:rsidR="006E5FD4">
        <w:rPr>
          <w:rFonts w:ascii="Angsana New" w:hAnsi="Angsana New" w:cs="Angsana New"/>
          <w:sz w:val="30"/>
          <w:szCs w:val="30"/>
        </w:rPr>
        <w:t xml:space="preserve"> </w:t>
      </w:r>
      <w:r w:rsidR="002E61AD">
        <w:rPr>
          <w:rFonts w:ascii="Angsana New" w:hAnsi="Angsana New" w:cs="Angsana New"/>
          <w:sz w:val="30"/>
          <w:szCs w:val="30"/>
        </w:rPr>
        <w:t xml:space="preserve">9 </w:t>
      </w:r>
      <w:r w:rsidR="002E61AD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EC6325">
        <w:rPr>
          <w:rFonts w:ascii="Angsana New" w:hAnsi="Angsana New" w:cs="Angsana New" w:hint="cs"/>
          <w:sz w:val="30"/>
          <w:szCs w:val="30"/>
          <w:cs/>
        </w:rPr>
        <w:t>2561</w:t>
      </w:r>
    </w:p>
    <w:p w:rsidR="0038625C" w:rsidRPr="0047664D" w:rsidRDefault="0038625C" w:rsidP="00D55D3F">
      <w:pPr>
        <w:spacing w:after="0" w:line="240" w:lineRule="auto"/>
        <w:ind w:right="-29"/>
        <w:jc w:val="thaiDistribute"/>
        <w:rPr>
          <w:rFonts w:ascii="Angsana New" w:hAnsi="Angsana New" w:cs="Angsana New"/>
        </w:rPr>
      </w:pPr>
    </w:p>
    <w:p w:rsidR="0038625C" w:rsidRPr="006D6570" w:rsidRDefault="0038625C" w:rsidP="00D55D3F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D6570">
        <w:rPr>
          <w:rFonts w:ascii="Angsana New" w:hAnsi="Angsana New" w:cs="Angsana New"/>
          <w:b/>
          <w:bCs/>
          <w:sz w:val="30"/>
          <w:szCs w:val="30"/>
        </w:rPr>
        <w:t>1</w:t>
      </w:r>
      <w:r w:rsidRPr="006D6570">
        <w:rPr>
          <w:rFonts w:ascii="Angsana New" w:hAnsi="Angsana New" w:cs="Angsana New"/>
          <w:b/>
          <w:bCs/>
          <w:sz w:val="30"/>
          <w:szCs w:val="30"/>
        </w:rPr>
        <w:tab/>
      </w:r>
      <w:r w:rsidR="009811E1" w:rsidRPr="006D6570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38625C" w:rsidRPr="0047664D" w:rsidRDefault="0038625C" w:rsidP="00D55D3F">
      <w:pPr>
        <w:spacing w:after="0" w:line="240" w:lineRule="auto"/>
        <w:ind w:right="-29"/>
        <w:jc w:val="thaiDistribute"/>
        <w:rPr>
          <w:rFonts w:ascii="Angsana New" w:hAnsi="Angsana New" w:cs="Angsana New"/>
          <w:cs/>
        </w:rPr>
      </w:pPr>
    </w:p>
    <w:p w:rsidR="006E5FD4" w:rsidRPr="006D6570" w:rsidRDefault="006E5FD4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D6570">
        <w:rPr>
          <w:rFonts w:ascii="Angsana New" w:hAnsi="Angsana New" w:cs="Angsana New"/>
          <w:sz w:val="30"/>
          <w:szCs w:val="30"/>
          <w:cs/>
        </w:rPr>
        <w:t xml:space="preserve">บริษัท โรบินสัน จำกัด (มหาชน)  </w:t>
      </w:r>
      <w:r w:rsidRPr="006D6570">
        <w:rPr>
          <w:rFonts w:ascii="Angsana New" w:hAnsi="Angsana New" w:cs="Angsana New"/>
          <w:sz w:val="30"/>
          <w:szCs w:val="30"/>
        </w:rPr>
        <w:t>“</w:t>
      </w:r>
      <w:r w:rsidRPr="006D6570">
        <w:rPr>
          <w:rFonts w:ascii="Angsana New" w:hAnsi="Angsana New" w:cs="Angsana New"/>
          <w:sz w:val="30"/>
          <w:szCs w:val="30"/>
          <w:cs/>
        </w:rPr>
        <w:t>บริษัท</w:t>
      </w:r>
      <w:r w:rsidRPr="006D6570">
        <w:rPr>
          <w:rFonts w:ascii="Angsana New" w:hAnsi="Angsana New" w:cs="Angsana New"/>
          <w:sz w:val="30"/>
          <w:szCs w:val="30"/>
        </w:rPr>
        <w:t>”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6D6570">
        <w:rPr>
          <w:rFonts w:ascii="Angsana New" w:hAnsi="Angsana New" w:cs="Angsana New"/>
          <w:sz w:val="30"/>
          <w:szCs w:val="30"/>
        </w:rPr>
        <w:t xml:space="preserve"> 9/9 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Pr="006D6570">
        <w:rPr>
          <w:rFonts w:ascii="Angsana New" w:hAnsi="Angsana New" w:cs="Angsana New"/>
          <w:sz w:val="30"/>
          <w:szCs w:val="30"/>
        </w:rPr>
        <w:t xml:space="preserve">14-17 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ถนนพระราม </w:t>
      </w:r>
      <w:r w:rsidRPr="006D6570">
        <w:rPr>
          <w:rFonts w:ascii="Angsana New" w:hAnsi="Angsana New" w:cs="Angsana New"/>
          <w:sz w:val="30"/>
          <w:szCs w:val="30"/>
        </w:rPr>
        <w:t xml:space="preserve">9 </w:t>
      </w:r>
      <w:r w:rsidRPr="006D6570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 กรุงเทพมหานคร ประเทศไทย</w:t>
      </w:r>
    </w:p>
    <w:p w:rsidR="0038625C" w:rsidRPr="0047664D" w:rsidRDefault="0038625C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38625C" w:rsidRPr="006D6570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D6570">
        <w:rPr>
          <w:rFonts w:ascii="Angsana New" w:hAnsi="Angsana New" w:cs="Angsana New"/>
          <w:sz w:val="30"/>
          <w:szCs w:val="30"/>
          <w:cs/>
        </w:rPr>
        <w:t>บริษัทจดทะเบียนกับตล</w:t>
      </w:r>
      <w:r w:rsidR="002E2254" w:rsidRPr="006D6570">
        <w:rPr>
          <w:rFonts w:ascii="Angsana New" w:hAnsi="Angsana New" w:cs="Angsana New"/>
          <w:sz w:val="30"/>
          <w:szCs w:val="30"/>
          <w:cs/>
        </w:rPr>
        <w:t>าดหลักทรัพย์แห่งประเทศไทย เมื่อ</w:t>
      </w:r>
      <w:r w:rsidR="00EA6CBF" w:rsidRPr="006D6570">
        <w:rPr>
          <w:rFonts w:ascii="Angsana New" w:hAnsi="Angsana New" w:cs="Angsana New"/>
          <w:sz w:val="30"/>
          <w:szCs w:val="30"/>
          <w:cs/>
        </w:rPr>
        <w:t>เดือนมกราคม</w:t>
      </w:r>
      <w:r w:rsidR="002E2254" w:rsidRPr="006D6570">
        <w:rPr>
          <w:rFonts w:ascii="Angsana New" w:hAnsi="Angsana New" w:cs="Angsana New"/>
          <w:sz w:val="30"/>
          <w:szCs w:val="30"/>
          <w:cs/>
        </w:rPr>
        <w:t xml:space="preserve"> </w:t>
      </w:r>
      <w:r w:rsidR="002E2254" w:rsidRPr="006D6570">
        <w:rPr>
          <w:rFonts w:ascii="Angsana New" w:hAnsi="Angsana New" w:cs="Angsana New"/>
          <w:sz w:val="30"/>
          <w:szCs w:val="30"/>
        </w:rPr>
        <w:t>253</w:t>
      </w:r>
      <w:r w:rsidR="00B30999" w:rsidRPr="006D6570">
        <w:rPr>
          <w:rFonts w:ascii="Angsana New" w:hAnsi="Angsana New" w:cs="Angsana New"/>
          <w:sz w:val="30"/>
          <w:szCs w:val="30"/>
        </w:rPr>
        <w:t>5</w:t>
      </w:r>
      <w:r w:rsidRPr="006D6570">
        <w:rPr>
          <w:rFonts w:ascii="Angsana New" w:hAnsi="Angsana New" w:cs="Angsana New"/>
          <w:sz w:val="30"/>
          <w:szCs w:val="30"/>
        </w:rPr>
        <w:t xml:space="preserve"> </w:t>
      </w:r>
    </w:p>
    <w:p w:rsidR="00371B9F" w:rsidRPr="0047664D" w:rsidRDefault="00371B9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736FD9" w:rsidRDefault="007C74AB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47664D">
        <w:rPr>
          <w:rFonts w:ascii="Angsana New" w:hAnsi="Angsana New" w:cs="Angsana New"/>
          <w:sz w:val="30"/>
          <w:szCs w:val="30"/>
          <w:cs/>
        </w:rPr>
        <w:t>ผู้</w:t>
      </w:r>
      <w:r w:rsidR="00F430F9">
        <w:rPr>
          <w:rFonts w:ascii="Angsana New" w:hAnsi="Angsana New" w:cs="Angsana New"/>
          <w:sz w:val="30"/>
          <w:szCs w:val="30"/>
          <w:cs/>
        </w:rPr>
        <w:t>ถือหุ้นรายใหญ่ในระหว่างงวด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ได้แก่ บริษัท </w:t>
      </w:r>
      <w:proofErr w:type="spellStart"/>
      <w:r w:rsidRPr="006D6570">
        <w:rPr>
          <w:rFonts w:ascii="Angsana New" w:hAnsi="Angsana New" w:cs="Angsana New"/>
          <w:sz w:val="30"/>
          <w:szCs w:val="30"/>
          <w:cs/>
        </w:rPr>
        <w:t>เ</w:t>
      </w:r>
      <w:r w:rsidR="006B6749" w:rsidRPr="006D6570">
        <w:rPr>
          <w:rFonts w:ascii="Angsana New" w:hAnsi="Angsana New" w:cs="Angsana New"/>
          <w:sz w:val="30"/>
          <w:szCs w:val="30"/>
          <w:cs/>
        </w:rPr>
        <w:t>ซ็นทรัล</w:t>
      </w:r>
      <w:proofErr w:type="spellEnd"/>
      <w:r w:rsidR="006B6749" w:rsidRPr="006D6570">
        <w:rPr>
          <w:rFonts w:ascii="Angsana New" w:hAnsi="Angsana New" w:cs="Angsana New"/>
          <w:sz w:val="30"/>
          <w:szCs w:val="30"/>
          <w:cs/>
        </w:rPr>
        <w:t xml:space="preserve"> รี</w:t>
      </w:r>
      <w:proofErr w:type="spellStart"/>
      <w:r w:rsidR="006B6749" w:rsidRPr="006D6570">
        <w:rPr>
          <w:rFonts w:ascii="Angsana New" w:hAnsi="Angsana New" w:cs="Angsana New"/>
          <w:sz w:val="30"/>
          <w:szCs w:val="30"/>
          <w:cs/>
        </w:rPr>
        <w:t>เทล</w:t>
      </w:r>
      <w:proofErr w:type="spellEnd"/>
      <w:r w:rsidR="006B6749" w:rsidRPr="006D657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6B6749" w:rsidRPr="006D6570">
        <w:rPr>
          <w:rFonts w:ascii="Angsana New" w:hAnsi="Angsana New" w:cs="Angsana New"/>
          <w:sz w:val="30"/>
          <w:szCs w:val="30"/>
          <w:cs/>
        </w:rPr>
        <w:t>คอร์ปอเรชั่น</w:t>
      </w:r>
      <w:proofErr w:type="spellEnd"/>
      <w:r w:rsidR="006B6749" w:rsidRPr="006D657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B6749" w:rsidRPr="006D6570">
        <w:rPr>
          <w:rFonts w:ascii="Angsana New" w:hAnsi="Angsana New" w:cs="Angsana New"/>
          <w:sz w:val="30"/>
          <w:szCs w:val="30"/>
        </w:rPr>
        <w:t xml:space="preserve"> (</w:t>
      </w:r>
      <w:r w:rsidRPr="006D6570">
        <w:rPr>
          <w:rFonts w:ascii="Angsana New" w:hAnsi="Angsana New" w:cs="Angsana New"/>
          <w:sz w:val="30"/>
          <w:szCs w:val="30"/>
          <w:cs/>
        </w:rPr>
        <w:t>ถือหุ้นร้อยละ</w:t>
      </w:r>
      <w:r w:rsidRPr="006D6570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D6570">
        <w:rPr>
          <w:rFonts w:ascii="Angsana New" w:hAnsi="Angsana New" w:cs="Angsana New"/>
          <w:sz w:val="30"/>
          <w:szCs w:val="30"/>
        </w:rPr>
        <w:t>27.74</w:t>
      </w:r>
      <w:r w:rsidRPr="006D6570">
        <w:rPr>
          <w:rFonts w:ascii="Angsana New" w:hAnsi="Angsana New" w:cs="Angsana New"/>
          <w:sz w:val="30"/>
          <w:szCs w:val="30"/>
          <w:cs/>
        </w:rPr>
        <w:t>)</w:t>
      </w:r>
      <w:r w:rsidRPr="006D6570">
        <w:rPr>
          <w:rFonts w:ascii="Angsana New" w:hAnsi="Angsana New" w:cs="Angsana New"/>
          <w:sz w:val="30"/>
          <w:szCs w:val="30"/>
        </w:rPr>
        <w:t xml:space="preserve"> </w:t>
      </w:r>
      <w:r w:rsidRPr="006D6570">
        <w:rPr>
          <w:rFonts w:ascii="Angsana New" w:hAnsi="Angsana New" w:cs="Angsana New"/>
          <w:sz w:val="30"/>
          <w:szCs w:val="30"/>
          <w:cs/>
        </w:rPr>
        <w:t>และ</w:t>
      </w:r>
      <w:r w:rsidR="004423D4" w:rsidRPr="006D6570">
        <w:rPr>
          <w:rFonts w:ascii="Angsana New" w:hAnsi="Angsana New" w:cs="Angsana New"/>
          <w:sz w:val="30"/>
          <w:szCs w:val="30"/>
        </w:rPr>
        <w:t xml:space="preserve">              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 </w:t>
      </w:r>
      <w:r w:rsidR="004423D4" w:rsidRPr="0047664D">
        <w:rPr>
          <w:rFonts w:ascii="Angsana New" w:hAnsi="Angsana New" w:cs="Angsana New"/>
          <w:sz w:val="30"/>
          <w:szCs w:val="30"/>
          <w:cs/>
        </w:rPr>
        <w:t>บริษัท</w:t>
      </w:r>
      <w:r w:rsidR="004423D4" w:rsidRPr="0047664D">
        <w:rPr>
          <w:rFonts w:ascii="Angsana New" w:hAnsi="Angsana New" w:cs="Angsana New"/>
          <w:sz w:val="30"/>
          <w:szCs w:val="30"/>
        </w:rPr>
        <w:t xml:space="preserve"> </w:t>
      </w:r>
      <w:r w:rsidRPr="0047664D">
        <w:rPr>
          <w:rFonts w:ascii="Angsana New" w:hAnsi="Angsana New" w:cs="Angsana New"/>
          <w:sz w:val="30"/>
          <w:szCs w:val="30"/>
          <w:cs/>
        </w:rPr>
        <w:t xml:space="preserve">ซี </w:t>
      </w:r>
      <w:proofErr w:type="spellStart"/>
      <w:r w:rsidRPr="0047664D">
        <w:rPr>
          <w:rFonts w:ascii="Angsana New" w:hAnsi="Angsana New" w:cs="Angsana New"/>
          <w:sz w:val="30"/>
          <w:szCs w:val="30"/>
          <w:cs/>
        </w:rPr>
        <w:t>อาร์</w:t>
      </w:r>
      <w:proofErr w:type="spellEnd"/>
      <w:r w:rsidRPr="0047664D">
        <w:rPr>
          <w:rFonts w:ascii="Angsana New" w:hAnsi="Angsana New" w:cs="Angsana New"/>
          <w:sz w:val="30"/>
          <w:szCs w:val="30"/>
          <w:cs/>
        </w:rPr>
        <w:t xml:space="preserve"> จี บริการ จำกัด</w:t>
      </w:r>
      <w:r w:rsidR="006B6749" w:rsidRPr="0047664D">
        <w:rPr>
          <w:rFonts w:ascii="Angsana New" w:hAnsi="Angsana New" w:cs="Angsana New"/>
          <w:sz w:val="30"/>
          <w:szCs w:val="30"/>
        </w:rPr>
        <w:t xml:space="preserve"> (</w:t>
      </w:r>
      <w:r w:rsidRPr="0047664D">
        <w:rPr>
          <w:rFonts w:ascii="Angsana New" w:hAnsi="Angsana New" w:cs="Angsana New"/>
          <w:sz w:val="30"/>
          <w:szCs w:val="30"/>
          <w:cs/>
        </w:rPr>
        <w:t xml:space="preserve">ถือหุ้นร้อยละ </w:t>
      </w:r>
      <w:r w:rsidRPr="0047664D">
        <w:rPr>
          <w:rFonts w:ascii="Angsana New" w:hAnsi="Angsana New" w:cs="Angsana New"/>
          <w:sz w:val="30"/>
          <w:szCs w:val="30"/>
        </w:rPr>
        <w:t>2</w:t>
      </w:r>
      <w:r w:rsidR="003227C5" w:rsidRPr="0047664D">
        <w:rPr>
          <w:rFonts w:ascii="Angsana New" w:hAnsi="Angsana New" w:cs="Angsana New"/>
          <w:sz w:val="30"/>
          <w:szCs w:val="30"/>
        </w:rPr>
        <w:t>6</w:t>
      </w:r>
      <w:r w:rsidR="00C17FA4" w:rsidRPr="0047664D">
        <w:rPr>
          <w:rFonts w:ascii="Angsana New" w:hAnsi="Angsana New" w:cs="Angsana New"/>
          <w:sz w:val="30"/>
          <w:szCs w:val="30"/>
        </w:rPr>
        <w:t>.07</w:t>
      </w:r>
      <w:r w:rsidRPr="0047664D">
        <w:rPr>
          <w:rFonts w:ascii="Angsana New" w:hAnsi="Angsana New" w:cs="Angsana New"/>
          <w:sz w:val="30"/>
          <w:szCs w:val="30"/>
          <w:cs/>
        </w:rPr>
        <w:t>) ซึ่งบริษัททั้งสองแห่งเป็นนิติบุคคลที่จัดตั้งขึ้นในประเทศไทย</w:t>
      </w:r>
    </w:p>
    <w:p w:rsidR="006E5FD4" w:rsidRDefault="006E5FD4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:rsidR="0075247F" w:rsidRPr="006D6570" w:rsidRDefault="00D166A5" w:rsidP="00A951F2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47664D">
        <w:rPr>
          <w:rFonts w:ascii="Angsana New" w:hAnsi="Angsana New" w:cs="Angsana New"/>
          <w:sz w:val="30"/>
          <w:szCs w:val="30"/>
          <w:cs/>
        </w:rPr>
        <w:t>บริษัท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>และ</w:t>
      </w:r>
      <w:r w:rsidR="00D141A9" w:rsidRPr="0047664D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 xml:space="preserve">ห้างสรรพสินค้าภายใต้ชื่อ </w:t>
      </w:r>
      <w:r w:rsidR="0038625C" w:rsidRPr="0047664D">
        <w:rPr>
          <w:rFonts w:ascii="Angsana New" w:hAnsi="Angsana New" w:cs="Angsana New"/>
          <w:sz w:val="30"/>
          <w:szCs w:val="30"/>
        </w:rPr>
        <w:t>“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>โรบินสัน</w:t>
      </w:r>
      <w:r w:rsidR="0038625C" w:rsidRPr="0047664D">
        <w:rPr>
          <w:rFonts w:ascii="Angsana New" w:hAnsi="Angsana New" w:cs="Angsana New"/>
          <w:sz w:val="30"/>
          <w:szCs w:val="30"/>
        </w:rPr>
        <w:t>”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 xml:space="preserve"> นอกจากนี้บริษัทได้</w:t>
      </w:r>
      <w:r w:rsidR="00CA7D35" w:rsidRPr="008E78F1">
        <w:rPr>
          <w:rFonts w:ascii="Angsana New" w:hAnsi="Angsana New" w:cs="Angsana New"/>
          <w:sz w:val="30"/>
          <w:szCs w:val="30"/>
          <w:cs/>
        </w:rPr>
        <w:t>ร่วม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>ลงทุนกับพันธมิตรธุร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 xml:space="preserve">กิจบางกลุ่ม (บริษัทย่อยทางอ้อม) </w:t>
      </w:r>
      <w:r w:rsidR="009416B0" w:rsidRPr="0047664D">
        <w:rPr>
          <w:rFonts w:ascii="Angsana New" w:hAnsi="Angsana New" w:cs="Angsana New"/>
          <w:sz w:val="30"/>
          <w:szCs w:val="30"/>
          <w:cs/>
        </w:rPr>
        <w:t>สำ</w:t>
      </w:r>
      <w:r w:rsidR="00633620" w:rsidRPr="0047664D">
        <w:rPr>
          <w:rFonts w:ascii="Angsana New" w:hAnsi="Angsana New" w:cs="Angsana New"/>
          <w:sz w:val="30"/>
          <w:szCs w:val="30"/>
          <w:cs/>
        </w:rPr>
        <w:t xml:space="preserve">หรับพื้นที่นอกเขตกรุงเทพมหานคร 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>โดยผ่านการถือ</w:t>
      </w:r>
      <w:r w:rsidR="0038625C" w:rsidRPr="008E78F1">
        <w:rPr>
          <w:rFonts w:ascii="Angsana New" w:hAnsi="Angsana New" w:cs="Angsana New"/>
          <w:sz w:val="30"/>
          <w:szCs w:val="30"/>
          <w:cs/>
        </w:rPr>
        <w:t>หุ้น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>ของบริษัท ซี</w:t>
      </w:r>
      <w:proofErr w:type="spellStart"/>
      <w:r w:rsidR="0038625C" w:rsidRPr="0047664D">
        <w:rPr>
          <w:rFonts w:ascii="Angsana New" w:hAnsi="Angsana New" w:cs="Angsana New"/>
          <w:sz w:val="30"/>
          <w:szCs w:val="30"/>
          <w:cs/>
        </w:rPr>
        <w:t>อาร์</w:t>
      </w:r>
      <w:proofErr w:type="spellEnd"/>
      <w:r w:rsidR="0038625C" w:rsidRPr="0047664D">
        <w:rPr>
          <w:rFonts w:ascii="Angsana New" w:hAnsi="Angsana New" w:cs="Angsana New"/>
          <w:sz w:val="30"/>
          <w:szCs w:val="30"/>
          <w:cs/>
        </w:rPr>
        <w:t xml:space="preserve"> (ประเทศไทย) จำกัด</w:t>
      </w:r>
      <w:r w:rsidR="00EA6CBF" w:rsidRPr="0047664D">
        <w:rPr>
          <w:rFonts w:ascii="Angsana New" w:hAnsi="Angsana New" w:cs="Angsana New"/>
          <w:sz w:val="30"/>
          <w:szCs w:val="30"/>
          <w:cs/>
        </w:rPr>
        <w:t xml:space="preserve"> รายละเอียดของบริษัท</w:t>
      </w:r>
      <w:r w:rsidR="0075247F" w:rsidRPr="0047664D">
        <w:rPr>
          <w:rFonts w:ascii="Angsana New" w:hAnsi="Angsana New" w:cs="Angsana New"/>
          <w:sz w:val="30"/>
          <w:szCs w:val="30"/>
          <w:cs/>
        </w:rPr>
        <w:t>ย่อยทางตรง</w:t>
      </w:r>
      <w:r w:rsidR="00371806" w:rsidRPr="0047664D">
        <w:rPr>
          <w:rFonts w:ascii="Angsana New" w:hAnsi="Angsana New" w:cs="Angsana New"/>
          <w:sz w:val="30"/>
          <w:szCs w:val="30"/>
          <w:cs/>
        </w:rPr>
        <w:t xml:space="preserve">ของบริษัท ณ วันที่ </w:t>
      </w:r>
      <w:r w:rsidR="00371806" w:rsidRPr="0047664D">
        <w:rPr>
          <w:rFonts w:ascii="Angsana New" w:hAnsi="Angsana New" w:cs="Angsana New"/>
          <w:sz w:val="30"/>
          <w:szCs w:val="30"/>
        </w:rPr>
        <w:t>3</w:t>
      </w:r>
      <w:r w:rsidR="00EC36A7">
        <w:rPr>
          <w:rFonts w:ascii="Angsana New" w:hAnsi="Angsana New" w:cs="Angsana New"/>
          <w:sz w:val="30"/>
          <w:szCs w:val="30"/>
        </w:rPr>
        <w:t>0</w:t>
      </w:r>
      <w:r w:rsidR="00D539B4" w:rsidRPr="0047664D">
        <w:rPr>
          <w:rFonts w:ascii="Angsana New" w:hAnsi="Angsana New" w:cs="Angsana New"/>
          <w:sz w:val="30"/>
          <w:szCs w:val="30"/>
          <w:cs/>
        </w:rPr>
        <w:t xml:space="preserve"> </w:t>
      </w:r>
      <w:r w:rsidR="00F3789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EC36A7">
        <w:rPr>
          <w:rFonts w:ascii="Angsana New" w:hAnsi="Angsana New" w:cs="Angsana New" w:hint="cs"/>
          <w:sz w:val="30"/>
          <w:szCs w:val="30"/>
          <w:cs/>
        </w:rPr>
        <w:t>ยน</w:t>
      </w:r>
      <w:r w:rsidR="00166892" w:rsidRPr="004766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61C">
        <w:rPr>
          <w:rFonts w:ascii="Angsana New" w:hAnsi="Angsana New" w:cs="Angsana New"/>
          <w:sz w:val="30"/>
          <w:szCs w:val="30"/>
        </w:rPr>
        <w:t>2561</w:t>
      </w:r>
      <w:r w:rsidR="00166892" w:rsidRPr="0047664D">
        <w:rPr>
          <w:rFonts w:ascii="Angsana New" w:hAnsi="Angsana New" w:cs="Angsana New"/>
          <w:sz w:val="30"/>
          <w:szCs w:val="30"/>
        </w:rPr>
        <w:t xml:space="preserve"> </w:t>
      </w:r>
      <w:r w:rsidR="00166892" w:rsidRPr="0047664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E77CD">
        <w:rPr>
          <w:rFonts w:ascii="Angsana New" w:hAnsi="Angsana New" w:cs="Angsana New"/>
          <w:sz w:val="30"/>
          <w:szCs w:val="30"/>
        </w:rPr>
        <w:br/>
      </w:r>
      <w:r w:rsidR="00166892" w:rsidRPr="0047664D">
        <w:rPr>
          <w:rFonts w:ascii="Angsana New" w:hAnsi="Angsana New" w:cs="Angsana New"/>
          <w:sz w:val="30"/>
          <w:szCs w:val="30"/>
        </w:rPr>
        <w:t xml:space="preserve">31 </w:t>
      </w:r>
      <w:r w:rsidR="00D539B4" w:rsidRPr="0047664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26E54" w:rsidRPr="0047664D">
        <w:rPr>
          <w:rFonts w:ascii="Angsana New" w:hAnsi="Angsana New" w:cs="Angsana New"/>
          <w:sz w:val="30"/>
          <w:szCs w:val="30"/>
        </w:rPr>
        <w:t>25</w:t>
      </w:r>
      <w:r w:rsidR="0085661C">
        <w:rPr>
          <w:rFonts w:ascii="Angsana New" w:hAnsi="Angsana New" w:cs="Angsana New"/>
          <w:sz w:val="30"/>
          <w:szCs w:val="30"/>
        </w:rPr>
        <w:t>60</w:t>
      </w:r>
      <w:r w:rsidR="00D26E54" w:rsidRPr="0047664D">
        <w:rPr>
          <w:rFonts w:ascii="Angsana New" w:hAnsi="Angsana New" w:cs="Angsana New"/>
          <w:sz w:val="30"/>
          <w:szCs w:val="30"/>
        </w:rPr>
        <w:t xml:space="preserve"> </w:t>
      </w:r>
      <w:r w:rsidR="007F5070" w:rsidRPr="008E78F1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166892">
        <w:rPr>
          <w:rFonts w:ascii="Angsana New" w:hAnsi="Angsana New" w:cs="Angsana New"/>
          <w:sz w:val="30"/>
          <w:szCs w:val="30"/>
        </w:rPr>
        <w:t>7</w:t>
      </w:r>
      <w:r w:rsidR="00CC0BDA" w:rsidRPr="006D6570">
        <w:rPr>
          <w:rFonts w:ascii="Angsana New" w:hAnsi="Angsana New" w:cs="Angsana New"/>
          <w:sz w:val="30"/>
          <w:szCs w:val="30"/>
        </w:rPr>
        <w:t xml:space="preserve"> </w:t>
      </w:r>
      <w:r w:rsidR="0075247F" w:rsidRPr="006D657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5247F" w:rsidRPr="0047664D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75247F" w:rsidRPr="006D6570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6570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 w:rsidRPr="006D6570">
        <w:rPr>
          <w:rFonts w:ascii="Angsana New" w:hAnsi="Angsana New" w:cs="Angsana New"/>
          <w:sz w:val="30"/>
          <w:szCs w:val="30"/>
        </w:rPr>
        <w:t>3</w:t>
      </w:r>
      <w:r w:rsidR="00EC6325">
        <w:rPr>
          <w:rFonts w:ascii="Angsana New" w:hAnsi="Angsana New" w:cs="Angsana New" w:hint="cs"/>
          <w:sz w:val="30"/>
          <w:szCs w:val="30"/>
          <w:cs/>
        </w:rPr>
        <w:t>0</w:t>
      </w:r>
      <w:r w:rsidRPr="006D6570">
        <w:rPr>
          <w:rFonts w:ascii="Angsana New" w:hAnsi="Angsana New" w:cs="Angsana New"/>
          <w:sz w:val="30"/>
          <w:szCs w:val="30"/>
        </w:rPr>
        <w:t xml:space="preserve"> </w:t>
      </w:r>
      <w:r w:rsidR="00F3789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EC6325">
        <w:rPr>
          <w:rFonts w:ascii="Angsana New" w:hAnsi="Angsana New" w:cs="Angsana New" w:hint="cs"/>
          <w:sz w:val="30"/>
          <w:szCs w:val="30"/>
          <w:cs/>
        </w:rPr>
        <w:t>ยน</w:t>
      </w:r>
      <w:r w:rsidR="006D65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6570">
        <w:rPr>
          <w:rFonts w:ascii="Angsana New" w:hAnsi="Angsana New" w:cs="Angsana New"/>
          <w:sz w:val="30"/>
          <w:szCs w:val="30"/>
        </w:rPr>
        <w:t>256</w:t>
      </w:r>
      <w:r w:rsidR="0037142B">
        <w:rPr>
          <w:rFonts w:ascii="Angsana New" w:hAnsi="Angsana New" w:cs="Angsana New"/>
          <w:sz w:val="30"/>
          <w:szCs w:val="30"/>
        </w:rPr>
        <w:t>1</w:t>
      </w:r>
      <w:r w:rsidR="006D6570">
        <w:rPr>
          <w:rFonts w:ascii="Angsana New" w:hAnsi="Angsana New" w:cs="Angsana New"/>
          <w:sz w:val="30"/>
          <w:szCs w:val="30"/>
        </w:rPr>
        <w:t xml:space="preserve"> </w:t>
      </w:r>
      <w:r w:rsidR="006D657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D6570">
        <w:rPr>
          <w:rFonts w:ascii="Angsana New" w:hAnsi="Angsana New" w:cs="Angsana New"/>
          <w:sz w:val="30"/>
          <w:szCs w:val="30"/>
        </w:rPr>
        <w:t xml:space="preserve">31 </w:t>
      </w:r>
      <w:r w:rsidR="006D657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D6570">
        <w:rPr>
          <w:rFonts w:ascii="Angsana New" w:hAnsi="Angsana New" w:cs="Angsana New"/>
          <w:sz w:val="30"/>
          <w:szCs w:val="30"/>
        </w:rPr>
        <w:t>25</w:t>
      </w:r>
      <w:r w:rsidR="0037142B">
        <w:rPr>
          <w:rFonts w:ascii="Angsana New" w:hAnsi="Angsana New" w:cs="Angsana New"/>
          <w:sz w:val="30"/>
          <w:szCs w:val="30"/>
        </w:rPr>
        <w:t>60</w:t>
      </w:r>
      <w:r w:rsidR="00D26E54" w:rsidRPr="006D6570">
        <w:rPr>
          <w:rFonts w:ascii="Angsana New" w:hAnsi="Angsana New" w:cs="Angsana New"/>
          <w:sz w:val="30"/>
          <w:szCs w:val="30"/>
        </w:rPr>
        <w:t xml:space="preserve"> </w:t>
      </w:r>
      <w:r w:rsidRPr="006D6570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8625C" w:rsidRPr="0047664D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</w:rPr>
      </w:pP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75"/>
        <w:gridCol w:w="1530"/>
        <w:gridCol w:w="1350"/>
        <w:gridCol w:w="1170"/>
        <w:gridCol w:w="1170"/>
      </w:tblGrid>
      <w:tr w:rsidR="00CC0BDA" w:rsidRPr="00F94A31" w:rsidTr="002C1EDA">
        <w:trPr>
          <w:trHeight w:val="497"/>
          <w:tblHeader/>
        </w:trPr>
        <w:tc>
          <w:tcPr>
            <w:tcW w:w="4275" w:type="dxa"/>
          </w:tcPr>
          <w:p w:rsidR="00CC0BDA" w:rsidRPr="00927D9F" w:rsidRDefault="00CC0B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C0BDA" w:rsidRPr="00927D9F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BDA" w:rsidRPr="00927D9F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2340" w:type="dxa"/>
            <w:gridSpan w:val="2"/>
          </w:tcPr>
          <w:p w:rsidR="00CC0BDA" w:rsidRPr="00927D9F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D5917" w:rsidRPr="00F94A31" w:rsidTr="002C1EDA">
        <w:trPr>
          <w:tblHeader/>
        </w:trPr>
        <w:tc>
          <w:tcPr>
            <w:tcW w:w="4275" w:type="dxa"/>
          </w:tcPr>
          <w:p w:rsidR="00AD5917" w:rsidRPr="00927D9F" w:rsidRDefault="00BD766B" w:rsidP="00BD766B">
            <w:pPr>
              <w:pStyle w:val="Heading5"/>
              <w:spacing w:before="0" w:line="240" w:lineRule="auto"/>
              <w:ind w:right="-2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D766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AD5917" w:rsidRPr="00927D9F" w:rsidRDefault="00927D9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AD5917" w:rsidRPr="00927D9F" w:rsidRDefault="00AD59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340" w:type="dxa"/>
            <w:gridSpan w:val="2"/>
          </w:tcPr>
          <w:p w:rsidR="00AD5917" w:rsidRPr="00927D9F" w:rsidRDefault="00927D9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CC0BDA" w:rsidRPr="00F94A31" w:rsidTr="002C1EDA">
        <w:trPr>
          <w:tblHeader/>
        </w:trPr>
        <w:tc>
          <w:tcPr>
            <w:tcW w:w="4275" w:type="dxa"/>
          </w:tcPr>
          <w:p w:rsidR="00CC0BDA" w:rsidRPr="00F8110D" w:rsidRDefault="00CC0B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C0BDA" w:rsidRPr="00F8110D" w:rsidRDefault="00CC0BD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BDA" w:rsidRPr="00F8110D" w:rsidRDefault="00CC0BD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0BDA" w:rsidRPr="00F8110D" w:rsidRDefault="00F37895" w:rsidP="005333A9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</w:tcPr>
          <w:p w:rsidR="00CC0BDA" w:rsidRPr="00F8110D" w:rsidRDefault="00371806" w:rsidP="00D55D3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C0BDA" w:rsidRPr="00F811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C0BDA"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333A9" w:rsidRPr="00F94A31" w:rsidTr="002C1EDA">
        <w:trPr>
          <w:tblHeader/>
        </w:trPr>
        <w:tc>
          <w:tcPr>
            <w:tcW w:w="4275" w:type="dxa"/>
          </w:tcPr>
          <w:p w:rsidR="005333A9" w:rsidRPr="00F8110D" w:rsidRDefault="005333A9" w:rsidP="005333A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333A9" w:rsidRPr="00F8110D" w:rsidRDefault="005333A9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5333A9" w:rsidRPr="00F8110D" w:rsidRDefault="005333A9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33A9" w:rsidRPr="00F8110D" w:rsidRDefault="005333A9" w:rsidP="0037142B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6689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7142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5333A9" w:rsidRPr="00F8110D" w:rsidRDefault="005333A9" w:rsidP="0037142B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7142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927D9F" w:rsidRPr="00F94A31" w:rsidTr="00C52CBA">
        <w:trPr>
          <w:tblHeader/>
        </w:trPr>
        <w:tc>
          <w:tcPr>
            <w:tcW w:w="4275" w:type="dxa"/>
          </w:tcPr>
          <w:p w:rsidR="00927D9F" w:rsidRPr="00F8110D" w:rsidRDefault="00927D9F" w:rsidP="005333A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927D9F" w:rsidRPr="00F8110D" w:rsidRDefault="00927D9F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27D9F" w:rsidRPr="00F8110D" w:rsidRDefault="00927D9F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927D9F" w:rsidRPr="00F8110D" w:rsidRDefault="00927D9F" w:rsidP="00927D9F">
            <w:pPr>
              <w:spacing w:after="0" w:line="240" w:lineRule="auto"/>
              <w:ind w:left="-108" w:right="-25" w:firstLine="85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27D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2E61AD" w:rsidRPr="00F94A31" w:rsidTr="002C1EDA">
        <w:tc>
          <w:tcPr>
            <w:tcW w:w="4275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เชียงใหม่ (ประเทศไทย) จำกัด</w:t>
            </w:r>
          </w:p>
        </w:tc>
        <w:tc>
          <w:tcPr>
            <w:tcW w:w="153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</w:tr>
      <w:tr w:rsidR="002E61AD" w:rsidRPr="00F94A31" w:rsidTr="002C1EDA">
        <w:trPr>
          <w:trHeight w:val="74"/>
        </w:trPr>
        <w:tc>
          <w:tcPr>
            <w:tcW w:w="4275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อุดรธานี (ประเทศไทย) จำกัด</w:t>
            </w:r>
          </w:p>
        </w:tc>
        <w:tc>
          <w:tcPr>
            <w:tcW w:w="153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2E61AD" w:rsidRPr="00F94A31" w:rsidTr="002C1EDA">
        <w:tc>
          <w:tcPr>
            <w:tcW w:w="4275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หาดใหญ่ (ประเทศไทย) จำกัด</w:t>
            </w:r>
          </w:p>
        </w:tc>
        <w:tc>
          <w:tcPr>
            <w:tcW w:w="153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2E61AD" w:rsidRPr="00F94A31" w:rsidTr="002C1EDA">
        <w:tc>
          <w:tcPr>
            <w:tcW w:w="4275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จันทบุรี (ประเทศไทย) จำกัด</w:t>
            </w:r>
          </w:p>
        </w:tc>
        <w:tc>
          <w:tcPr>
            <w:tcW w:w="153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</w:tr>
      <w:tr w:rsidR="002E61AD" w:rsidRPr="00F94A31" w:rsidTr="002C1EDA">
        <w:tc>
          <w:tcPr>
            <w:tcW w:w="4275" w:type="dxa"/>
          </w:tcPr>
          <w:p w:rsidR="002E61AD" w:rsidRPr="00F8110D" w:rsidRDefault="002E61AD" w:rsidP="002E61A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F8110D">
              <w:rPr>
                <w:rFonts w:ascii="Angsana New" w:hAnsi="Angsana New" w:cs="Angsana New"/>
                <w:cs/>
              </w:rPr>
              <w:t>บริษัท ซี</w:t>
            </w:r>
            <w:proofErr w:type="spellStart"/>
            <w:r w:rsidRPr="00F8110D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F8110D">
              <w:rPr>
                <w:rFonts w:ascii="Angsana New" w:hAnsi="Angsana New" w:cs="Angsana New"/>
                <w:cs/>
              </w:rPr>
              <w:t xml:space="preserve"> นครศรีธรรมราช (ประเทศไทย) จำกัด</w:t>
            </w:r>
          </w:p>
        </w:tc>
        <w:tc>
          <w:tcPr>
            <w:tcW w:w="153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2E61AD" w:rsidRPr="00F94A31" w:rsidTr="002C1EDA">
        <w:tc>
          <w:tcPr>
            <w:tcW w:w="4275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ภูเก็ต (ประเทศไทย) จำกัด</w:t>
            </w:r>
          </w:p>
        </w:tc>
        <w:tc>
          <w:tcPr>
            <w:tcW w:w="153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2E61AD" w:rsidRPr="00F94A31" w:rsidTr="002C1EDA">
        <w:tc>
          <w:tcPr>
            <w:tcW w:w="4275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ราชบุรี (ประเทศไทย) จำกัด</w:t>
            </w:r>
          </w:p>
        </w:tc>
        <w:tc>
          <w:tcPr>
            <w:tcW w:w="153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2E61AD" w:rsidRPr="00F8110D" w:rsidRDefault="002E61AD" w:rsidP="002E61A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2E61AD" w:rsidRPr="00F8110D" w:rsidRDefault="002E61AD" w:rsidP="002E61AD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</w:tbl>
    <w:p w:rsidR="00C53096" w:rsidRDefault="00C53096" w:rsidP="0094121B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8625C" w:rsidRPr="0094121B" w:rsidRDefault="00D141A9" w:rsidP="0094121B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4121B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94121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8625C" w:rsidRPr="0094121B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7E6F7E" w:rsidRPr="0094121B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  <w:r w:rsidR="0038625C" w:rsidRPr="0094121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38625C" w:rsidRPr="003754DF" w:rsidRDefault="0038625C" w:rsidP="00D55D3F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23398A" w:rsidRPr="00927D9F" w:rsidRDefault="0023398A" w:rsidP="00756B89">
      <w:pPr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  <w:r w:rsidR="00373240" w:rsidRPr="00927D9F">
        <w:rPr>
          <w:rFonts w:ascii="Angsana New" w:hAnsi="Angsana New" w:cs="Angsana New"/>
          <w:i/>
          <w:iCs/>
          <w:sz w:val="30"/>
          <w:szCs w:val="30"/>
        </w:rPr>
        <w:tab/>
      </w:r>
    </w:p>
    <w:p w:rsidR="0023398A" w:rsidRPr="003754DF" w:rsidRDefault="0023398A" w:rsidP="00D55D3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8A282B" w:rsidRPr="00C722CB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22C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</w:t>
      </w:r>
      <w:r w:rsidR="00D20198">
        <w:rPr>
          <w:rFonts w:ascii="Angsana New" w:hAnsi="Angsana New" w:cs="Angsana New"/>
          <w:sz w:val="30"/>
          <w:szCs w:val="30"/>
          <w:cs/>
        </w:rPr>
        <w:t>ูปแบบย่อและตามมาตรฐานการบัญชี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C722CB">
        <w:rPr>
          <w:rFonts w:ascii="Angsana New" w:hAnsi="Angsana New" w:cs="Angsana New"/>
          <w:sz w:val="30"/>
          <w:szCs w:val="30"/>
        </w:rPr>
        <w:t xml:space="preserve">34 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Pr="00C722CB">
        <w:rPr>
          <w:rFonts w:ascii="Angsana New" w:hAnsi="Angsana New" w:cs="Angsana New"/>
          <w:sz w:val="30"/>
          <w:szCs w:val="30"/>
        </w:rPr>
        <w:t>25</w:t>
      </w:r>
      <w:r w:rsidR="00927D9F">
        <w:rPr>
          <w:rFonts w:ascii="Angsana New" w:hAnsi="Angsana New" w:cs="Angsana New"/>
          <w:sz w:val="30"/>
          <w:szCs w:val="30"/>
        </w:rPr>
        <w:t>60</w:t>
      </w:r>
      <w:r w:rsidRPr="00C722CB">
        <w:rPr>
          <w:rFonts w:ascii="Angsana New" w:hAnsi="Angsana New" w:cs="Angsana New"/>
          <w:sz w:val="30"/>
          <w:szCs w:val="30"/>
        </w:rPr>
        <w:t xml:space="preserve">) 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เรื่อง   </w:t>
      </w:r>
      <w:r w:rsidR="00672CC1">
        <w:rPr>
          <w:rFonts w:ascii="Angsana New" w:hAnsi="Angsana New" w:cs="Angsana New"/>
          <w:sz w:val="30"/>
          <w:szCs w:val="30"/>
        </w:rPr>
        <w:t xml:space="preserve">    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2C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="00C722CB" w:rsidRPr="00C722C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C722CB">
        <w:rPr>
          <w:rFonts w:ascii="Angsana New" w:hAnsi="Angsana New" w:cs="Angsana New"/>
          <w:sz w:val="30"/>
          <w:szCs w:val="30"/>
        </w:rPr>
        <w:t xml:space="preserve"> </w:t>
      </w:r>
      <w:r w:rsidRPr="00C722C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C722CB">
        <w:rPr>
          <w:rFonts w:ascii="Angsana New" w:hAnsi="Angsana New" w:cs="Angsana New"/>
          <w:sz w:val="30"/>
          <w:szCs w:val="30"/>
        </w:rPr>
        <w:t xml:space="preserve"> </w:t>
      </w:r>
    </w:p>
    <w:p w:rsidR="008A282B" w:rsidRPr="003754DF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8A282B" w:rsidRPr="008A282B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282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C17AB5">
        <w:rPr>
          <w:rFonts w:ascii="Angsana New" w:hAnsi="Angsana New" w:cs="Angsana New"/>
          <w:sz w:val="30"/>
          <w:szCs w:val="30"/>
        </w:rPr>
        <w:t>31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>
        <w:rPr>
          <w:rFonts w:ascii="Angsana New" w:hAnsi="Angsana New" w:cs="Angsana New"/>
          <w:sz w:val="30"/>
          <w:szCs w:val="30"/>
        </w:rPr>
        <w:t>2560</w:t>
      </w:r>
      <w:r w:rsidRPr="008A282B">
        <w:rPr>
          <w:rFonts w:ascii="Angsana New" w:hAnsi="Angsana New" w:cs="Angsana New"/>
          <w:sz w:val="30"/>
          <w:szCs w:val="30"/>
        </w:rPr>
        <w:t xml:space="preserve">           </w:t>
      </w:r>
      <w:r w:rsidRPr="008A282B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</w:t>
      </w:r>
      <w:r w:rsidR="00C17AB5">
        <w:rPr>
          <w:rFonts w:ascii="Angsana New" w:hAnsi="Angsana New" w:cs="Angsana New"/>
          <w:sz w:val="30"/>
          <w:szCs w:val="30"/>
          <w:cs/>
        </w:rPr>
        <w:t xml:space="preserve">ริษัทย่อยสำหรับปีสิ้นสุดวันที่ </w:t>
      </w:r>
      <w:r w:rsidR="00C17AB5">
        <w:rPr>
          <w:rFonts w:ascii="Angsana New" w:hAnsi="Angsana New" w:cs="Angsana New"/>
          <w:sz w:val="30"/>
          <w:szCs w:val="30"/>
        </w:rPr>
        <w:t>31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>
        <w:rPr>
          <w:rFonts w:ascii="Angsana New" w:hAnsi="Angsana New" w:cs="Angsana New"/>
          <w:sz w:val="30"/>
          <w:szCs w:val="30"/>
        </w:rPr>
        <w:t>2560</w:t>
      </w:r>
    </w:p>
    <w:p w:rsidR="008A282B" w:rsidRPr="003754DF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8A282B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282B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27D9F">
        <w:rPr>
          <w:rFonts w:ascii="Angsana New" w:hAnsi="Angsana New" w:cs="Angsana New"/>
          <w:sz w:val="30"/>
          <w:szCs w:val="30"/>
        </w:rPr>
        <w:t xml:space="preserve">             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17AB5">
        <w:rPr>
          <w:rFonts w:ascii="Angsana New" w:hAnsi="Angsana New" w:cs="Angsana New"/>
          <w:sz w:val="30"/>
          <w:szCs w:val="30"/>
        </w:rPr>
        <w:t>31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A282B">
        <w:rPr>
          <w:rFonts w:ascii="Angsana New" w:hAnsi="Angsana New" w:cs="Angsana New"/>
          <w:sz w:val="30"/>
          <w:szCs w:val="30"/>
        </w:rPr>
        <w:t>2</w:t>
      </w:r>
      <w:r w:rsidR="00C17AB5">
        <w:rPr>
          <w:rFonts w:ascii="Angsana New" w:hAnsi="Angsana New" w:cs="Angsana New"/>
          <w:sz w:val="30"/>
          <w:szCs w:val="30"/>
        </w:rPr>
        <w:t>560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</w:t>
      </w:r>
      <w:r w:rsidR="004F4F97">
        <w:rPr>
          <w:rFonts w:ascii="Angsana New" w:hAnsi="Angsana New" w:cs="Angsana New" w:hint="cs"/>
          <w:sz w:val="30"/>
          <w:szCs w:val="30"/>
          <w:cs/>
        </w:rPr>
        <w:t>ยก</w:t>
      </w:r>
      <w:r w:rsidRPr="008A282B">
        <w:rPr>
          <w:rFonts w:ascii="Angsana New" w:hAnsi="Angsana New" w:cs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เว้นแต่กรณีที่กลุ่มบริษัทได้นำมาตรฐานการรายงานทางการเงินที่ออกและปรับปรุงใหม่</w:t>
      </w:r>
      <w:r w:rsidRPr="008A282B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C17AB5">
        <w:rPr>
          <w:rFonts w:ascii="Angsana New" w:hAnsi="Angsana New" w:cs="Angsana New"/>
          <w:sz w:val="30"/>
          <w:szCs w:val="30"/>
        </w:rPr>
        <w:t>1</w:t>
      </w:r>
      <w:r w:rsidRPr="008A282B">
        <w:rPr>
          <w:rFonts w:ascii="Angsana New" w:hAnsi="Angsana New" w:cs="Angsana New"/>
          <w:sz w:val="30"/>
          <w:szCs w:val="30"/>
        </w:rPr>
        <w:t xml:space="preserve"> 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21E66">
        <w:rPr>
          <w:rFonts w:ascii="Angsana New" w:hAnsi="Angsana New" w:cs="Angsana New"/>
          <w:sz w:val="30"/>
          <w:szCs w:val="30"/>
        </w:rPr>
        <w:t>256</w:t>
      </w:r>
      <w:r w:rsidR="00C17AB5">
        <w:rPr>
          <w:rFonts w:ascii="Angsana New" w:hAnsi="Angsana New" w:cs="Angsana New"/>
          <w:sz w:val="30"/>
          <w:szCs w:val="30"/>
        </w:rPr>
        <w:t>1</w:t>
      </w:r>
      <w:r w:rsidRPr="008A282B">
        <w:rPr>
          <w:rFonts w:ascii="Angsana New" w:hAnsi="Angsana New" w:cs="Angsana New"/>
          <w:sz w:val="30"/>
          <w:szCs w:val="30"/>
        </w:rPr>
        <w:t xml:space="preserve"> </w:t>
      </w:r>
      <w:r w:rsidRPr="008A282B">
        <w:rPr>
          <w:rFonts w:ascii="Angsana New" w:hAnsi="Angsana New" w:cs="Angsana New"/>
          <w:sz w:val="30"/>
          <w:szCs w:val="30"/>
          <w:cs/>
        </w:rPr>
        <w:t>ทุกฉบับมาถือปฏิบัติ</w:t>
      </w:r>
      <w:r w:rsidRPr="008A282B">
        <w:rPr>
          <w:rFonts w:ascii="Angsana New" w:hAnsi="Angsana New" w:cs="Angsana New"/>
          <w:sz w:val="30"/>
          <w:szCs w:val="30"/>
        </w:rPr>
        <w:t xml:space="preserve"> </w:t>
      </w:r>
      <w:r w:rsidRPr="008A282B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Pr="008A282B">
        <w:rPr>
          <w:rFonts w:ascii="Angsana New" w:hAnsi="Angsana New" w:cs="Angsana New" w:hint="cs"/>
          <w:sz w:val="30"/>
          <w:szCs w:val="30"/>
          <w:cs/>
        </w:rPr>
        <w:t>หรือบริษัท</w:t>
      </w:r>
    </w:p>
    <w:p w:rsidR="00C52CBA" w:rsidRPr="003754DF" w:rsidRDefault="00C52CBA" w:rsidP="008A282B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C52CBA" w:rsidRDefault="003754DF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754DF">
        <w:rPr>
          <w:rFonts w:ascii="Angsana New" w:hAnsi="Angsana New" w:cs="Angsana New"/>
          <w:sz w:val="30"/>
          <w:szCs w:val="30"/>
          <w:cs/>
        </w:rPr>
        <w:t>นอกเหนือจากมาตรฐานการรายงานทางการเงินที่ปรับปรุงใหม่ข้างต้น สภาวิชาชีพบัญชีได้ออกมาตรฐาน</w:t>
      </w:r>
      <w:r>
        <w:rPr>
          <w:rFonts w:ascii="Angsana New" w:hAnsi="Angsana New" w:cs="Angsana New"/>
          <w:sz w:val="30"/>
          <w:szCs w:val="30"/>
        </w:rPr>
        <w:br/>
      </w:r>
      <w:r w:rsidRPr="003754DF">
        <w:rPr>
          <w:rFonts w:ascii="Angsana New" w:hAnsi="Angsana New" w:cs="Angsana New"/>
          <w:sz w:val="30"/>
          <w:szCs w:val="30"/>
          <w:cs/>
        </w:rPr>
        <w:t>การรายงานทางการเงินหลายฉบับ ซึ่งมีผลบังคับสำหรับรอบระยะเวลาบัญชีที่เริ่มในหรือหลังวันที่ 1 มกราคม ในปีดังต่อไปนี้ 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764D2F" w:rsidRPr="003754DF" w:rsidRDefault="00764D2F" w:rsidP="00764D2F">
      <w:pPr>
        <w:spacing w:after="0" w:line="240" w:lineRule="auto"/>
        <w:jc w:val="thaiDistribute"/>
        <w:rPr>
          <w:rFonts w:ascii="Angsana New" w:hAnsi="Angsana New" w:cs="Angsana New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4111"/>
        <w:gridCol w:w="1381"/>
      </w:tblGrid>
      <w:tr w:rsidR="00764D2F" w:rsidRPr="0098075C" w:rsidTr="003754DF">
        <w:trPr>
          <w:tblHeader/>
        </w:trPr>
        <w:tc>
          <w:tcPr>
            <w:tcW w:w="3661" w:type="dxa"/>
            <w:vAlign w:val="bottom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8075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111" w:type="dxa"/>
            <w:vAlign w:val="bottom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8075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8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8075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64D2F" w:rsidRPr="0098075C" w:rsidTr="003754DF">
        <w:tc>
          <w:tcPr>
            <w:tcW w:w="366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8075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8075C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11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8075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38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8075C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64D2F" w:rsidRPr="0098075C" w:rsidTr="003754DF">
        <w:tc>
          <w:tcPr>
            <w:tcW w:w="366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807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8075C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11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8075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8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8075C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64D2F" w:rsidRPr="0098075C" w:rsidTr="003754DF">
        <w:tc>
          <w:tcPr>
            <w:tcW w:w="366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8075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8075C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11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8075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81" w:type="dxa"/>
          </w:tcPr>
          <w:p w:rsidR="00764D2F" w:rsidRPr="0098075C" w:rsidRDefault="00764D2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8075C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3754DF" w:rsidRPr="0098075C" w:rsidTr="003754DF">
        <w:tc>
          <w:tcPr>
            <w:tcW w:w="3661" w:type="dxa"/>
          </w:tcPr>
          <w:p w:rsidR="003754DF" w:rsidRPr="0098075C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807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8075C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111" w:type="dxa"/>
          </w:tcPr>
          <w:p w:rsidR="003754DF" w:rsidRPr="0098075C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8075C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381" w:type="dxa"/>
          </w:tcPr>
          <w:p w:rsidR="003754DF" w:rsidRPr="0098075C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8075C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3754DF" w:rsidRPr="0098075C" w:rsidTr="003754DF">
        <w:tc>
          <w:tcPr>
            <w:tcW w:w="3661" w:type="dxa"/>
          </w:tcPr>
          <w:p w:rsidR="003754DF" w:rsidRPr="003754DF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4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754D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111" w:type="dxa"/>
          </w:tcPr>
          <w:p w:rsidR="003754DF" w:rsidRPr="003754DF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4DF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81" w:type="dxa"/>
          </w:tcPr>
          <w:p w:rsidR="003754DF" w:rsidRPr="003754DF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754DF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3754DF" w:rsidRPr="0098075C" w:rsidTr="003754DF">
        <w:tc>
          <w:tcPr>
            <w:tcW w:w="3661" w:type="dxa"/>
          </w:tcPr>
          <w:p w:rsidR="003754DF" w:rsidRPr="003754DF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4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754D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111" w:type="dxa"/>
          </w:tcPr>
          <w:p w:rsidR="003754DF" w:rsidRPr="003754DF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4DF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81" w:type="dxa"/>
          </w:tcPr>
          <w:p w:rsidR="003754DF" w:rsidRPr="003754DF" w:rsidRDefault="003754DF" w:rsidP="0037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754DF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:rsidR="00764D2F" w:rsidRPr="003754DF" w:rsidRDefault="00764D2F" w:rsidP="003754DF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764D2F" w:rsidRDefault="00764D2F" w:rsidP="003754DF">
      <w:pPr>
        <w:spacing w:after="0" w:line="240" w:lineRule="auto"/>
        <w:ind w:left="162" w:firstLine="37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41D9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3F41D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3754DF" w:rsidRPr="003754DF" w:rsidRDefault="003754DF" w:rsidP="003754DF">
      <w:pPr>
        <w:spacing w:after="0" w:line="240" w:lineRule="auto"/>
        <w:ind w:left="162" w:firstLine="378"/>
        <w:jc w:val="thaiDistribute"/>
        <w:rPr>
          <w:rFonts w:ascii="Angsana New" w:hAnsi="Angsana New" w:cs="Angsana New"/>
        </w:rPr>
      </w:pPr>
    </w:p>
    <w:p w:rsidR="003754DF" w:rsidRPr="003754DF" w:rsidRDefault="003754DF" w:rsidP="003754DF">
      <w:pPr>
        <w:spacing w:after="0" w:line="240" w:lineRule="auto"/>
        <w:ind w:lef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54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3754DF">
        <w:rPr>
          <w:rFonts w:ascii="Angsana New" w:hAnsi="Angsana New" w:cs="Angsana New"/>
          <w:b/>
          <w:bCs/>
          <w:i/>
          <w:iCs/>
          <w:sz w:val="30"/>
          <w:szCs w:val="30"/>
        </w:rPr>
        <w:t>15</w:t>
      </w:r>
      <w:r w:rsidRPr="003754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3754DF" w:rsidRPr="003754DF" w:rsidRDefault="003754DF" w:rsidP="003754DF">
      <w:pPr>
        <w:spacing w:after="0" w:line="240" w:lineRule="auto"/>
        <w:ind w:left="544"/>
        <w:jc w:val="thaiDistribute"/>
        <w:rPr>
          <w:rFonts w:ascii="Angsana New" w:hAnsi="Angsana New" w:cs="Angsana New"/>
        </w:rPr>
      </w:pPr>
    </w:p>
    <w:p w:rsidR="00C52CBA" w:rsidRDefault="00C52CBA" w:rsidP="003754D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15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โดยรายได้จะรับรู้เมื่อกิจการส่งมอบการควบคุมสินค้าหรือ</w:t>
      </w:r>
      <w:r w:rsidR="00D20198">
        <w:rPr>
          <w:rFonts w:ascii="Angsana New" w:hAnsi="Angsana New" w:cs="Angsana New"/>
          <w:sz w:val="30"/>
          <w:szCs w:val="30"/>
          <w:cs/>
        </w:rPr>
        <w:t>บริการให้แก่ลูกค้าด้วยมูลค่าของ</w:t>
      </w:r>
      <w:r w:rsidRPr="00C52CBA">
        <w:rPr>
          <w:rFonts w:ascii="Angsana New" w:hAnsi="Angsana New" w:cs="Angsana New"/>
          <w:sz w:val="30"/>
          <w:szCs w:val="30"/>
          <w:cs/>
        </w:rPr>
        <w:t>รายได้ที่กิจการ</w:t>
      </w:r>
      <w:r w:rsidR="00D20198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คาดว่าจะได้รับ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 </w:t>
      </w:r>
    </w:p>
    <w:p w:rsidR="00C52CBA" w:rsidRPr="007407C7" w:rsidRDefault="00C52CBA" w:rsidP="003754D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มาตรฐานการบัญชี ฉบับที่ </w:t>
      </w:r>
      <w:r w:rsidRPr="00C52CBA">
        <w:rPr>
          <w:rFonts w:ascii="Angsana New" w:hAnsi="Angsana New" w:cs="Angsana New"/>
          <w:sz w:val="30"/>
          <w:szCs w:val="30"/>
        </w:rPr>
        <w:t>11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สัญญาก่อสร้าง </w:t>
      </w:r>
    </w:p>
    <w:p w:rsidR="00C52CBA" w:rsidRPr="007407C7" w:rsidRDefault="00C52CBA" w:rsidP="003754D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มาตรฐานการบัญชี ฉบับที่ </w:t>
      </w:r>
      <w:r w:rsidRPr="00C52CBA">
        <w:rPr>
          <w:rFonts w:ascii="Angsana New" w:hAnsi="Angsana New" w:cs="Angsana New"/>
          <w:sz w:val="30"/>
          <w:szCs w:val="30"/>
        </w:rPr>
        <w:t>18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รายได้ </w:t>
      </w:r>
    </w:p>
    <w:p w:rsidR="00C52CBA" w:rsidRPr="007407C7" w:rsidRDefault="00C52CBA" w:rsidP="003754DF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การตีความมาตรฐานการบัญชี ฉบับที่ </w:t>
      </w:r>
      <w:r w:rsidRPr="00C52CBA">
        <w:rPr>
          <w:rFonts w:ascii="Angsana New" w:hAnsi="Angsana New" w:cs="Angsana New"/>
          <w:sz w:val="30"/>
          <w:szCs w:val="30"/>
        </w:rPr>
        <w:t>31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รายได้ </w:t>
      </w:r>
      <w:r w:rsidR="00FD1985" w:rsidRPr="007407C7">
        <w:rPr>
          <w:rFonts w:ascii="Angsana New" w:hAnsi="Angsana New" w:cs="Angsana New"/>
          <w:sz w:val="30"/>
          <w:szCs w:val="30"/>
        </w:rPr>
        <w:t xml:space="preserve">-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รายการแลกเปลี่ยนเกี่ยวกับบริการ โฆษณา </w:t>
      </w:r>
    </w:p>
    <w:p w:rsidR="00C52CBA" w:rsidRPr="007407C7" w:rsidRDefault="00C52CBA" w:rsidP="003754D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13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โปรแกรมสิทธิพิเศษแก่ลูกค้า </w:t>
      </w:r>
    </w:p>
    <w:p w:rsidR="00C52CBA" w:rsidRPr="007407C7" w:rsidRDefault="00C52CBA" w:rsidP="003754DF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15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สัญญาสำหรับการก่อสร้าง อสังหาริมทรัพย์ </w:t>
      </w:r>
    </w:p>
    <w:p w:rsidR="00C52CBA" w:rsidRPr="00C52CBA" w:rsidRDefault="00C52CBA" w:rsidP="003754D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18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>2560</w:t>
      </w:r>
      <w:proofErr w:type="gramStart"/>
      <w:r w:rsidRPr="00C52CBA">
        <w:rPr>
          <w:rFonts w:ascii="Angsana New" w:hAnsi="Angsana New" w:cs="Angsana New"/>
          <w:sz w:val="30"/>
          <w:szCs w:val="30"/>
        </w:rPr>
        <w:t xml:space="preserve">)  </w:t>
      </w:r>
      <w:r w:rsidRPr="00C52CBA">
        <w:rPr>
          <w:rFonts w:ascii="Angsana New" w:hAnsi="Angsana New" w:cs="Angsana New"/>
          <w:sz w:val="30"/>
          <w:szCs w:val="30"/>
          <w:cs/>
        </w:rPr>
        <w:t>เรื่อง</w:t>
      </w:r>
      <w:proofErr w:type="gramEnd"/>
      <w:r w:rsidRPr="00C52C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07C7">
        <w:rPr>
          <w:rFonts w:ascii="Angsana New" w:hAnsi="Angsana New" w:cs="Angsana New"/>
          <w:sz w:val="30"/>
          <w:szCs w:val="30"/>
          <w:cs/>
        </w:rPr>
        <w:t>การโอนสินทรัพย์จากลูกค้า</w:t>
      </w:r>
    </w:p>
    <w:p w:rsidR="00C52CBA" w:rsidRPr="003754DF" w:rsidRDefault="00C52CBA" w:rsidP="003754D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3754DF" w:rsidRPr="003754DF" w:rsidRDefault="003754DF" w:rsidP="003754DF">
      <w:pPr>
        <w:spacing w:after="0" w:line="240" w:lineRule="auto"/>
        <w:ind w:lef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54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3754DF" w:rsidRPr="003754DF" w:rsidRDefault="003754DF" w:rsidP="003754DF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3754DF" w:rsidRPr="003754DF" w:rsidRDefault="003754DF" w:rsidP="003754DF">
      <w:pPr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754DF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3754DF" w:rsidRPr="003754DF" w:rsidRDefault="003754DF" w:rsidP="003754D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C52CBA" w:rsidRDefault="00AC10C2" w:rsidP="003754D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C10C2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เป็นครั้งแรกต่องบการเงินรวมและงบการเงินเฉพาะกิจการ</w:t>
      </w:r>
    </w:p>
    <w:p w:rsidR="00BC56BE" w:rsidRPr="003754DF" w:rsidRDefault="00BC56BE" w:rsidP="003754DF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F138C9" w:rsidRPr="00927D9F" w:rsidRDefault="007E0383" w:rsidP="00756B89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="00F138C9" w:rsidRPr="00927D9F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:rsidR="00F138C9" w:rsidRPr="003754DF" w:rsidRDefault="00C52CBA" w:rsidP="00D55D3F">
      <w:pPr>
        <w:spacing w:after="0" w:line="240" w:lineRule="auto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</w:p>
    <w:p w:rsidR="009D687E" w:rsidRDefault="008A282B" w:rsidP="00764D2F">
      <w:pPr>
        <w:pStyle w:val="ListParagraph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282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8A282B">
        <w:rPr>
          <w:rFonts w:ascii="Angsana New" w:hAnsi="Angsana New" w:cs="Angsana New" w:hint="cs"/>
          <w:sz w:val="30"/>
          <w:szCs w:val="30"/>
          <w:cs/>
        </w:rPr>
        <w:t>ซึ่งเป็นสกุล</w:t>
      </w:r>
      <w:r w:rsidR="009C4EED">
        <w:rPr>
          <w:rFonts w:ascii="Angsana New" w:hAnsi="Angsana New" w:cs="Angsana New" w:hint="cs"/>
          <w:sz w:val="30"/>
          <w:szCs w:val="30"/>
          <w:cs/>
        </w:rPr>
        <w:t>เงินที่ใช้ในการดำเนินงานของ</w:t>
      </w:r>
      <w:r w:rsidRPr="008A282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:rsidR="00F138C9" w:rsidRPr="00927D9F" w:rsidRDefault="00F138C9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65A57" w:rsidRPr="00927D9F">
        <w:rPr>
          <w:rFonts w:ascii="Angsana New" w:hAnsi="Angsana New" w:cs="Angsana New" w:hint="cs"/>
          <w:i/>
          <w:iCs/>
          <w:sz w:val="30"/>
          <w:szCs w:val="30"/>
          <w:cs/>
        </w:rPr>
        <w:t>ค</w:t>
      </w: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ab/>
        <w:t>การ</w:t>
      </w:r>
      <w:r w:rsidR="007C62D0" w:rsidRPr="00927D9F">
        <w:rPr>
          <w:rFonts w:ascii="Angsana New" w:hAnsi="Angsana New" w:cs="Angsana New"/>
          <w:i/>
          <w:iCs/>
          <w:sz w:val="30"/>
          <w:szCs w:val="30"/>
          <w:cs/>
        </w:rPr>
        <w:t>ใช้วิจารณญาณและ</w:t>
      </w: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ประมาณการ </w:t>
      </w:r>
    </w:p>
    <w:p w:rsidR="004001AE" w:rsidRDefault="00165A57" w:rsidP="00DF3CEB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/>
      </w:r>
      <w:r w:rsidR="00A54108" w:rsidRPr="003F31F5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="00A54108">
        <w:rPr>
          <w:rFonts w:ascii="Angsana New" w:hAnsi="Angsana New" w:cs="Angsana New" w:hint="cs"/>
          <w:sz w:val="30"/>
          <w:szCs w:val="30"/>
          <w:cs/>
        </w:rPr>
        <w:t>งบ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A54108">
        <w:rPr>
          <w:rFonts w:ascii="Angsana New" w:hAnsi="Angsana New" w:cs="Angsana New" w:hint="cs"/>
          <w:sz w:val="30"/>
          <w:szCs w:val="30"/>
          <w:cs/>
        </w:rPr>
        <w:t>ให้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="00A54108" w:rsidRPr="00CE4666">
        <w:rPr>
          <w:rFonts w:ascii="Angsana New" w:hAnsi="Angsana New" w:cs="Angsana New"/>
          <w:sz w:val="30"/>
          <w:szCs w:val="30"/>
          <w:cs/>
        </w:rPr>
        <w:t xml:space="preserve">วิจารณญาณ </w:t>
      </w:r>
      <w:r w:rsidR="00927D9F">
        <w:rPr>
          <w:rFonts w:ascii="Angsana New" w:hAnsi="Angsana New" w:cs="Angsana New"/>
          <w:sz w:val="30"/>
          <w:szCs w:val="30"/>
        </w:rPr>
        <w:t xml:space="preserve">   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การประมาณและ</w:t>
      </w:r>
      <w:r w:rsidR="00A54108" w:rsidRPr="00A54108">
        <w:rPr>
          <w:rFonts w:ascii="Angsana New" w:hAnsi="Angsana New" w:cs="Angsana New"/>
          <w:sz w:val="30"/>
          <w:szCs w:val="30"/>
          <w:cs/>
        </w:rPr>
        <w:t>ข้อสมมติหลาย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C54DF3" w:rsidRPr="003754DF" w:rsidRDefault="00C54DF3" w:rsidP="00A951F2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A54108" w:rsidRDefault="00165A57" w:rsidP="00A951F2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4001AE">
        <w:rPr>
          <w:rFonts w:ascii="Angsana New" w:hAnsi="Angsana New" w:cs="Angsana New"/>
          <w:sz w:val="30"/>
          <w:szCs w:val="30"/>
        </w:rPr>
        <w:t>31</w:t>
      </w:r>
      <w:r w:rsidRPr="00165A57">
        <w:rPr>
          <w:rFonts w:ascii="Angsana New" w:hAnsi="Angsana New" w:cs="Angsana New"/>
          <w:sz w:val="30"/>
          <w:szCs w:val="30"/>
        </w:rPr>
        <w:t xml:space="preserve"> </w:t>
      </w:r>
      <w:r w:rsidRPr="00165A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65A57">
        <w:rPr>
          <w:rFonts w:ascii="Angsana New" w:hAnsi="Angsana New" w:cs="Angsana New"/>
          <w:sz w:val="30"/>
          <w:szCs w:val="30"/>
        </w:rPr>
        <w:t>25</w:t>
      </w:r>
      <w:r w:rsidR="004001AE">
        <w:rPr>
          <w:rFonts w:ascii="Angsana New" w:hAnsi="Angsana New" w:cs="Angsana New"/>
          <w:sz w:val="30"/>
          <w:szCs w:val="30"/>
        </w:rPr>
        <w:t>60</w:t>
      </w:r>
      <w:r w:rsidRPr="00165A5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54108" w:rsidRPr="003754DF" w:rsidRDefault="00A54108" w:rsidP="00A54108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165A57" w:rsidRPr="00927D9F" w:rsidRDefault="00165A57" w:rsidP="00A54108">
      <w:pPr>
        <w:spacing w:after="0" w:line="240" w:lineRule="auto"/>
        <w:ind w:left="50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165A57" w:rsidRPr="003754DF" w:rsidRDefault="00165A57" w:rsidP="00A54108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9C4EED" w:rsidRDefault="009C4EED" w:rsidP="00A54108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9C4EED">
        <w:rPr>
          <w:rFonts w:ascii="Angsana New" w:hAnsi="Angsana New" w:cs="Angsana New"/>
          <w:sz w:val="30"/>
          <w:szCs w:val="30"/>
          <w:cs/>
        </w:rPr>
        <w:t>นโยบา</w:t>
      </w:r>
      <w:r>
        <w:rPr>
          <w:rFonts w:ascii="Angsana New" w:hAnsi="Angsana New" w:cs="Angsana New"/>
          <w:sz w:val="30"/>
          <w:szCs w:val="30"/>
          <w:cs/>
        </w:rPr>
        <w:t>ยการบัญชีและการเปิดเผยข้อมูลของ</w:t>
      </w:r>
      <w:r w:rsidRPr="009C4EED">
        <w:rPr>
          <w:rFonts w:ascii="Angsana New" w:hAnsi="Angsana New" w:cs="Angsana New"/>
          <w:sz w:val="30"/>
          <w:szCs w:val="30"/>
          <w:cs/>
        </w:rPr>
        <w:t>กลุ่มบริษัทหลายข้อกำหนดให้มีการวัดมูลค่ายุติธรรมทั้งสินทรัพย์</w:t>
      </w:r>
      <w:r>
        <w:rPr>
          <w:rFonts w:ascii="Angsana New" w:hAnsi="Angsana New" w:cs="Angsana New"/>
          <w:sz w:val="30"/>
          <w:szCs w:val="30"/>
        </w:rPr>
        <w:t xml:space="preserve">     </w:t>
      </w:r>
      <w:r w:rsidRPr="009C4EED">
        <w:rPr>
          <w:rFonts w:ascii="Angsana New" w:hAnsi="Angsana New" w:cs="Angsana New"/>
          <w:sz w:val="30"/>
          <w:szCs w:val="30"/>
          <w:cs/>
        </w:rPr>
        <w:t>ทางการเงินและไม่ใช่ทางการเงิน</w:t>
      </w:r>
    </w:p>
    <w:p w:rsidR="009C4EED" w:rsidRPr="003754DF" w:rsidRDefault="009C4EED" w:rsidP="00A54108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9C4EED" w:rsidRDefault="005423CB" w:rsidP="005423C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</w:t>
      </w:r>
      <w:r w:rsidR="009C4EED"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กำหนดกรอบแนวคิดของการควบคุมเกี่ยวกับการวัดมูลค่ายุติธรรม กรอบแนวคิดนี้รวมถึงกลุ่ม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         </w:t>
      </w:r>
      <w:r w:rsidR="009C4EED"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9C4EED" w:rsidRPr="003754DF" w:rsidRDefault="009C4EED" w:rsidP="00165A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val="en-US"/>
        </w:rPr>
      </w:pPr>
    </w:p>
    <w:p w:rsidR="00165A57" w:rsidRDefault="009C4EED" w:rsidP="00165A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</w:t>
      </w:r>
      <w:r w:rsidR="007178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</w:t>
      </w:r>
      <w:r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9C4EED" w:rsidRPr="003754DF" w:rsidRDefault="009C4EED" w:rsidP="00165A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967E48" w:rsidRDefault="00165A57" w:rsidP="009C4EED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967E48" w:rsidRPr="003754DF" w:rsidRDefault="00967E48" w:rsidP="009C4EED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</w:rPr>
      </w:pPr>
    </w:p>
    <w:p w:rsidR="00165A57" w:rsidRDefault="00967E48" w:rsidP="009C4EED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="00165A57" w:rsidRPr="00165A57">
        <w:rPr>
          <w:rFonts w:ascii="Angsana New" w:hAnsi="Angsana New" w:cs="Angsana New"/>
          <w:sz w:val="30"/>
          <w:szCs w:val="30"/>
          <w:cs/>
        </w:rPr>
        <w:t xml:space="preserve">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403630" w:rsidRPr="003754DF" w:rsidRDefault="00403630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</w:rPr>
      </w:pPr>
    </w:p>
    <w:p w:rsidR="00165A57" w:rsidRPr="00165A57" w:rsidRDefault="00165A57" w:rsidP="00A443CB">
      <w:pPr>
        <w:pStyle w:val="block"/>
        <w:numPr>
          <w:ilvl w:val="0"/>
          <w:numId w:val="34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65A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1742FE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65A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เป็นราคาเสนอซื้อขาย 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165A57">
        <w:rPr>
          <w:rFonts w:ascii="Angsana New" w:hAnsi="Angsana New" w:cs="Angsana New" w:hint="cs"/>
          <w:sz w:val="30"/>
          <w:szCs w:val="30"/>
          <w:cs/>
          <w:lang w:val="en-US" w:bidi="th-TH"/>
        </w:rPr>
        <w:t>ไม่ต้องปรับปรุง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165A57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ในตลาดที่มีสภาพคล่องสำหรับสินทรัพย์หรือหนี้สินอย่างเดียวกัน</w:t>
      </w:r>
    </w:p>
    <w:p w:rsidR="001E19D3" w:rsidRPr="001E19D3" w:rsidRDefault="00165A57" w:rsidP="00A443CB">
      <w:pPr>
        <w:pStyle w:val="block"/>
        <w:numPr>
          <w:ilvl w:val="0"/>
          <w:numId w:val="34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65A57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 xml:space="preserve"> 2  </w:t>
      </w:r>
      <w:r w:rsidRPr="00165A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 </w:t>
      </w:r>
      <w:r w:rsidR="001E19D3" w:rsidRPr="001E19D3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1E19D3" w:rsidRPr="001E19D3">
        <w:rPr>
          <w:rFonts w:ascii="Angsana New" w:hAnsi="Angsana New" w:cs="Angsana New" w:hint="cs"/>
          <w:sz w:val="30"/>
          <w:szCs w:val="30"/>
          <w:cs/>
          <w:lang w:val="en-US" w:bidi="th-TH"/>
        </w:rPr>
        <w:t>เช่น ราคาขาย</w:t>
      </w:r>
      <w:r w:rsidR="001E19D3" w:rsidRPr="001E19D3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="001E19D3" w:rsidRPr="001E19D3">
        <w:rPr>
          <w:rFonts w:ascii="Angsana New" w:hAnsi="Angsana New" w:cs="Angsana New" w:hint="cs"/>
          <w:sz w:val="30"/>
          <w:szCs w:val="30"/>
          <w:cs/>
          <w:lang w:val="en-US" w:bidi="th-TH"/>
        </w:rPr>
        <w:t>หรือ โดยอ้อม (เช่น ได้มาจากราคา) สำหรับ</w:t>
      </w:r>
      <w:r w:rsidR="001E19D3" w:rsidRPr="001E19D3">
        <w:rPr>
          <w:rFonts w:ascii="Angsana New" w:hAnsi="Angsana New" w:cs="Angsana New"/>
          <w:sz w:val="30"/>
          <w:szCs w:val="30"/>
          <w:rtl/>
          <w:cs/>
          <w:lang w:val="en-US"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="001E19D3" w:rsidRPr="001E19D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E19D3" w:rsidRPr="001E19D3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:rsidR="00165A57" w:rsidRPr="001E19D3" w:rsidRDefault="00165A57" w:rsidP="00A443C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9D3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1E19D3">
        <w:rPr>
          <w:rFonts w:ascii="Angsana New" w:hAnsi="Angsana New" w:cs="Angsana New"/>
          <w:sz w:val="30"/>
          <w:szCs w:val="30"/>
          <w:lang w:val="en-US" w:bidi="th-TH"/>
        </w:rPr>
        <w:t xml:space="preserve"> 3  </w:t>
      </w:r>
      <w:r w:rsidR="001E19D3"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="001E19D3"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="001E19D3"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1E19D3" w:rsidRPr="001E19D3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="001E19D3"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="001E19D3"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="001E19D3"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5A30EE" w:rsidRPr="003754DF" w:rsidRDefault="005A30EE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</w:rPr>
      </w:pPr>
    </w:p>
    <w:p w:rsidR="00165A57" w:rsidRPr="00165A57" w:rsidRDefault="00165A57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65A57" w:rsidRPr="003754DF" w:rsidRDefault="00165A57" w:rsidP="00165A57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</w:rPr>
      </w:pPr>
    </w:p>
    <w:p w:rsidR="00165A57" w:rsidRPr="00165A57" w:rsidRDefault="00165A57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8F4021" w:rsidRPr="003754DF" w:rsidRDefault="008F4021" w:rsidP="00532794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</w:rPr>
      </w:pPr>
    </w:p>
    <w:p w:rsidR="00FA327C" w:rsidRDefault="00165A57" w:rsidP="00532794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อยู่ในหมายเหตุข้อ</w:t>
      </w:r>
      <w:r w:rsidR="00A75E78">
        <w:rPr>
          <w:rFonts w:ascii="Angsana New" w:hAnsi="Angsana New" w:cs="Angsana New"/>
          <w:sz w:val="30"/>
          <w:szCs w:val="30"/>
        </w:rPr>
        <w:t xml:space="preserve"> 13</w:t>
      </w:r>
      <w:r w:rsidRPr="00165A57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:rsidR="00764D2F" w:rsidRPr="003754DF" w:rsidRDefault="00764D2F" w:rsidP="00532794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</w:rPr>
      </w:pPr>
    </w:p>
    <w:p w:rsidR="0004402A" w:rsidRPr="00532794" w:rsidRDefault="00C74395" w:rsidP="0024386A">
      <w:pPr>
        <w:numPr>
          <w:ilvl w:val="0"/>
          <w:numId w:val="44"/>
        </w:numPr>
        <w:tabs>
          <w:tab w:val="clear" w:pos="340"/>
        </w:tabs>
        <w:spacing w:after="0"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3279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</w:t>
      </w:r>
      <w:r w:rsidR="0010331E" w:rsidRPr="0053279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:rsidR="0004402A" w:rsidRPr="003754DF" w:rsidRDefault="0004402A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cs/>
        </w:rPr>
      </w:pPr>
    </w:p>
    <w:p w:rsidR="00FA1E72" w:rsidRPr="008777FB" w:rsidRDefault="00FA1E72" w:rsidP="002C2CD5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8777FB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8777FB">
        <w:rPr>
          <w:rFonts w:ascii="Angsana New" w:hAnsi="Angsana New" w:cs="Angsana New"/>
          <w:b/>
          <w:spacing w:val="8"/>
          <w:sz w:val="30"/>
          <w:szCs w:val="30"/>
          <w:cs/>
        </w:rPr>
        <w:t xml:space="preserve">       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D64A52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440F03" w:rsidRPr="003754DF" w:rsidRDefault="00440F03" w:rsidP="00D55D3F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</w:rPr>
      </w:pPr>
    </w:p>
    <w:p w:rsidR="00BE5003" w:rsidRDefault="00BE5003" w:rsidP="00C52CBA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8777FB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927D9F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CC0BDA" w:rsidRPr="008777FB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927D9F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ได้เปิด</w:t>
      </w:r>
      <w:r w:rsidR="00697C97" w:rsidRPr="008777FB">
        <w:rPr>
          <w:rFonts w:ascii="Angsana New" w:hAnsi="Angsana New" w:cs="Angsana New"/>
          <w:b/>
          <w:sz w:val="30"/>
          <w:szCs w:val="30"/>
          <w:cs/>
        </w:rPr>
        <w:t>เผยในหมายเหตุประกอบงบการเงินข้อ</w:t>
      </w:r>
      <w:r w:rsidR="00A11627" w:rsidRPr="008777FB">
        <w:rPr>
          <w:rFonts w:ascii="Angsana New" w:hAnsi="Angsana New" w:cs="Angsana New"/>
          <w:bCs/>
          <w:sz w:val="30"/>
          <w:szCs w:val="30"/>
        </w:rPr>
        <w:t>1</w:t>
      </w:r>
      <w:r w:rsidR="00FD1985">
        <w:rPr>
          <w:rFonts w:ascii="Angsana New" w:hAnsi="Angsana New" w:cs="Angsana New"/>
          <w:b/>
          <w:sz w:val="30"/>
          <w:szCs w:val="30"/>
        </w:rPr>
        <w:t xml:space="preserve"> </w:t>
      </w:r>
      <w:r w:rsidR="00FA327C">
        <w:rPr>
          <w:rFonts w:ascii="Angsana New" w:hAnsi="Angsana New" w:cs="Angsana New"/>
          <w:bCs/>
          <w:sz w:val="30"/>
          <w:szCs w:val="30"/>
        </w:rPr>
        <w:t>6</w:t>
      </w:r>
      <w:r w:rsidR="00C52CB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97C97" w:rsidRPr="008777FB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C52CB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A327C">
        <w:rPr>
          <w:rFonts w:ascii="Angsana New" w:hAnsi="Angsana New" w:cs="Angsana New"/>
          <w:bCs/>
          <w:sz w:val="30"/>
          <w:szCs w:val="30"/>
        </w:rPr>
        <w:t>7</w:t>
      </w:r>
      <w:r w:rsidR="00C52CB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C52CBA">
        <w:rPr>
          <w:rFonts w:ascii="Angsana New" w:hAnsi="Angsana New" w:cs="Angsana New"/>
          <w:b/>
          <w:sz w:val="30"/>
          <w:szCs w:val="30"/>
          <w:cs/>
        </w:rPr>
        <w:t>สำหรั</w:t>
      </w:r>
      <w:r w:rsidR="00C52CBA">
        <w:rPr>
          <w:rFonts w:ascii="Angsana New" w:hAnsi="Angsana New" w:cs="Angsana New" w:hint="cs"/>
          <w:b/>
          <w:sz w:val="30"/>
          <w:szCs w:val="30"/>
          <w:cs/>
        </w:rPr>
        <w:t>บ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A75D95" w:rsidRPr="008777FB">
        <w:rPr>
          <w:rFonts w:ascii="Angsana New" w:hAnsi="Angsana New" w:cs="Angsana New" w:hint="cs"/>
          <w:b/>
          <w:sz w:val="30"/>
          <w:szCs w:val="30"/>
          <w:cs/>
        </w:rPr>
        <w:t>ที่มีสาระสำคัญ</w:t>
      </w:r>
      <w:r w:rsidRPr="008777F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8777FB" w:rsidRPr="003754DF" w:rsidRDefault="008777FB" w:rsidP="00D55D3F">
      <w:pPr>
        <w:spacing w:after="0" w:line="240" w:lineRule="auto"/>
        <w:ind w:left="540" w:right="-108"/>
        <w:jc w:val="both"/>
        <w:rPr>
          <w:rFonts w:ascii="Angsana New" w:hAnsi="Angsana New" w:cs="Angsana New"/>
          <w:b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4145"/>
      </w:tblGrid>
      <w:tr w:rsidR="00AE105A" w:rsidRPr="00F94A31" w:rsidTr="0024386A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927D9F" w:rsidRPr="00927D9F" w:rsidRDefault="00927D9F" w:rsidP="007B4B1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E105A" w:rsidRPr="00927D9F" w:rsidRDefault="00AE105A" w:rsidP="00927D9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AE105A" w:rsidRPr="00927D9F" w:rsidRDefault="00AE105A" w:rsidP="007B4B1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AE105A" w:rsidRPr="00927D9F" w:rsidRDefault="00AE105A" w:rsidP="007B4B1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5" w:type="dxa"/>
            <w:shd w:val="clear" w:color="auto" w:fill="auto"/>
          </w:tcPr>
          <w:p w:rsidR="00927D9F" w:rsidRPr="00927D9F" w:rsidRDefault="00927D9F" w:rsidP="007B4B15">
            <w:pPr>
              <w:spacing w:after="0" w:line="240" w:lineRule="auto"/>
              <w:ind w:left="252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E105A" w:rsidRPr="00927D9F" w:rsidRDefault="00AE105A" w:rsidP="00927D9F">
            <w:pPr>
              <w:spacing w:after="0" w:line="240" w:lineRule="auto"/>
              <w:ind w:left="252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ของกลุ่มบริษัทไม่ว่าทางตรงหรือทางอ้อม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เทลคอร์ปอเรชั่น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 ถือหุ้นใน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27.74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135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0135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จี บริการ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 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26.07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    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3565ED" w:rsidRPr="00F94A31" w:rsidTr="003565ED">
        <w:trPr>
          <w:trHeight w:val="317"/>
        </w:trPr>
        <w:tc>
          <w:tcPr>
            <w:tcW w:w="3780" w:type="dxa"/>
            <w:shd w:val="clear" w:color="auto" w:fill="auto"/>
          </w:tcPr>
          <w:p w:rsidR="003565ED" w:rsidRPr="00F94A31" w:rsidRDefault="003565ED" w:rsidP="003565ED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สยาม รี</w:t>
            </w:r>
            <w:proofErr w:type="spellStart"/>
            <w:r>
              <w:rPr>
                <w:rFonts w:ascii="Angsana New" w:hAnsi="Angsana New" w:cs="Angsana New" w:hint="cs"/>
                <w:cs/>
                <w:lang w:val="en-US"/>
              </w:rPr>
              <w:t>เทล</w:t>
            </w:r>
            <w:proofErr w:type="spellEnd"/>
            <w:r>
              <w:rPr>
                <w:rFonts w:ascii="Angsana New" w:hAnsi="Angsana New" w:cs="Angsana New" w:hint="cs"/>
                <w:cs/>
                <w:lang w:val="en-US"/>
              </w:rPr>
              <w:t xml:space="preserve"> ดี</w:t>
            </w:r>
            <w:proofErr w:type="spellStart"/>
            <w:r>
              <w:rPr>
                <w:rFonts w:ascii="Angsana New" w:hAnsi="Angsana New" w:cs="Angsana New" w:hint="cs"/>
                <w:cs/>
                <w:lang w:val="en-US"/>
              </w:rPr>
              <w:t>เวลล็อปเม้นท์</w:t>
            </w:r>
            <w:proofErr w:type="spellEnd"/>
            <w:r>
              <w:rPr>
                <w:rFonts w:ascii="Angsana New" w:hAnsi="Angsana New" w:cs="Angsana New" w:hint="cs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4.0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</w:t>
            </w:r>
          </w:p>
        </w:tc>
      </w:tr>
      <w:tr w:rsidR="003565ED" w:rsidRPr="00F94A31" w:rsidTr="003565ED">
        <w:trPr>
          <w:trHeight w:val="355"/>
        </w:trPr>
        <w:tc>
          <w:tcPr>
            <w:tcW w:w="3780" w:type="dxa"/>
            <w:shd w:val="clear" w:color="auto" w:fill="auto"/>
          </w:tcPr>
          <w:p w:rsidR="003565ED" w:rsidRPr="006E777F" w:rsidRDefault="003565ED" w:rsidP="003565ED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cs/>
                <w:lang w:val="en-US"/>
              </w:rPr>
              <w:t>สแควร์</w:t>
            </w:r>
            <w:proofErr w:type="spellEnd"/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cs/>
                <w:lang w:val="en-US"/>
              </w:rPr>
              <w:t>ริทซ์</w:t>
            </w:r>
            <w:proofErr w:type="spellEnd"/>
            <w:r>
              <w:rPr>
                <w:rFonts w:ascii="Angsana New" w:hAnsi="Angsana New" w:cs="Angsana New" w:hint="cs"/>
                <w:cs/>
                <w:lang w:val="en-US"/>
              </w:rPr>
              <w:t xml:space="preserve"> พลาซ่า จำกัด</w:t>
            </w:r>
          </w:p>
        </w:tc>
        <w:tc>
          <w:tcPr>
            <w:tcW w:w="1350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4.0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และ </w:t>
            </w: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บีทู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เอส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สรรพสินค้า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ฟู้ด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รี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เทล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เซ็นทรัลการ์เม้นท์แฟคทอ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รี่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ซ็นทรัล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อินชัวรันส์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เซอร์วิส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เซส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พัฒนา </w:t>
            </w:r>
            <w:r w:rsidRPr="00F94A3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เชียงใหม่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พัฒนา </w:t>
            </w:r>
            <w:r w:rsidRPr="00F94A3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พัฒนา ดี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เวลล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อป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เม้นท์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พัฒนา ขอนแก่น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พัฒนา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ไนน์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สแควร์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พัฒนา 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(มหาชน)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พัฒนา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รัตนาธิเบศร์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 พี</w:t>
            </w:r>
            <w:proofErr w:type="spellStart"/>
            <w:r w:rsidRPr="00F94A31">
              <w:rPr>
                <w:rFonts w:ascii="Angsana New" w:hAnsi="Angsana New" w:cs="Angsana New"/>
                <w:cs/>
                <w:lang w:val="en-US"/>
              </w:rPr>
              <w:t>เพิล</w:t>
            </w:r>
            <w:proofErr w:type="spellEnd"/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 ดี</w:t>
            </w:r>
            <w:proofErr w:type="spellStart"/>
            <w:r w:rsidRPr="00F94A31">
              <w:rPr>
                <w:rFonts w:ascii="Angsana New" w:hAnsi="Angsana New" w:cs="Angsana New"/>
                <w:cs/>
                <w:lang w:val="en-US"/>
              </w:rPr>
              <w:t>เวลล</w:t>
            </w:r>
            <w:proofErr w:type="spellEnd"/>
            <w:r w:rsidRPr="00F94A31">
              <w:rPr>
                <w:rFonts w:ascii="Angsana New" w:hAnsi="Angsana New" w:cs="Angsana New"/>
                <w:cs/>
                <w:lang w:val="en-US"/>
              </w:rPr>
              <w:t>อป</w:t>
            </w:r>
            <w:proofErr w:type="spellStart"/>
            <w:r w:rsidRPr="00F94A31">
              <w:rPr>
                <w:rFonts w:ascii="Angsana New" w:hAnsi="Angsana New" w:cs="Angsana New"/>
                <w:cs/>
                <w:lang w:val="en-US"/>
              </w:rPr>
              <w:t>เม้นท์</w:t>
            </w:r>
            <w:proofErr w:type="spellEnd"/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เตอร์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เทรด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ดิ้ง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เซ็นทรัลเวิร์ล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เทรค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สากล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อาร์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ซี เพาเวอร์ รี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เทล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อาร์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ซี 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พร๊อพเพอร์ตี้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ห้าง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เซ็นทรัล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ดีพาท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เม้นท์สโตร์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ออฟฟิซ</w:t>
            </w:r>
            <w:proofErr w:type="spellEnd"/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คลับ (ไทย)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พีบี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โล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จิ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สติก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อาร์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ไอ 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เอส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373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วัตตส์</w:t>
            </w:r>
            <w:proofErr w:type="spellEnd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</w:tbl>
    <w:p w:rsidR="003754DF" w:rsidRDefault="003754DF" w:rsidP="00A5727E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</w:p>
    <w:p w:rsidR="003754DF" w:rsidRDefault="003754DF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cs/>
        </w:rPr>
        <w:br w:type="page"/>
      </w:r>
    </w:p>
    <w:p w:rsidR="008817F4" w:rsidRDefault="008817F4" w:rsidP="00A5727E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  <w:r w:rsidRPr="00CF6891">
        <w:rPr>
          <w:rFonts w:ascii="Angsana New" w:hAnsi="Angsana New" w:cs="Angsana New"/>
          <w:cs/>
        </w:rPr>
        <w:t>นโยบายการกำหนดราคาสำหรับ</w:t>
      </w:r>
      <w:r w:rsidR="004F7F2E" w:rsidRPr="00CF6891">
        <w:rPr>
          <w:rFonts w:ascii="Angsana New" w:hAnsi="Angsana New" w:cs="Angsana New"/>
          <w:cs/>
        </w:rPr>
        <w:t>รายการ</w:t>
      </w:r>
      <w:r w:rsidRPr="00CF6891">
        <w:rPr>
          <w:rFonts w:ascii="Angsana New" w:hAnsi="Angsana New" w:cs="Angsana New"/>
          <w:cs/>
        </w:rPr>
        <w:t>แต่ละ</w:t>
      </w:r>
      <w:r w:rsidR="004F7F2E" w:rsidRPr="00CF6891">
        <w:rPr>
          <w:rFonts w:ascii="Angsana New" w:hAnsi="Angsana New" w:cs="Angsana New"/>
          <w:cs/>
        </w:rPr>
        <w:t>ประเภท</w:t>
      </w:r>
      <w:r w:rsidRPr="00CF6891">
        <w:rPr>
          <w:rFonts w:ascii="Angsana New" w:hAnsi="Angsana New" w:cs="Angsana New"/>
          <w:cs/>
        </w:rPr>
        <w:t>อธิบายได้ดังต่อไปนี้</w:t>
      </w:r>
    </w:p>
    <w:p w:rsidR="00AE105A" w:rsidRPr="00C52CBA" w:rsidRDefault="00AE105A" w:rsidP="00CF0C09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88"/>
        <w:gridCol w:w="270"/>
        <w:gridCol w:w="5112"/>
      </w:tblGrid>
      <w:tr w:rsidR="00FF6E62" w:rsidRPr="00F94A31" w:rsidTr="00265523">
        <w:trPr>
          <w:tblHeader/>
        </w:trPr>
        <w:tc>
          <w:tcPr>
            <w:tcW w:w="3888" w:type="dxa"/>
          </w:tcPr>
          <w:p w:rsidR="00FF6E62" w:rsidRPr="00F94A31" w:rsidRDefault="00DC0966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:rsidR="00FF6E62" w:rsidRPr="00F94A31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F6E62" w:rsidRPr="00F94A31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ขายสินค้า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highlight w:val="green"/>
                <w:lang w:val="en-US"/>
              </w:rPr>
            </w:pPr>
            <w:r w:rsidRPr="00F94A31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ราคาตลาดซึ่งต้องไม่ต่ำกว่าราคาที่ได้มาของสินค้านั้นๆ   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F94A31">
              <w:rPr>
                <w:rFonts w:ascii="Angsana New" w:hAnsi="Angsana New" w:cs="Angsana New"/>
                <w:lang w:val="en-US"/>
              </w:rPr>
              <w:t>/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31362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spacing w:val="8"/>
                <w:lang w:val="en-US"/>
              </w:rPr>
            </w:pPr>
            <w:r w:rsidRPr="00F94A31">
              <w:rPr>
                <w:rFonts w:ascii="Angsana New" w:hAnsi="Angsana New" w:cs="Angsana New"/>
                <w:spacing w:val="8"/>
                <w:cs/>
                <w:lang w:val="en-US"/>
              </w:rPr>
              <w:t>อัตราดอกเบี้ยขั้นต่ำของเงินกู้หรือเงินฝากออมทรัพย์หรือ</w:t>
            </w:r>
          </w:p>
          <w:p w:rsidR="004B5D39" w:rsidRPr="00F94A31" w:rsidRDefault="004B5D39" w:rsidP="008F4021">
            <w:pPr>
              <w:pStyle w:val="a"/>
              <w:tabs>
                <w:tab w:val="clear" w:pos="1080"/>
              </w:tabs>
              <w:spacing w:after="0"/>
              <w:ind w:left="162" w:right="-2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pacing w:val="8"/>
                <w:cs/>
                <w:lang w:val="en-US"/>
              </w:rPr>
              <w:t>เงิน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ฝากประจำของสถาบันการเงินภายในประเทศบางแห่งบวกส่วนต่างเพิ่มอีก</w:t>
            </w:r>
            <w:r w:rsidR="00920BE1">
              <w:rPr>
                <w:rFonts w:ascii="Angsana New" w:hAnsi="Angsana New" w:cs="Angsana New" w:hint="cs"/>
                <w:cs/>
                <w:lang w:val="en-US"/>
              </w:rPr>
              <w:t>ไม่เกิน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F94A31">
              <w:rPr>
                <w:rFonts w:ascii="Angsana New" w:hAnsi="Angsana New" w:cs="Angsana New"/>
                <w:lang w:val="en-US"/>
              </w:rPr>
              <w:t xml:space="preserve">2.5 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E442BD" w:rsidRPr="00F94A31" w:rsidTr="00265523">
        <w:tc>
          <w:tcPr>
            <w:tcW w:w="3888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รายได้ค่าส่งเสริมการขาย</w:t>
            </w:r>
          </w:p>
        </w:tc>
        <w:tc>
          <w:tcPr>
            <w:tcW w:w="270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รายได้ค่าสาธารณูปโภค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 w:rsidR="00B06435">
              <w:rPr>
                <w:rFonts w:ascii="Angsana New" w:hAnsi="Angsana New" w:cs="Angsana New" w:hint="cs"/>
                <w:cs/>
                <w:lang w:val="en-US"/>
              </w:rPr>
              <w:t>จากการบริหารจัดการ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อัตราร้อยละของยอดขายหรือจำนวนเงินคงที่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ค่าใช้จ่ายค่าเช่าและ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043FE1" w:rsidRPr="00F94A31" w:rsidTr="00265523">
        <w:tc>
          <w:tcPr>
            <w:tcW w:w="3888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70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755A90" w:rsidRPr="00F94A31" w:rsidTr="00265523">
        <w:tc>
          <w:tcPr>
            <w:tcW w:w="3888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C22372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</w:t>
            </w:r>
            <w:r w:rsidR="00B06435">
              <w:rPr>
                <w:rFonts w:ascii="Angsana New" w:hAnsi="Angsana New" w:cs="Angsana New" w:hint="cs"/>
                <w:cs/>
                <w:lang w:val="en-US"/>
              </w:rPr>
              <w:t>ใช้จ่ายจากการบริหารจัดการ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0775A5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0775A5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ตามหลักเกณฑ์ ที่กำหนดโดยคณะกรรมการสรรหา</w:t>
            </w:r>
            <w:r w:rsidR="00E0780B">
              <w:rPr>
                <w:rFonts w:ascii="Angsana New" w:hAnsi="Angsana New" w:cs="Angsana New" w:hint="cs"/>
                <w:cs/>
                <w:lang w:val="en-US"/>
              </w:rPr>
              <w:t>และกำหนดค่าตอบแทน</w:t>
            </w:r>
          </w:p>
        </w:tc>
      </w:tr>
    </w:tbl>
    <w:p w:rsidR="00EC6325" w:rsidRPr="00E861F3" w:rsidRDefault="00EC6325" w:rsidP="00EC6325">
      <w:pPr>
        <w:spacing w:after="0" w:line="240" w:lineRule="auto"/>
        <w:ind w:right="-25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EC6325" w:rsidRPr="00C61F2F" w:rsidRDefault="00EC6325" w:rsidP="00EC6325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1F2F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633EC1">
        <w:rPr>
          <w:rFonts w:ascii="Angsana New" w:hAnsi="Angsana New" w:cs="Angsana New" w:hint="cs"/>
          <w:sz w:val="30"/>
          <w:szCs w:val="30"/>
          <w:cs/>
        </w:rPr>
        <w:t>เ</w:t>
      </w:r>
      <w:r w:rsidRPr="00C61F2F">
        <w:rPr>
          <w:rFonts w:ascii="Angsana New" w:hAnsi="Angsana New" w:cs="Angsana New"/>
          <w:sz w:val="30"/>
          <w:szCs w:val="30"/>
          <w:cs/>
        </w:rPr>
        <w:t>ก</w:t>
      </w:r>
      <w:r w:rsidR="00633EC1">
        <w:rPr>
          <w:rFonts w:ascii="Angsana New" w:hAnsi="Angsana New" w:cs="Angsana New" w:hint="cs"/>
          <w:sz w:val="30"/>
          <w:szCs w:val="30"/>
          <w:cs/>
        </w:rPr>
        <w:t>้า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C61F2F">
        <w:rPr>
          <w:rFonts w:ascii="Angsana New" w:hAnsi="Angsana New" w:cs="Angsana New"/>
          <w:sz w:val="30"/>
          <w:szCs w:val="30"/>
        </w:rPr>
        <w:t>3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0 </w:t>
      </w:r>
      <w:r w:rsidR="00633EC1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C61F2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61F2F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EC6325" w:rsidRPr="00E861F3" w:rsidRDefault="00EC6325" w:rsidP="00EC6325">
      <w:pPr>
        <w:spacing w:after="0" w:line="240" w:lineRule="auto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E861F3" w:rsidRPr="00D77ECB" w:rsidTr="00976923">
        <w:tc>
          <w:tcPr>
            <w:tcW w:w="3870" w:type="dxa"/>
          </w:tcPr>
          <w:p w:rsidR="00E861F3" w:rsidRPr="00D77ECB" w:rsidRDefault="00E861F3" w:rsidP="0097692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861F3" w:rsidRPr="00D77ECB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861F3" w:rsidRPr="00D77ECB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861F3" w:rsidRPr="00D77ECB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1F3" w:rsidRPr="00D77ECB" w:rsidTr="00976923">
        <w:tc>
          <w:tcPr>
            <w:tcW w:w="3870" w:type="dxa"/>
          </w:tcPr>
          <w:p w:rsidR="00E861F3" w:rsidRPr="00D77ECB" w:rsidRDefault="00E861F3" w:rsidP="0097692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E861F3" w:rsidRPr="00D77ECB" w:rsidRDefault="00E861F3" w:rsidP="0097692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</w:tr>
      <w:tr w:rsidR="00E861F3" w:rsidRPr="00D77ECB" w:rsidTr="00976923">
        <w:tc>
          <w:tcPr>
            <w:tcW w:w="3870" w:type="dxa"/>
          </w:tcPr>
          <w:p w:rsidR="00E861F3" w:rsidRPr="00D77ECB" w:rsidRDefault="00E861F3" w:rsidP="00976923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E861F3" w:rsidRPr="00D77ECB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1F3" w:rsidRPr="00D77ECB" w:rsidTr="00976923">
        <w:trPr>
          <w:trHeight w:val="434"/>
        </w:trPr>
        <w:tc>
          <w:tcPr>
            <w:tcW w:w="3870" w:type="dxa"/>
          </w:tcPr>
          <w:p w:rsidR="00E861F3" w:rsidRPr="00D77ECB" w:rsidRDefault="00E861F3" w:rsidP="00976923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84,861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78,215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34,843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35,397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</w:tbl>
    <w:p w:rsidR="003754DF" w:rsidRDefault="003754DF" w:rsidP="005012B7">
      <w:pPr>
        <w:spacing w:after="0" w:line="240" w:lineRule="auto"/>
        <w:ind w:right="-25"/>
        <w:rPr>
          <w:rFonts w:asciiTheme="majorBidi" w:hAnsiTheme="majorBidi" w:cstheme="majorBidi"/>
          <w:sz w:val="30"/>
          <w:szCs w:val="30"/>
          <w:cs/>
        </w:rPr>
        <w:sectPr w:rsidR="003754DF" w:rsidSect="004E5908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3754DF" w:rsidRPr="00D77ECB" w:rsidTr="003754DF">
        <w:tc>
          <w:tcPr>
            <w:tcW w:w="3870" w:type="dxa"/>
          </w:tcPr>
          <w:p w:rsidR="003754DF" w:rsidRPr="00D77ECB" w:rsidRDefault="003754DF" w:rsidP="003754D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4DF" w:rsidRPr="00D77ECB" w:rsidTr="003754DF">
        <w:tc>
          <w:tcPr>
            <w:tcW w:w="3870" w:type="dxa"/>
          </w:tcPr>
          <w:p w:rsidR="003754DF" w:rsidRPr="00D77ECB" w:rsidRDefault="003754DF" w:rsidP="003754D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</w:tr>
      <w:tr w:rsidR="003754DF" w:rsidRPr="00D77ECB" w:rsidTr="003754DF">
        <w:tc>
          <w:tcPr>
            <w:tcW w:w="3870" w:type="dxa"/>
          </w:tcPr>
          <w:p w:rsidR="003754DF" w:rsidRPr="00D77ECB" w:rsidRDefault="003754DF" w:rsidP="003754DF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54DF" w:rsidRPr="00D77ECB" w:rsidTr="003754DF">
        <w:trPr>
          <w:trHeight w:val="434"/>
        </w:trPr>
        <w:tc>
          <w:tcPr>
            <w:tcW w:w="3870" w:type="dxa"/>
          </w:tcPr>
          <w:p w:rsidR="003754DF" w:rsidRPr="00D77ECB" w:rsidRDefault="003754DF" w:rsidP="003754DF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1,304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39,375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34,098</w:t>
            </w:r>
          </w:p>
        </w:tc>
      </w:tr>
      <w:tr w:rsidR="005012B7" w:rsidRPr="00E861F3" w:rsidTr="00976923">
        <w:tc>
          <w:tcPr>
            <w:tcW w:w="3870" w:type="dxa"/>
          </w:tcPr>
          <w:p w:rsidR="005012B7" w:rsidRPr="00E861F3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5012B7" w:rsidRPr="00D77ECB" w:rsidRDefault="00AD4C95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78,025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74,705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69,017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65,240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5012B7" w:rsidRPr="00D77ECB" w:rsidRDefault="00AD4C95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9,25</w:t>
            </w:r>
            <w:r w:rsidR="003446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8,267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7,465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6,948</w:t>
            </w: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5012B7" w:rsidRPr="00D77ECB" w:rsidRDefault="00AD4C95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</w:t>
            </w:r>
            <w:r w:rsidR="003446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4,231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E3568B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012B7">
              <w:rPr>
                <w:rFonts w:asciiTheme="majorBidi" w:hAnsiTheme="majorBidi" w:cstheme="majorBidi"/>
                <w:sz w:val="30"/>
                <w:szCs w:val="30"/>
              </w:rPr>
              <w:t>,002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3,769</w:t>
            </w:r>
          </w:p>
        </w:tc>
      </w:tr>
      <w:tr w:rsidR="005012B7" w:rsidRPr="00E861F3" w:rsidTr="00976923">
        <w:tc>
          <w:tcPr>
            <w:tcW w:w="3870" w:type="dxa"/>
          </w:tcPr>
          <w:p w:rsidR="005012B7" w:rsidRPr="00E861F3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5012B7" w:rsidRPr="00E861F3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B7" w:rsidRPr="00D77ECB" w:rsidTr="00976923">
        <w:tc>
          <w:tcPr>
            <w:tcW w:w="3870" w:type="dxa"/>
          </w:tcPr>
          <w:p w:rsidR="005012B7" w:rsidRPr="00D77ECB" w:rsidRDefault="005012B7" w:rsidP="005012B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5012B7" w:rsidRPr="00D77ECB" w:rsidRDefault="00344675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22,009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23,427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21,889</w:t>
            </w:r>
          </w:p>
        </w:tc>
        <w:tc>
          <w:tcPr>
            <w:tcW w:w="2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12B7" w:rsidRPr="00D77ECB" w:rsidRDefault="005012B7" w:rsidP="005012B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23,317</w:t>
            </w:r>
          </w:p>
        </w:tc>
      </w:tr>
      <w:tr w:rsidR="00E861F3" w:rsidRPr="003754DF" w:rsidTr="00976923">
        <w:tc>
          <w:tcPr>
            <w:tcW w:w="3870" w:type="dxa"/>
          </w:tcPr>
          <w:p w:rsidR="00E861F3" w:rsidRPr="003754DF" w:rsidRDefault="00E861F3" w:rsidP="0097692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E861F3" w:rsidRPr="003754DF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E861F3" w:rsidRPr="003754DF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E861F3" w:rsidRPr="003754DF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E861F3" w:rsidRPr="003754DF" w:rsidRDefault="00E861F3" w:rsidP="0097692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E861F3" w:rsidRPr="003754DF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E861F3" w:rsidRPr="003754DF" w:rsidRDefault="00E861F3" w:rsidP="009769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E861F3" w:rsidRPr="003754DF" w:rsidRDefault="00E861F3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861F3" w:rsidRPr="00D77ECB" w:rsidTr="00976923">
        <w:tc>
          <w:tcPr>
            <w:tcW w:w="3870" w:type="dxa"/>
          </w:tcPr>
          <w:p w:rsidR="00E861F3" w:rsidRPr="00D77ECB" w:rsidRDefault="00E861F3" w:rsidP="00976923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861F3" w:rsidRPr="00D77ECB" w:rsidRDefault="00E861F3" w:rsidP="0097692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:rsidR="004A2D44" w:rsidRPr="00D77ECB" w:rsidRDefault="004A2D44" w:rsidP="001C3E4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1C3E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  <w:tc>
          <w:tcPr>
            <w:tcW w:w="270" w:type="dxa"/>
          </w:tcPr>
          <w:p w:rsidR="004A2D44" w:rsidRPr="00821047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A2D44" w:rsidRPr="00821047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:rsidR="004A2D44" w:rsidRPr="00821047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821047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4A2D44" w:rsidRPr="00D77ECB" w:rsidRDefault="00344675" w:rsidP="001C3E4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3E4C">
              <w:rPr>
                <w:rFonts w:asciiTheme="majorBidi" w:hAnsiTheme="majorBidi" w:cstheme="majorBidi"/>
                <w:sz w:val="30"/>
                <w:szCs w:val="30"/>
              </w:rPr>
              <w:t>81,400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168,706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156,913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144,614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41,936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41,939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33,257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30,809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4,311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4,815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4,486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7,300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6,873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</w:t>
            </w:r>
            <w:r w:rsidR="003446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5,343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4A2D44" w:rsidRPr="00D77ECB" w:rsidRDefault="004A2D44" w:rsidP="0034467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75,7</w:t>
            </w:r>
            <w:r w:rsidR="0034467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86,214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50,652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60,632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ค่าใช้จ่ายค่าสาธารณูปโภค</w:t>
            </w:r>
          </w:p>
        </w:tc>
        <w:tc>
          <w:tcPr>
            <w:tcW w:w="1170" w:type="dxa"/>
          </w:tcPr>
          <w:p w:rsidR="004A2D44" w:rsidRPr="00D77ECB" w:rsidRDefault="004A2D44" w:rsidP="0034467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0709">
              <w:rPr>
                <w:rFonts w:asciiTheme="majorBidi" w:hAnsiTheme="majorBidi" w:cstheme="majorBidi"/>
                <w:sz w:val="30"/>
                <w:szCs w:val="30"/>
              </w:rPr>
              <w:t>17,21</w:t>
            </w:r>
            <w:r w:rsidR="003446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17,402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</w:t>
            </w:r>
            <w:r w:rsidR="003446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9,945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4A2D44" w:rsidRPr="00D77ECB" w:rsidRDefault="001C3E4C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52,278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45,360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49,000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40,777</w:t>
            </w:r>
          </w:p>
        </w:tc>
      </w:tr>
      <w:tr w:rsidR="004A2D44" w:rsidRPr="00D77ECB" w:rsidTr="00976923">
        <w:tc>
          <w:tcPr>
            <w:tcW w:w="3870" w:type="dxa"/>
          </w:tcPr>
          <w:p w:rsidR="004A2D44" w:rsidRPr="00D77ECB" w:rsidRDefault="004A2D44" w:rsidP="004A2D4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4A2D44" w:rsidRPr="00D77ECB" w:rsidRDefault="00F02EC8" w:rsidP="001C3E4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66,525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61,415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F02EC8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54,603</w:t>
            </w:r>
          </w:p>
        </w:tc>
        <w:tc>
          <w:tcPr>
            <w:tcW w:w="2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D44" w:rsidRPr="00D77ECB" w:rsidRDefault="004A2D44" w:rsidP="004A2D4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46,450</w:t>
            </w:r>
          </w:p>
        </w:tc>
      </w:tr>
    </w:tbl>
    <w:p w:rsidR="00E861F3" w:rsidRDefault="00E861F3" w:rsidP="00E861F3">
      <w:pPr>
        <w:spacing w:after="0" w:line="240" w:lineRule="auto"/>
        <w:ind w:right="-29" w:firstLine="540"/>
        <w:rPr>
          <w:rFonts w:asciiTheme="majorBidi" w:hAnsiTheme="majorBidi" w:cstheme="majorBidi"/>
          <w:sz w:val="30"/>
          <w:szCs w:val="30"/>
        </w:rPr>
      </w:pPr>
    </w:p>
    <w:p w:rsidR="003754DF" w:rsidRDefault="003754DF" w:rsidP="008A6997">
      <w:pPr>
        <w:spacing w:after="0" w:line="240" w:lineRule="auto"/>
        <w:ind w:right="-25"/>
        <w:rPr>
          <w:rFonts w:asciiTheme="majorBidi" w:hAnsiTheme="majorBidi" w:cstheme="majorBidi"/>
          <w:sz w:val="30"/>
          <w:szCs w:val="30"/>
          <w:cs/>
        </w:rPr>
        <w:sectPr w:rsidR="003754DF" w:rsidSect="00DA2445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3754DF" w:rsidRPr="00D77ECB" w:rsidTr="003754DF">
        <w:tc>
          <w:tcPr>
            <w:tcW w:w="3870" w:type="dxa"/>
          </w:tcPr>
          <w:p w:rsidR="003754DF" w:rsidRPr="00D77ECB" w:rsidRDefault="003754DF" w:rsidP="003754D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4DF" w:rsidRPr="00D77ECB" w:rsidTr="003754DF">
        <w:tc>
          <w:tcPr>
            <w:tcW w:w="3870" w:type="dxa"/>
          </w:tcPr>
          <w:p w:rsidR="003754DF" w:rsidRPr="00D77ECB" w:rsidRDefault="003754DF" w:rsidP="003754D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</w:tr>
      <w:tr w:rsidR="003754DF" w:rsidRPr="00D77ECB" w:rsidTr="003754DF">
        <w:tc>
          <w:tcPr>
            <w:tcW w:w="3870" w:type="dxa"/>
          </w:tcPr>
          <w:p w:rsidR="003754DF" w:rsidRPr="00D77ECB" w:rsidRDefault="003754DF" w:rsidP="003754DF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754DF" w:rsidRPr="00D77ECB" w:rsidRDefault="003754DF" w:rsidP="003754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54DF" w:rsidRPr="00D77ECB" w:rsidTr="003754DF">
        <w:trPr>
          <w:trHeight w:val="434"/>
        </w:trPr>
        <w:tc>
          <w:tcPr>
            <w:tcW w:w="3870" w:type="dxa"/>
          </w:tcPr>
          <w:p w:rsidR="003754DF" w:rsidRPr="00D77ECB" w:rsidRDefault="003754DF" w:rsidP="003754DF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80E" w:rsidRPr="00D77ECB" w:rsidTr="00283DF4">
        <w:tc>
          <w:tcPr>
            <w:tcW w:w="3870" w:type="dxa"/>
          </w:tcPr>
          <w:p w:rsidR="00A0780E" w:rsidRPr="00D77ECB" w:rsidRDefault="00A0780E" w:rsidP="00283D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228,385</w:t>
            </w:r>
          </w:p>
        </w:tc>
        <w:tc>
          <w:tcPr>
            <w:tcW w:w="2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255,306</w:t>
            </w:r>
          </w:p>
        </w:tc>
      </w:tr>
      <w:tr w:rsidR="00A0780E" w:rsidRPr="00D77ECB" w:rsidTr="00283DF4">
        <w:tc>
          <w:tcPr>
            <w:tcW w:w="3870" w:type="dxa"/>
          </w:tcPr>
          <w:p w:rsidR="00A0780E" w:rsidRPr="00D77ECB" w:rsidRDefault="00A0780E" w:rsidP="00283D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780E" w:rsidRPr="00D77ECB" w:rsidRDefault="00A0780E" w:rsidP="00283DF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3754DF" w:rsidRPr="00D77ECB" w:rsidTr="003754DF">
        <w:tc>
          <w:tcPr>
            <w:tcW w:w="3870" w:type="dxa"/>
          </w:tcPr>
          <w:p w:rsidR="003754DF" w:rsidRPr="00D77ECB" w:rsidRDefault="003754DF" w:rsidP="003754D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103,477</w:t>
            </w:r>
          </w:p>
        </w:tc>
        <w:tc>
          <w:tcPr>
            <w:tcW w:w="2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54DF" w:rsidRPr="00D77ECB" w:rsidRDefault="003754DF" w:rsidP="003754D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107,086</w:t>
            </w:r>
          </w:p>
        </w:tc>
      </w:tr>
      <w:tr w:rsidR="008A6997" w:rsidRPr="00D77ECB" w:rsidTr="00976923">
        <w:tc>
          <w:tcPr>
            <w:tcW w:w="3870" w:type="dxa"/>
          </w:tcPr>
          <w:p w:rsidR="008A6997" w:rsidRPr="00D77ECB" w:rsidRDefault="008A6997" w:rsidP="008A699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8A6997" w:rsidRPr="00D77ECB" w:rsidTr="00976923">
        <w:tc>
          <w:tcPr>
            <w:tcW w:w="3870" w:type="dxa"/>
          </w:tcPr>
          <w:p w:rsidR="008A6997" w:rsidRPr="00D77ECB" w:rsidRDefault="008A6997" w:rsidP="008A699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2,888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2,779</w:t>
            </w:r>
          </w:p>
        </w:tc>
      </w:tr>
      <w:tr w:rsidR="008A6997" w:rsidRPr="00D77ECB" w:rsidTr="00976923">
        <w:tc>
          <w:tcPr>
            <w:tcW w:w="3870" w:type="dxa"/>
          </w:tcPr>
          <w:p w:rsidR="008A6997" w:rsidRPr="00D77ECB" w:rsidRDefault="008A6997" w:rsidP="008A699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8A6997" w:rsidRPr="00D77ECB" w:rsidTr="00976923">
        <w:tc>
          <w:tcPr>
            <w:tcW w:w="3870" w:type="dxa"/>
          </w:tcPr>
          <w:p w:rsidR="008A6997" w:rsidRPr="00D77ECB" w:rsidRDefault="008A6997" w:rsidP="008A699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</w:tr>
      <w:tr w:rsidR="008A6997" w:rsidRPr="00D77ECB" w:rsidTr="00976923">
        <w:tc>
          <w:tcPr>
            <w:tcW w:w="3870" w:type="dxa"/>
          </w:tcPr>
          <w:p w:rsidR="008A6997" w:rsidRPr="00D77ECB" w:rsidRDefault="008A6997" w:rsidP="008A6997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125,191</w:t>
            </w:r>
          </w:p>
        </w:tc>
        <w:tc>
          <w:tcPr>
            <w:tcW w:w="2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8A6997" w:rsidRPr="00D77ECB" w:rsidRDefault="008A6997" w:rsidP="008A699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107,918</w:t>
            </w:r>
          </w:p>
        </w:tc>
      </w:tr>
    </w:tbl>
    <w:p w:rsidR="00E861F3" w:rsidRPr="003754DF" w:rsidRDefault="00E861F3" w:rsidP="00E861F3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  <w:tab w:val="left" w:pos="2697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  <w:r w:rsidRPr="00D77ECB">
              <w:rPr>
                <w:rFonts w:asciiTheme="majorBidi" w:hAnsiTheme="majorBidi" w:cstheme="majorBidi"/>
                <w:cs/>
                <w:lang w:val="en-US"/>
              </w:rPr>
              <w:tab/>
            </w: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220,354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200,888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194,135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175,313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24,777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23,160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21,623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20,132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DE07A5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DE07A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จากการบริหารจัดการ</w:t>
            </w: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9,787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13,067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8,579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11,699</w:t>
            </w:r>
          </w:p>
        </w:tc>
      </w:tr>
      <w:tr w:rsidR="00C837D2" w:rsidRPr="003754DF" w:rsidTr="00976923">
        <w:tc>
          <w:tcPr>
            <w:tcW w:w="3870" w:type="dxa"/>
          </w:tcPr>
          <w:p w:rsidR="00C837D2" w:rsidRPr="003754DF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63,164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68,257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62,804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67,877</w:t>
            </w:r>
          </w:p>
        </w:tc>
      </w:tr>
      <w:tr w:rsidR="00C837D2" w:rsidRPr="003754DF" w:rsidTr="00976923">
        <w:tc>
          <w:tcPr>
            <w:tcW w:w="3870" w:type="dxa"/>
          </w:tcPr>
          <w:p w:rsidR="00C837D2" w:rsidRPr="003754DF" w:rsidRDefault="00C837D2" w:rsidP="00C837D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:rsidR="00C837D2" w:rsidRPr="003754DF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</w:tcPr>
          <w:p w:rsidR="00C837D2" w:rsidRPr="00D77ECB" w:rsidRDefault="001C3FB4" w:rsidP="001C3E4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</w:t>
            </w:r>
            <w:r w:rsidR="001C3E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C837D2" w:rsidRPr="00D77ECB" w:rsidRDefault="001C3FB4" w:rsidP="001C3E4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C3E4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3E4C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480,464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445,963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412,094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116,094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110,178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95,068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89,164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12,477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16,619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11,607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15,615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C837D2" w:rsidRPr="00D77ECB" w:rsidRDefault="00E3568B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22,149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27,221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17,589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21,080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C837D2" w:rsidRPr="00D77ECB" w:rsidRDefault="001C3FB4" w:rsidP="00E3568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213,69</w:t>
            </w:r>
            <w:r w:rsidR="00E356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224,911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148,083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162,151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ค่าใช้จ่ายค่าสาธารณูปโภค</w:t>
            </w:r>
          </w:p>
        </w:tc>
        <w:tc>
          <w:tcPr>
            <w:tcW w:w="1170" w:type="dxa"/>
          </w:tcPr>
          <w:p w:rsidR="00C837D2" w:rsidRPr="00D77ECB" w:rsidRDefault="001C3FB4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50,558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50,641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28,560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28,267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C837D2" w:rsidRPr="00D77ECB" w:rsidRDefault="001C3FB4" w:rsidP="001C3E4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3E4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C3E4C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155,163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936BB3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142,393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138,645</w:t>
            </w:r>
          </w:p>
        </w:tc>
      </w:tr>
      <w:tr w:rsidR="00C837D2" w:rsidRPr="00D77ECB" w:rsidTr="00976923">
        <w:tc>
          <w:tcPr>
            <w:tcW w:w="3870" w:type="dxa"/>
          </w:tcPr>
          <w:p w:rsidR="00C837D2" w:rsidRPr="00D77ECB" w:rsidRDefault="00C837D2" w:rsidP="00C837D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C837D2" w:rsidRPr="00D77ECB" w:rsidRDefault="00F02EC8" w:rsidP="001C3E4C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186,450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179,503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F02EC8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145,797</w:t>
            </w:r>
          </w:p>
        </w:tc>
        <w:tc>
          <w:tcPr>
            <w:tcW w:w="2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37D2" w:rsidRPr="00D77ECB" w:rsidRDefault="00C837D2" w:rsidP="00C837D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137,419</w:t>
            </w:r>
          </w:p>
        </w:tc>
      </w:tr>
    </w:tbl>
    <w:p w:rsidR="00A0780E" w:rsidRDefault="00A0780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F7F96" w:rsidRPr="00164055" w:rsidRDefault="004F27DB" w:rsidP="00164055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  <w:r w:rsidRPr="00684CA7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684CA7">
        <w:rPr>
          <w:rFonts w:ascii="Angsana New" w:hAnsi="Angsana New" w:cs="Angsana New"/>
          <w:sz w:val="30"/>
          <w:szCs w:val="30"/>
        </w:rPr>
        <w:t>3</w:t>
      </w:r>
      <w:r w:rsidR="001344B3">
        <w:rPr>
          <w:rFonts w:ascii="Angsana New" w:hAnsi="Angsana New" w:cs="Angsana New" w:hint="cs"/>
          <w:sz w:val="30"/>
          <w:szCs w:val="30"/>
          <w:cs/>
        </w:rPr>
        <w:t>0</w:t>
      </w:r>
      <w:r w:rsidRPr="00684CA7">
        <w:rPr>
          <w:rFonts w:ascii="Angsana New" w:hAnsi="Angsana New" w:cs="Angsana New"/>
          <w:sz w:val="30"/>
          <w:szCs w:val="30"/>
        </w:rPr>
        <w:t xml:space="preserve"> </w:t>
      </w:r>
      <w:r w:rsidR="009D6844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344B3">
        <w:rPr>
          <w:rFonts w:ascii="Angsana New" w:hAnsi="Angsana New" w:cs="Angsana New" w:hint="cs"/>
          <w:sz w:val="30"/>
          <w:szCs w:val="30"/>
          <w:cs/>
        </w:rPr>
        <w:t>ยน</w:t>
      </w:r>
      <w:r w:rsidR="00545AA1" w:rsidRPr="00684C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5AA1" w:rsidRPr="00684CA7">
        <w:rPr>
          <w:rFonts w:ascii="Angsana New" w:hAnsi="Angsana New" w:cs="Angsana New"/>
          <w:sz w:val="30"/>
          <w:szCs w:val="30"/>
        </w:rPr>
        <w:t>256</w:t>
      </w:r>
      <w:r w:rsidR="007C46C1">
        <w:rPr>
          <w:rFonts w:ascii="Angsana New" w:hAnsi="Angsana New" w:cs="Angsana New"/>
          <w:sz w:val="30"/>
          <w:szCs w:val="30"/>
        </w:rPr>
        <w:t>1</w:t>
      </w:r>
      <w:r w:rsidR="00545AA1" w:rsidRPr="00684CA7">
        <w:rPr>
          <w:rFonts w:ascii="Angsana New" w:hAnsi="Angsana New" w:cs="Angsana New"/>
          <w:sz w:val="30"/>
          <w:szCs w:val="30"/>
        </w:rPr>
        <w:t xml:space="preserve"> </w:t>
      </w:r>
      <w:r w:rsidR="00545AA1" w:rsidRPr="00684CA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45AA1" w:rsidRPr="00684CA7">
        <w:rPr>
          <w:rFonts w:ascii="Angsana New" w:hAnsi="Angsana New" w:cs="Angsana New"/>
          <w:sz w:val="30"/>
          <w:szCs w:val="30"/>
        </w:rPr>
        <w:t xml:space="preserve">31 </w:t>
      </w:r>
      <w:r w:rsidRPr="00684CA7">
        <w:rPr>
          <w:rFonts w:ascii="Angsana New" w:hAnsi="Angsana New" w:cs="Angsana New"/>
          <w:sz w:val="30"/>
          <w:szCs w:val="30"/>
          <w:cs/>
        </w:rPr>
        <w:t>ธันวาคม</w:t>
      </w:r>
      <w:r w:rsidRPr="00684CA7">
        <w:rPr>
          <w:rFonts w:ascii="Angsana New" w:hAnsi="Angsana New" w:cs="Angsana New"/>
          <w:sz w:val="30"/>
          <w:szCs w:val="30"/>
        </w:rPr>
        <w:t xml:space="preserve"> </w:t>
      </w:r>
      <w:r w:rsidR="00D26E54" w:rsidRPr="00684CA7">
        <w:rPr>
          <w:rFonts w:ascii="Angsana New" w:hAnsi="Angsana New" w:cs="Angsana New"/>
          <w:sz w:val="30"/>
          <w:szCs w:val="30"/>
          <w:lang w:bidi="ar-SA"/>
        </w:rPr>
        <w:t>25</w:t>
      </w:r>
      <w:r w:rsidR="007C46C1">
        <w:rPr>
          <w:rFonts w:ascii="Angsana New" w:hAnsi="Angsana New" w:cs="Angsana New"/>
          <w:sz w:val="30"/>
          <w:szCs w:val="30"/>
          <w:lang w:bidi="ar-SA"/>
        </w:rPr>
        <w:t>60</w:t>
      </w:r>
      <w:r w:rsidR="00D26E54" w:rsidRPr="00684CA7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684CA7">
        <w:rPr>
          <w:rFonts w:ascii="Angsana New" w:hAnsi="Angsana New" w:cs="Angsana New"/>
          <w:sz w:val="30"/>
          <w:szCs w:val="30"/>
          <w:cs/>
        </w:rPr>
        <w:t>มีดังนี้</w:t>
      </w:r>
      <w:r w:rsidR="00373338">
        <w:rPr>
          <w:rFonts w:ascii="Angsana New" w:hAnsi="Angsana New" w:cs="Angsana New"/>
          <w:sz w:val="30"/>
          <w:szCs w:val="30"/>
        </w:rPr>
        <w:tab/>
      </w:r>
      <w:r w:rsidR="00373338">
        <w:rPr>
          <w:rFonts w:ascii="Angsana New" w:hAnsi="Angsana New" w:cs="Angsana New"/>
          <w:sz w:val="30"/>
          <w:szCs w:val="30"/>
        </w:rPr>
        <w:tab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9"/>
        <w:gridCol w:w="1178"/>
        <w:gridCol w:w="253"/>
        <w:gridCol w:w="1199"/>
        <w:gridCol w:w="237"/>
        <w:gridCol w:w="1212"/>
        <w:gridCol w:w="237"/>
        <w:gridCol w:w="1125"/>
      </w:tblGrid>
      <w:tr w:rsidR="00D55D3F" w:rsidRPr="00F94A31" w:rsidTr="00C52CBA">
        <w:trPr>
          <w:trHeight w:val="379"/>
          <w:tblHeader/>
        </w:trPr>
        <w:tc>
          <w:tcPr>
            <w:tcW w:w="4099" w:type="dxa"/>
          </w:tcPr>
          <w:p w:rsidR="00CA4059" w:rsidRPr="00F94A31" w:rsidRDefault="00B217E3" w:rsidP="00831938">
            <w:pPr>
              <w:spacing w:after="0" w:line="36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="00CA4059" w:rsidRPr="00F94A3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30" w:type="dxa"/>
            <w:gridSpan w:val="3"/>
          </w:tcPr>
          <w:p w:rsidR="00CA4059" w:rsidRPr="00F94A31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:rsidR="00CA4059" w:rsidRPr="00F94A31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CA4059" w:rsidRPr="00F94A31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844" w:rsidRPr="00F94A31" w:rsidTr="00C52CBA">
        <w:trPr>
          <w:trHeight w:val="379"/>
          <w:tblHeader/>
        </w:trPr>
        <w:tc>
          <w:tcPr>
            <w:tcW w:w="4099" w:type="dxa"/>
          </w:tcPr>
          <w:p w:rsidR="009D6844" w:rsidRPr="00F94A31" w:rsidRDefault="009D6844" w:rsidP="009D6844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9D6844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3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D6844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9D6844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9D6844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D6844" w:rsidRPr="00F94A31" w:rsidTr="00C52CBA">
        <w:trPr>
          <w:trHeight w:val="379"/>
          <w:tblHeader/>
        </w:trPr>
        <w:tc>
          <w:tcPr>
            <w:tcW w:w="4099" w:type="dxa"/>
          </w:tcPr>
          <w:p w:rsidR="009D6844" w:rsidRPr="00F94A31" w:rsidRDefault="009D6844" w:rsidP="009D6844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3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D6844" w:rsidRPr="00F94A31" w:rsidTr="00C52CBA">
        <w:trPr>
          <w:trHeight w:val="379"/>
          <w:tblHeader/>
        </w:trPr>
        <w:tc>
          <w:tcPr>
            <w:tcW w:w="4099" w:type="dxa"/>
          </w:tcPr>
          <w:p w:rsidR="009D6844" w:rsidRPr="00AF7F96" w:rsidRDefault="009D6844" w:rsidP="009D6844">
            <w:pPr>
              <w:pStyle w:val="Heading5"/>
              <w:keepNext w:val="0"/>
              <w:keepLines w:val="0"/>
              <w:spacing w:before="0" w:line="360" w:lineRule="exact"/>
              <w:ind w:right="-25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441" w:type="dxa"/>
            <w:gridSpan w:val="7"/>
          </w:tcPr>
          <w:p w:rsidR="009D6844" w:rsidRPr="00F94A31" w:rsidRDefault="009D6844" w:rsidP="009D684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6844" w:rsidRPr="008B7979" w:rsidTr="00C52CBA">
        <w:trPr>
          <w:trHeight w:val="427"/>
        </w:trPr>
        <w:tc>
          <w:tcPr>
            <w:tcW w:w="4099" w:type="dxa"/>
          </w:tcPr>
          <w:p w:rsidR="009D6844" w:rsidRPr="0046670C" w:rsidRDefault="009D6844" w:rsidP="009D6844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8" w:type="dxa"/>
          </w:tcPr>
          <w:p w:rsidR="009D6844" w:rsidRPr="00F94A31" w:rsidRDefault="00E3568B" w:rsidP="009D6844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D6844" w:rsidRPr="00F94A31" w:rsidRDefault="009D6844" w:rsidP="009D6844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9D6844" w:rsidRPr="00F94A31" w:rsidRDefault="00E3568B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79,10</w:t>
            </w:r>
            <w:r w:rsidR="0071079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9D6844" w:rsidRPr="00F94A31" w:rsidRDefault="009D6844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79,611</w:t>
            </w:r>
          </w:p>
        </w:tc>
      </w:tr>
      <w:tr w:rsidR="009D6844" w:rsidRPr="008B7979" w:rsidTr="00C52CBA">
        <w:trPr>
          <w:trHeight w:val="427"/>
        </w:trPr>
        <w:tc>
          <w:tcPr>
            <w:tcW w:w="4099" w:type="dxa"/>
          </w:tcPr>
          <w:p w:rsidR="009D6844" w:rsidRPr="0046670C" w:rsidRDefault="009D6844" w:rsidP="009D6844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8" w:type="dxa"/>
          </w:tcPr>
          <w:p w:rsidR="009D6844" w:rsidRPr="004E0E09" w:rsidRDefault="00A90704" w:rsidP="00A90704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E0E09">
              <w:rPr>
                <w:rFonts w:ascii="Angsana New" w:hAnsi="Angsana New" w:cs="Angsana New"/>
                <w:sz w:val="30"/>
                <w:szCs w:val="30"/>
              </w:rPr>
              <w:t>33,044</w:t>
            </w:r>
          </w:p>
        </w:tc>
        <w:tc>
          <w:tcPr>
            <w:tcW w:w="253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38,268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9D6844" w:rsidRPr="00F94A31" w:rsidRDefault="00E3568B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28,542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9D6844" w:rsidRPr="00F94A31" w:rsidRDefault="009D6844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33,007</w:t>
            </w:r>
          </w:p>
        </w:tc>
      </w:tr>
      <w:tr w:rsidR="009D6844" w:rsidRPr="008B7979" w:rsidTr="00C52CBA">
        <w:trPr>
          <w:trHeight w:val="427"/>
        </w:trPr>
        <w:tc>
          <w:tcPr>
            <w:tcW w:w="4099" w:type="dxa"/>
          </w:tcPr>
          <w:p w:rsidR="009D6844" w:rsidRPr="0046670C" w:rsidRDefault="009D6844" w:rsidP="009D6844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9D6844" w:rsidRPr="004E0E09" w:rsidRDefault="00A90704" w:rsidP="00A90704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0E09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="00E3568B" w:rsidRPr="004E0E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E09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253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230,726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9D6844" w:rsidRPr="00F94A31" w:rsidRDefault="00E3568B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175,823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9D6844" w:rsidRPr="00F94A31" w:rsidRDefault="009D6844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177,324</w:t>
            </w:r>
          </w:p>
        </w:tc>
      </w:tr>
      <w:tr w:rsidR="009D6844" w:rsidRPr="008B7979" w:rsidTr="00C52CBA">
        <w:trPr>
          <w:trHeight w:val="427"/>
        </w:trPr>
        <w:tc>
          <w:tcPr>
            <w:tcW w:w="4099" w:type="dxa"/>
          </w:tcPr>
          <w:p w:rsidR="009D6844" w:rsidRPr="0046670C" w:rsidRDefault="009D6844" w:rsidP="009D6844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9D6844" w:rsidRPr="00D128FB" w:rsidRDefault="00E3568B" w:rsidP="009D6844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253,37</w:t>
            </w:r>
            <w:r w:rsidR="00382B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3" w:type="dxa"/>
          </w:tcPr>
          <w:p w:rsidR="009D6844" w:rsidRPr="00D128FB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9D6844" w:rsidRPr="00D128FB" w:rsidRDefault="009D6844" w:rsidP="009D6844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37" w:type="dxa"/>
          </w:tcPr>
          <w:p w:rsidR="009D6844" w:rsidRPr="00D128FB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9D6844" w:rsidRPr="00D128FB" w:rsidRDefault="00E3568B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283,46</w:t>
            </w:r>
            <w:r w:rsidR="00710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:rsidR="009D6844" w:rsidRPr="00D128FB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9D6844" w:rsidRPr="00D128FB" w:rsidRDefault="009D6844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  <w:tr w:rsidR="009D6844" w:rsidTr="00C52CBA">
        <w:trPr>
          <w:trHeight w:val="427"/>
        </w:trPr>
        <w:tc>
          <w:tcPr>
            <w:tcW w:w="4099" w:type="dxa"/>
          </w:tcPr>
          <w:p w:rsidR="009D6844" w:rsidRPr="0046670C" w:rsidRDefault="009D6844" w:rsidP="009D6844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1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9D6844" w:rsidRPr="00F94A31" w:rsidRDefault="00E3568B" w:rsidP="009D684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9D6844" w:rsidRPr="00F94A31" w:rsidRDefault="009D6844" w:rsidP="009D684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9D6844" w:rsidRPr="00F94A31" w:rsidRDefault="00E3568B" w:rsidP="009D6844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9D6844" w:rsidRPr="00F94A31" w:rsidRDefault="009D6844" w:rsidP="009D6844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6844" w:rsidRPr="008B7979" w:rsidTr="00C52CBA">
        <w:trPr>
          <w:trHeight w:val="289"/>
        </w:trPr>
        <w:tc>
          <w:tcPr>
            <w:tcW w:w="4099" w:type="dxa"/>
          </w:tcPr>
          <w:p w:rsidR="009D6844" w:rsidRPr="0046670C" w:rsidRDefault="009D6844" w:rsidP="009D6844">
            <w:pPr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67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9D6844" w:rsidRPr="00F94A31" w:rsidRDefault="00E3568B" w:rsidP="009D6844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253,37</w:t>
            </w:r>
            <w:r w:rsidR="00382B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3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37" w:type="dxa"/>
          </w:tcPr>
          <w:p w:rsidR="009D6844" w:rsidRPr="00F94A31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9D6844" w:rsidRPr="00D128FB" w:rsidRDefault="00E3568B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283,46</w:t>
            </w:r>
            <w:r w:rsidR="00710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:rsidR="009D6844" w:rsidRPr="00D128FB" w:rsidRDefault="009D6844" w:rsidP="009D6844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9D6844" w:rsidRPr="00D128FB" w:rsidRDefault="009D6844" w:rsidP="009D6844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</w:tbl>
    <w:p w:rsidR="00FD1985" w:rsidRPr="001344B3" w:rsidRDefault="00FD1985" w:rsidP="001D705B">
      <w:pPr>
        <w:spacing w:after="0" w:line="240" w:lineRule="auto"/>
        <w:ind w:right="-25"/>
        <w:rPr>
          <w:rFonts w:ascii="Angsana New" w:hAnsi="Angsana New" w:cs="Angsana New"/>
          <w:b/>
          <w:bCs/>
          <w:sz w:val="16"/>
          <w:szCs w:val="16"/>
        </w:rPr>
      </w:pPr>
    </w:p>
    <w:p w:rsidR="00302DDF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BA4372" w:rsidRPr="00D55D3F" w:rsidRDefault="00BA4372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270"/>
        <w:gridCol w:w="990"/>
        <w:gridCol w:w="270"/>
        <w:gridCol w:w="1170"/>
        <w:gridCol w:w="270"/>
        <w:gridCol w:w="1170"/>
      </w:tblGrid>
      <w:tr w:rsidR="0056321E" w:rsidRPr="001344B3" w:rsidTr="001344B3">
        <w:tc>
          <w:tcPr>
            <w:tcW w:w="2520" w:type="dxa"/>
          </w:tcPr>
          <w:p w:rsidR="0056321E" w:rsidRPr="001344B3" w:rsidRDefault="00AD5FE6" w:rsidP="001344B3">
            <w:pPr>
              <w:spacing w:after="0" w:line="240" w:lineRule="auto"/>
              <w:ind w:left="43" w:right="-378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B5D39"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4B5D39"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56321E"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6321E" w:rsidRPr="001344B3" w:rsidRDefault="0056321E" w:rsidP="001344B3">
            <w:pPr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</w:tcPr>
          <w:p w:rsidR="0056321E" w:rsidRPr="001344B3" w:rsidRDefault="0056321E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321E" w:rsidRPr="001344B3" w:rsidRDefault="0056321E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6321E" w:rsidRPr="001344B3" w:rsidRDefault="0056321E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844" w:rsidRPr="001344B3" w:rsidTr="001344B3">
        <w:trPr>
          <w:trHeight w:val="200"/>
        </w:trPr>
        <w:tc>
          <w:tcPr>
            <w:tcW w:w="2520" w:type="dxa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D6844" w:rsidRPr="001344B3" w:rsidTr="001344B3">
        <w:tc>
          <w:tcPr>
            <w:tcW w:w="2520" w:type="dxa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D6844" w:rsidRPr="001344B3" w:rsidRDefault="009D6844" w:rsidP="009D684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D6844" w:rsidRPr="001344B3" w:rsidTr="001344B3">
        <w:tc>
          <w:tcPr>
            <w:tcW w:w="2520" w:type="dxa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</w:tcPr>
          <w:p w:rsidR="009D6844" w:rsidRPr="001344B3" w:rsidRDefault="009D6844" w:rsidP="009D6844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68B" w:rsidRPr="001344B3" w:rsidTr="001344B3">
        <w:tc>
          <w:tcPr>
            <w:tcW w:w="2520" w:type="dxa"/>
          </w:tcPr>
          <w:p w:rsidR="00E3568B" w:rsidRPr="001344B3" w:rsidRDefault="00E3568B" w:rsidP="00E3568B">
            <w:pPr>
              <w:spacing w:after="0" w:line="240" w:lineRule="auto"/>
              <w:ind w:left="43" w:right="-25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162,266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159,350</w:t>
            </w:r>
          </w:p>
        </w:tc>
      </w:tr>
      <w:tr w:rsidR="00E3568B" w:rsidRPr="001344B3" w:rsidTr="001344B3">
        <w:tc>
          <w:tcPr>
            <w:tcW w:w="2520" w:type="dxa"/>
          </w:tcPr>
          <w:p w:rsidR="00E3568B" w:rsidRPr="001344B3" w:rsidRDefault="00E3568B" w:rsidP="00E3568B">
            <w:pPr>
              <w:spacing w:after="0" w:line="240" w:lineRule="auto"/>
              <w:ind w:left="43" w:right="-25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(162,266)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(159,293)</w:t>
            </w:r>
          </w:p>
        </w:tc>
      </w:tr>
      <w:tr w:rsidR="00E3568B" w:rsidRPr="001344B3" w:rsidTr="001344B3">
        <w:trPr>
          <w:trHeight w:val="748"/>
        </w:trPr>
        <w:tc>
          <w:tcPr>
            <w:tcW w:w="2520" w:type="dxa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  <w:p w:rsidR="00E3568B" w:rsidRPr="001344B3" w:rsidRDefault="00E3568B" w:rsidP="00E3568B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3568B" w:rsidRDefault="00E3568B" w:rsidP="00E3568B">
            <w:pPr>
              <w:pStyle w:val="BodyText"/>
              <w:tabs>
                <w:tab w:val="decimal" w:pos="612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3568B" w:rsidRPr="001344B3" w:rsidRDefault="00E3568B" w:rsidP="00E3568B">
            <w:pPr>
              <w:pStyle w:val="BodyText"/>
              <w:tabs>
                <w:tab w:val="decimal" w:pos="612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E3568B" w:rsidRPr="001344B3" w:rsidTr="001344B3">
        <w:tc>
          <w:tcPr>
            <w:tcW w:w="2520" w:type="dxa"/>
          </w:tcPr>
          <w:p w:rsidR="00E3568B" w:rsidRPr="001344B3" w:rsidRDefault="00E3568B" w:rsidP="00E3568B">
            <w:pPr>
              <w:spacing w:after="0" w:line="240" w:lineRule="auto"/>
              <w:ind w:left="43" w:right="-25" w:hanging="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3568B" w:rsidRPr="001344B3" w:rsidTr="001344B3">
        <w:tc>
          <w:tcPr>
            <w:tcW w:w="2520" w:type="dxa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3568B" w:rsidRPr="001344B3" w:rsidTr="001344B3">
        <w:tc>
          <w:tcPr>
            <w:tcW w:w="2520" w:type="dxa"/>
          </w:tcPr>
          <w:p w:rsidR="00E3568B" w:rsidRPr="001344B3" w:rsidRDefault="00E3568B" w:rsidP="00E3568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61,224</w:t>
            </w: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61,224</w:t>
            </w:r>
          </w:p>
        </w:tc>
      </w:tr>
      <w:tr w:rsidR="00E3568B" w:rsidRPr="001344B3" w:rsidTr="001344B3">
        <w:tc>
          <w:tcPr>
            <w:tcW w:w="2520" w:type="dxa"/>
          </w:tcPr>
          <w:p w:rsidR="00E3568B" w:rsidRPr="001344B3" w:rsidRDefault="00E3568B" w:rsidP="00E3568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3568B" w:rsidRPr="001344B3" w:rsidRDefault="00E3568B" w:rsidP="00E3568B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3568B" w:rsidRPr="001344B3" w:rsidRDefault="00E3568B" w:rsidP="00E3568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3568B" w:rsidRPr="001344B3" w:rsidRDefault="00E3568B" w:rsidP="00E3568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1344B3" w:rsidRDefault="001344B3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270"/>
        <w:gridCol w:w="990"/>
        <w:gridCol w:w="270"/>
        <w:gridCol w:w="1170"/>
        <w:gridCol w:w="270"/>
        <w:gridCol w:w="1170"/>
      </w:tblGrid>
      <w:tr w:rsidR="001344B3" w:rsidRPr="001344B3" w:rsidTr="000027C1">
        <w:tc>
          <w:tcPr>
            <w:tcW w:w="2520" w:type="dxa"/>
          </w:tcPr>
          <w:p w:rsidR="001344B3" w:rsidRPr="001344B3" w:rsidRDefault="001344B3" w:rsidP="000027C1">
            <w:pPr>
              <w:spacing w:after="0" w:line="240" w:lineRule="auto"/>
              <w:ind w:left="43" w:right="-378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DDF" w:rsidRPr="001344B3" w:rsidTr="000027C1">
        <w:trPr>
          <w:trHeight w:val="200"/>
        </w:trPr>
        <w:tc>
          <w:tcPr>
            <w:tcW w:w="2520" w:type="dxa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0DDF" w:rsidRPr="001344B3" w:rsidTr="000027C1">
        <w:tc>
          <w:tcPr>
            <w:tcW w:w="2520" w:type="dxa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0DDF" w:rsidRPr="001344B3" w:rsidRDefault="00EF0DDF" w:rsidP="00EF0DD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F0DDF" w:rsidRPr="001344B3" w:rsidTr="000027C1">
        <w:tc>
          <w:tcPr>
            <w:tcW w:w="2520" w:type="dxa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</w:tcPr>
          <w:p w:rsidR="00EF0DDF" w:rsidRPr="001344B3" w:rsidRDefault="00EF0DDF" w:rsidP="00EF0DD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DDF" w:rsidRPr="00F94A31" w:rsidTr="001344B3">
        <w:tc>
          <w:tcPr>
            <w:tcW w:w="2520" w:type="dxa"/>
          </w:tcPr>
          <w:p w:rsidR="00EF0DDF" w:rsidRPr="00F94A31" w:rsidRDefault="00EF0DDF" w:rsidP="00EF0DDF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สรุปเงินให้กู้ยืมแก่กิจการที่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EF0DDF" w:rsidRPr="00DB750E" w:rsidRDefault="00EF0DDF" w:rsidP="00EF0DDF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F0DDF" w:rsidRPr="00272D89" w:rsidRDefault="00EF0DDF" w:rsidP="00EF0DDF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F0DDF" w:rsidRDefault="00EF0DDF" w:rsidP="00EF0DDF">
            <w:pPr>
              <w:pStyle w:val="BodyText"/>
              <w:tabs>
                <w:tab w:val="decimal" w:pos="524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0DDF" w:rsidRPr="00F94A31" w:rsidRDefault="00EF0DDF" w:rsidP="00EF0DDF">
            <w:pPr>
              <w:pStyle w:val="BodyText"/>
              <w:tabs>
                <w:tab w:val="decimal" w:pos="737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F0DDF" w:rsidRDefault="00EF0DDF" w:rsidP="00EF0DDF">
            <w:pPr>
              <w:pStyle w:val="BodyText"/>
              <w:tabs>
                <w:tab w:val="decimal" w:pos="524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0DDF" w:rsidRPr="00F94A31" w:rsidRDefault="00EF0DDF" w:rsidP="00EF0DDF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0DDF" w:rsidRPr="00F94A31" w:rsidRDefault="00EF0DDF" w:rsidP="00EF0DDF">
            <w:pPr>
              <w:pStyle w:val="BodyText"/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0DDF" w:rsidRPr="00F94A31" w:rsidRDefault="00EF0DDF" w:rsidP="00EF0DDF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0DDF" w:rsidRPr="00F94A31" w:rsidRDefault="00EF0DDF" w:rsidP="00EF0DDF">
            <w:pPr>
              <w:pStyle w:val="BodyText"/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5807" w:rsidRPr="00F94A31" w:rsidTr="001344B3">
        <w:tc>
          <w:tcPr>
            <w:tcW w:w="2520" w:type="dxa"/>
          </w:tcPr>
          <w:p w:rsidR="00945807" w:rsidRPr="00F94A31" w:rsidRDefault="00945807" w:rsidP="00945807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945807" w:rsidRPr="00DB750E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07" w:rsidRPr="00272D89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5807" w:rsidRPr="00F94A31" w:rsidRDefault="00945807" w:rsidP="00945807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5807" w:rsidRPr="00F94A31" w:rsidRDefault="00945807" w:rsidP="00945807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45807" w:rsidRPr="00F94A31" w:rsidRDefault="00945807" w:rsidP="0094580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162,266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5807" w:rsidRPr="00F94A31" w:rsidRDefault="00945807" w:rsidP="0094580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</w:tr>
      <w:tr w:rsidR="00945807" w:rsidRPr="00F94A31" w:rsidTr="001344B3">
        <w:tc>
          <w:tcPr>
            <w:tcW w:w="2520" w:type="dxa"/>
          </w:tcPr>
          <w:p w:rsidR="00945807" w:rsidRPr="00F94A31" w:rsidRDefault="00945807" w:rsidP="00945807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945807" w:rsidRPr="00DB750E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07" w:rsidRPr="00272D89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</w:tr>
      <w:tr w:rsidR="00945807" w:rsidRPr="00F94A31" w:rsidTr="001344B3">
        <w:tc>
          <w:tcPr>
            <w:tcW w:w="2520" w:type="dxa"/>
          </w:tcPr>
          <w:p w:rsidR="00945807" w:rsidRPr="00F94A31" w:rsidRDefault="00945807" w:rsidP="00945807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45807" w:rsidRPr="00DB750E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07" w:rsidRPr="00272D89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45807" w:rsidRPr="00961D71" w:rsidRDefault="00945807" w:rsidP="00945807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961D7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45807" w:rsidRPr="00961D71" w:rsidRDefault="00945807" w:rsidP="00945807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5807" w:rsidRPr="001104FC" w:rsidRDefault="00945807" w:rsidP="00945807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223,490</w:t>
            </w:r>
          </w:p>
        </w:tc>
        <w:tc>
          <w:tcPr>
            <w:tcW w:w="270" w:type="dxa"/>
          </w:tcPr>
          <w:p w:rsidR="00945807" w:rsidRPr="001104FC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5807" w:rsidRPr="001104FC" w:rsidRDefault="00945807" w:rsidP="00945807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220,574</w:t>
            </w:r>
          </w:p>
        </w:tc>
      </w:tr>
      <w:tr w:rsidR="00945807" w:rsidRPr="00F94A31" w:rsidTr="001344B3">
        <w:tc>
          <w:tcPr>
            <w:tcW w:w="2520" w:type="dxa"/>
          </w:tcPr>
          <w:p w:rsidR="00945807" w:rsidRPr="00F94A31" w:rsidRDefault="00945807" w:rsidP="00945807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</w:tcPr>
          <w:p w:rsidR="00945807" w:rsidRPr="00DB750E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07" w:rsidRPr="00272D89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881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(162,266)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881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(159,293)</w:t>
            </w:r>
          </w:p>
        </w:tc>
      </w:tr>
      <w:tr w:rsidR="00945807" w:rsidRPr="00F94A31" w:rsidTr="001344B3">
        <w:tc>
          <w:tcPr>
            <w:tcW w:w="2520" w:type="dxa"/>
          </w:tcPr>
          <w:p w:rsidR="00945807" w:rsidRPr="00F94A31" w:rsidRDefault="00945807" w:rsidP="00945807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รวมเงินให้กู้ยืมแก่กิจการ</w:t>
            </w:r>
          </w:p>
        </w:tc>
        <w:tc>
          <w:tcPr>
            <w:tcW w:w="990" w:type="dxa"/>
            <w:shd w:val="clear" w:color="auto" w:fill="auto"/>
          </w:tcPr>
          <w:p w:rsidR="00945807" w:rsidRPr="00DB750E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07" w:rsidRPr="00272D89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360" w:lineRule="exact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360" w:lineRule="exact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5807" w:rsidRPr="00F94A31" w:rsidTr="001344B3">
        <w:tc>
          <w:tcPr>
            <w:tcW w:w="2520" w:type="dxa"/>
          </w:tcPr>
          <w:p w:rsidR="00945807" w:rsidRPr="00F94A31" w:rsidRDefault="00945807" w:rsidP="00945807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:rsidR="00945807" w:rsidRPr="00DB750E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07" w:rsidRPr="00272D89" w:rsidRDefault="00945807" w:rsidP="00945807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61,224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pStyle w:val="BodyText"/>
              <w:tabs>
                <w:tab w:val="decimal" w:pos="1062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45807" w:rsidRPr="00F94A31" w:rsidRDefault="00945807" w:rsidP="00945807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61,281</w:t>
            </w:r>
          </w:p>
        </w:tc>
      </w:tr>
      <w:tr w:rsidR="00945807" w:rsidRPr="00A51F8F" w:rsidTr="001344B3">
        <w:tc>
          <w:tcPr>
            <w:tcW w:w="4500" w:type="dxa"/>
            <w:gridSpan w:val="3"/>
          </w:tcPr>
          <w:p w:rsidR="00945807" w:rsidRPr="0084487D" w:rsidRDefault="00945807" w:rsidP="00945807">
            <w:pPr>
              <w:tabs>
                <w:tab w:val="decimal" w:pos="0"/>
              </w:tabs>
              <w:spacing w:after="0" w:line="360" w:lineRule="exact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45807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945807" w:rsidRPr="00F94A31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5807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945807" w:rsidRPr="00F94A31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5807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945807" w:rsidRPr="00F94A31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45807" w:rsidRPr="00F94A31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5807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945807" w:rsidRPr="00F94A31" w:rsidRDefault="00945807" w:rsidP="00945807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45807" w:rsidRPr="00A51F8F" w:rsidTr="001344B3">
        <w:tc>
          <w:tcPr>
            <w:tcW w:w="4500" w:type="dxa"/>
            <w:gridSpan w:val="3"/>
          </w:tcPr>
          <w:p w:rsidR="00945807" w:rsidRPr="008E4BFE" w:rsidRDefault="00945807" w:rsidP="00945807">
            <w:pPr>
              <w:tabs>
                <w:tab w:val="decimal" w:pos="0"/>
              </w:tabs>
              <w:spacing w:after="0" w:line="360" w:lineRule="exact"/>
              <w:ind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45807" w:rsidRPr="00A51F8F" w:rsidRDefault="00945807" w:rsidP="00945807">
            <w:pPr>
              <w:tabs>
                <w:tab w:val="decimal" w:pos="524"/>
              </w:tabs>
              <w:spacing w:after="0" w:line="360" w:lineRule="exact"/>
              <w:ind w:left="-86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1F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5807" w:rsidRPr="00A51F8F" w:rsidTr="001344B3">
        <w:trPr>
          <w:trHeight w:val="830"/>
        </w:trPr>
        <w:tc>
          <w:tcPr>
            <w:tcW w:w="4500" w:type="dxa"/>
            <w:gridSpan w:val="3"/>
          </w:tcPr>
          <w:p w:rsidR="00945807" w:rsidRPr="008E4BFE" w:rsidRDefault="00945807" w:rsidP="00945807">
            <w:pPr>
              <w:tabs>
                <w:tab w:val="decimal" w:pos="162"/>
              </w:tabs>
              <w:spacing w:after="0" w:line="360" w:lineRule="exact"/>
              <w:ind w:left="162" w:right="-12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  <w:p w:rsidR="00945807" w:rsidRPr="008E4BFE" w:rsidRDefault="00945807" w:rsidP="00945807">
            <w:pPr>
              <w:tabs>
                <w:tab w:val="decimal" w:pos="432"/>
              </w:tabs>
              <w:spacing w:after="0" w:line="360" w:lineRule="exact"/>
              <w:ind w:left="432" w:right="-12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8E4B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45807" w:rsidRPr="001F428C" w:rsidRDefault="00945807" w:rsidP="00945807">
            <w:pPr>
              <w:tabs>
                <w:tab w:val="decimal" w:pos="797"/>
              </w:tabs>
              <w:spacing w:after="0" w:line="360" w:lineRule="exact"/>
              <w:ind w:left="-126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45807" w:rsidRPr="001F428C" w:rsidRDefault="00945807" w:rsidP="00945807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  <w:vAlign w:val="bottom"/>
          </w:tcPr>
          <w:p w:rsidR="00945807" w:rsidRPr="001F428C" w:rsidRDefault="00945807" w:rsidP="00945807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987</w:t>
            </w:r>
          </w:p>
        </w:tc>
      </w:tr>
      <w:tr w:rsidR="00945807" w:rsidRPr="00A51F8F" w:rsidTr="001344B3">
        <w:trPr>
          <w:trHeight w:val="830"/>
        </w:trPr>
        <w:tc>
          <w:tcPr>
            <w:tcW w:w="4500" w:type="dxa"/>
            <w:gridSpan w:val="3"/>
          </w:tcPr>
          <w:p w:rsidR="00945807" w:rsidRPr="008E4BFE" w:rsidRDefault="00945807" w:rsidP="00945807">
            <w:pPr>
              <w:tabs>
                <w:tab w:val="decimal" w:pos="162"/>
              </w:tabs>
              <w:spacing w:after="0" w:line="360" w:lineRule="exact"/>
              <w:ind w:left="162" w:right="-12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  <w:p w:rsidR="00945807" w:rsidRPr="008E4BFE" w:rsidRDefault="00945807" w:rsidP="00945807">
            <w:pPr>
              <w:tabs>
                <w:tab w:val="decimal" w:pos="0"/>
              </w:tabs>
              <w:spacing w:after="0" w:line="360" w:lineRule="exact"/>
              <w:ind w:left="612" w:right="-128" w:hanging="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</w:t>
            </w: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8E4B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45807" w:rsidRPr="001F428C" w:rsidRDefault="00945807" w:rsidP="00945807">
            <w:pPr>
              <w:tabs>
                <w:tab w:val="decimal" w:pos="797"/>
              </w:tabs>
              <w:spacing w:after="0" w:line="360" w:lineRule="exact"/>
              <w:ind w:left="-126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45807" w:rsidRPr="001F428C" w:rsidRDefault="00945807" w:rsidP="00945807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2,973</w:t>
            </w:r>
          </w:p>
        </w:tc>
        <w:tc>
          <w:tcPr>
            <w:tcW w:w="270" w:type="dxa"/>
            <w:vAlign w:val="bottom"/>
          </w:tcPr>
          <w:p w:rsidR="00945807" w:rsidRPr="001F428C" w:rsidRDefault="00945807" w:rsidP="00945807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45807" w:rsidRPr="001F428C" w:rsidRDefault="00945807" w:rsidP="00945807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9,503</w:t>
            </w:r>
          </w:p>
        </w:tc>
      </w:tr>
    </w:tbl>
    <w:p w:rsidR="00A5727E" w:rsidRPr="0084487D" w:rsidRDefault="00A5727E" w:rsidP="00C52CBA">
      <w:pPr>
        <w:spacing w:after="0" w:line="240" w:lineRule="auto"/>
        <w:ind w:right="-25"/>
        <w:jc w:val="thaiDistribute"/>
        <w:rPr>
          <w:rFonts w:ascii="Angsana New" w:hAnsi="Angsana New" w:cs="Angsana New"/>
          <w:sz w:val="8"/>
          <w:szCs w:val="8"/>
        </w:rPr>
      </w:pPr>
    </w:p>
    <w:p w:rsidR="001344B3" w:rsidRDefault="001344B3" w:rsidP="001344B3">
      <w:pPr>
        <w:spacing w:after="0" w:line="240" w:lineRule="auto"/>
        <w:ind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DE07A5" w:rsidRDefault="00DE07A5" w:rsidP="001344B3">
      <w:pPr>
        <w:spacing w:after="0" w:line="240" w:lineRule="auto"/>
        <w:ind w:right="-25"/>
        <w:jc w:val="thaiDistribute"/>
        <w:rPr>
          <w:rFonts w:ascii="Angsana New" w:hAnsi="Angsana New" w:cs="Angsana New"/>
          <w:sz w:val="18"/>
          <w:szCs w:val="18"/>
          <w:cs/>
        </w:rPr>
        <w:sectPr w:rsidR="00DE07A5" w:rsidSect="003754DF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p w:rsidR="001344B3" w:rsidRPr="000116BF" w:rsidRDefault="001344B3" w:rsidP="001344B3">
      <w:pPr>
        <w:spacing w:after="0"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0116B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</w:t>
      </w:r>
      <w:r w:rsidR="00C924D1">
        <w:rPr>
          <w:rFonts w:ascii="Angsana New" w:hAnsi="Angsana New" w:cs="Angsana New" w:hint="cs"/>
          <w:sz w:val="30"/>
          <w:szCs w:val="30"/>
          <w:cs/>
        </w:rPr>
        <w:t>งวดเ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="00C924D1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116B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 </w:t>
      </w:r>
      <w:r w:rsidR="00C924D1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>ยน</w:t>
      </w:r>
      <w:r w:rsidRPr="000116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071F">
        <w:rPr>
          <w:rFonts w:ascii="Angsana New" w:hAnsi="Angsana New" w:cs="Angsana New"/>
          <w:sz w:val="30"/>
          <w:szCs w:val="30"/>
        </w:rPr>
        <w:t>2561</w:t>
      </w:r>
      <w:r w:rsidRPr="000116BF">
        <w:rPr>
          <w:rFonts w:ascii="Angsana New" w:hAnsi="Angsana New" w:cs="Angsana New"/>
          <w:sz w:val="30"/>
          <w:szCs w:val="30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2071F">
        <w:rPr>
          <w:rFonts w:ascii="Angsana New" w:hAnsi="Angsana New" w:cs="Angsana New"/>
          <w:sz w:val="30"/>
          <w:szCs w:val="30"/>
        </w:rPr>
        <w:t>2560</w:t>
      </w:r>
      <w:r w:rsidRPr="000116BF">
        <w:rPr>
          <w:rFonts w:ascii="Angsana New" w:hAnsi="Angsana New" w:cs="Angsana New"/>
          <w:sz w:val="30"/>
          <w:szCs w:val="30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มีดังนี้  </w:t>
      </w:r>
    </w:p>
    <w:p w:rsidR="001344B3" w:rsidRPr="00801356" w:rsidRDefault="001344B3" w:rsidP="001344B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04"/>
        <w:gridCol w:w="1262"/>
        <w:gridCol w:w="236"/>
        <w:gridCol w:w="36"/>
        <w:gridCol w:w="1242"/>
        <w:gridCol w:w="270"/>
        <w:gridCol w:w="1242"/>
        <w:gridCol w:w="270"/>
        <w:gridCol w:w="1262"/>
      </w:tblGrid>
      <w:tr w:rsidR="00EF0DDF" w:rsidRPr="00D77ECB" w:rsidTr="00E3568B">
        <w:trPr>
          <w:trHeight w:val="421"/>
          <w:tblHeader/>
        </w:trPr>
        <w:tc>
          <w:tcPr>
            <w:tcW w:w="3504" w:type="dxa"/>
          </w:tcPr>
          <w:p w:rsidR="00EF0DDF" w:rsidRPr="00D77ECB" w:rsidRDefault="00EF0DDF" w:rsidP="00976923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776" w:type="dxa"/>
            <w:gridSpan w:val="4"/>
          </w:tcPr>
          <w:p w:rsidR="00EF0DDF" w:rsidRPr="00D77ECB" w:rsidRDefault="00EF0DDF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F0DDF" w:rsidRPr="00D77ECB" w:rsidRDefault="00EF0DDF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:rsidR="00EF0DDF" w:rsidRPr="00D77ECB" w:rsidRDefault="00EF0DDF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DDF" w:rsidRPr="00D77ECB" w:rsidTr="00E3568B">
        <w:trPr>
          <w:trHeight w:val="431"/>
          <w:tblHeader/>
        </w:trPr>
        <w:tc>
          <w:tcPr>
            <w:tcW w:w="3504" w:type="dxa"/>
          </w:tcPr>
          <w:p w:rsidR="00EF0DDF" w:rsidRPr="00D77ECB" w:rsidRDefault="00EF0DDF" w:rsidP="00976923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2" w:type="dxa"/>
          </w:tcPr>
          <w:p w:rsidR="00EF0DDF" w:rsidRPr="00D77ECB" w:rsidRDefault="00EF0DDF" w:rsidP="00976923">
            <w:pPr>
              <w:pStyle w:val="BodyText"/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272" w:type="dxa"/>
            <w:gridSpan w:val="2"/>
          </w:tcPr>
          <w:p w:rsidR="00EF0DDF" w:rsidRPr="00D77ECB" w:rsidRDefault="00EF0DDF" w:rsidP="00976923">
            <w:pPr>
              <w:pStyle w:val="BodyText"/>
              <w:tabs>
                <w:tab w:val="decimal" w:pos="516"/>
                <w:tab w:val="decimal" w:pos="873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42" w:type="dxa"/>
          </w:tcPr>
          <w:p w:rsidR="00EF0DDF" w:rsidRPr="00D77ECB" w:rsidRDefault="00EF0DDF" w:rsidP="00976923">
            <w:pPr>
              <w:pStyle w:val="BodyText"/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EF0DDF" w:rsidRPr="00D77ECB" w:rsidRDefault="00EF0DDF" w:rsidP="00976923">
            <w:pPr>
              <w:pStyle w:val="BodyText"/>
              <w:tabs>
                <w:tab w:val="decimal" w:pos="516"/>
                <w:tab w:val="decimal" w:pos="873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42" w:type="dxa"/>
          </w:tcPr>
          <w:p w:rsidR="00EF0DDF" w:rsidRPr="00D77ECB" w:rsidRDefault="00EF0DDF" w:rsidP="00976923">
            <w:pPr>
              <w:pStyle w:val="BodyText"/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F0DDF" w:rsidRPr="00D77ECB" w:rsidRDefault="00EF0DDF" w:rsidP="00976923">
            <w:pPr>
              <w:pStyle w:val="BodyText"/>
              <w:tabs>
                <w:tab w:val="decimal" w:pos="516"/>
                <w:tab w:val="decimal" w:pos="873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2" w:type="dxa"/>
          </w:tcPr>
          <w:p w:rsidR="00EF0DDF" w:rsidRPr="00D77ECB" w:rsidRDefault="00EF0DDF" w:rsidP="00976923">
            <w:pPr>
              <w:pStyle w:val="BodyText"/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</w:tr>
      <w:tr w:rsidR="00EF0DDF" w:rsidRPr="00D77ECB" w:rsidTr="00E3568B">
        <w:trPr>
          <w:trHeight w:val="401"/>
          <w:tblHeader/>
        </w:trPr>
        <w:tc>
          <w:tcPr>
            <w:tcW w:w="3504" w:type="dxa"/>
          </w:tcPr>
          <w:p w:rsidR="00EF0DDF" w:rsidRPr="00D77ECB" w:rsidRDefault="00EF0DDF" w:rsidP="00976923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0" w:type="dxa"/>
            <w:gridSpan w:val="8"/>
          </w:tcPr>
          <w:p w:rsidR="00EF0DDF" w:rsidRPr="00D77ECB" w:rsidRDefault="00EF0DDF" w:rsidP="0097692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DDF" w:rsidRPr="00D77ECB" w:rsidTr="00E3568B">
        <w:trPr>
          <w:trHeight w:val="431"/>
        </w:trPr>
        <w:tc>
          <w:tcPr>
            <w:tcW w:w="3504" w:type="dxa"/>
          </w:tcPr>
          <w:p w:rsidR="00EF0DDF" w:rsidRPr="00D77ECB" w:rsidRDefault="00EF0DDF" w:rsidP="00976923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2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DDF" w:rsidRPr="00D77ECB" w:rsidTr="00E3568B">
        <w:trPr>
          <w:trHeight w:val="411"/>
        </w:trPr>
        <w:tc>
          <w:tcPr>
            <w:tcW w:w="3504" w:type="dxa"/>
          </w:tcPr>
          <w:p w:rsidR="00EF0DDF" w:rsidRPr="00D77ECB" w:rsidRDefault="00EF0DDF" w:rsidP="0097692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F0DDF" w:rsidRPr="00D77ECB" w:rsidRDefault="00EF0DDF" w:rsidP="009769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3F4" w:rsidRPr="00D77ECB" w:rsidTr="00E3568B">
        <w:trPr>
          <w:trHeight w:val="41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0F191F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159,350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,852</w:t>
            </w:r>
          </w:p>
        </w:tc>
      </w:tr>
      <w:tr w:rsidR="003F13F4" w:rsidRPr="00D77ECB" w:rsidTr="00E3568B">
        <w:trPr>
          <w:trHeight w:val="40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3F13F4" w:rsidP="003F13F4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3F4" w:rsidRPr="00D77ECB" w:rsidTr="00E3568B">
        <w:trPr>
          <w:trHeight w:val="41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77E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9F0B21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3,006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10,418</w:t>
            </w:r>
          </w:p>
        </w:tc>
      </w:tr>
      <w:tr w:rsidR="003F13F4" w:rsidRPr="00D77ECB" w:rsidTr="00E3568B">
        <w:trPr>
          <w:trHeight w:val="40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9F0B21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2,888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2,779</w:t>
            </w:r>
          </w:p>
        </w:tc>
      </w:tr>
      <w:tr w:rsidR="003F13F4" w:rsidRPr="00D77ECB" w:rsidTr="00E3568B">
        <w:trPr>
          <w:trHeight w:val="41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13F4" w:rsidRPr="00D77ECB" w:rsidTr="00E3568B">
        <w:trPr>
          <w:trHeight w:val="40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77E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9F0B21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(1,232)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(2,043)</w:t>
            </w:r>
          </w:p>
        </w:tc>
      </w:tr>
      <w:tr w:rsidR="003F13F4" w:rsidRPr="00D77ECB" w:rsidTr="00E3568B">
        <w:trPr>
          <w:trHeight w:val="42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3F13F4" w:rsidRPr="00D77ECB" w:rsidRDefault="009F0B21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(1,746)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left" w:pos="914"/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(1,628)</w:t>
            </w:r>
          </w:p>
        </w:tc>
      </w:tr>
      <w:tr w:rsidR="003F13F4" w:rsidRPr="00D77ECB" w:rsidTr="00E3568B">
        <w:trPr>
          <w:trHeight w:val="411"/>
        </w:trPr>
        <w:tc>
          <w:tcPr>
            <w:tcW w:w="3504" w:type="dxa"/>
          </w:tcPr>
          <w:p w:rsidR="003F13F4" w:rsidRPr="00D77ECB" w:rsidRDefault="003F13F4" w:rsidP="003F13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9F0B21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162,266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158,378</w:t>
            </w:r>
          </w:p>
        </w:tc>
      </w:tr>
      <w:tr w:rsidR="003F13F4" w:rsidRPr="00D77ECB" w:rsidTr="00E3568B">
        <w:trPr>
          <w:trHeight w:val="41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3F13F4" w:rsidP="003F13F4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3F4" w:rsidRPr="00D77ECB" w:rsidTr="00E3568B">
        <w:trPr>
          <w:trHeight w:val="42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3F13F4" w:rsidP="003F13F4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3F4" w:rsidRPr="00D77ECB" w:rsidTr="00E3568B">
        <w:trPr>
          <w:trHeight w:val="42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3F4" w:rsidRPr="00D77ECB" w:rsidTr="00E3568B">
        <w:trPr>
          <w:trHeight w:val="401"/>
        </w:trPr>
        <w:tc>
          <w:tcPr>
            <w:tcW w:w="3504" w:type="dxa"/>
          </w:tcPr>
          <w:p w:rsidR="003F13F4" w:rsidRPr="00D77ECB" w:rsidRDefault="003F13F4" w:rsidP="003F13F4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77E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77E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61,224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61,224</w:t>
            </w:r>
          </w:p>
        </w:tc>
      </w:tr>
      <w:tr w:rsidR="003F13F4" w:rsidRPr="00D77ECB" w:rsidTr="00E3568B">
        <w:trPr>
          <w:trHeight w:val="421"/>
        </w:trPr>
        <w:tc>
          <w:tcPr>
            <w:tcW w:w="3504" w:type="dxa"/>
          </w:tcPr>
          <w:p w:rsidR="003F13F4" w:rsidRPr="00D77ECB" w:rsidRDefault="003F13F4" w:rsidP="003F13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3F13F4" w:rsidP="003F13F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61,224</w:t>
            </w:r>
          </w:p>
        </w:tc>
        <w:tc>
          <w:tcPr>
            <w:tcW w:w="270" w:type="dxa"/>
          </w:tcPr>
          <w:p w:rsidR="003F13F4" w:rsidRPr="00D77ECB" w:rsidRDefault="003F13F4" w:rsidP="003F13F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3F13F4" w:rsidRPr="00D77ECB" w:rsidRDefault="003F13F4" w:rsidP="003F13F4">
            <w:pPr>
              <w:tabs>
                <w:tab w:val="decimal" w:pos="90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61,224</w:t>
            </w:r>
          </w:p>
        </w:tc>
      </w:tr>
    </w:tbl>
    <w:p w:rsidR="00EF0DDF" w:rsidRDefault="00EF0DDF" w:rsidP="0025337D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tbl>
      <w:tblPr>
        <w:tblW w:w="943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24"/>
        <w:gridCol w:w="324"/>
        <w:gridCol w:w="1017"/>
        <w:gridCol w:w="270"/>
        <w:gridCol w:w="1233"/>
        <w:gridCol w:w="236"/>
        <w:gridCol w:w="1170"/>
      </w:tblGrid>
      <w:tr w:rsidR="007579A4" w:rsidRPr="00684CA7" w:rsidTr="001F428C">
        <w:trPr>
          <w:tblHeader/>
        </w:trPr>
        <w:tc>
          <w:tcPr>
            <w:tcW w:w="3960" w:type="dxa"/>
          </w:tcPr>
          <w:p w:rsidR="007579A4" w:rsidRPr="00684CA7" w:rsidRDefault="007579A4" w:rsidP="007579A4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84CA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65" w:type="dxa"/>
            <w:gridSpan w:val="3"/>
          </w:tcPr>
          <w:p w:rsidR="007579A4" w:rsidRPr="00684CA7" w:rsidRDefault="007579A4" w:rsidP="007579A4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579A4" w:rsidRPr="00684CA7" w:rsidRDefault="007579A4" w:rsidP="007579A4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3"/>
          </w:tcPr>
          <w:p w:rsidR="007579A4" w:rsidRPr="00684CA7" w:rsidRDefault="007579A4" w:rsidP="007579A4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DDF" w:rsidRPr="00684CA7" w:rsidTr="001F428C">
        <w:trPr>
          <w:tblHeader/>
        </w:trPr>
        <w:tc>
          <w:tcPr>
            <w:tcW w:w="3960" w:type="dxa"/>
          </w:tcPr>
          <w:p w:rsidR="00EF0DDF" w:rsidRPr="00684CA7" w:rsidRDefault="00EF0DDF" w:rsidP="00EF0DDF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324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0DDF" w:rsidRPr="00684CA7" w:rsidTr="001F428C">
        <w:trPr>
          <w:tblHeader/>
        </w:trPr>
        <w:tc>
          <w:tcPr>
            <w:tcW w:w="3960" w:type="dxa"/>
          </w:tcPr>
          <w:p w:rsidR="00EF0DDF" w:rsidRPr="00684CA7" w:rsidRDefault="00EF0DDF" w:rsidP="00EF0DDF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24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24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F0DDF" w:rsidRPr="007F412F" w:rsidRDefault="00EF0DDF" w:rsidP="00EF0D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EF0DDF" w:rsidRPr="00684CA7" w:rsidTr="001F428C">
        <w:trPr>
          <w:tblHeader/>
        </w:trPr>
        <w:tc>
          <w:tcPr>
            <w:tcW w:w="3960" w:type="dxa"/>
          </w:tcPr>
          <w:p w:rsidR="00EF0DDF" w:rsidRPr="00A5727E" w:rsidRDefault="00EF0DDF" w:rsidP="00EF0DDF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474" w:type="dxa"/>
            <w:gridSpan w:val="7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DDF" w:rsidRPr="00684CA7" w:rsidTr="001F428C">
        <w:trPr>
          <w:tblHeader/>
        </w:trPr>
        <w:tc>
          <w:tcPr>
            <w:tcW w:w="3960" w:type="dxa"/>
            <w:tcBorders>
              <w:bottom w:val="nil"/>
            </w:tcBorders>
          </w:tcPr>
          <w:p w:rsidR="00EF0DDF" w:rsidRPr="00A5727E" w:rsidRDefault="00EF0DDF" w:rsidP="00EF0DD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5727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EF0DDF" w:rsidRPr="00F94A31" w:rsidRDefault="007A485B" w:rsidP="007A485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1,324</w:t>
            </w:r>
            <w:r w:rsidR="00E356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324" w:type="dxa"/>
            <w:tcBorders>
              <w:bottom w:val="nil"/>
            </w:tcBorders>
          </w:tcPr>
          <w:p w:rsidR="00EF0DDF" w:rsidRPr="00F94A31" w:rsidRDefault="00EF0DDF" w:rsidP="00EF0DD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EF0DDF" w:rsidRPr="00F94A31" w:rsidRDefault="00EF0DDF" w:rsidP="00EF0DDF">
            <w:pPr>
              <w:tabs>
                <w:tab w:val="decimal" w:pos="86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1,284,609</w:t>
            </w:r>
          </w:p>
        </w:tc>
        <w:tc>
          <w:tcPr>
            <w:tcW w:w="270" w:type="dxa"/>
            <w:tcBorders>
              <w:bottom w:val="nil"/>
            </w:tcBorders>
          </w:tcPr>
          <w:p w:rsidR="00EF0DDF" w:rsidRPr="00F94A31" w:rsidRDefault="00EF0DDF" w:rsidP="00EF0DD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:rsidR="00EF0DDF" w:rsidRPr="00F94A31" w:rsidRDefault="00E3568B" w:rsidP="007A485B">
            <w:pPr>
              <w:tabs>
                <w:tab w:val="decimal" w:pos="1017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1,182,105</w:t>
            </w:r>
          </w:p>
        </w:tc>
        <w:tc>
          <w:tcPr>
            <w:tcW w:w="236" w:type="dxa"/>
            <w:tcBorders>
              <w:bottom w:val="nil"/>
            </w:tcBorders>
          </w:tcPr>
          <w:p w:rsidR="00EF0DDF" w:rsidRPr="00F94A31" w:rsidRDefault="00EF0DDF" w:rsidP="00EF0DD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F0DDF" w:rsidRPr="00F94A31" w:rsidRDefault="00EF0DDF" w:rsidP="00EF0DDF">
            <w:pPr>
              <w:tabs>
                <w:tab w:val="decimal" w:pos="954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1,130,941</w:t>
            </w:r>
          </w:p>
        </w:tc>
      </w:tr>
    </w:tbl>
    <w:p w:rsidR="001F428C" w:rsidRDefault="001F428C" w:rsidP="0084487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DE07A5" w:rsidRDefault="00DE07A5" w:rsidP="0084487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DE07A5" w:rsidRDefault="00DE07A5" w:rsidP="0084487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DE07A5" w:rsidRDefault="00DE07A5" w:rsidP="0084487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DE07A5" w:rsidRDefault="00DE07A5" w:rsidP="0084487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1"/>
        <w:gridCol w:w="1169"/>
        <w:gridCol w:w="277"/>
        <w:gridCol w:w="1084"/>
        <w:gridCol w:w="271"/>
        <w:gridCol w:w="1176"/>
      </w:tblGrid>
      <w:tr w:rsidR="008072A6" w:rsidRPr="00684CA7" w:rsidTr="00F135EE">
        <w:trPr>
          <w:trHeight w:val="392"/>
        </w:trPr>
        <w:tc>
          <w:tcPr>
            <w:tcW w:w="3870" w:type="dxa"/>
          </w:tcPr>
          <w:p w:rsidR="008072A6" w:rsidRPr="00684CA7" w:rsidRDefault="008072A6" w:rsidP="00684CA7">
            <w:pPr>
              <w:spacing w:after="0" w:line="38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8072A6" w:rsidRPr="00684CA7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:rsidR="008072A6" w:rsidRPr="00684CA7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:rsidR="008072A6" w:rsidRPr="00684CA7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DDF" w:rsidRPr="00684CA7" w:rsidTr="00F135EE">
        <w:trPr>
          <w:trHeight w:val="392"/>
        </w:trPr>
        <w:tc>
          <w:tcPr>
            <w:tcW w:w="3870" w:type="dxa"/>
          </w:tcPr>
          <w:p w:rsidR="00EF0DDF" w:rsidRPr="00684CA7" w:rsidRDefault="00EF0DDF" w:rsidP="00EF0DDF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1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1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EF0DDF" w:rsidRPr="00684CA7" w:rsidRDefault="00EF0DDF" w:rsidP="00EF0DDF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0DDF" w:rsidRPr="00684CA7" w:rsidTr="00F135EE">
        <w:trPr>
          <w:trHeight w:val="423"/>
        </w:trPr>
        <w:tc>
          <w:tcPr>
            <w:tcW w:w="3870" w:type="dxa"/>
          </w:tcPr>
          <w:p w:rsidR="00EF0DDF" w:rsidRPr="00684CA7" w:rsidRDefault="00EF0DDF" w:rsidP="00EF0DDF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7" w:type="dxa"/>
          </w:tcPr>
          <w:p w:rsidR="00EF0DDF" w:rsidRPr="007F412F" w:rsidRDefault="00EF0DDF" w:rsidP="00EF0D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EF0DDF" w:rsidRPr="007F412F" w:rsidRDefault="00EF0DDF" w:rsidP="00EF0DDF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684CA7" w:rsidTr="00F135EE">
        <w:trPr>
          <w:trHeight w:val="392"/>
        </w:trPr>
        <w:tc>
          <w:tcPr>
            <w:tcW w:w="3870" w:type="dxa"/>
          </w:tcPr>
          <w:p w:rsidR="000027C1" w:rsidRPr="00684CA7" w:rsidRDefault="000027C1" w:rsidP="000027C1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:rsidR="000027C1" w:rsidRPr="00684CA7" w:rsidRDefault="000027C1" w:rsidP="000027C1">
            <w:pPr>
              <w:spacing w:after="0" w:line="38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684CA7" w:rsidTr="00F135EE">
        <w:trPr>
          <w:trHeight w:val="413"/>
        </w:trPr>
        <w:tc>
          <w:tcPr>
            <w:tcW w:w="3870" w:type="dxa"/>
          </w:tcPr>
          <w:p w:rsidR="000027C1" w:rsidRPr="00E059A0" w:rsidRDefault="000027C1" w:rsidP="000027C1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0027C1" w:rsidRPr="00F94A31" w:rsidRDefault="00E213F6" w:rsidP="00B664C9">
            <w:pPr>
              <w:tabs>
                <w:tab w:val="decimal" w:pos="567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0027C1" w:rsidRPr="00F94A31" w:rsidRDefault="000027C1" w:rsidP="000027C1">
            <w:pPr>
              <w:tabs>
                <w:tab w:val="decimal" w:pos="567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0027C1" w:rsidRPr="00F94A31" w:rsidRDefault="00E213F6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16,059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0027C1" w:rsidRPr="00F94A31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8,855</w:t>
            </w:r>
          </w:p>
        </w:tc>
      </w:tr>
      <w:tr w:rsidR="000027C1" w:rsidRPr="00684CA7" w:rsidTr="00F135EE">
        <w:trPr>
          <w:trHeight w:val="434"/>
        </w:trPr>
        <w:tc>
          <w:tcPr>
            <w:tcW w:w="3870" w:type="dxa"/>
          </w:tcPr>
          <w:p w:rsidR="000027C1" w:rsidRPr="00E059A0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0027C1" w:rsidRPr="00F94A31" w:rsidRDefault="003D1DCF" w:rsidP="003D1DCF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22,494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27,868</w:t>
            </w:r>
          </w:p>
        </w:tc>
        <w:tc>
          <w:tcPr>
            <w:tcW w:w="277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0027C1" w:rsidRPr="00F94A31" w:rsidRDefault="00E213F6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16,304</w:t>
            </w:r>
          </w:p>
        </w:tc>
        <w:tc>
          <w:tcPr>
            <w:tcW w:w="271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15,355</w:t>
            </w:r>
          </w:p>
        </w:tc>
      </w:tr>
      <w:tr w:rsidR="000027C1" w:rsidRPr="00684CA7" w:rsidTr="00F135EE">
        <w:trPr>
          <w:trHeight w:val="423"/>
        </w:trPr>
        <w:tc>
          <w:tcPr>
            <w:tcW w:w="3870" w:type="dxa"/>
          </w:tcPr>
          <w:p w:rsidR="000027C1" w:rsidRPr="00E059A0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027C1" w:rsidRPr="00F476D0" w:rsidRDefault="003D1DCF" w:rsidP="00DC656D">
            <w:pPr>
              <w:tabs>
                <w:tab w:val="decimal" w:pos="97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334,188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0027C1" w:rsidRPr="00F476D0" w:rsidRDefault="000027C1" w:rsidP="000027C1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387,197</w:t>
            </w:r>
          </w:p>
        </w:tc>
        <w:tc>
          <w:tcPr>
            <w:tcW w:w="277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:rsidR="000027C1" w:rsidRPr="00F476D0" w:rsidRDefault="00E213F6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204,747</w:t>
            </w:r>
          </w:p>
        </w:tc>
        <w:tc>
          <w:tcPr>
            <w:tcW w:w="271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0027C1" w:rsidRPr="00F476D0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243,931</w:t>
            </w:r>
          </w:p>
        </w:tc>
      </w:tr>
      <w:tr w:rsidR="000027C1" w:rsidRPr="00F94A31" w:rsidTr="00F135EE">
        <w:trPr>
          <w:trHeight w:val="434"/>
        </w:trPr>
        <w:tc>
          <w:tcPr>
            <w:tcW w:w="387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EE1334" w:rsidRDefault="00E213F6" w:rsidP="003D1DCF">
            <w:pPr>
              <w:tabs>
                <w:tab w:val="decimal" w:pos="972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D1D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D1D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71" w:type="dxa"/>
          </w:tcPr>
          <w:p w:rsidR="000027C1" w:rsidRPr="00EE1334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EE1334" w:rsidRDefault="000027C1" w:rsidP="000027C1">
            <w:pPr>
              <w:tabs>
                <w:tab w:val="decimal" w:pos="86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415,065</w:t>
            </w:r>
          </w:p>
        </w:tc>
        <w:tc>
          <w:tcPr>
            <w:tcW w:w="277" w:type="dxa"/>
          </w:tcPr>
          <w:p w:rsidR="000027C1" w:rsidRPr="00EE1334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584754" w:rsidRDefault="00E213F6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237,110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584754" w:rsidRDefault="000027C1" w:rsidP="000027C1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268,141</w:t>
            </w:r>
          </w:p>
        </w:tc>
      </w:tr>
    </w:tbl>
    <w:p w:rsidR="000027C1" w:rsidRPr="001F428C" w:rsidRDefault="000027C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64"/>
        <w:gridCol w:w="803"/>
        <w:gridCol w:w="193"/>
        <w:gridCol w:w="1131"/>
        <w:gridCol w:w="288"/>
        <w:gridCol w:w="1083"/>
        <w:gridCol w:w="108"/>
        <w:gridCol w:w="164"/>
        <w:gridCol w:w="23"/>
        <w:gridCol w:w="83"/>
        <w:gridCol w:w="1080"/>
        <w:gridCol w:w="120"/>
        <w:gridCol w:w="121"/>
        <w:gridCol w:w="158"/>
        <w:gridCol w:w="1170"/>
      </w:tblGrid>
      <w:tr w:rsidR="00CC62A1" w:rsidRPr="00F94A31" w:rsidTr="00334C79">
        <w:trPr>
          <w:trHeight w:val="70"/>
        </w:trPr>
        <w:tc>
          <w:tcPr>
            <w:tcW w:w="3857" w:type="dxa"/>
            <w:gridSpan w:val="4"/>
            <w:shd w:val="clear" w:color="auto" w:fill="auto"/>
          </w:tcPr>
          <w:p w:rsidR="00CC62A1" w:rsidRPr="00F94A31" w:rsidRDefault="00EF0DDF" w:rsidP="00334C79">
            <w:pPr>
              <w:spacing w:after="0" w:line="360" w:lineRule="exact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E059A0">
              <w:br w:type="page"/>
            </w:r>
            <w:r w:rsidR="00CC62A1" w:rsidRPr="00F94A31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03" w:type="dxa"/>
            <w:gridSpan w:val="5"/>
            <w:shd w:val="clear" w:color="auto" w:fill="auto"/>
          </w:tcPr>
          <w:p w:rsidR="00CC62A1" w:rsidRPr="00F94A31" w:rsidRDefault="00CC62A1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CC62A1" w:rsidRPr="00F94A31" w:rsidRDefault="00CC62A1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9" w:type="dxa"/>
            <w:gridSpan w:val="5"/>
            <w:shd w:val="clear" w:color="auto" w:fill="auto"/>
          </w:tcPr>
          <w:p w:rsidR="00CC62A1" w:rsidRPr="00F94A31" w:rsidRDefault="00CC62A1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F0DDF" w:rsidRPr="00F94A31" w:rsidTr="00334C79">
        <w:trPr>
          <w:trHeight w:val="70"/>
        </w:trPr>
        <w:tc>
          <w:tcPr>
            <w:tcW w:w="3857" w:type="dxa"/>
            <w:gridSpan w:val="4"/>
            <w:shd w:val="clear" w:color="auto" w:fill="auto"/>
          </w:tcPr>
          <w:p w:rsidR="00EF0DDF" w:rsidRPr="00F94A31" w:rsidRDefault="00EF0DDF" w:rsidP="00334C79">
            <w:pPr>
              <w:pStyle w:val="BodyText"/>
              <w:spacing w:after="0" w:line="360" w:lineRule="exact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F0DDF" w:rsidRPr="00684CA7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88" w:type="dxa"/>
            <w:shd w:val="clear" w:color="auto" w:fill="auto"/>
          </w:tcPr>
          <w:p w:rsidR="00EF0DDF" w:rsidRPr="00684CA7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EF0DDF" w:rsidRPr="00684CA7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F0DDF" w:rsidRPr="00684CA7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EF0DDF" w:rsidRPr="00684CA7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9" w:type="dxa"/>
            <w:gridSpan w:val="2"/>
            <w:shd w:val="clear" w:color="auto" w:fill="auto"/>
          </w:tcPr>
          <w:p w:rsidR="00EF0DDF" w:rsidRPr="00684CA7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0DDF" w:rsidRPr="00684CA7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F94A31" w:rsidTr="00334C79">
        <w:trPr>
          <w:trHeight w:val="70"/>
        </w:trPr>
        <w:tc>
          <w:tcPr>
            <w:tcW w:w="3857" w:type="dxa"/>
            <w:gridSpan w:val="4"/>
            <w:shd w:val="clear" w:color="auto" w:fill="auto"/>
          </w:tcPr>
          <w:p w:rsidR="000027C1" w:rsidRPr="00F94A31" w:rsidRDefault="000027C1" w:rsidP="00334C79">
            <w:pPr>
              <w:pStyle w:val="BodyText"/>
              <w:spacing w:after="0" w:line="360" w:lineRule="exact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027C1" w:rsidRPr="007F412F" w:rsidRDefault="000027C1" w:rsidP="00334C79">
            <w:pPr>
              <w:tabs>
                <w:tab w:val="left" w:pos="540"/>
              </w:tabs>
              <w:spacing w:after="0" w:line="360" w:lineRule="exact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0027C1" w:rsidRPr="007F412F" w:rsidRDefault="000027C1" w:rsidP="00334C79">
            <w:pPr>
              <w:tabs>
                <w:tab w:val="left" w:pos="540"/>
              </w:tabs>
              <w:spacing w:after="0" w:line="360" w:lineRule="exact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0027C1" w:rsidRPr="007F412F" w:rsidRDefault="000027C1" w:rsidP="00334C79">
            <w:pPr>
              <w:tabs>
                <w:tab w:val="left" w:pos="540"/>
              </w:tabs>
              <w:spacing w:after="0" w:line="360" w:lineRule="exact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0027C1" w:rsidRPr="007F412F" w:rsidRDefault="000027C1" w:rsidP="00334C7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0027C1" w:rsidRPr="007F412F" w:rsidRDefault="000027C1" w:rsidP="00334C79">
            <w:pPr>
              <w:tabs>
                <w:tab w:val="left" w:pos="540"/>
              </w:tabs>
              <w:spacing w:after="0" w:line="360" w:lineRule="exact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9" w:type="dxa"/>
            <w:gridSpan w:val="2"/>
            <w:shd w:val="clear" w:color="auto" w:fill="auto"/>
          </w:tcPr>
          <w:p w:rsidR="000027C1" w:rsidRPr="007F412F" w:rsidRDefault="000027C1" w:rsidP="00334C79">
            <w:pPr>
              <w:tabs>
                <w:tab w:val="left" w:pos="540"/>
              </w:tabs>
              <w:spacing w:after="0" w:line="360" w:lineRule="exact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027C1" w:rsidRPr="007F412F" w:rsidRDefault="000027C1" w:rsidP="00334C79">
            <w:pPr>
              <w:tabs>
                <w:tab w:val="left" w:pos="540"/>
              </w:tabs>
              <w:spacing w:after="0" w:line="360" w:lineRule="exact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F94A31" w:rsidTr="00334C79">
        <w:trPr>
          <w:trHeight w:val="70"/>
        </w:trPr>
        <w:tc>
          <w:tcPr>
            <w:tcW w:w="3857" w:type="dxa"/>
            <w:gridSpan w:val="4"/>
            <w:shd w:val="clear" w:color="auto" w:fill="auto"/>
          </w:tcPr>
          <w:p w:rsidR="000027C1" w:rsidRPr="00F94A31" w:rsidRDefault="000027C1" w:rsidP="00334C79">
            <w:pPr>
              <w:pStyle w:val="BodyText"/>
              <w:spacing w:after="0" w:line="360" w:lineRule="exact"/>
              <w:ind w:left="-9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2" w:type="dxa"/>
            <w:gridSpan w:val="13"/>
            <w:shd w:val="clear" w:color="auto" w:fill="auto"/>
          </w:tcPr>
          <w:p w:rsidR="000027C1" w:rsidRPr="00F94A31" w:rsidRDefault="000027C1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F94A31" w:rsidTr="00334C79">
        <w:trPr>
          <w:trHeight w:val="70"/>
        </w:trPr>
        <w:tc>
          <w:tcPr>
            <w:tcW w:w="3857" w:type="dxa"/>
            <w:gridSpan w:val="4"/>
          </w:tcPr>
          <w:p w:rsidR="000027C1" w:rsidRPr="00F94A31" w:rsidRDefault="000027C1" w:rsidP="00334C79">
            <w:pPr>
              <w:spacing w:after="0" w:line="360" w:lineRule="exact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24" w:type="dxa"/>
            <w:gridSpan w:val="2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7C1" w:rsidRPr="00F94A31" w:rsidTr="00334C79">
        <w:trPr>
          <w:trHeight w:val="70"/>
        </w:trPr>
        <w:tc>
          <w:tcPr>
            <w:tcW w:w="3857" w:type="dxa"/>
            <w:gridSpan w:val="4"/>
          </w:tcPr>
          <w:p w:rsidR="000027C1" w:rsidRPr="00E059A0" w:rsidRDefault="000027C1" w:rsidP="00334C79">
            <w:pPr>
              <w:spacing w:after="0" w:line="360" w:lineRule="exact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  <w:gridSpan w:val="2"/>
          </w:tcPr>
          <w:p w:rsidR="000027C1" w:rsidRPr="00F94A31" w:rsidRDefault="00CC09AA" w:rsidP="00CC09AA">
            <w:pPr>
              <w:tabs>
                <w:tab w:val="decimal" w:pos="715"/>
              </w:tabs>
              <w:spacing w:after="0" w:line="360" w:lineRule="exact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0027C1" w:rsidRPr="00F94A31" w:rsidRDefault="000027C1" w:rsidP="00334C79">
            <w:pPr>
              <w:tabs>
                <w:tab w:val="decimal" w:pos="612"/>
              </w:tabs>
              <w:spacing w:after="0" w:line="360" w:lineRule="exact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:rsidR="000027C1" w:rsidRPr="00F94A31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027C1" w:rsidRPr="00F94A31" w:rsidRDefault="00CC09AA" w:rsidP="00334C79">
            <w:pPr>
              <w:tabs>
                <w:tab w:val="decimal" w:pos="110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1,816</w:t>
            </w:r>
          </w:p>
        </w:tc>
        <w:tc>
          <w:tcPr>
            <w:tcW w:w="279" w:type="dxa"/>
            <w:gridSpan w:val="2"/>
          </w:tcPr>
          <w:p w:rsidR="000027C1" w:rsidRPr="00F94A31" w:rsidRDefault="000027C1" w:rsidP="00334C79">
            <w:pPr>
              <w:pStyle w:val="BodyText"/>
              <w:tabs>
                <w:tab w:val="decimal" w:pos="-110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334C79">
            <w:pPr>
              <w:tabs>
                <w:tab w:val="decimal" w:pos="92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</w:tr>
      <w:tr w:rsidR="000027C1" w:rsidRPr="00F94A31" w:rsidTr="00334C79">
        <w:trPr>
          <w:trHeight w:val="70"/>
        </w:trPr>
        <w:tc>
          <w:tcPr>
            <w:tcW w:w="3857" w:type="dxa"/>
            <w:gridSpan w:val="4"/>
          </w:tcPr>
          <w:p w:rsidR="000027C1" w:rsidRPr="00E059A0" w:rsidRDefault="000027C1" w:rsidP="00F135EE">
            <w:pPr>
              <w:spacing w:after="0" w:line="360" w:lineRule="exact"/>
              <w:ind w:right="-25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24" w:type="dxa"/>
            <w:gridSpan w:val="2"/>
          </w:tcPr>
          <w:p w:rsidR="000027C1" w:rsidRPr="00F94A31" w:rsidRDefault="00CC09AA" w:rsidP="00334C79">
            <w:pPr>
              <w:tabs>
                <w:tab w:val="decimal" w:pos="985"/>
              </w:tabs>
              <w:spacing w:after="0" w:line="360" w:lineRule="exact"/>
              <w:ind w:left="-18" w:right="-1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1,007</w:t>
            </w:r>
          </w:p>
        </w:tc>
        <w:tc>
          <w:tcPr>
            <w:tcW w:w="288" w:type="dxa"/>
          </w:tcPr>
          <w:p w:rsidR="000027C1" w:rsidRPr="00F94A31" w:rsidRDefault="000027C1" w:rsidP="00334C79">
            <w:pPr>
              <w:pStyle w:val="BodyText"/>
              <w:tabs>
                <w:tab w:val="decimal" w:pos="-110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0027C1" w:rsidRPr="00F94A31" w:rsidRDefault="000027C1" w:rsidP="00334C79">
            <w:pPr>
              <w:tabs>
                <w:tab w:val="decimal" w:pos="903"/>
              </w:tabs>
              <w:spacing w:after="0" w:line="360" w:lineRule="exact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gridSpan w:val="3"/>
          </w:tcPr>
          <w:p w:rsidR="000027C1" w:rsidRPr="00F94A31" w:rsidRDefault="000027C1" w:rsidP="00334C79">
            <w:pPr>
              <w:pStyle w:val="BodyText"/>
              <w:tabs>
                <w:tab w:val="decimal" w:pos="834"/>
              </w:tabs>
              <w:spacing w:after="0" w:line="36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027C1" w:rsidRPr="00F94A31" w:rsidRDefault="00CC09AA" w:rsidP="00334C79">
            <w:pPr>
              <w:tabs>
                <w:tab w:val="decimal" w:pos="110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1,007</w:t>
            </w:r>
          </w:p>
        </w:tc>
        <w:tc>
          <w:tcPr>
            <w:tcW w:w="279" w:type="dxa"/>
            <w:gridSpan w:val="2"/>
          </w:tcPr>
          <w:p w:rsidR="000027C1" w:rsidRPr="00F94A31" w:rsidRDefault="000027C1" w:rsidP="00334C79">
            <w:pPr>
              <w:pStyle w:val="BodyText"/>
              <w:tabs>
                <w:tab w:val="decimal" w:pos="834"/>
              </w:tabs>
              <w:spacing w:after="0"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334C79">
            <w:pPr>
              <w:tabs>
                <w:tab w:val="decimal" w:pos="92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  <w:tr w:rsidR="000027C1" w:rsidRPr="00F94A31" w:rsidTr="00334C79">
        <w:trPr>
          <w:trHeight w:val="70"/>
        </w:trPr>
        <w:tc>
          <w:tcPr>
            <w:tcW w:w="3857" w:type="dxa"/>
            <w:gridSpan w:val="4"/>
          </w:tcPr>
          <w:p w:rsidR="000027C1" w:rsidRPr="00E059A0" w:rsidRDefault="000027C1" w:rsidP="00F135EE">
            <w:pPr>
              <w:pStyle w:val="a"/>
              <w:tabs>
                <w:tab w:val="clear" w:pos="1080"/>
              </w:tabs>
              <w:spacing w:after="0" w:line="360" w:lineRule="exact"/>
              <w:ind w:right="-25" w:hanging="108"/>
              <w:rPr>
                <w:rFonts w:ascii="Angsana New" w:hAnsi="Angsana New" w:cs="Angsana New"/>
                <w:cs/>
                <w:lang w:val="en-US"/>
              </w:rPr>
            </w:pPr>
            <w:r w:rsidRPr="00E059A0">
              <w:rPr>
                <w:rFonts w:ascii="Angsana New" w:hAnsi="Angsana New" w:cs="Angsan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0027C1" w:rsidRPr="00F94A31" w:rsidRDefault="00A90704" w:rsidP="00A90704">
            <w:pPr>
              <w:tabs>
                <w:tab w:val="decimal" w:pos="985"/>
              </w:tabs>
              <w:spacing w:after="0" w:line="360" w:lineRule="exact"/>
              <w:ind w:left="-18" w:right="-1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="00CC09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2D165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:rsidR="000027C1" w:rsidRPr="00F94A31" w:rsidRDefault="000027C1" w:rsidP="00334C79">
            <w:pPr>
              <w:pStyle w:val="BodyText"/>
              <w:tabs>
                <w:tab w:val="decimal" w:pos="-110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0027C1" w:rsidRPr="00F94A31" w:rsidRDefault="000027C1" w:rsidP="00334C79">
            <w:pPr>
              <w:tabs>
                <w:tab w:val="decimal" w:pos="903"/>
              </w:tabs>
              <w:spacing w:after="0" w:line="360" w:lineRule="exact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274,947</w:t>
            </w:r>
          </w:p>
        </w:tc>
        <w:tc>
          <w:tcPr>
            <w:tcW w:w="270" w:type="dxa"/>
            <w:gridSpan w:val="3"/>
          </w:tcPr>
          <w:p w:rsidR="000027C1" w:rsidRPr="00F94A31" w:rsidRDefault="000027C1" w:rsidP="00334C79">
            <w:pPr>
              <w:pStyle w:val="BodyText"/>
              <w:tabs>
                <w:tab w:val="decimal" w:pos="-110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0027C1" w:rsidRPr="00F94A31" w:rsidRDefault="00A90704" w:rsidP="00334C79">
            <w:pPr>
              <w:tabs>
                <w:tab w:val="decimal" w:pos="110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187,152</w:t>
            </w:r>
          </w:p>
        </w:tc>
        <w:tc>
          <w:tcPr>
            <w:tcW w:w="279" w:type="dxa"/>
            <w:gridSpan w:val="2"/>
          </w:tcPr>
          <w:p w:rsidR="000027C1" w:rsidRPr="00F94A31" w:rsidRDefault="000027C1" w:rsidP="00334C79">
            <w:pPr>
              <w:pStyle w:val="BodyText"/>
              <w:tabs>
                <w:tab w:val="decimal" w:pos="834"/>
              </w:tabs>
              <w:spacing w:after="0" w:line="360" w:lineRule="exact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0027C1" w:rsidP="00334C79">
            <w:pPr>
              <w:tabs>
                <w:tab w:val="decimal" w:pos="92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222,393</w:t>
            </w:r>
          </w:p>
        </w:tc>
      </w:tr>
      <w:tr w:rsidR="000027C1" w:rsidRPr="00F94A31" w:rsidTr="00334C79">
        <w:trPr>
          <w:trHeight w:val="60"/>
        </w:trPr>
        <w:tc>
          <w:tcPr>
            <w:tcW w:w="3857" w:type="dxa"/>
            <w:gridSpan w:val="4"/>
          </w:tcPr>
          <w:p w:rsidR="000027C1" w:rsidRPr="002C4963" w:rsidRDefault="000027C1" w:rsidP="002C4963">
            <w:pPr>
              <w:pStyle w:val="a"/>
              <w:tabs>
                <w:tab w:val="clear" w:pos="1080"/>
              </w:tabs>
              <w:spacing w:after="0" w:line="360" w:lineRule="exact"/>
              <w:ind w:right="-25" w:hanging="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C496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27C1" w:rsidRPr="007C5241" w:rsidRDefault="00A90704" w:rsidP="00334C79">
            <w:pPr>
              <w:tabs>
                <w:tab w:val="decimal" w:pos="985"/>
              </w:tabs>
              <w:spacing w:after="0" w:line="360" w:lineRule="exact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246,869</w:t>
            </w:r>
          </w:p>
        </w:tc>
        <w:tc>
          <w:tcPr>
            <w:tcW w:w="288" w:type="dxa"/>
          </w:tcPr>
          <w:p w:rsidR="000027C1" w:rsidRPr="007C5241" w:rsidRDefault="000027C1" w:rsidP="00334C79">
            <w:pPr>
              <w:tabs>
                <w:tab w:val="decimal" w:pos="954"/>
              </w:tabs>
              <w:spacing w:after="0" w:line="360" w:lineRule="exact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27C1" w:rsidRPr="000047A5" w:rsidRDefault="000027C1" w:rsidP="00334C79">
            <w:pPr>
              <w:tabs>
                <w:tab w:val="decimal" w:pos="903"/>
              </w:tabs>
              <w:spacing w:after="0" w:line="360" w:lineRule="exact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F5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275,178</w:t>
            </w:r>
          </w:p>
        </w:tc>
        <w:tc>
          <w:tcPr>
            <w:tcW w:w="270" w:type="dxa"/>
            <w:gridSpan w:val="3"/>
          </w:tcPr>
          <w:p w:rsidR="000027C1" w:rsidRPr="000047A5" w:rsidRDefault="000027C1" w:rsidP="00334C79">
            <w:pPr>
              <w:tabs>
                <w:tab w:val="decimal" w:pos="954"/>
              </w:tabs>
              <w:spacing w:after="0" w:line="360" w:lineRule="exact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27C1" w:rsidRPr="000047A5" w:rsidRDefault="00A90704" w:rsidP="00334C79">
            <w:pPr>
              <w:tabs>
                <w:tab w:val="decimal" w:pos="984"/>
              </w:tabs>
              <w:spacing w:after="0" w:line="360" w:lineRule="exact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189,975</w:t>
            </w:r>
          </w:p>
        </w:tc>
        <w:tc>
          <w:tcPr>
            <w:tcW w:w="279" w:type="dxa"/>
            <w:gridSpan w:val="2"/>
          </w:tcPr>
          <w:p w:rsidR="000027C1" w:rsidRPr="000047A5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0047A5" w:rsidRDefault="000027C1" w:rsidP="00334C79">
            <w:pPr>
              <w:tabs>
                <w:tab w:val="decimal" w:pos="92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223,140</w:t>
            </w:r>
          </w:p>
        </w:tc>
      </w:tr>
      <w:tr w:rsidR="000027C1" w:rsidRPr="00F94A31" w:rsidTr="00334C79">
        <w:trPr>
          <w:trHeight w:val="40"/>
        </w:trPr>
        <w:tc>
          <w:tcPr>
            <w:tcW w:w="3857" w:type="dxa"/>
            <w:gridSpan w:val="4"/>
          </w:tcPr>
          <w:p w:rsidR="000027C1" w:rsidRPr="00F94A31" w:rsidRDefault="000027C1" w:rsidP="00334C79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:rsidR="000027C1" w:rsidRPr="004E309E" w:rsidRDefault="000027C1" w:rsidP="00334C79">
            <w:pPr>
              <w:tabs>
                <w:tab w:val="decimal" w:pos="1314"/>
              </w:tabs>
              <w:spacing w:after="0" w:line="360" w:lineRule="exact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0027C1" w:rsidRPr="000047A5" w:rsidRDefault="000027C1" w:rsidP="00334C79">
            <w:pPr>
              <w:tabs>
                <w:tab w:val="decimal" w:pos="954"/>
              </w:tabs>
              <w:spacing w:after="0" w:line="360" w:lineRule="exact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:rsidR="000027C1" w:rsidRPr="007F5B94" w:rsidRDefault="000027C1" w:rsidP="00334C79">
            <w:pPr>
              <w:tabs>
                <w:tab w:val="decimal" w:pos="954"/>
              </w:tabs>
              <w:spacing w:after="0" w:line="360" w:lineRule="exact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0027C1" w:rsidRPr="000047A5" w:rsidRDefault="000027C1" w:rsidP="00334C79">
            <w:pPr>
              <w:tabs>
                <w:tab w:val="decimal" w:pos="954"/>
              </w:tabs>
              <w:spacing w:after="0" w:line="360" w:lineRule="exact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0027C1" w:rsidRDefault="000027C1" w:rsidP="00334C79">
            <w:pPr>
              <w:tabs>
                <w:tab w:val="decimal" w:pos="879"/>
              </w:tabs>
              <w:spacing w:after="0" w:line="360" w:lineRule="exact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0027C1" w:rsidRPr="000047A5" w:rsidRDefault="000027C1" w:rsidP="00334C79">
            <w:pPr>
              <w:pStyle w:val="BodyText"/>
              <w:tabs>
                <w:tab w:val="decimal" w:pos="954"/>
              </w:tabs>
              <w:spacing w:after="0" w:line="360" w:lineRule="exact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Default="000027C1" w:rsidP="00334C79">
            <w:pPr>
              <w:tabs>
                <w:tab w:val="decimal" w:pos="927"/>
              </w:tabs>
              <w:spacing w:after="0" w:line="360" w:lineRule="exact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027C1" w:rsidRPr="00F94A31" w:rsidTr="00334C79">
        <w:trPr>
          <w:trHeight w:val="70"/>
          <w:tblHeader/>
        </w:trPr>
        <w:tc>
          <w:tcPr>
            <w:tcW w:w="1710" w:type="dxa"/>
          </w:tcPr>
          <w:p w:rsidR="000027C1" w:rsidRPr="009822AA" w:rsidRDefault="000027C1" w:rsidP="00334C79">
            <w:pPr>
              <w:spacing w:after="0" w:line="360" w:lineRule="exact"/>
              <w:ind w:left="-99" w:right="-25"/>
              <w:rPr>
                <w:sz w:val="30"/>
                <w:szCs w:val="30"/>
              </w:rPr>
            </w:pPr>
            <w:r w:rsidRPr="009822AA">
              <w:rPr>
                <w:sz w:val="30"/>
                <w:szCs w:val="30"/>
                <w:cs/>
              </w:rPr>
              <w:br w:type="page"/>
            </w:r>
            <w:r w:rsidRPr="009822AA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เงินกู้ยืมจากกิจการที่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0027C1" w:rsidRPr="009822AA" w:rsidRDefault="000027C1" w:rsidP="00334C79">
            <w:pPr>
              <w:spacing w:after="0" w:line="360" w:lineRule="exac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02" w:type="dxa"/>
            <w:gridSpan w:val="3"/>
          </w:tcPr>
          <w:p w:rsidR="000027C1" w:rsidRPr="009822AA" w:rsidRDefault="000027C1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2" w:type="dxa"/>
            <w:gridSpan w:val="2"/>
          </w:tcPr>
          <w:p w:rsidR="000027C1" w:rsidRPr="009822AA" w:rsidRDefault="000027C1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5" w:type="dxa"/>
            <w:gridSpan w:val="7"/>
          </w:tcPr>
          <w:p w:rsidR="000027C1" w:rsidRPr="009822AA" w:rsidRDefault="000027C1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F0DDF" w:rsidRPr="00F94A31" w:rsidTr="00334C79">
        <w:trPr>
          <w:trHeight w:val="70"/>
          <w:tblHeader/>
        </w:trPr>
        <w:tc>
          <w:tcPr>
            <w:tcW w:w="1710" w:type="dxa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 </w:t>
            </w:r>
            <w:r w:rsidRPr="009822AA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4" w:type="dxa"/>
            <w:shd w:val="clear" w:color="auto" w:fill="auto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22A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1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88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22A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5" w:type="dxa"/>
            <w:gridSpan w:val="3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EF0DDF" w:rsidRPr="009822AA" w:rsidRDefault="00EF0DDF" w:rsidP="00334C79">
            <w:pPr>
              <w:tabs>
                <w:tab w:val="left" w:pos="975"/>
              </w:tabs>
              <w:spacing w:after="0" w:line="360" w:lineRule="exact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22A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0DDF" w:rsidRPr="00F94A31" w:rsidTr="00334C79">
        <w:trPr>
          <w:trHeight w:val="70"/>
          <w:tblHeader/>
        </w:trPr>
        <w:tc>
          <w:tcPr>
            <w:tcW w:w="1710" w:type="dxa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131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95" w:type="dxa"/>
            <w:gridSpan w:val="3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F0DDF" w:rsidRPr="00F94A31" w:rsidTr="00334C79">
        <w:trPr>
          <w:trHeight w:val="70"/>
          <w:tblHeader/>
        </w:trPr>
        <w:tc>
          <w:tcPr>
            <w:tcW w:w="1710" w:type="dxa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:rsidR="00EF0DDF" w:rsidRPr="00D15764" w:rsidRDefault="00EF0DDF" w:rsidP="00334C79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57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529" w:type="dxa"/>
            <w:gridSpan w:val="12"/>
            <w:shd w:val="clear" w:color="auto" w:fill="auto"/>
          </w:tcPr>
          <w:p w:rsidR="00EF0DDF" w:rsidRPr="009822AA" w:rsidRDefault="00EF0DDF" w:rsidP="00334C79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DDF" w:rsidRPr="00F94A31" w:rsidTr="00334C79">
        <w:trPr>
          <w:trHeight w:val="70"/>
        </w:trPr>
        <w:tc>
          <w:tcPr>
            <w:tcW w:w="1710" w:type="dxa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29" w:type="dxa"/>
            <w:gridSpan w:val="12"/>
          </w:tcPr>
          <w:p w:rsidR="00EF0DDF" w:rsidRPr="009822AA" w:rsidRDefault="00EF0DDF" w:rsidP="00334C79">
            <w:pPr>
              <w:pStyle w:val="BodyText"/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0DDF" w:rsidRPr="0057602E" w:rsidTr="00334C79">
        <w:trPr>
          <w:trHeight w:val="70"/>
        </w:trPr>
        <w:tc>
          <w:tcPr>
            <w:tcW w:w="1710" w:type="dxa"/>
          </w:tcPr>
          <w:p w:rsidR="00EF0DDF" w:rsidRPr="0057602E" w:rsidRDefault="00EF0DDF" w:rsidP="00334C79">
            <w:pPr>
              <w:spacing w:after="0" w:line="360" w:lineRule="exact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0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EF0DDF" w:rsidRPr="00F94A31" w:rsidRDefault="00584EC0" w:rsidP="00334C79">
            <w:pPr>
              <w:pStyle w:val="BodyText"/>
              <w:spacing w:after="0" w:line="360" w:lineRule="exact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2.64</w:t>
            </w:r>
          </w:p>
        </w:tc>
        <w:tc>
          <w:tcPr>
            <w:tcW w:w="264" w:type="dxa"/>
            <w:shd w:val="clear" w:color="auto" w:fill="auto"/>
          </w:tcPr>
          <w:p w:rsidR="00EF0DDF" w:rsidRPr="00F94A31" w:rsidRDefault="00EF0DDF" w:rsidP="00334C79">
            <w:pPr>
              <w:pStyle w:val="BodyText"/>
              <w:spacing w:after="0" w:line="360" w:lineRule="exac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EF0DDF" w:rsidRPr="00F94A31" w:rsidRDefault="00EF0DDF" w:rsidP="00334C79">
            <w:pPr>
              <w:pStyle w:val="BodyText"/>
              <w:spacing w:after="0" w:line="360" w:lineRule="exact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3.33</w:t>
            </w: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:rsidR="00EF0DDF" w:rsidRPr="00F94A31" w:rsidRDefault="003F13F4" w:rsidP="00334C79">
            <w:pPr>
              <w:pStyle w:val="BodyText"/>
              <w:tabs>
                <w:tab w:val="decimal" w:pos="452"/>
              </w:tabs>
              <w:spacing w:after="0" w:line="360" w:lineRule="exact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EF0DDF" w:rsidRPr="00F94A31" w:rsidRDefault="00EF0DDF" w:rsidP="00334C79">
            <w:pPr>
              <w:pStyle w:val="BodyText"/>
              <w:tabs>
                <w:tab w:val="decimal" w:pos="749"/>
              </w:tabs>
              <w:spacing w:after="0" w:line="360" w:lineRule="exact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EF0DDF" w:rsidRPr="00F94A31" w:rsidRDefault="00EF0DDF" w:rsidP="00334C79">
            <w:pPr>
              <w:pStyle w:val="BodyText"/>
              <w:tabs>
                <w:tab w:val="decimal" w:pos="452"/>
              </w:tabs>
              <w:spacing w:after="0" w:line="360" w:lineRule="exact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3"/>
          </w:tcPr>
          <w:p w:rsidR="00EF0DDF" w:rsidRPr="00F94A31" w:rsidRDefault="00EF0DDF" w:rsidP="00334C79">
            <w:pPr>
              <w:pStyle w:val="BodyText"/>
              <w:tabs>
                <w:tab w:val="decimal" w:pos="749"/>
              </w:tabs>
              <w:spacing w:after="0" w:line="360" w:lineRule="exact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bottom w:val="double" w:sz="4" w:space="0" w:color="auto"/>
            </w:tcBorders>
          </w:tcPr>
          <w:p w:rsidR="00EF0DDF" w:rsidRPr="00F94A31" w:rsidRDefault="003F13F4" w:rsidP="00334C79">
            <w:pPr>
              <w:pStyle w:val="BodyText"/>
              <w:tabs>
                <w:tab w:val="decimal" w:pos="881"/>
              </w:tabs>
              <w:spacing w:after="0" w:line="360" w:lineRule="exact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6,922,260</w:t>
            </w:r>
          </w:p>
        </w:tc>
        <w:tc>
          <w:tcPr>
            <w:tcW w:w="241" w:type="dxa"/>
            <w:gridSpan w:val="2"/>
          </w:tcPr>
          <w:p w:rsidR="00EF0DDF" w:rsidRPr="00F94A31" w:rsidRDefault="00EF0DDF" w:rsidP="00334C79">
            <w:pPr>
              <w:pStyle w:val="BodyText"/>
              <w:tabs>
                <w:tab w:val="decimal" w:pos="749"/>
              </w:tabs>
              <w:spacing w:after="0" w:line="360" w:lineRule="exact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:rsidR="00EF0DDF" w:rsidRPr="00F94A31" w:rsidRDefault="00EF0DDF" w:rsidP="00334C79">
            <w:pPr>
              <w:tabs>
                <w:tab w:val="decimal" w:pos="967"/>
              </w:tabs>
              <w:spacing w:after="0" w:line="360" w:lineRule="exact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6,524,310</w:t>
            </w:r>
          </w:p>
        </w:tc>
      </w:tr>
    </w:tbl>
    <w:p w:rsidR="00BC56BE" w:rsidRPr="00072ED3" w:rsidRDefault="00BC56BE" w:rsidP="004670B7">
      <w:pPr>
        <w:pStyle w:val="BodyText"/>
        <w:spacing w:after="0" w:line="240" w:lineRule="auto"/>
        <w:ind w:right="-25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DE07A5" w:rsidRDefault="00DE07A5" w:rsidP="000027C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pacing w:val="-2"/>
          <w:sz w:val="16"/>
          <w:szCs w:val="16"/>
        </w:rPr>
        <w:sectPr w:rsidR="00DE07A5" w:rsidSect="00A0780E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p w:rsidR="000027C1" w:rsidRDefault="000027C1" w:rsidP="000027C1">
      <w:pPr>
        <w:pStyle w:val="BodyText"/>
        <w:spacing w:after="0"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0116BF">
        <w:rPr>
          <w:rFonts w:ascii="Angsana New" w:hAnsi="Angsana New" w:cs="Angsana New"/>
          <w:sz w:val="30"/>
          <w:szCs w:val="30"/>
          <w:cs/>
        </w:rPr>
        <w:t>ร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>ายการเคลื่อนไหวของเงินกู้ยืมจากกิจการที่เกี่ยวข้องกันสำหรับ</w:t>
      </w:r>
      <w:r w:rsidR="00C924D1">
        <w:rPr>
          <w:rFonts w:ascii="Angsana New" w:hAnsi="Angsana New" w:cs="Angsana New" w:hint="cs"/>
          <w:sz w:val="30"/>
          <w:szCs w:val="30"/>
          <w:cs/>
          <w:lang w:eastAsia="x-none"/>
        </w:rPr>
        <w:t>งวดเก้า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เดือน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 xml:space="preserve">สิ้นสุดวันที่ </w:t>
      </w:r>
      <w:r w:rsidRPr="000116BF">
        <w:rPr>
          <w:rFonts w:ascii="Angsana New" w:hAnsi="Angsana New" w:cs="Angsana New"/>
          <w:sz w:val="30"/>
          <w:szCs w:val="30"/>
          <w:lang w:eastAsia="x-none"/>
        </w:rPr>
        <w:t>3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0</w:t>
      </w:r>
      <w:r w:rsidRPr="000116BF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C924D1">
        <w:rPr>
          <w:rFonts w:ascii="Angsana New" w:hAnsi="Angsana New" w:cs="Angsana New" w:hint="cs"/>
          <w:sz w:val="30"/>
          <w:szCs w:val="30"/>
          <w:cs/>
          <w:lang w:eastAsia="x-none"/>
        </w:rPr>
        <w:t>กันยา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ยน</w:t>
      </w:r>
      <w:r w:rsidRPr="000116BF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F679E6">
        <w:rPr>
          <w:rFonts w:ascii="Angsana New" w:hAnsi="Angsana New" w:cs="Angsana New"/>
          <w:sz w:val="30"/>
          <w:szCs w:val="30"/>
          <w:lang w:eastAsia="x-none"/>
        </w:rPr>
        <w:t>2561</w:t>
      </w:r>
      <w:r w:rsidRPr="000116BF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 xml:space="preserve">และ </w:t>
      </w:r>
      <w:r w:rsidR="00F679E6">
        <w:rPr>
          <w:rFonts w:ascii="Angsana New" w:hAnsi="Angsana New" w:cs="Angsana New"/>
          <w:sz w:val="30"/>
          <w:szCs w:val="30"/>
          <w:lang w:eastAsia="x-none"/>
        </w:rPr>
        <w:t>2560</w:t>
      </w:r>
      <w:r w:rsidRPr="000116BF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>มี</w:t>
      </w:r>
      <w:r w:rsidRPr="000116BF">
        <w:rPr>
          <w:rFonts w:ascii="Angsana New" w:hAnsi="Angsana New" w:cs="Angsana New" w:hint="cs"/>
          <w:sz w:val="30"/>
          <w:szCs w:val="30"/>
          <w:cs/>
          <w:lang w:eastAsia="x-none"/>
        </w:rPr>
        <w:t>ดังนี้</w:t>
      </w:r>
    </w:p>
    <w:p w:rsidR="000027C1" w:rsidRPr="00611BC4" w:rsidRDefault="000027C1" w:rsidP="00611BC4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54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149"/>
        <w:gridCol w:w="270"/>
        <w:gridCol w:w="1170"/>
        <w:gridCol w:w="273"/>
        <w:gridCol w:w="7"/>
        <w:gridCol w:w="1185"/>
        <w:gridCol w:w="270"/>
        <w:gridCol w:w="1260"/>
      </w:tblGrid>
      <w:tr w:rsidR="000027C1" w:rsidRPr="00C61F2F" w:rsidTr="00164055">
        <w:tc>
          <w:tcPr>
            <w:tcW w:w="3960" w:type="dxa"/>
          </w:tcPr>
          <w:p w:rsidR="000027C1" w:rsidRPr="00C61F2F" w:rsidRDefault="000027C1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2589" w:type="dxa"/>
            <w:gridSpan w:val="3"/>
          </w:tcPr>
          <w:p w:rsidR="000027C1" w:rsidRPr="00C61F2F" w:rsidRDefault="000027C1" w:rsidP="00334C79">
            <w:pPr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:rsidR="000027C1" w:rsidRPr="00C61F2F" w:rsidRDefault="000027C1" w:rsidP="00334C79">
            <w:pPr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3"/>
          </w:tcPr>
          <w:p w:rsidR="000027C1" w:rsidRPr="00C61F2F" w:rsidRDefault="000027C1" w:rsidP="00334C79">
            <w:pPr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C1" w:rsidRPr="00334C79" w:rsidTr="00584EC0">
        <w:trPr>
          <w:trHeight w:val="308"/>
        </w:trPr>
        <w:tc>
          <w:tcPr>
            <w:tcW w:w="3960" w:type="dxa"/>
          </w:tcPr>
          <w:p w:rsidR="000027C1" w:rsidRPr="00334C79" w:rsidRDefault="000027C1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0027C1" w:rsidRPr="00334C79" w:rsidRDefault="000027C1" w:rsidP="00334C79">
            <w:pPr>
              <w:spacing w:after="0" w:line="360" w:lineRule="exact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C7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34C79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0027C1" w:rsidRPr="00334C79" w:rsidRDefault="000027C1" w:rsidP="00334C79">
            <w:pPr>
              <w:spacing w:after="0" w:line="360" w:lineRule="exact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334C79" w:rsidRDefault="000027C1" w:rsidP="00334C79">
            <w:pPr>
              <w:spacing w:after="0" w:line="360" w:lineRule="exact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C7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34C79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0" w:type="dxa"/>
            <w:gridSpan w:val="2"/>
          </w:tcPr>
          <w:p w:rsidR="000027C1" w:rsidRPr="00334C79" w:rsidRDefault="000027C1" w:rsidP="00334C79">
            <w:pPr>
              <w:spacing w:after="0" w:line="360" w:lineRule="exact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0027C1" w:rsidRPr="00334C79" w:rsidRDefault="000027C1" w:rsidP="00334C79">
            <w:pPr>
              <w:spacing w:after="0" w:line="360" w:lineRule="exact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C7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34C79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0027C1" w:rsidRPr="00334C79" w:rsidRDefault="000027C1" w:rsidP="00334C79">
            <w:pPr>
              <w:spacing w:after="0" w:line="360" w:lineRule="exact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334C79" w:rsidRDefault="000027C1" w:rsidP="00334C79">
            <w:pPr>
              <w:spacing w:after="0" w:line="360" w:lineRule="exact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C7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334C79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0027C1" w:rsidRPr="00C61F2F" w:rsidTr="00164055">
        <w:trPr>
          <w:trHeight w:val="299"/>
        </w:trPr>
        <w:tc>
          <w:tcPr>
            <w:tcW w:w="3960" w:type="dxa"/>
          </w:tcPr>
          <w:p w:rsidR="000027C1" w:rsidRPr="00C61F2F" w:rsidRDefault="000027C1" w:rsidP="00334C79">
            <w:pPr>
              <w:pStyle w:val="Heading5"/>
              <w:spacing w:before="0" w:line="360" w:lineRule="exact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8"/>
          </w:tcPr>
          <w:p w:rsidR="000027C1" w:rsidRPr="00C61F2F" w:rsidRDefault="000027C1" w:rsidP="00334C79">
            <w:pPr>
              <w:tabs>
                <w:tab w:val="left" w:pos="972"/>
              </w:tabs>
              <w:spacing w:after="0" w:line="360" w:lineRule="exact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C61F2F" w:rsidTr="00164055">
        <w:tc>
          <w:tcPr>
            <w:tcW w:w="3960" w:type="dxa"/>
          </w:tcPr>
          <w:p w:rsidR="000027C1" w:rsidRPr="00C61F2F" w:rsidRDefault="000027C1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49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7C1" w:rsidRPr="00C61F2F" w:rsidTr="00164055">
        <w:trPr>
          <w:trHeight w:val="380"/>
        </w:trPr>
        <w:tc>
          <w:tcPr>
            <w:tcW w:w="3960" w:type="dxa"/>
          </w:tcPr>
          <w:p w:rsidR="000027C1" w:rsidRPr="00C61F2F" w:rsidRDefault="000027C1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9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C61F2F" w:rsidRDefault="000027C1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79E6" w:rsidRPr="00C61F2F" w:rsidTr="00164055">
        <w:trPr>
          <w:trHeight w:val="317"/>
        </w:trPr>
        <w:tc>
          <w:tcPr>
            <w:tcW w:w="3960" w:type="dxa"/>
          </w:tcPr>
          <w:p w:rsidR="00F679E6" w:rsidRPr="00C61F2F" w:rsidRDefault="00F679E6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49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F679E6" w:rsidRPr="00C61F2F" w:rsidRDefault="003F13F4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</w:tr>
      <w:tr w:rsidR="00F679E6" w:rsidRPr="00C61F2F" w:rsidTr="00164055">
        <w:trPr>
          <w:trHeight w:val="254"/>
        </w:trPr>
        <w:tc>
          <w:tcPr>
            <w:tcW w:w="3960" w:type="dxa"/>
          </w:tcPr>
          <w:p w:rsidR="00F679E6" w:rsidRPr="00C61F2F" w:rsidRDefault="00F679E6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9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79E6" w:rsidRPr="00C61F2F" w:rsidTr="00164055">
        <w:trPr>
          <w:trHeight w:val="299"/>
        </w:trPr>
        <w:tc>
          <w:tcPr>
            <w:tcW w:w="3960" w:type="dxa"/>
          </w:tcPr>
          <w:p w:rsidR="00F679E6" w:rsidRPr="00C61F2F" w:rsidRDefault="00F679E6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49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135EE" w:rsidP="00334C79">
            <w:pPr>
              <w:tabs>
                <w:tab w:val="decimal" w:pos="939"/>
              </w:tabs>
              <w:spacing w:after="0" w:line="360" w:lineRule="exact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5,715,873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826F02" w:rsidP="00334C79">
            <w:pPr>
              <w:tabs>
                <w:tab w:val="decimal" w:pos="939"/>
              </w:tabs>
              <w:spacing w:after="0" w:line="360" w:lineRule="exact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5,603,386</w:t>
            </w: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49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135EE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125,191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826F02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107,917</w:t>
            </w:r>
          </w:p>
        </w:tc>
      </w:tr>
      <w:tr w:rsidR="00F679E6" w:rsidRPr="00C61F2F" w:rsidTr="00164055">
        <w:trPr>
          <w:trHeight w:val="290"/>
        </w:trPr>
        <w:tc>
          <w:tcPr>
            <w:tcW w:w="3960" w:type="dxa"/>
          </w:tcPr>
          <w:p w:rsidR="00F679E6" w:rsidRPr="00C61F2F" w:rsidRDefault="00F679E6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49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49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135EE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(5,318,471)</w:t>
            </w:r>
          </w:p>
        </w:tc>
        <w:tc>
          <w:tcPr>
            <w:tcW w:w="270" w:type="dxa"/>
            <w:shd w:val="clear" w:color="auto" w:fill="FFFFFF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826F02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26F02">
              <w:rPr>
                <w:rFonts w:ascii="Angsana New" w:hAnsi="Angsana New" w:cs="Angsana New"/>
                <w:sz w:val="30"/>
                <w:szCs w:val="30"/>
              </w:rPr>
              <w:t>5,334,842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334C7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79E6" w:rsidRPr="00C61F2F" w:rsidRDefault="00F135EE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(124,643)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679E6" w:rsidRPr="00C61F2F" w:rsidRDefault="00F679E6" w:rsidP="00826F02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26F02">
              <w:rPr>
                <w:rFonts w:ascii="Angsana New" w:hAnsi="Angsana New" w:cs="Angsana New"/>
                <w:sz w:val="30"/>
                <w:szCs w:val="30"/>
              </w:rPr>
              <w:t>108,108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F135EE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135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F679E6" w:rsidP="00334C79">
            <w:pPr>
              <w:tabs>
                <w:tab w:val="decimal" w:pos="601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F135EE" w:rsidP="00334C79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6,922,260</w:t>
            </w:r>
          </w:p>
        </w:tc>
        <w:tc>
          <w:tcPr>
            <w:tcW w:w="270" w:type="dxa"/>
          </w:tcPr>
          <w:p w:rsidR="00F679E6" w:rsidRPr="00C61F2F" w:rsidRDefault="00F679E6" w:rsidP="00334C79">
            <w:pPr>
              <w:tabs>
                <w:tab w:val="decimal" w:pos="939"/>
              </w:tabs>
              <w:spacing w:after="0" w:line="360" w:lineRule="exact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2D2813" w:rsidP="002D2813">
            <w:pPr>
              <w:tabs>
                <w:tab w:val="decimal" w:pos="939"/>
              </w:tabs>
              <w:spacing w:after="0" w:line="360" w:lineRule="exact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5,966</w:t>
            </w:r>
            <w:r w:rsidR="00F67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833</w:t>
            </w:r>
          </w:p>
        </w:tc>
      </w:tr>
    </w:tbl>
    <w:p w:rsidR="009444C4" w:rsidRPr="00FD1985" w:rsidRDefault="009444C4" w:rsidP="0057602E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81"/>
        <w:gridCol w:w="259"/>
        <w:gridCol w:w="1157"/>
        <w:gridCol w:w="272"/>
        <w:gridCol w:w="1168"/>
        <w:gridCol w:w="270"/>
        <w:gridCol w:w="1260"/>
      </w:tblGrid>
      <w:tr w:rsidR="004A30E8" w:rsidRPr="00F94A31" w:rsidTr="003565ED">
        <w:trPr>
          <w:trHeight w:val="428"/>
        </w:trPr>
        <w:tc>
          <w:tcPr>
            <w:tcW w:w="3960" w:type="dxa"/>
          </w:tcPr>
          <w:p w:rsidR="004A30E8" w:rsidRPr="00B06435" w:rsidRDefault="009444C4" w:rsidP="00494B6A">
            <w:pPr>
              <w:spacing w:after="0" w:line="240" w:lineRule="auto"/>
              <w:ind w:left="-18"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B06435"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ภาระผูกพันที่มีกับกิจการที่เกี่ยวข้องกัน</w:t>
            </w:r>
          </w:p>
        </w:tc>
        <w:tc>
          <w:tcPr>
            <w:tcW w:w="2597" w:type="dxa"/>
            <w:gridSpan w:val="3"/>
          </w:tcPr>
          <w:p w:rsidR="004A30E8" w:rsidRPr="00F94A31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4A30E8" w:rsidRPr="00F94A31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4A30E8" w:rsidRPr="00F94A31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DD5" w:rsidRPr="00F94A31" w:rsidTr="003565ED">
        <w:trPr>
          <w:trHeight w:val="417"/>
        </w:trPr>
        <w:tc>
          <w:tcPr>
            <w:tcW w:w="3960" w:type="dxa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A36DD5" w:rsidRPr="00C81A43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9" w:type="dxa"/>
          </w:tcPr>
          <w:p w:rsidR="00A36DD5" w:rsidRPr="00C81A43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6DD5" w:rsidRPr="00C81A43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:rsidR="00A36DD5" w:rsidRPr="00C81A43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A36DD5" w:rsidRPr="00C81A43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36DD5" w:rsidRPr="00C81A43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6DD5" w:rsidRPr="00C81A43" w:rsidRDefault="00A36DD5" w:rsidP="00A36DD5">
            <w:pPr>
              <w:tabs>
                <w:tab w:val="left" w:pos="882"/>
              </w:tabs>
              <w:spacing w:after="0" w:line="240" w:lineRule="auto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6DD5" w:rsidRPr="00F94A31" w:rsidTr="003565ED">
        <w:trPr>
          <w:trHeight w:val="407"/>
        </w:trPr>
        <w:tc>
          <w:tcPr>
            <w:tcW w:w="3960" w:type="dxa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A36DD5" w:rsidRPr="00F94A31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A36DD5" w:rsidRPr="00F94A31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6DD5" w:rsidRPr="00F94A31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2" w:type="dxa"/>
          </w:tcPr>
          <w:p w:rsidR="00A36DD5" w:rsidRPr="00F94A31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A36DD5" w:rsidRPr="00F94A31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6DD5" w:rsidRPr="00F94A31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6DD5" w:rsidRPr="00F94A31" w:rsidRDefault="00A36DD5" w:rsidP="00A36DD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36DD5" w:rsidRPr="00F94A31" w:rsidTr="003565ED">
        <w:trPr>
          <w:trHeight w:val="417"/>
        </w:trPr>
        <w:tc>
          <w:tcPr>
            <w:tcW w:w="3960" w:type="dxa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7" w:type="dxa"/>
            <w:gridSpan w:val="7"/>
          </w:tcPr>
          <w:p w:rsidR="00A36DD5" w:rsidRPr="00F94A31" w:rsidRDefault="00A36DD5" w:rsidP="00A36DD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DD5" w:rsidRPr="00F94A31" w:rsidTr="003565ED">
        <w:trPr>
          <w:trHeight w:val="428"/>
        </w:trPr>
        <w:tc>
          <w:tcPr>
            <w:tcW w:w="3960" w:type="dxa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81" w:type="dxa"/>
          </w:tcPr>
          <w:p w:rsidR="00A36DD5" w:rsidRPr="00F94A31" w:rsidRDefault="00A36DD5" w:rsidP="00A36DD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A36DD5" w:rsidRPr="00F94A31" w:rsidRDefault="00A36DD5" w:rsidP="00A36DD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6DD5" w:rsidRPr="00F94A31" w:rsidRDefault="00A36DD5" w:rsidP="00A36DD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36DD5" w:rsidRPr="00F94A31" w:rsidRDefault="00A36DD5" w:rsidP="00A36DD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A36DD5" w:rsidRPr="00F94A31" w:rsidRDefault="00A36DD5" w:rsidP="00A36DD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36DD5" w:rsidRPr="00F94A31" w:rsidRDefault="00A36DD5" w:rsidP="00A36DD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6DD5" w:rsidRPr="00F94A31" w:rsidRDefault="00A36DD5" w:rsidP="00A36DD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6DD5" w:rsidRPr="00F94A31" w:rsidTr="003565ED">
        <w:trPr>
          <w:trHeight w:val="295"/>
        </w:trPr>
        <w:tc>
          <w:tcPr>
            <w:tcW w:w="3960" w:type="dxa"/>
          </w:tcPr>
          <w:p w:rsidR="00A36DD5" w:rsidRPr="00101CDF" w:rsidRDefault="00A36DD5" w:rsidP="00A36DD5">
            <w:pPr>
              <w:tabs>
                <w:tab w:val="left" w:pos="432"/>
              </w:tabs>
              <w:spacing w:after="0" w:line="240" w:lineRule="auto"/>
              <w:ind w:left="16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1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81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6DD5" w:rsidRDefault="00A36DD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A36DD5" w:rsidRPr="00F94A31" w:rsidRDefault="00A36DD5" w:rsidP="00A36DD5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6DD5" w:rsidRDefault="00A36DD5" w:rsidP="00A36DD5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6DD5" w:rsidRPr="00F94A31" w:rsidTr="003565ED">
        <w:trPr>
          <w:trHeight w:val="407"/>
        </w:trPr>
        <w:tc>
          <w:tcPr>
            <w:tcW w:w="3960" w:type="dxa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1" w:type="dxa"/>
          </w:tcPr>
          <w:p w:rsidR="00A36DD5" w:rsidRPr="00F94A31" w:rsidRDefault="00AD4C9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199,964</w:t>
            </w:r>
          </w:p>
        </w:tc>
        <w:tc>
          <w:tcPr>
            <w:tcW w:w="259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180,421</w:t>
            </w:r>
          </w:p>
        </w:tc>
        <w:tc>
          <w:tcPr>
            <w:tcW w:w="272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A36DD5" w:rsidRPr="00F94A31" w:rsidRDefault="00AD4C95" w:rsidP="0030246C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134,94</w:t>
            </w:r>
            <w:r w:rsidR="0030246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6DD5" w:rsidRPr="00F94A31" w:rsidRDefault="00A36DD5" w:rsidP="00A36DD5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133,546</w:t>
            </w:r>
          </w:p>
        </w:tc>
      </w:tr>
      <w:tr w:rsidR="00A36DD5" w:rsidRPr="00F94A31" w:rsidTr="003565ED">
        <w:trPr>
          <w:trHeight w:val="417"/>
        </w:trPr>
        <w:tc>
          <w:tcPr>
            <w:tcW w:w="3960" w:type="dxa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81" w:type="dxa"/>
          </w:tcPr>
          <w:p w:rsidR="00A36DD5" w:rsidRPr="00F94A31" w:rsidRDefault="00AD4C9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655,446</w:t>
            </w:r>
          </w:p>
        </w:tc>
        <w:tc>
          <w:tcPr>
            <w:tcW w:w="259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598,453</w:t>
            </w:r>
          </w:p>
        </w:tc>
        <w:tc>
          <w:tcPr>
            <w:tcW w:w="272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A36DD5" w:rsidRPr="00F94A31" w:rsidRDefault="00AD4C95" w:rsidP="00A36DD5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442,604</w:t>
            </w:r>
          </w:p>
        </w:tc>
        <w:tc>
          <w:tcPr>
            <w:tcW w:w="270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6DD5" w:rsidRPr="00F94A31" w:rsidRDefault="00A36DD5" w:rsidP="00A36DD5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471,624</w:t>
            </w:r>
          </w:p>
        </w:tc>
      </w:tr>
      <w:tr w:rsidR="00A36DD5" w:rsidRPr="00F94A31" w:rsidTr="003565ED">
        <w:trPr>
          <w:trHeight w:val="407"/>
        </w:trPr>
        <w:tc>
          <w:tcPr>
            <w:tcW w:w="3960" w:type="dxa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36DD5" w:rsidRPr="00F94A31" w:rsidRDefault="00AD4C9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2,502,403</w:t>
            </w:r>
          </w:p>
        </w:tc>
        <w:tc>
          <w:tcPr>
            <w:tcW w:w="259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2,606,684</w:t>
            </w:r>
          </w:p>
        </w:tc>
        <w:tc>
          <w:tcPr>
            <w:tcW w:w="272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36DD5" w:rsidRPr="00F94A31" w:rsidRDefault="00AD4C95" w:rsidP="00A36DD5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2,178,475</w:t>
            </w:r>
          </w:p>
        </w:tc>
        <w:tc>
          <w:tcPr>
            <w:tcW w:w="270" w:type="dxa"/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6DD5" w:rsidRPr="00F94A31" w:rsidRDefault="00A36DD5" w:rsidP="00A36DD5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2,282,476</w:t>
            </w:r>
          </w:p>
        </w:tc>
      </w:tr>
      <w:tr w:rsidR="00A36DD5" w:rsidRPr="00F94A31" w:rsidTr="003565ED">
        <w:trPr>
          <w:trHeight w:val="428"/>
        </w:trPr>
        <w:tc>
          <w:tcPr>
            <w:tcW w:w="3960" w:type="dxa"/>
            <w:shd w:val="clear" w:color="auto" w:fill="auto"/>
          </w:tcPr>
          <w:p w:rsidR="00A36DD5" w:rsidRPr="00F94A31" w:rsidRDefault="00A36DD5" w:rsidP="00A36DD5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DD5" w:rsidRPr="00F94A31" w:rsidRDefault="003F13F4" w:rsidP="00AD4C9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AD4C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357,813</w:t>
            </w:r>
          </w:p>
        </w:tc>
        <w:tc>
          <w:tcPr>
            <w:tcW w:w="259" w:type="dxa"/>
          </w:tcPr>
          <w:p w:rsidR="00A36DD5" w:rsidRPr="00F94A31" w:rsidRDefault="00A36DD5" w:rsidP="00A36DD5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A36DD5" w:rsidRPr="00F94A31" w:rsidRDefault="00A36DD5" w:rsidP="00A36DD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3,385,558</w:t>
            </w:r>
          </w:p>
        </w:tc>
        <w:tc>
          <w:tcPr>
            <w:tcW w:w="272" w:type="dxa"/>
          </w:tcPr>
          <w:p w:rsidR="00A36DD5" w:rsidRPr="00F94A31" w:rsidRDefault="00A36DD5" w:rsidP="00A36DD5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DD5" w:rsidRPr="00F94A31" w:rsidRDefault="003F13F4" w:rsidP="00AD4C95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AD4C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756,028</w:t>
            </w:r>
          </w:p>
        </w:tc>
        <w:tc>
          <w:tcPr>
            <w:tcW w:w="270" w:type="dxa"/>
          </w:tcPr>
          <w:p w:rsidR="00A36DD5" w:rsidRPr="00F94A31" w:rsidRDefault="00A36DD5" w:rsidP="00A36DD5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6DD5" w:rsidRPr="00B623E7" w:rsidRDefault="00A36DD5" w:rsidP="00A36DD5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3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2,887,646</w:t>
            </w:r>
          </w:p>
        </w:tc>
      </w:tr>
    </w:tbl>
    <w:p w:rsidR="00854F8E" w:rsidRDefault="00854F8E" w:rsidP="00FD1985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  <w:sectPr w:rsidR="00854F8E" w:rsidSect="00D36B96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p w:rsidR="00C24C44" w:rsidRPr="003D07D4" w:rsidRDefault="00F45430" w:rsidP="00FD1985">
      <w:pPr>
        <w:spacing w:after="0"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D07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982DB4" w:rsidRPr="003D07D4" w:rsidRDefault="00982DB4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982DB4" w:rsidRPr="003D07D4" w:rsidRDefault="00F80828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982DB4"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สัญญารับบริการการจัดการ</w:t>
      </w:r>
    </w:p>
    <w:p w:rsidR="00982DB4" w:rsidRPr="003D07D4" w:rsidRDefault="00982DB4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600CC2" w:rsidRPr="003D07D4" w:rsidRDefault="00710B2E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3D07D4">
        <w:rPr>
          <w:rFonts w:ascii="Angsana New" w:hAnsi="Angsana New" w:cs="Angsana New"/>
          <w:sz w:val="30"/>
          <w:szCs w:val="30"/>
        </w:rPr>
        <w:tab/>
      </w:r>
      <w:r w:rsidR="00C24C44" w:rsidRPr="003D07D4">
        <w:rPr>
          <w:rFonts w:ascii="Angsana New" w:hAnsi="Angsana New" w:cs="Angsana New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</w:t>
      </w:r>
      <w:r w:rsidR="008C4E43">
        <w:rPr>
          <w:rFonts w:ascii="Angsana New" w:hAnsi="Angsana New" w:cs="Angsana New"/>
          <w:sz w:val="30"/>
          <w:szCs w:val="30"/>
          <w:cs/>
        </w:rPr>
        <w:t xml:space="preserve">้บริการทางด้านบัญชี ภาษีอากร </w:t>
      </w:r>
      <w:r w:rsidR="00C24C44" w:rsidRPr="003D07D4">
        <w:rPr>
          <w:rFonts w:ascii="Angsana New" w:hAnsi="Angsana New" w:cs="Angsana New"/>
          <w:sz w:val="30"/>
          <w:szCs w:val="30"/>
          <w:cs/>
        </w:rPr>
        <w:t>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="00C24C44" w:rsidRPr="003D07D4">
        <w:rPr>
          <w:rFonts w:ascii="Angsana New" w:hAnsi="Angsana New" w:cs="Angsana New"/>
          <w:sz w:val="30"/>
          <w:szCs w:val="30"/>
        </w:rPr>
        <w:t xml:space="preserve"> 1 </w:t>
      </w:r>
      <w:r w:rsidR="00C24C44" w:rsidRPr="003D07D4">
        <w:rPr>
          <w:rFonts w:ascii="Angsana New" w:hAnsi="Angsana New" w:cs="Angsana New"/>
          <w:sz w:val="30"/>
          <w:szCs w:val="30"/>
          <w:cs/>
        </w:rPr>
        <w:t xml:space="preserve">ปี และสามารถต่ออายุใหม่เป็นคราวๆไป โดยคู่สัญญาฝ่ายใดฝ่ายหนึ่งต้องแจ้งเป็นลายลักษณ์อักษรล่วงหน้าเป็นเวลา </w:t>
      </w:r>
      <w:r w:rsidR="00C24C44" w:rsidRPr="003D07D4">
        <w:rPr>
          <w:rFonts w:ascii="Angsana New" w:hAnsi="Angsana New" w:cs="Angsana New"/>
          <w:sz w:val="30"/>
          <w:szCs w:val="30"/>
        </w:rPr>
        <w:t xml:space="preserve">30 </w:t>
      </w:r>
      <w:r w:rsidR="00C24C44" w:rsidRPr="003D07D4">
        <w:rPr>
          <w:rFonts w:ascii="Angsana New" w:hAnsi="Angsana New" w:cs="Angsana New"/>
          <w:sz w:val="30"/>
          <w:szCs w:val="30"/>
          <w:cs/>
        </w:rPr>
        <w:t>วัน</w:t>
      </w:r>
    </w:p>
    <w:p w:rsidR="00C474AD" w:rsidRPr="00E650FF" w:rsidRDefault="00C474AD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</w:rPr>
      </w:pPr>
    </w:p>
    <w:p w:rsidR="00772481" w:rsidRPr="003D07D4" w:rsidRDefault="00710B2E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</w:rPr>
        <w:tab/>
      </w:r>
      <w:r w:rsidR="00041ACE"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สัญญารับบริการระบบคอมพิวเตอร์</w:t>
      </w:r>
    </w:p>
    <w:p w:rsidR="00041ACE" w:rsidRPr="00E650FF" w:rsidRDefault="00041ACE" w:rsidP="003D07D4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C24C44" w:rsidRPr="003D07D4" w:rsidRDefault="00C24C44" w:rsidP="003D07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โดยกิจการที่เกี่ยวข้องกันดังกล่าวจะให้บริการทางด้านระบบคอมพิวเตอร์แก่</w:t>
      </w:r>
      <w:r w:rsidR="009C5D61"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 ทั้งนี้   </w:t>
      </w:r>
      <w:r w:rsidR="009C5D61"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บริษัทต้องจ่ายค่าบริการเป็นจำนวนเงินตามที่ระบุในสัญญา สัญญามีอายุ </w:t>
      </w:r>
      <w:r w:rsidRPr="003D07D4">
        <w:rPr>
          <w:rFonts w:ascii="Angsana New" w:hAnsi="Angsana New" w:cs="Angsana New"/>
          <w:spacing w:val="2"/>
          <w:sz w:val="30"/>
          <w:szCs w:val="30"/>
        </w:rPr>
        <w:t xml:space="preserve"> 1 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ปีและสามารถต่ออายุใหม่เป็นคราวๆไป</w:t>
      </w:r>
    </w:p>
    <w:p w:rsidR="00C474AD" w:rsidRPr="00E650FF" w:rsidRDefault="00C474A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</w:rPr>
      </w:pPr>
    </w:p>
    <w:p w:rsidR="00C83B13" w:rsidRPr="003D07D4" w:rsidRDefault="00C83B13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สัญญาบริการบัตรสมาชิก</w:t>
      </w:r>
    </w:p>
    <w:p w:rsidR="00C83B13" w:rsidRPr="00E650FF" w:rsidRDefault="00C83B13" w:rsidP="003D07D4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C24C44" w:rsidRDefault="0056754B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บริษัทได้ทำสัญญารับบริการบัตรสมาชิก </w:t>
      </w:r>
      <w:r w:rsidR="00C24C44" w:rsidRPr="003D07D4">
        <w:rPr>
          <w:rFonts w:ascii="Angsana New" w:hAnsi="Angsana New" w:cs="Angsana New"/>
          <w:spacing w:val="2"/>
          <w:sz w:val="30"/>
          <w:szCs w:val="30"/>
        </w:rPr>
        <w:t>“</w:t>
      </w:r>
      <w:proofErr w:type="spellStart"/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>เดอะ</w:t>
      </w:r>
      <w:proofErr w:type="spellEnd"/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วัน การ์ด</w:t>
      </w:r>
      <w:r w:rsidR="00C24C44" w:rsidRPr="003D07D4">
        <w:rPr>
          <w:rFonts w:ascii="Angsana New" w:hAnsi="Angsana New" w:cs="Angsana New"/>
          <w:spacing w:val="2"/>
          <w:sz w:val="30"/>
          <w:szCs w:val="30"/>
        </w:rPr>
        <w:t>”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กับกิจการที่เกี่ยวข้องกันแห่งหนึ่ง โดยกิจการที่เกี่ยวข้องกันดังกล่าวจะให้บริการแก่สมาชิกของ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</w:t>
      </w:r>
      <w:proofErr w:type="spellStart"/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>เดอะ</w:t>
      </w:r>
      <w:proofErr w:type="spellEnd"/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วัน การ์ด แลก ในการนี้ 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กลุ่ม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>บริษัทต้องชำระค่าบริการตามอัตราท</w:t>
      </w:r>
      <w:r w:rsidR="00C738D3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ี่ระบุไว้ในสัญญา </w:t>
      </w:r>
      <w:r w:rsidR="00347D94" w:rsidRPr="003D07D4">
        <w:rPr>
          <w:rFonts w:ascii="Angsana New" w:hAnsi="Angsana New" w:cs="Angsana New"/>
          <w:spacing w:val="4"/>
          <w:sz w:val="30"/>
          <w:szCs w:val="30"/>
          <w:cs/>
        </w:rPr>
        <w:t>สัญญาดังกล่าว</w:t>
      </w:r>
      <w:r w:rsidR="008576DE" w:rsidRPr="003D07D4">
        <w:rPr>
          <w:rFonts w:ascii="Angsana New" w:hAnsi="Angsana New" w:cs="Angsana New"/>
          <w:spacing w:val="4"/>
          <w:sz w:val="30"/>
          <w:szCs w:val="30"/>
          <w:cs/>
        </w:rPr>
        <w:t>จะ</w:t>
      </w:r>
      <w:r w:rsidR="00347D94" w:rsidRPr="003D07D4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สิ้นสุดในวันที่ </w:t>
      </w:r>
      <w:r w:rsidR="00347D94" w:rsidRPr="003D07D4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347D94" w:rsidRPr="003D07D4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="00347D94" w:rsidRPr="003D07D4">
        <w:rPr>
          <w:rFonts w:ascii="Angsana New" w:hAnsi="Angsana New" w:cs="Angsana New"/>
          <w:spacing w:val="4"/>
          <w:sz w:val="30"/>
          <w:szCs w:val="30"/>
        </w:rPr>
        <w:t>25</w:t>
      </w:r>
      <w:r w:rsidR="00974EDB" w:rsidRPr="003D07D4">
        <w:rPr>
          <w:rFonts w:ascii="Angsana New" w:hAnsi="Angsana New" w:cs="Angsana New"/>
          <w:spacing w:val="4"/>
          <w:sz w:val="30"/>
          <w:szCs w:val="30"/>
        </w:rPr>
        <w:t>61</w:t>
      </w:r>
    </w:p>
    <w:p w:rsidR="005A462A" w:rsidRPr="00E650FF" w:rsidRDefault="005A462A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4"/>
        </w:rPr>
      </w:pPr>
    </w:p>
    <w:p w:rsidR="00C24C44" w:rsidRPr="003D07D4" w:rsidRDefault="00003970" w:rsidP="003D07D4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สัญญาเช่าและ</w:t>
      </w:r>
      <w:r w:rsidR="00C24C44" w:rsidRPr="003D07D4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:rsidR="00C24C44" w:rsidRPr="00EF4CB5" w:rsidRDefault="00C24C44" w:rsidP="003D07D4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C24C44" w:rsidRPr="003D07D4" w:rsidRDefault="00C24C44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กลุ่มบริษัทตกลงเช่าพื้นที่และรับบริการจากกิจการที่เกี่ยวข้องกันแห่งหนึ่ง ในการนี้กลุ่มบริษัทตกลงที่จะจ่ายค่าเช่าและค่าบริการเป็นรายเดือน</w:t>
      </w:r>
      <w:r w:rsidRPr="003D07D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สัญญาดังกล่าวมีอายุ </w:t>
      </w:r>
      <w:r w:rsidR="00A80043">
        <w:rPr>
          <w:rFonts w:ascii="Angsana New" w:hAnsi="Angsana New" w:cs="Angsana New"/>
          <w:spacing w:val="2"/>
          <w:sz w:val="30"/>
          <w:szCs w:val="30"/>
        </w:rPr>
        <w:t>1</w:t>
      </w:r>
      <w:r w:rsidR="00B378C7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และ </w:t>
      </w:r>
      <w:r w:rsidR="00197DB3">
        <w:rPr>
          <w:rFonts w:ascii="Angsana New" w:hAnsi="Angsana New" w:cs="Angsana New"/>
          <w:spacing w:val="2"/>
          <w:sz w:val="30"/>
          <w:szCs w:val="30"/>
        </w:rPr>
        <w:t>3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ปี แล</w:t>
      </w:r>
      <w:r w:rsidR="00697461">
        <w:rPr>
          <w:rFonts w:ascii="Angsana New" w:hAnsi="Angsana New" w:cs="Angsana New"/>
          <w:spacing w:val="2"/>
          <w:sz w:val="30"/>
          <w:szCs w:val="30"/>
          <w:cs/>
        </w:rPr>
        <w:t>ะสามารถต่ออายุใหม่เป็นคราวๆ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ไป โดยผู้เช่าจะต้องแจ้งให้ทราบล่วงหน้าเป็นลายลักษณ์อักษรไม่น้อยกว่า </w:t>
      </w:r>
      <w:r w:rsidR="00DB5C54" w:rsidRPr="003D07D4">
        <w:rPr>
          <w:rFonts w:ascii="Angsana New" w:hAnsi="Angsana New" w:cs="Angsana New"/>
          <w:spacing w:val="2"/>
          <w:sz w:val="30"/>
          <w:szCs w:val="30"/>
        </w:rPr>
        <w:t>90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วัน </w:t>
      </w:r>
    </w:p>
    <w:p w:rsidR="002838F9" w:rsidRPr="00EF4CB5" w:rsidRDefault="002838F9" w:rsidP="00A80043">
      <w:pPr>
        <w:tabs>
          <w:tab w:val="left" w:pos="450"/>
        </w:tabs>
        <w:spacing w:after="0" w:line="240" w:lineRule="auto"/>
        <w:ind w:right="-29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EA4E8D" w:rsidRPr="003D07D4" w:rsidRDefault="002838F9" w:rsidP="00A5727E">
      <w:pPr>
        <w:tabs>
          <w:tab w:val="left" w:pos="540"/>
        </w:tabs>
        <w:spacing w:after="0" w:line="240" w:lineRule="auto"/>
        <w:ind w:left="540" w:right="-29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EA4E8D"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="00EA4E8D" w:rsidRPr="003D07D4"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="00EA4E8D" w:rsidRPr="003D07D4">
        <w:rPr>
          <w:rFonts w:ascii="Angsana New" w:hAnsi="Angsana New" w:cs="Angsana New"/>
          <w:i/>
          <w:iCs/>
          <w:sz w:val="30"/>
          <w:szCs w:val="30"/>
          <w:cs/>
        </w:rPr>
        <w:t>เช่าพื้นที่และบริการ</w:t>
      </w:r>
    </w:p>
    <w:p w:rsidR="00EA4E8D" w:rsidRPr="00EF4CB5" w:rsidRDefault="00EA4E8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16"/>
          <w:szCs w:val="16"/>
        </w:rPr>
      </w:pPr>
      <w:r w:rsidRPr="00EF4CB5">
        <w:rPr>
          <w:rFonts w:ascii="Angsana New" w:hAnsi="Angsana New" w:cs="Angsana New"/>
          <w:sz w:val="16"/>
          <w:szCs w:val="16"/>
          <w:cs/>
        </w:rPr>
        <w:tab/>
      </w:r>
      <w:r w:rsidRPr="00EF4CB5">
        <w:rPr>
          <w:rFonts w:ascii="Angsana New" w:hAnsi="Angsana New" w:cs="Angsana New"/>
          <w:sz w:val="16"/>
          <w:szCs w:val="16"/>
          <w:cs/>
        </w:rPr>
        <w:tab/>
      </w:r>
    </w:p>
    <w:p w:rsidR="00EA4E8D" w:rsidRDefault="00EA4E8D" w:rsidP="00E650FF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3D07D4">
        <w:rPr>
          <w:rFonts w:ascii="Angsana New" w:hAnsi="Angsana New" w:cs="Angsana New"/>
          <w:sz w:val="30"/>
          <w:szCs w:val="30"/>
          <w:cs/>
        </w:rPr>
        <w:t>บริษัททำสัญญาให้เช่าพื้นที่ขายและให้บริการจัดการหลายฉบับกับกิจการที่เกี่ยวข้องกันหลายแห่ง ในการนี้ กิจการที่เกี่ยวข้องกันเหล่านี้ตกลงที่จะจ่ายค่าเช่าและค่าบริการจัดการตามร้อยละของยอดขาย และ</w:t>
      </w:r>
      <w:r w:rsidRPr="003D07D4">
        <w:rPr>
          <w:rFonts w:ascii="Angsana New" w:hAnsi="Angsana New" w:cs="Angsana New"/>
          <w:sz w:val="30"/>
          <w:szCs w:val="30"/>
        </w:rPr>
        <w:t>/</w:t>
      </w:r>
      <w:r w:rsidRPr="003D07D4">
        <w:rPr>
          <w:rFonts w:ascii="Angsana New" w:hAnsi="Angsana New" w:cs="Angsana New"/>
          <w:sz w:val="30"/>
          <w:szCs w:val="30"/>
          <w:cs/>
        </w:rPr>
        <w:t xml:space="preserve">หรือ ตามขนาดการใช้พื้นที่ สัญญาดังกล่าวมีอายุ </w:t>
      </w:r>
      <w:r w:rsidRPr="003D07D4">
        <w:rPr>
          <w:rFonts w:ascii="Angsana New" w:hAnsi="Angsana New" w:cs="Angsana New"/>
          <w:sz w:val="30"/>
          <w:szCs w:val="30"/>
        </w:rPr>
        <w:t>1</w:t>
      </w:r>
      <w:r w:rsidRPr="003D07D4">
        <w:rPr>
          <w:rFonts w:ascii="Angsana New" w:hAnsi="Angsana New" w:cs="Angsana New"/>
          <w:sz w:val="30"/>
          <w:szCs w:val="30"/>
          <w:cs/>
        </w:rPr>
        <w:t xml:space="preserve"> ปี และสามารถต่ออายุใหม่เป็นคราว ๆ ไป โดยคู่สัญญาฝ่ายใดฝ่ายหนึ่งต้องแจ้งเป็นลายลักษณ์อักษรล่วงหน้า</w:t>
      </w:r>
    </w:p>
    <w:p w:rsidR="00EF4CB5" w:rsidRPr="00EF4CB5" w:rsidRDefault="00EF4CB5" w:rsidP="00E650FF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16"/>
          <w:szCs w:val="16"/>
        </w:rPr>
      </w:pPr>
    </w:p>
    <w:p w:rsidR="00EA4E8D" w:rsidRPr="003D07D4" w:rsidRDefault="00EA4E8D" w:rsidP="003D07D4">
      <w:pPr>
        <w:tabs>
          <w:tab w:val="left" w:pos="450"/>
        </w:tabs>
        <w:spacing w:after="0" w:line="240" w:lineRule="auto"/>
        <w:ind w:left="540" w:right="-2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สัญญารับบริการบริหารงานคลังสินค้า</w:t>
      </w:r>
    </w:p>
    <w:p w:rsidR="00EA4E8D" w:rsidRPr="00EF4CB5" w:rsidRDefault="00EA4E8D" w:rsidP="003D07D4">
      <w:pPr>
        <w:tabs>
          <w:tab w:val="left" w:pos="450"/>
        </w:tabs>
        <w:spacing w:after="0" w:line="240" w:lineRule="auto"/>
        <w:ind w:left="540" w:right="-29"/>
        <w:jc w:val="both"/>
        <w:rPr>
          <w:rFonts w:ascii="Angsana New" w:hAnsi="Angsana New" w:cs="Angsana New"/>
          <w:sz w:val="16"/>
          <w:szCs w:val="16"/>
        </w:rPr>
      </w:pPr>
    </w:p>
    <w:p w:rsidR="00C474AD" w:rsidRPr="00697461" w:rsidRDefault="00EA4E8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97461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บริษัทได้ทำสัญญารับบริการบริหารคลังสินค้ากับกิจการที่เกี่ยวข้องกันแห่งหนึ่งเป็นเวลา </w:t>
      </w:r>
      <w:r w:rsidRPr="00697461">
        <w:rPr>
          <w:rFonts w:ascii="Angsana New" w:hAnsi="Angsana New" w:cs="Angsana New"/>
          <w:sz w:val="30"/>
          <w:szCs w:val="30"/>
        </w:rPr>
        <w:t>12</w:t>
      </w:r>
      <w:r w:rsidRPr="00697461">
        <w:rPr>
          <w:rFonts w:ascii="Angsana New" w:hAnsi="Angsana New" w:cs="Angsana New"/>
          <w:sz w:val="30"/>
          <w:szCs w:val="30"/>
          <w:cs/>
        </w:rPr>
        <w:t xml:space="preserve"> เดือนโดยบริษัทจะต้องจ่ายค่าบริการบริหารงานคลังสินค้าตามจำนวนที่ระบุไว้ในสัญญา</w:t>
      </w:r>
      <w:r w:rsidRPr="00697461">
        <w:rPr>
          <w:rFonts w:ascii="Angsana New" w:hAnsi="Angsana New" w:cs="Angsana New"/>
          <w:sz w:val="30"/>
          <w:szCs w:val="30"/>
        </w:rPr>
        <w:t xml:space="preserve"> </w:t>
      </w:r>
      <w:r w:rsidRPr="00697461">
        <w:rPr>
          <w:rFonts w:ascii="Angsana New" w:hAnsi="Angsana New" w:cs="Angsana New"/>
          <w:sz w:val="30"/>
          <w:szCs w:val="30"/>
          <w:cs/>
        </w:rPr>
        <w:t xml:space="preserve">ซึ่งคู่สัญญาฝ่ายหนึ่งฝ่ายใดสามารถบอกเลิกสัญญาได้ภายใน </w:t>
      </w:r>
      <w:r w:rsidRPr="00697461">
        <w:rPr>
          <w:rFonts w:ascii="Angsana New" w:hAnsi="Angsana New" w:cs="Angsana New"/>
          <w:sz w:val="30"/>
          <w:szCs w:val="30"/>
        </w:rPr>
        <w:t>90</w:t>
      </w:r>
      <w:r w:rsidRPr="00697461">
        <w:rPr>
          <w:rFonts w:ascii="Angsana New" w:hAnsi="Angsana New" w:cs="Angsana New"/>
          <w:sz w:val="30"/>
          <w:szCs w:val="30"/>
          <w:cs/>
        </w:rPr>
        <w:t xml:space="preserve"> วันก่อนสิ้นสุดระยะเวลาตามสัญญา มิฉะนั้นจะถือว่าสัญญาจะต่ออายุอัตโนมัติอีกครั้งละ </w:t>
      </w:r>
      <w:r w:rsidRPr="00697461">
        <w:rPr>
          <w:rFonts w:ascii="Angsana New" w:hAnsi="Angsana New" w:cs="Angsana New"/>
          <w:sz w:val="30"/>
          <w:szCs w:val="30"/>
        </w:rPr>
        <w:t xml:space="preserve">12 </w:t>
      </w:r>
      <w:r w:rsidRPr="00697461">
        <w:rPr>
          <w:rFonts w:ascii="Angsana New" w:hAnsi="Angsana New" w:cs="Angsana New"/>
          <w:sz w:val="30"/>
          <w:szCs w:val="30"/>
          <w:cs/>
        </w:rPr>
        <w:t>เดือน</w:t>
      </w:r>
    </w:p>
    <w:p w:rsidR="00A42063" w:rsidRPr="00EF4CB5" w:rsidRDefault="00A42063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16"/>
          <w:szCs w:val="16"/>
          <w:cs/>
        </w:rPr>
      </w:pPr>
    </w:p>
    <w:p w:rsidR="00CB50E7" w:rsidRPr="003D07D4" w:rsidRDefault="00B16F38" w:rsidP="00E650FF">
      <w:pPr>
        <w:numPr>
          <w:ilvl w:val="0"/>
          <w:numId w:val="45"/>
        </w:numPr>
        <w:tabs>
          <w:tab w:val="clear" w:pos="340"/>
          <w:tab w:val="num" w:pos="540"/>
        </w:tabs>
        <w:spacing w:after="0" w:line="240" w:lineRule="auto"/>
        <w:ind w:left="630" w:right="-29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D07D4">
        <w:rPr>
          <w:rFonts w:ascii="Angsana New" w:hAnsi="Angsana New" w:cs="Angsana New"/>
          <w:b/>
          <w:bCs/>
          <w:sz w:val="30"/>
          <w:szCs w:val="30"/>
          <w:cs/>
        </w:rPr>
        <w:t>เงินลงทุนอื่น</w:t>
      </w:r>
    </w:p>
    <w:p w:rsidR="00C9385E" w:rsidRPr="00EF4CB5" w:rsidRDefault="00C9385E" w:rsidP="003D07D4">
      <w:pPr>
        <w:tabs>
          <w:tab w:val="left" w:pos="540"/>
        </w:tabs>
        <w:spacing w:after="0" w:line="240" w:lineRule="auto"/>
        <w:ind w:right="-2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07"/>
        <w:gridCol w:w="270"/>
        <w:gridCol w:w="1170"/>
        <w:gridCol w:w="270"/>
        <w:gridCol w:w="1188"/>
        <w:gridCol w:w="270"/>
        <w:gridCol w:w="1215"/>
      </w:tblGrid>
      <w:tr w:rsidR="002B433A" w:rsidRPr="00F94A31" w:rsidTr="00E02D02">
        <w:trPr>
          <w:tblHeader/>
        </w:trPr>
        <w:tc>
          <w:tcPr>
            <w:tcW w:w="3870" w:type="dxa"/>
            <w:shd w:val="clear" w:color="auto" w:fill="auto"/>
          </w:tcPr>
          <w:p w:rsidR="002B433A" w:rsidRPr="00F94A31" w:rsidRDefault="002B433A" w:rsidP="004D3A45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EF4CB5" w:rsidRPr="00F94A31" w:rsidTr="00E02D02">
        <w:trPr>
          <w:tblHeader/>
        </w:trPr>
        <w:tc>
          <w:tcPr>
            <w:tcW w:w="3870" w:type="dxa"/>
          </w:tcPr>
          <w:p w:rsidR="00EF4CB5" w:rsidRPr="00F94A31" w:rsidRDefault="00EF4CB5" w:rsidP="00EF4CB5">
            <w:pPr>
              <w:spacing w:after="0" w:line="240" w:lineRule="auto"/>
              <w:ind w:right="-25" w:hanging="396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4CB5" w:rsidRPr="00F94A31" w:rsidTr="00E02D02">
        <w:trPr>
          <w:tblHeader/>
        </w:trPr>
        <w:tc>
          <w:tcPr>
            <w:tcW w:w="3870" w:type="dxa"/>
          </w:tcPr>
          <w:p w:rsidR="00EF4CB5" w:rsidRPr="00F94A31" w:rsidRDefault="00EF4CB5" w:rsidP="00EF4CB5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EF4CB5" w:rsidRPr="00C81A43" w:rsidRDefault="00EF4CB5" w:rsidP="00EF4CB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EF4CB5" w:rsidRPr="00F94A31" w:rsidTr="00E02D02">
        <w:trPr>
          <w:tblHeader/>
        </w:trPr>
        <w:tc>
          <w:tcPr>
            <w:tcW w:w="3870" w:type="dxa"/>
          </w:tcPr>
          <w:p w:rsidR="00EF4CB5" w:rsidRPr="00F94A31" w:rsidRDefault="00EF4CB5" w:rsidP="00EF4CB5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EF4CB5" w:rsidRPr="00F94A31" w:rsidRDefault="00EF4CB5" w:rsidP="00EF4CB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4CB5" w:rsidRPr="00F94A31" w:rsidTr="00E02D02">
        <w:trPr>
          <w:trHeight w:val="389"/>
        </w:trPr>
        <w:tc>
          <w:tcPr>
            <w:tcW w:w="3870" w:type="dxa"/>
          </w:tcPr>
          <w:p w:rsidR="00EF4CB5" w:rsidRPr="00F94A31" w:rsidRDefault="00EF4CB5" w:rsidP="00EF4CB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07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4CB5" w:rsidRPr="00F94A31" w:rsidTr="00E02D02">
        <w:tc>
          <w:tcPr>
            <w:tcW w:w="3870" w:type="dxa"/>
          </w:tcPr>
          <w:p w:rsidR="00EF4CB5" w:rsidRPr="00F94A31" w:rsidRDefault="00EF4CB5" w:rsidP="00EF4CB5">
            <w:pPr>
              <w:spacing w:after="0" w:line="240" w:lineRule="auto"/>
              <w:ind w:right="-25" w:hanging="1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07" w:type="dxa"/>
            <w:shd w:val="clear" w:color="auto" w:fill="auto"/>
          </w:tcPr>
          <w:p w:rsidR="00EF4CB5" w:rsidRPr="00F94A31" w:rsidRDefault="00421289" w:rsidP="00EF4CB5">
            <w:pPr>
              <w:pStyle w:val="acctfourfigures"/>
              <w:tabs>
                <w:tab w:val="clear" w:pos="765"/>
                <w:tab w:val="decimal" w:pos="27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F4CB5" w:rsidRPr="00F94A31" w:rsidRDefault="00421289" w:rsidP="00EF4CB5">
            <w:pPr>
              <w:pStyle w:val="acctfourfigures"/>
              <w:tabs>
                <w:tab w:val="clear" w:pos="765"/>
                <w:tab w:val="decimal" w:pos="27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AD0312" w:rsidRPr="00F94A31" w:rsidTr="00E02D02">
        <w:trPr>
          <w:trHeight w:val="407"/>
        </w:trPr>
        <w:tc>
          <w:tcPr>
            <w:tcW w:w="3870" w:type="dxa"/>
          </w:tcPr>
          <w:p w:rsidR="00AD0312" w:rsidRPr="00F94A31" w:rsidRDefault="00AD0312" w:rsidP="00AD031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3,456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567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675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0312" w:rsidRPr="00F94A31" w:rsidTr="00E02D02">
        <w:trPr>
          <w:trHeight w:val="433"/>
        </w:trPr>
        <w:tc>
          <w:tcPr>
            <w:tcW w:w="3870" w:type="dxa"/>
          </w:tcPr>
          <w:p w:rsidR="00AD0312" w:rsidRPr="00F94A31" w:rsidRDefault="00AD0312" w:rsidP="00AD031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12" w:rsidRPr="004A57DE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3,456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4,071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12" w:rsidRPr="00013518" w:rsidRDefault="00AD0312" w:rsidP="00AD0312">
            <w:pPr>
              <w:pStyle w:val="acctfourfigures"/>
              <w:tabs>
                <w:tab w:val="clear" w:pos="765"/>
                <w:tab w:val="decimal" w:pos="585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1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0312" w:rsidRPr="00565666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AD0312" w:rsidRPr="00565666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</w:tr>
      <w:tr w:rsidR="00EF4CB5" w:rsidRPr="00F94A31" w:rsidTr="00E02D02">
        <w:tc>
          <w:tcPr>
            <w:tcW w:w="3870" w:type="dxa"/>
          </w:tcPr>
          <w:p w:rsidR="00EF4CB5" w:rsidRPr="00F94A31" w:rsidRDefault="00EF4CB5" w:rsidP="00EF4CB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07" w:type="dxa"/>
            <w:shd w:val="clear" w:color="auto" w:fill="auto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F4CB5" w:rsidRPr="00F94A31" w:rsidTr="00E02D02">
        <w:tc>
          <w:tcPr>
            <w:tcW w:w="3870" w:type="dxa"/>
          </w:tcPr>
          <w:p w:rsidR="00EF4CB5" w:rsidRPr="00F94A31" w:rsidRDefault="00EF4CB5" w:rsidP="00EF4CB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</w:tc>
        <w:tc>
          <w:tcPr>
            <w:tcW w:w="1107" w:type="dxa"/>
            <w:shd w:val="clear" w:color="auto" w:fill="auto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F4CB5" w:rsidRPr="00F94A31" w:rsidRDefault="00EF4CB5" w:rsidP="00EF4CB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EF4CB5" w:rsidRPr="00F94A31" w:rsidRDefault="00EF4CB5" w:rsidP="00EF4CB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0312" w:rsidRPr="00F94A31" w:rsidTr="00E02D02">
        <w:tc>
          <w:tcPr>
            <w:tcW w:w="3870" w:type="dxa"/>
          </w:tcPr>
          <w:p w:rsidR="00AD0312" w:rsidRPr="00F94A31" w:rsidRDefault="00AD0312" w:rsidP="00AD0312">
            <w:pPr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07" w:type="dxa"/>
            <w:shd w:val="clear" w:color="auto" w:fill="auto"/>
          </w:tcPr>
          <w:p w:rsidR="00AD0312" w:rsidRPr="00F94A31" w:rsidRDefault="00AD0312" w:rsidP="00195A0E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</w:t>
            </w:r>
            <w:r w:rsidR="00195A0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207,623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207,620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207,620</w:t>
            </w:r>
          </w:p>
        </w:tc>
      </w:tr>
      <w:tr w:rsidR="00AD0312" w:rsidRPr="00F94A31" w:rsidTr="00E02D02">
        <w:tc>
          <w:tcPr>
            <w:tcW w:w="3870" w:type="dxa"/>
          </w:tcPr>
          <w:p w:rsidR="00AD0312" w:rsidRPr="00F94A31" w:rsidRDefault="00AD0312" w:rsidP="00AD031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12" w:rsidRPr="00195A0E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</w:t>
            </w:r>
            <w:r w:rsidR="00195A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207,623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207,620</w:t>
            </w:r>
          </w:p>
        </w:tc>
        <w:tc>
          <w:tcPr>
            <w:tcW w:w="270" w:type="dxa"/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AD0312" w:rsidRPr="00F94A31" w:rsidRDefault="00AD0312" w:rsidP="00AD031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207,620</w:t>
            </w:r>
          </w:p>
        </w:tc>
      </w:tr>
      <w:tr w:rsidR="00AD0312" w:rsidRPr="00F94A31" w:rsidTr="00E02D02">
        <w:tc>
          <w:tcPr>
            <w:tcW w:w="3870" w:type="dxa"/>
            <w:tcBorders>
              <w:bottom w:val="nil"/>
            </w:tcBorders>
          </w:tcPr>
          <w:p w:rsidR="00AD0312" w:rsidRPr="00F94A31" w:rsidRDefault="00AD0312" w:rsidP="00AD031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211,07</w:t>
            </w:r>
            <w:r w:rsidR="00195A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211,694</w:t>
            </w:r>
          </w:p>
        </w:tc>
        <w:tc>
          <w:tcPr>
            <w:tcW w:w="270" w:type="dxa"/>
            <w:tcBorders>
              <w:bottom w:val="nil"/>
            </w:tcBorders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207,620</w:t>
            </w:r>
          </w:p>
        </w:tc>
        <w:tc>
          <w:tcPr>
            <w:tcW w:w="270" w:type="dxa"/>
            <w:tcBorders>
              <w:bottom w:val="nil"/>
            </w:tcBorders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AD0312" w:rsidRPr="00F94A31" w:rsidRDefault="00AD0312" w:rsidP="00AD0312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208,239</w:t>
            </w:r>
          </w:p>
        </w:tc>
      </w:tr>
    </w:tbl>
    <w:p w:rsidR="00F95D71" w:rsidRDefault="00F95D71" w:rsidP="005753BF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F95D71" w:rsidRDefault="00F95D71">
      <w:pPr>
        <w:spacing w:after="0" w:line="240" w:lineRule="auto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  <w:r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br w:type="page"/>
      </w:r>
    </w:p>
    <w:p w:rsidR="005753BF" w:rsidRDefault="005753BF" w:rsidP="005753BF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shd w:val="clear" w:color="auto" w:fill="FFFFFF"/>
        </w:rPr>
      </w:pP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รายการเคลื่อนไหวในร</w:t>
      </w:r>
      <w:r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ะหว่างงวด</w:t>
      </w:r>
      <w:r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เก้า</w:t>
      </w:r>
      <w:r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30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กันยายน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 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25</w:t>
      </w:r>
      <w:r w:rsidRPr="00C61F2F"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6</w:t>
      </w:r>
      <w:r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 xml:space="preserve">1 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และ 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25</w:t>
      </w:r>
      <w:r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60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 xml:space="preserve"> 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ของตราสารทุน</w:t>
      </w:r>
      <w:r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และตราสารหนี้</w:t>
      </w:r>
      <w:r w:rsidRPr="00C61F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ที่อยู่ในความต้องการของตลาด</w:t>
      </w:r>
      <w:r w:rsidRPr="00C61F2F">
        <w:rPr>
          <w:rFonts w:ascii="Angsana New" w:hAnsi="Angsana New" w:cs="Angsana New"/>
          <w:sz w:val="30"/>
          <w:szCs w:val="30"/>
          <w:shd w:val="clear" w:color="auto" w:fill="FFFFFF"/>
          <w:cs/>
        </w:rPr>
        <w:t>มีดังนี้</w:t>
      </w:r>
    </w:p>
    <w:p w:rsidR="005753BF" w:rsidRPr="00854F8E" w:rsidRDefault="005753BF" w:rsidP="005753BF">
      <w:pPr>
        <w:shd w:val="clear" w:color="auto" w:fill="FFFFFF"/>
        <w:spacing w:after="0" w:line="240" w:lineRule="auto"/>
        <w:ind w:left="540" w:right="-29"/>
        <w:jc w:val="both"/>
        <w:rPr>
          <w:rFonts w:asciiTheme="majorBidi" w:hAnsiTheme="majorBidi" w:cstheme="majorBidi"/>
          <w:shd w:val="clear" w:color="auto" w:fill="E6E6E6"/>
        </w:rPr>
      </w:pPr>
    </w:p>
    <w:tbl>
      <w:tblPr>
        <w:tblW w:w="927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90"/>
        <w:gridCol w:w="1188"/>
        <w:gridCol w:w="252"/>
        <w:gridCol w:w="18"/>
        <w:gridCol w:w="1170"/>
        <w:gridCol w:w="270"/>
        <w:gridCol w:w="1206"/>
        <w:gridCol w:w="270"/>
        <w:gridCol w:w="1206"/>
      </w:tblGrid>
      <w:tr w:rsidR="005753BF" w:rsidRPr="003E18C5" w:rsidTr="00854F8E">
        <w:trPr>
          <w:tblHeader/>
        </w:trPr>
        <w:tc>
          <w:tcPr>
            <w:tcW w:w="3690" w:type="dxa"/>
            <w:shd w:val="clear" w:color="auto" w:fill="FFFFFF"/>
          </w:tcPr>
          <w:p w:rsidR="005753BF" w:rsidRPr="003E18C5" w:rsidRDefault="005753BF" w:rsidP="00826F02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4"/>
            <w:shd w:val="clear" w:color="auto" w:fill="FFFFFF"/>
          </w:tcPr>
          <w:p w:rsidR="005753BF" w:rsidRPr="003E18C5" w:rsidRDefault="005753BF" w:rsidP="00826F0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E18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826F0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shd w:val="clear" w:color="auto" w:fill="FFFFFF"/>
          </w:tcPr>
          <w:p w:rsidR="005753BF" w:rsidRPr="003E18C5" w:rsidRDefault="005753BF" w:rsidP="00826F0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E18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753BF" w:rsidRPr="003E18C5" w:rsidTr="00854F8E">
        <w:trPr>
          <w:tblHeader/>
        </w:trPr>
        <w:tc>
          <w:tcPr>
            <w:tcW w:w="3690" w:type="dxa"/>
            <w:shd w:val="clear" w:color="auto" w:fill="FFFFFF"/>
          </w:tcPr>
          <w:p w:rsidR="005753BF" w:rsidRPr="00D57953" w:rsidRDefault="005753BF" w:rsidP="005753BF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5795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41E2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D5795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41E2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D579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D5795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8" w:type="dxa"/>
            <w:shd w:val="clear" w:color="auto" w:fill="FFFFFF"/>
          </w:tcPr>
          <w:p w:rsidR="005753BF" w:rsidRPr="00C81A43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2" w:type="dxa"/>
            <w:shd w:val="clear" w:color="auto" w:fill="FFFFFF"/>
          </w:tcPr>
          <w:p w:rsidR="005753BF" w:rsidRPr="00C81A43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FFFFFF"/>
          </w:tcPr>
          <w:p w:rsidR="005753BF" w:rsidRPr="00C81A43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FFFFFF"/>
          </w:tcPr>
          <w:p w:rsidR="005753BF" w:rsidRPr="00C81A43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C81A43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5753BF" w:rsidRPr="00C81A43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C81A43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5753BF" w:rsidRPr="003E18C5" w:rsidTr="00854F8E">
        <w:trPr>
          <w:tblHeader/>
        </w:trPr>
        <w:tc>
          <w:tcPr>
            <w:tcW w:w="3690" w:type="dxa"/>
            <w:shd w:val="clear" w:color="auto" w:fill="FFFFFF"/>
          </w:tcPr>
          <w:p w:rsidR="005753BF" w:rsidRPr="003E18C5" w:rsidRDefault="005753BF" w:rsidP="005753BF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3E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53BF" w:rsidRPr="003E18C5" w:rsidTr="00826F02">
        <w:tc>
          <w:tcPr>
            <w:tcW w:w="3690" w:type="dxa"/>
            <w:shd w:val="clear" w:color="auto" w:fill="FFFFFF"/>
          </w:tcPr>
          <w:p w:rsidR="005753BF" w:rsidRPr="003E18C5" w:rsidRDefault="005753BF" w:rsidP="005753BF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88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3BF" w:rsidRPr="003E18C5" w:rsidTr="00826F02">
        <w:tc>
          <w:tcPr>
            <w:tcW w:w="3690" w:type="dxa"/>
            <w:shd w:val="clear" w:color="auto" w:fill="FFFFFF"/>
          </w:tcPr>
          <w:p w:rsidR="005753BF" w:rsidRPr="003E18C5" w:rsidRDefault="005753BF" w:rsidP="005753BF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88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5753BF" w:rsidP="005753BF">
            <w:pPr>
              <w:pStyle w:val="acctfourfigures"/>
              <w:tabs>
                <w:tab w:val="clear" w:pos="765"/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53BF" w:rsidRPr="003E18C5" w:rsidTr="00826F02">
        <w:tc>
          <w:tcPr>
            <w:tcW w:w="3690" w:type="dxa"/>
            <w:shd w:val="clear" w:color="auto" w:fill="FFFFFF"/>
          </w:tcPr>
          <w:p w:rsidR="005753BF" w:rsidRPr="003E18C5" w:rsidRDefault="005753BF" w:rsidP="005753B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E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E18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3E18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  <w:shd w:val="clear" w:color="auto" w:fill="FFFFFF"/>
          </w:tcPr>
          <w:p w:rsidR="005753BF" w:rsidRPr="003E18C5" w:rsidRDefault="00421289" w:rsidP="005753BF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32,077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421289" w:rsidP="005753BF">
            <w:pPr>
              <w:tabs>
                <w:tab w:val="decimal" w:pos="91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32,077</w:t>
            </w:r>
          </w:p>
        </w:tc>
      </w:tr>
      <w:tr w:rsidR="005753BF" w:rsidRPr="003E18C5" w:rsidTr="00826F02">
        <w:tc>
          <w:tcPr>
            <w:tcW w:w="3690" w:type="dxa"/>
            <w:shd w:val="clear" w:color="auto" w:fill="FFFFFF"/>
          </w:tcPr>
          <w:p w:rsidR="005753BF" w:rsidRPr="003E18C5" w:rsidRDefault="005753BF" w:rsidP="005753B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88" w:type="dxa"/>
            <w:shd w:val="clear" w:color="auto" w:fill="FFFFFF"/>
          </w:tcPr>
          <w:p w:rsidR="005753BF" w:rsidRPr="003E18C5" w:rsidRDefault="00421289" w:rsidP="005753BF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(619)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(31,644)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421289" w:rsidP="005753BF">
            <w:pPr>
              <w:tabs>
                <w:tab w:val="decimal" w:pos="91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(619)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(31,644)</w:t>
            </w:r>
          </w:p>
        </w:tc>
      </w:tr>
      <w:tr w:rsidR="005753BF" w:rsidRPr="003E18C5" w:rsidTr="00826F02">
        <w:tc>
          <w:tcPr>
            <w:tcW w:w="3690" w:type="dxa"/>
            <w:shd w:val="clear" w:color="auto" w:fill="FFFFFF"/>
          </w:tcPr>
          <w:p w:rsidR="005753BF" w:rsidRPr="003E18C5" w:rsidRDefault="005753BF" w:rsidP="005753BF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  <w:r w:rsidR="00F472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188" w:type="dxa"/>
            <w:shd w:val="clear" w:color="auto" w:fill="FFFFFF"/>
          </w:tcPr>
          <w:p w:rsidR="005753BF" w:rsidRPr="003E18C5" w:rsidRDefault="00421289" w:rsidP="0042128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421289" w:rsidP="0042128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5753BF" w:rsidRPr="003E18C5" w:rsidRDefault="005753BF" w:rsidP="008C127E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95A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753BF" w:rsidRPr="003E18C5" w:rsidTr="00F95D71">
        <w:trPr>
          <w:trHeight w:val="70"/>
        </w:trPr>
        <w:tc>
          <w:tcPr>
            <w:tcW w:w="3690" w:type="dxa"/>
            <w:shd w:val="clear" w:color="auto" w:fill="FFFFFF"/>
          </w:tcPr>
          <w:p w:rsidR="005753BF" w:rsidRPr="003E18C5" w:rsidRDefault="005753BF" w:rsidP="005753BF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753BF" w:rsidRPr="00421289" w:rsidRDefault="00421289" w:rsidP="0042128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753BF" w:rsidRPr="00421289" w:rsidRDefault="00421289" w:rsidP="0042128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5753BF" w:rsidRPr="003E18C5" w:rsidRDefault="005753BF" w:rsidP="005753BF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753BF" w:rsidRPr="003E18C5" w:rsidRDefault="005753BF" w:rsidP="008C127E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195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5753BF" w:rsidRPr="003E18C5" w:rsidTr="00F95D71">
        <w:trPr>
          <w:trHeight w:val="70"/>
        </w:trPr>
        <w:tc>
          <w:tcPr>
            <w:tcW w:w="3690" w:type="dxa"/>
            <w:shd w:val="clear" w:color="auto" w:fill="FFFFFF"/>
          </w:tcPr>
          <w:p w:rsidR="00F95D71" w:rsidRDefault="005753BF" w:rsidP="00826F02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  <w:p w:rsidR="005753BF" w:rsidRPr="00C11535" w:rsidRDefault="005753BF" w:rsidP="00826F02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15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C115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FFFFFF"/>
          </w:tcPr>
          <w:p w:rsidR="005753BF" w:rsidRPr="00854F8E" w:rsidRDefault="005753BF" w:rsidP="00826F0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FFFFFF"/>
          </w:tcPr>
          <w:p w:rsidR="005753BF" w:rsidRPr="00854F8E" w:rsidRDefault="005753BF" w:rsidP="00826F0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FFFFFF"/>
          </w:tcPr>
          <w:p w:rsidR="005753BF" w:rsidRPr="00854F8E" w:rsidRDefault="005753BF" w:rsidP="00826F0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753BF" w:rsidRPr="00854F8E" w:rsidRDefault="005753BF" w:rsidP="00826F0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FFFFFF"/>
          </w:tcPr>
          <w:p w:rsidR="005753BF" w:rsidRPr="00854F8E" w:rsidRDefault="005753BF" w:rsidP="00826F0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753BF" w:rsidRPr="00854F8E" w:rsidRDefault="005753BF" w:rsidP="00826F0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FFFFFF"/>
          </w:tcPr>
          <w:p w:rsidR="005753BF" w:rsidRPr="00854F8E" w:rsidRDefault="005753BF" w:rsidP="00826F0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D0312" w:rsidRPr="003E18C5" w:rsidTr="00826F02">
        <w:trPr>
          <w:trHeight w:val="70"/>
        </w:trPr>
        <w:tc>
          <w:tcPr>
            <w:tcW w:w="3690" w:type="dxa"/>
            <w:shd w:val="clear" w:color="auto" w:fill="FFFFFF"/>
          </w:tcPr>
          <w:p w:rsidR="00AD0312" w:rsidRPr="003E18C5" w:rsidRDefault="00AD0312" w:rsidP="00AD031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E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E18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3E18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3,452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AD0312" w:rsidRPr="003E18C5" w:rsidRDefault="00195A0E" w:rsidP="00AD031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3,418</w:t>
            </w:r>
          </w:p>
        </w:tc>
        <w:tc>
          <w:tcPr>
            <w:tcW w:w="270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644"/>
              </w:tabs>
              <w:spacing w:after="0" w:line="240" w:lineRule="auto"/>
              <w:ind w:left="-108"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644"/>
              </w:tabs>
              <w:spacing w:after="0" w:line="240" w:lineRule="auto"/>
              <w:ind w:left="-108"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312" w:rsidRPr="003E18C5" w:rsidTr="00826F02">
        <w:trPr>
          <w:trHeight w:val="70"/>
        </w:trPr>
        <w:tc>
          <w:tcPr>
            <w:tcW w:w="3690" w:type="dxa"/>
            <w:shd w:val="clear" w:color="auto" w:fill="FFFFFF"/>
          </w:tcPr>
          <w:p w:rsidR="00AD0312" w:rsidRPr="003E18C5" w:rsidRDefault="00AD0312" w:rsidP="00AD031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8" w:type="dxa"/>
            <w:shd w:val="clear" w:color="auto" w:fill="FFFFFF"/>
          </w:tcPr>
          <w:p w:rsidR="00AD0312" w:rsidRDefault="00AD0312" w:rsidP="00AD031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AD0312" w:rsidRDefault="00195A0E" w:rsidP="00AD031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644"/>
              </w:tabs>
              <w:spacing w:after="0" w:line="240" w:lineRule="auto"/>
              <w:ind w:left="-108"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644"/>
              </w:tabs>
              <w:spacing w:after="0" w:line="240" w:lineRule="auto"/>
              <w:ind w:left="-108"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312" w:rsidRPr="003E18C5" w:rsidTr="00F95D71">
        <w:trPr>
          <w:trHeight w:val="70"/>
        </w:trPr>
        <w:tc>
          <w:tcPr>
            <w:tcW w:w="3690" w:type="dxa"/>
            <w:shd w:val="clear" w:color="auto" w:fill="FFFFFF"/>
          </w:tcPr>
          <w:p w:rsidR="00AD0312" w:rsidRPr="003E18C5" w:rsidRDefault="00AD0312" w:rsidP="00AD031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3,456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D0312" w:rsidRPr="003E18C5" w:rsidRDefault="00195A0E" w:rsidP="00AD0312">
            <w:pPr>
              <w:tabs>
                <w:tab w:val="decimal" w:pos="91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3,423</w:t>
            </w:r>
          </w:p>
        </w:tc>
        <w:tc>
          <w:tcPr>
            <w:tcW w:w="270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D0312" w:rsidRPr="003E18C5" w:rsidRDefault="00AD0312" w:rsidP="00AD0312">
            <w:pPr>
              <w:tabs>
                <w:tab w:val="decimal" w:pos="639"/>
              </w:tabs>
              <w:spacing w:after="0" w:line="240" w:lineRule="auto"/>
              <w:ind w:left="-108" w:right="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AD0312" w:rsidRPr="003E18C5" w:rsidRDefault="00AD0312" w:rsidP="00AD0312">
            <w:pPr>
              <w:tabs>
                <w:tab w:val="decimal" w:pos="915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D0312" w:rsidRPr="003E18C5" w:rsidRDefault="00AD0312" w:rsidP="00AD0312">
            <w:pPr>
              <w:tabs>
                <w:tab w:val="decimal" w:pos="639"/>
              </w:tabs>
              <w:spacing w:after="0" w:line="240" w:lineRule="auto"/>
              <w:ind w:left="-108" w:right="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C73AAF" w:rsidRDefault="00C73AAF" w:rsidP="00ED0853">
      <w:pPr>
        <w:shd w:val="clear" w:color="auto" w:fill="FFFFFF"/>
        <w:spacing w:after="0" w:line="240" w:lineRule="auto"/>
        <w:ind w:left="450" w:right="-25"/>
        <w:jc w:val="both"/>
        <w:rPr>
          <w:rFonts w:ascii="Angsana New" w:hAnsi="Angsana New" w:cs="Angsana New"/>
          <w:sz w:val="30"/>
          <w:szCs w:val="30"/>
          <w:shd w:val="clear" w:color="auto" w:fill="FFFFFF"/>
        </w:rPr>
      </w:pPr>
    </w:p>
    <w:p w:rsidR="001162BB" w:rsidRPr="00D55D3F" w:rsidRDefault="001162BB" w:rsidP="006F5CAA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1162BB" w:rsidRPr="00D55D3F" w:rsidSect="00F95D71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p w:rsidR="001162BB" w:rsidRPr="00D55D3F" w:rsidRDefault="00BF17C7" w:rsidP="003E69BF">
      <w:pPr>
        <w:spacing w:after="0" w:line="240" w:lineRule="auto"/>
        <w:ind w:left="540" w:right="-25" w:hanging="432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ตราสารทุนอื่นที่ไม่อยู่ในความต้องการของตลาด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 xml:space="preserve">ซึ่งบันทึกตามวิธีราคาทุน ณ วันที่ </w:t>
      </w:r>
      <w:r w:rsidR="00DD0AED">
        <w:rPr>
          <w:rFonts w:ascii="Angsana New" w:hAnsi="Angsana New" w:cs="Angsana New"/>
          <w:spacing w:val="-4"/>
          <w:sz w:val="30"/>
          <w:szCs w:val="30"/>
        </w:rPr>
        <w:t>3</w:t>
      </w:r>
      <w:r w:rsidR="000027C1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="00DD0AE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67F5D"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="000027C1">
        <w:rPr>
          <w:rFonts w:ascii="Angsana New" w:hAnsi="Angsana New" w:cs="Angsana New" w:hint="cs"/>
          <w:spacing w:val="-4"/>
          <w:sz w:val="30"/>
          <w:szCs w:val="30"/>
          <w:cs/>
        </w:rPr>
        <w:t>ยน</w:t>
      </w:r>
      <w:r w:rsidR="00DD0A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D0AED">
        <w:rPr>
          <w:rFonts w:ascii="Angsana New" w:hAnsi="Angsana New" w:cs="Angsana New"/>
          <w:spacing w:val="-4"/>
          <w:sz w:val="30"/>
          <w:szCs w:val="30"/>
        </w:rPr>
        <w:t>256</w:t>
      </w:r>
      <w:r w:rsidR="00181F9C">
        <w:rPr>
          <w:rFonts w:ascii="Angsana New" w:hAnsi="Angsana New" w:cs="Angsana New"/>
          <w:spacing w:val="-4"/>
          <w:sz w:val="30"/>
          <w:szCs w:val="30"/>
        </w:rPr>
        <w:t>1</w:t>
      </w:r>
      <w:r w:rsidR="00DD0AE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A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1162BB" w:rsidRPr="00D55D3F">
        <w:rPr>
          <w:rFonts w:ascii="Angsana New" w:hAnsi="Angsana New" w:cs="Angsana New"/>
          <w:spacing w:val="-4"/>
          <w:sz w:val="30"/>
          <w:szCs w:val="30"/>
        </w:rPr>
        <w:t>3</w:t>
      </w:r>
      <w:r w:rsidR="00F6255A">
        <w:rPr>
          <w:rFonts w:ascii="Angsana New" w:hAnsi="Angsana New" w:cs="Angsana New"/>
          <w:spacing w:val="-4"/>
          <w:sz w:val="30"/>
          <w:szCs w:val="30"/>
        </w:rPr>
        <w:t>1</w:t>
      </w:r>
      <w:r w:rsidR="001162BB" w:rsidRPr="00D55D3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D26E54">
        <w:rPr>
          <w:rFonts w:ascii="Angsana New" w:hAnsi="Angsana New" w:cs="Angsana New"/>
          <w:spacing w:val="-4"/>
          <w:sz w:val="30"/>
          <w:szCs w:val="30"/>
        </w:rPr>
        <w:t>25</w:t>
      </w:r>
      <w:r w:rsidR="00181F9C">
        <w:rPr>
          <w:rFonts w:ascii="Angsana New" w:hAnsi="Angsana New" w:cs="Angsana New"/>
          <w:spacing w:val="-4"/>
          <w:sz w:val="30"/>
          <w:szCs w:val="30"/>
        </w:rPr>
        <w:t>60</w:t>
      </w:r>
      <w:r w:rsidR="00D26E5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1162BB" w:rsidRPr="000805FA" w:rsidRDefault="001162BB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pacing w:val="-4"/>
        </w:rPr>
      </w:pPr>
    </w:p>
    <w:tbl>
      <w:tblPr>
        <w:tblW w:w="14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31"/>
        <w:gridCol w:w="1026"/>
        <w:gridCol w:w="1017"/>
        <w:gridCol w:w="236"/>
        <w:gridCol w:w="1024"/>
        <w:gridCol w:w="250"/>
        <w:gridCol w:w="1028"/>
        <w:gridCol w:w="270"/>
        <w:gridCol w:w="1017"/>
        <w:gridCol w:w="270"/>
        <w:gridCol w:w="1026"/>
        <w:gridCol w:w="270"/>
        <w:gridCol w:w="1017"/>
        <w:gridCol w:w="297"/>
        <w:gridCol w:w="1026"/>
        <w:gridCol w:w="252"/>
        <w:gridCol w:w="1017"/>
        <w:gridCol w:w="236"/>
        <w:gridCol w:w="1024"/>
      </w:tblGrid>
      <w:tr w:rsidR="002036A9" w:rsidRPr="00F94A31" w:rsidTr="00C26A37">
        <w:trPr>
          <w:trHeight w:val="348"/>
        </w:trPr>
        <w:tc>
          <w:tcPr>
            <w:tcW w:w="2331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03" w:type="dxa"/>
            <w:gridSpan w:val="18"/>
          </w:tcPr>
          <w:p w:rsidR="002036A9" w:rsidRPr="004C5072" w:rsidRDefault="002036A9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6A37" w:rsidRPr="00F94A31" w:rsidTr="00C26A37">
        <w:trPr>
          <w:trHeight w:val="348"/>
        </w:trPr>
        <w:tc>
          <w:tcPr>
            <w:tcW w:w="2331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</w:p>
        </w:tc>
        <w:tc>
          <w:tcPr>
            <w:tcW w:w="236" w:type="dxa"/>
          </w:tcPr>
          <w:p w:rsidR="002036A9" w:rsidRPr="004C5072" w:rsidRDefault="002036A9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A37" w:rsidRPr="00F94A31" w:rsidTr="00C26A37">
        <w:trPr>
          <w:trHeight w:val="348"/>
        </w:trPr>
        <w:tc>
          <w:tcPr>
            <w:tcW w:w="2331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2036A9" w:rsidRPr="004C5072" w:rsidRDefault="002036A9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52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ราคาทุน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B67F5D" w:rsidRPr="00F94A31" w:rsidTr="00C26A37">
        <w:trPr>
          <w:trHeight w:val="348"/>
        </w:trPr>
        <w:tc>
          <w:tcPr>
            <w:tcW w:w="2331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97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2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B67F5D" w:rsidRPr="00F94A31" w:rsidTr="00C26A37">
        <w:trPr>
          <w:trHeight w:val="348"/>
        </w:trPr>
        <w:tc>
          <w:tcPr>
            <w:tcW w:w="2331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97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52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B67F5D" w:rsidRPr="00F94A31" w:rsidTr="00C26A37">
        <w:trPr>
          <w:trHeight w:val="358"/>
        </w:trPr>
        <w:tc>
          <w:tcPr>
            <w:tcW w:w="2331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B67F5D" w:rsidRPr="004C5072" w:rsidRDefault="00B67F5D" w:rsidP="00B67F5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4" w:type="dxa"/>
            <w:gridSpan w:val="15"/>
          </w:tcPr>
          <w:p w:rsidR="00B67F5D" w:rsidRPr="004C5072" w:rsidRDefault="00B67F5D" w:rsidP="00B67F5D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7F5D" w:rsidRPr="00F94A31" w:rsidTr="00C26A37">
        <w:trPr>
          <w:trHeight w:val="339"/>
        </w:trPr>
        <w:tc>
          <w:tcPr>
            <w:tcW w:w="2331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รี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เทล</w:t>
            </w:r>
            <w:proofErr w:type="spellEnd"/>
          </w:p>
        </w:tc>
        <w:tc>
          <w:tcPr>
            <w:tcW w:w="1026" w:type="dxa"/>
          </w:tcPr>
          <w:p w:rsidR="00B67F5D" w:rsidRPr="004C5072" w:rsidRDefault="00B67F5D" w:rsidP="00B67F5D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67F5D" w:rsidRPr="004C5072" w:rsidRDefault="00B67F5D" w:rsidP="00B67F5D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1523" w:rsidRPr="00F94A31" w:rsidTr="00C26A37">
        <w:trPr>
          <w:trHeight w:val="339"/>
        </w:trPr>
        <w:tc>
          <w:tcPr>
            <w:tcW w:w="2331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ดี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เวลล็อปเม้นท์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5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</w:tr>
      <w:tr w:rsidR="007E1523" w:rsidRPr="00F94A31" w:rsidTr="00C26A37">
        <w:trPr>
          <w:trHeight w:val="339"/>
        </w:trPr>
        <w:tc>
          <w:tcPr>
            <w:tcW w:w="2331" w:type="dxa"/>
          </w:tcPr>
          <w:p w:rsidR="007E1523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สแควร์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ริทซ์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7E1523" w:rsidRPr="00E8669B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5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E1523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E1523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</w:tr>
      <w:tr w:rsidR="007E1523" w:rsidRPr="00F94A31" w:rsidTr="0014642B">
        <w:trPr>
          <w:trHeight w:val="244"/>
        </w:trPr>
        <w:tc>
          <w:tcPr>
            <w:tcW w:w="2331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ซีคอน บางแค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27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0.0014</w:t>
            </w: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27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0.0014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  <w:tc>
          <w:tcPr>
            <w:tcW w:w="25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117,503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117,503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(117,500)</w:t>
            </w:r>
          </w:p>
        </w:tc>
        <w:tc>
          <w:tcPr>
            <w:tcW w:w="29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(117,500)</w:t>
            </w:r>
          </w:p>
        </w:tc>
        <w:tc>
          <w:tcPr>
            <w:tcW w:w="252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E1523" w:rsidRPr="00F94A31" w:rsidTr="00C26A37">
        <w:trPr>
          <w:trHeight w:val="339"/>
        </w:trPr>
        <w:tc>
          <w:tcPr>
            <w:tcW w:w="2331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รังสิต พลาซ่า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5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9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52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</w:tr>
      <w:tr w:rsidR="007E1523" w:rsidRPr="00F94A31" w:rsidTr="00C26A37">
        <w:trPr>
          <w:trHeight w:val="348"/>
        </w:trPr>
        <w:tc>
          <w:tcPr>
            <w:tcW w:w="2331" w:type="dxa"/>
          </w:tcPr>
          <w:p w:rsidR="007E1523" w:rsidRDefault="007E1523" w:rsidP="007E1523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สามัคคีสาร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7E1523" w:rsidRPr="004C5072" w:rsidRDefault="007E1523" w:rsidP="007E1523">
            <w:pPr>
              <w:spacing w:after="0" w:line="240" w:lineRule="auto"/>
              <w:ind w:right="-173" w:firstLine="144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(ดอกหญ้า) จำกัด</w:t>
            </w: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5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E1523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9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52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E1523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1523" w:rsidRPr="00F94A31" w:rsidTr="00C26A37">
        <w:trPr>
          <w:trHeight w:val="339"/>
        </w:trPr>
        <w:tc>
          <w:tcPr>
            <w:tcW w:w="2331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เซ็นทรัลแฟ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มิลี่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มาร์ท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5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E1523" w:rsidRPr="004C5072" w:rsidRDefault="007E1523" w:rsidP="007E1523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9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52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7E1523" w:rsidRPr="004C5072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</w:tr>
      <w:tr w:rsidR="007E1523" w:rsidRPr="00F94A31" w:rsidTr="00C26A37">
        <w:trPr>
          <w:trHeight w:val="348"/>
        </w:trPr>
        <w:tc>
          <w:tcPr>
            <w:tcW w:w="2331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6D43A6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355,556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6D43A6" w:rsidRDefault="007E1523" w:rsidP="007E1523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355,556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(147,933)</w:t>
            </w:r>
          </w:p>
        </w:tc>
        <w:tc>
          <w:tcPr>
            <w:tcW w:w="29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(147,933)</w:t>
            </w:r>
          </w:p>
        </w:tc>
        <w:tc>
          <w:tcPr>
            <w:tcW w:w="252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6D43A6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207,623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1523" w:rsidRPr="006D43A6" w:rsidRDefault="007E1523" w:rsidP="007E1523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207,623</w:t>
            </w:r>
          </w:p>
        </w:tc>
      </w:tr>
    </w:tbl>
    <w:p w:rsidR="00197C0A" w:rsidRDefault="00197C0A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="00802D26">
        <w:rPr>
          <w:rFonts w:ascii="Angsana New" w:hAnsi="Angsana New" w:cs="Angsana New"/>
          <w:sz w:val="30"/>
          <w:szCs w:val="30"/>
          <w:cs/>
        </w:rPr>
        <w:t>บริษัทไม่มีอิทธิพ</w:t>
      </w:r>
      <w:r w:rsidRPr="00D715F6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D715F6">
        <w:rPr>
          <w:rFonts w:ascii="Angsana New" w:hAnsi="Angsana New" w:cs="Angsana New"/>
          <w:sz w:val="30"/>
          <w:szCs w:val="30"/>
        </w:rPr>
        <w:t xml:space="preserve">20 </w:t>
      </w:r>
      <w:r w:rsidRPr="00D715F6">
        <w:rPr>
          <w:rFonts w:ascii="Angsana New" w:hAnsi="Angsana New" w:cs="Angsana New"/>
          <w:sz w:val="30"/>
          <w:szCs w:val="30"/>
          <w:cs/>
        </w:rPr>
        <w:t>ขึ้นไป เนื่องจากบริษัท</w:t>
      </w:r>
      <w:r w:rsidR="000805FA">
        <w:rPr>
          <w:rFonts w:ascii="Angsana New" w:hAnsi="Angsana New" w:cs="Angsana New"/>
          <w:sz w:val="30"/>
          <w:szCs w:val="30"/>
        </w:rPr>
        <w:br/>
      </w:r>
      <w:r w:rsidRPr="00D715F6">
        <w:rPr>
          <w:rFonts w:ascii="Angsana New" w:hAnsi="Angsana New" w:cs="Angsana New"/>
          <w:sz w:val="30"/>
          <w:szCs w:val="30"/>
          <w:cs/>
        </w:rPr>
        <w:t>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197C0A" w:rsidRDefault="00197C0A" w:rsidP="00197C0A">
      <w:pPr>
        <w:tabs>
          <w:tab w:val="left" w:pos="720"/>
        </w:tabs>
        <w:spacing w:after="0" w:line="240" w:lineRule="auto"/>
        <w:ind w:left="270" w:hanging="180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7407C7" w:rsidRPr="007407C7" w:rsidRDefault="007407C7" w:rsidP="007407C7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407C7">
        <w:rPr>
          <w:rFonts w:ascii="Angsana New" w:hAnsi="Angsana New" w:cs="Angsana New"/>
          <w:sz w:val="30"/>
          <w:szCs w:val="30"/>
          <w:vertAlign w:val="superscript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Pr="00F023F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67F5D">
        <w:rPr>
          <w:rFonts w:ascii="Angsana New" w:hAnsi="Angsana New" w:cs="Angsana New" w:hint="cs"/>
          <w:sz w:val="30"/>
          <w:szCs w:val="30"/>
          <w:cs/>
        </w:rPr>
        <w:t>เ</w:t>
      </w:r>
      <w:r w:rsidRPr="00F023F9">
        <w:rPr>
          <w:rFonts w:ascii="Angsana New" w:hAnsi="Angsana New" w:cs="Angsana New" w:hint="cs"/>
          <w:sz w:val="30"/>
          <w:szCs w:val="30"/>
          <w:cs/>
        </w:rPr>
        <w:t>ก</w:t>
      </w:r>
      <w:r w:rsidR="00B67F5D">
        <w:rPr>
          <w:rFonts w:ascii="Angsana New" w:hAnsi="Angsana New" w:cs="Angsana New" w:hint="cs"/>
          <w:sz w:val="30"/>
          <w:szCs w:val="30"/>
          <w:cs/>
        </w:rPr>
        <w:t>้า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F023F9">
        <w:rPr>
          <w:rFonts w:ascii="Angsana New" w:hAnsi="Angsana New" w:cs="Angsana New"/>
          <w:sz w:val="30"/>
          <w:szCs w:val="30"/>
        </w:rPr>
        <w:t xml:space="preserve">30 </w:t>
      </w:r>
      <w:r w:rsidR="00B67F5D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F023F9">
        <w:rPr>
          <w:rFonts w:ascii="Angsana New" w:hAnsi="Angsana New" w:cs="Angsana New"/>
          <w:sz w:val="30"/>
          <w:szCs w:val="30"/>
        </w:rPr>
        <w:t xml:space="preserve">2561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บริษัทได้รับเงินปันผลจากเงินลงทุนในบริษัท </w:t>
      </w:r>
      <w:r w:rsidRPr="00F023F9">
        <w:rPr>
          <w:rFonts w:ascii="Angsana New" w:hAnsi="Angsana New" w:cs="Angsana New"/>
          <w:sz w:val="30"/>
          <w:szCs w:val="30"/>
          <w:cs/>
        </w:rPr>
        <w:t>รังสิต พลาซ่า จำกัด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4819FE">
        <w:rPr>
          <w:rFonts w:ascii="Angsana New" w:hAnsi="Angsana New" w:cs="Angsana New"/>
          <w:sz w:val="30"/>
          <w:szCs w:val="30"/>
        </w:rPr>
        <w:t>2.12</w:t>
      </w:r>
      <w:r w:rsidRPr="00F023F9">
        <w:rPr>
          <w:rFonts w:ascii="Angsana New" w:hAnsi="Angsana New" w:cs="Angsana New"/>
          <w:sz w:val="30"/>
          <w:szCs w:val="30"/>
        </w:rPr>
        <w:t xml:space="preserve">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F023F9">
        <w:rPr>
          <w:rFonts w:ascii="Angsana New" w:hAnsi="Angsana New" w:cs="Angsana New"/>
          <w:i/>
          <w:iCs/>
          <w:sz w:val="30"/>
          <w:szCs w:val="30"/>
        </w:rPr>
        <w:t xml:space="preserve">2560: 1.06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</w:p>
    <w:p w:rsidR="001162BB" w:rsidRPr="00D55D3F" w:rsidRDefault="00744538" w:rsidP="00744538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46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9"/>
        <w:gridCol w:w="1026"/>
        <w:gridCol w:w="1017"/>
        <w:gridCol w:w="270"/>
        <w:gridCol w:w="1017"/>
        <w:gridCol w:w="270"/>
        <w:gridCol w:w="1026"/>
        <w:gridCol w:w="236"/>
        <w:gridCol w:w="1024"/>
        <w:gridCol w:w="244"/>
        <w:gridCol w:w="1016"/>
        <w:gridCol w:w="270"/>
        <w:gridCol w:w="1017"/>
        <w:gridCol w:w="270"/>
        <w:gridCol w:w="1017"/>
        <w:gridCol w:w="270"/>
        <w:gridCol w:w="1026"/>
        <w:gridCol w:w="270"/>
        <w:gridCol w:w="1017"/>
      </w:tblGrid>
      <w:tr w:rsidR="00C26A37" w:rsidRPr="00F94A31" w:rsidTr="00C26A37">
        <w:trPr>
          <w:trHeight w:val="344"/>
        </w:trPr>
        <w:tc>
          <w:tcPr>
            <w:tcW w:w="2349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03" w:type="dxa"/>
            <w:gridSpan w:val="18"/>
          </w:tcPr>
          <w:p w:rsidR="00C26A37" w:rsidRPr="004C5072" w:rsidRDefault="00C26A37" w:rsidP="003E54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</w:t>
            </w:r>
            <w:r w:rsidR="002C30D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26A37" w:rsidRPr="00F94A31" w:rsidTr="00C26A37">
        <w:trPr>
          <w:trHeight w:val="344"/>
        </w:trPr>
        <w:tc>
          <w:tcPr>
            <w:tcW w:w="2349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A37" w:rsidRPr="00F94A31" w:rsidTr="00C26A37">
        <w:trPr>
          <w:trHeight w:val="344"/>
        </w:trPr>
        <w:tc>
          <w:tcPr>
            <w:tcW w:w="2349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ราคาทุน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B67F5D" w:rsidRPr="00F94A31" w:rsidTr="00C26A37">
        <w:trPr>
          <w:trHeight w:val="344"/>
        </w:trPr>
        <w:tc>
          <w:tcPr>
            <w:tcW w:w="2349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4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B67F5D" w:rsidRPr="00F94A31" w:rsidTr="00C26A37">
        <w:trPr>
          <w:trHeight w:val="344"/>
        </w:trPr>
        <w:tc>
          <w:tcPr>
            <w:tcW w:w="2349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44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B67F5D" w:rsidRPr="004C5072" w:rsidRDefault="00B67F5D" w:rsidP="00B67F5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B67F5D" w:rsidRPr="00F94A31" w:rsidTr="00C26A37">
        <w:trPr>
          <w:trHeight w:val="354"/>
        </w:trPr>
        <w:tc>
          <w:tcPr>
            <w:tcW w:w="2349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B67F5D" w:rsidRPr="004C5072" w:rsidRDefault="00B67F5D" w:rsidP="00B67F5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0" w:type="dxa"/>
            <w:gridSpan w:val="15"/>
          </w:tcPr>
          <w:p w:rsidR="00B67F5D" w:rsidRPr="004C5072" w:rsidRDefault="00B67F5D" w:rsidP="00B67F5D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7F5D" w:rsidRPr="00F94A31" w:rsidTr="00C26A37">
        <w:trPr>
          <w:trHeight w:val="335"/>
        </w:trPr>
        <w:tc>
          <w:tcPr>
            <w:tcW w:w="2349" w:type="dxa"/>
          </w:tcPr>
          <w:p w:rsidR="00B67F5D" w:rsidRPr="004C5072" w:rsidRDefault="00B67F5D" w:rsidP="00B67F5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รี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เทล</w:t>
            </w:r>
            <w:proofErr w:type="spellEnd"/>
          </w:p>
        </w:tc>
        <w:tc>
          <w:tcPr>
            <w:tcW w:w="1026" w:type="dxa"/>
          </w:tcPr>
          <w:p w:rsidR="00B67F5D" w:rsidRPr="004C5072" w:rsidRDefault="00B67F5D" w:rsidP="00B67F5D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B67F5D" w:rsidRPr="004C5072" w:rsidRDefault="00B67F5D" w:rsidP="00B67F5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B67F5D" w:rsidRPr="004C5072" w:rsidRDefault="00B67F5D" w:rsidP="00B67F5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1523" w:rsidRPr="00F94A31" w:rsidTr="00C26A37">
        <w:trPr>
          <w:trHeight w:val="335"/>
        </w:trPr>
        <w:tc>
          <w:tcPr>
            <w:tcW w:w="2349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ดี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เวลล็อปเม้นท์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44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</w:tr>
      <w:tr w:rsidR="007E1523" w:rsidRPr="00F94A31" w:rsidTr="00C26A37">
        <w:trPr>
          <w:trHeight w:val="335"/>
        </w:trPr>
        <w:tc>
          <w:tcPr>
            <w:tcW w:w="2349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vertAlign w:val="superscript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สแควร์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ริทซ์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br/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44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7E1523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7E1523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</w:tr>
      <w:tr w:rsidR="007E1523" w:rsidRPr="00F94A31" w:rsidTr="00C26A37">
        <w:trPr>
          <w:trHeight w:val="335"/>
        </w:trPr>
        <w:tc>
          <w:tcPr>
            <w:tcW w:w="2349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รังสิต พลาซ่า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44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</w:tr>
      <w:tr w:rsidR="007E1523" w:rsidRPr="00F94A31" w:rsidTr="00C26A37">
        <w:trPr>
          <w:trHeight w:val="344"/>
        </w:trPr>
        <w:tc>
          <w:tcPr>
            <w:tcW w:w="2349" w:type="dxa"/>
          </w:tcPr>
          <w:p w:rsidR="007E1523" w:rsidRPr="004C5072" w:rsidRDefault="007E1523" w:rsidP="007E1523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สามัคคีสาร </w:t>
            </w:r>
          </w:p>
          <w:p w:rsidR="007E1523" w:rsidRPr="004C5072" w:rsidRDefault="007E1523" w:rsidP="007E1523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(ดอกหญ้า) จำกัด</w:t>
            </w: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44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7E1523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Default="007E1523" w:rsidP="007E1523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7E1523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1523" w:rsidRPr="00F94A31" w:rsidTr="00C26A37">
        <w:trPr>
          <w:trHeight w:val="335"/>
        </w:trPr>
        <w:tc>
          <w:tcPr>
            <w:tcW w:w="2349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เซ็นทรัลแฟ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มิลี่</w:t>
            </w:r>
            <w:proofErr w:type="spellStart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มาร์ท</w:t>
            </w:r>
            <w:proofErr w:type="spellEnd"/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44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7E1523" w:rsidRPr="004C5072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7E1523" w:rsidRPr="004C5072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</w:tr>
      <w:tr w:rsidR="007E1523" w:rsidRPr="00F94A31" w:rsidTr="00C26A37">
        <w:trPr>
          <w:trHeight w:val="344"/>
        </w:trPr>
        <w:tc>
          <w:tcPr>
            <w:tcW w:w="2349" w:type="dxa"/>
          </w:tcPr>
          <w:p w:rsidR="007E1523" w:rsidRPr="004C5072" w:rsidRDefault="007E1523" w:rsidP="007E1523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6D43A6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238,053</w:t>
            </w:r>
          </w:p>
        </w:tc>
        <w:tc>
          <w:tcPr>
            <w:tcW w:w="244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6D43A6" w:rsidRDefault="007E1523" w:rsidP="007E1523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238,053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30,433</w:t>
            </w: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4C5072" w:rsidRDefault="007E1523" w:rsidP="007E1523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30,433</w:t>
            </w: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7E1523" w:rsidRPr="006D43A6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:rsidR="007E1523" w:rsidRPr="004C5072" w:rsidRDefault="007E1523" w:rsidP="007E152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1523" w:rsidRPr="006D43A6" w:rsidRDefault="007E1523" w:rsidP="007E1523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</w:tr>
    </w:tbl>
    <w:p w:rsidR="00E8669B" w:rsidRDefault="00E8669B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  <w:vertAlign w:val="superscript"/>
        </w:rPr>
      </w:pPr>
    </w:p>
    <w:p w:rsidR="0081504C" w:rsidRDefault="0081504C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="00802D26">
        <w:rPr>
          <w:rFonts w:ascii="Angsana New" w:hAnsi="Angsana New" w:cs="Angsana New"/>
          <w:sz w:val="30"/>
          <w:szCs w:val="30"/>
          <w:cs/>
        </w:rPr>
        <w:t>บริษัทไม่มีอิทธิพ</w:t>
      </w:r>
      <w:r w:rsidRPr="00D715F6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D715F6">
        <w:rPr>
          <w:rFonts w:ascii="Angsana New" w:hAnsi="Angsana New" w:cs="Angsana New"/>
          <w:sz w:val="30"/>
          <w:szCs w:val="30"/>
        </w:rPr>
        <w:t xml:space="preserve">20 </w:t>
      </w:r>
      <w:r w:rsidRPr="00D715F6">
        <w:rPr>
          <w:rFonts w:ascii="Angsana New" w:hAnsi="Angsana New" w:cs="Angsana New"/>
          <w:sz w:val="30"/>
          <w:szCs w:val="30"/>
          <w:cs/>
        </w:rPr>
        <w:t>ขึ้นไป เนื่องจากบริษัท</w:t>
      </w:r>
      <w:r w:rsidR="000805FA">
        <w:rPr>
          <w:rFonts w:ascii="Angsana New" w:hAnsi="Angsana New" w:cs="Angsana New"/>
          <w:sz w:val="30"/>
          <w:szCs w:val="30"/>
        </w:rPr>
        <w:br/>
      </w:r>
      <w:r w:rsidRPr="00D715F6">
        <w:rPr>
          <w:rFonts w:ascii="Angsana New" w:hAnsi="Angsana New" w:cs="Angsana New"/>
          <w:sz w:val="30"/>
          <w:szCs w:val="30"/>
          <w:cs/>
        </w:rPr>
        <w:t>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2A5070" w:rsidRPr="007407C7" w:rsidRDefault="0081504C" w:rsidP="007407C7">
      <w:pPr>
        <w:tabs>
          <w:tab w:val="left" w:pos="720"/>
        </w:tabs>
        <w:spacing w:after="0" w:line="240" w:lineRule="auto"/>
        <w:ind w:left="270" w:hanging="180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7407C7" w:rsidRPr="007407C7" w:rsidRDefault="007407C7" w:rsidP="007407C7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407C7">
        <w:rPr>
          <w:rFonts w:ascii="Angsana New" w:hAnsi="Angsana New" w:cs="Angsana New"/>
          <w:sz w:val="30"/>
          <w:szCs w:val="30"/>
          <w:vertAlign w:val="superscript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Pr="00F023F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67F5D">
        <w:rPr>
          <w:rFonts w:ascii="Angsana New" w:hAnsi="Angsana New" w:cs="Angsana New" w:hint="cs"/>
          <w:sz w:val="30"/>
          <w:szCs w:val="30"/>
          <w:cs/>
        </w:rPr>
        <w:t>เ</w:t>
      </w:r>
      <w:r w:rsidRPr="00F023F9">
        <w:rPr>
          <w:rFonts w:ascii="Angsana New" w:hAnsi="Angsana New" w:cs="Angsana New" w:hint="cs"/>
          <w:sz w:val="30"/>
          <w:szCs w:val="30"/>
          <w:cs/>
        </w:rPr>
        <w:t>ก</w:t>
      </w:r>
      <w:r w:rsidR="00B67F5D">
        <w:rPr>
          <w:rFonts w:ascii="Angsana New" w:hAnsi="Angsana New" w:cs="Angsana New" w:hint="cs"/>
          <w:sz w:val="30"/>
          <w:szCs w:val="30"/>
          <w:cs/>
        </w:rPr>
        <w:t>้า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F023F9">
        <w:rPr>
          <w:rFonts w:ascii="Angsana New" w:hAnsi="Angsana New" w:cs="Angsana New"/>
          <w:sz w:val="30"/>
          <w:szCs w:val="30"/>
        </w:rPr>
        <w:t xml:space="preserve">30 </w:t>
      </w:r>
      <w:r w:rsidR="00B67F5D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F023F9">
        <w:rPr>
          <w:rFonts w:ascii="Angsana New" w:hAnsi="Angsana New" w:cs="Angsana New"/>
          <w:sz w:val="30"/>
          <w:szCs w:val="30"/>
        </w:rPr>
        <w:t xml:space="preserve">2561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บริษัทได้รับเงินปันผลจากเงินลงทุนในบริษัท </w:t>
      </w:r>
      <w:r w:rsidRPr="00F023F9">
        <w:rPr>
          <w:rFonts w:ascii="Angsana New" w:hAnsi="Angsana New" w:cs="Angsana New"/>
          <w:sz w:val="30"/>
          <w:szCs w:val="30"/>
          <w:cs/>
        </w:rPr>
        <w:t>รังสิต พลาซ่า จำกัด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4819FE">
        <w:rPr>
          <w:rFonts w:ascii="Angsana New" w:hAnsi="Angsana New" w:cs="Angsana New"/>
          <w:sz w:val="30"/>
          <w:szCs w:val="30"/>
        </w:rPr>
        <w:t>2.12</w:t>
      </w:r>
      <w:r w:rsidRPr="00F023F9">
        <w:rPr>
          <w:rFonts w:ascii="Angsana New" w:hAnsi="Angsana New" w:cs="Angsana New"/>
          <w:sz w:val="30"/>
          <w:szCs w:val="30"/>
        </w:rPr>
        <w:t xml:space="preserve">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F023F9">
        <w:rPr>
          <w:rFonts w:ascii="Angsana New" w:hAnsi="Angsana New" w:cs="Angsana New"/>
          <w:i/>
          <w:iCs/>
          <w:sz w:val="30"/>
          <w:szCs w:val="30"/>
        </w:rPr>
        <w:t xml:space="preserve">2560: 1.06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</w:p>
    <w:p w:rsidR="007407C7" w:rsidRPr="00D55D3F" w:rsidRDefault="007407C7" w:rsidP="007407C7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407C7" w:rsidRPr="00D55D3F" w:rsidRDefault="007407C7" w:rsidP="00A14C3F">
      <w:pPr>
        <w:tabs>
          <w:tab w:val="left" w:pos="27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7407C7" w:rsidRPr="00D55D3F" w:rsidSect="00265523">
          <w:headerReference w:type="default" r:id="rId10"/>
          <w:pgSz w:w="16840" w:h="11907" w:orient="landscape" w:code="9"/>
          <w:pgMar w:top="691" w:right="910" w:bottom="576" w:left="1152" w:header="720" w:footer="720" w:gutter="0"/>
          <w:cols w:space="720"/>
          <w:docGrid w:linePitch="245"/>
        </w:sectPr>
      </w:pPr>
    </w:p>
    <w:p w:rsidR="002F7BA7" w:rsidRPr="00D55D3F" w:rsidRDefault="002F7BA7" w:rsidP="009D687E">
      <w:pPr>
        <w:numPr>
          <w:ilvl w:val="0"/>
          <w:numId w:val="36"/>
        </w:numPr>
        <w:tabs>
          <w:tab w:val="clear" w:pos="340"/>
          <w:tab w:val="num" w:pos="540"/>
        </w:tabs>
        <w:spacing w:after="0" w:line="240" w:lineRule="auto"/>
        <w:ind w:left="0" w:right="-25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 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02601E" w:rsidRPr="00F94A31" w:rsidTr="00284019">
        <w:tc>
          <w:tcPr>
            <w:tcW w:w="3240" w:type="dxa"/>
          </w:tcPr>
          <w:p w:rsidR="0002601E" w:rsidRPr="00F94A31" w:rsidRDefault="0002601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2601E" w:rsidRPr="00F94A31" w:rsidRDefault="0002601E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0843" w:rsidRPr="00F94A31" w:rsidTr="00284019">
        <w:tc>
          <w:tcPr>
            <w:tcW w:w="3240" w:type="dxa"/>
          </w:tcPr>
          <w:p w:rsidR="005A0843" w:rsidRPr="00F94A31" w:rsidRDefault="005A0843" w:rsidP="005A084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A0843" w:rsidRPr="00F94A31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A0843" w:rsidRPr="00F94A31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A0843" w:rsidRPr="00F94A31" w:rsidTr="00284019">
        <w:tc>
          <w:tcPr>
            <w:tcW w:w="3240" w:type="dxa"/>
          </w:tcPr>
          <w:p w:rsidR="005A0843" w:rsidRPr="00F94A31" w:rsidRDefault="005A0843" w:rsidP="005A084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A0843" w:rsidRPr="00F94A31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A0843" w:rsidRPr="00F94A31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843" w:rsidRPr="00596CF5" w:rsidRDefault="005A0843" w:rsidP="005A08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5A0843" w:rsidRPr="00F94A31" w:rsidTr="00284019">
        <w:tc>
          <w:tcPr>
            <w:tcW w:w="3240" w:type="dxa"/>
          </w:tcPr>
          <w:p w:rsidR="005A0843" w:rsidRPr="0014642B" w:rsidRDefault="005A0843" w:rsidP="005A0843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</w:tcPr>
          <w:p w:rsidR="005A0843" w:rsidRPr="00D55D3F" w:rsidRDefault="005A0843" w:rsidP="005A0843">
            <w:pPr>
              <w:pStyle w:val="Heading5"/>
              <w:spacing w:before="0" w:line="240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5A0843" w:rsidRPr="00F94A31" w:rsidRDefault="005A0843" w:rsidP="005A0843">
            <w:pPr>
              <w:tabs>
                <w:tab w:val="left" w:pos="97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035" w:rsidRPr="00F94A31" w:rsidTr="00E3568B">
        <w:tc>
          <w:tcPr>
            <w:tcW w:w="3240" w:type="dxa"/>
          </w:tcPr>
          <w:p w:rsidR="00293035" w:rsidRPr="00F94A31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293035" w:rsidRPr="00F94A31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293035" w:rsidRPr="00F94A31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253,370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268,994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283,468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289,942</w:t>
            </w:r>
          </w:p>
        </w:tc>
      </w:tr>
      <w:tr w:rsidR="00293035" w:rsidRPr="00F94A31" w:rsidTr="00284019">
        <w:tc>
          <w:tcPr>
            <w:tcW w:w="3240" w:type="dxa"/>
          </w:tcPr>
          <w:p w:rsidR="00293035" w:rsidRPr="00F94A31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293035" w:rsidRPr="00F94A31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022E4A" w:rsidP="00293035">
            <w:pPr>
              <w:tabs>
                <w:tab w:val="decimal" w:pos="882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600,556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759,787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485,098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616,216</w:t>
            </w:r>
          </w:p>
        </w:tc>
      </w:tr>
      <w:tr w:rsidR="00293035" w:rsidRPr="00F94A31" w:rsidTr="00284019">
        <w:tc>
          <w:tcPr>
            <w:tcW w:w="3240" w:type="dxa"/>
          </w:tcPr>
          <w:p w:rsidR="00293035" w:rsidRPr="00F94A31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93035" w:rsidRPr="00F94A31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F94A31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853,926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1,028,781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768,566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906,158</w:t>
            </w:r>
          </w:p>
        </w:tc>
      </w:tr>
      <w:tr w:rsidR="00293035" w:rsidRPr="00F94A31" w:rsidTr="00284019">
        <w:tc>
          <w:tcPr>
            <w:tcW w:w="3240" w:type="dxa"/>
          </w:tcPr>
          <w:p w:rsidR="00293035" w:rsidRPr="00F94A31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293035" w:rsidRPr="00F94A31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(45,514)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CF7120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(43,062</w:t>
            </w:r>
            <w:r w:rsidR="00293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</w:tr>
      <w:tr w:rsidR="00293035" w:rsidRPr="00F94A31" w:rsidTr="00284019">
        <w:tc>
          <w:tcPr>
            <w:tcW w:w="3240" w:type="dxa"/>
          </w:tcPr>
          <w:p w:rsidR="00293035" w:rsidRPr="00F94A31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293035" w:rsidRPr="00F94A31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93035" w:rsidRPr="00F94A31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808,412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725,50</w:t>
            </w:r>
            <w:r w:rsidR="00CF71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93035" w:rsidRPr="00F94A31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</w:tr>
      <w:tr w:rsidR="00293035" w:rsidRPr="00C52DEB" w:rsidTr="00284019">
        <w:trPr>
          <w:trHeight w:val="134"/>
        </w:trPr>
        <w:tc>
          <w:tcPr>
            <w:tcW w:w="3240" w:type="dxa"/>
          </w:tcPr>
          <w:p w:rsidR="00293035" w:rsidRPr="00AA41A6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293035" w:rsidRPr="00AA41A6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AA41A6" w:rsidRDefault="00293035" w:rsidP="00293035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93035" w:rsidRPr="00AA41A6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AA41A6" w:rsidRDefault="00293035" w:rsidP="00293035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93035" w:rsidRPr="00AA41A6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AA41A6" w:rsidRDefault="00293035" w:rsidP="00293035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93035" w:rsidRPr="00AA41A6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93035" w:rsidRPr="00AA41A6" w:rsidRDefault="00293035" w:rsidP="00293035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293035" w:rsidRPr="00C52DEB" w:rsidTr="00284019">
        <w:tc>
          <w:tcPr>
            <w:tcW w:w="3240" w:type="dxa"/>
          </w:tcPr>
          <w:p w:rsidR="00293035" w:rsidRPr="00AA41A6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93035" w:rsidRPr="00C52DEB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:rsidR="00293035" w:rsidRPr="00596CF5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93035" w:rsidRPr="00596CF5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3035" w:rsidRPr="00596CF5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93035" w:rsidRPr="00F94A31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3035" w:rsidRPr="00596CF5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93035" w:rsidRPr="00596CF5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3035" w:rsidRPr="00596CF5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293035" w:rsidRPr="00C52DEB" w:rsidTr="00284019">
        <w:tc>
          <w:tcPr>
            <w:tcW w:w="3240" w:type="dxa"/>
          </w:tcPr>
          <w:p w:rsidR="00293035" w:rsidRPr="0014642B" w:rsidRDefault="00293035" w:rsidP="0029303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:rsidR="00293035" w:rsidRPr="00C52DEB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5490" w:type="dxa"/>
            <w:gridSpan w:val="7"/>
          </w:tcPr>
          <w:p w:rsidR="00293035" w:rsidRPr="00C52DEB" w:rsidRDefault="00293035" w:rsidP="00293035">
            <w:pPr>
              <w:tabs>
                <w:tab w:val="decimal" w:pos="954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035" w:rsidRPr="00DC3AEE" w:rsidTr="0014642B">
        <w:tc>
          <w:tcPr>
            <w:tcW w:w="3240" w:type="dxa"/>
          </w:tcPr>
          <w:p w:rsidR="00293035" w:rsidRPr="0075478D" w:rsidRDefault="00293035" w:rsidP="00344675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344675"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="00344675" w:rsidRPr="0075478D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900" w:type="dxa"/>
          </w:tcPr>
          <w:p w:rsidR="00293035" w:rsidRPr="00562204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3035" w:rsidRPr="001F428C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3,335</w:t>
            </w:r>
          </w:p>
        </w:tc>
        <w:tc>
          <w:tcPr>
            <w:tcW w:w="270" w:type="dxa"/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3035" w:rsidRPr="001F428C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70" w:type="dxa"/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1,716</w:t>
            </w:r>
          </w:p>
        </w:tc>
      </w:tr>
      <w:tr w:rsidR="00293035" w:rsidRPr="00DC3AEE" w:rsidTr="0014642B">
        <w:trPr>
          <w:trHeight w:val="1295"/>
        </w:trPr>
        <w:tc>
          <w:tcPr>
            <w:tcW w:w="3240" w:type="dxa"/>
          </w:tcPr>
          <w:p w:rsidR="00293035" w:rsidRPr="0075478D" w:rsidRDefault="00293035" w:rsidP="00344675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344675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="00344675"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344675"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 w:rsidR="00344675" w:rsidRPr="0075478D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900" w:type="dxa"/>
          </w:tcPr>
          <w:p w:rsidR="00293035" w:rsidRPr="00562204" w:rsidRDefault="00293035" w:rsidP="0029303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3035" w:rsidRPr="001F428C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16,357</w:t>
            </w:r>
          </w:p>
        </w:tc>
        <w:tc>
          <w:tcPr>
            <w:tcW w:w="270" w:type="dxa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2,995</w:t>
            </w:r>
          </w:p>
        </w:tc>
        <w:tc>
          <w:tcPr>
            <w:tcW w:w="270" w:type="dxa"/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93035" w:rsidRPr="001F428C" w:rsidRDefault="00022E4A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16,315</w:t>
            </w:r>
          </w:p>
        </w:tc>
        <w:tc>
          <w:tcPr>
            <w:tcW w:w="270" w:type="dxa"/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93035" w:rsidRPr="001F428C" w:rsidRDefault="00293035" w:rsidP="00293035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2,653</w:t>
            </w:r>
          </w:p>
        </w:tc>
      </w:tr>
    </w:tbl>
    <w:p w:rsidR="00F133A3" w:rsidRDefault="00F133A3" w:rsidP="00D55D3F">
      <w:pPr>
        <w:tabs>
          <w:tab w:val="left" w:pos="540"/>
        </w:tabs>
        <w:spacing w:after="0" w:line="240" w:lineRule="auto"/>
        <w:ind w:right="-25" w:firstLine="540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1F428C" w:rsidRDefault="001F428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C67207" w:rsidRDefault="00C67207" w:rsidP="0014642B">
      <w:pPr>
        <w:tabs>
          <w:tab w:val="left" w:pos="6930"/>
          <w:tab w:val="left" w:pos="702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การวิเคราะห์อายุของลูกหนี้การค้ามีดังนี้</w:t>
      </w:r>
      <w:r w:rsidR="003B04F2">
        <w:rPr>
          <w:rFonts w:ascii="Angsana New" w:hAnsi="Angsana New" w:cs="Angsana New" w:hint="cs"/>
          <w:sz w:val="30"/>
          <w:szCs w:val="30"/>
          <w:cs/>
        </w:rPr>
        <w:t xml:space="preserve">    </w:t>
      </w:r>
    </w:p>
    <w:p w:rsidR="00F133A3" w:rsidRPr="006561B1" w:rsidRDefault="00F133A3" w:rsidP="006561B1">
      <w:pPr>
        <w:tabs>
          <w:tab w:val="left" w:pos="540"/>
        </w:tabs>
        <w:spacing w:after="0" w:line="240" w:lineRule="auto"/>
        <w:ind w:right="-25" w:firstLine="54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79"/>
        <w:gridCol w:w="243"/>
        <w:gridCol w:w="1187"/>
        <w:gridCol w:w="263"/>
        <w:gridCol w:w="9"/>
        <w:gridCol w:w="1181"/>
        <w:gridCol w:w="273"/>
        <w:gridCol w:w="1218"/>
      </w:tblGrid>
      <w:tr w:rsidR="004C47AE" w:rsidRPr="00F94A31" w:rsidTr="00A826DF">
        <w:trPr>
          <w:tblHeader/>
        </w:trPr>
        <w:tc>
          <w:tcPr>
            <w:tcW w:w="4068" w:type="dxa"/>
          </w:tcPr>
          <w:p w:rsidR="004C47AE" w:rsidRPr="00F94A31" w:rsidRDefault="004C47A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gridSpan w:val="2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3BF" w:rsidRPr="00F94A31" w:rsidTr="00A826DF">
        <w:trPr>
          <w:tblHeader/>
        </w:trPr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  <w:gridSpan w:val="2"/>
          </w:tcPr>
          <w:p w:rsidR="005753BF" w:rsidRPr="00F94A31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3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753BF" w:rsidRPr="00F94A31" w:rsidTr="00A826DF">
        <w:trPr>
          <w:tblHeader/>
        </w:trPr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2" w:type="dxa"/>
            <w:gridSpan w:val="2"/>
          </w:tcPr>
          <w:p w:rsidR="005753BF" w:rsidRPr="00F94A31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596CF5" w:rsidRDefault="005753BF" w:rsidP="005753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5753BF" w:rsidRPr="00F94A31" w:rsidTr="00A826DF">
        <w:trPr>
          <w:trHeight w:val="362"/>
          <w:tblHeader/>
        </w:trPr>
        <w:tc>
          <w:tcPr>
            <w:tcW w:w="4068" w:type="dxa"/>
          </w:tcPr>
          <w:p w:rsidR="005753BF" w:rsidRPr="005F02DD" w:rsidRDefault="005753BF" w:rsidP="005753B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</w:tcPr>
          <w:p w:rsidR="005753BF" w:rsidRPr="00F94A31" w:rsidRDefault="005753BF" w:rsidP="005753BF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53BF" w:rsidRPr="00C52DEB" w:rsidTr="00A826DF">
        <w:tc>
          <w:tcPr>
            <w:tcW w:w="4068" w:type="dxa"/>
          </w:tcPr>
          <w:p w:rsidR="005753BF" w:rsidRPr="00C52DEB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5F0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</w:tcPr>
          <w:p w:rsidR="005753BF" w:rsidRPr="00562204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753BF" w:rsidRPr="00562204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562204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5753BF" w:rsidRPr="00562204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5753BF" w:rsidRPr="00562204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5753BF" w:rsidRPr="00562204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562204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9" w:type="dxa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236,946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235,703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239,848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236,156</w:t>
            </w:r>
          </w:p>
        </w:tc>
      </w:tr>
      <w:tr w:rsidR="005753BF" w:rsidRPr="00F94A31" w:rsidTr="00A826DF">
        <w:trPr>
          <w:trHeight w:val="80"/>
        </w:trPr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9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12,901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19,025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27,317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25,789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1 -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1,62</w:t>
            </w:r>
            <w:r w:rsidR="006E0E9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2,317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10,506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5,225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  <w:shd w:val="clear" w:color="auto" w:fill="auto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243" w:type="dxa"/>
            <w:shd w:val="clear" w:color="auto" w:fill="auto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10,766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753BF" w:rsidRPr="00F94A31" w:rsidRDefault="00022E4A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2,937</w:t>
            </w:r>
          </w:p>
        </w:tc>
        <w:tc>
          <w:tcPr>
            <w:tcW w:w="273" w:type="dxa"/>
            <w:shd w:val="clear" w:color="auto" w:fill="auto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20,321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1,146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2,860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2,451</w:t>
            </w:r>
          </w:p>
        </w:tc>
      </w:tr>
      <w:tr w:rsidR="005753BF" w:rsidRPr="00F94A31" w:rsidTr="00A826DF">
        <w:trPr>
          <w:trHeight w:val="442"/>
        </w:trPr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5753BF" w:rsidRPr="006F2098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253,37</w:t>
            </w:r>
            <w:r w:rsidR="003446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:rsidR="005753BF" w:rsidRPr="00520CE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5753BF" w:rsidRPr="000805FA" w:rsidRDefault="00022E4A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283,468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5753BF" w:rsidRPr="006F2098" w:rsidRDefault="00022E4A" w:rsidP="005753BF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0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:rsidR="005753BF" w:rsidRPr="00F94A31" w:rsidRDefault="00022E4A" w:rsidP="005753BF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5753BF" w:rsidRPr="006F2098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253,37</w:t>
            </w:r>
            <w:r w:rsidR="00520CE9" w:rsidRPr="006F2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53BF" w:rsidRPr="000805FA" w:rsidRDefault="00022E4A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283,468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5753BF" w:rsidRPr="006F2098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5753BF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5753BF" w:rsidRPr="0014642B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753BF" w:rsidRDefault="005753BF" w:rsidP="005753BF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9" w:type="dxa"/>
          </w:tcPr>
          <w:p w:rsidR="005753BF" w:rsidRPr="006F2098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9" w:type="dxa"/>
          </w:tcPr>
          <w:p w:rsidR="005753BF" w:rsidRPr="006F2098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2098">
              <w:rPr>
                <w:rFonts w:ascii="Angsana New" w:hAnsi="Angsana New" w:cs="Angsana New"/>
                <w:sz w:val="30"/>
                <w:szCs w:val="30"/>
              </w:rPr>
              <w:t>378,242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443,297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285,891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344,443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9" w:type="dxa"/>
          </w:tcPr>
          <w:p w:rsidR="005753BF" w:rsidRPr="006F2098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5753BF" w:rsidRPr="006F2098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2098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584EC0" w:rsidRPr="006F2098">
              <w:rPr>
                <w:rFonts w:ascii="Angsana New" w:hAnsi="Angsana New" w:cs="Angsana New"/>
                <w:sz w:val="30"/>
                <w:szCs w:val="30"/>
              </w:rPr>
              <w:t>,863</w:t>
            </w:r>
          </w:p>
        </w:tc>
        <w:tc>
          <w:tcPr>
            <w:tcW w:w="243" w:type="dxa"/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213,904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94,724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177,728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5753BF" w:rsidRPr="006F2098" w:rsidRDefault="00584EC0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2098">
              <w:rPr>
                <w:rFonts w:ascii="Angsana New" w:hAnsi="Angsana New" w:cs="Angsana New"/>
                <w:sz w:val="30"/>
                <w:szCs w:val="30"/>
              </w:rPr>
              <w:t>55,433</w:t>
            </w:r>
          </w:p>
        </w:tc>
        <w:tc>
          <w:tcPr>
            <w:tcW w:w="243" w:type="dxa"/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58,953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51,593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54,169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5753BF" w:rsidRPr="006F2098" w:rsidRDefault="00584EC0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2098">
              <w:rPr>
                <w:rFonts w:ascii="Angsana New" w:hAnsi="Angsana New" w:cs="Angsana New"/>
                <w:sz w:val="30"/>
                <w:szCs w:val="30"/>
              </w:rPr>
              <w:t>35,788</w:t>
            </w:r>
          </w:p>
        </w:tc>
        <w:tc>
          <w:tcPr>
            <w:tcW w:w="243" w:type="dxa"/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30,105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33,695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27,626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5753BF" w:rsidRPr="006F2098" w:rsidRDefault="00584EC0" w:rsidP="007520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2098">
              <w:rPr>
                <w:rFonts w:ascii="Angsana New" w:hAnsi="Angsana New" w:cs="Angsana New"/>
                <w:sz w:val="30"/>
                <w:szCs w:val="30"/>
              </w:rPr>
              <w:t>20,2</w:t>
            </w:r>
            <w:r w:rsidR="00752010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43" w:type="dxa"/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5753BF" w:rsidRPr="00AB3329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13,528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19,195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12,250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5753BF" w:rsidRPr="006F2098" w:rsidRDefault="00BA7318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="00584EC0" w:rsidRPr="006F2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0,556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759,787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485,098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616,216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5753BF" w:rsidRPr="00F94A31" w:rsidRDefault="00584EC0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(45,514)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:rsidR="005753BF" w:rsidRPr="00F94A31" w:rsidRDefault="00CF7120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(43,062</w:t>
            </w:r>
            <w:r w:rsidR="00022E4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5753BF" w:rsidRPr="00F94A31" w:rsidRDefault="00520CE9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555,042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727,961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442,03</w:t>
            </w:r>
            <w:r w:rsidR="00CF71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587,282</w:t>
            </w:r>
          </w:p>
        </w:tc>
      </w:tr>
      <w:tr w:rsidR="005753BF" w:rsidRPr="00F94A31" w:rsidTr="00A826DF">
        <w:tc>
          <w:tcPr>
            <w:tcW w:w="4068" w:type="dxa"/>
          </w:tcPr>
          <w:p w:rsidR="005753BF" w:rsidRPr="00AD52C6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5753BF" w:rsidRPr="00AD52C6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:rsidR="005753BF" w:rsidRPr="00AD52C6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5753BF" w:rsidRPr="00AD52C6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3" w:type="dxa"/>
          </w:tcPr>
          <w:p w:rsidR="005753BF" w:rsidRPr="00AD52C6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5753BF" w:rsidRPr="00AD52C6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</w:tcPr>
          <w:p w:rsidR="005753BF" w:rsidRPr="00AD52C6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5753BF" w:rsidRPr="00AD52C6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753BF" w:rsidRPr="00F94A31" w:rsidTr="00A826DF">
        <w:tc>
          <w:tcPr>
            <w:tcW w:w="4068" w:type="dxa"/>
          </w:tcPr>
          <w:p w:rsidR="005753BF" w:rsidRPr="00F94A31" w:rsidRDefault="005753BF" w:rsidP="005753B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5753BF" w:rsidRPr="00F94A31" w:rsidRDefault="00584EC0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808,412</w:t>
            </w:r>
          </w:p>
        </w:tc>
        <w:tc>
          <w:tcPr>
            <w:tcW w:w="24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6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</w:tcPr>
          <w:p w:rsidR="005753BF" w:rsidRPr="00F94A31" w:rsidRDefault="00022E4A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725,504</w:t>
            </w:r>
          </w:p>
        </w:tc>
        <w:tc>
          <w:tcPr>
            <w:tcW w:w="273" w:type="dxa"/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:rsidR="005753BF" w:rsidRPr="00F94A31" w:rsidRDefault="005753BF" w:rsidP="005753B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</w:tr>
    </w:tbl>
    <w:p w:rsidR="00C67207" w:rsidRPr="00F133A3" w:rsidRDefault="00C67207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FD2151" w:rsidRDefault="00EB3784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423CA3">
        <w:rPr>
          <w:rFonts w:ascii="Angsana New" w:hAnsi="Angsana New" w:cs="Angsana New"/>
          <w:sz w:val="30"/>
          <w:szCs w:val="30"/>
          <w:cs/>
        </w:rPr>
        <w:t>โดยปกติ</w:t>
      </w:r>
      <w:r w:rsidR="00FD2151" w:rsidRPr="00423CA3">
        <w:rPr>
          <w:rFonts w:ascii="Angsana New" w:hAnsi="Angsana New" w:cs="Angsana New"/>
          <w:sz w:val="30"/>
          <w:szCs w:val="30"/>
          <w:cs/>
        </w:rPr>
        <w:t>ระยะเวลาการให้สินเชื่อแก่ลูกค้าของกลุ่มบริษัท</w:t>
      </w:r>
      <w:r w:rsidR="0058418F" w:rsidRPr="00423CA3">
        <w:rPr>
          <w:rFonts w:ascii="Angsana New" w:hAnsi="Angsana New" w:cs="Angsana New"/>
          <w:sz w:val="30"/>
          <w:szCs w:val="30"/>
        </w:rPr>
        <w:t xml:space="preserve"> </w:t>
      </w:r>
      <w:r w:rsidR="0058418F" w:rsidRPr="00423CA3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FD2151" w:rsidRPr="00423CA3">
        <w:rPr>
          <w:rFonts w:ascii="Angsana New" w:hAnsi="Angsana New" w:cs="Angsana New"/>
          <w:sz w:val="30"/>
          <w:szCs w:val="30"/>
          <w:cs/>
        </w:rPr>
        <w:t xml:space="preserve"> </w:t>
      </w:r>
      <w:r w:rsidR="00526C35" w:rsidRPr="00423CA3">
        <w:rPr>
          <w:rFonts w:ascii="Angsana New" w:hAnsi="Angsana New" w:cs="Angsana New"/>
          <w:sz w:val="30"/>
          <w:szCs w:val="30"/>
        </w:rPr>
        <w:t xml:space="preserve">30 </w:t>
      </w:r>
      <w:r w:rsidR="00AC4E79" w:rsidRPr="00423CA3">
        <w:rPr>
          <w:rFonts w:ascii="Angsana New" w:hAnsi="Angsana New" w:cs="Angsana New"/>
          <w:sz w:val="30"/>
          <w:szCs w:val="30"/>
          <w:cs/>
        </w:rPr>
        <w:t>วันถึง</w:t>
      </w:r>
      <w:r w:rsidR="00CA1EA0" w:rsidRPr="00423CA3">
        <w:rPr>
          <w:rFonts w:ascii="Angsana New" w:hAnsi="Angsana New" w:cs="Angsana New"/>
          <w:sz w:val="30"/>
          <w:szCs w:val="30"/>
        </w:rPr>
        <w:t xml:space="preserve"> </w:t>
      </w:r>
      <w:r w:rsidR="006B06E6" w:rsidRPr="00423CA3">
        <w:rPr>
          <w:rFonts w:ascii="Angsana New" w:hAnsi="Angsana New" w:cs="Angsana New"/>
          <w:sz w:val="30"/>
          <w:szCs w:val="30"/>
        </w:rPr>
        <w:t>60</w:t>
      </w:r>
      <w:r w:rsidR="00FD2151" w:rsidRPr="00423CA3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A826DF" w:rsidRDefault="00A826DF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:rsidR="009167AB" w:rsidRPr="00A45835" w:rsidRDefault="00577216" w:rsidP="00181F9C">
      <w:pPr>
        <w:numPr>
          <w:ilvl w:val="0"/>
          <w:numId w:val="36"/>
        </w:numPr>
        <w:tabs>
          <w:tab w:val="clear" w:pos="340"/>
        </w:tabs>
        <w:spacing w:after="0" w:line="240" w:lineRule="auto"/>
        <w:ind w:left="540" w:right="-2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45835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  <w:r w:rsidR="005907F7" w:rsidRPr="00A45835">
        <w:rPr>
          <w:rFonts w:asciiTheme="majorBidi" w:hAnsiTheme="majorBidi" w:cstheme="majorBidi"/>
          <w:b/>
          <w:bCs/>
          <w:sz w:val="30"/>
          <w:szCs w:val="30"/>
        </w:rPr>
        <w:tab/>
      </w:r>
    </w:p>
    <w:p w:rsidR="006B7BE1" w:rsidRPr="00A45835" w:rsidRDefault="006B7BE1" w:rsidP="006B7BE1">
      <w:pPr>
        <w:pStyle w:val="ListParagraph"/>
        <w:spacing w:after="0" w:line="240" w:lineRule="auto"/>
        <w:ind w:left="3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06"/>
        <w:gridCol w:w="236"/>
        <w:gridCol w:w="34"/>
        <w:gridCol w:w="1206"/>
        <w:gridCol w:w="236"/>
        <w:gridCol w:w="34"/>
        <w:gridCol w:w="1080"/>
        <w:gridCol w:w="236"/>
        <w:gridCol w:w="34"/>
        <w:gridCol w:w="1206"/>
      </w:tblGrid>
      <w:tr w:rsidR="00A45835" w:rsidRPr="00A45835" w:rsidTr="00826F02">
        <w:tc>
          <w:tcPr>
            <w:tcW w:w="3690" w:type="dxa"/>
          </w:tcPr>
          <w:p w:rsidR="00A45835" w:rsidRPr="00A45835" w:rsidRDefault="00A45835" w:rsidP="00826F0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4"/>
          </w:tcPr>
          <w:p w:rsidR="00A45835" w:rsidRPr="00A45835" w:rsidRDefault="00A45835" w:rsidP="00826F0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A45835" w:rsidRPr="00A45835" w:rsidRDefault="00A45835" w:rsidP="00826F0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4"/>
          </w:tcPr>
          <w:p w:rsidR="00A45835" w:rsidRPr="00A45835" w:rsidRDefault="00A45835" w:rsidP="00826F0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835" w:rsidRPr="00A45835" w:rsidTr="00826F02">
        <w:tc>
          <w:tcPr>
            <w:tcW w:w="3690" w:type="dxa"/>
          </w:tcPr>
          <w:p w:rsidR="00A45835" w:rsidRPr="00A45835" w:rsidRDefault="00A45835" w:rsidP="00A45835">
            <w:pPr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458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458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A458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A458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6" w:type="dxa"/>
          </w:tcPr>
          <w:p w:rsidR="00A45835" w:rsidRPr="00A45835" w:rsidRDefault="00A45835" w:rsidP="00A4583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  <w:gridSpan w:val="2"/>
          </w:tcPr>
          <w:p w:rsidR="00A45835" w:rsidRPr="00A45835" w:rsidRDefault="00A45835" w:rsidP="00A4583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A45835" w:rsidRPr="00A45835" w:rsidRDefault="00A45835" w:rsidP="00A4583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</w:tcPr>
          <w:p w:rsidR="00A45835" w:rsidRPr="00A45835" w:rsidRDefault="00A45835" w:rsidP="00A45835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5835" w:rsidRPr="00A45835" w:rsidRDefault="00A45835" w:rsidP="00A4583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  <w:gridSpan w:val="2"/>
          </w:tcPr>
          <w:p w:rsidR="00A45835" w:rsidRPr="00A45835" w:rsidRDefault="00A45835" w:rsidP="00A4583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A45835" w:rsidRPr="00A45835" w:rsidRDefault="00A45835" w:rsidP="00A4583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A45835" w:rsidRPr="00A45835" w:rsidTr="00826F02">
        <w:tc>
          <w:tcPr>
            <w:tcW w:w="3690" w:type="dxa"/>
          </w:tcPr>
          <w:p w:rsidR="00A45835" w:rsidRPr="00A45835" w:rsidRDefault="00A45835" w:rsidP="00A45835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0"/>
          </w:tcPr>
          <w:p w:rsidR="00A45835" w:rsidRPr="00A45835" w:rsidRDefault="00A45835" w:rsidP="00A45835">
            <w:pPr>
              <w:tabs>
                <w:tab w:val="left" w:pos="909"/>
              </w:tabs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                                    </w:t>
            </w:r>
            <w:r w:rsidRPr="00A458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5835" w:rsidRPr="00A45835" w:rsidTr="00826F02">
        <w:tc>
          <w:tcPr>
            <w:tcW w:w="3690" w:type="dxa"/>
          </w:tcPr>
          <w:p w:rsidR="00A45835" w:rsidRPr="00A45835" w:rsidRDefault="00A45835" w:rsidP="00A4583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cs/>
                <w:lang w:val="en-US"/>
              </w:rPr>
            </w:pPr>
            <w:r w:rsidRPr="00A45835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A45835">
              <w:rPr>
                <w:rFonts w:asciiTheme="majorBidi" w:hAnsiTheme="majorBidi" w:cstheme="majorBidi"/>
                <w:spacing w:val="4"/>
                <w:cs/>
              </w:rPr>
              <w:t>1</w:t>
            </w:r>
            <w:r w:rsidRPr="00A45835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</w:p>
        </w:tc>
        <w:tc>
          <w:tcPr>
            <w:tcW w:w="1206" w:type="dxa"/>
            <w:shd w:val="clear" w:color="auto" w:fill="auto"/>
          </w:tcPr>
          <w:p w:rsidR="00A45835" w:rsidRPr="00A45835" w:rsidRDefault="007E1523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3,014,729</w:t>
            </w:r>
          </w:p>
        </w:tc>
        <w:tc>
          <w:tcPr>
            <w:tcW w:w="236" w:type="dxa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A45835" w:rsidRPr="00A45835" w:rsidRDefault="0008376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5835" w:rsidRPr="00A45835">
              <w:rPr>
                <w:rFonts w:asciiTheme="majorBidi" w:hAnsiTheme="majorBidi" w:cstheme="majorBidi"/>
                <w:sz w:val="30"/>
                <w:szCs w:val="30"/>
              </w:rPr>
              <w:t>,528,981</w:t>
            </w:r>
          </w:p>
        </w:tc>
        <w:tc>
          <w:tcPr>
            <w:tcW w:w="236" w:type="dxa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A45835" w:rsidRPr="00A45835" w:rsidRDefault="007E1523" w:rsidP="007E1523">
            <w:pPr>
              <w:tabs>
                <w:tab w:val="decimal" w:pos="8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377,818</w:t>
            </w:r>
          </w:p>
        </w:tc>
        <w:tc>
          <w:tcPr>
            <w:tcW w:w="236" w:type="dxa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377,818</w:t>
            </w:r>
          </w:p>
        </w:tc>
      </w:tr>
      <w:tr w:rsidR="00A45835" w:rsidRPr="00A45835" w:rsidTr="00826F02">
        <w:tc>
          <w:tcPr>
            <w:tcW w:w="3690" w:type="dxa"/>
          </w:tcPr>
          <w:p w:rsidR="00A45835" w:rsidRPr="00A45835" w:rsidRDefault="00A45835" w:rsidP="00A45835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ส่วนแบ่งกำไรจากเงินลงทุนตาม</w:t>
            </w:r>
          </w:p>
        </w:tc>
        <w:tc>
          <w:tcPr>
            <w:tcW w:w="1206" w:type="dxa"/>
            <w:shd w:val="clear" w:color="auto" w:fill="auto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A45835" w:rsidRPr="00A45835" w:rsidRDefault="00A45835" w:rsidP="00A45835">
            <w:pPr>
              <w:tabs>
                <w:tab w:val="decimal" w:pos="64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45835" w:rsidRPr="00A45835" w:rsidRDefault="00A45835" w:rsidP="00A4583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A45835" w:rsidRPr="00A45835" w:rsidRDefault="00A45835" w:rsidP="00A45835">
            <w:pPr>
              <w:tabs>
                <w:tab w:val="decimal" w:pos="64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523" w:rsidRPr="00A45835" w:rsidTr="00826F02">
        <w:trPr>
          <w:trHeight w:val="80"/>
        </w:trPr>
        <w:tc>
          <w:tcPr>
            <w:tcW w:w="3690" w:type="dxa"/>
          </w:tcPr>
          <w:p w:rsidR="007E1523" w:rsidRPr="00A45835" w:rsidRDefault="007E1523" w:rsidP="007E1523">
            <w:pPr>
              <w:spacing w:after="0" w:line="240" w:lineRule="auto"/>
              <w:ind w:left="252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วิธีส่วนได้เสียในบริษัทร่วม</w:t>
            </w:r>
          </w:p>
        </w:tc>
        <w:tc>
          <w:tcPr>
            <w:tcW w:w="1206" w:type="dxa"/>
            <w:shd w:val="clear" w:color="auto" w:fill="auto"/>
          </w:tcPr>
          <w:p w:rsidR="007E1523" w:rsidRPr="00A45835" w:rsidRDefault="00ED798B" w:rsidP="00344675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98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67CC4">
              <w:rPr>
                <w:rFonts w:asciiTheme="majorBidi" w:hAnsiTheme="majorBidi" w:cstheme="majorBidi"/>
                <w:sz w:val="30"/>
                <w:szCs w:val="30"/>
              </w:rPr>
              <w:t>8,284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373,897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7E1523" w:rsidRPr="00A45835" w:rsidRDefault="007E1523" w:rsidP="007E1523">
            <w:pPr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7E1523" w:rsidRPr="00A45835" w:rsidRDefault="007E1523" w:rsidP="007E1523">
            <w:pPr>
              <w:tabs>
                <w:tab w:val="decimal" w:pos="64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523" w:rsidRPr="00A45835" w:rsidTr="00826F02">
        <w:tc>
          <w:tcPr>
            <w:tcW w:w="3690" w:type="dxa"/>
          </w:tcPr>
          <w:p w:rsidR="007E1523" w:rsidRPr="00A45835" w:rsidRDefault="007E1523" w:rsidP="007E1523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06" w:type="dxa"/>
            <w:shd w:val="clear" w:color="auto" w:fill="auto"/>
          </w:tcPr>
          <w:p w:rsidR="007E1523" w:rsidRPr="00A45835" w:rsidRDefault="00ED798B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(1,650</w:t>
            </w:r>
            <w:r w:rsidR="002042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(2,025)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7E1523" w:rsidRPr="00A45835" w:rsidRDefault="007E1523" w:rsidP="007E1523">
            <w:pPr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7E1523" w:rsidRPr="00A45835" w:rsidRDefault="007E1523" w:rsidP="007E1523">
            <w:pPr>
              <w:tabs>
                <w:tab w:val="decimal" w:pos="64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523" w:rsidRPr="00A45835" w:rsidTr="00826F02">
        <w:tc>
          <w:tcPr>
            <w:tcW w:w="3690" w:type="dxa"/>
          </w:tcPr>
          <w:p w:rsidR="007E1523" w:rsidRPr="00A45835" w:rsidRDefault="007E1523" w:rsidP="007E1523">
            <w:pPr>
              <w:spacing w:after="0" w:line="240" w:lineRule="auto"/>
              <w:ind w:left="-18" w:right="-25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1523" w:rsidRPr="00A45835" w:rsidRDefault="00267CC4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3,401,363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2,900,853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1523" w:rsidRPr="00A45835" w:rsidRDefault="007E1523" w:rsidP="007E1523">
            <w:pPr>
              <w:tabs>
                <w:tab w:val="decimal" w:pos="8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36" w:type="dxa"/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1523" w:rsidRPr="00A45835" w:rsidRDefault="007E1523" w:rsidP="007E1523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377,818</w:t>
            </w:r>
          </w:p>
        </w:tc>
      </w:tr>
    </w:tbl>
    <w:p w:rsidR="00A45835" w:rsidRPr="00A45835" w:rsidRDefault="00A45835" w:rsidP="006B7BE1">
      <w:pPr>
        <w:pStyle w:val="ListParagraph"/>
        <w:spacing w:after="0" w:line="240" w:lineRule="auto"/>
        <w:ind w:left="3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9D687E" w:rsidRPr="00A45835" w:rsidRDefault="009167AB" w:rsidP="009D687E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45835">
        <w:rPr>
          <w:rFonts w:asciiTheme="majorBidi" w:hAnsiTheme="majorBidi" w:cstheme="majorBidi"/>
          <w:sz w:val="30"/>
          <w:szCs w:val="30"/>
          <w:cs/>
        </w:rPr>
        <w:t>ไม่มีการซื้อและจำหน่ายเงินลงทุน</w:t>
      </w:r>
      <w:r w:rsidR="00543A97" w:rsidRPr="00A45835">
        <w:rPr>
          <w:rFonts w:asciiTheme="majorBidi" w:hAnsiTheme="majorBidi" w:cstheme="majorBidi"/>
          <w:sz w:val="30"/>
          <w:szCs w:val="30"/>
          <w:cs/>
        </w:rPr>
        <w:t>ในบริษัทร่วม</w:t>
      </w:r>
      <w:r w:rsidRPr="00A45835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45835" w:rsidRPr="00A45835">
        <w:rPr>
          <w:rFonts w:asciiTheme="majorBidi" w:hAnsiTheme="majorBidi" w:cstheme="majorBidi"/>
          <w:sz w:val="30"/>
          <w:szCs w:val="30"/>
          <w:cs/>
        </w:rPr>
        <w:t>เ</w:t>
      </w:r>
      <w:r w:rsidR="006B7BE1" w:rsidRPr="00A45835">
        <w:rPr>
          <w:rFonts w:asciiTheme="majorBidi" w:hAnsiTheme="majorBidi" w:cstheme="majorBidi"/>
          <w:sz w:val="30"/>
          <w:szCs w:val="30"/>
          <w:cs/>
        </w:rPr>
        <w:t>ก</w:t>
      </w:r>
      <w:r w:rsidR="00A45835" w:rsidRPr="00A45835">
        <w:rPr>
          <w:rFonts w:asciiTheme="majorBidi" w:hAnsiTheme="majorBidi" w:cstheme="majorBidi"/>
          <w:sz w:val="30"/>
          <w:szCs w:val="30"/>
          <w:cs/>
        </w:rPr>
        <w:t>้า</w:t>
      </w:r>
      <w:r w:rsidRPr="00A4583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45835">
        <w:rPr>
          <w:rFonts w:asciiTheme="majorBidi" w:hAnsiTheme="majorBidi" w:cstheme="majorBidi"/>
          <w:sz w:val="30"/>
          <w:szCs w:val="30"/>
        </w:rPr>
        <w:t>3</w:t>
      </w:r>
      <w:r w:rsidR="006B7BE1" w:rsidRPr="00A45835">
        <w:rPr>
          <w:rFonts w:asciiTheme="majorBidi" w:hAnsiTheme="majorBidi" w:cstheme="majorBidi"/>
          <w:sz w:val="30"/>
          <w:szCs w:val="30"/>
          <w:cs/>
        </w:rPr>
        <w:t>0</w:t>
      </w:r>
      <w:r w:rsidRPr="00A45835">
        <w:rPr>
          <w:rFonts w:asciiTheme="majorBidi" w:hAnsiTheme="majorBidi" w:cstheme="majorBidi"/>
          <w:sz w:val="30"/>
          <w:szCs w:val="30"/>
        </w:rPr>
        <w:t xml:space="preserve"> </w:t>
      </w:r>
      <w:r w:rsidR="00A45835" w:rsidRPr="00A45835">
        <w:rPr>
          <w:rFonts w:asciiTheme="majorBidi" w:hAnsiTheme="majorBidi" w:cstheme="majorBidi"/>
          <w:sz w:val="30"/>
          <w:szCs w:val="30"/>
          <w:cs/>
        </w:rPr>
        <w:t>กันยา</w:t>
      </w:r>
      <w:r w:rsidR="006B7BE1" w:rsidRPr="00A45835">
        <w:rPr>
          <w:rFonts w:asciiTheme="majorBidi" w:hAnsiTheme="majorBidi" w:cstheme="majorBidi"/>
          <w:sz w:val="30"/>
          <w:szCs w:val="30"/>
          <w:cs/>
        </w:rPr>
        <w:t>ยน</w:t>
      </w:r>
      <w:r w:rsidRPr="00A45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38C3" w:rsidRPr="00A45835">
        <w:rPr>
          <w:rFonts w:asciiTheme="majorBidi" w:hAnsiTheme="majorBidi" w:cstheme="majorBidi"/>
          <w:sz w:val="30"/>
          <w:szCs w:val="30"/>
        </w:rPr>
        <w:t>256</w:t>
      </w:r>
      <w:r w:rsidR="00AD52C6" w:rsidRPr="00A45835">
        <w:rPr>
          <w:rFonts w:asciiTheme="majorBidi" w:hAnsiTheme="majorBidi" w:cstheme="majorBidi"/>
          <w:sz w:val="30"/>
          <w:szCs w:val="30"/>
        </w:rPr>
        <w:t>1</w:t>
      </w:r>
    </w:p>
    <w:p w:rsidR="009167AB" w:rsidRPr="00A45835" w:rsidRDefault="00AD52C6" w:rsidP="00ED798B">
      <w:pPr>
        <w:spacing w:after="0" w:line="240" w:lineRule="auto"/>
        <w:ind w:left="540" w:right="-25" w:firstLine="180"/>
        <w:jc w:val="thaiDistribute"/>
        <w:rPr>
          <w:rFonts w:asciiTheme="majorBidi" w:hAnsiTheme="majorBidi" w:cstheme="majorBidi"/>
          <w:sz w:val="30"/>
          <w:szCs w:val="30"/>
        </w:rPr>
        <w:sectPr w:rsidR="009167AB" w:rsidRPr="00A45835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  <w:r w:rsidRPr="00A45835">
        <w:rPr>
          <w:rFonts w:asciiTheme="majorBidi" w:hAnsiTheme="majorBidi" w:cstheme="majorBidi"/>
          <w:b/>
          <w:bCs/>
          <w:sz w:val="30"/>
          <w:szCs w:val="30"/>
        </w:rPr>
        <w:br/>
      </w:r>
      <w:r w:rsidR="009167AB" w:rsidRPr="00A45835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:rsidR="00577216" w:rsidRDefault="00577216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  <w:r w:rsidRPr="00D55D3F">
        <w:rPr>
          <w:rFonts w:ascii="Angsana New" w:hAnsi="Angsana New" w:cs="Angsana New"/>
          <w:cs/>
        </w:rPr>
        <w:t>เงินลงทุนในบริษัทร่วม</w:t>
      </w:r>
      <w:r w:rsidR="00BB0B1C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>
        <w:rPr>
          <w:rFonts w:ascii="Angsana New" w:hAnsi="Angsana New" w:cs="Angsana New" w:hint="cs"/>
          <w:spacing w:val="-6"/>
          <w:cs/>
        </w:rPr>
        <w:t>3</w:t>
      </w:r>
      <w:r w:rsidR="006B7BE1">
        <w:rPr>
          <w:rFonts w:ascii="Angsana New" w:hAnsi="Angsana New" w:cs="Angsana New" w:hint="cs"/>
          <w:spacing w:val="-6"/>
          <w:cs/>
        </w:rPr>
        <w:t>0</w:t>
      </w:r>
      <w:r w:rsidRPr="00D55D3F">
        <w:rPr>
          <w:rFonts w:ascii="Angsana New" w:hAnsi="Angsana New" w:cs="Angsana New"/>
          <w:spacing w:val="-6"/>
          <w:cs/>
        </w:rPr>
        <w:t xml:space="preserve"> </w:t>
      </w:r>
      <w:r w:rsidR="00FF3BE9">
        <w:rPr>
          <w:rFonts w:ascii="Angsana New" w:hAnsi="Angsana New" w:cs="Angsana New" w:hint="cs"/>
          <w:spacing w:val="-6"/>
          <w:cs/>
        </w:rPr>
        <w:t>กันยา</w:t>
      </w:r>
      <w:r w:rsidR="006B7BE1">
        <w:rPr>
          <w:rFonts w:ascii="Angsana New" w:hAnsi="Angsana New" w:cs="Angsana New" w:hint="cs"/>
          <w:spacing w:val="-6"/>
          <w:cs/>
        </w:rPr>
        <w:t>ยน</w:t>
      </w:r>
      <w:r w:rsidR="003278BA">
        <w:rPr>
          <w:rFonts w:ascii="Angsana New" w:hAnsi="Angsana New" w:cs="Angsana New" w:hint="cs"/>
          <w:spacing w:val="-6"/>
          <w:cs/>
        </w:rPr>
        <w:t xml:space="preserve"> </w:t>
      </w:r>
      <w:r w:rsidR="003278BA">
        <w:rPr>
          <w:rFonts w:ascii="Angsana New" w:hAnsi="Angsana New" w:cs="Angsana New"/>
          <w:spacing w:val="-6"/>
          <w:lang w:val="en-US"/>
        </w:rPr>
        <w:t>256</w:t>
      </w:r>
      <w:r w:rsidR="00A53CD8">
        <w:rPr>
          <w:rFonts w:ascii="Angsana New" w:hAnsi="Angsana New" w:cs="Angsana New"/>
          <w:spacing w:val="-6"/>
          <w:lang w:val="en-US"/>
        </w:rPr>
        <w:t>1</w:t>
      </w:r>
      <w:r w:rsidR="003278BA">
        <w:rPr>
          <w:rFonts w:ascii="Angsana New" w:hAnsi="Angsana New" w:cs="Angsana New"/>
          <w:spacing w:val="-6"/>
          <w:lang w:val="en-US"/>
        </w:rPr>
        <w:t xml:space="preserve"> </w:t>
      </w:r>
      <w:r w:rsidR="003278BA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3278BA">
        <w:rPr>
          <w:rFonts w:ascii="Angsana New" w:hAnsi="Angsana New" w:cs="Angsana New"/>
          <w:spacing w:val="-6"/>
          <w:lang w:val="en-US"/>
        </w:rPr>
        <w:t xml:space="preserve">31 </w:t>
      </w:r>
      <w:r w:rsidRPr="00D55D3F">
        <w:rPr>
          <w:rFonts w:ascii="Angsana New" w:hAnsi="Angsana New" w:cs="Angsana New"/>
          <w:spacing w:val="-6"/>
          <w:cs/>
        </w:rPr>
        <w:t xml:space="preserve">ธันวาคม </w:t>
      </w:r>
      <w:r w:rsidR="00D26E54">
        <w:rPr>
          <w:rFonts w:ascii="Angsana New" w:hAnsi="Angsana New" w:cs="Angsana New" w:hint="cs"/>
          <w:spacing w:val="-6"/>
          <w:cs/>
        </w:rPr>
        <w:t>25</w:t>
      </w:r>
      <w:r w:rsidR="00A53CD8">
        <w:rPr>
          <w:rFonts w:ascii="Angsana New" w:hAnsi="Angsana New" w:cs="Angsana New" w:hint="cs"/>
          <w:spacing w:val="-6"/>
          <w:cs/>
        </w:rPr>
        <w:t>60</w:t>
      </w:r>
      <w:r w:rsidR="00D26E54">
        <w:rPr>
          <w:rFonts w:ascii="Angsana New" w:hAnsi="Angsana New" w:cs="Angsana New" w:hint="cs"/>
          <w:spacing w:val="-6"/>
          <w:cs/>
        </w:rPr>
        <w:t xml:space="preserve"> </w:t>
      </w:r>
      <w:r w:rsidRPr="00D55D3F">
        <w:rPr>
          <w:rFonts w:ascii="Angsana New" w:hAnsi="Angsana New" w:cs="Angsana New"/>
          <w:spacing w:val="-6"/>
          <w:cs/>
        </w:rPr>
        <w:t>มีดังนี้</w:t>
      </w:r>
    </w:p>
    <w:p w:rsidR="000046B4" w:rsidRDefault="000046B4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50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6"/>
        <w:gridCol w:w="1164"/>
        <w:gridCol w:w="1152"/>
        <w:gridCol w:w="1008"/>
        <w:gridCol w:w="990"/>
        <w:gridCol w:w="1062"/>
        <w:gridCol w:w="1010"/>
        <w:gridCol w:w="270"/>
        <w:gridCol w:w="1170"/>
        <w:gridCol w:w="14"/>
        <w:gridCol w:w="256"/>
        <w:gridCol w:w="14"/>
        <w:gridCol w:w="1246"/>
        <w:gridCol w:w="14"/>
        <w:gridCol w:w="256"/>
        <w:gridCol w:w="14"/>
        <w:gridCol w:w="1170"/>
        <w:gridCol w:w="256"/>
        <w:gridCol w:w="14"/>
        <w:gridCol w:w="1152"/>
      </w:tblGrid>
      <w:tr w:rsidR="003278BA" w:rsidRPr="00F94A31" w:rsidTr="000046B4">
        <w:trPr>
          <w:trHeight w:val="80"/>
        </w:trPr>
        <w:tc>
          <w:tcPr>
            <w:tcW w:w="2796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6" w:type="dxa"/>
            <w:gridSpan w:val="17"/>
          </w:tcPr>
          <w:p w:rsidR="003278BA" w:rsidRPr="001F5A94" w:rsidRDefault="003278B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78BA" w:rsidRPr="00F94A31" w:rsidTr="000046B4">
        <w:trPr>
          <w:trHeight w:val="549"/>
        </w:trPr>
        <w:tc>
          <w:tcPr>
            <w:tcW w:w="2796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:rsidR="003278BA" w:rsidRPr="001F5A94" w:rsidRDefault="003278BA" w:rsidP="006F64F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="006F64F0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998" w:type="dxa"/>
            <w:gridSpan w:val="2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="006F64F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0046B4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2" w:type="dxa"/>
            <w:gridSpan w:val="2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5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6" w:type="dxa"/>
            <w:gridSpan w:val="5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มูลค่าตามวิธี</w:t>
            </w:r>
          </w:p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FF3BE9" w:rsidRPr="00F94A31" w:rsidTr="000046B4">
        <w:trPr>
          <w:trHeight w:val="80"/>
        </w:trPr>
        <w:tc>
          <w:tcPr>
            <w:tcW w:w="2796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990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010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F3BE9" w:rsidRPr="001F5A94" w:rsidRDefault="00FF3BE9" w:rsidP="00FF3BE9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70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6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F3BE9" w:rsidRPr="00F94A31" w:rsidTr="000046B4">
        <w:trPr>
          <w:trHeight w:val="80"/>
        </w:trPr>
        <w:tc>
          <w:tcPr>
            <w:tcW w:w="2796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062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10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F3BE9" w:rsidRPr="001F5A94" w:rsidRDefault="00FF3BE9" w:rsidP="00FF3BE9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56" w:type="dxa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FF3BE9" w:rsidRPr="00F94A31" w:rsidTr="000046B4">
        <w:trPr>
          <w:trHeight w:val="80"/>
        </w:trPr>
        <w:tc>
          <w:tcPr>
            <w:tcW w:w="2796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918" w:type="dxa"/>
            <w:gridSpan w:val="15"/>
          </w:tcPr>
          <w:p w:rsidR="00FF3BE9" w:rsidRPr="001F5A94" w:rsidRDefault="00FF3BE9" w:rsidP="00FF3BE9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3BE9" w:rsidRPr="00F94A31" w:rsidTr="000046B4">
        <w:trPr>
          <w:trHeight w:val="80"/>
        </w:trPr>
        <w:tc>
          <w:tcPr>
            <w:tcW w:w="2796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4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F3BE9" w:rsidRPr="001F5A94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FF3BE9" w:rsidRPr="001F5A94" w:rsidRDefault="00FF3BE9" w:rsidP="00FF3BE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18" w:type="dxa"/>
            <w:gridSpan w:val="15"/>
          </w:tcPr>
          <w:p w:rsidR="00FF3BE9" w:rsidRPr="001F5A94" w:rsidRDefault="00FF3BE9" w:rsidP="00FF3BE9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B453E" w:rsidRPr="00F94A31" w:rsidTr="000046B4">
        <w:trPr>
          <w:trHeight w:val="80"/>
        </w:trPr>
        <w:tc>
          <w:tcPr>
            <w:tcW w:w="2796" w:type="dxa"/>
          </w:tcPr>
          <w:p w:rsidR="00CB453E" w:rsidRPr="001F5A94" w:rsidRDefault="00CB453E" w:rsidP="00CB453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เพาเวอร์บาย</w:t>
            </w: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64" w:type="dxa"/>
            <w:vAlign w:val="bottom"/>
          </w:tcPr>
          <w:p w:rsidR="00CB453E" w:rsidRPr="001F5A94" w:rsidRDefault="00CB453E" w:rsidP="00CB453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52" w:type="dxa"/>
            <w:vAlign w:val="bottom"/>
          </w:tcPr>
          <w:p w:rsidR="00CB453E" w:rsidRPr="001F5A94" w:rsidRDefault="00CB453E" w:rsidP="00CB453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CB453E" w:rsidRPr="00F94A31" w:rsidRDefault="00CB453E" w:rsidP="00CB453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CB453E" w:rsidRPr="00F94A31" w:rsidRDefault="00CB453E" w:rsidP="00CB453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CB453E" w:rsidRPr="00F94A31" w:rsidRDefault="00CB453E" w:rsidP="00CB453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1010" w:type="dxa"/>
          </w:tcPr>
          <w:p w:rsidR="00CB453E" w:rsidRPr="00F94A31" w:rsidRDefault="00CB453E" w:rsidP="00CB453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CB453E" w:rsidRPr="00F94A31" w:rsidRDefault="00CB453E" w:rsidP="00CB453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B453E" w:rsidRPr="00F94A31" w:rsidRDefault="00CB453E" w:rsidP="00CB453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B453E" w:rsidRPr="00FA3FA4" w:rsidRDefault="0088356F" w:rsidP="00CB453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356F">
              <w:rPr>
                <w:rFonts w:ascii="Angsana New" w:hAnsi="Angsana New" w:cs="Angsana New"/>
                <w:sz w:val="30"/>
                <w:szCs w:val="30"/>
              </w:rPr>
              <w:t>1,600,476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B453E" w:rsidRPr="00FA3FA4" w:rsidRDefault="00CB453E" w:rsidP="00CB453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1,477,214</w:t>
            </w:r>
          </w:p>
        </w:tc>
      </w:tr>
      <w:tr w:rsidR="00CB453E" w:rsidRPr="00F94A31" w:rsidTr="000046B4">
        <w:trPr>
          <w:trHeight w:val="80"/>
        </w:trPr>
        <w:tc>
          <w:tcPr>
            <w:tcW w:w="2796" w:type="dxa"/>
          </w:tcPr>
          <w:p w:rsidR="00CB453E" w:rsidRPr="001F5A94" w:rsidRDefault="00CB453E" w:rsidP="00CB453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บริษัท ซี</w:t>
            </w:r>
            <w:proofErr w:type="spellStart"/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อาร์</w:t>
            </w:r>
            <w:proofErr w:type="spellEnd"/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ซี </w:t>
            </w:r>
            <w:proofErr w:type="spellStart"/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สปอร์ต</w:t>
            </w:r>
            <w:proofErr w:type="spellEnd"/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64" w:type="dxa"/>
            <w:vAlign w:val="bottom"/>
          </w:tcPr>
          <w:p w:rsidR="00CB453E" w:rsidRPr="001F5A94" w:rsidRDefault="00CB453E" w:rsidP="00CB453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52" w:type="dxa"/>
            <w:vAlign w:val="bottom"/>
          </w:tcPr>
          <w:p w:rsidR="00CB453E" w:rsidRPr="001F5A94" w:rsidRDefault="00CB453E" w:rsidP="00CB453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CB453E" w:rsidRPr="00F94A31" w:rsidRDefault="00CB453E" w:rsidP="00CB453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CB453E" w:rsidRPr="00F94A31" w:rsidRDefault="00CB453E" w:rsidP="00CB453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CB453E" w:rsidRPr="00F94A31" w:rsidRDefault="00CB453E" w:rsidP="00CB453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1010" w:type="dxa"/>
          </w:tcPr>
          <w:p w:rsidR="00CB453E" w:rsidRPr="00F94A31" w:rsidRDefault="00CB453E" w:rsidP="00CB453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CB453E" w:rsidRPr="00F94A31" w:rsidRDefault="00CB453E" w:rsidP="00CB453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B453E" w:rsidRPr="00F94A31" w:rsidRDefault="00CB453E" w:rsidP="00CB453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B453E" w:rsidRPr="00FA3FA4" w:rsidRDefault="0088356F" w:rsidP="00267CC4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3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67CC4">
              <w:rPr>
                <w:rFonts w:ascii="Angsana New" w:hAnsi="Angsana New" w:cs="Angsana New"/>
                <w:sz w:val="30"/>
                <w:szCs w:val="30"/>
              </w:rPr>
              <w:t>,800,</w:t>
            </w:r>
            <w:r w:rsidR="00510EDE"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B453E" w:rsidRPr="00FA3FA4" w:rsidRDefault="00CB453E" w:rsidP="00CB453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1,537,515</w:t>
            </w:r>
          </w:p>
        </w:tc>
      </w:tr>
      <w:tr w:rsidR="00CB453E" w:rsidRPr="00F94A31" w:rsidTr="000046B4">
        <w:trPr>
          <w:trHeight w:val="70"/>
        </w:trPr>
        <w:tc>
          <w:tcPr>
            <w:tcW w:w="2796" w:type="dxa"/>
          </w:tcPr>
          <w:p w:rsidR="00CB453E" w:rsidRPr="001F5A94" w:rsidRDefault="00CB453E" w:rsidP="00CB453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</w:tcPr>
          <w:p w:rsidR="00CB453E" w:rsidRPr="001F5A94" w:rsidRDefault="00CB453E" w:rsidP="00CB453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CB453E" w:rsidRPr="001F5A94" w:rsidRDefault="00CB453E" w:rsidP="00CB453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:rsidR="00CB453E" w:rsidRPr="00F94A31" w:rsidRDefault="00CB453E" w:rsidP="00CB453E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B453E" w:rsidRPr="00F94A31" w:rsidRDefault="00CB453E" w:rsidP="00CB453E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453E" w:rsidRPr="00F94A31" w:rsidRDefault="00CB453E" w:rsidP="00CB453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453E" w:rsidRPr="00F94A31" w:rsidRDefault="00CB453E" w:rsidP="00CB453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453E" w:rsidRPr="00FA3FA4" w:rsidRDefault="00510EDE" w:rsidP="00CB453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3,401,363</w:t>
            </w:r>
          </w:p>
        </w:tc>
        <w:tc>
          <w:tcPr>
            <w:tcW w:w="270" w:type="dxa"/>
            <w:gridSpan w:val="2"/>
          </w:tcPr>
          <w:p w:rsidR="00CB453E" w:rsidRPr="00F94A31" w:rsidRDefault="00CB453E" w:rsidP="00CB453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B453E" w:rsidRPr="00FA3FA4" w:rsidRDefault="00CB453E" w:rsidP="00CB453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3,014,729</w:t>
            </w:r>
          </w:p>
        </w:tc>
      </w:tr>
    </w:tbl>
    <w:tbl>
      <w:tblPr>
        <w:tblpPr w:leftFromText="180" w:rightFromText="180" w:vertAnchor="text" w:horzAnchor="margin" w:tblpY="-257"/>
        <w:tblW w:w="14938" w:type="dxa"/>
        <w:tblLayout w:type="fixed"/>
        <w:tblLook w:val="0000" w:firstRow="0" w:lastRow="0" w:firstColumn="0" w:lastColumn="0" w:noHBand="0" w:noVBand="0"/>
      </w:tblPr>
      <w:tblGrid>
        <w:gridCol w:w="2294"/>
        <w:gridCol w:w="793"/>
        <w:gridCol w:w="1146"/>
        <w:gridCol w:w="881"/>
        <w:gridCol w:w="884"/>
        <w:gridCol w:w="971"/>
        <w:gridCol w:w="264"/>
        <w:gridCol w:w="975"/>
        <w:gridCol w:w="261"/>
        <w:gridCol w:w="798"/>
        <w:gridCol w:w="264"/>
        <w:gridCol w:w="887"/>
        <w:gridCol w:w="264"/>
        <w:gridCol w:w="795"/>
        <w:gridCol w:w="264"/>
        <w:gridCol w:w="885"/>
        <w:gridCol w:w="264"/>
        <w:gridCol w:w="883"/>
        <w:gridCol w:w="264"/>
        <w:gridCol w:w="883"/>
        <w:gridCol w:w="18"/>
      </w:tblGrid>
      <w:tr w:rsidR="008274D9" w:rsidRPr="00F94A31" w:rsidTr="00FF3BE9">
        <w:trPr>
          <w:trHeight w:val="317"/>
          <w:tblHeader/>
        </w:trPr>
        <w:tc>
          <w:tcPr>
            <w:tcW w:w="2294" w:type="dxa"/>
          </w:tcPr>
          <w:p w:rsidR="008274D9" w:rsidRPr="00C17B9B" w:rsidRDefault="008274D9" w:rsidP="008274D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793" w:type="dxa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05" w:type="dxa"/>
            <w:gridSpan w:val="18"/>
          </w:tcPr>
          <w:p w:rsidR="008274D9" w:rsidRPr="00C17B9B" w:rsidRDefault="008274D9" w:rsidP="008274D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274D9" w:rsidRPr="00F94A31" w:rsidTr="00FF3BE9">
        <w:trPr>
          <w:trHeight w:val="317"/>
          <w:tblHeader/>
        </w:trPr>
        <w:tc>
          <w:tcPr>
            <w:tcW w:w="2294" w:type="dxa"/>
          </w:tcPr>
          <w:p w:rsidR="008274D9" w:rsidRPr="00C17B9B" w:rsidRDefault="008274D9" w:rsidP="008274D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46" w:type="dxa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765" w:type="dxa"/>
            <w:gridSpan w:val="2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="0004597B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10" w:type="dxa"/>
            <w:gridSpan w:val="3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210" w:type="dxa"/>
            <w:gridSpan w:val="4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4" w:type="dxa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64" w:type="dxa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48" w:type="dxa"/>
            <w:gridSpan w:val="4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ราคาทุน 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FF3BE9" w:rsidRPr="00F94A31" w:rsidTr="00FF3BE9">
        <w:trPr>
          <w:gridAfter w:val="1"/>
          <w:wAfter w:w="18" w:type="dxa"/>
          <w:trHeight w:val="317"/>
          <w:tblHeader/>
        </w:trPr>
        <w:tc>
          <w:tcPr>
            <w:tcW w:w="2294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3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884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1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64" w:type="dxa"/>
          </w:tcPr>
          <w:p w:rsidR="00FF3BE9" w:rsidRPr="004F58DA" w:rsidRDefault="00FF3BE9" w:rsidP="00FF3BE9">
            <w:pPr>
              <w:spacing w:after="0" w:line="240" w:lineRule="auto"/>
              <w:ind w:left="-198" w:right="-10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5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64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FF3BE9" w:rsidRPr="00F94A31" w:rsidTr="00FF3BE9">
        <w:trPr>
          <w:gridAfter w:val="1"/>
          <w:wAfter w:w="18" w:type="dxa"/>
          <w:trHeight w:val="317"/>
          <w:tblHeader/>
        </w:trPr>
        <w:tc>
          <w:tcPr>
            <w:tcW w:w="2294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3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884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971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5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61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FF3BE9" w:rsidRPr="004F58DA" w:rsidRDefault="00FF3BE9" w:rsidP="00FF3BE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F3BE9" w:rsidRPr="00F94A31" w:rsidTr="00FF3BE9">
        <w:trPr>
          <w:trHeight w:val="442"/>
          <w:tblHeader/>
        </w:trPr>
        <w:tc>
          <w:tcPr>
            <w:tcW w:w="2294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3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5" w:type="dxa"/>
            <w:gridSpan w:val="2"/>
          </w:tcPr>
          <w:p w:rsidR="00FF3BE9" w:rsidRPr="00C17B9B" w:rsidRDefault="00FF3BE9" w:rsidP="00FF3BE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40" w:type="dxa"/>
            <w:gridSpan w:val="16"/>
          </w:tcPr>
          <w:p w:rsidR="00FF3BE9" w:rsidRPr="00C17B9B" w:rsidRDefault="00FF3BE9" w:rsidP="00FF3BE9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3BE9" w:rsidRPr="00F94A31" w:rsidTr="00FF3BE9">
        <w:trPr>
          <w:trHeight w:val="317"/>
          <w:tblHeader/>
        </w:trPr>
        <w:tc>
          <w:tcPr>
            <w:tcW w:w="2294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93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FF3BE9" w:rsidRPr="00C17B9B" w:rsidRDefault="00FF3BE9" w:rsidP="00FF3BE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5" w:type="dxa"/>
            <w:gridSpan w:val="2"/>
          </w:tcPr>
          <w:p w:rsidR="00FF3BE9" w:rsidRPr="00C17B9B" w:rsidRDefault="00FF3BE9" w:rsidP="00FF3BE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0" w:type="dxa"/>
            <w:gridSpan w:val="16"/>
          </w:tcPr>
          <w:p w:rsidR="00FF3BE9" w:rsidRPr="00C17B9B" w:rsidRDefault="00FF3BE9" w:rsidP="00FF3BE9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5D410A" w:rsidRPr="00F94A31" w:rsidTr="00FF3BE9">
        <w:trPr>
          <w:gridAfter w:val="1"/>
          <w:wAfter w:w="18" w:type="dxa"/>
          <w:trHeight w:val="406"/>
        </w:trPr>
        <w:tc>
          <w:tcPr>
            <w:tcW w:w="2294" w:type="dxa"/>
          </w:tcPr>
          <w:p w:rsidR="005D410A" w:rsidRPr="00C17B9B" w:rsidRDefault="005D410A" w:rsidP="005D410A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 บาย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vAlign w:val="bottom"/>
          </w:tcPr>
          <w:p w:rsidR="005D410A" w:rsidRPr="00C17B9B" w:rsidRDefault="005D410A" w:rsidP="005D410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46" w:type="dxa"/>
          </w:tcPr>
          <w:p w:rsidR="005D410A" w:rsidRPr="00C17B9B" w:rsidRDefault="005D410A" w:rsidP="005D410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81" w:type="dxa"/>
          </w:tcPr>
          <w:p w:rsidR="005D410A" w:rsidRPr="00F94A31" w:rsidRDefault="005D410A" w:rsidP="005D410A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884" w:type="dxa"/>
          </w:tcPr>
          <w:p w:rsidR="005D410A" w:rsidRPr="00F94A31" w:rsidRDefault="005D410A" w:rsidP="005D410A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71" w:type="dxa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:rsidR="005D410A" w:rsidRPr="00F94A31" w:rsidRDefault="005D410A" w:rsidP="005D410A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:rsidR="005D410A" w:rsidRPr="00F94A31" w:rsidRDefault="005D410A" w:rsidP="005D410A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dxa"/>
            <w:vAlign w:val="bottom"/>
          </w:tcPr>
          <w:p w:rsidR="005D410A" w:rsidRPr="00F94A31" w:rsidRDefault="005D410A" w:rsidP="005D410A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4" w:type="dxa"/>
          </w:tcPr>
          <w:p w:rsidR="005D410A" w:rsidRPr="00F94A31" w:rsidRDefault="005D410A" w:rsidP="005D410A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7" w:type="dxa"/>
            <w:vAlign w:val="bottom"/>
          </w:tcPr>
          <w:p w:rsidR="005D410A" w:rsidRPr="00F94A31" w:rsidRDefault="005D410A" w:rsidP="005D410A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</w:tr>
      <w:tr w:rsidR="005D410A" w:rsidRPr="00F94A31" w:rsidTr="00FF3BE9">
        <w:trPr>
          <w:gridAfter w:val="1"/>
          <w:wAfter w:w="18" w:type="dxa"/>
          <w:trHeight w:val="317"/>
        </w:trPr>
        <w:tc>
          <w:tcPr>
            <w:tcW w:w="2294" w:type="dxa"/>
          </w:tcPr>
          <w:p w:rsidR="005D410A" w:rsidRPr="00C17B9B" w:rsidRDefault="005D410A" w:rsidP="005D410A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บริษัท ซี</w:t>
            </w:r>
            <w:proofErr w:type="spellStart"/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อาร์</w:t>
            </w:r>
            <w:proofErr w:type="spellEnd"/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ซี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สปอร์ต</w:t>
            </w:r>
            <w:proofErr w:type="spellEnd"/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93" w:type="dxa"/>
            <w:vAlign w:val="bottom"/>
          </w:tcPr>
          <w:p w:rsidR="005D410A" w:rsidRPr="00C17B9B" w:rsidRDefault="005D410A" w:rsidP="005D410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46" w:type="dxa"/>
          </w:tcPr>
          <w:p w:rsidR="005D410A" w:rsidRPr="00C17B9B" w:rsidRDefault="005D410A" w:rsidP="005D410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81" w:type="dxa"/>
          </w:tcPr>
          <w:p w:rsidR="005D410A" w:rsidRPr="00F94A31" w:rsidRDefault="005D410A" w:rsidP="005D410A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884" w:type="dxa"/>
          </w:tcPr>
          <w:p w:rsidR="005D410A" w:rsidRPr="00F94A31" w:rsidRDefault="005D410A" w:rsidP="005D410A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71" w:type="dxa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4" w:type="dxa"/>
            <w:tcBorders>
              <w:bottom w:val="nil"/>
            </w:tcBorders>
          </w:tcPr>
          <w:p w:rsidR="005D410A" w:rsidRPr="00F94A31" w:rsidRDefault="005D410A" w:rsidP="005D410A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1" w:type="dxa"/>
          </w:tcPr>
          <w:p w:rsidR="005D410A" w:rsidRPr="00F94A31" w:rsidRDefault="005D410A" w:rsidP="005D410A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dxa"/>
            <w:vAlign w:val="bottom"/>
          </w:tcPr>
          <w:p w:rsidR="005D410A" w:rsidRPr="00F94A31" w:rsidRDefault="005D410A" w:rsidP="005D410A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4" w:type="dxa"/>
          </w:tcPr>
          <w:p w:rsidR="005D410A" w:rsidRPr="00F94A31" w:rsidRDefault="005D410A" w:rsidP="005D410A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7" w:type="dxa"/>
            <w:vAlign w:val="bottom"/>
          </w:tcPr>
          <w:p w:rsidR="005D410A" w:rsidRPr="00F94A31" w:rsidRDefault="005D410A" w:rsidP="005D410A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</w:tr>
      <w:tr w:rsidR="005D410A" w:rsidRPr="00F94A31" w:rsidTr="00FF3BE9">
        <w:trPr>
          <w:gridAfter w:val="1"/>
          <w:wAfter w:w="18" w:type="dxa"/>
          <w:trHeight w:val="317"/>
        </w:trPr>
        <w:tc>
          <w:tcPr>
            <w:tcW w:w="2294" w:type="dxa"/>
          </w:tcPr>
          <w:p w:rsidR="005D410A" w:rsidRPr="00C17B9B" w:rsidRDefault="005D410A" w:rsidP="005D410A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3" w:type="dxa"/>
          </w:tcPr>
          <w:p w:rsidR="005D410A" w:rsidRPr="00C17B9B" w:rsidRDefault="005D410A" w:rsidP="005D410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5D410A" w:rsidRPr="00C17B9B" w:rsidRDefault="005D410A" w:rsidP="005D410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5D410A" w:rsidRPr="00F94A31" w:rsidRDefault="005D410A" w:rsidP="005D410A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5D410A" w:rsidRPr="00F94A31" w:rsidRDefault="005D410A" w:rsidP="005D410A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nil"/>
            </w:tcBorders>
          </w:tcPr>
          <w:p w:rsidR="005D410A" w:rsidRPr="00F94A31" w:rsidRDefault="005D410A" w:rsidP="005D410A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bottom w:val="nil"/>
            </w:tcBorders>
          </w:tcPr>
          <w:p w:rsidR="005D410A" w:rsidRPr="00F94A31" w:rsidRDefault="005D410A" w:rsidP="005D410A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:rsidR="005D410A" w:rsidRPr="00F94A31" w:rsidRDefault="005D410A" w:rsidP="005D410A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5D410A" w:rsidRPr="00F94A31" w:rsidRDefault="005D410A" w:rsidP="005D410A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:rsidR="005D410A" w:rsidRPr="0004597B" w:rsidRDefault="005D410A" w:rsidP="005D410A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4" w:type="dxa"/>
          </w:tcPr>
          <w:p w:rsidR="005D410A" w:rsidRPr="00F94A31" w:rsidRDefault="005D410A" w:rsidP="005D410A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:rsidR="005D410A" w:rsidRPr="0004597B" w:rsidRDefault="005D410A" w:rsidP="005D410A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59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10A" w:rsidRPr="00F94A31" w:rsidRDefault="005D410A" w:rsidP="005D410A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10A" w:rsidRPr="00F94A31" w:rsidRDefault="005D410A" w:rsidP="005D410A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4" w:type="dxa"/>
            <w:shd w:val="clear" w:color="auto" w:fill="auto"/>
          </w:tcPr>
          <w:p w:rsidR="005D410A" w:rsidRPr="00F94A31" w:rsidRDefault="005D410A" w:rsidP="005D410A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10A" w:rsidRPr="00F94A31" w:rsidRDefault="005D410A" w:rsidP="005D410A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8274D9" w:rsidRDefault="008274D9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394B74" w:rsidRDefault="00394B74" w:rsidP="00394B74">
      <w:pPr>
        <w:spacing w:after="0" w:line="240" w:lineRule="auto"/>
        <w:ind w:left="-180" w:right="-25" w:firstLine="270"/>
        <w:jc w:val="thaiDistribute"/>
        <w:rPr>
          <w:rFonts w:ascii="Angsana New" w:hAnsi="Angsana New" w:cs="Angsana New"/>
          <w:sz w:val="30"/>
          <w:szCs w:val="30"/>
        </w:rPr>
      </w:pPr>
      <w:r w:rsidRPr="00A7126F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A7126F">
        <w:rPr>
          <w:rFonts w:ascii="Angsana New" w:hAnsi="Angsana New" w:cs="Angsana New"/>
          <w:i/>
          <w:iCs/>
          <w:sz w:val="30"/>
          <w:szCs w:val="30"/>
          <w:cs/>
        </w:rPr>
        <w:t>ค้ำประกันวงเงินกู้</w:t>
      </w:r>
    </w:p>
    <w:p w:rsidR="00394B74" w:rsidRDefault="00394B74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394B74" w:rsidRPr="006E1180" w:rsidRDefault="00394B74" w:rsidP="00394B74">
      <w:pPr>
        <w:spacing w:after="0" w:line="240" w:lineRule="auto"/>
        <w:ind w:left="90" w:right="1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คณะกรรมการบริษัทมีมติอนุมัติให้บริษัทเข้าค้ำประกันวงเงินกู้ของบริษัท </w:t>
      </w:r>
      <w:r w:rsidR="002C30DD">
        <w:rPr>
          <w:rFonts w:ascii="Angsana New" w:hAnsi="Angsana New" w:cs="Angsana New" w:hint="cs"/>
          <w:sz w:val="30"/>
          <w:szCs w:val="30"/>
          <w:cs/>
        </w:rPr>
        <w:t>เพา</w:t>
      </w:r>
      <w:r w:rsidRPr="002C1D9D">
        <w:rPr>
          <w:rFonts w:ascii="Angsana New" w:hAnsi="Angsana New" w:cs="Angsana New"/>
          <w:sz w:val="30"/>
          <w:szCs w:val="30"/>
          <w:cs/>
        </w:rPr>
        <w:t>เวอร์บาย จำกัด กับ</w:t>
      </w:r>
      <w:r w:rsidR="00DD129C">
        <w:rPr>
          <w:rFonts w:ascii="Angsana New" w:hAnsi="Angsana New" w:cs="Angsana New" w:hint="cs"/>
          <w:sz w:val="30"/>
          <w:szCs w:val="30"/>
          <w:cs/>
        </w:rPr>
        <w:t>ธนา</w:t>
      </w:r>
      <w:r w:rsidR="00C5395D">
        <w:rPr>
          <w:rFonts w:ascii="Angsana New" w:hAnsi="Angsana New" w:cs="Angsana New" w:hint="cs"/>
          <w:sz w:val="30"/>
          <w:szCs w:val="30"/>
          <w:cs/>
        </w:rPr>
        <w:t>คาร</w:t>
      </w:r>
      <w:r w:rsidR="00A826DF">
        <w:rPr>
          <w:rFonts w:ascii="Angsana New" w:hAnsi="Angsana New" w:cs="Angsana New" w:hint="cs"/>
          <w:sz w:val="30"/>
          <w:szCs w:val="30"/>
          <w:cs/>
        </w:rPr>
        <w:t>ในประเทศแห่งหนึ่ง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โดยบริษัทมีภาระผูกพันในการค้ำประกันในสัดส</w:t>
      </w:r>
      <w:r>
        <w:rPr>
          <w:rFonts w:ascii="Angsana New" w:hAnsi="Angsana New" w:cs="Angsana New"/>
          <w:sz w:val="30"/>
          <w:szCs w:val="30"/>
          <w:cs/>
        </w:rPr>
        <w:t xml:space="preserve">่วนร้อยละ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/>
          <w:sz w:val="30"/>
          <w:szCs w:val="30"/>
          <w:cs/>
        </w:rPr>
        <w:t xml:space="preserve"> ของวงเงินกู้จำนวน </w:t>
      </w:r>
      <w:r>
        <w:rPr>
          <w:rFonts w:ascii="Angsana New" w:hAnsi="Angsana New" w:cs="Angsana New"/>
          <w:sz w:val="30"/>
          <w:szCs w:val="30"/>
        </w:rPr>
        <w:t>3,795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ล้านบาทคิดเป็นมูลค่าค้ำประกัน </w:t>
      </w:r>
      <w:r>
        <w:rPr>
          <w:rFonts w:ascii="Angsana New" w:hAnsi="Angsana New" w:cs="Angsana New"/>
          <w:sz w:val="30"/>
          <w:szCs w:val="30"/>
        </w:rPr>
        <w:t>1,518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</w:rPr>
        <w:t xml:space="preserve">17 </w:t>
      </w:r>
      <w:r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บริษัทได้ลงน</w:t>
      </w:r>
      <w:r>
        <w:rPr>
          <w:rFonts w:ascii="Angsana New" w:hAnsi="Angsana New" w:cs="Angsana New"/>
          <w:sz w:val="30"/>
          <w:szCs w:val="30"/>
          <w:cs/>
        </w:rPr>
        <w:t>ามในภาระผูกพันร่วม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ค้ำประกันแล้ว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ซึ่งครบกำหนดภายในเดือนมกราคม </w:t>
      </w:r>
      <w:r>
        <w:rPr>
          <w:rFonts w:ascii="Angsana New" w:hAnsi="Angsana New" w:cs="Angsana New"/>
          <w:sz w:val="30"/>
          <w:szCs w:val="30"/>
        </w:rPr>
        <w:t>2564</w:t>
      </w:r>
    </w:p>
    <w:p w:rsidR="00085E9A" w:rsidRPr="009409B2" w:rsidRDefault="00D177C4" w:rsidP="00D55D3F">
      <w:pPr>
        <w:spacing w:after="0" w:line="240" w:lineRule="auto"/>
        <w:ind w:right="-25" w:firstLine="547"/>
        <w:rPr>
          <w:rFonts w:ascii="Angsana New" w:hAnsi="Angsana New" w:cs="Angsana New"/>
          <w:color w:val="FFFFFF" w:themeColor="background1"/>
          <w:sz w:val="30"/>
          <w:szCs w:val="30"/>
        </w:rPr>
        <w:sectPr w:rsidR="00085E9A" w:rsidRPr="009409B2" w:rsidSect="00EA5436"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  <w:proofErr w:type="gramStart"/>
      <w:r w:rsidRPr="009409B2">
        <w:rPr>
          <w:rFonts w:ascii="Angsana New" w:hAnsi="Angsana New" w:cs="Angsana New"/>
          <w:color w:val="FFFFFF" w:themeColor="background1"/>
          <w:sz w:val="30"/>
          <w:szCs w:val="30"/>
        </w:rPr>
        <w:t>y</w:t>
      </w:r>
      <w:proofErr w:type="gramEnd"/>
    </w:p>
    <w:p w:rsidR="00DC7D79" w:rsidRPr="002F1799" w:rsidRDefault="00DC7D79" w:rsidP="00973C15">
      <w:pPr>
        <w:pStyle w:val="ListParagraph"/>
        <w:numPr>
          <w:ilvl w:val="0"/>
          <w:numId w:val="36"/>
        </w:numPr>
        <w:tabs>
          <w:tab w:val="clear" w:pos="340"/>
        </w:tabs>
        <w:spacing w:after="0" w:line="240" w:lineRule="auto"/>
        <w:ind w:left="540" w:right="-25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F179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BB7FE6" w:rsidRDefault="00BB7FE6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973C15" w:rsidRPr="005215D0" w:rsidTr="00826F02">
        <w:tc>
          <w:tcPr>
            <w:tcW w:w="6480" w:type="dxa"/>
          </w:tcPr>
          <w:p w:rsidR="00973C15" w:rsidRPr="005215D0" w:rsidRDefault="00973C15" w:rsidP="00826F0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973C15" w:rsidRPr="005215D0" w:rsidRDefault="00973C15" w:rsidP="00826F02">
            <w:pPr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C15" w:rsidRPr="005215D0" w:rsidTr="00826F02">
        <w:tc>
          <w:tcPr>
            <w:tcW w:w="6480" w:type="dxa"/>
          </w:tcPr>
          <w:p w:rsidR="00973C15" w:rsidRPr="005215D0" w:rsidRDefault="00973C15" w:rsidP="00826F02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5215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2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5215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left w:val="nil"/>
            </w:tcBorders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</w:tr>
      <w:tr w:rsidR="00973C15" w:rsidRPr="005215D0" w:rsidTr="00826F02">
        <w:tc>
          <w:tcPr>
            <w:tcW w:w="6480" w:type="dxa"/>
          </w:tcPr>
          <w:p w:rsidR="00973C15" w:rsidRPr="005215D0" w:rsidRDefault="00973C15" w:rsidP="00826F02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</w:tcBorders>
          </w:tcPr>
          <w:p w:rsidR="00973C15" w:rsidRPr="005215D0" w:rsidRDefault="00973C15" w:rsidP="00826F02">
            <w:pPr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11E6" w:rsidRPr="005215D0" w:rsidTr="00826F02">
        <w:tc>
          <w:tcPr>
            <w:tcW w:w="6480" w:type="dxa"/>
          </w:tcPr>
          <w:p w:rsidR="008011E6" w:rsidRPr="005215D0" w:rsidRDefault="008011E6" w:rsidP="008011E6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215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1</w:t>
            </w: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8011E6" w:rsidRPr="00133ABF" w:rsidRDefault="008011E6" w:rsidP="008011E6">
            <w:pPr>
              <w:tabs>
                <w:tab w:val="decimal" w:pos="990"/>
              </w:tabs>
              <w:spacing w:after="0" w:line="240" w:lineRule="auto"/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133ABF">
              <w:rPr>
                <w:rFonts w:asciiTheme="majorBidi" w:hAnsiTheme="majorBidi" w:cstheme="majorBidi"/>
                <w:sz w:val="30"/>
                <w:szCs w:val="30"/>
              </w:rPr>
              <w:t>4,144,049</w:t>
            </w:r>
          </w:p>
        </w:tc>
        <w:tc>
          <w:tcPr>
            <w:tcW w:w="270" w:type="dxa"/>
          </w:tcPr>
          <w:p w:rsidR="008011E6" w:rsidRPr="005215D0" w:rsidRDefault="008011E6" w:rsidP="008011E6">
            <w:pPr>
              <w:tabs>
                <w:tab w:val="decimal" w:pos="-108"/>
                <w:tab w:val="decimal" w:pos="792"/>
              </w:tabs>
              <w:spacing w:after="0" w:line="240" w:lineRule="auto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011E6" w:rsidRPr="00133ABF" w:rsidRDefault="008011E6" w:rsidP="008011E6">
            <w:pPr>
              <w:tabs>
                <w:tab w:val="decimal" w:pos="990"/>
              </w:tabs>
              <w:spacing w:after="0" w:line="240" w:lineRule="auto"/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133ABF">
              <w:rPr>
                <w:rFonts w:asciiTheme="majorBidi" w:hAnsiTheme="majorBidi" w:cstheme="majorBidi"/>
                <w:sz w:val="30"/>
                <w:szCs w:val="30"/>
              </w:rPr>
              <w:t>4,144,049</w:t>
            </w:r>
          </w:p>
        </w:tc>
      </w:tr>
      <w:tr w:rsidR="008011E6" w:rsidRPr="005215D0" w:rsidTr="00973C15">
        <w:trPr>
          <w:trHeight w:val="64"/>
        </w:trPr>
        <w:tc>
          <w:tcPr>
            <w:tcW w:w="6480" w:type="dxa"/>
          </w:tcPr>
          <w:p w:rsidR="008011E6" w:rsidRPr="005215D0" w:rsidRDefault="008011E6" w:rsidP="008011E6">
            <w:pPr>
              <w:spacing w:after="0" w:line="240" w:lineRule="auto"/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011E6" w:rsidRPr="005215D0" w:rsidRDefault="008011E6" w:rsidP="008011E6">
            <w:pPr>
              <w:tabs>
                <w:tab w:val="decimal" w:pos="990"/>
              </w:tabs>
              <w:spacing w:after="0" w:line="240" w:lineRule="auto"/>
              <w:ind w:left="-115" w:right="-3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4,144,049</w:t>
            </w:r>
          </w:p>
        </w:tc>
        <w:tc>
          <w:tcPr>
            <w:tcW w:w="270" w:type="dxa"/>
          </w:tcPr>
          <w:p w:rsidR="008011E6" w:rsidRPr="005215D0" w:rsidRDefault="008011E6" w:rsidP="008011E6">
            <w:pPr>
              <w:tabs>
                <w:tab w:val="decimal" w:pos="792"/>
              </w:tabs>
              <w:spacing w:after="0"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011E6" w:rsidRPr="005215D0" w:rsidRDefault="008011E6" w:rsidP="008011E6">
            <w:pPr>
              <w:tabs>
                <w:tab w:val="decimal" w:pos="990"/>
              </w:tabs>
              <w:spacing w:after="0" w:line="240" w:lineRule="auto"/>
              <w:ind w:left="-115" w:right="-3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4,144,049</w:t>
            </w:r>
          </w:p>
        </w:tc>
      </w:tr>
    </w:tbl>
    <w:p w:rsidR="00BB7FE6" w:rsidRPr="00973C15" w:rsidRDefault="00BB7FE6" w:rsidP="00973C15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8274D9" w:rsidRPr="00973C15" w:rsidRDefault="00B37DBC" w:rsidP="00973C15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 w:rsidRPr="00973C1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274D9" w:rsidRPr="00973C15">
        <w:rPr>
          <w:rFonts w:ascii="Angsana New" w:hAnsi="Angsana New" w:cs="Angsana New"/>
          <w:spacing w:val="-4"/>
          <w:sz w:val="30"/>
          <w:szCs w:val="30"/>
          <w:cs/>
        </w:rPr>
        <w:t>ไม่</w:t>
      </w:r>
      <w:r w:rsidR="008274D9" w:rsidRPr="00973C15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มีการซื้อ</w:t>
      </w:r>
      <w:r w:rsidR="002F1799" w:rsidRPr="00973C15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และจำหน่าย</w:t>
      </w:r>
      <w:r w:rsidR="008274D9" w:rsidRPr="00973C15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เงินลงทุนในบริษัทย่อยในระหว่างงวด</w:t>
      </w:r>
      <w:r w:rsidR="00973C15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="00D63F1B" w:rsidRPr="00973C15">
        <w:rPr>
          <w:rFonts w:ascii="Angsana New" w:hAnsi="Angsana New" w:cs="Angsana New" w:hint="cs"/>
          <w:spacing w:val="-4"/>
          <w:sz w:val="30"/>
          <w:szCs w:val="30"/>
          <w:cs/>
        </w:rPr>
        <w:t>ก</w:t>
      </w:r>
      <w:r w:rsidR="00973C15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="008274D9" w:rsidRPr="00973C15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D63F1B" w:rsidRPr="00973C1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30 </w:t>
      </w:r>
      <w:r w:rsidR="00973C15"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="00D63F1B" w:rsidRPr="00973C15">
        <w:rPr>
          <w:rFonts w:ascii="Angsana New" w:hAnsi="Angsana New" w:cs="Angsana New" w:hint="cs"/>
          <w:spacing w:val="-4"/>
          <w:sz w:val="30"/>
          <w:szCs w:val="30"/>
          <w:cs/>
        </w:rPr>
        <w:t>ยน</w:t>
      </w:r>
      <w:r w:rsidR="008274D9" w:rsidRPr="00973C1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274D9" w:rsidRPr="00973C15">
        <w:rPr>
          <w:rFonts w:ascii="Angsana New" w:hAnsi="Angsana New" w:cs="Angsana New"/>
          <w:spacing w:val="-4"/>
          <w:sz w:val="30"/>
          <w:szCs w:val="30"/>
        </w:rPr>
        <w:t>256</w:t>
      </w:r>
      <w:r w:rsidR="00A53CD8" w:rsidRPr="00973C15">
        <w:rPr>
          <w:rFonts w:ascii="Angsana New" w:hAnsi="Angsana New" w:cs="Angsana New"/>
          <w:spacing w:val="-4"/>
          <w:sz w:val="30"/>
          <w:szCs w:val="30"/>
        </w:rPr>
        <w:t>1</w:t>
      </w:r>
    </w:p>
    <w:p w:rsidR="00A64ED0" w:rsidRPr="00973C15" w:rsidRDefault="00A64ED0" w:rsidP="00973C15">
      <w:pPr>
        <w:spacing w:after="0" w:line="240" w:lineRule="auto"/>
        <w:ind w:left="540" w:right="107"/>
        <w:rPr>
          <w:rFonts w:ascii="Angsana New" w:hAnsi="Angsana New" w:cs="Angsana New"/>
          <w:sz w:val="30"/>
          <w:szCs w:val="30"/>
          <w:cs/>
        </w:rPr>
        <w:sectPr w:rsidR="00A64ED0" w:rsidRPr="00973C15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  <w:r w:rsidRPr="00973C1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F80828" w:rsidRPr="00557B91" w:rsidRDefault="00F8082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  <w:lang w:val="en-US"/>
        </w:rPr>
      </w:pPr>
      <w:r w:rsidRPr="00D55D3F">
        <w:rPr>
          <w:rFonts w:ascii="Angsana New" w:hAnsi="Angsana New" w:cs="Angsana New"/>
          <w:cs/>
        </w:rPr>
        <w:t>เงินลงทุนในบริษัทย่อย</w:t>
      </w:r>
      <w:r w:rsidR="00BB0B1C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>
        <w:rPr>
          <w:rFonts w:ascii="Angsana New" w:hAnsi="Angsana New" w:cs="Angsana New" w:hint="cs"/>
          <w:spacing w:val="-6"/>
          <w:cs/>
        </w:rPr>
        <w:t>3</w:t>
      </w:r>
      <w:r w:rsidR="00D63F1B">
        <w:rPr>
          <w:rFonts w:ascii="Angsana New" w:hAnsi="Angsana New" w:cs="Angsana New" w:hint="cs"/>
          <w:spacing w:val="-6"/>
          <w:cs/>
        </w:rPr>
        <w:t>0</w:t>
      </w:r>
      <w:r w:rsidRPr="00D55D3F">
        <w:rPr>
          <w:rFonts w:ascii="Angsana New" w:hAnsi="Angsana New" w:cs="Angsana New"/>
          <w:spacing w:val="-6"/>
          <w:cs/>
        </w:rPr>
        <w:t xml:space="preserve"> </w:t>
      </w:r>
      <w:r w:rsidR="00973C15">
        <w:rPr>
          <w:rFonts w:ascii="Angsana New" w:hAnsi="Angsana New" w:cs="Angsana New" w:hint="cs"/>
          <w:spacing w:val="-6"/>
          <w:cs/>
        </w:rPr>
        <w:t>กันยา</w:t>
      </w:r>
      <w:r w:rsidR="00D63F1B">
        <w:rPr>
          <w:rFonts w:ascii="Angsana New" w:hAnsi="Angsana New" w:cs="Angsana New" w:hint="cs"/>
          <w:spacing w:val="-6"/>
          <w:cs/>
        </w:rPr>
        <w:t>ยน</w:t>
      </w:r>
      <w:r w:rsidRPr="00D55D3F">
        <w:rPr>
          <w:rFonts w:ascii="Angsana New" w:hAnsi="Angsana New" w:cs="Angsana New"/>
          <w:spacing w:val="-6"/>
          <w:cs/>
        </w:rPr>
        <w:t xml:space="preserve"> </w:t>
      </w:r>
      <w:r w:rsidR="00D26E54">
        <w:rPr>
          <w:rFonts w:ascii="Angsana New" w:hAnsi="Angsana New" w:cs="Angsana New" w:hint="cs"/>
          <w:spacing w:val="-6"/>
          <w:cs/>
        </w:rPr>
        <w:t>25</w:t>
      </w:r>
      <w:r w:rsidR="0080407C">
        <w:rPr>
          <w:rFonts w:ascii="Angsana New" w:hAnsi="Angsana New" w:cs="Angsana New" w:hint="cs"/>
          <w:spacing w:val="-6"/>
          <w:cs/>
        </w:rPr>
        <w:t>6</w:t>
      </w:r>
      <w:r w:rsidR="00A53CD8">
        <w:rPr>
          <w:rFonts w:ascii="Angsana New" w:hAnsi="Angsana New" w:cs="Angsana New" w:hint="cs"/>
          <w:spacing w:val="-6"/>
          <w:cs/>
        </w:rPr>
        <w:t>1</w:t>
      </w:r>
      <w:r w:rsidR="00D26E54">
        <w:rPr>
          <w:rFonts w:ascii="Angsana New" w:hAnsi="Angsana New" w:cs="Angsana New" w:hint="cs"/>
          <w:spacing w:val="-6"/>
          <w:cs/>
        </w:rPr>
        <w:t xml:space="preserve"> และ</w:t>
      </w:r>
      <w:r w:rsidR="00262E0E">
        <w:rPr>
          <w:rFonts w:ascii="Angsana New" w:hAnsi="Angsana New" w:cs="Angsana New" w:hint="cs"/>
          <w:spacing w:val="-6"/>
          <w:cs/>
        </w:rPr>
        <w:t xml:space="preserve"> </w:t>
      </w:r>
      <w:r w:rsidR="00262E0E">
        <w:rPr>
          <w:rFonts w:ascii="Angsana New" w:hAnsi="Angsana New" w:cs="Angsana New"/>
          <w:spacing w:val="-6"/>
          <w:lang w:val="en-US"/>
        </w:rPr>
        <w:t xml:space="preserve">31 </w:t>
      </w:r>
      <w:r w:rsidR="00262E0E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D26E54">
        <w:rPr>
          <w:rFonts w:ascii="Angsana New" w:hAnsi="Angsana New" w:cs="Angsana New" w:hint="cs"/>
          <w:spacing w:val="-6"/>
          <w:cs/>
        </w:rPr>
        <w:t xml:space="preserve"> 25</w:t>
      </w:r>
      <w:r w:rsidR="00A53CD8">
        <w:rPr>
          <w:rFonts w:ascii="Angsana New" w:hAnsi="Angsana New" w:cs="Angsana New" w:hint="cs"/>
          <w:spacing w:val="-6"/>
          <w:cs/>
        </w:rPr>
        <w:t>60</w:t>
      </w:r>
      <w:r w:rsidR="00D1130E" w:rsidRPr="00D55D3F">
        <w:rPr>
          <w:rFonts w:ascii="Angsana New" w:hAnsi="Angsana New" w:cs="Angsana New"/>
          <w:spacing w:val="-6"/>
          <w:lang w:val="en-US"/>
        </w:rPr>
        <w:t xml:space="preserve"> </w:t>
      </w:r>
      <w:r w:rsidRPr="00D55D3F">
        <w:rPr>
          <w:rFonts w:ascii="Angsana New" w:hAnsi="Angsana New" w:cs="Angsana New"/>
          <w:spacing w:val="-6"/>
          <w:cs/>
        </w:rPr>
        <w:t>มีดังนี้</w:t>
      </w:r>
    </w:p>
    <w:p w:rsidR="00A53CD8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4310" w:type="dxa"/>
        <w:tblLayout w:type="fixed"/>
        <w:tblLook w:val="0000" w:firstRow="0" w:lastRow="0" w:firstColumn="0" w:lastColumn="0" w:noHBand="0" w:noVBand="0"/>
      </w:tblPr>
      <w:tblGrid>
        <w:gridCol w:w="2430"/>
        <w:gridCol w:w="18"/>
        <w:gridCol w:w="1152"/>
        <w:gridCol w:w="18"/>
        <w:gridCol w:w="630"/>
        <w:gridCol w:w="72"/>
        <w:gridCol w:w="648"/>
        <w:gridCol w:w="162"/>
        <w:gridCol w:w="738"/>
        <w:gridCol w:w="252"/>
        <w:gridCol w:w="738"/>
        <w:gridCol w:w="270"/>
        <w:gridCol w:w="270"/>
        <w:gridCol w:w="738"/>
        <w:gridCol w:w="252"/>
        <w:gridCol w:w="18"/>
        <w:gridCol w:w="254"/>
        <w:gridCol w:w="16"/>
        <w:gridCol w:w="720"/>
        <w:gridCol w:w="252"/>
        <w:gridCol w:w="18"/>
        <w:gridCol w:w="236"/>
        <w:gridCol w:w="808"/>
        <w:gridCol w:w="236"/>
        <w:gridCol w:w="34"/>
        <w:gridCol w:w="810"/>
        <w:gridCol w:w="236"/>
        <w:gridCol w:w="7"/>
        <w:gridCol w:w="954"/>
        <w:gridCol w:w="90"/>
        <w:gridCol w:w="146"/>
        <w:gridCol w:w="90"/>
        <w:gridCol w:w="997"/>
      </w:tblGrid>
      <w:tr w:rsidR="00164055" w:rsidRPr="00F94A31" w:rsidTr="00A826DF">
        <w:tc>
          <w:tcPr>
            <w:tcW w:w="2430" w:type="dxa"/>
          </w:tcPr>
          <w:p w:rsidR="00164055" w:rsidRPr="00CA2B2C" w:rsidRDefault="00164055" w:rsidP="003565ED">
            <w:pPr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64055" w:rsidRPr="00CA2B2C" w:rsidRDefault="00164055" w:rsidP="003565ED">
            <w:pPr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0" w:type="dxa"/>
            <w:gridSpan w:val="30"/>
          </w:tcPr>
          <w:p w:rsidR="00164055" w:rsidRPr="00CA2B2C" w:rsidRDefault="00164055" w:rsidP="003565E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2B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gridSpan w:val="3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0" w:type="dxa"/>
            <w:gridSpan w:val="4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7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4" w:type="dxa"/>
            <w:gridSpan w:val="5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5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973C15" w:rsidRPr="00F94A31" w:rsidTr="00A826DF">
        <w:tc>
          <w:tcPr>
            <w:tcW w:w="2448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0" w:type="dxa"/>
            <w:gridSpan w:val="2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900" w:type="dxa"/>
            <w:gridSpan w:val="2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gridSpan w:val="2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973C15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23BBD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973C15" w:rsidRPr="00F94A31" w:rsidTr="00A826DF">
        <w:tc>
          <w:tcPr>
            <w:tcW w:w="2448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72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23BB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973C15" w:rsidRPr="00F94A31" w:rsidRDefault="00973C15" w:rsidP="00973C1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23BB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973C15" w:rsidRPr="00F94A31" w:rsidTr="00A826DF">
        <w:tc>
          <w:tcPr>
            <w:tcW w:w="2448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3"/>
          </w:tcPr>
          <w:p w:rsidR="00973C15" w:rsidRPr="00F94A31" w:rsidRDefault="00973C15" w:rsidP="00973C1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342" w:type="dxa"/>
            <w:gridSpan w:val="26"/>
          </w:tcPr>
          <w:p w:rsidR="00973C15" w:rsidRPr="00F94A31" w:rsidRDefault="00973C15" w:rsidP="00973C15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3C15" w:rsidRPr="00F94A31" w:rsidTr="00A826DF">
        <w:tc>
          <w:tcPr>
            <w:tcW w:w="2448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left="-18" w:right="-28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:rsidR="00973C15" w:rsidRPr="00F94A31" w:rsidRDefault="00973C15" w:rsidP="00973C15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973C15" w:rsidRPr="00F94A31" w:rsidRDefault="00973C15" w:rsidP="00973C1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:rsidR="00973C15" w:rsidRPr="00F94A31" w:rsidRDefault="00973C15" w:rsidP="00973C1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973C15" w:rsidRPr="00F94A31" w:rsidRDefault="00973C15" w:rsidP="00973C1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973C15" w:rsidRPr="00F94A31" w:rsidRDefault="00973C15" w:rsidP="00973C1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73C15" w:rsidRPr="00F94A31" w:rsidRDefault="00973C15" w:rsidP="00973C1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973C15" w:rsidRPr="00F94A31" w:rsidRDefault="00973C15" w:rsidP="00973C1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73C15" w:rsidRPr="00F94A31" w:rsidRDefault="00973C15" w:rsidP="00973C15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973C15" w:rsidRPr="00F94A31" w:rsidRDefault="00973C15" w:rsidP="00973C1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73C15" w:rsidRPr="00F94A31" w:rsidRDefault="00973C15" w:rsidP="00973C1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973C15" w:rsidRPr="00F94A31" w:rsidRDefault="00973C15" w:rsidP="00973C1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973C15" w:rsidRPr="00F94A31" w:rsidRDefault="00973C15" w:rsidP="00973C1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973C15" w:rsidRPr="00F94A31" w:rsidRDefault="00973C15" w:rsidP="00973C1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73C15" w:rsidRPr="00F94A31" w:rsidRDefault="00973C15" w:rsidP="00973C1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973C15" w:rsidRPr="00F94A31" w:rsidRDefault="00973C15" w:rsidP="00973C15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973C15" w:rsidRPr="00F94A31" w:rsidRDefault="00973C15" w:rsidP="00973C1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973C15" w:rsidRPr="00F94A31" w:rsidRDefault="00973C15" w:rsidP="00973C15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ซี</w:t>
            </w:r>
            <w:proofErr w:type="spellStart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อาร์</w:t>
            </w:r>
            <w:proofErr w:type="spellEnd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630" w:type="dxa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ซี</w:t>
            </w:r>
            <w:proofErr w:type="spellStart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อาร์</w:t>
            </w:r>
            <w:proofErr w:type="spellEnd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ราชบุรี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630" w:type="dxa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90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(ประเทศไทย)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โรบินสันนครินทร์ จำกัด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</w:t>
            </w:r>
            <w:proofErr w:type="spellStart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พาณิชย</w:t>
            </w:r>
            <w:proofErr w:type="spellEnd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กิจ</w:t>
            </w:r>
          </w:p>
        </w:tc>
        <w:tc>
          <w:tcPr>
            <w:tcW w:w="630" w:type="dxa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720" w:type="dxa"/>
            <w:gridSpan w:val="2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900" w:type="dxa"/>
            <w:gridSpan w:val="2"/>
          </w:tcPr>
          <w:p w:rsidR="008011E6" w:rsidRPr="00225C2D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990" w:type="dxa"/>
            <w:gridSpan w:val="2"/>
          </w:tcPr>
          <w:p w:rsidR="008011E6" w:rsidRPr="00225C2D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270" w:type="dxa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225C2D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225C2D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225C2D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โรบินสันสุขุมวิท จำกัด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</w:tc>
        <w:tc>
          <w:tcPr>
            <w:tcW w:w="630" w:type="dxa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โรบินสันรัชดา จำกัด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</w:t>
            </w:r>
            <w:proofErr w:type="spellStart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พาณิชย</w:t>
            </w:r>
            <w:proofErr w:type="spellEnd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กิจ</w:t>
            </w:r>
          </w:p>
        </w:tc>
        <w:tc>
          <w:tcPr>
            <w:tcW w:w="630" w:type="dxa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72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90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200D89" w:rsidRDefault="008011E6" w:rsidP="008011E6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  <w:vertAlign w:val="superscript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โรบินสัน </w:t>
            </w:r>
            <w:proofErr w:type="spellStart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.พี.วี. จำกัด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</w:t>
            </w:r>
            <w:proofErr w:type="spellStart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พาณิชย</w:t>
            </w:r>
            <w:proofErr w:type="spellEnd"/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กิจ</w:t>
            </w:r>
          </w:p>
        </w:tc>
        <w:tc>
          <w:tcPr>
            <w:tcW w:w="630" w:type="dxa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  <w:gridSpan w:val="2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gridSpan w:val="2"/>
          </w:tcPr>
          <w:p w:rsidR="008011E6" w:rsidRPr="00225C2D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gridSpan w:val="2"/>
          </w:tcPr>
          <w:p w:rsidR="008011E6" w:rsidRPr="00225C2D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774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225C2D" w:rsidRDefault="008011E6" w:rsidP="008011E6">
            <w:pPr>
              <w:tabs>
                <w:tab w:val="decimal" w:pos="774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225C2D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225C2D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225C2D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</w:tr>
      <w:tr w:rsidR="008011E6" w:rsidRPr="00F94A31" w:rsidTr="00A826DF">
        <w:tc>
          <w:tcPr>
            <w:tcW w:w="244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R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Trading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L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BHD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630" w:type="dxa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72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90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5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98" w:type="dxa"/>
            <w:gridSpan w:val="4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8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4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5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0" w:type="dxa"/>
            <w:gridSpan w:val="30"/>
          </w:tcPr>
          <w:p w:rsidR="008011E6" w:rsidRPr="00CA2B2C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2B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gridSpan w:val="5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998" w:type="dxa"/>
            <w:gridSpan w:val="4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8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4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5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gridSpan w:val="2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gridSpan w:val="2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gridSpan w:val="2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3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8011E6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08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3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5"/>
          </w:tcPr>
          <w:p w:rsidR="008011E6" w:rsidRPr="00F94A31" w:rsidRDefault="008011E6" w:rsidP="008011E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98" w:type="dxa"/>
            <w:gridSpan w:val="4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พันเวียดนามดอง)</w:t>
            </w:r>
          </w:p>
        </w:tc>
        <w:tc>
          <w:tcPr>
            <w:tcW w:w="7182" w:type="dxa"/>
            <w:gridSpan w:val="21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ROBINSON DEPARTMENT 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9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STORE (VIETNAM) JOINT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  STOCK COMPANY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1008" w:type="dxa"/>
            <w:gridSpan w:val="2"/>
          </w:tcPr>
          <w:p w:rsidR="008011E6" w:rsidRPr="00F94A31" w:rsidRDefault="008011E6" w:rsidP="008011E6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8011E6" w:rsidRPr="005B0773" w:rsidRDefault="008011E6" w:rsidP="008011E6">
            <w:pPr>
              <w:tabs>
                <w:tab w:val="decimal" w:pos="43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8011E6" w:rsidRPr="005B0773" w:rsidRDefault="008011E6" w:rsidP="008011E6">
            <w:pPr>
              <w:tabs>
                <w:tab w:val="decimal" w:pos="43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38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871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</w:tr>
      <w:tr w:rsidR="008011E6" w:rsidRPr="00F94A31" w:rsidTr="00A826DF">
        <w:tc>
          <w:tcPr>
            <w:tcW w:w="2430" w:type="dxa"/>
          </w:tcPr>
          <w:p w:rsidR="008011E6" w:rsidRPr="00F94A31" w:rsidRDefault="008011E6" w:rsidP="008011E6">
            <w:pPr>
              <w:spacing w:after="0" w:line="240" w:lineRule="auto"/>
              <w:ind w:left="-18"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8011E6" w:rsidRPr="00F94A31" w:rsidRDefault="008011E6" w:rsidP="008011E6">
            <w:pPr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8011E6" w:rsidRPr="00F94A31" w:rsidRDefault="008011E6" w:rsidP="008011E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8011E6" w:rsidRPr="00F94A31" w:rsidRDefault="008011E6" w:rsidP="008011E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011E6" w:rsidRPr="00F94A31" w:rsidRDefault="008011E6" w:rsidP="008011E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36" w:type="dxa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E6" w:rsidRPr="00F94A31" w:rsidRDefault="008011E6" w:rsidP="008011E6">
            <w:pPr>
              <w:tabs>
                <w:tab w:val="decimal" w:pos="43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E6" w:rsidRPr="00F94A31" w:rsidRDefault="008011E6" w:rsidP="008011E6">
            <w:pPr>
              <w:tabs>
                <w:tab w:val="decimal" w:pos="738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011E6" w:rsidRPr="00F94A31" w:rsidRDefault="008011E6" w:rsidP="008011E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E6" w:rsidRPr="00F94A31" w:rsidRDefault="008011E6" w:rsidP="008011E6">
            <w:pPr>
              <w:tabs>
                <w:tab w:val="decimal" w:pos="871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</w:tr>
    </w:tbl>
    <w:p w:rsidR="00A53CD8" w:rsidRPr="00D55D3F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  <w:lang w:val="en-US"/>
        </w:rPr>
      </w:pPr>
    </w:p>
    <w:p w:rsidR="00B25040" w:rsidRDefault="00B909A7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  <w:r w:rsidRPr="00E650FF">
        <w:rPr>
          <w:rFonts w:ascii="Angsana New" w:hAnsi="Angsana New" w:cs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ยกเว้นบริษัท </w:t>
      </w:r>
      <w:r w:rsidRPr="00E650FF">
        <w:rPr>
          <w:rFonts w:ascii="Angsana New" w:hAnsi="Angsana New" w:cs="Angsana New"/>
          <w:sz w:val="30"/>
          <w:szCs w:val="30"/>
        </w:rPr>
        <w:t>R</w:t>
      </w:r>
      <w:r w:rsidRPr="00E650FF">
        <w:rPr>
          <w:rFonts w:ascii="Angsana New" w:hAnsi="Angsana New" w:cs="Angsana New"/>
          <w:sz w:val="30"/>
          <w:szCs w:val="30"/>
          <w:cs/>
        </w:rPr>
        <w:t>-</w:t>
      </w:r>
      <w:r w:rsidRPr="00E650FF">
        <w:rPr>
          <w:rFonts w:ascii="Angsana New" w:hAnsi="Angsana New" w:cs="Angsana New"/>
          <w:sz w:val="30"/>
          <w:szCs w:val="30"/>
        </w:rPr>
        <w:t xml:space="preserve">Trading </w:t>
      </w:r>
      <w:r w:rsidRPr="00E650FF">
        <w:rPr>
          <w:rFonts w:ascii="Angsana New" w:hAnsi="Angsana New" w:cs="Angsana New"/>
          <w:sz w:val="30"/>
          <w:szCs w:val="30"/>
          <w:cs/>
        </w:rPr>
        <w:t>(</w:t>
      </w:r>
      <w:r w:rsidRPr="00E650FF">
        <w:rPr>
          <w:rFonts w:ascii="Angsana New" w:hAnsi="Angsana New" w:cs="Angsana New"/>
          <w:sz w:val="30"/>
          <w:szCs w:val="30"/>
        </w:rPr>
        <w:t>L</w:t>
      </w:r>
      <w:r w:rsidRPr="00E650F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50FF">
        <w:rPr>
          <w:rFonts w:ascii="Angsana New" w:hAnsi="Angsana New" w:cs="Angsana New"/>
          <w:sz w:val="30"/>
          <w:szCs w:val="30"/>
        </w:rPr>
        <w:t>BHD</w:t>
      </w:r>
      <w:r w:rsidRPr="00E650FF">
        <w:rPr>
          <w:rFonts w:ascii="Angsana New" w:hAnsi="Angsana New" w:cs="Angsana New"/>
          <w:sz w:val="30"/>
          <w:szCs w:val="30"/>
          <w:cs/>
        </w:rPr>
        <w:t>.</w:t>
      </w:r>
      <w:r w:rsidR="00EA4E8D" w:rsidRPr="00E650FF">
        <w:rPr>
          <w:rFonts w:ascii="Angsana New" w:hAnsi="Angsana New" w:cs="Angsana New"/>
          <w:sz w:val="30"/>
          <w:szCs w:val="30"/>
        </w:rPr>
        <w:t xml:space="preserve"> </w:t>
      </w:r>
      <w:r w:rsidRPr="00E650FF">
        <w:rPr>
          <w:rFonts w:ascii="Angsana New" w:hAnsi="Angsana New" w:cs="Angsana New"/>
          <w:sz w:val="30"/>
          <w:szCs w:val="30"/>
          <w:cs/>
        </w:rPr>
        <w:t>ซึ่งดำเนินธุรกิจใน</w:t>
      </w:r>
      <w:r w:rsidRPr="00E650FF">
        <w:rPr>
          <w:rFonts w:ascii="Angsana New" w:hAnsi="Angsana New" w:cs="Angsana New"/>
          <w:sz w:val="30"/>
          <w:szCs w:val="30"/>
        </w:rPr>
        <w:t xml:space="preserve"> British Virgin Islands </w:t>
      </w:r>
      <w:r w:rsidRPr="00E650F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7E72" w:rsidRPr="00E650FF">
        <w:rPr>
          <w:rFonts w:ascii="Angsana New" w:hAnsi="Angsana New" w:cs="Angsana New"/>
          <w:sz w:val="30"/>
          <w:szCs w:val="30"/>
        </w:rPr>
        <w:t xml:space="preserve">ROBINSON DEPARTMENT STORE (VIETNAM) JOINT STOCK COMPANY </w:t>
      </w:r>
      <w:r w:rsidR="00905385" w:rsidRPr="00E650FF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E650FF">
        <w:rPr>
          <w:rFonts w:ascii="Angsana New" w:hAnsi="Angsana New" w:cs="Angsana New"/>
          <w:sz w:val="30"/>
          <w:szCs w:val="30"/>
          <w:cs/>
        </w:rPr>
        <w:t>เวียดนาม</w:t>
      </w:r>
    </w:p>
    <w:p w:rsidR="00A8376A" w:rsidRDefault="00A8376A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</w:p>
    <w:p w:rsidR="00A8376A" w:rsidRPr="00A8376A" w:rsidRDefault="00A8376A" w:rsidP="00A8376A">
      <w:pPr>
        <w:tabs>
          <w:tab w:val="left" w:pos="8550"/>
        </w:tabs>
        <w:spacing w:after="0" w:line="240" w:lineRule="auto"/>
        <w:ind w:right="-288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ได้จดทะเบียนเลิกกิจการเมื่อวันที่ </w:t>
      </w:r>
      <w:r>
        <w:rPr>
          <w:rFonts w:ascii="Angsana New" w:hAnsi="Angsana New" w:cs="Angsana New"/>
          <w:sz w:val="30"/>
          <w:szCs w:val="30"/>
        </w:rPr>
        <w:t>16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</w:t>
      </w:r>
      <w:r>
        <w:rPr>
          <w:rFonts w:ascii="Angsana New" w:hAnsi="Angsana New" w:cs="Angsana New"/>
          <w:sz w:val="30"/>
          <w:szCs w:val="30"/>
        </w:rPr>
        <w:t xml:space="preserve"> 2561</w:t>
      </w:r>
    </w:p>
    <w:p w:rsidR="00022C49" w:rsidRDefault="00022C49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  <w:cs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D55D3F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64639E" w:rsidRPr="00D55D3F" w:rsidRDefault="0064639E" w:rsidP="00D55D3F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:rsidR="0072014C" w:rsidRDefault="0072014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72014C" w:rsidSect="00AE0674">
          <w:headerReference w:type="default" r:id="rId11"/>
          <w:footerReference w:type="default" r:id="rId12"/>
          <w:type w:val="nextColumn"/>
          <w:pgSz w:w="16840" w:h="11907" w:orient="landscape" w:code="9"/>
          <w:pgMar w:top="691" w:right="1152" w:bottom="576" w:left="1260" w:header="720" w:footer="720" w:gutter="0"/>
          <w:cols w:space="708"/>
          <w:docGrid w:linePitch="360"/>
        </w:sectPr>
      </w:pPr>
    </w:p>
    <w:p w:rsidR="00FA265A" w:rsidRDefault="00765721" w:rsidP="004E5CA9">
      <w:pPr>
        <w:numPr>
          <w:ilvl w:val="0"/>
          <w:numId w:val="36"/>
        </w:numPr>
        <w:tabs>
          <w:tab w:val="clear" w:pos="340"/>
          <w:tab w:val="num" w:pos="540"/>
        </w:tabs>
        <w:spacing w:after="0" w:line="240" w:lineRule="auto"/>
        <w:ind w:left="540" w:right="-25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F2C9B">
        <w:rPr>
          <w:rFonts w:ascii="Angsana New" w:hAnsi="Angsana New" w:cs="Angsana New"/>
          <w:b/>
          <w:bCs/>
          <w:sz w:val="30"/>
          <w:szCs w:val="30"/>
          <w:cs/>
        </w:rPr>
        <w:t>ที่ดิน อา</w:t>
      </w:r>
      <w:r w:rsidR="00656493" w:rsidRPr="000F2C9B">
        <w:rPr>
          <w:rFonts w:ascii="Angsana New" w:hAnsi="Angsana New" w:cs="Angsana New"/>
          <w:b/>
          <w:bCs/>
          <w:sz w:val="30"/>
          <w:szCs w:val="30"/>
          <w:cs/>
        </w:rPr>
        <w:t>คาร และอุปกรณ์</w:t>
      </w:r>
      <w:r w:rsidR="007C3CBA" w:rsidRPr="000F2C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D63F1B" w:rsidRPr="00D63F1B" w:rsidRDefault="00D63F1B" w:rsidP="00D63F1B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63F1B" w:rsidRDefault="00D63F1B" w:rsidP="00D63F1B">
      <w:pPr>
        <w:pStyle w:val="BodyText"/>
        <w:tabs>
          <w:tab w:val="left" w:pos="540"/>
        </w:tabs>
        <w:spacing w:after="0" w:line="240" w:lineRule="auto"/>
        <w:ind w:left="540" w:right="29"/>
        <w:rPr>
          <w:rFonts w:ascii="Angsana New" w:hAnsi="Angsana New" w:cs="Angsana New"/>
          <w:spacing w:val="-4"/>
          <w:sz w:val="30"/>
          <w:szCs w:val="30"/>
        </w:rPr>
      </w:pPr>
      <w:r w:rsidRPr="00456FA8">
        <w:rPr>
          <w:rFonts w:ascii="Angsana New" w:hAnsi="Angsana New" w:cs="Angsana New"/>
          <w:b/>
          <w:spacing w:val="-4"/>
          <w:sz w:val="30"/>
          <w:szCs w:val="30"/>
          <w:cs/>
        </w:rPr>
        <w:t>การซื้อ จำหน่าย และโอนที่ดิน อาคาร</w:t>
      </w:r>
      <w:r w:rsidRPr="00456FA8">
        <w:rPr>
          <w:rFonts w:ascii="Angsana New" w:hAnsi="Angsana New" w:cs="Angsana New"/>
          <w:b/>
          <w:spacing w:val="-4"/>
          <w:sz w:val="30"/>
          <w:szCs w:val="30"/>
        </w:rPr>
        <w:t xml:space="preserve"> </w:t>
      </w:r>
      <w:r w:rsidRPr="00456FA8">
        <w:rPr>
          <w:rFonts w:ascii="Angsana New" w:hAnsi="Angsana New" w:cs="Angsana New"/>
          <w:b/>
          <w:spacing w:val="-4"/>
          <w:sz w:val="30"/>
          <w:szCs w:val="30"/>
          <w:cs/>
        </w:rPr>
        <w:t>และอุปกรณ์สำหรับ</w:t>
      </w:r>
      <w:r w:rsidRPr="00456FA8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973C15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Pr="00456FA8">
        <w:rPr>
          <w:rFonts w:ascii="Angsana New" w:hAnsi="Angsana New" w:cs="Angsana New"/>
          <w:spacing w:val="-4"/>
          <w:sz w:val="30"/>
          <w:szCs w:val="30"/>
          <w:cs/>
        </w:rPr>
        <w:t>ก</w:t>
      </w:r>
      <w:r w:rsidR="00973C15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Pr="00456FA8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456FA8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 xml:space="preserve">30 </w:t>
      </w:r>
      <w:r w:rsidR="00973C15">
        <w:rPr>
          <w:rFonts w:ascii="Angsana New" w:hAnsi="Angsana New" w:cs="Angsana New" w:hint="cs"/>
          <w:spacing w:val="-4"/>
          <w:sz w:val="30"/>
          <w:szCs w:val="30"/>
          <w:cs/>
          <w:lang w:eastAsia="ja-JP"/>
        </w:rPr>
        <w:t>กันยา</w:t>
      </w:r>
      <w:r w:rsidRPr="00456FA8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 xml:space="preserve">ยน 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>25</w:t>
      </w:r>
      <w:r w:rsidRPr="00456FA8">
        <w:rPr>
          <w:rFonts w:ascii="Angsana New" w:hAnsi="Angsana New" w:cs="Angsana New" w:hint="cs"/>
          <w:spacing w:val="-4"/>
          <w:sz w:val="30"/>
          <w:szCs w:val="30"/>
          <w:cs/>
          <w:lang w:eastAsia="ja-JP"/>
        </w:rPr>
        <w:t>6</w:t>
      </w:r>
      <w:r>
        <w:rPr>
          <w:rFonts w:ascii="Angsana New" w:hAnsi="Angsana New" w:cs="Angsana New" w:hint="cs"/>
          <w:spacing w:val="-4"/>
          <w:sz w:val="30"/>
          <w:szCs w:val="30"/>
          <w:cs/>
          <w:lang w:eastAsia="ja-JP"/>
        </w:rPr>
        <w:t>1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 xml:space="preserve"> </w:t>
      </w:r>
      <w:r w:rsidRPr="00456FA8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 xml:space="preserve">และ 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>25</w:t>
      </w:r>
      <w:r>
        <w:rPr>
          <w:rFonts w:ascii="Angsana New" w:hAnsi="Angsana New" w:cs="Angsana New" w:hint="cs"/>
          <w:spacing w:val="-4"/>
          <w:sz w:val="30"/>
          <w:szCs w:val="30"/>
          <w:cs/>
          <w:lang w:eastAsia="ja-JP"/>
        </w:rPr>
        <w:t>60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 xml:space="preserve"> </w:t>
      </w:r>
      <w:r w:rsidRPr="00456FA8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973C15" w:rsidRDefault="00973C15" w:rsidP="00D63F1B">
      <w:pPr>
        <w:pStyle w:val="BodyText"/>
        <w:tabs>
          <w:tab w:val="left" w:pos="540"/>
        </w:tabs>
        <w:spacing w:after="0" w:line="240" w:lineRule="auto"/>
        <w:ind w:left="540" w:right="29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5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279"/>
        <w:gridCol w:w="270"/>
        <w:gridCol w:w="1263"/>
        <w:gridCol w:w="271"/>
        <w:gridCol w:w="1172"/>
        <w:gridCol w:w="273"/>
        <w:gridCol w:w="1248"/>
      </w:tblGrid>
      <w:tr w:rsidR="00973C15" w:rsidRPr="005215D0" w:rsidTr="00826F02">
        <w:trPr>
          <w:trHeight w:val="342"/>
        </w:trPr>
        <w:tc>
          <w:tcPr>
            <w:tcW w:w="1978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2" w:type="pct"/>
            <w:gridSpan w:val="7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3C15" w:rsidRPr="005215D0" w:rsidTr="00973C15">
        <w:trPr>
          <w:trHeight w:val="80"/>
        </w:trPr>
        <w:tc>
          <w:tcPr>
            <w:tcW w:w="1978" w:type="pct"/>
            <w:shd w:val="clear" w:color="auto" w:fill="auto"/>
          </w:tcPr>
          <w:p w:rsidR="00973C15" w:rsidRDefault="00973C15" w:rsidP="00826F0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71" w:type="pct"/>
            <w:gridSpan w:val="3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</w:tr>
      <w:tr w:rsidR="00973C15" w:rsidRPr="005215D0" w:rsidTr="00973C15">
        <w:trPr>
          <w:trHeight w:val="80"/>
        </w:trPr>
        <w:tc>
          <w:tcPr>
            <w:tcW w:w="1978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2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973C15" w:rsidRPr="005215D0" w:rsidTr="00973C15">
        <w:trPr>
          <w:trHeight w:val="80"/>
        </w:trPr>
        <w:tc>
          <w:tcPr>
            <w:tcW w:w="1978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2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973C15" w:rsidRPr="005215D0" w:rsidTr="00973C15">
        <w:trPr>
          <w:trHeight w:val="358"/>
        </w:trPr>
        <w:tc>
          <w:tcPr>
            <w:tcW w:w="1978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2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</w:tr>
      <w:tr w:rsidR="00973C15" w:rsidRPr="005215D0" w:rsidTr="00973C15">
        <w:trPr>
          <w:trHeight w:val="80"/>
        </w:trPr>
        <w:tc>
          <w:tcPr>
            <w:tcW w:w="1978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2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973C15" w:rsidRPr="005215D0" w:rsidTr="00826F02">
        <w:trPr>
          <w:trHeight w:val="80"/>
        </w:trPr>
        <w:tc>
          <w:tcPr>
            <w:tcW w:w="1978" w:type="pct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2" w:type="pct"/>
            <w:gridSpan w:val="7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3C15" w:rsidRPr="005215D0" w:rsidTr="00973C15"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69" w:type="pct"/>
            <w:vAlign w:val="bottom"/>
          </w:tcPr>
          <w:p w:rsidR="00973C15" w:rsidRPr="005215D0" w:rsidRDefault="007B3401" w:rsidP="00973C15">
            <w:pPr>
              <w:tabs>
                <w:tab w:val="decimal" w:pos="-1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973C15" w:rsidRPr="005215D0" w:rsidRDefault="007B3401" w:rsidP="00973C15">
            <w:pPr>
              <w:tabs>
                <w:tab w:val="decimal" w:pos="251"/>
              </w:tabs>
              <w:spacing w:after="0" w:line="240" w:lineRule="auto"/>
              <w:ind w:left="251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613" w:type="pct"/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58,262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973C15" w:rsidRPr="005215D0" w:rsidRDefault="00973C15" w:rsidP="00973C15">
            <w:pPr>
              <w:tabs>
                <w:tab w:val="decimal" w:pos="251"/>
              </w:tabs>
              <w:spacing w:after="0" w:line="240" w:lineRule="auto"/>
              <w:ind w:left="251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C15" w:rsidRPr="005215D0" w:rsidTr="00973C15"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669" w:type="pct"/>
            <w:vAlign w:val="bottom"/>
          </w:tcPr>
          <w:p w:rsidR="00973C15" w:rsidRPr="005215D0" w:rsidRDefault="007B3401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607,455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:rsidR="00973C15" w:rsidRPr="005215D0" w:rsidRDefault="007B3401" w:rsidP="00973C15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(2,909)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613" w:type="pct"/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754,189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973C15" w:rsidRPr="005215D0" w:rsidRDefault="00973C15" w:rsidP="00973C15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(1,810)</w:t>
            </w:r>
          </w:p>
        </w:tc>
      </w:tr>
      <w:tr w:rsidR="00973C15" w:rsidRPr="005215D0" w:rsidTr="00973C15"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669" w:type="pct"/>
            <w:vAlign w:val="bottom"/>
          </w:tcPr>
          <w:p w:rsidR="00973C15" w:rsidRPr="005215D0" w:rsidRDefault="007B3401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8,287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:rsidR="00973C15" w:rsidRPr="005215D0" w:rsidRDefault="007B3401" w:rsidP="00973C15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6,891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973C15" w:rsidRPr="005215D0" w:rsidRDefault="00973C15" w:rsidP="00973C15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(166)</w:t>
            </w:r>
          </w:p>
        </w:tc>
      </w:tr>
      <w:tr w:rsidR="00973C15" w:rsidRPr="005215D0" w:rsidTr="00973C15"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669" w:type="pct"/>
            <w:vAlign w:val="bottom"/>
          </w:tcPr>
          <w:p w:rsidR="00973C15" w:rsidRPr="005215D0" w:rsidRDefault="007B3401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480,013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251"/>
              </w:tabs>
              <w:spacing w:after="0" w:line="240" w:lineRule="auto"/>
              <w:ind w:left="251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:rsidR="00973C15" w:rsidRPr="005215D0" w:rsidRDefault="007B3401" w:rsidP="00973C15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(3,601)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376,102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251"/>
              </w:tabs>
              <w:spacing w:after="0" w:line="240" w:lineRule="auto"/>
              <w:ind w:left="251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973C15" w:rsidRPr="005215D0" w:rsidRDefault="00973C15" w:rsidP="00973C15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(1,193)</w:t>
            </w:r>
          </w:p>
        </w:tc>
      </w:tr>
      <w:tr w:rsidR="00973C15" w:rsidRPr="005215D0" w:rsidTr="00973C15">
        <w:trPr>
          <w:trHeight w:val="297"/>
        </w:trPr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69" w:type="pct"/>
            <w:vAlign w:val="bottom"/>
          </w:tcPr>
          <w:p w:rsidR="00973C15" w:rsidRPr="005215D0" w:rsidRDefault="007B3401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73,804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:rsidR="00973C15" w:rsidRPr="005215D0" w:rsidRDefault="007B3401" w:rsidP="00973C15">
            <w:pPr>
              <w:tabs>
                <w:tab w:val="decimal" w:pos="-113"/>
              </w:tabs>
              <w:spacing w:after="0" w:line="240" w:lineRule="auto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(1,117)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3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162,536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:rsidR="00973C15" w:rsidRPr="005215D0" w:rsidRDefault="00973C15" w:rsidP="00973C15">
            <w:pPr>
              <w:tabs>
                <w:tab w:val="decimal" w:pos="-113"/>
              </w:tabs>
              <w:spacing w:after="0" w:line="240" w:lineRule="auto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(1,062)</w:t>
            </w:r>
          </w:p>
        </w:tc>
      </w:tr>
      <w:tr w:rsidR="00973C15" w:rsidRPr="005215D0" w:rsidTr="00973C15"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9" w:type="pct"/>
            <w:vAlign w:val="bottom"/>
          </w:tcPr>
          <w:p w:rsidR="00973C15" w:rsidRPr="005215D0" w:rsidRDefault="007B3401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973C15" w:rsidRPr="005215D0" w:rsidRDefault="007B3401" w:rsidP="00973C15">
            <w:pPr>
              <w:tabs>
                <w:tab w:val="decimal" w:pos="251"/>
              </w:tabs>
              <w:spacing w:after="0" w:line="240" w:lineRule="auto"/>
              <w:ind w:left="251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973C15" w:rsidRPr="005215D0" w:rsidRDefault="00973C15" w:rsidP="00973C15">
            <w:pPr>
              <w:tabs>
                <w:tab w:val="decimal" w:pos="251"/>
              </w:tabs>
              <w:spacing w:after="0" w:line="240" w:lineRule="auto"/>
              <w:ind w:left="251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C15" w:rsidRPr="005215D0" w:rsidTr="00973C15"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:rsidR="00973C15" w:rsidRPr="005215D0" w:rsidRDefault="007B3401" w:rsidP="00B140A1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934,</w:t>
            </w:r>
            <w:r w:rsidR="00B140A1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973C15" w:rsidRPr="005215D0" w:rsidRDefault="007B3401" w:rsidP="00973C15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(855,188)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1,064,851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973C15" w:rsidRPr="005215D0" w:rsidRDefault="00973C15" w:rsidP="00973C15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(885,866)</w:t>
            </w:r>
          </w:p>
        </w:tc>
      </w:tr>
      <w:tr w:rsidR="00973C15" w:rsidRPr="005215D0" w:rsidTr="00973C15">
        <w:tc>
          <w:tcPr>
            <w:tcW w:w="1978" w:type="pct"/>
          </w:tcPr>
          <w:p w:rsidR="00973C15" w:rsidRPr="005215D0" w:rsidRDefault="00973C15" w:rsidP="00973C15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3C15" w:rsidRPr="005215D0" w:rsidRDefault="00B140A1" w:rsidP="00B140A1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2,106</w:t>
            </w:r>
            <w:r w:rsidR="007B3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BB7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973C15" w:rsidRPr="005215D0" w:rsidRDefault="00B140A1" w:rsidP="00973C15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(</w:t>
            </w:r>
            <w:r w:rsidR="007B34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862,868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142" w:type="pct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3C15" w:rsidRPr="005215D0" w:rsidRDefault="00973C15" w:rsidP="00973C15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2,422,900</w:t>
            </w:r>
          </w:p>
        </w:tc>
        <w:tc>
          <w:tcPr>
            <w:tcW w:w="143" w:type="pct"/>
            <w:vAlign w:val="bottom"/>
          </w:tcPr>
          <w:p w:rsidR="00973C15" w:rsidRPr="005215D0" w:rsidRDefault="00973C15" w:rsidP="00973C1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973C15" w:rsidRPr="005215D0" w:rsidRDefault="00973C15" w:rsidP="00973C15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(890,097)</w:t>
            </w:r>
          </w:p>
        </w:tc>
      </w:tr>
    </w:tbl>
    <w:p w:rsidR="00973C15" w:rsidRPr="005215D0" w:rsidRDefault="00973C15" w:rsidP="00973C15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973C15" w:rsidRPr="005215D0" w:rsidRDefault="00973C15" w:rsidP="00973C15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973C15" w:rsidRPr="005215D0" w:rsidRDefault="00973C15" w:rsidP="00973C15">
      <w:pPr>
        <w:spacing w:after="0" w:line="240" w:lineRule="auto"/>
        <w:rPr>
          <w:rFonts w:asciiTheme="majorBidi" w:hAnsiTheme="majorBidi" w:cstheme="majorBidi"/>
          <w:sz w:val="30"/>
          <w:szCs w:val="30"/>
        </w:rPr>
        <w:sectPr w:rsidR="00973C15" w:rsidRPr="005215D0" w:rsidSect="00826F02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7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7"/>
        <w:gridCol w:w="273"/>
        <w:gridCol w:w="1351"/>
        <w:gridCol w:w="273"/>
        <w:gridCol w:w="1170"/>
        <w:gridCol w:w="275"/>
        <w:gridCol w:w="1258"/>
      </w:tblGrid>
      <w:tr w:rsidR="00973C15" w:rsidRPr="005215D0" w:rsidTr="00826F02">
        <w:trPr>
          <w:trHeight w:val="80"/>
        </w:trPr>
        <w:tc>
          <w:tcPr>
            <w:tcW w:w="1941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pct"/>
            <w:gridSpan w:val="7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C15" w:rsidRPr="005215D0" w:rsidTr="00826F02">
        <w:trPr>
          <w:trHeight w:val="80"/>
        </w:trPr>
        <w:tc>
          <w:tcPr>
            <w:tcW w:w="1941" w:type="pct"/>
            <w:shd w:val="clear" w:color="auto" w:fill="auto"/>
          </w:tcPr>
          <w:p w:rsidR="00973C15" w:rsidRDefault="00973C15" w:rsidP="00826F0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1" w:type="pct"/>
            <w:gridSpan w:val="3"/>
            <w:shd w:val="clear" w:color="auto" w:fill="auto"/>
          </w:tcPr>
          <w:p w:rsidR="00973C15" w:rsidRPr="005215D0" w:rsidRDefault="00E20908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shd w:val="clear" w:color="auto" w:fill="auto"/>
          </w:tcPr>
          <w:p w:rsidR="00973C15" w:rsidRPr="005215D0" w:rsidRDefault="00E20908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</w:tr>
      <w:tr w:rsidR="00973C15" w:rsidRPr="005215D0" w:rsidTr="00826F02">
        <w:trPr>
          <w:trHeight w:val="80"/>
        </w:trPr>
        <w:tc>
          <w:tcPr>
            <w:tcW w:w="1941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973C15" w:rsidRPr="005215D0" w:rsidTr="00826F02">
        <w:trPr>
          <w:trHeight w:val="80"/>
        </w:trPr>
        <w:tc>
          <w:tcPr>
            <w:tcW w:w="1941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973C15" w:rsidRPr="005215D0" w:rsidTr="00826F02">
        <w:trPr>
          <w:trHeight w:val="80"/>
        </w:trPr>
        <w:tc>
          <w:tcPr>
            <w:tcW w:w="1941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5215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</w:tr>
      <w:tr w:rsidR="00973C15" w:rsidRPr="005215D0" w:rsidTr="00826F02">
        <w:trPr>
          <w:trHeight w:val="80"/>
        </w:trPr>
        <w:tc>
          <w:tcPr>
            <w:tcW w:w="1941" w:type="pct"/>
            <w:shd w:val="clear" w:color="auto" w:fill="auto"/>
          </w:tcPr>
          <w:p w:rsidR="00973C15" w:rsidRPr="005215D0" w:rsidRDefault="00973C15" w:rsidP="00826F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973C15" w:rsidRPr="005215D0" w:rsidTr="00826F02">
        <w:trPr>
          <w:trHeight w:val="80"/>
        </w:trPr>
        <w:tc>
          <w:tcPr>
            <w:tcW w:w="1941" w:type="pct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pct"/>
            <w:gridSpan w:val="7"/>
          </w:tcPr>
          <w:p w:rsidR="00973C15" w:rsidRPr="005215D0" w:rsidRDefault="00973C15" w:rsidP="00826F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11E6" w:rsidRPr="005215D0" w:rsidTr="00826F02"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97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8011E6" w:rsidRPr="005215D0" w:rsidRDefault="008011E6" w:rsidP="00A70F87">
            <w:pPr>
              <w:tabs>
                <w:tab w:val="decimal" w:pos="-118"/>
              </w:tabs>
              <w:spacing w:after="0" w:line="240" w:lineRule="auto"/>
              <w:ind w:right="2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pStyle w:val="BodyText"/>
              <w:tabs>
                <w:tab w:val="decimal" w:pos="917"/>
              </w:tabs>
              <w:spacing w:after="0" w:line="240" w:lineRule="auto"/>
              <w:ind w:left="-126" w:right="-1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,073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8011E6" w:rsidRPr="005215D0" w:rsidRDefault="008011E6" w:rsidP="00A70F87">
            <w:pPr>
              <w:tabs>
                <w:tab w:val="decimal" w:pos="-118"/>
              </w:tabs>
              <w:spacing w:after="0" w:line="240" w:lineRule="auto"/>
              <w:ind w:right="2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11E6" w:rsidRPr="005215D0" w:rsidTr="00826F02"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697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606,074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:rsidR="008011E6" w:rsidRPr="005215D0" w:rsidRDefault="008011E6" w:rsidP="008011E6">
            <w:pPr>
              <w:tabs>
                <w:tab w:val="decimal" w:pos="-113"/>
              </w:tabs>
              <w:spacing w:after="0" w:line="240" w:lineRule="auto"/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(2,906)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pStyle w:val="BodyText"/>
              <w:tabs>
                <w:tab w:val="decimal" w:pos="917"/>
              </w:tabs>
              <w:spacing w:after="0" w:line="240" w:lineRule="auto"/>
              <w:ind w:left="-126" w:right="-1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635,097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8011E6" w:rsidRPr="005215D0" w:rsidRDefault="008011E6" w:rsidP="008011E6">
            <w:pPr>
              <w:tabs>
                <w:tab w:val="decimal" w:pos="-113"/>
              </w:tabs>
              <w:spacing w:after="0" w:line="240" w:lineRule="auto"/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(1,809)</w:t>
            </w:r>
          </w:p>
        </w:tc>
      </w:tr>
      <w:tr w:rsidR="008011E6" w:rsidRPr="005215D0" w:rsidTr="00826F02"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697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7,811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:rsidR="008011E6" w:rsidRPr="005215D0" w:rsidRDefault="008011E6" w:rsidP="008011E6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6,598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8011E6" w:rsidRPr="005215D0" w:rsidRDefault="008011E6" w:rsidP="008011E6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8011E6" w:rsidRPr="005215D0" w:rsidTr="00826F02">
        <w:trPr>
          <w:trHeight w:val="80"/>
        </w:trPr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697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461,900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:rsidR="008011E6" w:rsidRPr="005215D0" w:rsidRDefault="008011E6" w:rsidP="008011E6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(3,601)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pStyle w:val="BodyText"/>
              <w:tabs>
                <w:tab w:val="decimal" w:pos="-27"/>
                <w:tab w:val="decimal" w:pos="369"/>
                <w:tab w:val="decimal" w:pos="917"/>
              </w:tabs>
              <w:spacing w:after="0" w:line="240" w:lineRule="auto"/>
              <w:ind w:left="-126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300,786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8011E6" w:rsidRPr="005215D0" w:rsidRDefault="008011E6" w:rsidP="008011E6">
            <w:pPr>
              <w:tabs>
                <w:tab w:val="decimal" w:pos="-1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</w:tr>
      <w:tr w:rsidR="008011E6" w:rsidRPr="005215D0" w:rsidTr="00826F02"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97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69,278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:rsidR="008011E6" w:rsidRPr="005215D0" w:rsidRDefault="008011E6" w:rsidP="008E589D">
            <w:pPr>
              <w:tabs>
                <w:tab w:val="decimal" w:pos="-113"/>
              </w:tabs>
              <w:spacing w:after="0" w:line="240" w:lineRule="auto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</w:t>
            </w:r>
            <w:r w:rsidR="008E58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pStyle w:val="BodyText"/>
              <w:tabs>
                <w:tab w:val="decimal" w:pos="917"/>
              </w:tabs>
              <w:spacing w:after="0" w:line="240" w:lineRule="auto"/>
              <w:ind w:left="-126" w:right="-1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131,494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:rsidR="008011E6" w:rsidRPr="005215D0" w:rsidRDefault="008011E6" w:rsidP="008011E6">
            <w:pPr>
              <w:tabs>
                <w:tab w:val="decimal" w:pos="-113"/>
              </w:tabs>
              <w:spacing w:after="0" w:line="240" w:lineRule="auto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(817)</w:t>
            </w:r>
          </w:p>
        </w:tc>
      </w:tr>
      <w:tr w:rsidR="008011E6" w:rsidRPr="005215D0" w:rsidTr="00826F02"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97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8011E6" w:rsidRPr="005215D0" w:rsidRDefault="008011E6" w:rsidP="00A70F87">
            <w:pPr>
              <w:tabs>
                <w:tab w:val="decimal" w:pos="-118"/>
              </w:tabs>
              <w:spacing w:after="0" w:line="240" w:lineRule="auto"/>
              <w:ind w:right="2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pStyle w:val="BodyText"/>
              <w:tabs>
                <w:tab w:val="decimal" w:pos="936"/>
              </w:tabs>
              <w:spacing w:after="0" w:line="240" w:lineRule="auto"/>
              <w:ind w:left="-126" w:right="-1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8011E6" w:rsidRPr="005215D0" w:rsidRDefault="008011E6" w:rsidP="00A70F87">
            <w:pPr>
              <w:tabs>
                <w:tab w:val="decimal" w:pos="-118"/>
              </w:tabs>
              <w:spacing w:after="0" w:line="240" w:lineRule="auto"/>
              <w:ind w:right="2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11E6" w:rsidRPr="005215D0" w:rsidTr="00826F02"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931,436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8011E6" w:rsidRPr="005215D0" w:rsidRDefault="008011E6" w:rsidP="008011E6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(853,299)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pStyle w:val="BodyText"/>
              <w:tabs>
                <w:tab w:val="decimal" w:pos="936"/>
              </w:tabs>
              <w:spacing w:after="0" w:line="240" w:lineRule="auto"/>
              <w:ind w:left="-126" w:right="-1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1,004,323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8011E6" w:rsidRPr="005215D0" w:rsidRDefault="008011E6" w:rsidP="008011E6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(735,646)</w:t>
            </w:r>
          </w:p>
        </w:tc>
      </w:tr>
      <w:tr w:rsidR="008011E6" w:rsidRPr="005215D0" w:rsidTr="00826F02">
        <w:tc>
          <w:tcPr>
            <w:tcW w:w="1941" w:type="pct"/>
          </w:tcPr>
          <w:p w:rsidR="008011E6" w:rsidRPr="005215D0" w:rsidRDefault="008011E6" w:rsidP="008011E6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2,079,531</w:t>
            </w:r>
          </w:p>
        </w:tc>
        <w:tc>
          <w:tcPr>
            <w:tcW w:w="140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8011E6" w:rsidRPr="005215D0" w:rsidRDefault="008E589D" w:rsidP="008011E6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(860,607</w:t>
            </w:r>
            <w:r w:rsidR="008011E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140" w:type="pct"/>
          </w:tcPr>
          <w:p w:rsidR="008011E6" w:rsidRPr="005215D0" w:rsidRDefault="008011E6" w:rsidP="008011E6">
            <w:pPr>
              <w:pStyle w:val="BodyText"/>
              <w:tabs>
                <w:tab w:val="decimal" w:pos="936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11E6" w:rsidRPr="005215D0" w:rsidRDefault="008011E6" w:rsidP="008011E6">
            <w:pPr>
              <w:tabs>
                <w:tab w:val="decimal" w:pos="-118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2,129,440</w:t>
            </w:r>
          </w:p>
        </w:tc>
        <w:tc>
          <w:tcPr>
            <w:tcW w:w="141" w:type="pct"/>
            <w:vAlign w:val="bottom"/>
          </w:tcPr>
          <w:p w:rsidR="008011E6" w:rsidRPr="005215D0" w:rsidRDefault="008011E6" w:rsidP="008011E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8011E6" w:rsidRPr="005215D0" w:rsidRDefault="008011E6" w:rsidP="008011E6">
            <w:pPr>
              <w:tabs>
                <w:tab w:val="decimal" w:pos="-113"/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(739,462)</w:t>
            </w:r>
          </w:p>
        </w:tc>
      </w:tr>
    </w:tbl>
    <w:p w:rsidR="00D63F1B" w:rsidRDefault="00D63F1B" w:rsidP="00D63F1B">
      <w:pPr>
        <w:tabs>
          <w:tab w:val="left" w:pos="540"/>
          <w:tab w:val="left" w:pos="63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738D4" w:rsidRPr="00391EC2" w:rsidRDefault="0058158F" w:rsidP="009D687E">
      <w:pPr>
        <w:tabs>
          <w:tab w:val="left" w:pos="540"/>
          <w:tab w:val="left" w:pos="63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91EC2">
        <w:rPr>
          <w:rFonts w:ascii="Angsana New" w:hAnsi="Angsana New" w:cs="Angsana New"/>
          <w:b/>
          <w:bCs/>
          <w:sz w:val="30"/>
          <w:szCs w:val="30"/>
        </w:rPr>
        <w:t>9</w:t>
      </w:r>
      <w:r w:rsidR="00C738D4" w:rsidRPr="00391EC2">
        <w:rPr>
          <w:rFonts w:ascii="Angsana New" w:hAnsi="Angsana New" w:cs="Angsana New"/>
          <w:b/>
          <w:bCs/>
          <w:sz w:val="30"/>
          <w:szCs w:val="30"/>
        </w:rPr>
        <w:tab/>
      </w:r>
      <w:r w:rsidR="00C738D4" w:rsidRPr="00391EC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</w:t>
      </w:r>
    </w:p>
    <w:p w:rsidR="00B15BF1" w:rsidRPr="00391EC2" w:rsidRDefault="00B15BF1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7"/>
        <w:gridCol w:w="1082"/>
        <w:gridCol w:w="1262"/>
        <w:gridCol w:w="270"/>
        <w:gridCol w:w="1173"/>
        <w:gridCol w:w="270"/>
        <w:gridCol w:w="1172"/>
        <w:gridCol w:w="270"/>
        <w:gridCol w:w="1175"/>
      </w:tblGrid>
      <w:tr w:rsidR="008F40BE" w:rsidRPr="00F94A31" w:rsidTr="003A4216">
        <w:trPr>
          <w:trHeight w:val="438"/>
        </w:trPr>
        <w:tc>
          <w:tcPr>
            <w:tcW w:w="2597" w:type="dxa"/>
          </w:tcPr>
          <w:p w:rsidR="008F40BE" w:rsidRPr="00F94A31" w:rsidRDefault="008F40B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8F40BE" w:rsidRPr="00F94A31" w:rsidRDefault="008F40B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5" w:type="dxa"/>
            <w:gridSpan w:val="3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0908" w:rsidRPr="00F94A31" w:rsidTr="003A4216">
        <w:trPr>
          <w:trHeight w:val="417"/>
        </w:trPr>
        <w:tc>
          <w:tcPr>
            <w:tcW w:w="2597" w:type="dxa"/>
          </w:tcPr>
          <w:p w:rsidR="00E20908" w:rsidRPr="00F94A31" w:rsidRDefault="00E20908" w:rsidP="00E2090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20908" w:rsidRPr="00F94A31" w:rsidRDefault="00E20908" w:rsidP="00E20908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20908" w:rsidRPr="00F94A31" w:rsidTr="003A4216">
        <w:trPr>
          <w:trHeight w:val="428"/>
        </w:trPr>
        <w:tc>
          <w:tcPr>
            <w:tcW w:w="2597" w:type="dxa"/>
          </w:tcPr>
          <w:p w:rsidR="00E20908" w:rsidRPr="00F94A31" w:rsidRDefault="00E20908" w:rsidP="00E2090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20908" w:rsidRPr="00F94A31" w:rsidRDefault="00E20908" w:rsidP="00E20908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596CF5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E20908" w:rsidRPr="00F94A31" w:rsidTr="003A4216">
        <w:trPr>
          <w:trHeight w:val="417"/>
        </w:trPr>
        <w:tc>
          <w:tcPr>
            <w:tcW w:w="2597" w:type="dxa"/>
          </w:tcPr>
          <w:p w:rsidR="00E20908" w:rsidRPr="00D55D3F" w:rsidRDefault="00E20908" w:rsidP="00E20908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:rsidR="00E20908" w:rsidRPr="00D55D3F" w:rsidRDefault="00E20908" w:rsidP="00E20908">
            <w:pPr>
              <w:pStyle w:val="Heading5"/>
              <w:tabs>
                <w:tab w:val="left" w:pos="342"/>
              </w:tabs>
              <w:spacing w:before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592" w:type="dxa"/>
            <w:gridSpan w:val="7"/>
          </w:tcPr>
          <w:p w:rsidR="00E20908" w:rsidRPr="00F94A31" w:rsidRDefault="00E20908" w:rsidP="00E2090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0908" w:rsidRPr="00F94A31" w:rsidTr="003A4216">
        <w:trPr>
          <w:trHeight w:val="428"/>
        </w:trPr>
        <w:tc>
          <w:tcPr>
            <w:tcW w:w="2597" w:type="dxa"/>
          </w:tcPr>
          <w:p w:rsidR="00E20908" w:rsidRPr="00F94A31" w:rsidRDefault="00E20908" w:rsidP="00E20908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2" w:type="dxa"/>
          </w:tcPr>
          <w:p w:rsidR="00E20908" w:rsidRPr="00F94A31" w:rsidRDefault="00E20908" w:rsidP="00E20908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2" w:type="dxa"/>
          </w:tcPr>
          <w:p w:rsidR="00E20908" w:rsidRPr="00F94A31" w:rsidRDefault="005D410A" w:rsidP="00E20908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356,682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F94A31" w:rsidRDefault="00E20908" w:rsidP="00E20908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415,065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F94A31" w:rsidRDefault="00A70F87" w:rsidP="00E20908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237,110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:rsidR="00E20908" w:rsidRPr="00F94A31" w:rsidRDefault="00E20908" w:rsidP="00E20908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268,141</w:t>
            </w:r>
          </w:p>
        </w:tc>
      </w:tr>
      <w:tr w:rsidR="00E20908" w:rsidRPr="00F94A31" w:rsidTr="003A4216">
        <w:trPr>
          <w:trHeight w:val="417"/>
        </w:trPr>
        <w:tc>
          <w:tcPr>
            <w:tcW w:w="2597" w:type="dxa"/>
          </w:tcPr>
          <w:p w:rsidR="00E20908" w:rsidRPr="00F94A31" w:rsidRDefault="00E20908" w:rsidP="00E20908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2" w:type="dxa"/>
          </w:tcPr>
          <w:p w:rsidR="00E20908" w:rsidRPr="00F94A31" w:rsidRDefault="00E20908" w:rsidP="00E20908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E20908" w:rsidRPr="00F94A31" w:rsidRDefault="005D410A" w:rsidP="00E20908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3,953,628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20908" w:rsidRPr="00F94A31" w:rsidRDefault="00E20908" w:rsidP="00E20908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4,443,272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20908" w:rsidRPr="00F94A31" w:rsidRDefault="00A70F87" w:rsidP="00E20908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3,084,863</w:t>
            </w:r>
          </w:p>
        </w:tc>
        <w:tc>
          <w:tcPr>
            <w:tcW w:w="270" w:type="dxa"/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20908" w:rsidRPr="00F94A31" w:rsidRDefault="00E20908" w:rsidP="00E20908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3,442,943</w:t>
            </w:r>
          </w:p>
        </w:tc>
      </w:tr>
      <w:tr w:rsidR="00E20908" w:rsidRPr="00F94A31" w:rsidTr="003A4216">
        <w:trPr>
          <w:trHeight w:val="449"/>
        </w:trPr>
        <w:tc>
          <w:tcPr>
            <w:tcW w:w="2597" w:type="dxa"/>
          </w:tcPr>
          <w:p w:rsidR="00E20908" w:rsidRPr="00F94A31" w:rsidRDefault="00E20908" w:rsidP="00E20908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bottom w:val="nil"/>
            </w:tcBorders>
          </w:tcPr>
          <w:p w:rsidR="00E20908" w:rsidRPr="00F94A31" w:rsidRDefault="00E20908" w:rsidP="00E20908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0908" w:rsidRPr="00F94A31" w:rsidRDefault="005D410A" w:rsidP="00E20908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4,310,310</w:t>
            </w:r>
          </w:p>
        </w:tc>
        <w:tc>
          <w:tcPr>
            <w:tcW w:w="270" w:type="dxa"/>
            <w:tcBorders>
              <w:bottom w:val="nil"/>
            </w:tcBorders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E20908" w:rsidRPr="00F94A31" w:rsidRDefault="00E20908" w:rsidP="00E20908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4,858,337</w:t>
            </w:r>
          </w:p>
        </w:tc>
        <w:tc>
          <w:tcPr>
            <w:tcW w:w="270" w:type="dxa"/>
            <w:tcBorders>
              <w:bottom w:val="nil"/>
            </w:tcBorders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0908" w:rsidRPr="00F94A31" w:rsidRDefault="00A70F87" w:rsidP="00E20908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3,321,973</w:t>
            </w:r>
          </w:p>
        </w:tc>
        <w:tc>
          <w:tcPr>
            <w:tcW w:w="270" w:type="dxa"/>
            <w:tcBorders>
              <w:bottom w:val="nil"/>
            </w:tcBorders>
          </w:tcPr>
          <w:p w:rsidR="00E20908" w:rsidRPr="00F94A31" w:rsidRDefault="00E20908" w:rsidP="00E2090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E20908" w:rsidRPr="00F94A31" w:rsidRDefault="00E20908" w:rsidP="00E20908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3,711,084</w:t>
            </w:r>
          </w:p>
        </w:tc>
      </w:tr>
    </w:tbl>
    <w:p w:rsidR="002B1750" w:rsidRDefault="002B1750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D63F1B" w:rsidRDefault="00D63F1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14793A" w:rsidRPr="00890914" w:rsidRDefault="00EA73C7" w:rsidP="00890914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330E6B">
        <w:rPr>
          <w:rFonts w:ascii="Angsana New" w:hAnsi="Angsana New" w:cs="Angsana New"/>
          <w:b/>
          <w:bCs/>
          <w:sz w:val="30"/>
          <w:szCs w:val="30"/>
        </w:rPr>
        <w:t xml:space="preserve">       </w:t>
      </w:r>
      <w:r w:rsidR="0014793A" w:rsidRPr="007B4B15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5C2876" w:rsidRPr="007B4B15">
        <w:rPr>
          <w:rFonts w:ascii="Angsana New" w:hAnsi="Angsana New" w:cs="Angsana New"/>
          <w:b/>
          <w:bCs/>
          <w:sz w:val="30"/>
          <w:szCs w:val="30"/>
          <w:cs/>
        </w:rPr>
        <w:t>ดำเนินงาน</w:t>
      </w:r>
    </w:p>
    <w:p w:rsidR="0014793A" w:rsidRPr="007B4B15" w:rsidRDefault="0014793A" w:rsidP="00EA73C7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1461A1" w:rsidRPr="007B4B15" w:rsidRDefault="00A82216" w:rsidP="004E5CA9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B4B15">
        <w:rPr>
          <w:rFonts w:ascii="Angsana New" w:hAnsi="Angsana New" w:cs="Angsana New"/>
          <w:sz w:val="30"/>
          <w:szCs w:val="30"/>
          <w:cs/>
        </w:rPr>
        <w:t>ผู้บริหารเห็นว่า</w:t>
      </w:r>
      <w:r w:rsidR="001461A1" w:rsidRPr="007B4B15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กลุ่มบริษัทดำเนินกิจการในส่วนงานธุ</w:t>
      </w:r>
      <w:r w:rsidR="005C4171" w:rsidRPr="007B4B15">
        <w:rPr>
          <w:rFonts w:ascii="Angsana New" w:hAnsi="Angsana New" w:cs="Angsana New"/>
          <w:sz w:val="30"/>
          <w:szCs w:val="30"/>
          <w:cs/>
        </w:rPr>
        <w:t>รกิจเดียวคือธุรกิจ</w:t>
      </w:r>
      <w:r w:rsidR="001461A1" w:rsidRPr="007B4B15">
        <w:rPr>
          <w:rFonts w:ascii="Angsana New" w:hAnsi="Angsana New" w:cs="Angsana New"/>
          <w:sz w:val="30"/>
          <w:szCs w:val="30"/>
          <w:cs/>
        </w:rPr>
        <w:t>ห้างสรรพสินค้า ดังนั้นฝ่ายบริหารจึงพิจารณาว่ากลุ่มบริษัทมีส่วนงานธุรกิจเพียงส่วนงานเดียว</w:t>
      </w:r>
      <w:r w:rsidR="001461A1" w:rsidRPr="007B4B15">
        <w:rPr>
          <w:rFonts w:ascii="Angsana New" w:hAnsi="Angsana New" w:cs="Angsana New"/>
          <w:sz w:val="30"/>
          <w:szCs w:val="30"/>
        </w:rPr>
        <w:t xml:space="preserve"> </w:t>
      </w:r>
      <w:r w:rsidR="00400ABF" w:rsidRPr="007B4B15">
        <w:rPr>
          <w:rFonts w:ascii="Angsana New" w:hAnsi="Angsana New" w:cs="Angsana New"/>
          <w:b/>
          <w:bCs/>
          <w:sz w:val="30"/>
          <w:szCs w:val="30"/>
        </w:rPr>
        <w:tab/>
      </w:r>
    </w:p>
    <w:p w:rsidR="003A1806" w:rsidRPr="00AA7EA2" w:rsidRDefault="003A1806" w:rsidP="00945942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A0251A" w:rsidRPr="00AA7EA2" w:rsidRDefault="00A0251A" w:rsidP="00945942">
      <w:pPr>
        <w:pStyle w:val="Heading1"/>
        <w:spacing w:before="0"/>
        <w:ind w:left="540"/>
        <w:jc w:val="both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AA7EA2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ส่วนงานภูมิศาสตร์</w:t>
      </w:r>
      <w:r w:rsidRPr="00AA7EA2"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t xml:space="preserve"> </w:t>
      </w:r>
    </w:p>
    <w:p w:rsidR="00A0251A" w:rsidRPr="00AA7EA2" w:rsidRDefault="00A0251A" w:rsidP="00945942">
      <w:pPr>
        <w:spacing w:after="0" w:line="240" w:lineRule="auto"/>
        <w:ind w:left="540" w:right="-45"/>
        <w:jc w:val="both"/>
        <w:rPr>
          <w:rFonts w:ascii="Angsana New" w:hAnsi="Angsana New" w:cs="Angsana New"/>
          <w:snapToGrid w:val="0"/>
          <w:sz w:val="30"/>
          <w:szCs w:val="30"/>
          <w:highlight w:val="lightGray"/>
          <w:lang w:eastAsia="th-TH"/>
        </w:rPr>
      </w:pPr>
    </w:p>
    <w:p w:rsidR="00A0251A" w:rsidRPr="00AA7EA2" w:rsidRDefault="00A0251A" w:rsidP="00945942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A7EA2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6D2ED4" w:rsidRPr="006D2ED4" w:rsidRDefault="006D2ED4" w:rsidP="00AA7EA2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A73C7" w:rsidRPr="00EA73C7" w:rsidRDefault="00976F1E" w:rsidP="0024386A">
      <w:pPr>
        <w:numPr>
          <w:ilvl w:val="0"/>
          <w:numId w:val="39"/>
        </w:numPr>
        <w:tabs>
          <w:tab w:val="clear" w:pos="340"/>
        </w:tabs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40C1E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  <w:r w:rsidR="005C5A4E" w:rsidRPr="00540C1E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D63F1B" w:rsidRPr="00A83333" w:rsidRDefault="00D63F1B" w:rsidP="00D63F1B">
      <w:pPr>
        <w:pStyle w:val="a"/>
        <w:tabs>
          <w:tab w:val="clear" w:pos="1080"/>
        </w:tabs>
        <w:spacing w:after="0"/>
        <w:ind w:left="540" w:right="-25"/>
        <w:jc w:val="thaiDistribute"/>
        <w:rPr>
          <w:rFonts w:ascii="Angsana New" w:hAnsi="Angsana New" w:cs="Angsana New"/>
          <w:b/>
          <w:bCs/>
          <w:lang w:val="en-US"/>
        </w:rPr>
      </w:pPr>
    </w:p>
    <w:p w:rsidR="00D63F1B" w:rsidRPr="00D63F1B" w:rsidRDefault="00D63F1B" w:rsidP="00D63F1B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63F1B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งวดสามเดือนและ</w:t>
      </w:r>
      <w:r w:rsidR="00160065">
        <w:rPr>
          <w:rFonts w:ascii="Angsana New" w:hAnsi="Angsana New" w:cs="Angsana New" w:hint="cs"/>
          <w:sz w:val="30"/>
          <w:szCs w:val="30"/>
          <w:cs/>
        </w:rPr>
        <w:t>เ</w:t>
      </w:r>
      <w:r w:rsidRPr="00D63F1B">
        <w:rPr>
          <w:rFonts w:ascii="Angsana New" w:hAnsi="Angsana New" w:cs="Angsana New" w:hint="cs"/>
          <w:sz w:val="30"/>
          <w:szCs w:val="30"/>
          <w:cs/>
        </w:rPr>
        <w:t>ก</w:t>
      </w:r>
      <w:r w:rsidR="00160065">
        <w:rPr>
          <w:rFonts w:ascii="Angsana New" w:hAnsi="Angsana New" w:cs="Angsana New" w:hint="cs"/>
          <w:sz w:val="30"/>
          <w:szCs w:val="30"/>
          <w:cs/>
        </w:rPr>
        <w:t>้า</w:t>
      </w:r>
      <w:r w:rsidRPr="00D63F1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63F1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D63F1B">
        <w:rPr>
          <w:rFonts w:ascii="Angsana New" w:hAnsi="Angsana New" w:cs="Angsana New"/>
          <w:sz w:val="30"/>
          <w:szCs w:val="30"/>
        </w:rPr>
        <w:t>3</w:t>
      </w:r>
      <w:r w:rsidRPr="00D63F1B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160065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63F1B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D63F1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D63F1B">
        <w:rPr>
          <w:rFonts w:ascii="Angsana New" w:hAnsi="Angsana New" w:cs="Angsana New"/>
          <w:sz w:val="30"/>
          <w:szCs w:val="30"/>
        </w:rPr>
        <w:t xml:space="preserve"> </w:t>
      </w:r>
      <w:r w:rsidRPr="00D63F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63F1B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D63F1B">
        <w:rPr>
          <w:rFonts w:ascii="Angsana New" w:hAnsi="Angsana New" w:cs="Angsana New"/>
          <w:sz w:val="30"/>
          <w:szCs w:val="30"/>
        </w:rPr>
        <w:t xml:space="preserve"> </w:t>
      </w:r>
      <w:r w:rsidRPr="00D63F1B">
        <w:rPr>
          <w:rFonts w:ascii="Angsana New" w:hAnsi="Angsana New" w:cs="Angsana New"/>
          <w:sz w:val="30"/>
          <w:szCs w:val="30"/>
          <w:cs/>
        </w:rPr>
        <w:t>คำนวณจากกำไรสำหรับ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</w:t>
      </w:r>
      <w:r w:rsidRPr="00D63F1B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</w:t>
      </w:r>
      <w:r w:rsidRPr="00D63F1B">
        <w:rPr>
          <w:rFonts w:ascii="Angsana New" w:hAnsi="Angsana New" w:cs="Angsana New"/>
          <w:sz w:val="30"/>
          <w:szCs w:val="30"/>
          <w:cs/>
        </w:rPr>
        <w:t>ใน</w:t>
      </w:r>
      <w:r w:rsidR="00981112">
        <w:rPr>
          <w:rFonts w:ascii="Angsana New" w:hAnsi="Angsana New" w:cs="Angsana New"/>
          <w:sz w:val="30"/>
          <w:szCs w:val="30"/>
        </w:rPr>
        <w:br/>
      </w:r>
      <w:r w:rsidRPr="00D63F1B">
        <w:rPr>
          <w:rFonts w:ascii="Angsana New" w:hAnsi="Angsana New" w:cs="Angsana New"/>
          <w:sz w:val="30"/>
          <w:szCs w:val="30"/>
          <w:cs/>
        </w:rPr>
        <w:t>แต่ละงวด โดยแสดงการคำนวณดังนี้</w:t>
      </w:r>
    </w:p>
    <w:p w:rsidR="0033126A" w:rsidRDefault="0033126A" w:rsidP="0033126A">
      <w:pPr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4376"/>
        <w:gridCol w:w="989"/>
        <w:gridCol w:w="236"/>
        <w:gridCol w:w="1023"/>
        <w:gridCol w:w="269"/>
        <w:gridCol w:w="993"/>
        <w:gridCol w:w="106"/>
        <w:gridCol w:w="180"/>
        <w:gridCol w:w="89"/>
        <w:gridCol w:w="1099"/>
      </w:tblGrid>
      <w:tr w:rsidR="00160065" w:rsidRPr="005215D0" w:rsidTr="00826F02">
        <w:tc>
          <w:tcPr>
            <w:tcW w:w="4376" w:type="dxa"/>
            <w:shd w:val="clear" w:color="auto" w:fill="auto"/>
          </w:tcPr>
          <w:p w:rsidR="00160065" w:rsidRPr="005215D0" w:rsidRDefault="00160065" w:rsidP="00826F02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</w:tcPr>
          <w:p w:rsidR="00160065" w:rsidRPr="005215D0" w:rsidRDefault="00160065" w:rsidP="00826F02">
            <w:pPr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215D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:rsidR="00160065" w:rsidRPr="005215D0" w:rsidRDefault="00160065" w:rsidP="00826F0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5"/>
          </w:tcPr>
          <w:p w:rsidR="00160065" w:rsidRPr="005215D0" w:rsidRDefault="00160065" w:rsidP="00826F02">
            <w:pPr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215D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826F02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  <w:shd w:val="clear" w:color="auto" w:fill="auto"/>
          </w:tcPr>
          <w:p w:rsidR="00160065" w:rsidRPr="005215D0" w:rsidRDefault="00160065" w:rsidP="00826F02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60065" w:rsidRPr="005215D0" w:rsidRDefault="00160065" w:rsidP="00826F02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160065" w:rsidRPr="005215D0" w:rsidRDefault="00160065" w:rsidP="00826F0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160065" w:rsidRPr="005215D0" w:rsidRDefault="00160065" w:rsidP="00826F02">
            <w:pPr>
              <w:tabs>
                <w:tab w:val="left" w:pos="-108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160065" w:rsidRPr="005215D0" w:rsidRDefault="00160065" w:rsidP="00826F02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286" w:type="dxa"/>
            <w:gridSpan w:val="2"/>
            <w:shd w:val="clear" w:color="auto" w:fill="auto"/>
          </w:tcPr>
          <w:p w:rsidR="00160065" w:rsidRPr="005215D0" w:rsidRDefault="00160065" w:rsidP="00826F02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160065" w:rsidRPr="005215D0" w:rsidRDefault="00160065" w:rsidP="00826F0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826F02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4" w:type="dxa"/>
            <w:gridSpan w:val="9"/>
          </w:tcPr>
          <w:p w:rsidR="00160065" w:rsidRPr="005215D0" w:rsidRDefault="00160065" w:rsidP="00826F0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52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/ </w:t>
            </w:r>
            <w:r w:rsidRPr="0052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กำไรสำหรับงวดที่เป็นส่วนของผู้ถือหุ้นของบริษัท 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:rsidR="00160065" w:rsidRPr="005215D0" w:rsidRDefault="002D2821" w:rsidP="00B0423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28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664,436</w:t>
            </w:r>
          </w:p>
        </w:tc>
        <w:tc>
          <w:tcPr>
            <w:tcW w:w="236" w:type="dxa"/>
          </w:tcPr>
          <w:p w:rsidR="00160065" w:rsidRPr="005215D0" w:rsidRDefault="00160065" w:rsidP="00160065">
            <w:pPr>
              <w:tabs>
                <w:tab w:val="decimal" w:pos="774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610,964</w:t>
            </w:r>
          </w:p>
        </w:tc>
        <w:tc>
          <w:tcPr>
            <w:tcW w:w="269" w:type="dxa"/>
          </w:tcPr>
          <w:p w:rsidR="00160065" w:rsidRPr="005215D0" w:rsidRDefault="00160065" w:rsidP="00160065">
            <w:pPr>
              <w:tabs>
                <w:tab w:val="decimal" w:pos="774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double" w:sz="4" w:space="0" w:color="auto"/>
            </w:tcBorders>
            <w:vAlign w:val="bottom"/>
          </w:tcPr>
          <w:p w:rsidR="00160065" w:rsidRPr="005215D0" w:rsidRDefault="002D2821" w:rsidP="00B7749A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28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439,938</w:t>
            </w:r>
          </w:p>
        </w:tc>
        <w:tc>
          <w:tcPr>
            <w:tcW w:w="269" w:type="dxa"/>
            <w:gridSpan w:val="2"/>
          </w:tcPr>
          <w:p w:rsidR="00160065" w:rsidRPr="005215D0" w:rsidRDefault="00160065" w:rsidP="00160065">
            <w:pPr>
              <w:tabs>
                <w:tab w:val="decimal" w:pos="774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413,213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:rsidR="00160065" w:rsidRPr="005215D0" w:rsidRDefault="00A70F87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1,110,661</w:t>
            </w:r>
          </w:p>
        </w:tc>
        <w:tc>
          <w:tcPr>
            <w:tcW w:w="236" w:type="dxa"/>
          </w:tcPr>
          <w:p w:rsidR="00160065" w:rsidRPr="005215D0" w:rsidRDefault="00160065" w:rsidP="00160065">
            <w:pPr>
              <w:tabs>
                <w:tab w:val="decimal" w:pos="774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1,110,661</w:t>
            </w:r>
          </w:p>
        </w:tc>
        <w:tc>
          <w:tcPr>
            <w:tcW w:w="269" w:type="dxa"/>
          </w:tcPr>
          <w:p w:rsidR="00160065" w:rsidRPr="005215D0" w:rsidRDefault="00160065" w:rsidP="00160065">
            <w:pPr>
              <w:tabs>
                <w:tab w:val="decimal" w:pos="774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double" w:sz="4" w:space="0" w:color="auto"/>
            </w:tcBorders>
          </w:tcPr>
          <w:p w:rsidR="00160065" w:rsidRPr="005215D0" w:rsidRDefault="00A70F87" w:rsidP="0016006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69" w:type="dxa"/>
            <w:gridSpan w:val="2"/>
          </w:tcPr>
          <w:p w:rsidR="00160065" w:rsidRPr="005215D0" w:rsidRDefault="00160065" w:rsidP="00160065">
            <w:pPr>
              <w:tabs>
                <w:tab w:val="decimal" w:pos="774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1,110,661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5D410A" w:rsidP="00B0423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B0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160065" w:rsidRPr="005215D0" w:rsidRDefault="00160065" w:rsidP="00160065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269" w:type="dxa"/>
          </w:tcPr>
          <w:p w:rsidR="00160065" w:rsidRPr="005215D0" w:rsidRDefault="00160065" w:rsidP="00160065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5D410A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69" w:type="dxa"/>
            <w:gridSpan w:val="2"/>
          </w:tcPr>
          <w:p w:rsidR="00160065" w:rsidRPr="005215D0" w:rsidRDefault="00160065" w:rsidP="00160065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0.37</w:t>
            </w:r>
          </w:p>
        </w:tc>
      </w:tr>
    </w:tbl>
    <w:p w:rsidR="00160065" w:rsidRPr="005215D0" w:rsidRDefault="00160065" w:rsidP="00160065">
      <w:pPr>
        <w:pStyle w:val="a"/>
        <w:tabs>
          <w:tab w:val="clear" w:pos="1080"/>
          <w:tab w:val="left" w:pos="540"/>
        </w:tabs>
        <w:spacing w:after="0"/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4376"/>
        <w:gridCol w:w="989"/>
        <w:gridCol w:w="236"/>
        <w:gridCol w:w="1023"/>
        <w:gridCol w:w="269"/>
        <w:gridCol w:w="1099"/>
        <w:gridCol w:w="269"/>
        <w:gridCol w:w="1099"/>
      </w:tblGrid>
      <w:tr w:rsidR="00160065" w:rsidRPr="005215D0" w:rsidTr="00826F02">
        <w:tc>
          <w:tcPr>
            <w:tcW w:w="4376" w:type="dxa"/>
            <w:shd w:val="clear" w:color="auto" w:fill="auto"/>
          </w:tcPr>
          <w:p w:rsidR="00160065" w:rsidRPr="005215D0" w:rsidRDefault="00160065" w:rsidP="00826F02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</w:tcPr>
          <w:p w:rsidR="00160065" w:rsidRPr="005215D0" w:rsidRDefault="00160065" w:rsidP="00826F02">
            <w:pPr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215D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:rsidR="00160065" w:rsidRPr="005215D0" w:rsidRDefault="00160065" w:rsidP="00826F0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3"/>
          </w:tcPr>
          <w:p w:rsidR="00160065" w:rsidRPr="005215D0" w:rsidRDefault="00160065" w:rsidP="00826F02">
            <w:pPr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215D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  <w:shd w:val="clear" w:color="auto" w:fill="auto"/>
          </w:tcPr>
          <w:p w:rsidR="00160065" w:rsidRPr="005215D0" w:rsidRDefault="00160065" w:rsidP="0016006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60065" w:rsidRPr="005215D0" w:rsidRDefault="00160065" w:rsidP="0016006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160065" w:rsidRPr="005215D0" w:rsidRDefault="00160065" w:rsidP="0016006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160065" w:rsidRPr="005215D0" w:rsidRDefault="00160065" w:rsidP="00160065">
            <w:pPr>
              <w:tabs>
                <w:tab w:val="left" w:pos="-108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160065" w:rsidRPr="005215D0" w:rsidRDefault="00160065" w:rsidP="0016006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160065" w:rsidRPr="005215D0" w:rsidRDefault="00160065" w:rsidP="0016006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160065" w:rsidRPr="005215D0" w:rsidRDefault="00160065" w:rsidP="0016006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2560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:rsidR="00160065" w:rsidRPr="005215D0" w:rsidRDefault="00160065" w:rsidP="00160065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52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/ </w:t>
            </w:r>
            <w:r w:rsidRPr="0052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กำไรสำหรับงวดที่เป็นส่วนของผู้ถือหุ้นของบริษัท 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:rsidR="00160065" w:rsidRPr="005215D0" w:rsidRDefault="002D2821" w:rsidP="00854F2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D28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2,120,454</w:t>
            </w:r>
          </w:p>
        </w:tc>
        <w:tc>
          <w:tcPr>
            <w:tcW w:w="236" w:type="dxa"/>
            <w:vAlign w:val="bottom"/>
          </w:tcPr>
          <w:p w:rsidR="00160065" w:rsidRPr="005215D0" w:rsidRDefault="00160065" w:rsidP="00160065">
            <w:pPr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1,921,325</w:t>
            </w:r>
          </w:p>
        </w:tc>
        <w:tc>
          <w:tcPr>
            <w:tcW w:w="269" w:type="dxa"/>
            <w:vAlign w:val="bottom"/>
          </w:tcPr>
          <w:p w:rsidR="00160065" w:rsidRPr="005215D0" w:rsidRDefault="00160065" w:rsidP="00160065">
            <w:pPr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:rsidR="00160065" w:rsidRPr="005215D0" w:rsidRDefault="002D2821" w:rsidP="0016006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D28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1,362,027</w:t>
            </w:r>
          </w:p>
        </w:tc>
        <w:tc>
          <w:tcPr>
            <w:tcW w:w="269" w:type="dxa"/>
            <w:vAlign w:val="bottom"/>
          </w:tcPr>
          <w:p w:rsidR="00160065" w:rsidRPr="005215D0" w:rsidRDefault="00160065" w:rsidP="00160065">
            <w:pPr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1,214,845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:rsidR="00160065" w:rsidRPr="005215D0" w:rsidRDefault="00A70F87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6" w:type="dxa"/>
          </w:tcPr>
          <w:p w:rsidR="00160065" w:rsidRPr="005215D0" w:rsidRDefault="00160065" w:rsidP="00160065">
            <w:pPr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69" w:type="dxa"/>
          </w:tcPr>
          <w:p w:rsidR="00160065" w:rsidRPr="005215D0" w:rsidRDefault="00160065" w:rsidP="00160065">
            <w:pPr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160065" w:rsidRPr="005215D0" w:rsidRDefault="00A70F87" w:rsidP="0016006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69" w:type="dxa"/>
          </w:tcPr>
          <w:p w:rsidR="00160065" w:rsidRPr="005215D0" w:rsidRDefault="00160065" w:rsidP="00160065">
            <w:pPr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1,110,661</w:t>
            </w:r>
          </w:p>
        </w:tc>
      </w:tr>
      <w:tr w:rsidR="00160065" w:rsidRPr="005215D0" w:rsidTr="00826F02">
        <w:tc>
          <w:tcPr>
            <w:tcW w:w="4376" w:type="dxa"/>
          </w:tcPr>
          <w:p w:rsidR="00160065" w:rsidRPr="005215D0" w:rsidRDefault="00160065" w:rsidP="00160065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2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5D410A" w:rsidP="00B0423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B0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:rsidR="00160065" w:rsidRPr="005215D0" w:rsidRDefault="00160065" w:rsidP="00160065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1.73</w:t>
            </w:r>
          </w:p>
        </w:tc>
        <w:tc>
          <w:tcPr>
            <w:tcW w:w="269" w:type="dxa"/>
          </w:tcPr>
          <w:p w:rsidR="00160065" w:rsidRPr="005215D0" w:rsidRDefault="00160065" w:rsidP="00160065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5D410A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1.23</w:t>
            </w:r>
          </w:p>
        </w:tc>
        <w:tc>
          <w:tcPr>
            <w:tcW w:w="269" w:type="dxa"/>
          </w:tcPr>
          <w:p w:rsidR="00160065" w:rsidRPr="005215D0" w:rsidRDefault="00160065" w:rsidP="00160065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160065" w:rsidRPr="005215D0" w:rsidRDefault="00160065" w:rsidP="0016006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1.09</w:t>
            </w:r>
          </w:p>
        </w:tc>
      </w:tr>
    </w:tbl>
    <w:p w:rsidR="00160065" w:rsidRDefault="00160065" w:rsidP="0033126A">
      <w:pPr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160065" w:rsidRDefault="00160065" w:rsidP="0033126A">
      <w:pPr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3126A" w:rsidRPr="00C72010" w:rsidRDefault="0033126A" w:rsidP="00C72010">
      <w:pPr>
        <w:pStyle w:val="ListParagraph"/>
        <w:numPr>
          <w:ilvl w:val="0"/>
          <w:numId w:val="47"/>
        </w:numPr>
        <w:spacing w:after="0" w:line="240" w:lineRule="auto"/>
        <w:ind w:left="540" w:right="-25" w:hanging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010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33126A" w:rsidRPr="0033126A" w:rsidRDefault="0033126A" w:rsidP="0033126A">
      <w:pPr>
        <w:pStyle w:val="ListParagraph"/>
        <w:spacing w:after="0" w:line="240" w:lineRule="auto"/>
        <w:ind w:left="340" w:right="-25"/>
        <w:jc w:val="thaiDistribute"/>
        <w:rPr>
          <w:rFonts w:ascii="Angsana New" w:hAnsi="Angsana New" w:cs="Angsana New"/>
          <w:b/>
          <w:bCs/>
          <w:szCs w:val="20"/>
        </w:rPr>
      </w:pPr>
    </w:p>
    <w:p w:rsidR="0033126A" w:rsidRDefault="0033126A" w:rsidP="0033126A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80038F">
        <w:rPr>
          <w:rFonts w:ascii="Angsana New" w:hAnsi="Angsana New" w:cs="Angsana New"/>
          <w:sz w:val="30"/>
          <w:szCs w:val="30"/>
        </w:rPr>
        <w:tab/>
      </w:r>
      <w:r w:rsidR="007B3BAD">
        <w:rPr>
          <w:rFonts w:ascii="Angsana New" w:hAnsi="Angsana New" w:cs="Angsana New"/>
          <w:sz w:val="30"/>
          <w:szCs w:val="30"/>
        </w:rPr>
        <w:t xml:space="preserve">19 </w:t>
      </w:r>
      <w:r w:rsidR="007B3BA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7B3BAD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</w:t>
      </w:r>
      <w:r w:rsidRPr="00AA2FB4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Pr="00AA2FB4">
        <w:rPr>
          <w:rFonts w:ascii="Angsana New" w:hAnsi="Angsana New" w:cs="Angsana New"/>
          <w:sz w:val="30"/>
          <w:szCs w:val="30"/>
        </w:rPr>
        <w:t xml:space="preserve">1.25 </w:t>
      </w:r>
      <w:r w:rsidRPr="00AA2FB4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 </w:t>
      </w:r>
      <w:r w:rsidRPr="00AA2FB4">
        <w:rPr>
          <w:rFonts w:ascii="Angsana New" w:hAnsi="Angsana New" w:cs="Angsana New"/>
          <w:sz w:val="30"/>
          <w:szCs w:val="30"/>
        </w:rPr>
        <w:t xml:space="preserve">1,388.3 </w:t>
      </w:r>
      <w:r w:rsidRPr="00AA2FB4">
        <w:rPr>
          <w:rFonts w:ascii="Angsana New" w:hAnsi="Angsana New" w:cs="Angsana New" w:hint="cs"/>
          <w:sz w:val="30"/>
          <w:szCs w:val="30"/>
          <w:cs/>
        </w:rPr>
        <w:t>ล้าน</w:t>
      </w:r>
      <w:r w:rsidR="00A826DF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</w:t>
      </w:r>
      <w:r w:rsidR="00DD129C">
        <w:rPr>
          <w:rFonts w:ascii="Angsana New" w:hAnsi="Angsana New" w:cs="Angsana New"/>
          <w:sz w:val="30"/>
          <w:szCs w:val="30"/>
        </w:rPr>
        <w:t xml:space="preserve">           </w:t>
      </w:r>
      <w:r w:rsidR="00A826DF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>
        <w:rPr>
          <w:rFonts w:ascii="Angsana New" w:hAnsi="Angsana New" w:cs="Angsana New"/>
          <w:sz w:val="30"/>
          <w:szCs w:val="30"/>
        </w:rPr>
        <w:t>2561</w:t>
      </w:r>
    </w:p>
    <w:p w:rsidR="0033126A" w:rsidRDefault="0033126A" w:rsidP="0033126A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33126A" w:rsidRDefault="0033126A" w:rsidP="0033126A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FF70D7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 w:cs="Angsana New"/>
          <w:sz w:val="30"/>
          <w:szCs w:val="30"/>
        </w:rPr>
        <w:t xml:space="preserve">1.25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1,388.3 </w:t>
      </w:r>
      <w:r w:rsidR="00A826D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</w:t>
      </w:r>
      <w:r w:rsidR="00DD129C">
        <w:rPr>
          <w:rFonts w:ascii="Angsana New" w:hAnsi="Angsana New" w:cs="Angsana New"/>
          <w:sz w:val="30"/>
          <w:szCs w:val="30"/>
        </w:rPr>
        <w:t xml:space="preserve">               </w:t>
      </w:r>
      <w:r w:rsidR="00C5395D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>
        <w:rPr>
          <w:rFonts w:ascii="Angsana New" w:hAnsi="Angsana New" w:cs="Angsana New"/>
          <w:sz w:val="30"/>
          <w:szCs w:val="30"/>
        </w:rPr>
        <w:t>2560</w:t>
      </w:r>
    </w:p>
    <w:p w:rsidR="0033126A" w:rsidRDefault="0033126A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576472" w:rsidRDefault="00576472" w:rsidP="00C72010">
      <w:pPr>
        <w:numPr>
          <w:ilvl w:val="0"/>
          <w:numId w:val="47"/>
        </w:num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7EA2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576472" w:rsidRPr="00981112" w:rsidRDefault="00576472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630DC4" w:rsidRPr="00BD37EB" w:rsidRDefault="00630DC4" w:rsidP="00BD37E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D37E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630DC4" w:rsidRPr="00981112" w:rsidRDefault="00630DC4" w:rsidP="00BD37E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443CB" w:rsidRDefault="00630DC4" w:rsidP="00A5589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D37EB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A5589B" w:rsidRPr="00981112" w:rsidRDefault="00A5589B" w:rsidP="00A5589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6"/>
        <w:gridCol w:w="1284"/>
        <w:gridCol w:w="180"/>
        <w:gridCol w:w="990"/>
        <w:gridCol w:w="180"/>
        <w:gridCol w:w="1014"/>
        <w:gridCol w:w="180"/>
        <w:gridCol w:w="1080"/>
        <w:gridCol w:w="180"/>
        <w:gridCol w:w="1091"/>
      </w:tblGrid>
      <w:tr w:rsidR="0033275B" w:rsidRPr="00AF080D" w:rsidTr="00E55B37">
        <w:trPr>
          <w:trHeight w:val="363"/>
        </w:trPr>
        <w:tc>
          <w:tcPr>
            <w:tcW w:w="3036" w:type="dxa"/>
            <w:vMerge w:val="restart"/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1284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  <w:vAlign w:val="bottom"/>
          </w:tcPr>
          <w:p w:rsidR="0033275B" w:rsidRPr="00630DC4" w:rsidRDefault="00A443CB" w:rsidP="0033275B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="0033275B"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3327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3275B" w:rsidRPr="00AF080D" w:rsidTr="00E55B37">
        <w:trPr>
          <w:trHeight w:val="363"/>
        </w:trPr>
        <w:tc>
          <w:tcPr>
            <w:tcW w:w="3036" w:type="dxa"/>
            <w:vMerge/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84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3275B" w:rsidRPr="00AF080D" w:rsidTr="00E55B37">
        <w:trPr>
          <w:trHeight w:val="363"/>
        </w:trPr>
        <w:tc>
          <w:tcPr>
            <w:tcW w:w="3036" w:type="dxa"/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275B" w:rsidRPr="00AF080D" w:rsidTr="00E55B37">
        <w:trPr>
          <w:trHeight w:val="20"/>
        </w:trPr>
        <w:tc>
          <w:tcPr>
            <w:tcW w:w="3036" w:type="dxa"/>
            <w:shd w:val="clear" w:color="auto" w:fill="auto"/>
          </w:tcPr>
          <w:p w:rsidR="0033275B" w:rsidRPr="00B710FE" w:rsidRDefault="0033275B" w:rsidP="005675E2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4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71F3" w:rsidTr="00E55B37">
        <w:trPr>
          <w:cantSplit/>
        </w:trPr>
        <w:tc>
          <w:tcPr>
            <w:tcW w:w="3036" w:type="dxa"/>
            <w:shd w:val="clear" w:color="auto" w:fill="auto"/>
          </w:tcPr>
          <w:p w:rsidR="009A71F3" w:rsidRPr="00B710FE" w:rsidRDefault="009A71F3" w:rsidP="009A71F3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84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9A71F3" w:rsidRDefault="009A71F3" w:rsidP="009A71F3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A71F3" w:rsidRDefault="009A71F3" w:rsidP="009A71F3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71F3" w:rsidTr="00E55B37">
        <w:trPr>
          <w:cantSplit/>
        </w:trPr>
        <w:tc>
          <w:tcPr>
            <w:tcW w:w="3036" w:type="dxa"/>
            <w:shd w:val="clear" w:color="auto" w:fill="auto"/>
          </w:tcPr>
          <w:p w:rsidR="009A71F3" w:rsidRPr="00B710FE" w:rsidRDefault="009A71F3" w:rsidP="009A71F3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84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71F3" w:rsidTr="00E55B37">
        <w:trPr>
          <w:cantSplit/>
        </w:trPr>
        <w:tc>
          <w:tcPr>
            <w:tcW w:w="3036" w:type="dxa"/>
            <w:shd w:val="clear" w:color="auto" w:fill="auto"/>
          </w:tcPr>
          <w:p w:rsidR="009A71F3" w:rsidRPr="00B710FE" w:rsidRDefault="009A71F3" w:rsidP="009A71F3">
            <w:pPr>
              <w:spacing w:after="0" w:line="240" w:lineRule="auto"/>
              <w:ind w:left="125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เงินลงทุนอื่น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84" w:type="dxa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84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3446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5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34467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34467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:rsidR="005D410A" w:rsidRDefault="005D410A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5D410A" w:rsidRDefault="005D410A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5D410A" w:rsidRDefault="005D410A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5D410A" w:rsidRDefault="005D410A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5D410A" w:rsidRDefault="005D410A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EB78F5" w:rsidRPr="00666FCF" w:rsidRDefault="00EB78F5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666FC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</w:t>
      </w:r>
      <w:r w:rsidRPr="00666FC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666FC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666FC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981112" w:rsidRPr="00981112" w:rsidRDefault="00981112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33275B" w:rsidRPr="00666FCF" w:rsidRDefault="0033275B" w:rsidP="00186B61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66FC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666F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666FC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:rsidR="0033275B" w:rsidRPr="00981112" w:rsidRDefault="0033275B" w:rsidP="00981112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3275B" w:rsidRDefault="0033275B" w:rsidP="0033275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ตาราง</w:t>
      </w:r>
      <w:r w:rsidRPr="00666FCF">
        <w:rPr>
          <w:rFonts w:ascii="Angsana New" w:hAnsi="Angsana New" w:cs="Angsana New" w:hint="cs"/>
          <w:sz w:val="30"/>
          <w:szCs w:val="30"/>
          <w:cs/>
          <w:lang w:bidi="th-TH"/>
        </w:rPr>
        <w:t>ข้างต้น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Pr="00666F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</w:t>
      </w:r>
    </w:p>
    <w:p w:rsidR="00981112" w:rsidRPr="00981112" w:rsidRDefault="00981112" w:rsidP="0033275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05C5D" w:rsidRDefault="0033275B" w:rsidP="00A8376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666FCF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พิจารณามูลค่ายุติธรรมระดับ</w:t>
      </w:r>
      <w:r w:rsidR="00F701B6" w:rsidRPr="00666FCF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Pr="00666FCF">
        <w:rPr>
          <w:rFonts w:ascii="Angsana New" w:hAnsi="Angsana New" w:cs="Angsana New" w:hint="cs"/>
          <w:sz w:val="30"/>
          <w:szCs w:val="30"/>
          <w:cs/>
          <w:lang w:bidi="th-TH"/>
        </w:rPr>
        <w:t>หน่วยลงทุนในกองทุนรวมโดยอ้างอิงราคาจากมูลค่าของหน่วยลงทุนที่ประกาศโดยกองทุนนั้นๆ</w:t>
      </w:r>
    </w:p>
    <w:p w:rsidR="00F767A4" w:rsidRDefault="00F767A4" w:rsidP="00A8376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3275B" w:rsidRPr="0014642B" w:rsidRDefault="002E5139" w:rsidP="0014642B">
      <w:pPr>
        <w:numPr>
          <w:ilvl w:val="0"/>
          <w:numId w:val="47"/>
        </w:num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4642B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B47D69" w:rsidRPr="0014642B">
        <w:rPr>
          <w:rFonts w:ascii="Angsana New" w:hAnsi="Angsana New" w:cs="Angsana New"/>
          <w:b/>
          <w:bCs/>
          <w:sz w:val="30"/>
          <w:szCs w:val="30"/>
          <w:cs/>
        </w:rPr>
        <w:t>กับ</w:t>
      </w:r>
      <w:r w:rsidR="0033275B" w:rsidRPr="0014642B">
        <w:rPr>
          <w:rFonts w:ascii="Angsana New" w:hAnsi="Angsana New" w:cs="Angsana New"/>
          <w:b/>
          <w:bCs/>
          <w:sz w:val="30"/>
          <w:szCs w:val="30"/>
          <w:cs/>
        </w:rPr>
        <w:t>กิจการที่ไม่เกี่ยวข้องกั</w:t>
      </w:r>
      <w:r w:rsidR="0033275B" w:rsidRPr="0014642B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p w:rsidR="00AA0727" w:rsidRPr="00D55D3F" w:rsidRDefault="00AA0727" w:rsidP="00D55D3F">
      <w:pPr>
        <w:spacing w:after="0"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03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1080"/>
        <w:gridCol w:w="270"/>
        <w:gridCol w:w="1053"/>
        <w:gridCol w:w="9"/>
        <w:gridCol w:w="227"/>
        <w:gridCol w:w="61"/>
        <w:gridCol w:w="1053"/>
      </w:tblGrid>
      <w:tr w:rsidR="007A7282" w:rsidRPr="00F94A31" w:rsidTr="00186B61">
        <w:trPr>
          <w:tblHeader/>
        </w:trPr>
        <w:tc>
          <w:tcPr>
            <w:tcW w:w="4500" w:type="dxa"/>
          </w:tcPr>
          <w:p w:rsidR="007A7282" w:rsidRPr="00F94A31" w:rsidRDefault="007A7282" w:rsidP="00BD37E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5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7A4" w:rsidRPr="00F94A31" w:rsidTr="00186B61">
        <w:trPr>
          <w:tblHeader/>
        </w:trPr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88" w:type="dxa"/>
            <w:gridSpan w:val="2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767A4" w:rsidRPr="00F94A31" w:rsidTr="00186B61">
        <w:trPr>
          <w:tblHeader/>
        </w:trPr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8" w:type="dxa"/>
            <w:gridSpan w:val="2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596CF5" w:rsidRDefault="00F767A4" w:rsidP="00F767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F767A4" w:rsidRPr="00F94A31" w:rsidTr="00186B61">
        <w:trPr>
          <w:tblHeader/>
        </w:trPr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9"/>
          </w:tcPr>
          <w:p w:rsidR="00F767A4" w:rsidRPr="00F94A31" w:rsidRDefault="00F767A4" w:rsidP="00F767A4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7A4" w:rsidRPr="00F94A31" w:rsidTr="002A172E">
        <w:trPr>
          <w:trHeight w:val="425"/>
        </w:trPr>
        <w:tc>
          <w:tcPr>
            <w:tcW w:w="4500" w:type="dxa"/>
          </w:tcPr>
          <w:p w:rsidR="00F767A4" w:rsidRPr="00F94A31" w:rsidRDefault="00F767A4" w:rsidP="00F767A4">
            <w:pPr>
              <w:numPr>
                <w:ilvl w:val="0"/>
                <w:numId w:val="41"/>
              </w:numPr>
              <w:tabs>
                <w:tab w:val="clear" w:pos="360"/>
                <w:tab w:val="left" w:pos="522"/>
              </w:tabs>
              <w:spacing w:after="0" w:line="240" w:lineRule="auto"/>
              <w:ind w:left="405" w:right="-25" w:hanging="51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สัญญาที่ยังไม่ได้รับรู้สำหรับสิทธิการเช่า</w:t>
            </w:r>
          </w:p>
        </w:tc>
        <w:tc>
          <w:tcPr>
            <w:tcW w:w="1080" w:type="dxa"/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F94A31" w:rsidRDefault="0097713E" w:rsidP="00F767A4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F767A4" w:rsidRPr="00F94A31" w:rsidRDefault="00F767A4" w:rsidP="00F767A4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52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67A4" w:rsidRPr="00A90704" w:rsidRDefault="00F95D71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90704">
              <w:rPr>
                <w:rFonts w:ascii="Angsana New" w:hAnsi="Angsana New" w:cs="Angsana New"/>
                <w:sz w:val="30"/>
                <w:szCs w:val="30"/>
              </w:rPr>
              <w:t>323,375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244,328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320,869</w:t>
            </w: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242,813</w:t>
            </w: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67A4" w:rsidRPr="00A90704" w:rsidRDefault="00F95D71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7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334,375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256,328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320,869</w:t>
            </w: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242,813</w:t>
            </w: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numPr>
                <w:ilvl w:val="0"/>
                <w:numId w:val="41"/>
              </w:numPr>
              <w:tabs>
                <w:tab w:val="clear" w:pos="360"/>
                <w:tab w:val="num" w:pos="432"/>
              </w:tabs>
              <w:spacing w:after="0" w:line="240" w:lineRule="auto"/>
              <w:ind w:left="-108" w:right="-25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  <w:tab w:val="left" w:pos="445"/>
              </w:tabs>
              <w:spacing w:after="0" w:line="240" w:lineRule="auto"/>
              <w:ind w:right="-25" w:firstLine="43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522"/>
              </w:tabs>
              <w:spacing w:after="0" w:line="240" w:lineRule="auto"/>
              <w:ind w:left="252" w:right="-25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80" w:type="dxa"/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266,131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248,131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205,144</w:t>
            </w: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194,077</w:t>
            </w: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522" w:right="-25" w:hanging="90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080" w:type="dxa"/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945,391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976,891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757,038</w:t>
            </w: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757,000</w:t>
            </w: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432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1,767,401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1,705,681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1,306,435</w:t>
            </w: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1,178,946</w:t>
            </w:r>
          </w:p>
        </w:tc>
      </w:tr>
      <w:tr w:rsidR="00F767A4" w:rsidRPr="00F94A31" w:rsidTr="002A172E">
        <w:tc>
          <w:tcPr>
            <w:tcW w:w="4500" w:type="dxa"/>
          </w:tcPr>
          <w:p w:rsidR="00F767A4" w:rsidRPr="00F94A31" w:rsidRDefault="00F767A4" w:rsidP="00F767A4">
            <w:pPr>
              <w:tabs>
                <w:tab w:val="left" w:pos="342"/>
              </w:tabs>
              <w:spacing w:after="0" w:line="240" w:lineRule="auto"/>
              <w:ind w:left="43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2,978,92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2,930,703</w:t>
            </w:r>
          </w:p>
        </w:tc>
        <w:tc>
          <w:tcPr>
            <w:tcW w:w="270" w:type="dxa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F767A4" w:rsidRPr="00F94A31" w:rsidRDefault="0097713E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2,268,617</w:t>
            </w:r>
          </w:p>
        </w:tc>
        <w:tc>
          <w:tcPr>
            <w:tcW w:w="236" w:type="dxa"/>
            <w:gridSpan w:val="2"/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767A4" w:rsidRPr="00F94A31" w:rsidRDefault="00F767A4" w:rsidP="00F767A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2,130,023</w:t>
            </w:r>
          </w:p>
        </w:tc>
      </w:tr>
    </w:tbl>
    <w:p w:rsidR="00833520" w:rsidRPr="00666FCF" w:rsidRDefault="00833520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28688A" w:rsidRPr="00E77C76" w:rsidRDefault="00294876" w:rsidP="00E77C7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66FCF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</w:t>
      </w:r>
      <w:r w:rsidR="007A6C13" w:rsidRPr="00666FCF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E14203">
        <w:rPr>
          <w:rFonts w:ascii="Angsana New" w:hAnsi="Angsana New" w:cs="Angsana New"/>
          <w:sz w:val="30"/>
          <w:szCs w:val="30"/>
          <w:cs/>
        </w:rPr>
        <w:t>และ</w:t>
      </w:r>
      <w:r w:rsidR="007A6C13" w:rsidRPr="00666FCF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666FCF">
        <w:rPr>
          <w:rFonts w:ascii="Angsana New" w:hAnsi="Angsana New" w:cs="Angsana New"/>
          <w:sz w:val="30"/>
          <w:szCs w:val="30"/>
          <w:cs/>
        </w:rPr>
        <w:t xml:space="preserve">กับบริษัทในประเทศหลายแห่ง โดยมีกำหนดระยะเวลาในการเช่าจนถึงปี </w:t>
      </w:r>
      <w:r w:rsidR="00CD2C64" w:rsidRPr="00666FCF">
        <w:rPr>
          <w:rFonts w:ascii="Angsana New" w:hAnsi="Angsana New" w:cs="Angsana New"/>
          <w:sz w:val="30"/>
          <w:szCs w:val="30"/>
        </w:rPr>
        <w:t>2588</w:t>
      </w:r>
    </w:p>
    <w:sectPr w:rsidR="0028688A" w:rsidRPr="00E77C76" w:rsidSect="00EA5436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AE2" w:rsidRDefault="00EA5AE2">
      <w:r>
        <w:separator/>
      </w:r>
    </w:p>
  </w:endnote>
  <w:endnote w:type="continuationSeparator" w:id="0">
    <w:p w:rsidR="00EA5AE2" w:rsidRDefault="00E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Pr="00F80AD2" w:rsidRDefault="003754DF" w:rsidP="005B52B1">
    <w:pPr>
      <w:pStyle w:val="Footer"/>
      <w:framePr w:wrap="around" w:vAnchor="text" w:hAnchor="margin" w:xAlign="center" w:y="1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80AD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D5404">
      <w:rPr>
        <w:rStyle w:val="PageNumber"/>
        <w:rFonts w:ascii="Angsana New" w:hAnsi="Angsana New" w:cs="Angsana New"/>
        <w:noProof/>
        <w:sz w:val="30"/>
        <w:szCs w:val="30"/>
        <w:cs/>
      </w:rPr>
      <w:t>41</w: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3754DF" w:rsidRPr="003771EB" w:rsidRDefault="003754DF" w:rsidP="003771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Pr="001C3E91" w:rsidRDefault="003754DF" w:rsidP="009D60C0">
    <w:pPr>
      <w:tabs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1C3E91">
      <w:rPr>
        <w:rFonts w:ascii="Angsana New" w:hAnsi="Angsana New" w:cs="Angsana New"/>
        <w:sz w:val="30"/>
        <w:szCs w:val="30"/>
        <w:cs/>
      </w:rPr>
      <w:fldChar w:fldCharType="begin"/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</w:rPr>
      <w:instrText>PAGE  \* Arabic  \* MERGEFORMAT</w:instrText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  <w:cs/>
      </w:rPr>
      <w:fldChar w:fldCharType="separate"/>
    </w:r>
    <w:r w:rsidR="009D5404">
      <w:rPr>
        <w:rFonts w:ascii="Angsana New" w:hAnsi="Angsana New" w:cs="Angsana New"/>
        <w:noProof/>
        <w:sz w:val="30"/>
        <w:szCs w:val="30"/>
        <w:cs/>
      </w:rPr>
      <w:t>44</w:t>
    </w:r>
    <w:r w:rsidRPr="001C3E91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Pr="00770317" w:rsidRDefault="003754DF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 w:rsidR="009D5404">
      <w:rPr>
        <w:rFonts w:ascii="Angsana New" w:hAnsi="Angsana New"/>
        <w:noProof/>
        <w:sz w:val="30"/>
        <w:szCs w:val="30"/>
      </w:rPr>
      <w:t>46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AE2" w:rsidRDefault="00EA5AE2">
      <w:r>
        <w:separator/>
      </w:r>
    </w:p>
  </w:footnote>
  <w:footnote w:type="continuationSeparator" w:id="0">
    <w:p w:rsidR="00EA5AE2" w:rsidRDefault="00EA5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Default="003754DF" w:rsidP="00B6107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3754DF" w:rsidRDefault="003754DF" w:rsidP="00B6107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3754DF" w:rsidRDefault="003754DF" w:rsidP="00EC63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</w:t>
    </w:r>
    <w:r w:rsidRPr="001F428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754DF" w:rsidRPr="00EC6325" w:rsidRDefault="003754DF" w:rsidP="009822A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Default="003754DF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3754DF" w:rsidRDefault="003754DF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3754DF" w:rsidRDefault="003754DF" w:rsidP="000027C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754DF" w:rsidRPr="000027C1" w:rsidRDefault="003754DF" w:rsidP="000805FA">
    <w:pPr>
      <w:tabs>
        <w:tab w:val="left" w:pos="540"/>
        <w:tab w:val="left" w:pos="900"/>
      </w:tabs>
      <w:spacing w:after="0" w:line="240" w:lineRule="auto"/>
      <w:ind w:left="540" w:hanging="468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Default="003754DF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3754DF" w:rsidRDefault="003754DF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3754DF" w:rsidRDefault="003754DF" w:rsidP="000027C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754DF" w:rsidRPr="000027C1" w:rsidRDefault="003754DF" w:rsidP="000805FA">
    <w:pPr>
      <w:tabs>
        <w:tab w:val="left" w:pos="540"/>
        <w:tab w:val="left" w:pos="900"/>
      </w:tabs>
      <w:spacing w:after="0" w:line="240" w:lineRule="auto"/>
      <w:ind w:left="540" w:hanging="468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Default="003754DF" w:rsidP="00D13A1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3754DF" w:rsidRDefault="003754DF" w:rsidP="00D13A1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3754DF" w:rsidRDefault="003754DF" w:rsidP="00D63F1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754DF" w:rsidRPr="00D63F1B" w:rsidRDefault="003754DF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C0631"/>
    <w:multiLevelType w:val="hybridMultilevel"/>
    <w:tmpl w:val="BB7E74D4"/>
    <w:lvl w:ilvl="0" w:tplc="73446C1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E143B"/>
    <w:multiLevelType w:val="multilevel"/>
    <w:tmpl w:val="562AF730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FB5372"/>
    <w:multiLevelType w:val="hybridMultilevel"/>
    <w:tmpl w:val="8B50094E"/>
    <w:lvl w:ilvl="0" w:tplc="1C0EA76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0046C"/>
    <w:multiLevelType w:val="multilevel"/>
    <w:tmpl w:val="AF560384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5800D24"/>
    <w:multiLevelType w:val="hybridMultilevel"/>
    <w:tmpl w:val="EAD0DBB4"/>
    <w:lvl w:ilvl="0" w:tplc="9DA40408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168518A6"/>
    <w:multiLevelType w:val="multilevel"/>
    <w:tmpl w:val="B6A42E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0EC39F5"/>
    <w:multiLevelType w:val="hybridMultilevel"/>
    <w:tmpl w:val="1BAE51B8"/>
    <w:lvl w:ilvl="0" w:tplc="785AA8C4">
      <w:start w:val="31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534D7C"/>
    <w:multiLevelType w:val="hybridMultilevel"/>
    <w:tmpl w:val="9D98458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C7A7C18"/>
    <w:multiLevelType w:val="multilevel"/>
    <w:tmpl w:val="0C1040CE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E129D3"/>
    <w:multiLevelType w:val="hybridMultilevel"/>
    <w:tmpl w:val="D4E04380"/>
    <w:lvl w:ilvl="0" w:tplc="1D3A79B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6E65F70"/>
    <w:multiLevelType w:val="multilevel"/>
    <w:tmpl w:val="BF1AC4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33" w15:restartNumberingAfterBreak="0">
    <w:nsid w:val="4916052C"/>
    <w:multiLevelType w:val="hybridMultilevel"/>
    <w:tmpl w:val="67744568"/>
    <w:lvl w:ilvl="0" w:tplc="11067A2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7F627B"/>
    <w:multiLevelType w:val="hybridMultilevel"/>
    <w:tmpl w:val="B5725144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A57D1"/>
    <w:multiLevelType w:val="multilevel"/>
    <w:tmpl w:val="BD248AE4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89425A"/>
    <w:multiLevelType w:val="hybridMultilevel"/>
    <w:tmpl w:val="AD807606"/>
    <w:lvl w:ilvl="0" w:tplc="23E6B860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8" w15:restartNumberingAfterBreak="0">
    <w:nsid w:val="642F31D5"/>
    <w:multiLevelType w:val="multilevel"/>
    <w:tmpl w:val="38E29DD2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F6C6149"/>
    <w:multiLevelType w:val="multilevel"/>
    <w:tmpl w:val="AE383AEE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2B3DD7"/>
    <w:multiLevelType w:val="hybridMultilevel"/>
    <w:tmpl w:val="F488C27C"/>
    <w:lvl w:ilvl="0" w:tplc="7AEE7084">
      <w:start w:val="3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65D1B34"/>
    <w:multiLevelType w:val="multilevel"/>
    <w:tmpl w:val="A25895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C511360"/>
    <w:multiLevelType w:val="hybridMultilevel"/>
    <w:tmpl w:val="6D98003A"/>
    <w:lvl w:ilvl="0" w:tplc="21203B46">
      <w:numFmt w:val="bullet"/>
      <w:lvlText w:val="•"/>
      <w:lvlJc w:val="left"/>
      <w:pPr>
        <w:ind w:left="360" w:firstLine="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2"/>
  </w:num>
  <w:num w:numId="13">
    <w:abstractNumId w:val="39"/>
  </w:num>
  <w:num w:numId="14">
    <w:abstractNumId w:val="31"/>
  </w:num>
  <w:num w:numId="15">
    <w:abstractNumId w:val="10"/>
  </w:num>
  <w:num w:numId="16">
    <w:abstractNumId w:val="11"/>
  </w:num>
  <w:num w:numId="17">
    <w:abstractNumId w:val="32"/>
  </w:num>
  <w:num w:numId="18">
    <w:abstractNumId w:val="18"/>
  </w:num>
  <w:num w:numId="19">
    <w:abstractNumId w:val="20"/>
  </w:num>
  <w:num w:numId="20">
    <w:abstractNumId w:val="21"/>
  </w:num>
  <w:num w:numId="21">
    <w:abstractNumId w:val="36"/>
  </w:num>
  <w:num w:numId="22">
    <w:abstractNumId w:val="40"/>
  </w:num>
  <w:num w:numId="23">
    <w:abstractNumId w:val="34"/>
  </w:num>
  <w:num w:numId="24">
    <w:abstractNumId w:val="45"/>
  </w:num>
  <w:num w:numId="25">
    <w:abstractNumId w:val="25"/>
  </w:num>
  <w:num w:numId="26">
    <w:abstractNumId w:val="13"/>
  </w:num>
  <w:num w:numId="27">
    <w:abstractNumId w:val="26"/>
  </w:num>
  <w:num w:numId="28">
    <w:abstractNumId w:val="42"/>
  </w:num>
  <w:num w:numId="29">
    <w:abstractNumId w:val="37"/>
  </w:num>
  <w:num w:numId="30">
    <w:abstractNumId w:val="19"/>
  </w:num>
  <w:num w:numId="31">
    <w:abstractNumId w:val="14"/>
  </w:num>
  <w:num w:numId="32">
    <w:abstractNumId w:val="27"/>
  </w:num>
  <w:num w:numId="33">
    <w:abstractNumId w:val="43"/>
  </w:num>
  <w:num w:numId="34">
    <w:abstractNumId w:val="32"/>
  </w:num>
  <w:num w:numId="35">
    <w:abstractNumId w:val="35"/>
  </w:num>
  <w:num w:numId="36">
    <w:abstractNumId w:val="41"/>
  </w:num>
  <w:num w:numId="37">
    <w:abstractNumId w:val="44"/>
  </w:num>
  <w:num w:numId="38">
    <w:abstractNumId w:val="28"/>
  </w:num>
  <w:num w:numId="39">
    <w:abstractNumId w:val="30"/>
  </w:num>
  <w:num w:numId="40">
    <w:abstractNumId w:val="15"/>
  </w:num>
  <w:num w:numId="41">
    <w:abstractNumId w:val="23"/>
  </w:num>
  <w:num w:numId="42">
    <w:abstractNumId w:val="17"/>
  </w:num>
  <w:num w:numId="43">
    <w:abstractNumId w:val="12"/>
  </w:num>
  <w:num w:numId="44">
    <w:abstractNumId w:val="24"/>
  </w:num>
  <w:num w:numId="45">
    <w:abstractNumId w:val="38"/>
  </w:num>
  <w:num w:numId="46">
    <w:abstractNumId w:val="16"/>
  </w:num>
  <w:num w:numId="4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78F"/>
    <w:rsid w:val="000008BA"/>
    <w:rsid w:val="000008C6"/>
    <w:rsid w:val="000010BB"/>
    <w:rsid w:val="00001374"/>
    <w:rsid w:val="00001424"/>
    <w:rsid w:val="00001B74"/>
    <w:rsid w:val="00001CED"/>
    <w:rsid w:val="00001FC7"/>
    <w:rsid w:val="00001FE4"/>
    <w:rsid w:val="00001FED"/>
    <w:rsid w:val="000027C1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21DE"/>
    <w:rsid w:val="0001238B"/>
    <w:rsid w:val="000125A6"/>
    <w:rsid w:val="00013518"/>
    <w:rsid w:val="000140AE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85A"/>
    <w:rsid w:val="00020D30"/>
    <w:rsid w:val="000217C1"/>
    <w:rsid w:val="00021F87"/>
    <w:rsid w:val="000220CB"/>
    <w:rsid w:val="000225A2"/>
    <w:rsid w:val="000228FE"/>
    <w:rsid w:val="00022C49"/>
    <w:rsid w:val="00022E4A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240"/>
    <w:rsid w:val="00031B45"/>
    <w:rsid w:val="0003212D"/>
    <w:rsid w:val="0003242D"/>
    <w:rsid w:val="00032551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0995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502D"/>
    <w:rsid w:val="00065064"/>
    <w:rsid w:val="000650B6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2ED3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68B5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3765"/>
    <w:rsid w:val="000837B7"/>
    <w:rsid w:val="00083B36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A5B"/>
    <w:rsid w:val="00096D1D"/>
    <w:rsid w:val="00096E92"/>
    <w:rsid w:val="000975B2"/>
    <w:rsid w:val="000976F9"/>
    <w:rsid w:val="00097AA9"/>
    <w:rsid w:val="00097B05"/>
    <w:rsid w:val="00097C3E"/>
    <w:rsid w:val="000A000F"/>
    <w:rsid w:val="000A0209"/>
    <w:rsid w:val="000A034B"/>
    <w:rsid w:val="000A03B6"/>
    <w:rsid w:val="000A0F74"/>
    <w:rsid w:val="000A10F3"/>
    <w:rsid w:val="000A1ADA"/>
    <w:rsid w:val="000A1D9D"/>
    <w:rsid w:val="000A28EC"/>
    <w:rsid w:val="000A2E18"/>
    <w:rsid w:val="000A2FBD"/>
    <w:rsid w:val="000A3591"/>
    <w:rsid w:val="000A3762"/>
    <w:rsid w:val="000A3B9D"/>
    <w:rsid w:val="000A3C75"/>
    <w:rsid w:val="000A41FE"/>
    <w:rsid w:val="000A42AD"/>
    <w:rsid w:val="000A4C0D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412"/>
    <w:rsid w:val="000A7768"/>
    <w:rsid w:val="000A7849"/>
    <w:rsid w:val="000B08D1"/>
    <w:rsid w:val="000B1F39"/>
    <w:rsid w:val="000B2706"/>
    <w:rsid w:val="000B2911"/>
    <w:rsid w:val="000B2E08"/>
    <w:rsid w:val="000B2EEF"/>
    <w:rsid w:val="000B3071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83A"/>
    <w:rsid w:val="000C3A1A"/>
    <w:rsid w:val="000C4233"/>
    <w:rsid w:val="000C4740"/>
    <w:rsid w:val="000C4917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144"/>
    <w:rsid w:val="000D014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656B"/>
    <w:rsid w:val="000E73DD"/>
    <w:rsid w:val="000E7A84"/>
    <w:rsid w:val="000E7BCD"/>
    <w:rsid w:val="000E7DD5"/>
    <w:rsid w:val="000F00C6"/>
    <w:rsid w:val="000F0859"/>
    <w:rsid w:val="000F117D"/>
    <w:rsid w:val="000F191F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B7"/>
    <w:rsid w:val="000F41D6"/>
    <w:rsid w:val="000F41DA"/>
    <w:rsid w:val="000F4EE3"/>
    <w:rsid w:val="000F5510"/>
    <w:rsid w:val="000F58E3"/>
    <w:rsid w:val="000F72C3"/>
    <w:rsid w:val="000F767E"/>
    <w:rsid w:val="000F79E8"/>
    <w:rsid w:val="000F7E36"/>
    <w:rsid w:val="001000AF"/>
    <w:rsid w:val="0010033D"/>
    <w:rsid w:val="00100956"/>
    <w:rsid w:val="00100E77"/>
    <w:rsid w:val="00101027"/>
    <w:rsid w:val="0010103B"/>
    <w:rsid w:val="00101342"/>
    <w:rsid w:val="00101599"/>
    <w:rsid w:val="00101CDF"/>
    <w:rsid w:val="0010206F"/>
    <w:rsid w:val="0010231D"/>
    <w:rsid w:val="00102346"/>
    <w:rsid w:val="0010241E"/>
    <w:rsid w:val="001025C8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AFA"/>
    <w:rsid w:val="00110FC3"/>
    <w:rsid w:val="00111309"/>
    <w:rsid w:val="00112068"/>
    <w:rsid w:val="00112274"/>
    <w:rsid w:val="00112CCF"/>
    <w:rsid w:val="00113064"/>
    <w:rsid w:val="001139F6"/>
    <w:rsid w:val="00113F29"/>
    <w:rsid w:val="00114976"/>
    <w:rsid w:val="00115011"/>
    <w:rsid w:val="00115652"/>
    <w:rsid w:val="00115763"/>
    <w:rsid w:val="00115804"/>
    <w:rsid w:val="0011588E"/>
    <w:rsid w:val="0011591F"/>
    <w:rsid w:val="0011599C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E6"/>
    <w:rsid w:val="00120CF1"/>
    <w:rsid w:val="00121194"/>
    <w:rsid w:val="001216DF"/>
    <w:rsid w:val="0012173C"/>
    <w:rsid w:val="0012317C"/>
    <w:rsid w:val="001232DA"/>
    <w:rsid w:val="001233A1"/>
    <w:rsid w:val="001239CB"/>
    <w:rsid w:val="00123B78"/>
    <w:rsid w:val="00123E5D"/>
    <w:rsid w:val="00124513"/>
    <w:rsid w:val="0012473B"/>
    <w:rsid w:val="0012489A"/>
    <w:rsid w:val="00124C2C"/>
    <w:rsid w:val="00125071"/>
    <w:rsid w:val="0012515B"/>
    <w:rsid w:val="001251C6"/>
    <w:rsid w:val="00125369"/>
    <w:rsid w:val="0012548A"/>
    <w:rsid w:val="00125CBF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44B3"/>
    <w:rsid w:val="001344C5"/>
    <w:rsid w:val="001349FC"/>
    <w:rsid w:val="00134CB9"/>
    <w:rsid w:val="001350B3"/>
    <w:rsid w:val="00135E3F"/>
    <w:rsid w:val="001368F9"/>
    <w:rsid w:val="00136A59"/>
    <w:rsid w:val="00136E87"/>
    <w:rsid w:val="001377C6"/>
    <w:rsid w:val="00140448"/>
    <w:rsid w:val="001406C1"/>
    <w:rsid w:val="00141B92"/>
    <w:rsid w:val="00142608"/>
    <w:rsid w:val="00142B76"/>
    <w:rsid w:val="00142B8F"/>
    <w:rsid w:val="00142C10"/>
    <w:rsid w:val="00142DA5"/>
    <w:rsid w:val="0014322B"/>
    <w:rsid w:val="00143506"/>
    <w:rsid w:val="00143567"/>
    <w:rsid w:val="00143E1B"/>
    <w:rsid w:val="0014427F"/>
    <w:rsid w:val="0014431F"/>
    <w:rsid w:val="001461A1"/>
    <w:rsid w:val="0014642B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065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37E6"/>
    <w:rsid w:val="00164055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54E"/>
    <w:rsid w:val="001666EC"/>
    <w:rsid w:val="00166892"/>
    <w:rsid w:val="00166D34"/>
    <w:rsid w:val="00167A18"/>
    <w:rsid w:val="00167BE8"/>
    <w:rsid w:val="00167EAB"/>
    <w:rsid w:val="001700B4"/>
    <w:rsid w:val="001702C9"/>
    <w:rsid w:val="001705E8"/>
    <w:rsid w:val="001707D4"/>
    <w:rsid w:val="00170CFD"/>
    <w:rsid w:val="00171250"/>
    <w:rsid w:val="00171355"/>
    <w:rsid w:val="00171594"/>
    <w:rsid w:val="001723C3"/>
    <w:rsid w:val="0017280E"/>
    <w:rsid w:val="00172CF8"/>
    <w:rsid w:val="00173443"/>
    <w:rsid w:val="00173808"/>
    <w:rsid w:val="0017419C"/>
    <w:rsid w:val="00175220"/>
    <w:rsid w:val="0017594B"/>
    <w:rsid w:val="0017633B"/>
    <w:rsid w:val="001766BB"/>
    <w:rsid w:val="001769D5"/>
    <w:rsid w:val="00176C9A"/>
    <w:rsid w:val="00177038"/>
    <w:rsid w:val="00177F8B"/>
    <w:rsid w:val="00180046"/>
    <w:rsid w:val="001805C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C40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5A0E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7F6"/>
    <w:rsid w:val="001A4A9E"/>
    <w:rsid w:val="001A4C0A"/>
    <w:rsid w:val="001A4DF3"/>
    <w:rsid w:val="001A5306"/>
    <w:rsid w:val="001A5329"/>
    <w:rsid w:val="001A5556"/>
    <w:rsid w:val="001A6614"/>
    <w:rsid w:val="001A682B"/>
    <w:rsid w:val="001A6BFF"/>
    <w:rsid w:val="001A71E9"/>
    <w:rsid w:val="001A72C2"/>
    <w:rsid w:val="001A738D"/>
    <w:rsid w:val="001A756D"/>
    <w:rsid w:val="001A784D"/>
    <w:rsid w:val="001A7B70"/>
    <w:rsid w:val="001B0176"/>
    <w:rsid w:val="001B0260"/>
    <w:rsid w:val="001B11B4"/>
    <w:rsid w:val="001B11EC"/>
    <w:rsid w:val="001B13BC"/>
    <w:rsid w:val="001B1627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4CC"/>
    <w:rsid w:val="001B57A2"/>
    <w:rsid w:val="001B5BF2"/>
    <w:rsid w:val="001B6BA0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4C"/>
    <w:rsid w:val="001C3E91"/>
    <w:rsid w:val="001C3FB4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4CB"/>
    <w:rsid w:val="001D16DB"/>
    <w:rsid w:val="001D1C15"/>
    <w:rsid w:val="001D233A"/>
    <w:rsid w:val="001D248E"/>
    <w:rsid w:val="001D28BE"/>
    <w:rsid w:val="001D2EEC"/>
    <w:rsid w:val="001D3193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485"/>
    <w:rsid w:val="001E0B72"/>
    <w:rsid w:val="001E0F72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285"/>
    <w:rsid w:val="001E7554"/>
    <w:rsid w:val="001E7B38"/>
    <w:rsid w:val="001F000B"/>
    <w:rsid w:val="001F0BCA"/>
    <w:rsid w:val="001F0D5A"/>
    <w:rsid w:val="001F15CB"/>
    <w:rsid w:val="001F234A"/>
    <w:rsid w:val="001F2A65"/>
    <w:rsid w:val="001F2D23"/>
    <w:rsid w:val="001F30B5"/>
    <w:rsid w:val="001F30BE"/>
    <w:rsid w:val="001F30FC"/>
    <w:rsid w:val="001F3D67"/>
    <w:rsid w:val="001F4142"/>
    <w:rsid w:val="001F4166"/>
    <w:rsid w:val="001F428C"/>
    <w:rsid w:val="001F4495"/>
    <w:rsid w:val="001F45B1"/>
    <w:rsid w:val="001F47A7"/>
    <w:rsid w:val="001F4B69"/>
    <w:rsid w:val="001F5564"/>
    <w:rsid w:val="001F5A94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2F7"/>
    <w:rsid w:val="002045E3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022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948"/>
    <w:rsid w:val="0021495C"/>
    <w:rsid w:val="002150E5"/>
    <w:rsid w:val="0021520A"/>
    <w:rsid w:val="00215AD8"/>
    <w:rsid w:val="00215BE7"/>
    <w:rsid w:val="00215DCF"/>
    <w:rsid w:val="002163C4"/>
    <w:rsid w:val="0021648F"/>
    <w:rsid w:val="00216739"/>
    <w:rsid w:val="00217101"/>
    <w:rsid w:val="00217182"/>
    <w:rsid w:val="00217AB0"/>
    <w:rsid w:val="00217D43"/>
    <w:rsid w:val="002205C6"/>
    <w:rsid w:val="00220670"/>
    <w:rsid w:val="002208AE"/>
    <w:rsid w:val="00221C75"/>
    <w:rsid w:val="00221E66"/>
    <w:rsid w:val="00222802"/>
    <w:rsid w:val="00222D30"/>
    <w:rsid w:val="00223121"/>
    <w:rsid w:val="002232D7"/>
    <w:rsid w:val="00223B8A"/>
    <w:rsid w:val="002244E6"/>
    <w:rsid w:val="0022471F"/>
    <w:rsid w:val="002248D1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A0F"/>
    <w:rsid w:val="00235146"/>
    <w:rsid w:val="002351AF"/>
    <w:rsid w:val="00235FB7"/>
    <w:rsid w:val="00235FE4"/>
    <w:rsid w:val="002361A0"/>
    <w:rsid w:val="002364C9"/>
    <w:rsid w:val="00236CE1"/>
    <w:rsid w:val="00236D43"/>
    <w:rsid w:val="00236D67"/>
    <w:rsid w:val="00237A9B"/>
    <w:rsid w:val="002402B4"/>
    <w:rsid w:val="002404C3"/>
    <w:rsid w:val="00240A9E"/>
    <w:rsid w:val="00240C1A"/>
    <w:rsid w:val="00242C19"/>
    <w:rsid w:val="00242DB2"/>
    <w:rsid w:val="0024339B"/>
    <w:rsid w:val="002433BF"/>
    <w:rsid w:val="00243599"/>
    <w:rsid w:val="0024386A"/>
    <w:rsid w:val="002439FC"/>
    <w:rsid w:val="00243FA4"/>
    <w:rsid w:val="00244660"/>
    <w:rsid w:val="00244DCF"/>
    <w:rsid w:val="00244EB0"/>
    <w:rsid w:val="00244F62"/>
    <w:rsid w:val="00245706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7D"/>
    <w:rsid w:val="002533A7"/>
    <w:rsid w:val="00253542"/>
    <w:rsid w:val="00253F97"/>
    <w:rsid w:val="002544CA"/>
    <w:rsid w:val="00254A3D"/>
    <w:rsid w:val="00254D26"/>
    <w:rsid w:val="0025564D"/>
    <w:rsid w:val="00255BEB"/>
    <w:rsid w:val="0025616A"/>
    <w:rsid w:val="00256A39"/>
    <w:rsid w:val="0025723B"/>
    <w:rsid w:val="002602C3"/>
    <w:rsid w:val="0026072B"/>
    <w:rsid w:val="00260C84"/>
    <w:rsid w:val="00260C92"/>
    <w:rsid w:val="0026142D"/>
    <w:rsid w:val="00261705"/>
    <w:rsid w:val="00261AAF"/>
    <w:rsid w:val="00262B4E"/>
    <w:rsid w:val="00262E0E"/>
    <w:rsid w:val="00263099"/>
    <w:rsid w:val="00263674"/>
    <w:rsid w:val="00263912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DA2"/>
    <w:rsid w:val="0026744C"/>
    <w:rsid w:val="00267CC4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1E9"/>
    <w:rsid w:val="002832EC"/>
    <w:rsid w:val="002838F9"/>
    <w:rsid w:val="0028401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7F5"/>
    <w:rsid w:val="0028688A"/>
    <w:rsid w:val="002868C5"/>
    <w:rsid w:val="00286FF7"/>
    <w:rsid w:val="002871FB"/>
    <w:rsid w:val="0028775E"/>
    <w:rsid w:val="00287967"/>
    <w:rsid w:val="00287B4A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035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F3A"/>
    <w:rsid w:val="00295071"/>
    <w:rsid w:val="002950A4"/>
    <w:rsid w:val="002950BE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486"/>
    <w:rsid w:val="002A2A2E"/>
    <w:rsid w:val="002A2A8D"/>
    <w:rsid w:val="002A3512"/>
    <w:rsid w:val="002A3C58"/>
    <w:rsid w:val="002A3D59"/>
    <w:rsid w:val="002A3D7D"/>
    <w:rsid w:val="002A42DA"/>
    <w:rsid w:val="002A44E7"/>
    <w:rsid w:val="002A5070"/>
    <w:rsid w:val="002A516A"/>
    <w:rsid w:val="002A53C5"/>
    <w:rsid w:val="002A579A"/>
    <w:rsid w:val="002A588B"/>
    <w:rsid w:val="002A64BF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494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43D2"/>
    <w:rsid w:val="002C4520"/>
    <w:rsid w:val="002C482D"/>
    <w:rsid w:val="002C4856"/>
    <w:rsid w:val="002C4963"/>
    <w:rsid w:val="002C4A77"/>
    <w:rsid w:val="002C4AF6"/>
    <w:rsid w:val="002C4B34"/>
    <w:rsid w:val="002C4CE9"/>
    <w:rsid w:val="002C5898"/>
    <w:rsid w:val="002C58B7"/>
    <w:rsid w:val="002C6B0D"/>
    <w:rsid w:val="002C6F0D"/>
    <w:rsid w:val="002C7A05"/>
    <w:rsid w:val="002C7CBC"/>
    <w:rsid w:val="002D062E"/>
    <w:rsid w:val="002D0EF7"/>
    <w:rsid w:val="002D0F1C"/>
    <w:rsid w:val="002D10C4"/>
    <w:rsid w:val="002D12EB"/>
    <w:rsid w:val="002D165A"/>
    <w:rsid w:val="002D178A"/>
    <w:rsid w:val="002D1A5F"/>
    <w:rsid w:val="002D2123"/>
    <w:rsid w:val="002D27C6"/>
    <w:rsid w:val="002D2813"/>
    <w:rsid w:val="002D2821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4073"/>
    <w:rsid w:val="002E411B"/>
    <w:rsid w:val="002E4AB6"/>
    <w:rsid w:val="002E5139"/>
    <w:rsid w:val="002E53C4"/>
    <w:rsid w:val="002E5855"/>
    <w:rsid w:val="002E59CE"/>
    <w:rsid w:val="002E61AD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1AB8"/>
    <w:rsid w:val="002F2C23"/>
    <w:rsid w:val="002F2D56"/>
    <w:rsid w:val="002F39E7"/>
    <w:rsid w:val="002F414D"/>
    <w:rsid w:val="002F447F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1192"/>
    <w:rsid w:val="0030148B"/>
    <w:rsid w:val="00301609"/>
    <w:rsid w:val="00301FA1"/>
    <w:rsid w:val="00302390"/>
    <w:rsid w:val="003023B9"/>
    <w:rsid w:val="0030246C"/>
    <w:rsid w:val="00302A7D"/>
    <w:rsid w:val="00302D68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C1B"/>
    <w:rsid w:val="0032322A"/>
    <w:rsid w:val="003233E2"/>
    <w:rsid w:val="0032373E"/>
    <w:rsid w:val="00323824"/>
    <w:rsid w:val="00323B23"/>
    <w:rsid w:val="00323BBD"/>
    <w:rsid w:val="00323BDE"/>
    <w:rsid w:val="0032477A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126A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C79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675"/>
    <w:rsid w:val="003449A5"/>
    <w:rsid w:val="00344A1E"/>
    <w:rsid w:val="00344B8E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5ED"/>
    <w:rsid w:val="003568D0"/>
    <w:rsid w:val="00356C26"/>
    <w:rsid w:val="00357BB4"/>
    <w:rsid w:val="00357C64"/>
    <w:rsid w:val="003601F1"/>
    <w:rsid w:val="003602BB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98B"/>
    <w:rsid w:val="00367F48"/>
    <w:rsid w:val="0037080F"/>
    <w:rsid w:val="0037142B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2EDB"/>
    <w:rsid w:val="00373183"/>
    <w:rsid w:val="00373240"/>
    <w:rsid w:val="00373338"/>
    <w:rsid w:val="00373660"/>
    <w:rsid w:val="00373958"/>
    <w:rsid w:val="00373B4B"/>
    <w:rsid w:val="0037401B"/>
    <w:rsid w:val="00374479"/>
    <w:rsid w:val="00374735"/>
    <w:rsid w:val="00374A15"/>
    <w:rsid w:val="003754DF"/>
    <w:rsid w:val="00375691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B6B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327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D2C"/>
    <w:rsid w:val="00392E18"/>
    <w:rsid w:val="00393378"/>
    <w:rsid w:val="00393AF8"/>
    <w:rsid w:val="00393B6E"/>
    <w:rsid w:val="00393B9B"/>
    <w:rsid w:val="0039456D"/>
    <w:rsid w:val="00394B5D"/>
    <w:rsid w:val="00394B74"/>
    <w:rsid w:val="00394DA8"/>
    <w:rsid w:val="00395365"/>
    <w:rsid w:val="0039547C"/>
    <w:rsid w:val="00395494"/>
    <w:rsid w:val="00395E49"/>
    <w:rsid w:val="00395E9B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2706"/>
    <w:rsid w:val="003A28F5"/>
    <w:rsid w:val="003A35F7"/>
    <w:rsid w:val="003A3823"/>
    <w:rsid w:val="003A3F25"/>
    <w:rsid w:val="003A4216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5CF"/>
    <w:rsid w:val="003B1BAE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4B2E"/>
    <w:rsid w:val="003C553B"/>
    <w:rsid w:val="003C59AE"/>
    <w:rsid w:val="003C5DB7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1DCF"/>
    <w:rsid w:val="003D2E94"/>
    <w:rsid w:val="003D405C"/>
    <w:rsid w:val="003D4792"/>
    <w:rsid w:val="003D4AFE"/>
    <w:rsid w:val="003D522F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A4C"/>
    <w:rsid w:val="003E7C6B"/>
    <w:rsid w:val="003F01DA"/>
    <w:rsid w:val="003F0EA5"/>
    <w:rsid w:val="003F0F7D"/>
    <w:rsid w:val="003F1279"/>
    <w:rsid w:val="003F13F4"/>
    <w:rsid w:val="003F152D"/>
    <w:rsid w:val="003F15E8"/>
    <w:rsid w:val="003F2461"/>
    <w:rsid w:val="003F2CCE"/>
    <w:rsid w:val="003F314F"/>
    <w:rsid w:val="003F3246"/>
    <w:rsid w:val="003F32A4"/>
    <w:rsid w:val="003F3413"/>
    <w:rsid w:val="003F3AD5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0A8"/>
    <w:rsid w:val="00402317"/>
    <w:rsid w:val="004028F1"/>
    <w:rsid w:val="004028FB"/>
    <w:rsid w:val="004033FB"/>
    <w:rsid w:val="00403630"/>
    <w:rsid w:val="0040382E"/>
    <w:rsid w:val="00404351"/>
    <w:rsid w:val="004048B0"/>
    <w:rsid w:val="00404C86"/>
    <w:rsid w:val="00406254"/>
    <w:rsid w:val="0040675D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1289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45"/>
    <w:rsid w:val="004315A4"/>
    <w:rsid w:val="00431845"/>
    <w:rsid w:val="004321A0"/>
    <w:rsid w:val="00432BFD"/>
    <w:rsid w:val="00433447"/>
    <w:rsid w:val="004334CA"/>
    <w:rsid w:val="004344E9"/>
    <w:rsid w:val="00434647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29F0"/>
    <w:rsid w:val="00443610"/>
    <w:rsid w:val="00443BD4"/>
    <w:rsid w:val="00443D5B"/>
    <w:rsid w:val="00443D74"/>
    <w:rsid w:val="00443EEE"/>
    <w:rsid w:val="00444123"/>
    <w:rsid w:val="00444965"/>
    <w:rsid w:val="00445ABC"/>
    <w:rsid w:val="004462BE"/>
    <w:rsid w:val="00446662"/>
    <w:rsid w:val="0044727A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D0F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1EFA"/>
    <w:rsid w:val="00472A29"/>
    <w:rsid w:val="00472A5F"/>
    <w:rsid w:val="00472DD5"/>
    <w:rsid w:val="00473059"/>
    <w:rsid w:val="004741D0"/>
    <w:rsid w:val="00474704"/>
    <w:rsid w:val="004747E7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23B"/>
    <w:rsid w:val="004803E3"/>
    <w:rsid w:val="004814FD"/>
    <w:rsid w:val="00481884"/>
    <w:rsid w:val="004819FE"/>
    <w:rsid w:val="00481E49"/>
    <w:rsid w:val="00481F8B"/>
    <w:rsid w:val="0048203E"/>
    <w:rsid w:val="00483530"/>
    <w:rsid w:val="004841D1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4020"/>
    <w:rsid w:val="00494712"/>
    <w:rsid w:val="004947FC"/>
    <w:rsid w:val="00494B6A"/>
    <w:rsid w:val="00495292"/>
    <w:rsid w:val="004956E0"/>
    <w:rsid w:val="00495BD6"/>
    <w:rsid w:val="00495C0B"/>
    <w:rsid w:val="00495F17"/>
    <w:rsid w:val="004962E1"/>
    <w:rsid w:val="004963F0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2D44"/>
    <w:rsid w:val="004A30E8"/>
    <w:rsid w:val="004A330A"/>
    <w:rsid w:val="004A3314"/>
    <w:rsid w:val="004A353E"/>
    <w:rsid w:val="004A3676"/>
    <w:rsid w:val="004A38C9"/>
    <w:rsid w:val="004A51CD"/>
    <w:rsid w:val="004A569E"/>
    <w:rsid w:val="004A57DE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6F3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969"/>
    <w:rsid w:val="004B4BCB"/>
    <w:rsid w:val="004B4CB0"/>
    <w:rsid w:val="004B4DBA"/>
    <w:rsid w:val="004B50FE"/>
    <w:rsid w:val="004B51F9"/>
    <w:rsid w:val="004B530D"/>
    <w:rsid w:val="004B564E"/>
    <w:rsid w:val="004B58F1"/>
    <w:rsid w:val="004B5953"/>
    <w:rsid w:val="004B5B13"/>
    <w:rsid w:val="004B5D39"/>
    <w:rsid w:val="004B67AB"/>
    <w:rsid w:val="004B7415"/>
    <w:rsid w:val="004B741F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072"/>
    <w:rsid w:val="004C517C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63"/>
    <w:rsid w:val="004D57AA"/>
    <w:rsid w:val="004D5DE2"/>
    <w:rsid w:val="004D5F3D"/>
    <w:rsid w:val="004D6889"/>
    <w:rsid w:val="004D797E"/>
    <w:rsid w:val="004E0156"/>
    <w:rsid w:val="004E01D2"/>
    <w:rsid w:val="004E06FF"/>
    <w:rsid w:val="004E0E09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908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3477"/>
    <w:rsid w:val="004F3CF4"/>
    <w:rsid w:val="004F438D"/>
    <w:rsid w:val="004F4BB1"/>
    <w:rsid w:val="004F4F97"/>
    <w:rsid w:val="004F52FF"/>
    <w:rsid w:val="004F53B3"/>
    <w:rsid w:val="004F58DA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2B7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487"/>
    <w:rsid w:val="00505519"/>
    <w:rsid w:val="0050638F"/>
    <w:rsid w:val="0050681F"/>
    <w:rsid w:val="00506F2B"/>
    <w:rsid w:val="00507604"/>
    <w:rsid w:val="005079BC"/>
    <w:rsid w:val="00507E1F"/>
    <w:rsid w:val="00507E34"/>
    <w:rsid w:val="005103FF"/>
    <w:rsid w:val="00510A14"/>
    <w:rsid w:val="00510A2F"/>
    <w:rsid w:val="00510E52"/>
    <w:rsid w:val="00510EDE"/>
    <w:rsid w:val="00510FE0"/>
    <w:rsid w:val="00511014"/>
    <w:rsid w:val="0051166F"/>
    <w:rsid w:val="0051173D"/>
    <w:rsid w:val="0051176B"/>
    <w:rsid w:val="00511AF8"/>
    <w:rsid w:val="00511BA7"/>
    <w:rsid w:val="00511F11"/>
    <w:rsid w:val="00512C06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0CE9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D1D"/>
    <w:rsid w:val="00534096"/>
    <w:rsid w:val="0053450D"/>
    <w:rsid w:val="00534FC5"/>
    <w:rsid w:val="00535032"/>
    <w:rsid w:val="00535371"/>
    <w:rsid w:val="00535D46"/>
    <w:rsid w:val="00536A53"/>
    <w:rsid w:val="00536AA2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B91"/>
    <w:rsid w:val="00557C88"/>
    <w:rsid w:val="00557F1E"/>
    <w:rsid w:val="00560485"/>
    <w:rsid w:val="00560772"/>
    <w:rsid w:val="0056082B"/>
    <w:rsid w:val="0056083D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E79"/>
    <w:rsid w:val="0056321E"/>
    <w:rsid w:val="00563245"/>
    <w:rsid w:val="00563410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701F"/>
    <w:rsid w:val="0056754B"/>
    <w:rsid w:val="005675E2"/>
    <w:rsid w:val="005705C9"/>
    <w:rsid w:val="0057096E"/>
    <w:rsid w:val="00570A10"/>
    <w:rsid w:val="00570D1E"/>
    <w:rsid w:val="00570D2E"/>
    <w:rsid w:val="00570E18"/>
    <w:rsid w:val="00570E5F"/>
    <w:rsid w:val="00571549"/>
    <w:rsid w:val="00572177"/>
    <w:rsid w:val="00572725"/>
    <w:rsid w:val="00573900"/>
    <w:rsid w:val="00574C16"/>
    <w:rsid w:val="00574DC8"/>
    <w:rsid w:val="005753BF"/>
    <w:rsid w:val="0057558E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4DF9"/>
    <w:rsid w:val="00584EC0"/>
    <w:rsid w:val="005855D6"/>
    <w:rsid w:val="005870E9"/>
    <w:rsid w:val="00587C65"/>
    <w:rsid w:val="005903B3"/>
    <w:rsid w:val="005907F7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EF"/>
    <w:rsid w:val="0059520B"/>
    <w:rsid w:val="0059528D"/>
    <w:rsid w:val="00595315"/>
    <w:rsid w:val="00595BCF"/>
    <w:rsid w:val="00596A76"/>
    <w:rsid w:val="00596CF5"/>
    <w:rsid w:val="00596D8E"/>
    <w:rsid w:val="00596EC9"/>
    <w:rsid w:val="00597170"/>
    <w:rsid w:val="00597351"/>
    <w:rsid w:val="00597DEE"/>
    <w:rsid w:val="005A0843"/>
    <w:rsid w:val="005A0880"/>
    <w:rsid w:val="005A0946"/>
    <w:rsid w:val="005A09A3"/>
    <w:rsid w:val="005A0CF3"/>
    <w:rsid w:val="005A0DF0"/>
    <w:rsid w:val="005A1151"/>
    <w:rsid w:val="005A1506"/>
    <w:rsid w:val="005A2ADD"/>
    <w:rsid w:val="005A2B8A"/>
    <w:rsid w:val="005A2EED"/>
    <w:rsid w:val="005A30EE"/>
    <w:rsid w:val="005A36AA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86E"/>
    <w:rsid w:val="005B5D40"/>
    <w:rsid w:val="005B6735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13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8FF"/>
    <w:rsid w:val="005D3D9C"/>
    <w:rsid w:val="005D3E9A"/>
    <w:rsid w:val="005D410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1BC4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078"/>
    <w:rsid w:val="0061640B"/>
    <w:rsid w:val="00616546"/>
    <w:rsid w:val="00616BF7"/>
    <w:rsid w:val="00616D16"/>
    <w:rsid w:val="00617605"/>
    <w:rsid w:val="00617F80"/>
    <w:rsid w:val="0062102B"/>
    <w:rsid w:val="006213BC"/>
    <w:rsid w:val="00621438"/>
    <w:rsid w:val="00621448"/>
    <w:rsid w:val="00621557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560"/>
    <w:rsid w:val="00633620"/>
    <w:rsid w:val="00633718"/>
    <w:rsid w:val="00633881"/>
    <w:rsid w:val="0063389E"/>
    <w:rsid w:val="006338F8"/>
    <w:rsid w:val="00633C18"/>
    <w:rsid w:val="00633EC1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604"/>
    <w:rsid w:val="00637FBD"/>
    <w:rsid w:val="00641756"/>
    <w:rsid w:val="00642398"/>
    <w:rsid w:val="00642726"/>
    <w:rsid w:val="00642B30"/>
    <w:rsid w:val="0064316A"/>
    <w:rsid w:val="00643D1B"/>
    <w:rsid w:val="00644009"/>
    <w:rsid w:val="006449A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DA8"/>
    <w:rsid w:val="0065452D"/>
    <w:rsid w:val="0065491B"/>
    <w:rsid w:val="00654A7C"/>
    <w:rsid w:val="00654D41"/>
    <w:rsid w:val="00655808"/>
    <w:rsid w:val="00655838"/>
    <w:rsid w:val="00655E37"/>
    <w:rsid w:val="00656015"/>
    <w:rsid w:val="006561B1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034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EC"/>
    <w:rsid w:val="006A65FB"/>
    <w:rsid w:val="006A671F"/>
    <w:rsid w:val="006A6FA1"/>
    <w:rsid w:val="006A7018"/>
    <w:rsid w:val="006A71C0"/>
    <w:rsid w:val="006A726A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67"/>
    <w:rsid w:val="006B7BE1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3CD"/>
    <w:rsid w:val="006C2A07"/>
    <w:rsid w:val="006C2C0A"/>
    <w:rsid w:val="006C3321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9DF"/>
    <w:rsid w:val="006C6ACA"/>
    <w:rsid w:val="006C6BB7"/>
    <w:rsid w:val="006C7124"/>
    <w:rsid w:val="006C7681"/>
    <w:rsid w:val="006C77F3"/>
    <w:rsid w:val="006D0C15"/>
    <w:rsid w:val="006D0D2B"/>
    <w:rsid w:val="006D10ED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CD3"/>
    <w:rsid w:val="006D2ED4"/>
    <w:rsid w:val="006D399A"/>
    <w:rsid w:val="006D3D0E"/>
    <w:rsid w:val="006D43A6"/>
    <w:rsid w:val="006D4F86"/>
    <w:rsid w:val="006D4FB8"/>
    <w:rsid w:val="006D527F"/>
    <w:rsid w:val="006D55B2"/>
    <w:rsid w:val="006D5DDA"/>
    <w:rsid w:val="006D5DE0"/>
    <w:rsid w:val="006D5E6D"/>
    <w:rsid w:val="006D6184"/>
    <w:rsid w:val="006D62AC"/>
    <w:rsid w:val="006D6570"/>
    <w:rsid w:val="006D66B4"/>
    <w:rsid w:val="006D673C"/>
    <w:rsid w:val="006D67B6"/>
    <w:rsid w:val="006D7080"/>
    <w:rsid w:val="006D758B"/>
    <w:rsid w:val="006D7C30"/>
    <w:rsid w:val="006D7C62"/>
    <w:rsid w:val="006D7CFA"/>
    <w:rsid w:val="006D7DC8"/>
    <w:rsid w:val="006E0E9F"/>
    <w:rsid w:val="006E13C1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C6"/>
    <w:rsid w:val="006F12CC"/>
    <w:rsid w:val="006F1667"/>
    <w:rsid w:val="006F1690"/>
    <w:rsid w:val="006F2098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9CF"/>
    <w:rsid w:val="006F4F54"/>
    <w:rsid w:val="006F572F"/>
    <w:rsid w:val="006F585B"/>
    <w:rsid w:val="006F5CAA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4DC"/>
    <w:rsid w:val="00704E2E"/>
    <w:rsid w:val="00704E38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CEF"/>
    <w:rsid w:val="00710792"/>
    <w:rsid w:val="00710B2E"/>
    <w:rsid w:val="00710CBA"/>
    <w:rsid w:val="00710E46"/>
    <w:rsid w:val="00711ABD"/>
    <w:rsid w:val="00711CA1"/>
    <w:rsid w:val="00711CAC"/>
    <w:rsid w:val="0071274C"/>
    <w:rsid w:val="00712E88"/>
    <w:rsid w:val="00713184"/>
    <w:rsid w:val="00714B2C"/>
    <w:rsid w:val="00714C40"/>
    <w:rsid w:val="00714D93"/>
    <w:rsid w:val="00715964"/>
    <w:rsid w:val="00716DCA"/>
    <w:rsid w:val="0071757F"/>
    <w:rsid w:val="00717803"/>
    <w:rsid w:val="00717E27"/>
    <w:rsid w:val="0072014C"/>
    <w:rsid w:val="00720547"/>
    <w:rsid w:val="00721D07"/>
    <w:rsid w:val="00723B05"/>
    <w:rsid w:val="00723B80"/>
    <w:rsid w:val="00723CD9"/>
    <w:rsid w:val="00723F2E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DEE"/>
    <w:rsid w:val="00735810"/>
    <w:rsid w:val="00735C33"/>
    <w:rsid w:val="007361F1"/>
    <w:rsid w:val="00736769"/>
    <w:rsid w:val="0073680E"/>
    <w:rsid w:val="00736BCB"/>
    <w:rsid w:val="00736FD9"/>
    <w:rsid w:val="00737BCF"/>
    <w:rsid w:val="00737D8B"/>
    <w:rsid w:val="00740312"/>
    <w:rsid w:val="00740410"/>
    <w:rsid w:val="00740678"/>
    <w:rsid w:val="0074076C"/>
    <w:rsid w:val="007407C7"/>
    <w:rsid w:val="00740AD2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010"/>
    <w:rsid w:val="0075219B"/>
    <w:rsid w:val="007523FC"/>
    <w:rsid w:val="00752440"/>
    <w:rsid w:val="0075247F"/>
    <w:rsid w:val="007527EA"/>
    <w:rsid w:val="00752C87"/>
    <w:rsid w:val="00752F64"/>
    <w:rsid w:val="00752FFF"/>
    <w:rsid w:val="00753029"/>
    <w:rsid w:val="00753272"/>
    <w:rsid w:val="007541FE"/>
    <w:rsid w:val="0075478D"/>
    <w:rsid w:val="00754A2C"/>
    <w:rsid w:val="00754AE1"/>
    <w:rsid w:val="00755236"/>
    <w:rsid w:val="00755266"/>
    <w:rsid w:val="00755A62"/>
    <w:rsid w:val="00755A90"/>
    <w:rsid w:val="00755D44"/>
    <w:rsid w:val="007560D8"/>
    <w:rsid w:val="00756584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4D2F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4BC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BE2"/>
    <w:rsid w:val="00782CC1"/>
    <w:rsid w:val="00782F94"/>
    <w:rsid w:val="0078337E"/>
    <w:rsid w:val="00783D0C"/>
    <w:rsid w:val="00783F52"/>
    <w:rsid w:val="007847EF"/>
    <w:rsid w:val="00784962"/>
    <w:rsid w:val="00784BF5"/>
    <w:rsid w:val="00785511"/>
    <w:rsid w:val="00785567"/>
    <w:rsid w:val="007858F9"/>
    <w:rsid w:val="00785AE8"/>
    <w:rsid w:val="00785D33"/>
    <w:rsid w:val="00786132"/>
    <w:rsid w:val="00786858"/>
    <w:rsid w:val="00786F09"/>
    <w:rsid w:val="00787278"/>
    <w:rsid w:val="007876CA"/>
    <w:rsid w:val="007877A1"/>
    <w:rsid w:val="0079008D"/>
    <w:rsid w:val="007901A3"/>
    <w:rsid w:val="00790593"/>
    <w:rsid w:val="00790984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85B"/>
    <w:rsid w:val="007A4AF7"/>
    <w:rsid w:val="007A4D9B"/>
    <w:rsid w:val="007A4E3B"/>
    <w:rsid w:val="007A4E8D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D81"/>
    <w:rsid w:val="007B316B"/>
    <w:rsid w:val="007B32E0"/>
    <w:rsid w:val="007B3401"/>
    <w:rsid w:val="007B3883"/>
    <w:rsid w:val="007B3BAD"/>
    <w:rsid w:val="007B3D38"/>
    <w:rsid w:val="007B3E54"/>
    <w:rsid w:val="007B43E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26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9DC"/>
    <w:rsid w:val="007C3B34"/>
    <w:rsid w:val="007C3CBA"/>
    <w:rsid w:val="007C46C1"/>
    <w:rsid w:val="007C49A9"/>
    <w:rsid w:val="007C4CFF"/>
    <w:rsid w:val="007C505F"/>
    <w:rsid w:val="007C5241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167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7F9"/>
    <w:rsid w:val="007E09A2"/>
    <w:rsid w:val="007E0F26"/>
    <w:rsid w:val="007E103C"/>
    <w:rsid w:val="007E136C"/>
    <w:rsid w:val="007E1523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38F"/>
    <w:rsid w:val="008008EF"/>
    <w:rsid w:val="00800AAA"/>
    <w:rsid w:val="00800B26"/>
    <w:rsid w:val="00800E03"/>
    <w:rsid w:val="008011E6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93B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6F02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870"/>
    <w:rsid w:val="008379C7"/>
    <w:rsid w:val="00837E4B"/>
    <w:rsid w:val="008403E0"/>
    <w:rsid w:val="0084132D"/>
    <w:rsid w:val="0084154C"/>
    <w:rsid w:val="0084190E"/>
    <w:rsid w:val="00841BF0"/>
    <w:rsid w:val="00842323"/>
    <w:rsid w:val="00842522"/>
    <w:rsid w:val="00842C02"/>
    <w:rsid w:val="00843276"/>
    <w:rsid w:val="0084349C"/>
    <w:rsid w:val="0084424C"/>
    <w:rsid w:val="00844425"/>
    <w:rsid w:val="0084487D"/>
    <w:rsid w:val="00845A18"/>
    <w:rsid w:val="008461DC"/>
    <w:rsid w:val="00846255"/>
    <w:rsid w:val="00846583"/>
    <w:rsid w:val="00846836"/>
    <w:rsid w:val="00846B89"/>
    <w:rsid w:val="008477B9"/>
    <w:rsid w:val="00847840"/>
    <w:rsid w:val="00847989"/>
    <w:rsid w:val="008479C7"/>
    <w:rsid w:val="00847B49"/>
    <w:rsid w:val="00847F6E"/>
    <w:rsid w:val="00850027"/>
    <w:rsid w:val="008523E0"/>
    <w:rsid w:val="00852658"/>
    <w:rsid w:val="008527EB"/>
    <w:rsid w:val="00852BF3"/>
    <w:rsid w:val="00852CB7"/>
    <w:rsid w:val="00852EF4"/>
    <w:rsid w:val="00853759"/>
    <w:rsid w:val="00854893"/>
    <w:rsid w:val="00854F2B"/>
    <w:rsid w:val="00854F8E"/>
    <w:rsid w:val="00855155"/>
    <w:rsid w:val="008555AF"/>
    <w:rsid w:val="00855A65"/>
    <w:rsid w:val="00856042"/>
    <w:rsid w:val="00856058"/>
    <w:rsid w:val="0085646A"/>
    <w:rsid w:val="0085661C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6F0"/>
    <w:rsid w:val="0086589F"/>
    <w:rsid w:val="00865EDE"/>
    <w:rsid w:val="00865F34"/>
    <w:rsid w:val="00866A1E"/>
    <w:rsid w:val="00866B49"/>
    <w:rsid w:val="00866F45"/>
    <w:rsid w:val="00867105"/>
    <w:rsid w:val="00867556"/>
    <w:rsid w:val="008675A9"/>
    <w:rsid w:val="00867A41"/>
    <w:rsid w:val="00867C23"/>
    <w:rsid w:val="00867F3F"/>
    <w:rsid w:val="008715F0"/>
    <w:rsid w:val="008718C6"/>
    <w:rsid w:val="0087245F"/>
    <w:rsid w:val="00872E2C"/>
    <w:rsid w:val="008734DE"/>
    <w:rsid w:val="00873529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A71"/>
    <w:rsid w:val="00877093"/>
    <w:rsid w:val="00877534"/>
    <w:rsid w:val="008777FB"/>
    <w:rsid w:val="00877825"/>
    <w:rsid w:val="00877923"/>
    <w:rsid w:val="0088018B"/>
    <w:rsid w:val="0088066B"/>
    <w:rsid w:val="00880A9B"/>
    <w:rsid w:val="008810B2"/>
    <w:rsid w:val="008810FA"/>
    <w:rsid w:val="008816FB"/>
    <w:rsid w:val="008817F4"/>
    <w:rsid w:val="00881801"/>
    <w:rsid w:val="0088243C"/>
    <w:rsid w:val="00882747"/>
    <w:rsid w:val="0088356F"/>
    <w:rsid w:val="00883638"/>
    <w:rsid w:val="00883E47"/>
    <w:rsid w:val="0088436D"/>
    <w:rsid w:val="00884A5F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D9"/>
    <w:rsid w:val="008864FF"/>
    <w:rsid w:val="008865A3"/>
    <w:rsid w:val="00886D2B"/>
    <w:rsid w:val="00887113"/>
    <w:rsid w:val="008879E8"/>
    <w:rsid w:val="008903F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DF2"/>
    <w:rsid w:val="008A06E8"/>
    <w:rsid w:val="008A0ECD"/>
    <w:rsid w:val="008A0F7C"/>
    <w:rsid w:val="008A0FB2"/>
    <w:rsid w:val="008A14BC"/>
    <w:rsid w:val="008A15E5"/>
    <w:rsid w:val="008A168D"/>
    <w:rsid w:val="008A199C"/>
    <w:rsid w:val="008A1EC9"/>
    <w:rsid w:val="008A282B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770"/>
    <w:rsid w:val="008A6897"/>
    <w:rsid w:val="008A6997"/>
    <w:rsid w:val="008A6DF8"/>
    <w:rsid w:val="008A74B5"/>
    <w:rsid w:val="008A7BC8"/>
    <w:rsid w:val="008A7DC0"/>
    <w:rsid w:val="008A7F15"/>
    <w:rsid w:val="008B0723"/>
    <w:rsid w:val="008B0BD9"/>
    <w:rsid w:val="008B1056"/>
    <w:rsid w:val="008B1415"/>
    <w:rsid w:val="008B1755"/>
    <w:rsid w:val="008B1C4D"/>
    <w:rsid w:val="008B1EE9"/>
    <w:rsid w:val="008B2212"/>
    <w:rsid w:val="008B2328"/>
    <w:rsid w:val="008B2DC8"/>
    <w:rsid w:val="008B2EF6"/>
    <w:rsid w:val="008B3713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82A"/>
    <w:rsid w:val="008C0F5D"/>
    <w:rsid w:val="008C1071"/>
    <w:rsid w:val="008C127E"/>
    <w:rsid w:val="008C13DB"/>
    <w:rsid w:val="008C1D2D"/>
    <w:rsid w:val="008C21A2"/>
    <w:rsid w:val="008C266E"/>
    <w:rsid w:val="008C30F3"/>
    <w:rsid w:val="008C32EF"/>
    <w:rsid w:val="008C36A7"/>
    <w:rsid w:val="008C399B"/>
    <w:rsid w:val="008C3B26"/>
    <w:rsid w:val="008C3E96"/>
    <w:rsid w:val="008C4E43"/>
    <w:rsid w:val="008C5088"/>
    <w:rsid w:val="008C605C"/>
    <w:rsid w:val="008C63E2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BFE"/>
    <w:rsid w:val="008E4C81"/>
    <w:rsid w:val="008E4C86"/>
    <w:rsid w:val="008E5239"/>
    <w:rsid w:val="008E589D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25F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690"/>
    <w:rsid w:val="009142A1"/>
    <w:rsid w:val="0091433F"/>
    <w:rsid w:val="00914CE7"/>
    <w:rsid w:val="00915EE7"/>
    <w:rsid w:val="009167AB"/>
    <w:rsid w:val="0091688A"/>
    <w:rsid w:val="00916FE9"/>
    <w:rsid w:val="009173B6"/>
    <w:rsid w:val="0091762F"/>
    <w:rsid w:val="0091765B"/>
    <w:rsid w:val="00917AC5"/>
    <w:rsid w:val="00917C21"/>
    <w:rsid w:val="00920135"/>
    <w:rsid w:val="0092046A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D8F"/>
    <w:rsid w:val="00923306"/>
    <w:rsid w:val="00923D22"/>
    <w:rsid w:val="00923DA6"/>
    <w:rsid w:val="009240D5"/>
    <w:rsid w:val="00924477"/>
    <w:rsid w:val="009248D1"/>
    <w:rsid w:val="00925952"/>
    <w:rsid w:val="00925BD7"/>
    <w:rsid w:val="00925C9D"/>
    <w:rsid w:val="00925E14"/>
    <w:rsid w:val="00925EE7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FD"/>
    <w:rsid w:val="00936B2F"/>
    <w:rsid w:val="00936BB3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4C4"/>
    <w:rsid w:val="00944791"/>
    <w:rsid w:val="00944CB8"/>
    <w:rsid w:val="00944E20"/>
    <w:rsid w:val="00945807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558"/>
    <w:rsid w:val="00950D58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809"/>
    <w:rsid w:val="00954CBE"/>
    <w:rsid w:val="00955160"/>
    <w:rsid w:val="009552E1"/>
    <w:rsid w:val="00955453"/>
    <w:rsid w:val="009563FF"/>
    <w:rsid w:val="00956D09"/>
    <w:rsid w:val="009573AD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F37"/>
    <w:rsid w:val="00961F48"/>
    <w:rsid w:val="0096205F"/>
    <w:rsid w:val="00962387"/>
    <w:rsid w:val="00962924"/>
    <w:rsid w:val="00962C88"/>
    <w:rsid w:val="0096341F"/>
    <w:rsid w:val="009641E2"/>
    <w:rsid w:val="009643D0"/>
    <w:rsid w:val="0096456B"/>
    <w:rsid w:val="0096472D"/>
    <w:rsid w:val="009647F3"/>
    <w:rsid w:val="00964801"/>
    <w:rsid w:val="009648EA"/>
    <w:rsid w:val="00964B7C"/>
    <w:rsid w:val="009652CF"/>
    <w:rsid w:val="00965836"/>
    <w:rsid w:val="0096596E"/>
    <w:rsid w:val="00965B91"/>
    <w:rsid w:val="009667C8"/>
    <w:rsid w:val="00966BFE"/>
    <w:rsid w:val="00967247"/>
    <w:rsid w:val="00967555"/>
    <w:rsid w:val="009677EA"/>
    <w:rsid w:val="00967E48"/>
    <w:rsid w:val="00970288"/>
    <w:rsid w:val="00970629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324C"/>
    <w:rsid w:val="009736DE"/>
    <w:rsid w:val="009739B4"/>
    <w:rsid w:val="00973C15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79D"/>
    <w:rsid w:val="00976923"/>
    <w:rsid w:val="00976F1E"/>
    <w:rsid w:val="0097713E"/>
    <w:rsid w:val="00977D3A"/>
    <w:rsid w:val="00980692"/>
    <w:rsid w:val="009806B9"/>
    <w:rsid w:val="00980962"/>
    <w:rsid w:val="00980A7F"/>
    <w:rsid w:val="0098109A"/>
    <w:rsid w:val="00981112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5B2"/>
    <w:rsid w:val="009926A7"/>
    <w:rsid w:val="00992BD3"/>
    <w:rsid w:val="0099307D"/>
    <w:rsid w:val="0099309B"/>
    <w:rsid w:val="00993121"/>
    <w:rsid w:val="009931A4"/>
    <w:rsid w:val="009934E6"/>
    <w:rsid w:val="0099382E"/>
    <w:rsid w:val="00994150"/>
    <w:rsid w:val="009941B3"/>
    <w:rsid w:val="009945FD"/>
    <w:rsid w:val="00994669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6071"/>
    <w:rsid w:val="009A63F4"/>
    <w:rsid w:val="009A6C92"/>
    <w:rsid w:val="009A71F3"/>
    <w:rsid w:val="009A789C"/>
    <w:rsid w:val="009A7984"/>
    <w:rsid w:val="009A7B7B"/>
    <w:rsid w:val="009A7C73"/>
    <w:rsid w:val="009A7ED9"/>
    <w:rsid w:val="009A7F7F"/>
    <w:rsid w:val="009B0C7B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6"/>
    <w:rsid w:val="009D34C7"/>
    <w:rsid w:val="009D3F0E"/>
    <w:rsid w:val="009D45EE"/>
    <w:rsid w:val="009D4DDA"/>
    <w:rsid w:val="009D531B"/>
    <w:rsid w:val="009D5404"/>
    <w:rsid w:val="009D5D31"/>
    <w:rsid w:val="009D60C0"/>
    <w:rsid w:val="009D61D6"/>
    <w:rsid w:val="009D635B"/>
    <w:rsid w:val="009D63B7"/>
    <w:rsid w:val="009D6844"/>
    <w:rsid w:val="009D687E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08A"/>
    <w:rsid w:val="009E1328"/>
    <w:rsid w:val="009E14EC"/>
    <w:rsid w:val="009E1B94"/>
    <w:rsid w:val="009E2007"/>
    <w:rsid w:val="009E220B"/>
    <w:rsid w:val="009E2BC5"/>
    <w:rsid w:val="009E3018"/>
    <w:rsid w:val="009E3661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B21"/>
    <w:rsid w:val="009F0C88"/>
    <w:rsid w:val="009F104E"/>
    <w:rsid w:val="009F17EB"/>
    <w:rsid w:val="009F185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8FD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6503"/>
    <w:rsid w:val="009F6B20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80E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BC1"/>
    <w:rsid w:val="00A15D9A"/>
    <w:rsid w:val="00A15FE2"/>
    <w:rsid w:val="00A160B9"/>
    <w:rsid w:val="00A17155"/>
    <w:rsid w:val="00A1770B"/>
    <w:rsid w:val="00A178E5"/>
    <w:rsid w:val="00A17FBD"/>
    <w:rsid w:val="00A201C3"/>
    <w:rsid w:val="00A20806"/>
    <w:rsid w:val="00A20AF2"/>
    <w:rsid w:val="00A20C0A"/>
    <w:rsid w:val="00A20E63"/>
    <w:rsid w:val="00A21ADF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5BA4"/>
    <w:rsid w:val="00A25D9B"/>
    <w:rsid w:val="00A2670D"/>
    <w:rsid w:val="00A26A9C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6DD5"/>
    <w:rsid w:val="00A3739E"/>
    <w:rsid w:val="00A37606"/>
    <w:rsid w:val="00A377F4"/>
    <w:rsid w:val="00A37895"/>
    <w:rsid w:val="00A37CAB"/>
    <w:rsid w:val="00A37E13"/>
    <w:rsid w:val="00A4024F"/>
    <w:rsid w:val="00A40F3C"/>
    <w:rsid w:val="00A41291"/>
    <w:rsid w:val="00A41417"/>
    <w:rsid w:val="00A414F0"/>
    <w:rsid w:val="00A41DE2"/>
    <w:rsid w:val="00A41E37"/>
    <w:rsid w:val="00A41F8A"/>
    <w:rsid w:val="00A42063"/>
    <w:rsid w:val="00A422C5"/>
    <w:rsid w:val="00A42667"/>
    <w:rsid w:val="00A426BC"/>
    <w:rsid w:val="00A426D8"/>
    <w:rsid w:val="00A42A06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835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51C0"/>
    <w:rsid w:val="00A5589B"/>
    <w:rsid w:val="00A558DD"/>
    <w:rsid w:val="00A5628B"/>
    <w:rsid w:val="00A56832"/>
    <w:rsid w:val="00A5710A"/>
    <w:rsid w:val="00A571EA"/>
    <w:rsid w:val="00A5727E"/>
    <w:rsid w:val="00A576EE"/>
    <w:rsid w:val="00A5794A"/>
    <w:rsid w:val="00A57A16"/>
    <w:rsid w:val="00A604BD"/>
    <w:rsid w:val="00A605D9"/>
    <w:rsid w:val="00A608BB"/>
    <w:rsid w:val="00A6136B"/>
    <w:rsid w:val="00A6174D"/>
    <w:rsid w:val="00A620F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0F87"/>
    <w:rsid w:val="00A71100"/>
    <w:rsid w:val="00A7126F"/>
    <w:rsid w:val="00A71930"/>
    <w:rsid w:val="00A72334"/>
    <w:rsid w:val="00A72FD9"/>
    <w:rsid w:val="00A73059"/>
    <w:rsid w:val="00A73341"/>
    <w:rsid w:val="00A733CF"/>
    <w:rsid w:val="00A73993"/>
    <w:rsid w:val="00A73D93"/>
    <w:rsid w:val="00A73F84"/>
    <w:rsid w:val="00A7437B"/>
    <w:rsid w:val="00A7478F"/>
    <w:rsid w:val="00A748BE"/>
    <w:rsid w:val="00A74C9D"/>
    <w:rsid w:val="00A75C42"/>
    <w:rsid w:val="00A75D95"/>
    <w:rsid w:val="00A75E78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4F2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6DF"/>
    <w:rsid w:val="00A829A8"/>
    <w:rsid w:val="00A82C62"/>
    <w:rsid w:val="00A82FED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576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0704"/>
    <w:rsid w:val="00A90F6F"/>
    <w:rsid w:val="00A91A35"/>
    <w:rsid w:val="00A91A91"/>
    <w:rsid w:val="00A91E4E"/>
    <w:rsid w:val="00A91EEE"/>
    <w:rsid w:val="00A91F60"/>
    <w:rsid w:val="00A920DD"/>
    <w:rsid w:val="00A922A6"/>
    <w:rsid w:val="00A923F9"/>
    <w:rsid w:val="00A9274B"/>
    <w:rsid w:val="00A92803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CF1"/>
    <w:rsid w:val="00A96D12"/>
    <w:rsid w:val="00A9768A"/>
    <w:rsid w:val="00A97777"/>
    <w:rsid w:val="00A97A04"/>
    <w:rsid w:val="00AA0727"/>
    <w:rsid w:val="00AA0878"/>
    <w:rsid w:val="00AA168B"/>
    <w:rsid w:val="00AA1CF7"/>
    <w:rsid w:val="00AA2E79"/>
    <w:rsid w:val="00AA2ED1"/>
    <w:rsid w:val="00AA2FB4"/>
    <w:rsid w:val="00AA31EF"/>
    <w:rsid w:val="00AA3576"/>
    <w:rsid w:val="00AA3BB0"/>
    <w:rsid w:val="00AA3C02"/>
    <w:rsid w:val="00AA41A6"/>
    <w:rsid w:val="00AA47DF"/>
    <w:rsid w:val="00AA4957"/>
    <w:rsid w:val="00AA4F00"/>
    <w:rsid w:val="00AA5537"/>
    <w:rsid w:val="00AA5D9D"/>
    <w:rsid w:val="00AA5DAB"/>
    <w:rsid w:val="00AA690D"/>
    <w:rsid w:val="00AA6C7E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CFF"/>
    <w:rsid w:val="00AB6E59"/>
    <w:rsid w:val="00AB6F20"/>
    <w:rsid w:val="00AC02EF"/>
    <w:rsid w:val="00AC0EE1"/>
    <w:rsid w:val="00AC10C2"/>
    <w:rsid w:val="00AC175F"/>
    <w:rsid w:val="00AC1883"/>
    <w:rsid w:val="00AC194A"/>
    <w:rsid w:val="00AC1AEE"/>
    <w:rsid w:val="00AC1B4F"/>
    <w:rsid w:val="00AC21A8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312"/>
    <w:rsid w:val="00AD0995"/>
    <w:rsid w:val="00AD0D0C"/>
    <w:rsid w:val="00AD0DBB"/>
    <w:rsid w:val="00AD11D5"/>
    <w:rsid w:val="00AD13AD"/>
    <w:rsid w:val="00AD190A"/>
    <w:rsid w:val="00AD1A16"/>
    <w:rsid w:val="00AD2097"/>
    <w:rsid w:val="00AD254D"/>
    <w:rsid w:val="00AD2D6A"/>
    <w:rsid w:val="00AD2D8C"/>
    <w:rsid w:val="00AD33E4"/>
    <w:rsid w:val="00AD4C95"/>
    <w:rsid w:val="00AD52C6"/>
    <w:rsid w:val="00AD5552"/>
    <w:rsid w:val="00AD562D"/>
    <w:rsid w:val="00AD5751"/>
    <w:rsid w:val="00AD5917"/>
    <w:rsid w:val="00AD597F"/>
    <w:rsid w:val="00AD59B1"/>
    <w:rsid w:val="00AD5C50"/>
    <w:rsid w:val="00AD5F40"/>
    <w:rsid w:val="00AD5FE6"/>
    <w:rsid w:val="00AD613D"/>
    <w:rsid w:val="00AD674D"/>
    <w:rsid w:val="00AD680A"/>
    <w:rsid w:val="00AD6E42"/>
    <w:rsid w:val="00AD70B9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4E4B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D06"/>
    <w:rsid w:val="00AE7E8E"/>
    <w:rsid w:val="00AF073F"/>
    <w:rsid w:val="00AF080D"/>
    <w:rsid w:val="00AF0E8B"/>
    <w:rsid w:val="00AF125A"/>
    <w:rsid w:val="00AF19B7"/>
    <w:rsid w:val="00AF1AFC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96C"/>
    <w:rsid w:val="00B02BB7"/>
    <w:rsid w:val="00B033D4"/>
    <w:rsid w:val="00B0367C"/>
    <w:rsid w:val="00B03AD6"/>
    <w:rsid w:val="00B04233"/>
    <w:rsid w:val="00B0498F"/>
    <w:rsid w:val="00B049EE"/>
    <w:rsid w:val="00B04A13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F6F"/>
    <w:rsid w:val="00B12303"/>
    <w:rsid w:val="00B12592"/>
    <w:rsid w:val="00B1264A"/>
    <w:rsid w:val="00B12C25"/>
    <w:rsid w:val="00B12E13"/>
    <w:rsid w:val="00B13DD2"/>
    <w:rsid w:val="00B140A1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6B3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3AF"/>
    <w:rsid w:val="00B40C18"/>
    <w:rsid w:val="00B4121A"/>
    <w:rsid w:val="00B41986"/>
    <w:rsid w:val="00B41E07"/>
    <w:rsid w:val="00B42735"/>
    <w:rsid w:val="00B43351"/>
    <w:rsid w:val="00B43383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769"/>
    <w:rsid w:val="00B47A31"/>
    <w:rsid w:val="00B47D69"/>
    <w:rsid w:val="00B50522"/>
    <w:rsid w:val="00B50792"/>
    <w:rsid w:val="00B50FF9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FC"/>
    <w:rsid w:val="00B53618"/>
    <w:rsid w:val="00B5396B"/>
    <w:rsid w:val="00B53A19"/>
    <w:rsid w:val="00B542E3"/>
    <w:rsid w:val="00B5478A"/>
    <w:rsid w:val="00B54A1C"/>
    <w:rsid w:val="00B55C48"/>
    <w:rsid w:val="00B55F3C"/>
    <w:rsid w:val="00B5600A"/>
    <w:rsid w:val="00B565EA"/>
    <w:rsid w:val="00B56677"/>
    <w:rsid w:val="00B57CB3"/>
    <w:rsid w:val="00B602DA"/>
    <w:rsid w:val="00B6040A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C50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9"/>
    <w:rsid w:val="00B664CB"/>
    <w:rsid w:val="00B66F13"/>
    <w:rsid w:val="00B67428"/>
    <w:rsid w:val="00B676DA"/>
    <w:rsid w:val="00B67891"/>
    <w:rsid w:val="00B67BF5"/>
    <w:rsid w:val="00B67F22"/>
    <w:rsid w:val="00B67F5D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F34"/>
    <w:rsid w:val="00B737BC"/>
    <w:rsid w:val="00B737FD"/>
    <w:rsid w:val="00B739F1"/>
    <w:rsid w:val="00B73A07"/>
    <w:rsid w:val="00B73BBE"/>
    <w:rsid w:val="00B7438D"/>
    <w:rsid w:val="00B74607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49A"/>
    <w:rsid w:val="00B77AA3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F63"/>
    <w:rsid w:val="00B95738"/>
    <w:rsid w:val="00B95863"/>
    <w:rsid w:val="00B95A25"/>
    <w:rsid w:val="00B95D5F"/>
    <w:rsid w:val="00B961EF"/>
    <w:rsid w:val="00B963E9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318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56A"/>
    <w:rsid w:val="00BB3054"/>
    <w:rsid w:val="00BB30AF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6AE"/>
    <w:rsid w:val="00BB6C6F"/>
    <w:rsid w:val="00BB6EB8"/>
    <w:rsid w:val="00BB719B"/>
    <w:rsid w:val="00BB782A"/>
    <w:rsid w:val="00BB7B44"/>
    <w:rsid w:val="00BB7BEC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111"/>
    <w:rsid w:val="00BC368C"/>
    <w:rsid w:val="00BC3F90"/>
    <w:rsid w:val="00BC3FEA"/>
    <w:rsid w:val="00BC42FB"/>
    <w:rsid w:val="00BC4905"/>
    <w:rsid w:val="00BC4BB4"/>
    <w:rsid w:val="00BC4C21"/>
    <w:rsid w:val="00BC54E1"/>
    <w:rsid w:val="00BC56BE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37EB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2A9B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8A"/>
    <w:rsid w:val="00C10FBB"/>
    <w:rsid w:val="00C1129B"/>
    <w:rsid w:val="00C11790"/>
    <w:rsid w:val="00C11FDF"/>
    <w:rsid w:val="00C12643"/>
    <w:rsid w:val="00C1331B"/>
    <w:rsid w:val="00C136FC"/>
    <w:rsid w:val="00C1382B"/>
    <w:rsid w:val="00C13F4C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A2"/>
    <w:rsid w:val="00C202DC"/>
    <w:rsid w:val="00C20B1F"/>
    <w:rsid w:val="00C20FB7"/>
    <w:rsid w:val="00C21D32"/>
    <w:rsid w:val="00C21D67"/>
    <w:rsid w:val="00C21FDF"/>
    <w:rsid w:val="00C220BA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3B4"/>
    <w:rsid w:val="00C244D2"/>
    <w:rsid w:val="00C24702"/>
    <w:rsid w:val="00C2479D"/>
    <w:rsid w:val="00C24C44"/>
    <w:rsid w:val="00C24D25"/>
    <w:rsid w:val="00C24D52"/>
    <w:rsid w:val="00C24DB6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ABD"/>
    <w:rsid w:val="00C30AD4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5040"/>
    <w:rsid w:val="00C45927"/>
    <w:rsid w:val="00C45990"/>
    <w:rsid w:val="00C4656C"/>
    <w:rsid w:val="00C46F3F"/>
    <w:rsid w:val="00C47081"/>
    <w:rsid w:val="00C474AD"/>
    <w:rsid w:val="00C47F36"/>
    <w:rsid w:val="00C50B12"/>
    <w:rsid w:val="00C513BE"/>
    <w:rsid w:val="00C52101"/>
    <w:rsid w:val="00C529CA"/>
    <w:rsid w:val="00C52B7E"/>
    <w:rsid w:val="00C52CBA"/>
    <w:rsid w:val="00C52DEB"/>
    <w:rsid w:val="00C53096"/>
    <w:rsid w:val="00C532CF"/>
    <w:rsid w:val="00C5387B"/>
    <w:rsid w:val="00C5395D"/>
    <w:rsid w:val="00C54909"/>
    <w:rsid w:val="00C54DF3"/>
    <w:rsid w:val="00C55448"/>
    <w:rsid w:val="00C555F1"/>
    <w:rsid w:val="00C5587F"/>
    <w:rsid w:val="00C55B1E"/>
    <w:rsid w:val="00C55CFC"/>
    <w:rsid w:val="00C55D08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DFE"/>
    <w:rsid w:val="00C63E65"/>
    <w:rsid w:val="00C65478"/>
    <w:rsid w:val="00C660D0"/>
    <w:rsid w:val="00C660F7"/>
    <w:rsid w:val="00C6644C"/>
    <w:rsid w:val="00C664BB"/>
    <w:rsid w:val="00C66D1B"/>
    <w:rsid w:val="00C66D89"/>
    <w:rsid w:val="00C67207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564"/>
    <w:rsid w:val="00C71E57"/>
    <w:rsid w:val="00C71F19"/>
    <w:rsid w:val="00C72010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7D2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743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230B"/>
    <w:rsid w:val="00C924D1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94C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00C"/>
    <w:rsid w:val="00CA36E5"/>
    <w:rsid w:val="00CA37F6"/>
    <w:rsid w:val="00CA3A1A"/>
    <w:rsid w:val="00CA3E28"/>
    <w:rsid w:val="00CA4059"/>
    <w:rsid w:val="00CA4202"/>
    <w:rsid w:val="00CA4894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53E"/>
    <w:rsid w:val="00CB4E8F"/>
    <w:rsid w:val="00CB50E7"/>
    <w:rsid w:val="00CB5389"/>
    <w:rsid w:val="00CB53D5"/>
    <w:rsid w:val="00CB64E5"/>
    <w:rsid w:val="00CB731C"/>
    <w:rsid w:val="00CB7322"/>
    <w:rsid w:val="00CB737F"/>
    <w:rsid w:val="00CB7B9F"/>
    <w:rsid w:val="00CB7C18"/>
    <w:rsid w:val="00CC00B7"/>
    <w:rsid w:val="00CC054E"/>
    <w:rsid w:val="00CC09AA"/>
    <w:rsid w:val="00CC0BDA"/>
    <w:rsid w:val="00CC182A"/>
    <w:rsid w:val="00CC256B"/>
    <w:rsid w:val="00CC2D89"/>
    <w:rsid w:val="00CC2FDB"/>
    <w:rsid w:val="00CC347E"/>
    <w:rsid w:val="00CC3BA4"/>
    <w:rsid w:val="00CC40EA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50DA"/>
    <w:rsid w:val="00CD55C9"/>
    <w:rsid w:val="00CD58E5"/>
    <w:rsid w:val="00CD5E92"/>
    <w:rsid w:val="00CD6B3A"/>
    <w:rsid w:val="00CD6D9C"/>
    <w:rsid w:val="00CD6DC8"/>
    <w:rsid w:val="00CD7592"/>
    <w:rsid w:val="00CD79A3"/>
    <w:rsid w:val="00CD7DB4"/>
    <w:rsid w:val="00CD7E48"/>
    <w:rsid w:val="00CD7F18"/>
    <w:rsid w:val="00CE040E"/>
    <w:rsid w:val="00CE04B0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120"/>
    <w:rsid w:val="00CF73DC"/>
    <w:rsid w:val="00CF7643"/>
    <w:rsid w:val="00CF7C68"/>
    <w:rsid w:val="00CF7F75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5FB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12E"/>
    <w:rsid w:val="00D177C4"/>
    <w:rsid w:val="00D17893"/>
    <w:rsid w:val="00D17A7E"/>
    <w:rsid w:val="00D17F4F"/>
    <w:rsid w:val="00D20198"/>
    <w:rsid w:val="00D20502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42B"/>
    <w:rsid w:val="00D30561"/>
    <w:rsid w:val="00D306CC"/>
    <w:rsid w:val="00D308BA"/>
    <w:rsid w:val="00D30C4D"/>
    <w:rsid w:val="00D30F94"/>
    <w:rsid w:val="00D3115B"/>
    <w:rsid w:val="00D31DF5"/>
    <w:rsid w:val="00D32901"/>
    <w:rsid w:val="00D32B56"/>
    <w:rsid w:val="00D339AA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6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564"/>
    <w:rsid w:val="00D62735"/>
    <w:rsid w:val="00D63003"/>
    <w:rsid w:val="00D63041"/>
    <w:rsid w:val="00D6346A"/>
    <w:rsid w:val="00D63971"/>
    <w:rsid w:val="00D63F1B"/>
    <w:rsid w:val="00D644D1"/>
    <w:rsid w:val="00D64A52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F5"/>
    <w:rsid w:val="00D74F7A"/>
    <w:rsid w:val="00D75199"/>
    <w:rsid w:val="00D75474"/>
    <w:rsid w:val="00D75B32"/>
    <w:rsid w:val="00D75D13"/>
    <w:rsid w:val="00D76ADF"/>
    <w:rsid w:val="00D77086"/>
    <w:rsid w:val="00D777BC"/>
    <w:rsid w:val="00D77B50"/>
    <w:rsid w:val="00D809A3"/>
    <w:rsid w:val="00D80B92"/>
    <w:rsid w:val="00D80CDB"/>
    <w:rsid w:val="00D81298"/>
    <w:rsid w:val="00D818A2"/>
    <w:rsid w:val="00D81909"/>
    <w:rsid w:val="00D81928"/>
    <w:rsid w:val="00D819A4"/>
    <w:rsid w:val="00D81D55"/>
    <w:rsid w:val="00D82B09"/>
    <w:rsid w:val="00D82C8B"/>
    <w:rsid w:val="00D82D03"/>
    <w:rsid w:val="00D82F98"/>
    <w:rsid w:val="00D83934"/>
    <w:rsid w:val="00D8395B"/>
    <w:rsid w:val="00D84697"/>
    <w:rsid w:val="00D84C6B"/>
    <w:rsid w:val="00D851F2"/>
    <w:rsid w:val="00D85669"/>
    <w:rsid w:val="00D86255"/>
    <w:rsid w:val="00D862E4"/>
    <w:rsid w:val="00D863D4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2752"/>
    <w:rsid w:val="00D92CB7"/>
    <w:rsid w:val="00D933ED"/>
    <w:rsid w:val="00D94C07"/>
    <w:rsid w:val="00D9551A"/>
    <w:rsid w:val="00D95520"/>
    <w:rsid w:val="00D95554"/>
    <w:rsid w:val="00D963F6"/>
    <w:rsid w:val="00D9661E"/>
    <w:rsid w:val="00D967ED"/>
    <w:rsid w:val="00D96EA5"/>
    <w:rsid w:val="00D96ECA"/>
    <w:rsid w:val="00D97075"/>
    <w:rsid w:val="00D97A3A"/>
    <w:rsid w:val="00D97C46"/>
    <w:rsid w:val="00DA005B"/>
    <w:rsid w:val="00DA16C6"/>
    <w:rsid w:val="00DA1740"/>
    <w:rsid w:val="00DA1851"/>
    <w:rsid w:val="00DA1D3A"/>
    <w:rsid w:val="00DA1D4A"/>
    <w:rsid w:val="00DA2445"/>
    <w:rsid w:val="00DA2803"/>
    <w:rsid w:val="00DA290A"/>
    <w:rsid w:val="00DA2D39"/>
    <w:rsid w:val="00DA2DCA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97E"/>
    <w:rsid w:val="00DC307C"/>
    <w:rsid w:val="00DC3222"/>
    <w:rsid w:val="00DC3AEE"/>
    <w:rsid w:val="00DC4157"/>
    <w:rsid w:val="00DC4747"/>
    <w:rsid w:val="00DC4FB8"/>
    <w:rsid w:val="00DC56E0"/>
    <w:rsid w:val="00DC57C3"/>
    <w:rsid w:val="00DC58BD"/>
    <w:rsid w:val="00DC5B1F"/>
    <w:rsid w:val="00DC6245"/>
    <w:rsid w:val="00DC6308"/>
    <w:rsid w:val="00DC656D"/>
    <w:rsid w:val="00DC6FE4"/>
    <w:rsid w:val="00DC7D79"/>
    <w:rsid w:val="00DC7E0C"/>
    <w:rsid w:val="00DD0230"/>
    <w:rsid w:val="00DD0AED"/>
    <w:rsid w:val="00DD0AF9"/>
    <w:rsid w:val="00DD0B9A"/>
    <w:rsid w:val="00DD129C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F8"/>
    <w:rsid w:val="00DE047F"/>
    <w:rsid w:val="00DE07A5"/>
    <w:rsid w:val="00DE089D"/>
    <w:rsid w:val="00DE0A83"/>
    <w:rsid w:val="00DE183D"/>
    <w:rsid w:val="00DE19BA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7"/>
    <w:rsid w:val="00E00672"/>
    <w:rsid w:val="00E00765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FA"/>
    <w:rsid w:val="00E02D02"/>
    <w:rsid w:val="00E02D0C"/>
    <w:rsid w:val="00E0321E"/>
    <w:rsid w:val="00E032D5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61"/>
    <w:rsid w:val="00E1076D"/>
    <w:rsid w:val="00E10F77"/>
    <w:rsid w:val="00E10FCA"/>
    <w:rsid w:val="00E1182F"/>
    <w:rsid w:val="00E11AA1"/>
    <w:rsid w:val="00E11C97"/>
    <w:rsid w:val="00E11E30"/>
    <w:rsid w:val="00E124C6"/>
    <w:rsid w:val="00E126CE"/>
    <w:rsid w:val="00E12857"/>
    <w:rsid w:val="00E12AFA"/>
    <w:rsid w:val="00E12D43"/>
    <w:rsid w:val="00E12ECA"/>
    <w:rsid w:val="00E12EE6"/>
    <w:rsid w:val="00E1304C"/>
    <w:rsid w:val="00E130C0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33C"/>
    <w:rsid w:val="00E20908"/>
    <w:rsid w:val="00E213F6"/>
    <w:rsid w:val="00E216B1"/>
    <w:rsid w:val="00E21976"/>
    <w:rsid w:val="00E21AD5"/>
    <w:rsid w:val="00E21E3B"/>
    <w:rsid w:val="00E232EB"/>
    <w:rsid w:val="00E23832"/>
    <w:rsid w:val="00E239B8"/>
    <w:rsid w:val="00E23AD9"/>
    <w:rsid w:val="00E242A6"/>
    <w:rsid w:val="00E244F8"/>
    <w:rsid w:val="00E24DC9"/>
    <w:rsid w:val="00E24F9F"/>
    <w:rsid w:val="00E25063"/>
    <w:rsid w:val="00E250D3"/>
    <w:rsid w:val="00E25B8E"/>
    <w:rsid w:val="00E2654C"/>
    <w:rsid w:val="00E26861"/>
    <w:rsid w:val="00E26A8C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68B"/>
    <w:rsid w:val="00E3579F"/>
    <w:rsid w:val="00E35875"/>
    <w:rsid w:val="00E35FD6"/>
    <w:rsid w:val="00E36790"/>
    <w:rsid w:val="00E36C1B"/>
    <w:rsid w:val="00E3767D"/>
    <w:rsid w:val="00E377AE"/>
    <w:rsid w:val="00E37A2E"/>
    <w:rsid w:val="00E400A7"/>
    <w:rsid w:val="00E40BE8"/>
    <w:rsid w:val="00E41F24"/>
    <w:rsid w:val="00E4203E"/>
    <w:rsid w:val="00E4208D"/>
    <w:rsid w:val="00E42206"/>
    <w:rsid w:val="00E42393"/>
    <w:rsid w:val="00E427B5"/>
    <w:rsid w:val="00E442BD"/>
    <w:rsid w:val="00E44A12"/>
    <w:rsid w:val="00E4517E"/>
    <w:rsid w:val="00E451F9"/>
    <w:rsid w:val="00E453BF"/>
    <w:rsid w:val="00E455B4"/>
    <w:rsid w:val="00E459B6"/>
    <w:rsid w:val="00E459BF"/>
    <w:rsid w:val="00E45B30"/>
    <w:rsid w:val="00E460FD"/>
    <w:rsid w:val="00E4616B"/>
    <w:rsid w:val="00E4647E"/>
    <w:rsid w:val="00E47EDA"/>
    <w:rsid w:val="00E505DC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52B8"/>
    <w:rsid w:val="00E558D7"/>
    <w:rsid w:val="00E55B3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794"/>
    <w:rsid w:val="00E60A27"/>
    <w:rsid w:val="00E60B95"/>
    <w:rsid w:val="00E6155E"/>
    <w:rsid w:val="00E619E4"/>
    <w:rsid w:val="00E61AFB"/>
    <w:rsid w:val="00E62850"/>
    <w:rsid w:val="00E62B32"/>
    <w:rsid w:val="00E62F74"/>
    <w:rsid w:val="00E631B9"/>
    <w:rsid w:val="00E638E9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1093"/>
    <w:rsid w:val="00E717B7"/>
    <w:rsid w:val="00E717C4"/>
    <w:rsid w:val="00E71996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77C76"/>
    <w:rsid w:val="00E8007B"/>
    <w:rsid w:val="00E80181"/>
    <w:rsid w:val="00E8079E"/>
    <w:rsid w:val="00E80BE3"/>
    <w:rsid w:val="00E81CA3"/>
    <w:rsid w:val="00E82069"/>
    <w:rsid w:val="00E8212D"/>
    <w:rsid w:val="00E82353"/>
    <w:rsid w:val="00E825A7"/>
    <w:rsid w:val="00E8286C"/>
    <w:rsid w:val="00E8362E"/>
    <w:rsid w:val="00E837B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1F3"/>
    <w:rsid w:val="00E8669B"/>
    <w:rsid w:val="00E867BE"/>
    <w:rsid w:val="00E87EC9"/>
    <w:rsid w:val="00E9080B"/>
    <w:rsid w:val="00E90E96"/>
    <w:rsid w:val="00E9114E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AE2"/>
    <w:rsid w:val="00EA5ED8"/>
    <w:rsid w:val="00EA617B"/>
    <w:rsid w:val="00EA63A2"/>
    <w:rsid w:val="00EA6487"/>
    <w:rsid w:val="00EA64C5"/>
    <w:rsid w:val="00EA655D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807"/>
    <w:rsid w:val="00EB1963"/>
    <w:rsid w:val="00EB1A3A"/>
    <w:rsid w:val="00EB1D7F"/>
    <w:rsid w:val="00EB24DE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142D"/>
    <w:rsid w:val="00EC1499"/>
    <w:rsid w:val="00EC14C9"/>
    <w:rsid w:val="00EC2556"/>
    <w:rsid w:val="00EC2B11"/>
    <w:rsid w:val="00EC3461"/>
    <w:rsid w:val="00EC34BE"/>
    <w:rsid w:val="00EC3565"/>
    <w:rsid w:val="00EC36A7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325"/>
    <w:rsid w:val="00EC662D"/>
    <w:rsid w:val="00EC68ED"/>
    <w:rsid w:val="00EC6923"/>
    <w:rsid w:val="00EC6BE3"/>
    <w:rsid w:val="00EC702F"/>
    <w:rsid w:val="00EC74B3"/>
    <w:rsid w:val="00EC77D1"/>
    <w:rsid w:val="00EC77EF"/>
    <w:rsid w:val="00EC79AB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D798B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289"/>
    <w:rsid w:val="00EE57D4"/>
    <w:rsid w:val="00EE5EC5"/>
    <w:rsid w:val="00EE5F8C"/>
    <w:rsid w:val="00EE6BA7"/>
    <w:rsid w:val="00EE7095"/>
    <w:rsid w:val="00EF00B4"/>
    <w:rsid w:val="00EF04F4"/>
    <w:rsid w:val="00EF0C59"/>
    <w:rsid w:val="00EF0DD4"/>
    <w:rsid w:val="00EF0DDF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CB5"/>
    <w:rsid w:val="00EF4D28"/>
    <w:rsid w:val="00EF56EE"/>
    <w:rsid w:val="00EF56F2"/>
    <w:rsid w:val="00EF5FC2"/>
    <w:rsid w:val="00F005E9"/>
    <w:rsid w:val="00F00768"/>
    <w:rsid w:val="00F009EC"/>
    <w:rsid w:val="00F00A0D"/>
    <w:rsid w:val="00F0103C"/>
    <w:rsid w:val="00F011F8"/>
    <w:rsid w:val="00F01F38"/>
    <w:rsid w:val="00F02EC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3A3"/>
    <w:rsid w:val="00F135EE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E3D"/>
    <w:rsid w:val="00F17FD0"/>
    <w:rsid w:val="00F2050E"/>
    <w:rsid w:val="00F2071F"/>
    <w:rsid w:val="00F207E0"/>
    <w:rsid w:val="00F214C2"/>
    <w:rsid w:val="00F21B11"/>
    <w:rsid w:val="00F22389"/>
    <w:rsid w:val="00F22438"/>
    <w:rsid w:val="00F224A3"/>
    <w:rsid w:val="00F227E6"/>
    <w:rsid w:val="00F2293E"/>
    <w:rsid w:val="00F22A3F"/>
    <w:rsid w:val="00F238C9"/>
    <w:rsid w:val="00F239D3"/>
    <w:rsid w:val="00F23B94"/>
    <w:rsid w:val="00F23D52"/>
    <w:rsid w:val="00F23E59"/>
    <w:rsid w:val="00F25AAF"/>
    <w:rsid w:val="00F25DB0"/>
    <w:rsid w:val="00F25E76"/>
    <w:rsid w:val="00F26401"/>
    <w:rsid w:val="00F26918"/>
    <w:rsid w:val="00F269F7"/>
    <w:rsid w:val="00F26B22"/>
    <w:rsid w:val="00F2715E"/>
    <w:rsid w:val="00F30105"/>
    <w:rsid w:val="00F302B2"/>
    <w:rsid w:val="00F30384"/>
    <w:rsid w:val="00F3039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AD1"/>
    <w:rsid w:val="00F376D0"/>
    <w:rsid w:val="00F377D0"/>
    <w:rsid w:val="00F37895"/>
    <w:rsid w:val="00F37B2D"/>
    <w:rsid w:val="00F37C78"/>
    <w:rsid w:val="00F4023F"/>
    <w:rsid w:val="00F405C5"/>
    <w:rsid w:val="00F405FA"/>
    <w:rsid w:val="00F40B0D"/>
    <w:rsid w:val="00F40F0B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D96"/>
    <w:rsid w:val="00F46DF1"/>
    <w:rsid w:val="00F470E3"/>
    <w:rsid w:val="00F47200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876"/>
    <w:rsid w:val="00F55AB4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2069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5EB2"/>
    <w:rsid w:val="00F6630F"/>
    <w:rsid w:val="00F66D9B"/>
    <w:rsid w:val="00F66F01"/>
    <w:rsid w:val="00F67691"/>
    <w:rsid w:val="00F679E6"/>
    <w:rsid w:val="00F67A29"/>
    <w:rsid w:val="00F67B66"/>
    <w:rsid w:val="00F67E72"/>
    <w:rsid w:val="00F7006A"/>
    <w:rsid w:val="00F701B6"/>
    <w:rsid w:val="00F703FA"/>
    <w:rsid w:val="00F7048E"/>
    <w:rsid w:val="00F70916"/>
    <w:rsid w:val="00F70EED"/>
    <w:rsid w:val="00F71040"/>
    <w:rsid w:val="00F71708"/>
    <w:rsid w:val="00F72F94"/>
    <w:rsid w:val="00F72FD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AAF"/>
    <w:rsid w:val="00F76000"/>
    <w:rsid w:val="00F767A4"/>
    <w:rsid w:val="00F76A41"/>
    <w:rsid w:val="00F76E02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415"/>
    <w:rsid w:val="00F835C6"/>
    <w:rsid w:val="00F838A7"/>
    <w:rsid w:val="00F83918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38C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71"/>
    <w:rsid w:val="00F95D90"/>
    <w:rsid w:val="00F95EE2"/>
    <w:rsid w:val="00F960FD"/>
    <w:rsid w:val="00F96432"/>
    <w:rsid w:val="00F96598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03C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5F8D"/>
    <w:rsid w:val="00FC65E7"/>
    <w:rsid w:val="00FC6D93"/>
    <w:rsid w:val="00FC709B"/>
    <w:rsid w:val="00FC716C"/>
    <w:rsid w:val="00FC71B0"/>
    <w:rsid w:val="00FC731F"/>
    <w:rsid w:val="00FC77AA"/>
    <w:rsid w:val="00FC7D05"/>
    <w:rsid w:val="00FC7F2D"/>
    <w:rsid w:val="00FD0117"/>
    <w:rsid w:val="00FD01E9"/>
    <w:rsid w:val="00FD0586"/>
    <w:rsid w:val="00FD1100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B39"/>
    <w:rsid w:val="00FD5E76"/>
    <w:rsid w:val="00FD706B"/>
    <w:rsid w:val="00FD752F"/>
    <w:rsid w:val="00FD76B0"/>
    <w:rsid w:val="00FD79D5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26B"/>
    <w:rsid w:val="00FE2A53"/>
    <w:rsid w:val="00FE3238"/>
    <w:rsid w:val="00FE3C71"/>
    <w:rsid w:val="00FE505D"/>
    <w:rsid w:val="00FE56B5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68B"/>
    <w:rsid w:val="00FF392C"/>
    <w:rsid w:val="00FF3BE9"/>
    <w:rsid w:val="00FF3FED"/>
    <w:rsid w:val="00FF4100"/>
    <w:rsid w:val="00FF4D41"/>
    <w:rsid w:val="00FF6166"/>
    <w:rsid w:val="00FF6E62"/>
    <w:rsid w:val="00FF70D7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35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EC6325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47C30-337A-470A-A9BF-D9C1874E6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33</Pages>
  <Words>7018</Words>
  <Characters>31682</Characters>
  <Application>Microsoft Office Word</Application>
  <DocSecurity>0</DocSecurity>
  <Lines>264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38623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Saisamorn, Chimyoo</cp:lastModifiedBy>
  <cp:revision>3</cp:revision>
  <cp:lastPrinted>2018-11-01T04:58:00Z</cp:lastPrinted>
  <dcterms:created xsi:type="dcterms:W3CDTF">2018-11-09T03:45:00Z</dcterms:created>
  <dcterms:modified xsi:type="dcterms:W3CDTF">2018-11-09T03:46:00Z</dcterms:modified>
</cp:coreProperties>
</file>