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21C" w:rsidRPr="00101763" w:rsidRDefault="00884617" w:rsidP="005E4C88">
      <w:pPr>
        <w:spacing w:after="600" w:line="260" w:lineRule="atLeast"/>
        <w:rPr>
          <w:rFonts w:ascii="Times New Roman" w:hAnsi="Times New Roman" w:cs="Cordia New"/>
          <w:cs/>
        </w:rPr>
      </w:pPr>
      <w:bookmarkStart w:id="0" w:name="Title"/>
      <w:r>
        <w:rPr>
          <w:rFonts w:ascii="Times New Roman" w:hAnsi="Times New Roman" w:cs="Cordia New"/>
          <w:cs/>
        </w:rPr>
        <w:tab/>
      </w:r>
    </w:p>
    <w:p w:rsidR="00D4721C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Pr="0002121F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4721C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="00187FF4">
        <w:rPr>
          <w:rFonts w:ascii="Times New Roman" w:hAnsi="Times New Roman" w:cs="Times New Roman"/>
          <w:b/>
          <w:bCs/>
          <w:sz w:val="40"/>
          <w:szCs w:val="40"/>
        </w:rPr>
        <w:t xml:space="preserve">Robinson </w:t>
      </w:r>
      <w:r>
        <w:rPr>
          <w:rFonts w:ascii="Times New Roman" w:hAnsi="Times New Roman" w:cs="Times New Roman"/>
          <w:b/>
          <w:bCs/>
          <w:sz w:val="40"/>
          <w:szCs w:val="40"/>
        </w:rPr>
        <w:t>Public Company Limited</w:t>
      </w:r>
    </w:p>
    <w:p w:rsidR="00D4721C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gramStart"/>
      <w:r>
        <w:rPr>
          <w:rFonts w:ascii="Times New Roman" w:hAnsi="Times New Roman" w:cs="Times New Roman"/>
          <w:b/>
          <w:bCs/>
          <w:sz w:val="40"/>
          <w:szCs w:val="40"/>
        </w:rPr>
        <w:t>and</w:t>
      </w:r>
      <w:proofErr w:type="gramEnd"/>
      <w:r>
        <w:rPr>
          <w:rFonts w:ascii="Times New Roman" w:hAnsi="Times New Roman" w:cs="Times New Roman"/>
          <w:b/>
          <w:bCs/>
          <w:sz w:val="40"/>
          <w:szCs w:val="40"/>
        </w:rPr>
        <w:t xml:space="preserve"> its Subsidiaries</w:t>
      </w:r>
      <w:bookmarkStart w:id="1" w:name="SubTitle"/>
      <w:bookmarkEnd w:id="0"/>
    </w:p>
    <w:p w:rsidR="00D4721C" w:rsidRDefault="00D4721C">
      <w:pPr>
        <w:spacing w:after="20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04BD" w:rsidRDefault="002B04BD" w:rsidP="002B04BD">
      <w:pPr>
        <w:spacing w:line="260" w:lineRule="atLeast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Interim financial statements</w:t>
      </w:r>
    </w:p>
    <w:p w:rsidR="00F3081D" w:rsidRDefault="00F3081D" w:rsidP="00F3081D">
      <w:pPr>
        <w:spacing w:line="260" w:lineRule="atLeast"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for</w:t>
      </w:r>
      <w:proofErr w:type="gramEnd"/>
      <w:r>
        <w:rPr>
          <w:rFonts w:ascii="Times New Roman" w:hAnsi="Times New Roman" w:hint="cs"/>
          <w:sz w:val="32"/>
          <w:szCs w:val="32"/>
          <w:cs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the three-month </w:t>
      </w:r>
      <w:r>
        <w:rPr>
          <w:rFonts w:ascii="Times New Roman" w:hAnsi="Times New Roman"/>
          <w:sz w:val="32"/>
          <w:szCs w:val="40"/>
        </w:rPr>
        <w:t xml:space="preserve">and nine-month </w:t>
      </w:r>
      <w:r>
        <w:rPr>
          <w:rFonts w:ascii="Times New Roman" w:hAnsi="Times New Roman" w:cs="Times New Roman"/>
          <w:sz w:val="32"/>
          <w:szCs w:val="32"/>
        </w:rPr>
        <w:t>period</w:t>
      </w:r>
      <w:r w:rsidR="00AD521D">
        <w:rPr>
          <w:rFonts w:ascii="Times New Roman" w:hAnsi="Times New Roman" w:cs="Times New Roman"/>
          <w:sz w:val="32"/>
          <w:szCs w:val="32"/>
        </w:rPr>
        <w:t>s</w:t>
      </w:r>
      <w:r>
        <w:rPr>
          <w:rFonts w:ascii="Times New Roman" w:hAnsi="Times New Roman" w:cs="Times New Roman"/>
          <w:sz w:val="32"/>
          <w:szCs w:val="32"/>
        </w:rPr>
        <w:t xml:space="preserve"> ended </w:t>
      </w:r>
    </w:p>
    <w:p w:rsidR="002B04BD" w:rsidRPr="00E13E2D" w:rsidRDefault="00F3081D" w:rsidP="00F3081D">
      <w:pPr>
        <w:spacing w:line="260" w:lineRule="atLeast"/>
        <w:jc w:val="center"/>
        <w:rPr>
          <w:rFonts w:ascii="Times New Roman" w:hAnsi="Times New Roman"/>
          <w:sz w:val="32"/>
          <w:szCs w:val="40"/>
        </w:rPr>
      </w:pPr>
      <w:r>
        <w:rPr>
          <w:rFonts w:ascii="Times New Roman" w:hAnsi="Times New Roman" w:cs="Times New Roman"/>
          <w:sz w:val="32"/>
          <w:szCs w:val="32"/>
        </w:rPr>
        <w:t>30 September</w:t>
      </w:r>
      <w:r w:rsidR="002B04BD">
        <w:rPr>
          <w:rFonts w:ascii="Times New Roman" w:hAnsi="Times New Roman" w:cs="Times New Roman"/>
          <w:sz w:val="32"/>
          <w:szCs w:val="32"/>
        </w:rPr>
        <w:t xml:space="preserve"> 201</w:t>
      </w:r>
      <w:r w:rsidR="002B04BD">
        <w:rPr>
          <w:rFonts w:ascii="Times New Roman" w:hAnsi="Times New Roman"/>
          <w:sz w:val="32"/>
          <w:szCs w:val="40"/>
        </w:rPr>
        <w:t>8</w:t>
      </w:r>
    </w:p>
    <w:p w:rsidR="002B04BD" w:rsidRDefault="002B04BD" w:rsidP="002B04BD">
      <w:pPr>
        <w:spacing w:line="260" w:lineRule="atLeast"/>
        <w:jc w:val="center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and</w:t>
      </w:r>
      <w:proofErr w:type="gramEnd"/>
    </w:p>
    <w:p w:rsidR="002B04BD" w:rsidRDefault="002B04BD" w:rsidP="002B04BD">
      <w:pPr>
        <w:spacing w:line="260" w:lineRule="atLeast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Independent auditor’s report on review of </w:t>
      </w:r>
    </w:p>
    <w:p w:rsidR="002B04BD" w:rsidRDefault="002B04BD" w:rsidP="002B04BD">
      <w:pPr>
        <w:spacing w:line="260" w:lineRule="atLeast"/>
        <w:jc w:val="center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interim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financial information</w:t>
      </w:r>
    </w:p>
    <w:p w:rsidR="002B04BD" w:rsidRDefault="002B04BD">
      <w:pPr>
        <w:spacing w:line="260" w:lineRule="atLeast"/>
        <w:jc w:val="center"/>
        <w:rPr>
          <w:rFonts w:ascii="Times New Roman" w:hAnsi="Times New Roman" w:cs="Times New Roman"/>
          <w:sz w:val="36"/>
          <w:szCs w:val="36"/>
        </w:rPr>
      </w:pPr>
    </w:p>
    <w:p w:rsidR="00D4721C" w:rsidRDefault="00D4721C">
      <w:pPr>
        <w:spacing w:line="260" w:lineRule="atLeast"/>
        <w:jc w:val="center"/>
        <w:rPr>
          <w:rFonts w:ascii="Times New Roman" w:hAnsi="Times New Roman" w:cs="Times New Roman"/>
          <w:sz w:val="32"/>
          <w:szCs w:val="32"/>
        </w:rPr>
      </w:pPr>
    </w:p>
    <w:bookmarkEnd w:id="1"/>
    <w:p w:rsidR="00D4721C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  <w:sectPr w:rsidR="00D4721C" w:rsidSect="00DC5A8A">
          <w:headerReference w:type="default" r:id="rId8"/>
          <w:footerReference w:type="even" r:id="rId9"/>
          <w:footerReference w:type="default" r:id="rId10"/>
          <w:footerReference w:type="first" r:id="rId11"/>
          <w:type w:val="nextColumn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</w:sectPr>
      </w:pPr>
    </w:p>
    <w:p w:rsidR="00D4721C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D4721C" w:rsidRDefault="00D4721C">
      <w:pPr>
        <w:pStyle w:val="AAheadingwocontents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Times New Roman"/>
        </w:rPr>
      </w:pPr>
    </w:p>
    <w:p w:rsidR="00D4721C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D4721C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D4721C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D4721C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D4721C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D4721C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D4721C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D4721C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D4721C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2721B7" w:rsidRDefault="00272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2721B7" w:rsidRPr="00030BBA" w:rsidRDefault="002721B7" w:rsidP="0045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Cordia New"/>
          <w:b/>
          <w:bCs/>
          <w:sz w:val="28"/>
          <w:szCs w:val="28"/>
        </w:rPr>
      </w:pPr>
    </w:p>
    <w:p w:rsidR="002721B7" w:rsidRPr="00030BBA" w:rsidRDefault="002721B7" w:rsidP="0045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Cordia New"/>
          <w:b/>
          <w:bCs/>
          <w:sz w:val="28"/>
          <w:szCs w:val="28"/>
        </w:rPr>
      </w:pPr>
    </w:p>
    <w:p w:rsidR="00AE20CE" w:rsidRPr="00AE20CE" w:rsidRDefault="006E27B7" w:rsidP="0045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Indep</w:t>
      </w:r>
      <w:r w:rsidR="00650CCC">
        <w:rPr>
          <w:rFonts w:ascii="Times New Roman" w:hAnsi="Times New Roman" w:cs="Times New Roman"/>
          <w:b/>
          <w:bCs/>
          <w:sz w:val="28"/>
          <w:szCs w:val="28"/>
        </w:rPr>
        <w:t xml:space="preserve">endent </w:t>
      </w:r>
      <w:r w:rsidR="00650CCC">
        <w:rPr>
          <w:rFonts w:ascii="Times New Roman" w:hAnsi="Times New Roman"/>
          <w:b/>
          <w:bCs/>
          <w:sz w:val="28"/>
          <w:szCs w:val="35"/>
        </w:rPr>
        <w:t>A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uditor’s </w:t>
      </w:r>
      <w:r w:rsidR="00650CCC">
        <w:rPr>
          <w:rFonts w:ascii="Times New Roman" w:hAnsi="Times New Roman" w:cs="Times New Roman"/>
          <w:b/>
          <w:bCs/>
          <w:sz w:val="28"/>
          <w:szCs w:val="28"/>
        </w:rPr>
        <w:t>Report on R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eview of </w:t>
      </w:r>
      <w:r w:rsidR="00650CCC">
        <w:rPr>
          <w:rFonts w:ascii="Times New Roman" w:hAnsi="Times New Roman" w:cs="Times New Roman"/>
          <w:b/>
          <w:bCs/>
          <w:sz w:val="28"/>
          <w:szCs w:val="28"/>
        </w:rPr>
        <w:t>Interim F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inancial </w:t>
      </w:r>
      <w:r w:rsidR="00650CCC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="00AE20CE" w:rsidRPr="00AE20CE">
        <w:rPr>
          <w:rFonts w:ascii="Times New Roman" w:hAnsi="Times New Roman" w:cs="Times New Roman"/>
          <w:b/>
          <w:bCs/>
          <w:sz w:val="28"/>
          <w:szCs w:val="28"/>
        </w:rPr>
        <w:t>nformation</w:t>
      </w:r>
    </w:p>
    <w:p w:rsidR="005B5CBF" w:rsidRDefault="005B5CBF" w:rsidP="0045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5B5CBF" w:rsidRDefault="005B5CBF" w:rsidP="0045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D4721C" w:rsidRPr="00F3081D" w:rsidRDefault="00D4721C" w:rsidP="0045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3081D">
        <w:rPr>
          <w:rFonts w:ascii="Times New Roman" w:hAnsi="Times New Roman" w:cs="Times New Roman"/>
          <w:b/>
          <w:bCs/>
          <w:sz w:val="24"/>
          <w:szCs w:val="24"/>
        </w:rPr>
        <w:t>To the Board of Directors of Robinson Public Company Limited</w:t>
      </w:r>
    </w:p>
    <w:p w:rsidR="005B5CBF" w:rsidRDefault="005B5CBF" w:rsidP="0045139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  <w:rPr>
          <w:rFonts w:cs="Times New Roman"/>
        </w:rPr>
      </w:pPr>
    </w:p>
    <w:p w:rsidR="005B5CBF" w:rsidRDefault="005B5CBF" w:rsidP="0045139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  <w:rPr>
          <w:rFonts w:cs="Times New Roman"/>
        </w:rPr>
      </w:pPr>
    </w:p>
    <w:p w:rsidR="00AE20CE" w:rsidRPr="00AE20CE" w:rsidRDefault="00AE20CE" w:rsidP="0045139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  <w:rPr>
          <w:rFonts w:cs="Times New Roman"/>
        </w:rPr>
      </w:pPr>
      <w:r w:rsidRPr="00AE20CE">
        <w:rPr>
          <w:rFonts w:cs="Times New Roman"/>
        </w:rPr>
        <w:t>I have reviewed the accompanying consolidated and separate statement</w:t>
      </w:r>
      <w:r w:rsidR="0055573A">
        <w:rPr>
          <w:rFonts w:cs="Times New Roman"/>
        </w:rPr>
        <w:t xml:space="preserve">s of financial position of </w:t>
      </w:r>
      <w:r w:rsidR="00A93B37">
        <w:rPr>
          <w:rFonts w:cs="Times New Roman"/>
        </w:rPr>
        <w:t>Robinson</w:t>
      </w:r>
      <w:r w:rsidR="00A93B37" w:rsidRPr="003C568B">
        <w:rPr>
          <w:rFonts w:cs="Cordia New" w:hint="cs"/>
          <w:cs/>
        </w:rPr>
        <w:t xml:space="preserve"> </w:t>
      </w:r>
      <w:r>
        <w:rPr>
          <w:rFonts w:cs="Times New Roman"/>
        </w:rPr>
        <w:t xml:space="preserve">Public Company Limited </w:t>
      </w:r>
      <w:r w:rsidRPr="00AE20CE">
        <w:rPr>
          <w:rFonts w:cs="Times New Roman"/>
        </w:rPr>
        <w:t xml:space="preserve">and its subsidiaries, and of </w:t>
      </w:r>
      <w:r w:rsidR="00A93B37">
        <w:rPr>
          <w:rFonts w:cs="Times New Roman"/>
        </w:rPr>
        <w:t>Robinson</w:t>
      </w:r>
      <w:r w:rsidR="00A93B37" w:rsidRPr="003C568B">
        <w:rPr>
          <w:rFonts w:cs="Cordia New" w:hint="cs"/>
          <w:cs/>
        </w:rPr>
        <w:t xml:space="preserve"> </w:t>
      </w:r>
      <w:r>
        <w:rPr>
          <w:rFonts w:cs="Times New Roman"/>
        </w:rPr>
        <w:t>Public Company Limited</w:t>
      </w:r>
      <w:r w:rsidRPr="00AE20CE">
        <w:rPr>
          <w:rFonts w:cs="Times New Roman"/>
        </w:rPr>
        <w:t xml:space="preserve">, respectively, as </w:t>
      </w:r>
      <w:r w:rsidRPr="00F3081D">
        <w:rPr>
          <w:rFonts w:cs="Times New Roman"/>
          <w:spacing w:val="-2"/>
        </w:rPr>
        <w:t xml:space="preserve">at </w:t>
      </w:r>
      <w:r w:rsidR="00F3081D" w:rsidRPr="00F3081D">
        <w:rPr>
          <w:rFonts w:cs="Times New Roman"/>
          <w:spacing w:val="-2"/>
        </w:rPr>
        <w:t>30 September 2018; the consolidated and separate statements of comprehensive income for the three-month</w:t>
      </w:r>
      <w:r w:rsidR="00F3081D">
        <w:rPr>
          <w:rFonts w:cs="Times New Roman"/>
        </w:rPr>
        <w:t xml:space="preserve"> and nine-month period</w:t>
      </w:r>
      <w:r w:rsidR="00AD521D">
        <w:rPr>
          <w:rFonts w:cs="Times New Roman"/>
        </w:rPr>
        <w:t>s</w:t>
      </w:r>
      <w:r w:rsidR="00F3081D">
        <w:rPr>
          <w:rFonts w:cs="Times New Roman"/>
        </w:rPr>
        <w:t xml:space="preserve"> ended 30 September 2018</w:t>
      </w:r>
      <w:r w:rsidR="00F3081D" w:rsidRPr="00AE20CE">
        <w:rPr>
          <w:rFonts w:cs="Times New Roman"/>
        </w:rPr>
        <w:t xml:space="preserve">, </w:t>
      </w:r>
      <w:r w:rsidR="00AD521D">
        <w:rPr>
          <w:rFonts w:cs="Times New Roman"/>
        </w:rPr>
        <w:t>the consolidated and separate statements of</w:t>
      </w:r>
      <w:r w:rsidR="00AD521D" w:rsidRPr="00AE20CE">
        <w:rPr>
          <w:rFonts w:cs="Times New Roman"/>
        </w:rPr>
        <w:t xml:space="preserve"> </w:t>
      </w:r>
      <w:r w:rsidR="00F3081D" w:rsidRPr="00AE20CE">
        <w:rPr>
          <w:rFonts w:cs="Times New Roman"/>
        </w:rPr>
        <w:t>changes in equity and cash f</w:t>
      </w:r>
      <w:r w:rsidR="00F3081D">
        <w:rPr>
          <w:rFonts w:cs="Times New Roman"/>
        </w:rPr>
        <w:t xml:space="preserve">lows for the nine-month period ended </w:t>
      </w:r>
      <w:r w:rsidR="00F3081D" w:rsidRPr="00AE20CE">
        <w:rPr>
          <w:rFonts w:cs="Times New Roman"/>
        </w:rPr>
        <w:t>3</w:t>
      </w:r>
      <w:r w:rsidR="00F3081D">
        <w:rPr>
          <w:rFonts w:cs="Times New Roman"/>
        </w:rPr>
        <w:t xml:space="preserve">0 September </w:t>
      </w:r>
      <w:r w:rsidR="00A1746E">
        <w:rPr>
          <w:rFonts w:cs="Times New Roman"/>
        </w:rPr>
        <w:t>2018;</w:t>
      </w:r>
      <w:r w:rsidRPr="00AE20CE">
        <w:rPr>
          <w:rFonts w:cs="Times New Roman"/>
        </w:rPr>
        <w:t xml:space="preserve"> and condensed notes (“interim financial information”).</w:t>
      </w:r>
      <w:r w:rsidRPr="00AE20CE">
        <w:rPr>
          <w:rFonts w:cs="Times New Roman"/>
          <w:i/>
          <w:iCs/>
        </w:rPr>
        <w:t xml:space="preserve"> </w:t>
      </w:r>
      <w:r w:rsidRPr="00AE20CE">
        <w:rPr>
          <w:rFonts w:cs="Times New Roman"/>
        </w:rPr>
        <w:t>Management</w:t>
      </w:r>
      <w:r w:rsidR="00C04E77">
        <w:rPr>
          <w:rFonts w:cs="Times New Roman"/>
        </w:rPr>
        <w:t xml:space="preserve"> </w:t>
      </w:r>
      <w:r w:rsidRPr="00AE20CE">
        <w:rPr>
          <w:rFonts w:cs="Times New Roman"/>
        </w:rPr>
        <w:t>is responsible for the preparation and presentation of this interim financial information in accordance with Thai Accounting Standard 34, “Interim Financial Reporting”</w:t>
      </w:r>
      <w:r>
        <w:rPr>
          <w:rFonts w:cs="Times New Roman"/>
        </w:rPr>
        <w:t xml:space="preserve">. </w:t>
      </w:r>
      <w:r w:rsidRPr="00AE20CE">
        <w:rPr>
          <w:rFonts w:cs="Times New Roman"/>
        </w:rPr>
        <w:t>My responsibility is to express a conclusion on this interim financial information based on my review.</w:t>
      </w:r>
    </w:p>
    <w:p w:rsidR="00AE20CE" w:rsidRPr="00AE20CE" w:rsidRDefault="00AE20CE" w:rsidP="0045139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643"/>
        <w:jc w:val="thaiDistribute"/>
        <w:rPr>
          <w:rFonts w:cs="Times New Roman"/>
        </w:rPr>
      </w:pPr>
    </w:p>
    <w:p w:rsidR="00AE20CE" w:rsidRPr="00AE20CE" w:rsidRDefault="00AE20CE" w:rsidP="0045139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  <w:rPr>
          <w:rFonts w:cs="Times New Roman"/>
          <w:i/>
        </w:rPr>
      </w:pPr>
      <w:r w:rsidRPr="00AE20CE">
        <w:rPr>
          <w:rFonts w:cs="Times New Roman"/>
          <w:i/>
        </w:rPr>
        <w:t xml:space="preserve">Scope of </w:t>
      </w:r>
      <w:r w:rsidR="0009449E">
        <w:rPr>
          <w:i/>
          <w:szCs w:val="28"/>
        </w:rPr>
        <w:t>r</w:t>
      </w:r>
      <w:r w:rsidRPr="00AE20CE">
        <w:rPr>
          <w:rFonts w:cs="Times New Roman"/>
          <w:i/>
        </w:rPr>
        <w:t>eview</w:t>
      </w:r>
    </w:p>
    <w:p w:rsidR="00AE20CE" w:rsidRPr="00AE20CE" w:rsidRDefault="00AE20CE" w:rsidP="0045139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  <w:rPr>
          <w:rFonts w:cs="Times New Roman"/>
        </w:rPr>
      </w:pPr>
    </w:p>
    <w:p w:rsidR="00AE20CE" w:rsidRPr="00AE20CE" w:rsidRDefault="00AE20CE" w:rsidP="0045139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  <w:rPr>
          <w:rFonts w:cs="Times New Roman"/>
        </w:rPr>
      </w:pPr>
      <w:r w:rsidRPr="00AE20CE">
        <w:rPr>
          <w:rFonts w:cs="Times New Roman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AE20CE" w:rsidRPr="00AE20CE" w:rsidRDefault="00AE20CE" w:rsidP="0045139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  <w:rPr>
          <w:rFonts w:cs="Times New Roman"/>
        </w:rPr>
      </w:pPr>
    </w:p>
    <w:p w:rsidR="00AE20CE" w:rsidRPr="00AE20CE" w:rsidRDefault="00AE20CE" w:rsidP="0045139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  <w:rPr>
          <w:rFonts w:cs="Times New Roman"/>
        </w:rPr>
      </w:pPr>
      <w:r w:rsidRPr="00AE20CE">
        <w:rPr>
          <w:rFonts w:cs="Times New Roman"/>
          <w:i/>
        </w:rPr>
        <w:t>Conclusion</w:t>
      </w:r>
    </w:p>
    <w:p w:rsidR="00AE20CE" w:rsidRPr="00AE20CE" w:rsidRDefault="00AE20CE" w:rsidP="0045139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  <w:rPr>
          <w:rFonts w:cs="Times New Roman"/>
        </w:rPr>
      </w:pPr>
    </w:p>
    <w:p w:rsidR="00AE20CE" w:rsidRPr="00AE20CE" w:rsidRDefault="00AE20CE" w:rsidP="0045139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  <w:rPr>
          <w:rFonts w:cs="Times New Roman"/>
        </w:rPr>
      </w:pPr>
      <w:r w:rsidRPr="00AE20CE">
        <w:rPr>
          <w:rFonts w:cs="Times New Roman"/>
        </w:rPr>
        <w:t>Based on my review, nothing has come to my attention that causes me to believe that the accompanying interim financial information</w:t>
      </w:r>
      <w:r w:rsidRPr="00AE20CE">
        <w:rPr>
          <w:rFonts w:cs="Times New Roman" w:hint="cs"/>
          <w:cs/>
        </w:rPr>
        <w:t xml:space="preserve"> </w:t>
      </w:r>
      <w:r w:rsidRPr="00AE20CE">
        <w:rPr>
          <w:rFonts w:cs="Times New Roman"/>
        </w:rPr>
        <w:t>is not prepared, in all material respects, in accordance with Thai Accounting Standard 34, “Interim Financial Reporting”.</w:t>
      </w:r>
    </w:p>
    <w:p w:rsidR="00AE20CE" w:rsidRPr="00AE20CE" w:rsidRDefault="00AE20CE" w:rsidP="00AE20CE">
      <w:pPr>
        <w:pStyle w:val="StandaardOpinion"/>
        <w:spacing w:line="240" w:lineRule="atLeast"/>
        <w:jc w:val="thaiDistribute"/>
        <w:rPr>
          <w:rFonts w:cs="Times New Roman"/>
        </w:rPr>
      </w:pPr>
    </w:p>
    <w:p w:rsidR="00AE20CE" w:rsidRDefault="00AE20CE" w:rsidP="00AE20CE">
      <w:pPr>
        <w:pStyle w:val="StandaardOpinion"/>
        <w:spacing w:line="240" w:lineRule="atLeast"/>
        <w:jc w:val="thaiDistribute"/>
        <w:rPr>
          <w:rFonts w:cs="Times New Roman"/>
          <w:i/>
          <w:iCs/>
        </w:rPr>
      </w:pPr>
    </w:p>
    <w:p w:rsidR="00AE20CE" w:rsidRDefault="00AE20CE" w:rsidP="00AE20CE">
      <w:pPr>
        <w:pStyle w:val="StandaardOpinion"/>
        <w:spacing w:line="240" w:lineRule="atLeast"/>
        <w:jc w:val="thaiDistribute"/>
        <w:rPr>
          <w:rFonts w:cs="Times New Roman"/>
          <w:i/>
          <w:iCs/>
        </w:rPr>
      </w:pPr>
    </w:p>
    <w:p w:rsidR="00C04E77" w:rsidRDefault="00C04E77" w:rsidP="00AE20CE">
      <w:pPr>
        <w:pStyle w:val="StandaardOpinion"/>
        <w:spacing w:line="240" w:lineRule="atLeast"/>
        <w:jc w:val="thaiDistribute"/>
        <w:rPr>
          <w:rFonts w:cs="Times New Roman"/>
          <w:i/>
          <w:iCs/>
        </w:rPr>
      </w:pPr>
    </w:p>
    <w:p w:rsidR="00AE20CE" w:rsidRDefault="00AE20CE" w:rsidP="00AE20CE">
      <w:pPr>
        <w:pStyle w:val="StandaardOpinion"/>
        <w:spacing w:line="240" w:lineRule="atLeast"/>
        <w:jc w:val="thaiDistribute"/>
        <w:rPr>
          <w:rFonts w:cs="Times New Roman"/>
          <w:i/>
          <w:iCs/>
        </w:rPr>
      </w:pPr>
    </w:p>
    <w:p w:rsidR="0045139F" w:rsidRDefault="0045139F">
      <w:pPr>
        <w:pStyle w:val="E"/>
        <w:spacing w:line="240" w:lineRule="atLeast"/>
        <w:ind w:left="0"/>
        <w:jc w:val="both"/>
        <w:rPr>
          <w:rFonts w:ascii="Times New Roman" w:hAnsi="Times New Roman" w:cs="Times New Roman"/>
          <w:lang w:val="en-US"/>
        </w:rPr>
      </w:pPr>
    </w:p>
    <w:p w:rsidR="00D4721C" w:rsidRDefault="00FA7FDF">
      <w:pPr>
        <w:pStyle w:val="E"/>
        <w:spacing w:line="240" w:lineRule="atLeast"/>
        <w:ind w:left="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(</w:t>
      </w:r>
      <w:r w:rsidR="00847DA0">
        <w:rPr>
          <w:rFonts w:ascii="Times New Roman" w:hAnsi="Times New Roman" w:cs="Times New Roman"/>
          <w:lang w:val="en-US"/>
        </w:rPr>
        <w:t>Pornthip Rimdusit</w:t>
      </w:r>
      <w:r w:rsidR="00D4721C">
        <w:rPr>
          <w:rFonts w:ascii="Times New Roman" w:hAnsi="Times New Roman" w:cs="Times New Roman"/>
          <w:lang w:val="en-US"/>
        </w:rPr>
        <w:t>)</w:t>
      </w:r>
    </w:p>
    <w:p w:rsidR="00D4721C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Certified Public Accountant</w:t>
      </w:r>
    </w:p>
    <w:p w:rsidR="00D4721C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54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847DA0">
        <w:rPr>
          <w:rFonts w:ascii="Times New Roman" w:hAnsi="Times New Roman" w:cs="Times New Roman"/>
          <w:sz w:val="22"/>
          <w:szCs w:val="22"/>
        </w:rPr>
        <w:t>5565</w:t>
      </w:r>
    </w:p>
    <w:p w:rsidR="00D4721C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7344E6" w:rsidRDefault="00847DA0" w:rsidP="00847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60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:rsidR="00D4721C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KPMG Phoomchai Audit Ltd. </w:t>
      </w:r>
    </w:p>
    <w:p w:rsidR="0051219E" w:rsidRDefault="00D4721C" w:rsidP="00512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Bangkok</w:t>
      </w:r>
    </w:p>
    <w:p w:rsidR="00476593" w:rsidRDefault="00676388" w:rsidP="00512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  <w:sz w:val="22"/>
          <w:szCs w:val="28"/>
        </w:rPr>
        <w:t>9</w:t>
      </w:r>
      <w:r w:rsidR="0051219E">
        <w:rPr>
          <w:rFonts w:ascii="Times New Roman" w:hAnsi="Times New Roman" w:cs="Times New Roman"/>
          <w:sz w:val="22"/>
          <w:szCs w:val="22"/>
        </w:rPr>
        <w:t xml:space="preserve"> </w:t>
      </w:r>
      <w:r w:rsidR="00F3081D">
        <w:rPr>
          <w:rFonts w:ascii="Times New Roman" w:hAnsi="Times New Roman" w:cs="Times New Roman"/>
          <w:sz w:val="22"/>
          <w:szCs w:val="22"/>
        </w:rPr>
        <w:t>November</w:t>
      </w:r>
      <w:r w:rsidR="0051219E">
        <w:rPr>
          <w:rFonts w:ascii="Times New Roman" w:hAnsi="Times New Roman" w:cs="Times New Roman"/>
          <w:sz w:val="22"/>
          <w:szCs w:val="22"/>
        </w:rPr>
        <w:t xml:space="preserve"> </w:t>
      </w:r>
      <w:r w:rsidR="002B04BD">
        <w:rPr>
          <w:rFonts w:ascii="Times New Roman" w:hAnsi="Times New Roman" w:cs="Times New Roman"/>
          <w:sz w:val="22"/>
          <w:szCs w:val="22"/>
        </w:rPr>
        <w:t>2018</w:t>
      </w:r>
      <w:bookmarkStart w:id="3" w:name="_GoBack"/>
      <w:bookmarkEnd w:id="3"/>
    </w:p>
    <w:sectPr w:rsidR="00476593" w:rsidSect="004E004D">
      <w:footerReference w:type="default" r:id="rId12"/>
      <w:pgSz w:w="11909" w:h="16834" w:code="9"/>
      <w:pgMar w:top="691" w:right="1152" w:bottom="576" w:left="1440" w:header="720" w:footer="49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0939" w:rsidRDefault="00BE0939">
      <w:r>
        <w:separator/>
      </w:r>
    </w:p>
  </w:endnote>
  <w:endnote w:type="continuationSeparator" w:id="0">
    <w:p w:rsidR="00BE0939" w:rsidRDefault="00BE0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579" w:rsidRDefault="00E215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41</w:t>
    </w:r>
    <w:r>
      <w:rPr>
        <w:rStyle w:val="PageNumber"/>
      </w:rPr>
      <w:fldChar w:fldCharType="end"/>
    </w:r>
  </w:p>
  <w:p w:rsidR="00E21579" w:rsidRDefault="00E2157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579" w:rsidRDefault="00E21579">
    <w:pPr>
      <w:ind w:right="47"/>
      <w:rPr>
        <w:rFonts w:ascii="Times New Roman" w:hAnsi="Times New Roman" w:cs="Times New Roman"/>
        <w:sz w:val="22"/>
        <w:szCs w:val="22"/>
      </w:rPr>
    </w:pPr>
    <w:r>
      <w:rPr>
        <w:rStyle w:val="AACopyright"/>
        <w:rFonts w:ascii="Times New Roman" w:hAnsi="Times New Roman" w:cs="Times New Roman"/>
        <w:sz w:val="22"/>
        <w:szCs w:val="22"/>
      </w:rPr>
      <w:fldChar w:fldCharType="begin"/>
    </w:r>
    <w:r>
      <w:rPr>
        <w:rStyle w:val="AACopyright"/>
        <w:rFonts w:ascii="Times New Roman" w:hAnsi="Times New Roman" w:cs="Times New Roman"/>
        <w:sz w:val="22"/>
        <w:szCs w:val="22"/>
      </w:rPr>
      <w:instrText xml:space="preserve"> FILENAME </w:instrText>
    </w:r>
    <w:r>
      <w:rPr>
        <w:rStyle w:val="AACopyright"/>
        <w:rFonts w:ascii="Times New Roman" w:hAnsi="Times New Roman" w:cs="Times New Roman"/>
        <w:sz w:val="22"/>
        <w:szCs w:val="22"/>
      </w:rPr>
      <w:fldChar w:fldCharType="separate"/>
    </w:r>
    <w:r>
      <w:rPr>
        <w:rStyle w:val="AACopyright"/>
        <w:rFonts w:ascii="Times New Roman" w:hAnsi="Times New Roman" w:cs="Times New Roman"/>
        <w:noProof/>
        <w:sz w:val="22"/>
        <w:szCs w:val="22"/>
      </w:rPr>
      <w:t>RBS Draft EN Q318 7Nov18</w:t>
    </w:r>
    <w:r>
      <w:rPr>
        <w:rStyle w:val="AACopyright"/>
        <w:rFonts w:ascii="Times New Roman" w:hAnsi="Times New Roman" w:cs="Times New Roman"/>
        <w:sz w:val="22"/>
        <w:szCs w:val="22"/>
      </w:rPr>
      <w:fldChar w:fldCharType="end"/>
    </w:r>
    <w:r>
      <w:rPr>
        <w:rStyle w:val="AACopyright"/>
        <w:rFonts w:ascii="Times New Roman" w:hAnsi="Times New Roman" w:cs="Times New Roman"/>
        <w:sz w:val="22"/>
        <w:szCs w:val="22"/>
      </w:rPr>
      <w:tab/>
    </w:r>
    <w:r>
      <w:rPr>
        <w:rStyle w:val="AACopyright"/>
        <w:rFonts w:ascii="Times New Roman" w:hAnsi="Times New Roman" w:cs="Times New Roman"/>
        <w:sz w:val="22"/>
        <w:szCs w:val="22"/>
      </w:rPr>
      <w:tab/>
    </w:r>
    <w:r>
      <w:rPr>
        <w:rStyle w:val="AACopyright"/>
        <w:rFonts w:ascii="Times New Roman" w:hAnsi="Times New Roman" w:cs="Times New Roman"/>
        <w:sz w:val="22"/>
        <w:szCs w:val="22"/>
      </w:rPr>
      <w:tab/>
    </w:r>
    <w:r>
      <w:rPr>
        <w:rStyle w:val="AACopyright"/>
        <w:rFonts w:ascii="Times New Roman" w:hAnsi="Times New Roman" w:cs="Times New Roman"/>
        <w:sz w:val="22"/>
        <w:szCs w:val="22"/>
      </w:rPr>
      <w:tab/>
    </w:r>
    <w:r>
      <w:rPr>
        <w:rStyle w:val="AACopyright"/>
        <w:rFonts w:ascii="Times New Roman" w:hAnsi="Times New Roman" w:cs="Times New Roman"/>
        <w:sz w:val="22"/>
        <w:szCs w:val="22"/>
      </w:rPr>
      <w:tab/>
    </w:r>
    <w:r>
      <w:rPr>
        <w:rStyle w:val="AACopyright"/>
        <w:rFonts w:ascii="Times New Roman" w:hAnsi="Times New Roman" w:cs="Times New Roman"/>
        <w:sz w:val="22"/>
        <w:szCs w:val="22"/>
      </w:rPr>
      <w:tab/>
    </w:r>
    <w:r>
      <w:rPr>
        <w:rStyle w:val="AACopyright"/>
        <w:rFonts w:ascii="Times New Roman" w:hAnsi="Times New Roman" w:cs="Times New Roman"/>
        <w:sz w:val="22"/>
        <w:szCs w:val="22"/>
      </w:rPr>
      <w:tab/>
    </w:r>
    <w:r>
      <w:rPr>
        <w:rStyle w:val="AACopyright"/>
        <w:rFonts w:ascii="Times New Roman" w:hAnsi="Times New Roman" w:cs="Times New Roman"/>
        <w:sz w:val="22"/>
        <w:szCs w:val="22"/>
      </w:rPr>
      <w:tab/>
    </w:r>
    <w:r>
      <w:rPr>
        <w:rStyle w:val="AACopyright"/>
        <w:rFonts w:ascii="Times New Roman" w:hAnsi="Times New Roman" w:cs="Times New Roman"/>
        <w:sz w:val="22"/>
        <w:szCs w:val="22"/>
      </w:rPr>
      <w:tab/>
    </w:r>
    <w:r>
      <w:rPr>
        <w:rStyle w:val="AACopyright"/>
        <w:rFonts w:ascii="Times New Roman" w:hAnsi="Times New Roman" w:cs="Times New Roman"/>
        <w:sz w:val="22"/>
        <w:szCs w:val="22"/>
      </w:rPr>
      <w:tab/>
    </w:r>
    <w:r>
      <w:rPr>
        <w:rStyle w:val="AACopyright"/>
        <w:rFonts w:ascii="Times New Roman" w:hAnsi="Times New Roman" w:cs="Times New Roman"/>
        <w:sz w:val="22"/>
        <w:szCs w:val="22"/>
      </w:rPr>
      <w:tab/>
      <w:t xml:space="preserve">                                      </w:t>
    </w:r>
    <w:r>
      <w:rPr>
        <w:rStyle w:val="PageNumber"/>
        <w:rFonts w:ascii="Times New Roman" w:hAnsi="Times New Roman"/>
        <w:sz w:val="22"/>
        <w:szCs w:val="22"/>
      </w:rPr>
      <w:fldChar w:fldCharType="begin"/>
    </w:r>
    <w:r>
      <w:rPr>
        <w:rStyle w:val="PageNumber"/>
        <w:rFonts w:ascii="Times New Roman" w:hAnsi="Times New Roman"/>
        <w:sz w:val="22"/>
        <w:szCs w:val="22"/>
      </w:rPr>
      <w:instrText xml:space="preserve"> PAGE </w:instrText>
    </w:r>
    <w:r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</w:t>
    </w:r>
    <w:r>
      <w:rPr>
        <w:rStyle w:val="PageNumber"/>
        <w:rFonts w:ascii="Times New Roman" w:hAnsi="Times New Roman"/>
        <w:sz w:val="22"/>
        <w:szCs w:val="22"/>
      </w:rPr>
      <w:fldChar w:fldCharType="end"/>
    </w:r>
  </w:p>
  <w:p w:rsidR="00E21579" w:rsidRDefault="00E2157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579" w:rsidRDefault="00E21579">
    <w:pPr>
      <w:rPr>
        <w:rFonts w:ascii="Times New Roman" w:hAnsi="Times New Roman"/>
        <w:i/>
        <w:iCs/>
        <w:sz w:val="22"/>
        <w:szCs w:val="22"/>
        <w:lang w:val="nl-NL"/>
      </w:rPr>
    </w:pP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  <w:t xml:space="preserve">                                     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579" w:rsidRPr="00375CE3" w:rsidRDefault="00E21579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375CE3">
      <w:rPr>
        <w:rFonts w:ascii="Times New Roman" w:hAnsi="Times New Roman" w:cs="Times New Roman"/>
        <w:sz w:val="22"/>
        <w:szCs w:val="22"/>
      </w:rPr>
      <w:fldChar w:fldCharType="begin"/>
    </w:r>
    <w:r w:rsidRPr="00375CE3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375CE3">
      <w:rPr>
        <w:rFonts w:ascii="Times New Roman" w:hAnsi="Times New Roman" w:cs="Times New Roman"/>
        <w:sz w:val="22"/>
        <w:szCs w:val="22"/>
      </w:rPr>
      <w:fldChar w:fldCharType="separate"/>
    </w:r>
    <w:r w:rsidR="004E004D">
      <w:rPr>
        <w:rFonts w:ascii="Times New Roman" w:hAnsi="Times New Roman" w:cs="Times New Roman"/>
        <w:noProof/>
        <w:sz w:val="22"/>
        <w:szCs w:val="22"/>
      </w:rPr>
      <w:t>35</w:t>
    </w:r>
    <w:r w:rsidRPr="00375CE3">
      <w:rPr>
        <w:rFonts w:ascii="Times New Roman" w:hAnsi="Times New Roman" w:cs="Times New Roman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0939" w:rsidRDefault="00BE0939">
      <w:r>
        <w:separator/>
      </w:r>
    </w:p>
  </w:footnote>
  <w:footnote w:type="continuationSeparator" w:id="0">
    <w:p w:rsidR="00BE0939" w:rsidRDefault="00BE09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579" w:rsidRDefault="00E21579">
    <w:pPr>
      <w:pStyle w:val="Header"/>
    </w:pPr>
    <w:r>
      <w:t xml:space="preserve"> </w:t>
    </w:r>
    <w:bookmarkStart w:id="2" w:name="SubTitle2nd"/>
  </w:p>
  <w:bookmarkEnd w:id="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1C5A8B"/>
    <w:multiLevelType w:val="hybridMultilevel"/>
    <w:tmpl w:val="E2AA3014"/>
    <w:lvl w:ilvl="0" w:tplc="665A0256">
      <w:start w:val="3"/>
      <w:numFmt w:val="lowerLetter"/>
      <w:lvlText w:val="(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pStyle w:val="acctstatementsub-head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7B72E04"/>
    <w:multiLevelType w:val="hybridMultilevel"/>
    <w:tmpl w:val="A8BCC256"/>
    <w:lvl w:ilvl="0" w:tplc="A71086C4">
      <w:numFmt w:val="bullet"/>
      <w:lvlText w:val="-"/>
      <w:lvlJc w:val="left"/>
      <w:pPr>
        <w:ind w:left="252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2" w15:restartNumberingAfterBreak="0">
    <w:nsid w:val="10AA7AAD"/>
    <w:multiLevelType w:val="singleLevel"/>
    <w:tmpl w:val="8696CA4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27E2C3C"/>
    <w:multiLevelType w:val="multilevel"/>
    <w:tmpl w:val="5B8A1892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6" w15:restartNumberingAfterBreak="0">
    <w:nsid w:val="16F61EE8"/>
    <w:multiLevelType w:val="hybridMultilevel"/>
    <w:tmpl w:val="DF881142"/>
    <w:lvl w:ilvl="0" w:tplc="3080F158">
      <w:start w:val="31"/>
      <w:numFmt w:val="bullet"/>
      <w:lvlText w:val="-"/>
      <w:lvlJc w:val="left"/>
      <w:pPr>
        <w:ind w:left="510" w:hanging="360"/>
      </w:pPr>
      <w:rPr>
        <w:rFonts w:ascii="Times New Roman" w:eastAsia="MS Mincho" w:hAnsi="Times New Roman" w:cs="Times New Roman" w:hint="default"/>
      </w:rPr>
    </w:lvl>
    <w:lvl w:ilvl="1" w:tplc="7A2A1768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7720A73E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835E3CEC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782C936E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785E3432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AD2CF648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E01E63CA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A9D02328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7" w15:restartNumberingAfterBreak="0">
    <w:nsid w:val="1A130334"/>
    <w:multiLevelType w:val="hybridMultilevel"/>
    <w:tmpl w:val="ECAABF32"/>
    <w:lvl w:ilvl="0" w:tplc="D7AC9114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Angsana New" w:hint="default"/>
      </w:rPr>
    </w:lvl>
    <w:lvl w:ilvl="1" w:tplc="42E0F0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38E54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2649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7C40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5C81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0E890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8868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B2EBA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324DC8"/>
    <w:multiLevelType w:val="hybridMultilevel"/>
    <w:tmpl w:val="6C9C3122"/>
    <w:lvl w:ilvl="0" w:tplc="ED80EBAC">
      <w:start w:val="2"/>
      <w:numFmt w:val="bullet"/>
      <w:lvlText w:val="-"/>
      <w:lvlJc w:val="left"/>
      <w:pPr>
        <w:ind w:left="522" w:hanging="360"/>
      </w:pPr>
      <w:rPr>
        <w:rFonts w:ascii="Times New Roman" w:eastAsia="MS Mincho" w:hAnsi="Times New Roman" w:cs="Times New Roman" w:hint="default"/>
      </w:rPr>
    </w:lvl>
    <w:lvl w:ilvl="1" w:tplc="D5768EC0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DAA476A6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5DC0044E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633A182E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FE02560A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2FD09310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518CCD9C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67D858A6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9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91F3329"/>
    <w:multiLevelType w:val="hybridMultilevel"/>
    <w:tmpl w:val="E2D4809C"/>
    <w:lvl w:ilvl="0" w:tplc="C0224EC8">
      <w:start w:val="1"/>
      <w:numFmt w:val="lowerLetter"/>
      <w:lvlText w:val="(%1)"/>
      <w:lvlJc w:val="left"/>
      <w:pPr>
        <w:ind w:left="735" w:hanging="375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B002E6"/>
    <w:multiLevelType w:val="hybridMultilevel"/>
    <w:tmpl w:val="0CFA18A4"/>
    <w:lvl w:ilvl="0" w:tplc="C55CCDA0">
      <w:start w:val="2"/>
      <w:numFmt w:val="bullet"/>
      <w:lvlText w:val="-"/>
      <w:lvlJc w:val="left"/>
      <w:pPr>
        <w:ind w:left="510" w:hanging="360"/>
      </w:pPr>
      <w:rPr>
        <w:rFonts w:ascii="Times New Roman" w:eastAsia="MS Mincho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41AEFAC6"/>
    <w:lvl w:ilvl="0">
      <w:start w:val="12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7CE1E3A"/>
    <w:multiLevelType w:val="hybridMultilevel"/>
    <w:tmpl w:val="D3A4BBB2"/>
    <w:lvl w:ilvl="0" w:tplc="51B2A3C6">
      <w:start w:val="13"/>
      <w:numFmt w:val="decimal"/>
      <w:lvlText w:val="%1"/>
      <w:lvlJc w:val="left"/>
      <w:pPr>
        <w:tabs>
          <w:tab w:val="num" w:pos="540"/>
        </w:tabs>
        <w:ind w:left="540" w:hanging="450"/>
      </w:pPr>
      <w:rPr>
        <w:rFonts w:cs="Times New Roman"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5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C0A18B5"/>
    <w:multiLevelType w:val="multilevel"/>
    <w:tmpl w:val="9AB6BB26"/>
    <w:lvl w:ilvl="0">
      <w:start w:val="2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3EEC1F89"/>
    <w:multiLevelType w:val="singleLevel"/>
    <w:tmpl w:val="A442E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31" w15:restartNumberingAfterBreak="0">
    <w:nsid w:val="42642FAD"/>
    <w:multiLevelType w:val="hybridMultilevel"/>
    <w:tmpl w:val="0B3EBB6C"/>
    <w:lvl w:ilvl="0" w:tplc="5EE26DEA">
      <w:start w:val="337"/>
      <w:numFmt w:val="bullet"/>
      <w:lvlText w:val="-"/>
      <w:lvlJc w:val="left"/>
      <w:pPr>
        <w:ind w:left="46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2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4AD75C49"/>
    <w:multiLevelType w:val="multilevel"/>
    <w:tmpl w:val="6D56EA28"/>
    <w:lvl w:ilvl="0">
      <w:start w:val="1"/>
      <w:numFmt w:val="decimal"/>
      <w:pStyle w:val="acctfourfiguresyears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sz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597538BC"/>
    <w:multiLevelType w:val="multilevel"/>
    <w:tmpl w:val="364C744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 Bold" w:hAnsi="Times New Roman Bold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6D5133"/>
    <w:multiLevelType w:val="hybridMultilevel"/>
    <w:tmpl w:val="E2D4809C"/>
    <w:lvl w:ilvl="0" w:tplc="C0224EC8">
      <w:start w:val="1"/>
      <w:numFmt w:val="lowerLetter"/>
      <w:lvlText w:val="(%1)"/>
      <w:lvlJc w:val="left"/>
      <w:pPr>
        <w:ind w:left="735" w:hanging="375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7156589"/>
    <w:multiLevelType w:val="singleLevel"/>
    <w:tmpl w:val="79EE14E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67C30125"/>
    <w:multiLevelType w:val="hybridMultilevel"/>
    <w:tmpl w:val="A40A97FE"/>
    <w:lvl w:ilvl="0" w:tplc="03DC80FC">
      <w:start w:val="33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41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3" w15:restartNumberingAfterBreak="0">
    <w:nsid w:val="76C65C30"/>
    <w:multiLevelType w:val="hybridMultilevel"/>
    <w:tmpl w:val="20304DDE"/>
    <w:lvl w:ilvl="0" w:tplc="0409000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944B39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AC64348"/>
    <w:multiLevelType w:val="hybridMultilevel"/>
    <w:tmpl w:val="F2C4F456"/>
    <w:lvl w:ilvl="0" w:tplc="5756DB3A">
      <w:start w:val="1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C802B08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1BEA5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069D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54EF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E67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C368A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F480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56ADE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20"/>
  </w:num>
  <w:num w:numId="13">
    <w:abstractNumId w:val="37"/>
  </w:num>
  <w:num w:numId="14">
    <w:abstractNumId w:val="23"/>
  </w:num>
  <w:num w:numId="15">
    <w:abstractNumId w:val="29"/>
  </w:num>
  <w:num w:numId="16">
    <w:abstractNumId w:val="10"/>
  </w:num>
  <w:num w:numId="17">
    <w:abstractNumId w:val="33"/>
  </w:num>
  <w:num w:numId="18">
    <w:abstractNumId w:val="28"/>
  </w:num>
  <w:num w:numId="19">
    <w:abstractNumId w:val="41"/>
  </w:num>
  <w:num w:numId="20">
    <w:abstractNumId w:val="42"/>
  </w:num>
  <w:num w:numId="21">
    <w:abstractNumId w:val="43"/>
  </w:num>
  <w:num w:numId="22">
    <w:abstractNumId w:val="17"/>
  </w:num>
  <w:num w:numId="23">
    <w:abstractNumId w:val="44"/>
  </w:num>
  <w:num w:numId="24">
    <w:abstractNumId w:val="24"/>
  </w:num>
  <w:num w:numId="25">
    <w:abstractNumId w:val="38"/>
  </w:num>
  <w:num w:numId="26">
    <w:abstractNumId w:val="22"/>
  </w:num>
  <w:num w:numId="27">
    <w:abstractNumId w:val="18"/>
  </w:num>
  <w:num w:numId="28">
    <w:abstractNumId w:val="16"/>
  </w:num>
  <w:num w:numId="29">
    <w:abstractNumId w:val="32"/>
  </w:num>
  <w:num w:numId="30">
    <w:abstractNumId w:val="34"/>
  </w:num>
  <w:num w:numId="31">
    <w:abstractNumId w:val="25"/>
  </w:num>
  <w:num w:numId="32">
    <w:abstractNumId w:val="11"/>
  </w:num>
  <w:num w:numId="33">
    <w:abstractNumId w:val="12"/>
  </w:num>
  <w:num w:numId="34">
    <w:abstractNumId w:val="27"/>
  </w:num>
  <w:num w:numId="35">
    <w:abstractNumId w:val="19"/>
  </w:num>
  <w:num w:numId="36">
    <w:abstractNumId w:val="14"/>
  </w:num>
  <w:num w:numId="37">
    <w:abstractNumId w:val="23"/>
  </w:num>
  <w:num w:numId="38">
    <w:abstractNumId w:val="40"/>
  </w:num>
  <w:num w:numId="39">
    <w:abstractNumId w:val="30"/>
  </w:num>
  <w:num w:numId="40">
    <w:abstractNumId w:val="39"/>
  </w:num>
  <w:num w:numId="41">
    <w:abstractNumId w:val="31"/>
  </w:num>
  <w:num w:numId="42">
    <w:abstractNumId w:val="21"/>
  </w:num>
  <w:num w:numId="43">
    <w:abstractNumId w:val="36"/>
  </w:num>
  <w:num w:numId="44">
    <w:abstractNumId w:val="15"/>
  </w:num>
  <w:num w:numId="45">
    <w:abstractNumId w:val="13"/>
  </w:num>
  <w:num w:numId="4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2D3"/>
    <w:rsid w:val="0000013B"/>
    <w:rsid w:val="000005F2"/>
    <w:rsid w:val="00000DC9"/>
    <w:rsid w:val="000035AA"/>
    <w:rsid w:val="00003F92"/>
    <w:rsid w:val="0000414D"/>
    <w:rsid w:val="0000515A"/>
    <w:rsid w:val="00005AEE"/>
    <w:rsid w:val="000062A2"/>
    <w:rsid w:val="00006F32"/>
    <w:rsid w:val="000070B3"/>
    <w:rsid w:val="0000781B"/>
    <w:rsid w:val="00007C8D"/>
    <w:rsid w:val="0001018F"/>
    <w:rsid w:val="00010C40"/>
    <w:rsid w:val="00011237"/>
    <w:rsid w:val="000112C6"/>
    <w:rsid w:val="00011FE3"/>
    <w:rsid w:val="00013A20"/>
    <w:rsid w:val="00014D02"/>
    <w:rsid w:val="0001521A"/>
    <w:rsid w:val="0001534C"/>
    <w:rsid w:val="00015350"/>
    <w:rsid w:val="000157CA"/>
    <w:rsid w:val="00016C89"/>
    <w:rsid w:val="0001770B"/>
    <w:rsid w:val="00017B17"/>
    <w:rsid w:val="0002121F"/>
    <w:rsid w:val="000212EF"/>
    <w:rsid w:val="00021916"/>
    <w:rsid w:val="000225ED"/>
    <w:rsid w:val="00022F9D"/>
    <w:rsid w:val="00024E42"/>
    <w:rsid w:val="000256DF"/>
    <w:rsid w:val="000301FA"/>
    <w:rsid w:val="00030957"/>
    <w:rsid w:val="00030BBA"/>
    <w:rsid w:val="00030C28"/>
    <w:rsid w:val="000311D6"/>
    <w:rsid w:val="000313FE"/>
    <w:rsid w:val="00031928"/>
    <w:rsid w:val="00031FA9"/>
    <w:rsid w:val="000333DC"/>
    <w:rsid w:val="000336D0"/>
    <w:rsid w:val="00035687"/>
    <w:rsid w:val="000402C8"/>
    <w:rsid w:val="00041177"/>
    <w:rsid w:val="00041FB6"/>
    <w:rsid w:val="0004402F"/>
    <w:rsid w:val="00044D96"/>
    <w:rsid w:val="00045839"/>
    <w:rsid w:val="000465C1"/>
    <w:rsid w:val="00046C09"/>
    <w:rsid w:val="000472FC"/>
    <w:rsid w:val="000506C6"/>
    <w:rsid w:val="00050738"/>
    <w:rsid w:val="00055353"/>
    <w:rsid w:val="00056062"/>
    <w:rsid w:val="0005767F"/>
    <w:rsid w:val="00060064"/>
    <w:rsid w:val="0006020E"/>
    <w:rsid w:val="0006037E"/>
    <w:rsid w:val="000620CA"/>
    <w:rsid w:val="0006217E"/>
    <w:rsid w:val="00062709"/>
    <w:rsid w:val="0006524B"/>
    <w:rsid w:val="00065A7D"/>
    <w:rsid w:val="00065C4D"/>
    <w:rsid w:val="00066D25"/>
    <w:rsid w:val="00066D69"/>
    <w:rsid w:val="00067B4A"/>
    <w:rsid w:val="00067BE2"/>
    <w:rsid w:val="00070C1A"/>
    <w:rsid w:val="00070F5D"/>
    <w:rsid w:val="00070FEE"/>
    <w:rsid w:val="00072CFC"/>
    <w:rsid w:val="00073137"/>
    <w:rsid w:val="00073B07"/>
    <w:rsid w:val="000749F0"/>
    <w:rsid w:val="000772C4"/>
    <w:rsid w:val="00077985"/>
    <w:rsid w:val="00077ACF"/>
    <w:rsid w:val="00080749"/>
    <w:rsid w:val="000819B7"/>
    <w:rsid w:val="000868D4"/>
    <w:rsid w:val="00090A1E"/>
    <w:rsid w:val="00091B41"/>
    <w:rsid w:val="00092A09"/>
    <w:rsid w:val="00092C15"/>
    <w:rsid w:val="000931BC"/>
    <w:rsid w:val="000939D5"/>
    <w:rsid w:val="0009405C"/>
    <w:rsid w:val="0009449E"/>
    <w:rsid w:val="000946B4"/>
    <w:rsid w:val="0009558A"/>
    <w:rsid w:val="000960D9"/>
    <w:rsid w:val="0009780A"/>
    <w:rsid w:val="000A00CA"/>
    <w:rsid w:val="000A1022"/>
    <w:rsid w:val="000A15EF"/>
    <w:rsid w:val="000A16D1"/>
    <w:rsid w:val="000A215B"/>
    <w:rsid w:val="000A2979"/>
    <w:rsid w:val="000A39E1"/>
    <w:rsid w:val="000A3BD4"/>
    <w:rsid w:val="000A40BF"/>
    <w:rsid w:val="000A5889"/>
    <w:rsid w:val="000A6747"/>
    <w:rsid w:val="000A6A6D"/>
    <w:rsid w:val="000B0392"/>
    <w:rsid w:val="000B0A1C"/>
    <w:rsid w:val="000B0D55"/>
    <w:rsid w:val="000B0F23"/>
    <w:rsid w:val="000B1A7A"/>
    <w:rsid w:val="000B53FF"/>
    <w:rsid w:val="000B6C5F"/>
    <w:rsid w:val="000B744A"/>
    <w:rsid w:val="000C014D"/>
    <w:rsid w:val="000C0F61"/>
    <w:rsid w:val="000C1E68"/>
    <w:rsid w:val="000C288E"/>
    <w:rsid w:val="000C2D45"/>
    <w:rsid w:val="000C42D0"/>
    <w:rsid w:val="000C4686"/>
    <w:rsid w:val="000C6132"/>
    <w:rsid w:val="000C6DC6"/>
    <w:rsid w:val="000D0125"/>
    <w:rsid w:val="000D09D6"/>
    <w:rsid w:val="000D0CE9"/>
    <w:rsid w:val="000D1751"/>
    <w:rsid w:val="000D267C"/>
    <w:rsid w:val="000D28D7"/>
    <w:rsid w:val="000D3148"/>
    <w:rsid w:val="000D3B7B"/>
    <w:rsid w:val="000D402F"/>
    <w:rsid w:val="000D69B4"/>
    <w:rsid w:val="000E0BEA"/>
    <w:rsid w:val="000E0CA7"/>
    <w:rsid w:val="000E1969"/>
    <w:rsid w:val="000E3A78"/>
    <w:rsid w:val="000E4383"/>
    <w:rsid w:val="000E46C6"/>
    <w:rsid w:val="000E4E18"/>
    <w:rsid w:val="000E6909"/>
    <w:rsid w:val="000F1003"/>
    <w:rsid w:val="000F24D1"/>
    <w:rsid w:val="000F2E39"/>
    <w:rsid w:val="000F316E"/>
    <w:rsid w:val="000F3691"/>
    <w:rsid w:val="000F4D30"/>
    <w:rsid w:val="000F4E6A"/>
    <w:rsid w:val="000F5254"/>
    <w:rsid w:val="000F54A2"/>
    <w:rsid w:val="000F7370"/>
    <w:rsid w:val="00100A6C"/>
    <w:rsid w:val="00100B43"/>
    <w:rsid w:val="00101763"/>
    <w:rsid w:val="00101F5C"/>
    <w:rsid w:val="00102133"/>
    <w:rsid w:val="00102D33"/>
    <w:rsid w:val="00103427"/>
    <w:rsid w:val="00103795"/>
    <w:rsid w:val="00103C01"/>
    <w:rsid w:val="001058B9"/>
    <w:rsid w:val="00110A9A"/>
    <w:rsid w:val="00110B52"/>
    <w:rsid w:val="00111454"/>
    <w:rsid w:val="001114C7"/>
    <w:rsid w:val="0011233F"/>
    <w:rsid w:val="0011273C"/>
    <w:rsid w:val="001129E9"/>
    <w:rsid w:val="00112C00"/>
    <w:rsid w:val="0011374F"/>
    <w:rsid w:val="00114C74"/>
    <w:rsid w:val="00115EBA"/>
    <w:rsid w:val="00116098"/>
    <w:rsid w:val="00120134"/>
    <w:rsid w:val="00120A39"/>
    <w:rsid w:val="00120EA7"/>
    <w:rsid w:val="001212CE"/>
    <w:rsid w:val="00121312"/>
    <w:rsid w:val="00121400"/>
    <w:rsid w:val="001227DA"/>
    <w:rsid w:val="00122A98"/>
    <w:rsid w:val="001232B6"/>
    <w:rsid w:val="00123BFD"/>
    <w:rsid w:val="00125B20"/>
    <w:rsid w:val="00126669"/>
    <w:rsid w:val="0012688E"/>
    <w:rsid w:val="00127152"/>
    <w:rsid w:val="001271AC"/>
    <w:rsid w:val="001274CC"/>
    <w:rsid w:val="00131007"/>
    <w:rsid w:val="00131772"/>
    <w:rsid w:val="00131C95"/>
    <w:rsid w:val="00131D51"/>
    <w:rsid w:val="0013342F"/>
    <w:rsid w:val="001349C9"/>
    <w:rsid w:val="00137FD8"/>
    <w:rsid w:val="00140119"/>
    <w:rsid w:val="00141D2D"/>
    <w:rsid w:val="00142D0E"/>
    <w:rsid w:val="00145DA2"/>
    <w:rsid w:val="00145DDF"/>
    <w:rsid w:val="001462D6"/>
    <w:rsid w:val="001472CD"/>
    <w:rsid w:val="00147DDE"/>
    <w:rsid w:val="00147F7C"/>
    <w:rsid w:val="00151473"/>
    <w:rsid w:val="00151B2A"/>
    <w:rsid w:val="00152205"/>
    <w:rsid w:val="0015322F"/>
    <w:rsid w:val="001537E1"/>
    <w:rsid w:val="00153C04"/>
    <w:rsid w:val="0015442E"/>
    <w:rsid w:val="0015473A"/>
    <w:rsid w:val="00154DB3"/>
    <w:rsid w:val="00156A5C"/>
    <w:rsid w:val="00157236"/>
    <w:rsid w:val="00157903"/>
    <w:rsid w:val="00157ABE"/>
    <w:rsid w:val="00157BC2"/>
    <w:rsid w:val="00160820"/>
    <w:rsid w:val="0016251A"/>
    <w:rsid w:val="00162957"/>
    <w:rsid w:val="00162AD1"/>
    <w:rsid w:val="00163A6C"/>
    <w:rsid w:val="00164D90"/>
    <w:rsid w:val="0016612B"/>
    <w:rsid w:val="00167700"/>
    <w:rsid w:val="0017171B"/>
    <w:rsid w:val="00171CB5"/>
    <w:rsid w:val="001739BA"/>
    <w:rsid w:val="001745B6"/>
    <w:rsid w:val="00174C24"/>
    <w:rsid w:val="001751A1"/>
    <w:rsid w:val="001800D4"/>
    <w:rsid w:val="001806F4"/>
    <w:rsid w:val="001821D2"/>
    <w:rsid w:val="00183C4A"/>
    <w:rsid w:val="00183CDF"/>
    <w:rsid w:val="00184D08"/>
    <w:rsid w:val="00184E14"/>
    <w:rsid w:val="0018553A"/>
    <w:rsid w:val="00185937"/>
    <w:rsid w:val="0018648D"/>
    <w:rsid w:val="0018682D"/>
    <w:rsid w:val="00187FF4"/>
    <w:rsid w:val="00190154"/>
    <w:rsid w:val="00190A1C"/>
    <w:rsid w:val="00192F9A"/>
    <w:rsid w:val="00193BDA"/>
    <w:rsid w:val="001944A3"/>
    <w:rsid w:val="00194AF0"/>
    <w:rsid w:val="00195787"/>
    <w:rsid w:val="001A07EB"/>
    <w:rsid w:val="001A09BF"/>
    <w:rsid w:val="001A1FF6"/>
    <w:rsid w:val="001A2B1C"/>
    <w:rsid w:val="001A3367"/>
    <w:rsid w:val="001A48B1"/>
    <w:rsid w:val="001A5921"/>
    <w:rsid w:val="001A687A"/>
    <w:rsid w:val="001A7335"/>
    <w:rsid w:val="001A7AD3"/>
    <w:rsid w:val="001B0FD7"/>
    <w:rsid w:val="001B15F2"/>
    <w:rsid w:val="001B19D5"/>
    <w:rsid w:val="001B360E"/>
    <w:rsid w:val="001B4932"/>
    <w:rsid w:val="001B4DF8"/>
    <w:rsid w:val="001B507C"/>
    <w:rsid w:val="001B5622"/>
    <w:rsid w:val="001B57C5"/>
    <w:rsid w:val="001B5C5E"/>
    <w:rsid w:val="001B6010"/>
    <w:rsid w:val="001B6A89"/>
    <w:rsid w:val="001B6F22"/>
    <w:rsid w:val="001B751B"/>
    <w:rsid w:val="001C0CAF"/>
    <w:rsid w:val="001C1251"/>
    <w:rsid w:val="001C1FE3"/>
    <w:rsid w:val="001C2B2A"/>
    <w:rsid w:val="001C4CB5"/>
    <w:rsid w:val="001C54A1"/>
    <w:rsid w:val="001C5A00"/>
    <w:rsid w:val="001C7D34"/>
    <w:rsid w:val="001D2A89"/>
    <w:rsid w:val="001D34EE"/>
    <w:rsid w:val="001D3AC4"/>
    <w:rsid w:val="001D4127"/>
    <w:rsid w:val="001D462B"/>
    <w:rsid w:val="001D53B2"/>
    <w:rsid w:val="001D5B33"/>
    <w:rsid w:val="001D6AFE"/>
    <w:rsid w:val="001D6B78"/>
    <w:rsid w:val="001D7C57"/>
    <w:rsid w:val="001E082F"/>
    <w:rsid w:val="001E1749"/>
    <w:rsid w:val="001E256E"/>
    <w:rsid w:val="001E4905"/>
    <w:rsid w:val="001E4E29"/>
    <w:rsid w:val="001E59B4"/>
    <w:rsid w:val="001E5CA7"/>
    <w:rsid w:val="001E6755"/>
    <w:rsid w:val="001E760C"/>
    <w:rsid w:val="001F063B"/>
    <w:rsid w:val="001F37C4"/>
    <w:rsid w:val="001F3B2A"/>
    <w:rsid w:val="001F3B2C"/>
    <w:rsid w:val="001F3B31"/>
    <w:rsid w:val="001F467C"/>
    <w:rsid w:val="001F579C"/>
    <w:rsid w:val="001F5DE6"/>
    <w:rsid w:val="001F7BC8"/>
    <w:rsid w:val="00201A4D"/>
    <w:rsid w:val="00202946"/>
    <w:rsid w:val="002041D2"/>
    <w:rsid w:val="00204406"/>
    <w:rsid w:val="00205272"/>
    <w:rsid w:val="00207A61"/>
    <w:rsid w:val="00207DDE"/>
    <w:rsid w:val="00207F8C"/>
    <w:rsid w:val="00210E04"/>
    <w:rsid w:val="00210E5F"/>
    <w:rsid w:val="00211D53"/>
    <w:rsid w:val="0021331D"/>
    <w:rsid w:val="002139AF"/>
    <w:rsid w:val="00214CDC"/>
    <w:rsid w:val="00214FC9"/>
    <w:rsid w:val="00221BB1"/>
    <w:rsid w:val="00224CF7"/>
    <w:rsid w:val="00224F84"/>
    <w:rsid w:val="00225506"/>
    <w:rsid w:val="00225A75"/>
    <w:rsid w:val="00225B4B"/>
    <w:rsid w:val="00226664"/>
    <w:rsid w:val="002271BF"/>
    <w:rsid w:val="00227449"/>
    <w:rsid w:val="00227675"/>
    <w:rsid w:val="00231086"/>
    <w:rsid w:val="00231C5B"/>
    <w:rsid w:val="0023204F"/>
    <w:rsid w:val="002329C3"/>
    <w:rsid w:val="00233442"/>
    <w:rsid w:val="00234A7C"/>
    <w:rsid w:val="00236667"/>
    <w:rsid w:val="00236B73"/>
    <w:rsid w:val="00236C51"/>
    <w:rsid w:val="00237B18"/>
    <w:rsid w:val="00240D61"/>
    <w:rsid w:val="00241BA1"/>
    <w:rsid w:val="002448DB"/>
    <w:rsid w:val="002452B7"/>
    <w:rsid w:val="0024648D"/>
    <w:rsid w:val="00246E36"/>
    <w:rsid w:val="00250CB7"/>
    <w:rsid w:val="00251BA6"/>
    <w:rsid w:val="00251E24"/>
    <w:rsid w:val="00251E31"/>
    <w:rsid w:val="00251E50"/>
    <w:rsid w:val="00251F42"/>
    <w:rsid w:val="00252323"/>
    <w:rsid w:val="002537E7"/>
    <w:rsid w:val="002546BF"/>
    <w:rsid w:val="00255BB1"/>
    <w:rsid w:val="00256136"/>
    <w:rsid w:val="00256638"/>
    <w:rsid w:val="0025735D"/>
    <w:rsid w:val="002576B3"/>
    <w:rsid w:val="00257B29"/>
    <w:rsid w:val="00257DA1"/>
    <w:rsid w:val="0026035E"/>
    <w:rsid w:val="002607F7"/>
    <w:rsid w:val="00261321"/>
    <w:rsid w:val="00261EBA"/>
    <w:rsid w:val="00263E6E"/>
    <w:rsid w:val="00265338"/>
    <w:rsid w:val="00265E8C"/>
    <w:rsid w:val="0026660A"/>
    <w:rsid w:val="00266934"/>
    <w:rsid w:val="00267D55"/>
    <w:rsid w:val="00270D83"/>
    <w:rsid w:val="00270DAF"/>
    <w:rsid w:val="0027142F"/>
    <w:rsid w:val="00271FDD"/>
    <w:rsid w:val="002721B7"/>
    <w:rsid w:val="002728AF"/>
    <w:rsid w:val="00272DCA"/>
    <w:rsid w:val="002747B2"/>
    <w:rsid w:val="00274DAB"/>
    <w:rsid w:val="00275B7B"/>
    <w:rsid w:val="00277493"/>
    <w:rsid w:val="00280B12"/>
    <w:rsid w:val="002811CD"/>
    <w:rsid w:val="002813C4"/>
    <w:rsid w:val="00281520"/>
    <w:rsid w:val="00281E39"/>
    <w:rsid w:val="00282D09"/>
    <w:rsid w:val="00284F08"/>
    <w:rsid w:val="00285D1D"/>
    <w:rsid w:val="002865F8"/>
    <w:rsid w:val="00286A8F"/>
    <w:rsid w:val="00286E99"/>
    <w:rsid w:val="002904B3"/>
    <w:rsid w:val="00291E25"/>
    <w:rsid w:val="00291E29"/>
    <w:rsid w:val="00294536"/>
    <w:rsid w:val="00295686"/>
    <w:rsid w:val="0029636F"/>
    <w:rsid w:val="00296C7D"/>
    <w:rsid w:val="00297F0C"/>
    <w:rsid w:val="002A0F34"/>
    <w:rsid w:val="002A197C"/>
    <w:rsid w:val="002A23BB"/>
    <w:rsid w:val="002A3F43"/>
    <w:rsid w:val="002A3F55"/>
    <w:rsid w:val="002A559E"/>
    <w:rsid w:val="002A629F"/>
    <w:rsid w:val="002B04BD"/>
    <w:rsid w:val="002B0DBB"/>
    <w:rsid w:val="002B10DA"/>
    <w:rsid w:val="002B1D92"/>
    <w:rsid w:val="002B2035"/>
    <w:rsid w:val="002B215F"/>
    <w:rsid w:val="002B4108"/>
    <w:rsid w:val="002B472A"/>
    <w:rsid w:val="002B4ADB"/>
    <w:rsid w:val="002B4DE6"/>
    <w:rsid w:val="002B4EA9"/>
    <w:rsid w:val="002B5139"/>
    <w:rsid w:val="002B5AEF"/>
    <w:rsid w:val="002B6149"/>
    <w:rsid w:val="002C2842"/>
    <w:rsid w:val="002C60C0"/>
    <w:rsid w:val="002C66BA"/>
    <w:rsid w:val="002D11EB"/>
    <w:rsid w:val="002D1E9A"/>
    <w:rsid w:val="002D2879"/>
    <w:rsid w:val="002D2974"/>
    <w:rsid w:val="002D2A5E"/>
    <w:rsid w:val="002D4E2C"/>
    <w:rsid w:val="002D5F22"/>
    <w:rsid w:val="002D6063"/>
    <w:rsid w:val="002D69F4"/>
    <w:rsid w:val="002D70E7"/>
    <w:rsid w:val="002D7D2D"/>
    <w:rsid w:val="002E2054"/>
    <w:rsid w:val="002E4E95"/>
    <w:rsid w:val="002E601C"/>
    <w:rsid w:val="002E761E"/>
    <w:rsid w:val="002F1B3E"/>
    <w:rsid w:val="002F2540"/>
    <w:rsid w:val="002F26AC"/>
    <w:rsid w:val="002F7C3D"/>
    <w:rsid w:val="00300A32"/>
    <w:rsid w:val="003028E1"/>
    <w:rsid w:val="00304282"/>
    <w:rsid w:val="003042B9"/>
    <w:rsid w:val="00304E99"/>
    <w:rsid w:val="00305047"/>
    <w:rsid w:val="00305A76"/>
    <w:rsid w:val="00305BE0"/>
    <w:rsid w:val="00307DCD"/>
    <w:rsid w:val="0031032D"/>
    <w:rsid w:val="00314FC4"/>
    <w:rsid w:val="00315AC8"/>
    <w:rsid w:val="0031608F"/>
    <w:rsid w:val="003169F3"/>
    <w:rsid w:val="00320C8B"/>
    <w:rsid w:val="00322738"/>
    <w:rsid w:val="00322BD7"/>
    <w:rsid w:val="003230DF"/>
    <w:rsid w:val="00323D91"/>
    <w:rsid w:val="003241CA"/>
    <w:rsid w:val="00325180"/>
    <w:rsid w:val="00325FEB"/>
    <w:rsid w:val="0032748F"/>
    <w:rsid w:val="00330069"/>
    <w:rsid w:val="003300E2"/>
    <w:rsid w:val="0033157F"/>
    <w:rsid w:val="00332015"/>
    <w:rsid w:val="00332124"/>
    <w:rsid w:val="00332FB8"/>
    <w:rsid w:val="00334BF4"/>
    <w:rsid w:val="00334C4C"/>
    <w:rsid w:val="003355BC"/>
    <w:rsid w:val="00335803"/>
    <w:rsid w:val="00335A26"/>
    <w:rsid w:val="00336A14"/>
    <w:rsid w:val="00336CB4"/>
    <w:rsid w:val="00337265"/>
    <w:rsid w:val="003375A0"/>
    <w:rsid w:val="00337F9B"/>
    <w:rsid w:val="003408C2"/>
    <w:rsid w:val="00340BE1"/>
    <w:rsid w:val="00341479"/>
    <w:rsid w:val="0034201C"/>
    <w:rsid w:val="0034234B"/>
    <w:rsid w:val="00342437"/>
    <w:rsid w:val="00344086"/>
    <w:rsid w:val="00344D39"/>
    <w:rsid w:val="00345C7E"/>
    <w:rsid w:val="00346167"/>
    <w:rsid w:val="003469F8"/>
    <w:rsid w:val="00346DA7"/>
    <w:rsid w:val="00347201"/>
    <w:rsid w:val="00347203"/>
    <w:rsid w:val="00347370"/>
    <w:rsid w:val="003524A2"/>
    <w:rsid w:val="00353542"/>
    <w:rsid w:val="00353739"/>
    <w:rsid w:val="00353E9C"/>
    <w:rsid w:val="00354F06"/>
    <w:rsid w:val="0035524A"/>
    <w:rsid w:val="003554EC"/>
    <w:rsid w:val="003559A3"/>
    <w:rsid w:val="00355FC0"/>
    <w:rsid w:val="00356E48"/>
    <w:rsid w:val="00357036"/>
    <w:rsid w:val="0035730B"/>
    <w:rsid w:val="00360490"/>
    <w:rsid w:val="00360B9C"/>
    <w:rsid w:val="00360E8E"/>
    <w:rsid w:val="00360EFA"/>
    <w:rsid w:val="003622D2"/>
    <w:rsid w:val="00363A7A"/>
    <w:rsid w:val="00364C6B"/>
    <w:rsid w:val="00364E0A"/>
    <w:rsid w:val="00365293"/>
    <w:rsid w:val="00366955"/>
    <w:rsid w:val="003675C3"/>
    <w:rsid w:val="00367AE9"/>
    <w:rsid w:val="00372780"/>
    <w:rsid w:val="00372BA8"/>
    <w:rsid w:val="00372F11"/>
    <w:rsid w:val="00373C63"/>
    <w:rsid w:val="00374CC4"/>
    <w:rsid w:val="00375A1F"/>
    <w:rsid w:val="00375CE3"/>
    <w:rsid w:val="00375D7B"/>
    <w:rsid w:val="0037676F"/>
    <w:rsid w:val="00376A65"/>
    <w:rsid w:val="00376E69"/>
    <w:rsid w:val="003772D8"/>
    <w:rsid w:val="0038037C"/>
    <w:rsid w:val="003809D6"/>
    <w:rsid w:val="00380D5A"/>
    <w:rsid w:val="00381B68"/>
    <w:rsid w:val="00382077"/>
    <w:rsid w:val="00382F4C"/>
    <w:rsid w:val="00384502"/>
    <w:rsid w:val="00384E07"/>
    <w:rsid w:val="003859EB"/>
    <w:rsid w:val="00386A8E"/>
    <w:rsid w:val="00386F5C"/>
    <w:rsid w:val="00387909"/>
    <w:rsid w:val="0039102B"/>
    <w:rsid w:val="00395606"/>
    <w:rsid w:val="00395BE3"/>
    <w:rsid w:val="00396513"/>
    <w:rsid w:val="00396E1C"/>
    <w:rsid w:val="00396E2F"/>
    <w:rsid w:val="0039757E"/>
    <w:rsid w:val="003A125C"/>
    <w:rsid w:val="003A1320"/>
    <w:rsid w:val="003A1A5B"/>
    <w:rsid w:val="003A27B9"/>
    <w:rsid w:val="003A2FC3"/>
    <w:rsid w:val="003A3DD9"/>
    <w:rsid w:val="003A4060"/>
    <w:rsid w:val="003A48FB"/>
    <w:rsid w:val="003A5234"/>
    <w:rsid w:val="003A59BD"/>
    <w:rsid w:val="003A6CE4"/>
    <w:rsid w:val="003A740A"/>
    <w:rsid w:val="003A7779"/>
    <w:rsid w:val="003A7B69"/>
    <w:rsid w:val="003B115C"/>
    <w:rsid w:val="003B135D"/>
    <w:rsid w:val="003B1D5D"/>
    <w:rsid w:val="003B2942"/>
    <w:rsid w:val="003B29F3"/>
    <w:rsid w:val="003B2C39"/>
    <w:rsid w:val="003B2CFE"/>
    <w:rsid w:val="003B5B14"/>
    <w:rsid w:val="003B777A"/>
    <w:rsid w:val="003B7FB7"/>
    <w:rsid w:val="003C23D6"/>
    <w:rsid w:val="003C3D65"/>
    <w:rsid w:val="003C523D"/>
    <w:rsid w:val="003C568B"/>
    <w:rsid w:val="003C5EA8"/>
    <w:rsid w:val="003C6E36"/>
    <w:rsid w:val="003C793C"/>
    <w:rsid w:val="003D0E41"/>
    <w:rsid w:val="003D278E"/>
    <w:rsid w:val="003D3115"/>
    <w:rsid w:val="003D3155"/>
    <w:rsid w:val="003D394F"/>
    <w:rsid w:val="003D39C1"/>
    <w:rsid w:val="003D45A4"/>
    <w:rsid w:val="003D48D5"/>
    <w:rsid w:val="003D5070"/>
    <w:rsid w:val="003D7B58"/>
    <w:rsid w:val="003D7D2A"/>
    <w:rsid w:val="003E0746"/>
    <w:rsid w:val="003E0C33"/>
    <w:rsid w:val="003E1026"/>
    <w:rsid w:val="003E15AB"/>
    <w:rsid w:val="003E373C"/>
    <w:rsid w:val="003E4E96"/>
    <w:rsid w:val="003E506F"/>
    <w:rsid w:val="003E54F8"/>
    <w:rsid w:val="003E5A08"/>
    <w:rsid w:val="003E5E2B"/>
    <w:rsid w:val="003F12DC"/>
    <w:rsid w:val="003F1BD4"/>
    <w:rsid w:val="003F411B"/>
    <w:rsid w:val="003F4340"/>
    <w:rsid w:val="003F494E"/>
    <w:rsid w:val="003F495D"/>
    <w:rsid w:val="003F58C1"/>
    <w:rsid w:val="003F60EB"/>
    <w:rsid w:val="003F6DCE"/>
    <w:rsid w:val="003F7E72"/>
    <w:rsid w:val="00400711"/>
    <w:rsid w:val="004009CD"/>
    <w:rsid w:val="00400C6F"/>
    <w:rsid w:val="00402FD6"/>
    <w:rsid w:val="00402FF7"/>
    <w:rsid w:val="00403444"/>
    <w:rsid w:val="00405113"/>
    <w:rsid w:val="00405DA6"/>
    <w:rsid w:val="00406641"/>
    <w:rsid w:val="00411929"/>
    <w:rsid w:val="00412E2F"/>
    <w:rsid w:val="00412FF9"/>
    <w:rsid w:val="00413C74"/>
    <w:rsid w:val="0041441E"/>
    <w:rsid w:val="0041478E"/>
    <w:rsid w:val="004153A1"/>
    <w:rsid w:val="0041540A"/>
    <w:rsid w:val="0041572A"/>
    <w:rsid w:val="004176AF"/>
    <w:rsid w:val="00417B5B"/>
    <w:rsid w:val="00417C9A"/>
    <w:rsid w:val="00420119"/>
    <w:rsid w:val="004208D3"/>
    <w:rsid w:val="00421590"/>
    <w:rsid w:val="00423815"/>
    <w:rsid w:val="00424180"/>
    <w:rsid w:val="0042439F"/>
    <w:rsid w:val="004243C9"/>
    <w:rsid w:val="00425241"/>
    <w:rsid w:val="00425E1B"/>
    <w:rsid w:val="00426D10"/>
    <w:rsid w:val="00427406"/>
    <w:rsid w:val="00427A85"/>
    <w:rsid w:val="00427ABC"/>
    <w:rsid w:val="00430917"/>
    <w:rsid w:val="004326B5"/>
    <w:rsid w:val="00432814"/>
    <w:rsid w:val="00433547"/>
    <w:rsid w:val="00433B86"/>
    <w:rsid w:val="0043491D"/>
    <w:rsid w:val="00434C93"/>
    <w:rsid w:val="0043622A"/>
    <w:rsid w:val="0043709A"/>
    <w:rsid w:val="004379B1"/>
    <w:rsid w:val="0044149B"/>
    <w:rsid w:val="00441FC5"/>
    <w:rsid w:val="00442126"/>
    <w:rsid w:val="004425FE"/>
    <w:rsid w:val="00443753"/>
    <w:rsid w:val="004467F6"/>
    <w:rsid w:val="00447FBD"/>
    <w:rsid w:val="0045100B"/>
    <w:rsid w:val="0045139F"/>
    <w:rsid w:val="00452353"/>
    <w:rsid w:val="00455F03"/>
    <w:rsid w:val="004566FC"/>
    <w:rsid w:val="00457792"/>
    <w:rsid w:val="0046003E"/>
    <w:rsid w:val="004605F6"/>
    <w:rsid w:val="004613E3"/>
    <w:rsid w:val="00462BD1"/>
    <w:rsid w:val="004635EB"/>
    <w:rsid w:val="004639B2"/>
    <w:rsid w:val="00465907"/>
    <w:rsid w:val="00465F9F"/>
    <w:rsid w:val="004669C5"/>
    <w:rsid w:val="00467464"/>
    <w:rsid w:val="00467562"/>
    <w:rsid w:val="004678F4"/>
    <w:rsid w:val="00467BF8"/>
    <w:rsid w:val="00471018"/>
    <w:rsid w:val="004712AA"/>
    <w:rsid w:val="0047645E"/>
    <w:rsid w:val="00476593"/>
    <w:rsid w:val="004769F6"/>
    <w:rsid w:val="00480C4B"/>
    <w:rsid w:val="00481289"/>
    <w:rsid w:val="00482CBF"/>
    <w:rsid w:val="00482CE2"/>
    <w:rsid w:val="00484B9B"/>
    <w:rsid w:val="00484EC6"/>
    <w:rsid w:val="00485478"/>
    <w:rsid w:val="004860C7"/>
    <w:rsid w:val="00486F8A"/>
    <w:rsid w:val="0048759B"/>
    <w:rsid w:val="00487D45"/>
    <w:rsid w:val="004905E6"/>
    <w:rsid w:val="00490D61"/>
    <w:rsid w:val="00491487"/>
    <w:rsid w:val="00493B61"/>
    <w:rsid w:val="00495A18"/>
    <w:rsid w:val="00497C57"/>
    <w:rsid w:val="004A034E"/>
    <w:rsid w:val="004A0733"/>
    <w:rsid w:val="004A1011"/>
    <w:rsid w:val="004A3CD8"/>
    <w:rsid w:val="004A3F75"/>
    <w:rsid w:val="004A4CA8"/>
    <w:rsid w:val="004A6B4B"/>
    <w:rsid w:val="004A6B81"/>
    <w:rsid w:val="004A7081"/>
    <w:rsid w:val="004A713A"/>
    <w:rsid w:val="004A7840"/>
    <w:rsid w:val="004A7B3B"/>
    <w:rsid w:val="004B1AFA"/>
    <w:rsid w:val="004B1BD9"/>
    <w:rsid w:val="004B228C"/>
    <w:rsid w:val="004B235A"/>
    <w:rsid w:val="004B28F6"/>
    <w:rsid w:val="004B2B19"/>
    <w:rsid w:val="004B3662"/>
    <w:rsid w:val="004B3D65"/>
    <w:rsid w:val="004B47B5"/>
    <w:rsid w:val="004B47BA"/>
    <w:rsid w:val="004B4CA4"/>
    <w:rsid w:val="004B4E68"/>
    <w:rsid w:val="004B6D27"/>
    <w:rsid w:val="004B726C"/>
    <w:rsid w:val="004B7E04"/>
    <w:rsid w:val="004B7EBB"/>
    <w:rsid w:val="004C0675"/>
    <w:rsid w:val="004C29BE"/>
    <w:rsid w:val="004C54F2"/>
    <w:rsid w:val="004C5953"/>
    <w:rsid w:val="004C5A4B"/>
    <w:rsid w:val="004C6351"/>
    <w:rsid w:val="004C7871"/>
    <w:rsid w:val="004D00A2"/>
    <w:rsid w:val="004D273B"/>
    <w:rsid w:val="004D3207"/>
    <w:rsid w:val="004D32FD"/>
    <w:rsid w:val="004D41DA"/>
    <w:rsid w:val="004D6162"/>
    <w:rsid w:val="004D7AB1"/>
    <w:rsid w:val="004E004D"/>
    <w:rsid w:val="004E0DB6"/>
    <w:rsid w:val="004E1514"/>
    <w:rsid w:val="004E2C32"/>
    <w:rsid w:val="004E2D26"/>
    <w:rsid w:val="004E32A8"/>
    <w:rsid w:val="004E399B"/>
    <w:rsid w:val="004E4FA3"/>
    <w:rsid w:val="004E5A25"/>
    <w:rsid w:val="004E5C8B"/>
    <w:rsid w:val="004E5DFA"/>
    <w:rsid w:val="004E6223"/>
    <w:rsid w:val="004E6334"/>
    <w:rsid w:val="004E71DE"/>
    <w:rsid w:val="004E7FD4"/>
    <w:rsid w:val="004F05C4"/>
    <w:rsid w:val="004F0EF2"/>
    <w:rsid w:val="004F2735"/>
    <w:rsid w:val="004F2CD8"/>
    <w:rsid w:val="004F2FAA"/>
    <w:rsid w:val="004F3603"/>
    <w:rsid w:val="004F5A48"/>
    <w:rsid w:val="004F6214"/>
    <w:rsid w:val="004F6F5D"/>
    <w:rsid w:val="004F7BC9"/>
    <w:rsid w:val="00500F00"/>
    <w:rsid w:val="00502EE5"/>
    <w:rsid w:val="005036B6"/>
    <w:rsid w:val="00503901"/>
    <w:rsid w:val="00503AD8"/>
    <w:rsid w:val="00503E62"/>
    <w:rsid w:val="00504018"/>
    <w:rsid w:val="005040AF"/>
    <w:rsid w:val="00504B35"/>
    <w:rsid w:val="005066B9"/>
    <w:rsid w:val="00506C23"/>
    <w:rsid w:val="0050706A"/>
    <w:rsid w:val="00510009"/>
    <w:rsid w:val="00510F1D"/>
    <w:rsid w:val="0051161D"/>
    <w:rsid w:val="00511E6D"/>
    <w:rsid w:val="0051219E"/>
    <w:rsid w:val="00512D9B"/>
    <w:rsid w:val="005133AB"/>
    <w:rsid w:val="005133BF"/>
    <w:rsid w:val="005137FD"/>
    <w:rsid w:val="00514A7A"/>
    <w:rsid w:val="00516656"/>
    <w:rsid w:val="00520B92"/>
    <w:rsid w:val="00522825"/>
    <w:rsid w:val="005237FB"/>
    <w:rsid w:val="0052562C"/>
    <w:rsid w:val="00525AA7"/>
    <w:rsid w:val="00525CFD"/>
    <w:rsid w:val="00527A0E"/>
    <w:rsid w:val="005305AC"/>
    <w:rsid w:val="00530D72"/>
    <w:rsid w:val="00532845"/>
    <w:rsid w:val="00533768"/>
    <w:rsid w:val="00534BDB"/>
    <w:rsid w:val="00535749"/>
    <w:rsid w:val="005361E8"/>
    <w:rsid w:val="0053663D"/>
    <w:rsid w:val="00541195"/>
    <w:rsid w:val="00542B86"/>
    <w:rsid w:val="00543684"/>
    <w:rsid w:val="00543768"/>
    <w:rsid w:val="005441EF"/>
    <w:rsid w:val="00544929"/>
    <w:rsid w:val="00544D5D"/>
    <w:rsid w:val="005453F2"/>
    <w:rsid w:val="00545AEB"/>
    <w:rsid w:val="005464A0"/>
    <w:rsid w:val="00547B19"/>
    <w:rsid w:val="00551379"/>
    <w:rsid w:val="005514E7"/>
    <w:rsid w:val="0055161F"/>
    <w:rsid w:val="00552E43"/>
    <w:rsid w:val="00553D24"/>
    <w:rsid w:val="0055573A"/>
    <w:rsid w:val="00556AF7"/>
    <w:rsid w:val="00556DA2"/>
    <w:rsid w:val="005607DA"/>
    <w:rsid w:val="00560D92"/>
    <w:rsid w:val="0056130A"/>
    <w:rsid w:val="00562414"/>
    <w:rsid w:val="005635A7"/>
    <w:rsid w:val="00567BB8"/>
    <w:rsid w:val="0057085E"/>
    <w:rsid w:val="00570F95"/>
    <w:rsid w:val="00573199"/>
    <w:rsid w:val="00573CDA"/>
    <w:rsid w:val="00574A9C"/>
    <w:rsid w:val="005754FD"/>
    <w:rsid w:val="00576865"/>
    <w:rsid w:val="00581C62"/>
    <w:rsid w:val="005825BE"/>
    <w:rsid w:val="005839E2"/>
    <w:rsid w:val="00584981"/>
    <w:rsid w:val="005854CD"/>
    <w:rsid w:val="00585871"/>
    <w:rsid w:val="005862A8"/>
    <w:rsid w:val="00586789"/>
    <w:rsid w:val="005873A3"/>
    <w:rsid w:val="005875DA"/>
    <w:rsid w:val="00587701"/>
    <w:rsid w:val="0058798E"/>
    <w:rsid w:val="0059013A"/>
    <w:rsid w:val="005904EA"/>
    <w:rsid w:val="00591105"/>
    <w:rsid w:val="005919F2"/>
    <w:rsid w:val="0059241B"/>
    <w:rsid w:val="0059381E"/>
    <w:rsid w:val="00593D33"/>
    <w:rsid w:val="00594597"/>
    <w:rsid w:val="00594997"/>
    <w:rsid w:val="005953A8"/>
    <w:rsid w:val="00595B84"/>
    <w:rsid w:val="00596A33"/>
    <w:rsid w:val="00596A60"/>
    <w:rsid w:val="00597869"/>
    <w:rsid w:val="00597BF8"/>
    <w:rsid w:val="005A1567"/>
    <w:rsid w:val="005A1908"/>
    <w:rsid w:val="005A1C54"/>
    <w:rsid w:val="005A2BDA"/>
    <w:rsid w:val="005A3E91"/>
    <w:rsid w:val="005A5A46"/>
    <w:rsid w:val="005A5C92"/>
    <w:rsid w:val="005A7B73"/>
    <w:rsid w:val="005B02D3"/>
    <w:rsid w:val="005B06A1"/>
    <w:rsid w:val="005B0F2F"/>
    <w:rsid w:val="005B1DF0"/>
    <w:rsid w:val="005B2A51"/>
    <w:rsid w:val="005B2BF9"/>
    <w:rsid w:val="005B3C10"/>
    <w:rsid w:val="005B55B7"/>
    <w:rsid w:val="005B5CBF"/>
    <w:rsid w:val="005B5EEF"/>
    <w:rsid w:val="005B6FDF"/>
    <w:rsid w:val="005B6FFB"/>
    <w:rsid w:val="005B737A"/>
    <w:rsid w:val="005B7941"/>
    <w:rsid w:val="005C0133"/>
    <w:rsid w:val="005C0644"/>
    <w:rsid w:val="005C06D9"/>
    <w:rsid w:val="005C1A7D"/>
    <w:rsid w:val="005C3CDE"/>
    <w:rsid w:val="005C4FF6"/>
    <w:rsid w:val="005C560B"/>
    <w:rsid w:val="005C5617"/>
    <w:rsid w:val="005C59DE"/>
    <w:rsid w:val="005C60E9"/>
    <w:rsid w:val="005C6A7F"/>
    <w:rsid w:val="005C7390"/>
    <w:rsid w:val="005D0726"/>
    <w:rsid w:val="005D0C02"/>
    <w:rsid w:val="005D0EF1"/>
    <w:rsid w:val="005D152B"/>
    <w:rsid w:val="005D15A4"/>
    <w:rsid w:val="005D1637"/>
    <w:rsid w:val="005D1879"/>
    <w:rsid w:val="005D2243"/>
    <w:rsid w:val="005D2960"/>
    <w:rsid w:val="005D47E7"/>
    <w:rsid w:val="005D5F75"/>
    <w:rsid w:val="005D7B7A"/>
    <w:rsid w:val="005E003D"/>
    <w:rsid w:val="005E09D8"/>
    <w:rsid w:val="005E12FC"/>
    <w:rsid w:val="005E228F"/>
    <w:rsid w:val="005E2ADC"/>
    <w:rsid w:val="005E4740"/>
    <w:rsid w:val="005E4C88"/>
    <w:rsid w:val="005E5711"/>
    <w:rsid w:val="005E59C4"/>
    <w:rsid w:val="005E5B66"/>
    <w:rsid w:val="005E5D01"/>
    <w:rsid w:val="005E6C2F"/>
    <w:rsid w:val="005E793A"/>
    <w:rsid w:val="005E79EE"/>
    <w:rsid w:val="005E7B47"/>
    <w:rsid w:val="005F0C01"/>
    <w:rsid w:val="005F1E8D"/>
    <w:rsid w:val="005F1EE5"/>
    <w:rsid w:val="005F27D3"/>
    <w:rsid w:val="005F30E8"/>
    <w:rsid w:val="005F37AE"/>
    <w:rsid w:val="005F5202"/>
    <w:rsid w:val="005F6524"/>
    <w:rsid w:val="005F67EA"/>
    <w:rsid w:val="006006C6"/>
    <w:rsid w:val="006008D8"/>
    <w:rsid w:val="00600D1A"/>
    <w:rsid w:val="006010DC"/>
    <w:rsid w:val="0060170B"/>
    <w:rsid w:val="00602DF4"/>
    <w:rsid w:val="0060338D"/>
    <w:rsid w:val="0060392B"/>
    <w:rsid w:val="00603D0B"/>
    <w:rsid w:val="00603E4C"/>
    <w:rsid w:val="00605F4A"/>
    <w:rsid w:val="00610011"/>
    <w:rsid w:val="006105BD"/>
    <w:rsid w:val="006112EF"/>
    <w:rsid w:val="0061156C"/>
    <w:rsid w:val="00611803"/>
    <w:rsid w:val="00611BD1"/>
    <w:rsid w:val="0061230F"/>
    <w:rsid w:val="006127AC"/>
    <w:rsid w:val="006134B2"/>
    <w:rsid w:val="006138CC"/>
    <w:rsid w:val="0061575E"/>
    <w:rsid w:val="00616605"/>
    <w:rsid w:val="00617462"/>
    <w:rsid w:val="00617E7A"/>
    <w:rsid w:val="00621113"/>
    <w:rsid w:val="00621856"/>
    <w:rsid w:val="00622614"/>
    <w:rsid w:val="00623645"/>
    <w:rsid w:val="006241B1"/>
    <w:rsid w:val="00625103"/>
    <w:rsid w:val="00626EFE"/>
    <w:rsid w:val="00631790"/>
    <w:rsid w:val="0063220E"/>
    <w:rsid w:val="006323B0"/>
    <w:rsid w:val="00632548"/>
    <w:rsid w:val="0063370C"/>
    <w:rsid w:val="00634CD2"/>
    <w:rsid w:val="006355DE"/>
    <w:rsid w:val="0063768F"/>
    <w:rsid w:val="00637AAA"/>
    <w:rsid w:val="00640FA3"/>
    <w:rsid w:val="00641F69"/>
    <w:rsid w:val="0064234C"/>
    <w:rsid w:val="00642D0E"/>
    <w:rsid w:val="00642E73"/>
    <w:rsid w:val="0064345A"/>
    <w:rsid w:val="00643599"/>
    <w:rsid w:val="00643828"/>
    <w:rsid w:val="00646654"/>
    <w:rsid w:val="00647F3D"/>
    <w:rsid w:val="006500A0"/>
    <w:rsid w:val="00650643"/>
    <w:rsid w:val="00650CCC"/>
    <w:rsid w:val="006510CB"/>
    <w:rsid w:val="0065138C"/>
    <w:rsid w:val="00651AFD"/>
    <w:rsid w:val="006521F9"/>
    <w:rsid w:val="0065265A"/>
    <w:rsid w:val="006528E0"/>
    <w:rsid w:val="00652C88"/>
    <w:rsid w:val="00655E49"/>
    <w:rsid w:val="006569CB"/>
    <w:rsid w:val="00657170"/>
    <w:rsid w:val="00660755"/>
    <w:rsid w:val="0066180A"/>
    <w:rsid w:val="00661D1D"/>
    <w:rsid w:val="00662E54"/>
    <w:rsid w:val="00663281"/>
    <w:rsid w:val="006638CC"/>
    <w:rsid w:val="006640F7"/>
    <w:rsid w:val="00664831"/>
    <w:rsid w:val="0066508A"/>
    <w:rsid w:val="0066781C"/>
    <w:rsid w:val="00670DBA"/>
    <w:rsid w:val="00671174"/>
    <w:rsid w:val="00671250"/>
    <w:rsid w:val="00671E83"/>
    <w:rsid w:val="00672FD6"/>
    <w:rsid w:val="00673185"/>
    <w:rsid w:val="006739E2"/>
    <w:rsid w:val="00673A06"/>
    <w:rsid w:val="00673F4F"/>
    <w:rsid w:val="00674FC3"/>
    <w:rsid w:val="0067580C"/>
    <w:rsid w:val="00675C69"/>
    <w:rsid w:val="00676388"/>
    <w:rsid w:val="00676FFB"/>
    <w:rsid w:val="00677EA3"/>
    <w:rsid w:val="006804BF"/>
    <w:rsid w:val="00680999"/>
    <w:rsid w:val="006824F9"/>
    <w:rsid w:val="0068292C"/>
    <w:rsid w:val="00683118"/>
    <w:rsid w:val="006831EB"/>
    <w:rsid w:val="006855B1"/>
    <w:rsid w:val="006879A1"/>
    <w:rsid w:val="00687C33"/>
    <w:rsid w:val="00690A42"/>
    <w:rsid w:val="00690FE3"/>
    <w:rsid w:val="00692704"/>
    <w:rsid w:val="006935D6"/>
    <w:rsid w:val="00693AB3"/>
    <w:rsid w:val="00693C1A"/>
    <w:rsid w:val="00694F9A"/>
    <w:rsid w:val="00695EAD"/>
    <w:rsid w:val="00696514"/>
    <w:rsid w:val="00696DC9"/>
    <w:rsid w:val="006979A1"/>
    <w:rsid w:val="006A0100"/>
    <w:rsid w:val="006A0661"/>
    <w:rsid w:val="006A1D62"/>
    <w:rsid w:val="006A3233"/>
    <w:rsid w:val="006A365A"/>
    <w:rsid w:val="006A3BEB"/>
    <w:rsid w:val="006A3BFB"/>
    <w:rsid w:val="006A407B"/>
    <w:rsid w:val="006A43AE"/>
    <w:rsid w:val="006A54AF"/>
    <w:rsid w:val="006A57C8"/>
    <w:rsid w:val="006A5E5A"/>
    <w:rsid w:val="006A60D5"/>
    <w:rsid w:val="006B0DB5"/>
    <w:rsid w:val="006B1432"/>
    <w:rsid w:val="006B2D8B"/>
    <w:rsid w:val="006B3465"/>
    <w:rsid w:val="006B4CC7"/>
    <w:rsid w:val="006B559A"/>
    <w:rsid w:val="006B5797"/>
    <w:rsid w:val="006B5E25"/>
    <w:rsid w:val="006B761E"/>
    <w:rsid w:val="006B77DD"/>
    <w:rsid w:val="006B7CA9"/>
    <w:rsid w:val="006C091A"/>
    <w:rsid w:val="006C0D97"/>
    <w:rsid w:val="006C0D9F"/>
    <w:rsid w:val="006C1143"/>
    <w:rsid w:val="006C2A2F"/>
    <w:rsid w:val="006C2FBC"/>
    <w:rsid w:val="006C3159"/>
    <w:rsid w:val="006C48DF"/>
    <w:rsid w:val="006C534F"/>
    <w:rsid w:val="006C5AD0"/>
    <w:rsid w:val="006C78C9"/>
    <w:rsid w:val="006D268B"/>
    <w:rsid w:val="006D3B46"/>
    <w:rsid w:val="006D594E"/>
    <w:rsid w:val="006D62D3"/>
    <w:rsid w:val="006D676E"/>
    <w:rsid w:val="006D7BA7"/>
    <w:rsid w:val="006E06B7"/>
    <w:rsid w:val="006E0F63"/>
    <w:rsid w:val="006E1603"/>
    <w:rsid w:val="006E1EBE"/>
    <w:rsid w:val="006E27B7"/>
    <w:rsid w:val="006E328E"/>
    <w:rsid w:val="006E3A45"/>
    <w:rsid w:val="006E4470"/>
    <w:rsid w:val="006E4599"/>
    <w:rsid w:val="006E5584"/>
    <w:rsid w:val="006E5B8F"/>
    <w:rsid w:val="006E6055"/>
    <w:rsid w:val="006E62ED"/>
    <w:rsid w:val="006E6665"/>
    <w:rsid w:val="006E6760"/>
    <w:rsid w:val="006E7552"/>
    <w:rsid w:val="006E7E98"/>
    <w:rsid w:val="006F37A5"/>
    <w:rsid w:val="006F50CB"/>
    <w:rsid w:val="006F7F6C"/>
    <w:rsid w:val="007006E3"/>
    <w:rsid w:val="00701125"/>
    <w:rsid w:val="00701185"/>
    <w:rsid w:val="00701851"/>
    <w:rsid w:val="00701BEE"/>
    <w:rsid w:val="0070524E"/>
    <w:rsid w:val="00706B55"/>
    <w:rsid w:val="00707F3B"/>
    <w:rsid w:val="00710977"/>
    <w:rsid w:val="007113E8"/>
    <w:rsid w:val="00711622"/>
    <w:rsid w:val="0071280A"/>
    <w:rsid w:val="00712823"/>
    <w:rsid w:val="007153C5"/>
    <w:rsid w:val="00715E2F"/>
    <w:rsid w:val="0071614B"/>
    <w:rsid w:val="00716D46"/>
    <w:rsid w:val="0072081D"/>
    <w:rsid w:val="00720849"/>
    <w:rsid w:val="007217C4"/>
    <w:rsid w:val="00721CA8"/>
    <w:rsid w:val="007221CB"/>
    <w:rsid w:val="00722268"/>
    <w:rsid w:val="00722C7D"/>
    <w:rsid w:val="00722CDB"/>
    <w:rsid w:val="00723A18"/>
    <w:rsid w:val="00724135"/>
    <w:rsid w:val="0072454F"/>
    <w:rsid w:val="00724A66"/>
    <w:rsid w:val="00725579"/>
    <w:rsid w:val="00725CC5"/>
    <w:rsid w:val="0072748E"/>
    <w:rsid w:val="00727677"/>
    <w:rsid w:val="0073148D"/>
    <w:rsid w:val="00731E8D"/>
    <w:rsid w:val="0073242E"/>
    <w:rsid w:val="00733850"/>
    <w:rsid w:val="00733A00"/>
    <w:rsid w:val="00733DA5"/>
    <w:rsid w:val="007344E6"/>
    <w:rsid w:val="007372DA"/>
    <w:rsid w:val="007374BE"/>
    <w:rsid w:val="00737C38"/>
    <w:rsid w:val="00740A05"/>
    <w:rsid w:val="00740EF3"/>
    <w:rsid w:val="007416B0"/>
    <w:rsid w:val="00742221"/>
    <w:rsid w:val="0074236D"/>
    <w:rsid w:val="00743108"/>
    <w:rsid w:val="00743B2C"/>
    <w:rsid w:val="00744067"/>
    <w:rsid w:val="00745BE5"/>
    <w:rsid w:val="00746AB4"/>
    <w:rsid w:val="00747EB2"/>
    <w:rsid w:val="00747FF7"/>
    <w:rsid w:val="00750635"/>
    <w:rsid w:val="00750EE1"/>
    <w:rsid w:val="007512DD"/>
    <w:rsid w:val="00751791"/>
    <w:rsid w:val="00752B46"/>
    <w:rsid w:val="007535A6"/>
    <w:rsid w:val="00753B76"/>
    <w:rsid w:val="00755DAC"/>
    <w:rsid w:val="00756EBC"/>
    <w:rsid w:val="007570C9"/>
    <w:rsid w:val="0075722B"/>
    <w:rsid w:val="00760A1A"/>
    <w:rsid w:val="00761A8A"/>
    <w:rsid w:val="00763D9F"/>
    <w:rsid w:val="00764130"/>
    <w:rsid w:val="007654BD"/>
    <w:rsid w:val="00765D6E"/>
    <w:rsid w:val="007665CF"/>
    <w:rsid w:val="00766DCA"/>
    <w:rsid w:val="007675C4"/>
    <w:rsid w:val="00767C10"/>
    <w:rsid w:val="00770094"/>
    <w:rsid w:val="00770D48"/>
    <w:rsid w:val="0077114F"/>
    <w:rsid w:val="00771FEC"/>
    <w:rsid w:val="00772392"/>
    <w:rsid w:val="007749FC"/>
    <w:rsid w:val="00775636"/>
    <w:rsid w:val="00775A9E"/>
    <w:rsid w:val="00775DFC"/>
    <w:rsid w:val="00775EF5"/>
    <w:rsid w:val="00776F6C"/>
    <w:rsid w:val="007779B1"/>
    <w:rsid w:val="00777CEF"/>
    <w:rsid w:val="0078204A"/>
    <w:rsid w:val="00782F62"/>
    <w:rsid w:val="007841C1"/>
    <w:rsid w:val="00784CE2"/>
    <w:rsid w:val="00786021"/>
    <w:rsid w:val="00786B98"/>
    <w:rsid w:val="00786DE7"/>
    <w:rsid w:val="007902A3"/>
    <w:rsid w:val="007903A1"/>
    <w:rsid w:val="007908E1"/>
    <w:rsid w:val="00790946"/>
    <w:rsid w:val="00790A29"/>
    <w:rsid w:val="007926CD"/>
    <w:rsid w:val="0079298A"/>
    <w:rsid w:val="00792C9F"/>
    <w:rsid w:val="00792D2B"/>
    <w:rsid w:val="007942A6"/>
    <w:rsid w:val="00795C42"/>
    <w:rsid w:val="00795D35"/>
    <w:rsid w:val="007960AB"/>
    <w:rsid w:val="00796C3A"/>
    <w:rsid w:val="00796E35"/>
    <w:rsid w:val="00797540"/>
    <w:rsid w:val="007977CE"/>
    <w:rsid w:val="007A06E4"/>
    <w:rsid w:val="007A080D"/>
    <w:rsid w:val="007A0878"/>
    <w:rsid w:val="007A1292"/>
    <w:rsid w:val="007A1745"/>
    <w:rsid w:val="007A268D"/>
    <w:rsid w:val="007A2715"/>
    <w:rsid w:val="007A3221"/>
    <w:rsid w:val="007A3242"/>
    <w:rsid w:val="007A35F2"/>
    <w:rsid w:val="007A486A"/>
    <w:rsid w:val="007A5A90"/>
    <w:rsid w:val="007A60BB"/>
    <w:rsid w:val="007A69FE"/>
    <w:rsid w:val="007B017A"/>
    <w:rsid w:val="007B05A0"/>
    <w:rsid w:val="007B0ED2"/>
    <w:rsid w:val="007B0EE2"/>
    <w:rsid w:val="007B10CB"/>
    <w:rsid w:val="007B19D3"/>
    <w:rsid w:val="007B1DA8"/>
    <w:rsid w:val="007B2703"/>
    <w:rsid w:val="007B345B"/>
    <w:rsid w:val="007B5038"/>
    <w:rsid w:val="007B5870"/>
    <w:rsid w:val="007B6280"/>
    <w:rsid w:val="007B6A59"/>
    <w:rsid w:val="007B6DDB"/>
    <w:rsid w:val="007B76F0"/>
    <w:rsid w:val="007B7F26"/>
    <w:rsid w:val="007C0FF8"/>
    <w:rsid w:val="007C277A"/>
    <w:rsid w:val="007C408C"/>
    <w:rsid w:val="007C4A55"/>
    <w:rsid w:val="007C5105"/>
    <w:rsid w:val="007C54F6"/>
    <w:rsid w:val="007C5F5F"/>
    <w:rsid w:val="007C6806"/>
    <w:rsid w:val="007C6A72"/>
    <w:rsid w:val="007D100A"/>
    <w:rsid w:val="007D101A"/>
    <w:rsid w:val="007D22B2"/>
    <w:rsid w:val="007D3777"/>
    <w:rsid w:val="007D524A"/>
    <w:rsid w:val="007D69D0"/>
    <w:rsid w:val="007D69F8"/>
    <w:rsid w:val="007D6F87"/>
    <w:rsid w:val="007D6FC6"/>
    <w:rsid w:val="007E1931"/>
    <w:rsid w:val="007E2240"/>
    <w:rsid w:val="007E2603"/>
    <w:rsid w:val="007E2BD3"/>
    <w:rsid w:val="007E37EA"/>
    <w:rsid w:val="007E4733"/>
    <w:rsid w:val="007E6D14"/>
    <w:rsid w:val="007E7294"/>
    <w:rsid w:val="007E784C"/>
    <w:rsid w:val="007E7C53"/>
    <w:rsid w:val="007F0468"/>
    <w:rsid w:val="007F0FAF"/>
    <w:rsid w:val="007F33C4"/>
    <w:rsid w:val="007F358C"/>
    <w:rsid w:val="007F3E1C"/>
    <w:rsid w:val="007F4150"/>
    <w:rsid w:val="007F443F"/>
    <w:rsid w:val="007F4958"/>
    <w:rsid w:val="007F4DB6"/>
    <w:rsid w:val="007F4E5D"/>
    <w:rsid w:val="007F4E61"/>
    <w:rsid w:val="007F6813"/>
    <w:rsid w:val="00801E70"/>
    <w:rsid w:val="00802192"/>
    <w:rsid w:val="00803C29"/>
    <w:rsid w:val="00804E23"/>
    <w:rsid w:val="00805862"/>
    <w:rsid w:val="00806FB7"/>
    <w:rsid w:val="0081063C"/>
    <w:rsid w:val="00810E17"/>
    <w:rsid w:val="008131D5"/>
    <w:rsid w:val="00813692"/>
    <w:rsid w:val="0081419F"/>
    <w:rsid w:val="0081437C"/>
    <w:rsid w:val="00817844"/>
    <w:rsid w:val="00820104"/>
    <w:rsid w:val="00821FA3"/>
    <w:rsid w:val="00822109"/>
    <w:rsid w:val="00823BAB"/>
    <w:rsid w:val="00824D60"/>
    <w:rsid w:val="008250E9"/>
    <w:rsid w:val="0082596A"/>
    <w:rsid w:val="00825B09"/>
    <w:rsid w:val="00830048"/>
    <w:rsid w:val="00830627"/>
    <w:rsid w:val="00831589"/>
    <w:rsid w:val="00831A06"/>
    <w:rsid w:val="00831D39"/>
    <w:rsid w:val="0083245B"/>
    <w:rsid w:val="00832F40"/>
    <w:rsid w:val="00833DDD"/>
    <w:rsid w:val="00835143"/>
    <w:rsid w:val="008354B5"/>
    <w:rsid w:val="00836D52"/>
    <w:rsid w:val="00837579"/>
    <w:rsid w:val="00840309"/>
    <w:rsid w:val="0084152B"/>
    <w:rsid w:val="00842658"/>
    <w:rsid w:val="0084370C"/>
    <w:rsid w:val="008448B1"/>
    <w:rsid w:val="00844C69"/>
    <w:rsid w:val="0084570D"/>
    <w:rsid w:val="008467BF"/>
    <w:rsid w:val="00847DA0"/>
    <w:rsid w:val="00850166"/>
    <w:rsid w:val="00850B3A"/>
    <w:rsid w:val="00850F26"/>
    <w:rsid w:val="00851CE7"/>
    <w:rsid w:val="0085237B"/>
    <w:rsid w:val="008529FB"/>
    <w:rsid w:val="00853196"/>
    <w:rsid w:val="0085512F"/>
    <w:rsid w:val="00856305"/>
    <w:rsid w:val="0086446F"/>
    <w:rsid w:val="00864EB5"/>
    <w:rsid w:val="00867CA9"/>
    <w:rsid w:val="00876268"/>
    <w:rsid w:val="00876FFE"/>
    <w:rsid w:val="00882D73"/>
    <w:rsid w:val="0088436F"/>
    <w:rsid w:val="00884617"/>
    <w:rsid w:val="0088566C"/>
    <w:rsid w:val="00885F38"/>
    <w:rsid w:val="00886CFF"/>
    <w:rsid w:val="00887B21"/>
    <w:rsid w:val="00887C1E"/>
    <w:rsid w:val="00890590"/>
    <w:rsid w:val="00892DB0"/>
    <w:rsid w:val="00894753"/>
    <w:rsid w:val="00897124"/>
    <w:rsid w:val="008976B6"/>
    <w:rsid w:val="00897F15"/>
    <w:rsid w:val="008A14B8"/>
    <w:rsid w:val="008A1BAD"/>
    <w:rsid w:val="008A3223"/>
    <w:rsid w:val="008A330D"/>
    <w:rsid w:val="008A397F"/>
    <w:rsid w:val="008A4A7A"/>
    <w:rsid w:val="008A4B9C"/>
    <w:rsid w:val="008A59B5"/>
    <w:rsid w:val="008A65CE"/>
    <w:rsid w:val="008A7500"/>
    <w:rsid w:val="008A791F"/>
    <w:rsid w:val="008A7B7D"/>
    <w:rsid w:val="008B0009"/>
    <w:rsid w:val="008B0260"/>
    <w:rsid w:val="008B19EB"/>
    <w:rsid w:val="008B2614"/>
    <w:rsid w:val="008B6AA4"/>
    <w:rsid w:val="008B7439"/>
    <w:rsid w:val="008C0FF3"/>
    <w:rsid w:val="008C171A"/>
    <w:rsid w:val="008C26E2"/>
    <w:rsid w:val="008C3B34"/>
    <w:rsid w:val="008C6334"/>
    <w:rsid w:val="008C68F9"/>
    <w:rsid w:val="008C698B"/>
    <w:rsid w:val="008C756D"/>
    <w:rsid w:val="008C7F0E"/>
    <w:rsid w:val="008D0629"/>
    <w:rsid w:val="008D2F6A"/>
    <w:rsid w:val="008D3119"/>
    <w:rsid w:val="008D50EB"/>
    <w:rsid w:val="008D5FCE"/>
    <w:rsid w:val="008D61A6"/>
    <w:rsid w:val="008E0B5A"/>
    <w:rsid w:val="008E1981"/>
    <w:rsid w:val="008E2A8F"/>
    <w:rsid w:val="008E37DA"/>
    <w:rsid w:val="008E4F55"/>
    <w:rsid w:val="008E5387"/>
    <w:rsid w:val="008E5639"/>
    <w:rsid w:val="008E78B2"/>
    <w:rsid w:val="008E7D12"/>
    <w:rsid w:val="008E7FDA"/>
    <w:rsid w:val="008F0680"/>
    <w:rsid w:val="008F0E01"/>
    <w:rsid w:val="008F0F7B"/>
    <w:rsid w:val="008F1E47"/>
    <w:rsid w:val="008F2559"/>
    <w:rsid w:val="008F28C6"/>
    <w:rsid w:val="008F3D14"/>
    <w:rsid w:val="008F4133"/>
    <w:rsid w:val="008F4462"/>
    <w:rsid w:val="008F45C3"/>
    <w:rsid w:val="008F6634"/>
    <w:rsid w:val="008F7CAD"/>
    <w:rsid w:val="009009FB"/>
    <w:rsid w:val="00900D01"/>
    <w:rsid w:val="00900F79"/>
    <w:rsid w:val="0090283C"/>
    <w:rsid w:val="009030C5"/>
    <w:rsid w:val="009036F2"/>
    <w:rsid w:val="009042A2"/>
    <w:rsid w:val="00905458"/>
    <w:rsid w:val="00906AAD"/>
    <w:rsid w:val="00907E89"/>
    <w:rsid w:val="0091023E"/>
    <w:rsid w:val="0091047A"/>
    <w:rsid w:val="00910AD1"/>
    <w:rsid w:val="00910AD9"/>
    <w:rsid w:val="00911169"/>
    <w:rsid w:val="0091160B"/>
    <w:rsid w:val="00911CFE"/>
    <w:rsid w:val="00912963"/>
    <w:rsid w:val="009130CB"/>
    <w:rsid w:val="0091330A"/>
    <w:rsid w:val="00914DB6"/>
    <w:rsid w:val="009155AA"/>
    <w:rsid w:val="00915BC0"/>
    <w:rsid w:val="0091647B"/>
    <w:rsid w:val="009171C5"/>
    <w:rsid w:val="009173DF"/>
    <w:rsid w:val="00917B9B"/>
    <w:rsid w:val="00917F91"/>
    <w:rsid w:val="0092022A"/>
    <w:rsid w:val="00920263"/>
    <w:rsid w:val="00922889"/>
    <w:rsid w:val="00923989"/>
    <w:rsid w:val="0092425B"/>
    <w:rsid w:val="00925E86"/>
    <w:rsid w:val="00931103"/>
    <w:rsid w:val="009313A7"/>
    <w:rsid w:val="00931665"/>
    <w:rsid w:val="00932190"/>
    <w:rsid w:val="009337A9"/>
    <w:rsid w:val="0093504D"/>
    <w:rsid w:val="009351CC"/>
    <w:rsid w:val="00936C0A"/>
    <w:rsid w:val="00937417"/>
    <w:rsid w:val="00937F70"/>
    <w:rsid w:val="00940C51"/>
    <w:rsid w:val="00940E3C"/>
    <w:rsid w:val="009417B4"/>
    <w:rsid w:val="00941A7A"/>
    <w:rsid w:val="009427DA"/>
    <w:rsid w:val="0094290C"/>
    <w:rsid w:val="00946C96"/>
    <w:rsid w:val="00953019"/>
    <w:rsid w:val="0095303D"/>
    <w:rsid w:val="009531CB"/>
    <w:rsid w:val="00953BB0"/>
    <w:rsid w:val="00955059"/>
    <w:rsid w:val="009563E7"/>
    <w:rsid w:val="0095699C"/>
    <w:rsid w:val="00957465"/>
    <w:rsid w:val="0095773B"/>
    <w:rsid w:val="009601EB"/>
    <w:rsid w:val="00960F3A"/>
    <w:rsid w:val="00962A12"/>
    <w:rsid w:val="00966F56"/>
    <w:rsid w:val="00967ADE"/>
    <w:rsid w:val="009706B2"/>
    <w:rsid w:val="0097218D"/>
    <w:rsid w:val="009722F6"/>
    <w:rsid w:val="009723EB"/>
    <w:rsid w:val="00972FE5"/>
    <w:rsid w:val="00973619"/>
    <w:rsid w:val="009738ED"/>
    <w:rsid w:val="009739F8"/>
    <w:rsid w:val="00973B1C"/>
    <w:rsid w:val="009747A8"/>
    <w:rsid w:val="009777EE"/>
    <w:rsid w:val="009807AA"/>
    <w:rsid w:val="00981B62"/>
    <w:rsid w:val="009832B3"/>
    <w:rsid w:val="00983720"/>
    <w:rsid w:val="00983873"/>
    <w:rsid w:val="009840C0"/>
    <w:rsid w:val="0098476B"/>
    <w:rsid w:val="009847FC"/>
    <w:rsid w:val="00985014"/>
    <w:rsid w:val="00985720"/>
    <w:rsid w:val="0098596A"/>
    <w:rsid w:val="00987B4B"/>
    <w:rsid w:val="0099096F"/>
    <w:rsid w:val="00992FFD"/>
    <w:rsid w:val="00993942"/>
    <w:rsid w:val="00993B45"/>
    <w:rsid w:val="00995132"/>
    <w:rsid w:val="00995255"/>
    <w:rsid w:val="00995D51"/>
    <w:rsid w:val="00997E25"/>
    <w:rsid w:val="009A1240"/>
    <w:rsid w:val="009A3A8F"/>
    <w:rsid w:val="009A3AAC"/>
    <w:rsid w:val="009A47D3"/>
    <w:rsid w:val="009A4889"/>
    <w:rsid w:val="009A5C81"/>
    <w:rsid w:val="009A644B"/>
    <w:rsid w:val="009A6C2D"/>
    <w:rsid w:val="009B16CB"/>
    <w:rsid w:val="009B1F33"/>
    <w:rsid w:val="009B406A"/>
    <w:rsid w:val="009C0872"/>
    <w:rsid w:val="009C2830"/>
    <w:rsid w:val="009C31EC"/>
    <w:rsid w:val="009C3A0A"/>
    <w:rsid w:val="009C3A2E"/>
    <w:rsid w:val="009C5865"/>
    <w:rsid w:val="009C5E10"/>
    <w:rsid w:val="009D0D49"/>
    <w:rsid w:val="009D0E3D"/>
    <w:rsid w:val="009D0ECC"/>
    <w:rsid w:val="009D18AA"/>
    <w:rsid w:val="009D1E2B"/>
    <w:rsid w:val="009D3B62"/>
    <w:rsid w:val="009D471C"/>
    <w:rsid w:val="009D4762"/>
    <w:rsid w:val="009D57D5"/>
    <w:rsid w:val="009D5EF2"/>
    <w:rsid w:val="009D648F"/>
    <w:rsid w:val="009D7403"/>
    <w:rsid w:val="009D7744"/>
    <w:rsid w:val="009E174F"/>
    <w:rsid w:val="009E2F2B"/>
    <w:rsid w:val="009E3926"/>
    <w:rsid w:val="009E547A"/>
    <w:rsid w:val="009E5B49"/>
    <w:rsid w:val="009E5E26"/>
    <w:rsid w:val="009E644C"/>
    <w:rsid w:val="009E6A3F"/>
    <w:rsid w:val="009F089C"/>
    <w:rsid w:val="009F1590"/>
    <w:rsid w:val="009F1D0E"/>
    <w:rsid w:val="009F211E"/>
    <w:rsid w:val="009F2D06"/>
    <w:rsid w:val="009F3454"/>
    <w:rsid w:val="009F3DBD"/>
    <w:rsid w:val="009F471F"/>
    <w:rsid w:val="009F49BC"/>
    <w:rsid w:val="009F634A"/>
    <w:rsid w:val="009F6D3C"/>
    <w:rsid w:val="009F788A"/>
    <w:rsid w:val="00A01A3C"/>
    <w:rsid w:val="00A01AC2"/>
    <w:rsid w:val="00A02067"/>
    <w:rsid w:val="00A02282"/>
    <w:rsid w:val="00A02967"/>
    <w:rsid w:val="00A05381"/>
    <w:rsid w:val="00A05A99"/>
    <w:rsid w:val="00A069BA"/>
    <w:rsid w:val="00A0707C"/>
    <w:rsid w:val="00A0760B"/>
    <w:rsid w:val="00A102B4"/>
    <w:rsid w:val="00A10A1B"/>
    <w:rsid w:val="00A11541"/>
    <w:rsid w:val="00A136A3"/>
    <w:rsid w:val="00A13C77"/>
    <w:rsid w:val="00A14B85"/>
    <w:rsid w:val="00A14E4A"/>
    <w:rsid w:val="00A155C3"/>
    <w:rsid w:val="00A158A8"/>
    <w:rsid w:val="00A16CFB"/>
    <w:rsid w:val="00A1746E"/>
    <w:rsid w:val="00A174F8"/>
    <w:rsid w:val="00A211F0"/>
    <w:rsid w:val="00A214BC"/>
    <w:rsid w:val="00A21DE8"/>
    <w:rsid w:val="00A22AFA"/>
    <w:rsid w:val="00A22FEC"/>
    <w:rsid w:val="00A23EF2"/>
    <w:rsid w:val="00A249D1"/>
    <w:rsid w:val="00A266C6"/>
    <w:rsid w:val="00A26CB1"/>
    <w:rsid w:val="00A273E3"/>
    <w:rsid w:val="00A3033D"/>
    <w:rsid w:val="00A30843"/>
    <w:rsid w:val="00A3091A"/>
    <w:rsid w:val="00A30EF4"/>
    <w:rsid w:val="00A32A1A"/>
    <w:rsid w:val="00A3362F"/>
    <w:rsid w:val="00A36A1A"/>
    <w:rsid w:val="00A37310"/>
    <w:rsid w:val="00A40509"/>
    <w:rsid w:val="00A40F64"/>
    <w:rsid w:val="00A41B01"/>
    <w:rsid w:val="00A44617"/>
    <w:rsid w:val="00A44824"/>
    <w:rsid w:val="00A44979"/>
    <w:rsid w:val="00A44F0B"/>
    <w:rsid w:val="00A46CDC"/>
    <w:rsid w:val="00A47551"/>
    <w:rsid w:val="00A4796A"/>
    <w:rsid w:val="00A47D1A"/>
    <w:rsid w:val="00A47D62"/>
    <w:rsid w:val="00A5230F"/>
    <w:rsid w:val="00A527A2"/>
    <w:rsid w:val="00A54967"/>
    <w:rsid w:val="00A5544F"/>
    <w:rsid w:val="00A56317"/>
    <w:rsid w:val="00A568AF"/>
    <w:rsid w:val="00A60353"/>
    <w:rsid w:val="00A60636"/>
    <w:rsid w:val="00A62027"/>
    <w:rsid w:val="00A6259F"/>
    <w:rsid w:val="00A62C8C"/>
    <w:rsid w:val="00A63003"/>
    <w:rsid w:val="00A63312"/>
    <w:rsid w:val="00A6363C"/>
    <w:rsid w:val="00A640C6"/>
    <w:rsid w:val="00A6577E"/>
    <w:rsid w:val="00A66CCA"/>
    <w:rsid w:val="00A6750E"/>
    <w:rsid w:val="00A6768A"/>
    <w:rsid w:val="00A67C0A"/>
    <w:rsid w:val="00A70136"/>
    <w:rsid w:val="00A71C1A"/>
    <w:rsid w:val="00A72054"/>
    <w:rsid w:val="00A72F8D"/>
    <w:rsid w:val="00A732B7"/>
    <w:rsid w:val="00A73682"/>
    <w:rsid w:val="00A739AF"/>
    <w:rsid w:val="00A7438E"/>
    <w:rsid w:val="00A743F8"/>
    <w:rsid w:val="00A748AB"/>
    <w:rsid w:val="00A74922"/>
    <w:rsid w:val="00A74AEC"/>
    <w:rsid w:val="00A74BE0"/>
    <w:rsid w:val="00A75195"/>
    <w:rsid w:val="00A75338"/>
    <w:rsid w:val="00A75662"/>
    <w:rsid w:val="00A76402"/>
    <w:rsid w:val="00A76A36"/>
    <w:rsid w:val="00A77920"/>
    <w:rsid w:val="00A77C2F"/>
    <w:rsid w:val="00A80251"/>
    <w:rsid w:val="00A83AB0"/>
    <w:rsid w:val="00A8423C"/>
    <w:rsid w:val="00A84FEC"/>
    <w:rsid w:val="00A85934"/>
    <w:rsid w:val="00A91592"/>
    <w:rsid w:val="00A91BEB"/>
    <w:rsid w:val="00A91CF3"/>
    <w:rsid w:val="00A9353A"/>
    <w:rsid w:val="00A935AA"/>
    <w:rsid w:val="00A93B37"/>
    <w:rsid w:val="00A95D5A"/>
    <w:rsid w:val="00A97B51"/>
    <w:rsid w:val="00A97EAA"/>
    <w:rsid w:val="00AA01C8"/>
    <w:rsid w:val="00AA047A"/>
    <w:rsid w:val="00AA0BF3"/>
    <w:rsid w:val="00AA0FFD"/>
    <w:rsid w:val="00AA1E65"/>
    <w:rsid w:val="00AA3CEC"/>
    <w:rsid w:val="00AA539F"/>
    <w:rsid w:val="00AA57EE"/>
    <w:rsid w:val="00AA627D"/>
    <w:rsid w:val="00AA74D7"/>
    <w:rsid w:val="00AB4456"/>
    <w:rsid w:val="00AB57A8"/>
    <w:rsid w:val="00AB6563"/>
    <w:rsid w:val="00AB7ABC"/>
    <w:rsid w:val="00AC18C1"/>
    <w:rsid w:val="00AC1996"/>
    <w:rsid w:val="00AC1B5D"/>
    <w:rsid w:val="00AC24DA"/>
    <w:rsid w:val="00AC4FFC"/>
    <w:rsid w:val="00AD08E9"/>
    <w:rsid w:val="00AD27CB"/>
    <w:rsid w:val="00AD288A"/>
    <w:rsid w:val="00AD47BE"/>
    <w:rsid w:val="00AD521D"/>
    <w:rsid w:val="00AD55F3"/>
    <w:rsid w:val="00AD6BF1"/>
    <w:rsid w:val="00AD72E1"/>
    <w:rsid w:val="00AE0746"/>
    <w:rsid w:val="00AE16A0"/>
    <w:rsid w:val="00AE20CE"/>
    <w:rsid w:val="00AE2B4D"/>
    <w:rsid w:val="00AE2B90"/>
    <w:rsid w:val="00AE3104"/>
    <w:rsid w:val="00AE3DD5"/>
    <w:rsid w:val="00AE3DD6"/>
    <w:rsid w:val="00AE483D"/>
    <w:rsid w:val="00AE76D9"/>
    <w:rsid w:val="00AE78E9"/>
    <w:rsid w:val="00AF0873"/>
    <w:rsid w:val="00AF1AAD"/>
    <w:rsid w:val="00AF1F32"/>
    <w:rsid w:val="00AF413A"/>
    <w:rsid w:val="00AF42AC"/>
    <w:rsid w:val="00AF4D7C"/>
    <w:rsid w:val="00AF5D81"/>
    <w:rsid w:val="00AF5F36"/>
    <w:rsid w:val="00AF6878"/>
    <w:rsid w:val="00AF7246"/>
    <w:rsid w:val="00AF7EE9"/>
    <w:rsid w:val="00B01AEB"/>
    <w:rsid w:val="00B0576B"/>
    <w:rsid w:val="00B06F22"/>
    <w:rsid w:val="00B10C79"/>
    <w:rsid w:val="00B1271D"/>
    <w:rsid w:val="00B12B8E"/>
    <w:rsid w:val="00B1325C"/>
    <w:rsid w:val="00B14551"/>
    <w:rsid w:val="00B14DD2"/>
    <w:rsid w:val="00B15DFB"/>
    <w:rsid w:val="00B168CE"/>
    <w:rsid w:val="00B2018F"/>
    <w:rsid w:val="00B20A9F"/>
    <w:rsid w:val="00B20EA5"/>
    <w:rsid w:val="00B21A88"/>
    <w:rsid w:val="00B22568"/>
    <w:rsid w:val="00B2276D"/>
    <w:rsid w:val="00B233E6"/>
    <w:rsid w:val="00B255CE"/>
    <w:rsid w:val="00B260D7"/>
    <w:rsid w:val="00B261AC"/>
    <w:rsid w:val="00B267D6"/>
    <w:rsid w:val="00B30320"/>
    <w:rsid w:val="00B31F3D"/>
    <w:rsid w:val="00B32E55"/>
    <w:rsid w:val="00B3315D"/>
    <w:rsid w:val="00B33656"/>
    <w:rsid w:val="00B33E95"/>
    <w:rsid w:val="00B35F78"/>
    <w:rsid w:val="00B40315"/>
    <w:rsid w:val="00B41E3E"/>
    <w:rsid w:val="00B42A3D"/>
    <w:rsid w:val="00B42CD2"/>
    <w:rsid w:val="00B435A6"/>
    <w:rsid w:val="00B4490D"/>
    <w:rsid w:val="00B44BE7"/>
    <w:rsid w:val="00B47674"/>
    <w:rsid w:val="00B477B2"/>
    <w:rsid w:val="00B506BC"/>
    <w:rsid w:val="00B506CE"/>
    <w:rsid w:val="00B50FCE"/>
    <w:rsid w:val="00B5124B"/>
    <w:rsid w:val="00B514D9"/>
    <w:rsid w:val="00B51994"/>
    <w:rsid w:val="00B526A9"/>
    <w:rsid w:val="00B5307D"/>
    <w:rsid w:val="00B53346"/>
    <w:rsid w:val="00B53A83"/>
    <w:rsid w:val="00B5446E"/>
    <w:rsid w:val="00B555CF"/>
    <w:rsid w:val="00B557C7"/>
    <w:rsid w:val="00B55FC4"/>
    <w:rsid w:val="00B56423"/>
    <w:rsid w:val="00B566E5"/>
    <w:rsid w:val="00B56C07"/>
    <w:rsid w:val="00B5764D"/>
    <w:rsid w:val="00B62387"/>
    <w:rsid w:val="00B643CC"/>
    <w:rsid w:val="00B6660E"/>
    <w:rsid w:val="00B66A7E"/>
    <w:rsid w:val="00B7011A"/>
    <w:rsid w:val="00B707D6"/>
    <w:rsid w:val="00B71686"/>
    <w:rsid w:val="00B72168"/>
    <w:rsid w:val="00B752C8"/>
    <w:rsid w:val="00B7552A"/>
    <w:rsid w:val="00B771A3"/>
    <w:rsid w:val="00B80381"/>
    <w:rsid w:val="00B803ED"/>
    <w:rsid w:val="00B808FB"/>
    <w:rsid w:val="00B83318"/>
    <w:rsid w:val="00B83C46"/>
    <w:rsid w:val="00B83F65"/>
    <w:rsid w:val="00B841E8"/>
    <w:rsid w:val="00B849F9"/>
    <w:rsid w:val="00B84C6B"/>
    <w:rsid w:val="00B85885"/>
    <w:rsid w:val="00B85AF6"/>
    <w:rsid w:val="00B8760E"/>
    <w:rsid w:val="00B87D99"/>
    <w:rsid w:val="00B906D4"/>
    <w:rsid w:val="00B90DAD"/>
    <w:rsid w:val="00B919A7"/>
    <w:rsid w:val="00B92417"/>
    <w:rsid w:val="00B92A1D"/>
    <w:rsid w:val="00B93712"/>
    <w:rsid w:val="00B94544"/>
    <w:rsid w:val="00B94878"/>
    <w:rsid w:val="00B94AC9"/>
    <w:rsid w:val="00B94BFF"/>
    <w:rsid w:val="00B94E0C"/>
    <w:rsid w:val="00B97406"/>
    <w:rsid w:val="00BA04BC"/>
    <w:rsid w:val="00BA09C8"/>
    <w:rsid w:val="00BA1A84"/>
    <w:rsid w:val="00BA2125"/>
    <w:rsid w:val="00BA2ABA"/>
    <w:rsid w:val="00BA41A6"/>
    <w:rsid w:val="00BA5328"/>
    <w:rsid w:val="00BA76E0"/>
    <w:rsid w:val="00BB0472"/>
    <w:rsid w:val="00BB05AB"/>
    <w:rsid w:val="00BB1A3E"/>
    <w:rsid w:val="00BB1B1C"/>
    <w:rsid w:val="00BB1E8E"/>
    <w:rsid w:val="00BB2387"/>
    <w:rsid w:val="00BB3860"/>
    <w:rsid w:val="00BB46D3"/>
    <w:rsid w:val="00BB5A18"/>
    <w:rsid w:val="00BB5D8D"/>
    <w:rsid w:val="00BB6F01"/>
    <w:rsid w:val="00BB76B6"/>
    <w:rsid w:val="00BC0178"/>
    <w:rsid w:val="00BC24B5"/>
    <w:rsid w:val="00BC3C23"/>
    <w:rsid w:val="00BC3DE8"/>
    <w:rsid w:val="00BC4890"/>
    <w:rsid w:val="00BC4B68"/>
    <w:rsid w:val="00BC4F2D"/>
    <w:rsid w:val="00BC6186"/>
    <w:rsid w:val="00BC6E38"/>
    <w:rsid w:val="00BC7596"/>
    <w:rsid w:val="00BD0B3A"/>
    <w:rsid w:val="00BD1640"/>
    <w:rsid w:val="00BD2BFB"/>
    <w:rsid w:val="00BD4412"/>
    <w:rsid w:val="00BD4CC7"/>
    <w:rsid w:val="00BD62D0"/>
    <w:rsid w:val="00BD74AA"/>
    <w:rsid w:val="00BD78FD"/>
    <w:rsid w:val="00BE0939"/>
    <w:rsid w:val="00BE0E89"/>
    <w:rsid w:val="00BE2656"/>
    <w:rsid w:val="00BE497F"/>
    <w:rsid w:val="00BE50C9"/>
    <w:rsid w:val="00BE67FD"/>
    <w:rsid w:val="00BF185D"/>
    <w:rsid w:val="00BF34BB"/>
    <w:rsid w:val="00BF6C54"/>
    <w:rsid w:val="00BF6FC9"/>
    <w:rsid w:val="00BF7C46"/>
    <w:rsid w:val="00C00CD4"/>
    <w:rsid w:val="00C01897"/>
    <w:rsid w:val="00C0309C"/>
    <w:rsid w:val="00C0464C"/>
    <w:rsid w:val="00C04D99"/>
    <w:rsid w:val="00C04E77"/>
    <w:rsid w:val="00C06630"/>
    <w:rsid w:val="00C066CD"/>
    <w:rsid w:val="00C07397"/>
    <w:rsid w:val="00C07B07"/>
    <w:rsid w:val="00C10150"/>
    <w:rsid w:val="00C10AC2"/>
    <w:rsid w:val="00C11531"/>
    <w:rsid w:val="00C1339E"/>
    <w:rsid w:val="00C13528"/>
    <w:rsid w:val="00C1385B"/>
    <w:rsid w:val="00C13BCF"/>
    <w:rsid w:val="00C13C47"/>
    <w:rsid w:val="00C144DD"/>
    <w:rsid w:val="00C156AF"/>
    <w:rsid w:val="00C165C9"/>
    <w:rsid w:val="00C16989"/>
    <w:rsid w:val="00C170B6"/>
    <w:rsid w:val="00C17221"/>
    <w:rsid w:val="00C172D9"/>
    <w:rsid w:val="00C17C48"/>
    <w:rsid w:val="00C20330"/>
    <w:rsid w:val="00C20A87"/>
    <w:rsid w:val="00C21109"/>
    <w:rsid w:val="00C21465"/>
    <w:rsid w:val="00C215DC"/>
    <w:rsid w:val="00C217DE"/>
    <w:rsid w:val="00C21991"/>
    <w:rsid w:val="00C21B9F"/>
    <w:rsid w:val="00C22F5B"/>
    <w:rsid w:val="00C2561B"/>
    <w:rsid w:val="00C2583C"/>
    <w:rsid w:val="00C2598C"/>
    <w:rsid w:val="00C25F2E"/>
    <w:rsid w:val="00C2716E"/>
    <w:rsid w:val="00C271C8"/>
    <w:rsid w:val="00C27201"/>
    <w:rsid w:val="00C27440"/>
    <w:rsid w:val="00C27966"/>
    <w:rsid w:val="00C30258"/>
    <w:rsid w:val="00C3062A"/>
    <w:rsid w:val="00C30699"/>
    <w:rsid w:val="00C306DE"/>
    <w:rsid w:val="00C318E7"/>
    <w:rsid w:val="00C32838"/>
    <w:rsid w:val="00C33B5F"/>
    <w:rsid w:val="00C33BEA"/>
    <w:rsid w:val="00C342D4"/>
    <w:rsid w:val="00C34F93"/>
    <w:rsid w:val="00C3715F"/>
    <w:rsid w:val="00C37A60"/>
    <w:rsid w:val="00C40CDB"/>
    <w:rsid w:val="00C413C6"/>
    <w:rsid w:val="00C41917"/>
    <w:rsid w:val="00C41E8C"/>
    <w:rsid w:val="00C42795"/>
    <w:rsid w:val="00C429E7"/>
    <w:rsid w:val="00C42EC6"/>
    <w:rsid w:val="00C42F67"/>
    <w:rsid w:val="00C432B8"/>
    <w:rsid w:val="00C43D43"/>
    <w:rsid w:val="00C44B80"/>
    <w:rsid w:val="00C44FB7"/>
    <w:rsid w:val="00C45EF0"/>
    <w:rsid w:val="00C47AC0"/>
    <w:rsid w:val="00C47B36"/>
    <w:rsid w:val="00C47CED"/>
    <w:rsid w:val="00C50515"/>
    <w:rsid w:val="00C51F1E"/>
    <w:rsid w:val="00C524A4"/>
    <w:rsid w:val="00C52B96"/>
    <w:rsid w:val="00C52D5A"/>
    <w:rsid w:val="00C5326F"/>
    <w:rsid w:val="00C53EF4"/>
    <w:rsid w:val="00C547A5"/>
    <w:rsid w:val="00C55BEE"/>
    <w:rsid w:val="00C56B1C"/>
    <w:rsid w:val="00C5759C"/>
    <w:rsid w:val="00C60F8E"/>
    <w:rsid w:val="00C613FB"/>
    <w:rsid w:val="00C61C89"/>
    <w:rsid w:val="00C61DD0"/>
    <w:rsid w:val="00C62776"/>
    <w:rsid w:val="00C62C13"/>
    <w:rsid w:val="00C62CFD"/>
    <w:rsid w:val="00C635B9"/>
    <w:rsid w:val="00C6463D"/>
    <w:rsid w:val="00C646D9"/>
    <w:rsid w:val="00C651AD"/>
    <w:rsid w:val="00C65694"/>
    <w:rsid w:val="00C65E7C"/>
    <w:rsid w:val="00C673FE"/>
    <w:rsid w:val="00C7082A"/>
    <w:rsid w:val="00C71D01"/>
    <w:rsid w:val="00C72007"/>
    <w:rsid w:val="00C72EB2"/>
    <w:rsid w:val="00C74496"/>
    <w:rsid w:val="00C744B1"/>
    <w:rsid w:val="00C74874"/>
    <w:rsid w:val="00C75CCA"/>
    <w:rsid w:val="00C80FAF"/>
    <w:rsid w:val="00C82F8F"/>
    <w:rsid w:val="00C83D12"/>
    <w:rsid w:val="00C83F86"/>
    <w:rsid w:val="00C84E93"/>
    <w:rsid w:val="00C85458"/>
    <w:rsid w:val="00C92554"/>
    <w:rsid w:val="00C92A06"/>
    <w:rsid w:val="00C94A40"/>
    <w:rsid w:val="00C94EFD"/>
    <w:rsid w:val="00C96F23"/>
    <w:rsid w:val="00C970CA"/>
    <w:rsid w:val="00C9796A"/>
    <w:rsid w:val="00C97D8E"/>
    <w:rsid w:val="00C97F05"/>
    <w:rsid w:val="00CA030F"/>
    <w:rsid w:val="00CA0C31"/>
    <w:rsid w:val="00CA2189"/>
    <w:rsid w:val="00CA33DE"/>
    <w:rsid w:val="00CA4D6C"/>
    <w:rsid w:val="00CA4E9F"/>
    <w:rsid w:val="00CA4FA9"/>
    <w:rsid w:val="00CA5385"/>
    <w:rsid w:val="00CA76F9"/>
    <w:rsid w:val="00CA789D"/>
    <w:rsid w:val="00CB2CD2"/>
    <w:rsid w:val="00CB2D32"/>
    <w:rsid w:val="00CB359F"/>
    <w:rsid w:val="00CB363E"/>
    <w:rsid w:val="00CB407C"/>
    <w:rsid w:val="00CB5A45"/>
    <w:rsid w:val="00CB5AEC"/>
    <w:rsid w:val="00CB6A86"/>
    <w:rsid w:val="00CB7069"/>
    <w:rsid w:val="00CB798A"/>
    <w:rsid w:val="00CB7EFD"/>
    <w:rsid w:val="00CC0551"/>
    <w:rsid w:val="00CC0B47"/>
    <w:rsid w:val="00CC1605"/>
    <w:rsid w:val="00CC1A17"/>
    <w:rsid w:val="00CC35DA"/>
    <w:rsid w:val="00CC3AE6"/>
    <w:rsid w:val="00CC4600"/>
    <w:rsid w:val="00CC61DA"/>
    <w:rsid w:val="00CC6C18"/>
    <w:rsid w:val="00CC79B4"/>
    <w:rsid w:val="00CC7C93"/>
    <w:rsid w:val="00CD2C84"/>
    <w:rsid w:val="00CD390A"/>
    <w:rsid w:val="00CD3D1E"/>
    <w:rsid w:val="00CD4FA3"/>
    <w:rsid w:val="00CD5096"/>
    <w:rsid w:val="00CD5A1D"/>
    <w:rsid w:val="00CD69CA"/>
    <w:rsid w:val="00CD7030"/>
    <w:rsid w:val="00CE0A75"/>
    <w:rsid w:val="00CE370E"/>
    <w:rsid w:val="00CE3A9B"/>
    <w:rsid w:val="00CE40E8"/>
    <w:rsid w:val="00CE447A"/>
    <w:rsid w:val="00CE4B5A"/>
    <w:rsid w:val="00CE5B2E"/>
    <w:rsid w:val="00CE5B34"/>
    <w:rsid w:val="00CE64C7"/>
    <w:rsid w:val="00CE6F92"/>
    <w:rsid w:val="00CE7114"/>
    <w:rsid w:val="00CF0F7F"/>
    <w:rsid w:val="00CF197D"/>
    <w:rsid w:val="00CF19C3"/>
    <w:rsid w:val="00CF1B77"/>
    <w:rsid w:val="00CF34F2"/>
    <w:rsid w:val="00CF3776"/>
    <w:rsid w:val="00CF5CAD"/>
    <w:rsid w:val="00CF5E9B"/>
    <w:rsid w:val="00CF7F5E"/>
    <w:rsid w:val="00D0181F"/>
    <w:rsid w:val="00D02256"/>
    <w:rsid w:val="00D03845"/>
    <w:rsid w:val="00D04F4B"/>
    <w:rsid w:val="00D058DF"/>
    <w:rsid w:val="00D05CF9"/>
    <w:rsid w:val="00D0635F"/>
    <w:rsid w:val="00D069CD"/>
    <w:rsid w:val="00D06D86"/>
    <w:rsid w:val="00D0788C"/>
    <w:rsid w:val="00D12D3A"/>
    <w:rsid w:val="00D13F70"/>
    <w:rsid w:val="00D13FD3"/>
    <w:rsid w:val="00D14738"/>
    <w:rsid w:val="00D16D56"/>
    <w:rsid w:val="00D20287"/>
    <w:rsid w:val="00D224C8"/>
    <w:rsid w:val="00D22D1E"/>
    <w:rsid w:val="00D24C6E"/>
    <w:rsid w:val="00D25281"/>
    <w:rsid w:val="00D2734C"/>
    <w:rsid w:val="00D273B1"/>
    <w:rsid w:val="00D305A7"/>
    <w:rsid w:val="00D3091C"/>
    <w:rsid w:val="00D32122"/>
    <w:rsid w:val="00D3233A"/>
    <w:rsid w:val="00D32733"/>
    <w:rsid w:val="00D32AAC"/>
    <w:rsid w:val="00D33010"/>
    <w:rsid w:val="00D330B3"/>
    <w:rsid w:val="00D35334"/>
    <w:rsid w:val="00D3664D"/>
    <w:rsid w:val="00D3682E"/>
    <w:rsid w:val="00D37274"/>
    <w:rsid w:val="00D3794C"/>
    <w:rsid w:val="00D400B4"/>
    <w:rsid w:val="00D41697"/>
    <w:rsid w:val="00D42429"/>
    <w:rsid w:val="00D4242C"/>
    <w:rsid w:val="00D424D4"/>
    <w:rsid w:val="00D4407F"/>
    <w:rsid w:val="00D46EDB"/>
    <w:rsid w:val="00D4721C"/>
    <w:rsid w:val="00D4760C"/>
    <w:rsid w:val="00D50FD2"/>
    <w:rsid w:val="00D51B0D"/>
    <w:rsid w:val="00D51D88"/>
    <w:rsid w:val="00D521E8"/>
    <w:rsid w:val="00D52E3A"/>
    <w:rsid w:val="00D5509E"/>
    <w:rsid w:val="00D56CB3"/>
    <w:rsid w:val="00D5788B"/>
    <w:rsid w:val="00D6050C"/>
    <w:rsid w:val="00D6143E"/>
    <w:rsid w:val="00D61AA9"/>
    <w:rsid w:val="00D670BC"/>
    <w:rsid w:val="00D70BF3"/>
    <w:rsid w:val="00D70D11"/>
    <w:rsid w:val="00D714F4"/>
    <w:rsid w:val="00D72FEA"/>
    <w:rsid w:val="00D7546B"/>
    <w:rsid w:val="00D7668B"/>
    <w:rsid w:val="00D769FB"/>
    <w:rsid w:val="00D7716A"/>
    <w:rsid w:val="00D8146D"/>
    <w:rsid w:val="00D82450"/>
    <w:rsid w:val="00D8289A"/>
    <w:rsid w:val="00D82E8C"/>
    <w:rsid w:val="00D8314E"/>
    <w:rsid w:val="00D83EDD"/>
    <w:rsid w:val="00D84760"/>
    <w:rsid w:val="00D84873"/>
    <w:rsid w:val="00D854F4"/>
    <w:rsid w:val="00D85534"/>
    <w:rsid w:val="00D866E6"/>
    <w:rsid w:val="00D86DDB"/>
    <w:rsid w:val="00D905F6"/>
    <w:rsid w:val="00D912C4"/>
    <w:rsid w:val="00D9251D"/>
    <w:rsid w:val="00D92D9D"/>
    <w:rsid w:val="00D93ED4"/>
    <w:rsid w:val="00D94933"/>
    <w:rsid w:val="00D9748B"/>
    <w:rsid w:val="00DA00A2"/>
    <w:rsid w:val="00DA02A9"/>
    <w:rsid w:val="00DA2766"/>
    <w:rsid w:val="00DA28DF"/>
    <w:rsid w:val="00DA3EAF"/>
    <w:rsid w:val="00DA5598"/>
    <w:rsid w:val="00DA58FB"/>
    <w:rsid w:val="00DA7337"/>
    <w:rsid w:val="00DA7E72"/>
    <w:rsid w:val="00DB07D3"/>
    <w:rsid w:val="00DB08B5"/>
    <w:rsid w:val="00DB0967"/>
    <w:rsid w:val="00DB0B12"/>
    <w:rsid w:val="00DB10FD"/>
    <w:rsid w:val="00DB3090"/>
    <w:rsid w:val="00DB5173"/>
    <w:rsid w:val="00DB60D9"/>
    <w:rsid w:val="00DB67ED"/>
    <w:rsid w:val="00DB6F47"/>
    <w:rsid w:val="00DC03E0"/>
    <w:rsid w:val="00DC0510"/>
    <w:rsid w:val="00DC0BB5"/>
    <w:rsid w:val="00DC30A2"/>
    <w:rsid w:val="00DC3456"/>
    <w:rsid w:val="00DC5A8A"/>
    <w:rsid w:val="00DC667E"/>
    <w:rsid w:val="00DC7C8E"/>
    <w:rsid w:val="00DD013A"/>
    <w:rsid w:val="00DD2B28"/>
    <w:rsid w:val="00DD3159"/>
    <w:rsid w:val="00DD3D43"/>
    <w:rsid w:val="00DD46FD"/>
    <w:rsid w:val="00DD4C08"/>
    <w:rsid w:val="00DD4CAD"/>
    <w:rsid w:val="00DD541A"/>
    <w:rsid w:val="00DD564B"/>
    <w:rsid w:val="00DD68D7"/>
    <w:rsid w:val="00DE0E0C"/>
    <w:rsid w:val="00DE1CE6"/>
    <w:rsid w:val="00DE3056"/>
    <w:rsid w:val="00DE3BF3"/>
    <w:rsid w:val="00DE5A4C"/>
    <w:rsid w:val="00DF050C"/>
    <w:rsid w:val="00DF1CCE"/>
    <w:rsid w:val="00DF4500"/>
    <w:rsid w:val="00DF60DA"/>
    <w:rsid w:val="00DF6479"/>
    <w:rsid w:val="00DF6986"/>
    <w:rsid w:val="00DF7049"/>
    <w:rsid w:val="00DF7DF2"/>
    <w:rsid w:val="00DF7ED6"/>
    <w:rsid w:val="00E0067C"/>
    <w:rsid w:val="00E01CA5"/>
    <w:rsid w:val="00E01D97"/>
    <w:rsid w:val="00E024EF"/>
    <w:rsid w:val="00E02616"/>
    <w:rsid w:val="00E03089"/>
    <w:rsid w:val="00E0376C"/>
    <w:rsid w:val="00E0395C"/>
    <w:rsid w:val="00E04237"/>
    <w:rsid w:val="00E04981"/>
    <w:rsid w:val="00E04CF4"/>
    <w:rsid w:val="00E10155"/>
    <w:rsid w:val="00E1028E"/>
    <w:rsid w:val="00E10F8C"/>
    <w:rsid w:val="00E112C8"/>
    <w:rsid w:val="00E11EDB"/>
    <w:rsid w:val="00E122C9"/>
    <w:rsid w:val="00E1357C"/>
    <w:rsid w:val="00E1364B"/>
    <w:rsid w:val="00E13E2D"/>
    <w:rsid w:val="00E13FF8"/>
    <w:rsid w:val="00E1582E"/>
    <w:rsid w:val="00E158D1"/>
    <w:rsid w:val="00E15E21"/>
    <w:rsid w:val="00E21579"/>
    <w:rsid w:val="00E223EB"/>
    <w:rsid w:val="00E23A9D"/>
    <w:rsid w:val="00E243CA"/>
    <w:rsid w:val="00E24BE8"/>
    <w:rsid w:val="00E25D42"/>
    <w:rsid w:val="00E26381"/>
    <w:rsid w:val="00E2675A"/>
    <w:rsid w:val="00E30324"/>
    <w:rsid w:val="00E31586"/>
    <w:rsid w:val="00E31C27"/>
    <w:rsid w:val="00E3206F"/>
    <w:rsid w:val="00E32B37"/>
    <w:rsid w:val="00E3316F"/>
    <w:rsid w:val="00E348FB"/>
    <w:rsid w:val="00E3573E"/>
    <w:rsid w:val="00E357F6"/>
    <w:rsid w:val="00E359CE"/>
    <w:rsid w:val="00E35B3F"/>
    <w:rsid w:val="00E35CAE"/>
    <w:rsid w:val="00E3618A"/>
    <w:rsid w:val="00E4164D"/>
    <w:rsid w:val="00E4217B"/>
    <w:rsid w:val="00E429F0"/>
    <w:rsid w:val="00E42C3C"/>
    <w:rsid w:val="00E43101"/>
    <w:rsid w:val="00E43CE4"/>
    <w:rsid w:val="00E44384"/>
    <w:rsid w:val="00E46240"/>
    <w:rsid w:val="00E46B32"/>
    <w:rsid w:val="00E4714A"/>
    <w:rsid w:val="00E47811"/>
    <w:rsid w:val="00E50B69"/>
    <w:rsid w:val="00E53111"/>
    <w:rsid w:val="00E545AC"/>
    <w:rsid w:val="00E54D0F"/>
    <w:rsid w:val="00E550AF"/>
    <w:rsid w:val="00E559D1"/>
    <w:rsid w:val="00E5708C"/>
    <w:rsid w:val="00E5760A"/>
    <w:rsid w:val="00E622F6"/>
    <w:rsid w:val="00E6361E"/>
    <w:rsid w:val="00E649B0"/>
    <w:rsid w:val="00E66BD0"/>
    <w:rsid w:val="00E66D97"/>
    <w:rsid w:val="00E6722E"/>
    <w:rsid w:val="00E706AC"/>
    <w:rsid w:val="00E70771"/>
    <w:rsid w:val="00E70B65"/>
    <w:rsid w:val="00E71B0B"/>
    <w:rsid w:val="00E725B6"/>
    <w:rsid w:val="00E72D26"/>
    <w:rsid w:val="00E73E3C"/>
    <w:rsid w:val="00E740E1"/>
    <w:rsid w:val="00E74D8A"/>
    <w:rsid w:val="00E753BB"/>
    <w:rsid w:val="00E76DEB"/>
    <w:rsid w:val="00E76DFC"/>
    <w:rsid w:val="00E8037E"/>
    <w:rsid w:val="00E807D9"/>
    <w:rsid w:val="00E80D5A"/>
    <w:rsid w:val="00E859D1"/>
    <w:rsid w:val="00E868BE"/>
    <w:rsid w:val="00E879D2"/>
    <w:rsid w:val="00E932E9"/>
    <w:rsid w:val="00E9592D"/>
    <w:rsid w:val="00E967B5"/>
    <w:rsid w:val="00E96A32"/>
    <w:rsid w:val="00E96C46"/>
    <w:rsid w:val="00E97726"/>
    <w:rsid w:val="00E9778E"/>
    <w:rsid w:val="00EA1FEB"/>
    <w:rsid w:val="00EA2666"/>
    <w:rsid w:val="00EA2911"/>
    <w:rsid w:val="00EA3AD1"/>
    <w:rsid w:val="00EA4061"/>
    <w:rsid w:val="00EA4C61"/>
    <w:rsid w:val="00EA5E91"/>
    <w:rsid w:val="00EB097D"/>
    <w:rsid w:val="00EB20C9"/>
    <w:rsid w:val="00EB23C0"/>
    <w:rsid w:val="00EB23C9"/>
    <w:rsid w:val="00EB3177"/>
    <w:rsid w:val="00EB3A4D"/>
    <w:rsid w:val="00EB4521"/>
    <w:rsid w:val="00EB5946"/>
    <w:rsid w:val="00EB5C80"/>
    <w:rsid w:val="00EB6107"/>
    <w:rsid w:val="00EB6E23"/>
    <w:rsid w:val="00EB737C"/>
    <w:rsid w:val="00EC0915"/>
    <w:rsid w:val="00EC099B"/>
    <w:rsid w:val="00EC3FA5"/>
    <w:rsid w:val="00EC530D"/>
    <w:rsid w:val="00EC5871"/>
    <w:rsid w:val="00EC5BEE"/>
    <w:rsid w:val="00EC62DF"/>
    <w:rsid w:val="00EC69B0"/>
    <w:rsid w:val="00EC7A20"/>
    <w:rsid w:val="00EC7BBD"/>
    <w:rsid w:val="00ED0643"/>
    <w:rsid w:val="00ED230D"/>
    <w:rsid w:val="00ED3753"/>
    <w:rsid w:val="00ED4DA2"/>
    <w:rsid w:val="00ED5136"/>
    <w:rsid w:val="00ED61F2"/>
    <w:rsid w:val="00ED6C28"/>
    <w:rsid w:val="00ED783D"/>
    <w:rsid w:val="00EE035C"/>
    <w:rsid w:val="00EE4239"/>
    <w:rsid w:val="00EE53D8"/>
    <w:rsid w:val="00EE6351"/>
    <w:rsid w:val="00EE7D1A"/>
    <w:rsid w:val="00EF0318"/>
    <w:rsid w:val="00EF0D75"/>
    <w:rsid w:val="00EF17BD"/>
    <w:rsid w:val="00EF319A"/>
    <w:rsid w:val="00EF35B3"/>
    <w:rsid w:val="00EF3AFF"/>
    <w:rsid w:val="00EF4005"/>
    <w:rsid w:val="00EF56C7"/>
    <w:rsid w:val="00EF5C65"/>
    <w:rsid w:val="00EF5C7E"/>
    <w:rsid w:val="00EF7115"/>
    <w:rsid w:val="00EF732E"/>
    <w:rsid w:val="00EF7461"/>
    <w:rsid w:val="00EF7743"/>
    <w:rsid w:val="00EF7B72"/>
    <w:rsid w:val="00F01B43"/>
    <w:rsid w:val="00F03672"/>
    <w:rsid w:val="00F03AF4"/>
    <w:rsid w:val="00F03DF6"/>
    <w:rsid w:val="00F04BC7"/>
    <w:rsid w:val="00F062F1"/>
    <w:rsid w:val="00F069B5"/>
    <w:rsid w:val="00F07B7F"/>
    <w:rsid w:val="00F10637"/>
    <w:rsid w:val="00F106EA"/>
    <w:rsid w:val="00F13B7A"/>
    <w:rsid w:val="00F165A4"/>
    <w:rsid w:val="00F165FA"/>
    <w:rsid w:val="00F16BD5"/>
    <w:rsid w:val="00F17202"/>
    <w:rsid w:val="00F17FA1"/>
    <w:rsid w:val="00F20895"/>
    <w:rsid w:val="00F2133D"/>
    <w:rsid w:val="00F21790"/>
    <w:rsid w:val="00F21CBC"/>
    <w:rsid w:val="00F22B2A"/>
    <w:rsid w:val="00F23489"/>
    <w:rsid w:val="00F23B80"/>
    <w:rsid w:val="00F24524"/>
    <w:rsid w:val="00F24AEE"/>
    <w:rsid w:val="00F26BFC"/>
    <w:rsid w:val="00F3081D"/>
    <w:rsid w:val="00F32E53"/>
    <w:rsid w:val="00F334EB"/>
    <w:rsid w:val="00F35F33"/>
    <w:rsid w:val="00F41106"/>
    <w:rsid w:val="00F4215A"/>
    <w:rsid w:val="00F42EC7"/>
    <w:rsid w:val="00F438FB"/>
    <w:rsid w:val="00F44116"/>
    <w:rsid w:val="00F44B24"/>
    <w:rsid w:val="00F44C09"/>
    <w:rsid w:val="00F46BB5"/>
    <w:rsid w:val="00F46EE1"/>
    <w:rsid w:val="00F4704D"/>
    <w:rsid w:val="00F47944"/>
    <w:rsid w:val="00F507C3"/>
    <w:rsid w:val="00F50C76"/>
    <w:rsid w:val="00F52790"/>
    <w:rsid w:val="00F52882"/>
    <w:rsid w:val="00F533E4"/>
    <w:rsid w:val="00F535BD"/>
    <w:rsid w:val="00F539A5"/>
    <w:rsid w:val="00F540A0"/>
    <w:rsid w:val="00F57D38"/>
    <w:rsid w:val="00F60E4F"/>
    <w:rsid w:val="00F61C47"/>
    <w:rsid w:val="00F63A1D"/>
    <w:rsid w:val="00F649C1"/>
    <w:rsid w:val="00F65A3F"/>
    <w:rsid w:val="00F6685A"/>
    <w:rsid w:val="00F676F9"/>
    <w:rsid w:val="00F71CD1"/>
    <w:rsid w:val="00F7239C"/>
    <w:rsid w:val="00F736F0"/>
    <w:rsid w:val="00F73B9D"/>
    <w:rsid w:val="00F7427C"/>
    <w:rsid w:val="00F76071"/>
    <w:rsid w:val="00F818A4"/>
    <w:rsid w:val="00F84289"/>
    <w:rsid w:val="00F843D0"/>
    <w:rsid w:val="00F85FE2"/>
    <w:rsid w:val="00F86496"/>
    <w:rsid w:val="00F8717B"/>
    <w:rsid w:val="00F907BC"/>
    <w:rsid w:val="00F92D79"/>
    <w:rsid w:val="00F93249"/>
    <w:rsid w:val="00F93929"/>
    <w:rsid w:val="00F96349"/>
    <w:rsid w:val="00F967B9"/>
    <w:rsid w:val="00F96E8D"/>
    <w:rsid w:val="00F9704C"/>
    <w:rsid w:val="00FA03B0"/>
    <w:rsid w:val="00FA20E2"/>
    <w:rsid w:val="00FA2A69"/>
    <w:rsid w:val="00FA4CAC"/>
    <w:rsid w:val="00FA72CE"/>
    <w:rsid w:val="00FA7FDF"/>
    <w:rsid w:val="00FB0178"/>
    <w:rsid w:val="00FB0B8E"/>
    <w:rsid w:val="00FB226F"/>
    <w:rsid w:val="00FB273C"/>
    <w:rsid w:val="00FB2955"/>
    <w:rsid w:val="00FB2B99"/>
    <w:rsid w:val="00FB3B86"/>
    <w:rsid w:val="00FB56DB"/>
    <w:rsid w:val="00FB5FF0"/>
    <w:rsid w:val="00FB6C88"/>
    <w:rsid w:val="00FC227A"/>
    <w:rsid w:val="00FC2B2A"/>
    <w:rsid w:val="00FC517F"/>
    <w:rsid w:val="00FC614F"/>
    <w:rsid w:val="00FC6E79"/>
    <w:rsid w:val="00FD273C"/>
    <w:rsid w:val="00FD297E"/>
    <w:rsid w:val="00FD3207"/>
    <w:rsid w:val="00FD3561"/>
    <w:rsid w:val="00FD461E"/>
    <w:rsid w:val="00FD5EF4"/>
    <w:rsid w:val="00FE0149"/>
    <w:rsid w:val="00FE09B7"/>
    <w:rsid w:val="00FE1751"/>
    <w:rsid w:val="00FE183F"/>
    <w:rsid w:val="00FE1944"/>
    <w:rsid w:val="00FE32BB"/>
    <w:rsid w:val="00FE5114"/>
    <w:rsid w:val="00FE66E2"/>
    <w:rsid w:val="00FE7029"/>
    <w:rsid w:val="00FE728F"/>
    <w:rsid w:val="00FF0292"/>
    <w:rsid w:val="00FF06AD"/>
    <w:rsid w:val="00FF190B"/>
    <w:rsid w:val="00FF19FB"/>
    <w:rsid w:val="00FF1EC1"/>
    <w:rsid w:val="00FF21A7"/>
    <w:rsid w:val="00FF28EC"/>
    <w:rsid w:val="00FF327C"/>
    <w:rsid w:val="00FF6C11"/>
    <w:rsid w:val="00FF784B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3475DD4B-241F-4EB8-B121-2EE36487A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3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Times New Roman"/>
      <w:sz w:val="16"/>
      <w:szCs w:val="16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952"/>
      </w:tabs>
      <w:ind w:left="-18"/>
      <w:outlineLvl w:val="7"/>
    </w:pPr>
    <w:rPr>
      <w:rFonts w:cs="Times New Roman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E09B7"/>
    <w:rPr>
      <w:rFonts w:ascii="Arial" w:eastAsia="MS Mincho" w:hAnsi="Arial" w:cs="Times New Roman"/>
      <w:b/>
      <w:bCs/>
      <w:i/>
      <w:iCs/>
      <w:sz w:val="18"/>
      <w:szCs w:val="18"/>
      <w:u w:val="single"/>
      <w:shd w:val="solid" w:color="FFFFFF" w:fill="FFFFFF"/>
      <w:lang w:val="en-US" w:eastAsia="en-US" w:bidi="th-TH"/>
    </w:rPr>
  </w:style>
  <w:style w:type="character" w:customStyle="1" w:styleId="Heading2Char">
    <w:name w:val="Heading 2 Char"/>
    <w:link w:val="Heading2"/>
    <w:rsid w:val="00FE09B7"/>
    <w:rPr>
      <w:rFonts w:ascii="Arial" w:eastAsia="MS Mincho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E09B7"/>
    <w:rPr>
      <w:rFonts w:ascii="Arial" w:eastAsia="MS Mincho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  <w:rPr>
      <w:lang w:val="x-none" w:eastAsia="x-none"/>
    </w:r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E1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/>
      <w:sz w:val="22"/>
      <w:szCs w:val="22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</w:pPr>
    <w:rPr>
      <w:sz w:val="20"/>
      <w:szCs w:val="20"/>
      <w:lang w:val="th-TH"/>
    </w:rPr>
  </w:style>
  <w:style w:type="paragraph" w:styleId="EndnoteText">
    <w:name w:val="endnote text"/>
    <w:basedOn w:val="Normal"/>
    <w:semiHidden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Cordia New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AccPolicysubhead">
    <w:name w:val="Acc Policy sub head"/>
    <w:basedOn w:val="BodyText"/>
    <w:next w:val="BodyText"/>
    <w:autoRedefine/>
    <w:rsid w:val="00DC0B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-43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subheadChar">
    <w:name w:val="Acc Policy sub head Char"/>
    <w:rPr>
      <w:b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autoRedefine/>
    <w:pPr>
      <w:ind w:left="1134"/>
    </w:pPr>
    <w:rPr>
      <w:i/>
      <w:iCs/>
    </w:rPr>
  </w:style>
  <w:style w:type="character" w:customStyle="1" w:styleId="AccPolicyalternativeChar">
    <w:name w:val="Acc Policy alternative Char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pPr>
      <w:numPr>
        <w:numId w:val="17"/>
      </w:num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rsid w:val="004B36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0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tfourfigures">
    <w:name w:val="acct four figures"/>
    <w:aliases w:val="a4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9030C5"/>
    <w:pPr>
      <w:framePr w:hSpace="180" w:wrap="around" w:vAnchor="text" w:hAnchor="page" w:x="1299" w:y="-46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01"/>
      </w:tabs>
      <w:spacing w:after="0" w:line="240" w:lineRule="exact"/>
      <w:ind w:left="343" w:right="11" w:hanging="343"/>
      <w:jc w:val="right"/>
    </w:pPr>
    <w:rPr>
      <w:rFonts w:ascii="Times New Roman" w:hAnsi="Times New Roman"/>
      <w:b/>
      <w:bCs/>
      <w:sz w:val="22"/>
      <w:szCs w:val="22"/>
    </w:rPr>
  </w:style>
  <w:style w:type="character" w:customStyle="1" w:styleId="AccPolicyHeadingCharChar">
    <w:name w:val="Acc Policy Heading Char Char"/>
    <w:link w:val="AccPolicyHeading"/>
    <w:rsid w:val="009030C5"/>
    <w:rPr>
      <w:b/>
      <w:bCs/>
      <w:sz w:val="22"/>
      <w:szCs w:val="22"/>
    </w:rPr>
  </w:style>
  <w:style w:type="character" w:customStyle="1" w:styleId="AccPolicyHeadingChar">
    <w:name w:val="Acc Policy Heading Char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RNormal">
    <w:name w:val="RNormal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a2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NormalComplexTimesNewRoman">
    <w:name w:val="Normal + (Complex) Times New Roman"/>
    <w:aliases w:val="10 pt,Bold,Left:  0.9 cm"/>
    <w:basedOn w:val="Normal"/>
    <w:rsid w:val="00F736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  <w:ind w:left="54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Graphic">
    <w:name w:val="Graphic"/>
    <w:basedOn w:val="Signature"/>
    <w:rsid w:val="00FE09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E09B7"/>
    <w:pPr>
      <w:spacing w:after="0"/>
    </w:pPr>
  </w:style>
  <w:style w:type="paragraph" w:customStyle="1" w:styleId="acctdividends">
    <w:name w:val="acct dividends"/>
    <w:aliases w:val="ad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E09B7"/>
    <w:pPr>
      <w:spacing w:after="0"/>
    </w:pPr>
  </w:style>
  <w:style w:type="paragraph" w:customStyle="1" w:styleId="acctindent">
    <w:name w:val="acct indent"/>
    <w:aliases w:val="ai"/>
    <w:basedOn w:val="BodyTex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E09B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E09B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E09B7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eastAsia="Times New Roman" w:hAnsi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E09B7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FE09B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E09B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E09B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E09B7"/>
    <w:pPr>
      <w:ind w:left="1134"/>
    </w:pPr>
    <w:rPr>
      <w:rFonts w:eastAsia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E09B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E09B7"/>
    <w:pPr>
      <w:spacing w:after="0"/>
    </w:pPr>
    <w:rPr>
      <w:rFonts w:eastAsia="Times New Roman"/>
    </w:rPr>
  </w:style>
  <w:style w:type="paragraph" w:customStyle="1" w:styleId="block2nospaceafter">
    <w:name w:val="block2 no space after"/>
    <w:aliases w:val="b2n,block2 no sp"/>
    <w:basedOn w:val="block2"/>
    <w:rsid w:val="00FE09B7"/>
    <w:pPr>
      <w:spacing w:after="0"/>
    </w:pPr>
  </w:style>
  <w:style w:type="paragraph" w:customStyle="1" w:styleId="List1a">
    <w:name w:val="List 1a"/>
    <w:aliases w:val="1a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E09B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E09B7"/>
  </w:style>
  <w:style w:type="paragraph" w:customStyle="1" w:styleId="zreportaddinfo">
    <w:name w:val="zreport addinfo"/>
    <w:basedOn w:val="Normal"/>
    <w:rsid w:val="00FE09B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E09B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E09B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E09B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E09B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E09B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E09B7"/>
    <w:rPr>
      <w:b/>
      <w:bCs/>
    </w:rPr>
  </w:style>
  <w:style w:type="paragraph" w:customStyle="1" w:styleId="nineptbodytext">
    <w:name w:val="nine pt body text"/>
    <w:aliases w:val="9bt"/>
    <w:basedOn w:val="nineptnormal"/>
    <w:rsid w:val="00FE09B7"/>
    <w:pPr>
      <w:spacing w:after="220"/>
    </w:pPr>
  </w:style>
  <w:style w:type="paragraph" w:customStyle="1" w:styleId="nineptnormal">
    <w:name w:val="nine pt normal"/>
    <w:aliases w:val="9n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E09B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E09B7"/>
  </w:style>
  <w:style w:type="paragraph" w:customStyle="1" w:styleId="nineptheadingcentredbold">
    <w:name w:val="nine pt heading centred bold"/>
    <w:aliases w:val="9hcb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E09B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E09B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E09B7"/>
    <w:rPr>
      <w:b/>
    </w:rPr>
  </w:style>
  <w:style w:type="paragraph" w:customStyle="1" w:styleId="nineptcolumntab1">
    <w:name w:val="nine pt column tab1"/>
    <w:aliases w:val="a91"/>
    <w:basedOn w:val="nineptnormal"/>
    <w:rsid w:val="00FE09B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E09B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E09B7"/>
    <w:pPr>
      <w:jc w:val="center"/>
    </w:pPr>
  </w:style>
  <w:style w:type="paragraph" w:customStyle="1" w:styleId="Normalheading">
    <w:name w:val="Normal heading"/>
    <w:aliases w:val="nh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E09B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E09B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E09B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E09B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E09B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E09B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E09B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E09B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E09B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E09B7"/>
    <w:rPr>
      <w:b/>
      <w:bCs/>
    </w:rPr>
  </w:style>
  <w:style w:type="paragraph" w:customStyle="1" w:styleId="accttwofiguresyears">
    <w:name w:val="acct two figures years"/>
    <w:aliases w:val="a2y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E09B7"/>
    <w:pPr>
      <w:ind w:left="1134" w:hanging="567"/>
    </w:pPr>
    <w:rPr>
      <w:rFonts w:eastAsia="Times New Roman"/>
    </w:rPr>
  </w:style>
  <w:style w:type="paragraph" w:customStyle="1" w:styleId="blocklist2">
    <w:name w:val="block list2"/>
    <w:aliases w:val="blist2"/>
    <w:basedOn w:val="blocklist"/>
    <w:rsid w:val="00FE09B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E09B7"/>
    <w:pPr>
      <w:keepNext/>
      <w:keepLines/>
      <w:spacing w:before="70"/>
    </w:pPr>
    <w:rPr>
      <w:rFonts w:eastAsia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FE09B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E09B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E09B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E09B7"/>
    <w:pPr>
      <w:spacing w:after="0"/>
    </w:pPr>
  </w:style>
  <w:style w:type="paragraph" w:customStyle="1" w:styleId="smallreturn">
    <w:name w:val="small return"/>
    <w:aliases w:val="sr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E09B7"/>
    <w:pPr>
      <w:spacing w:after="0"/>
    </w:pPr>
  </w:style>
  <w:style w:type="paragraph" w:customStyle="1" w:styleId="headingbolditalic">
    <w:name w:val="heading bold italic"/>
    <w:aliases w:val="hbi"/>
    <w:basedOn w:val="heading"/>
    <w:rsid w:val="00FE09B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E09B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E09B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E09B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E09B7"/>
    <w:pPr>
      <w:spacing w:after="0"/>
    </w:pPr>
  </w:style>
  <w:style w:type="paragraph" w:customStyle="1" w:styleId="blockbullet">
    <w:name w:val="block bullet"/>
    <w:aliases w:val="bb"/>
    <w:basedOn w:val="block"/>
    <w:rsid w:val="00FE09B7"/>
    <w:pPr>
      <w:numPr>
        <w:numId w:val="20"/>
      </w:numPr>
      <w:tabs>
        <w:tab w:val="clear" w:pos="340"/>
        <w:tab w:val="num" w:pos="907"/>
      </w:tabs>
      <w:ind w:left="907"/>
    </w:pPr>
    <w:rPr>
      <w:rFonts w:eastAsia="Times New Roman"/>
    </w:rPr>
  </w:style>
  <w:style w:type="paragraph" w:customStyle="1" w:styleId="acctfourfigureslongernumber3">
    <w:name w:val="acct four figures longer number3"/>
    <w:aliases w:val="a4+3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E09B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E09B7"/>
    <w:pPr>
      <w:spacing w:after="0"/>
    </w:pPr>
  </w:style>
  <w:style w:type="paragraph" w:customStyle="1" w:styleId="eightptnormal">
    <w:name w:val="eight pt normal"/>
    <w:aliases w:val="8n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E09B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E09B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E09B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E09B7"/>
    <w:rPr>
      <w:b/>
      <w:bCs/>
    </w:rPr>
  </w:style>
  <w:style w:type="paragraph" w:customStyle="1" w:styleId="eightptbodytext">
    <w:name w:val="eight pt body text"/>
    <w:aliases w:val="8bt"/>
    <w:basedOn w:val="eightptnormal"/>
    <w:rsid w:val="00FE09B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E09B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E09B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E09B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E09B7"/>
    <w:pPr>
      <w:spacing w:after="0"/>
    </w:pPr>
  </w:style>
  <w:style w:type="paragraph" w:customStyle="1" w:styleId="eightptblock">
    <w:name w:val="eight pt block"/>
    <w:aliases w:val="8b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E09B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E09B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E09B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E09B7"/>
    <w:pPr>
      <w:spacing w:after="0"/>
    </w:pPr>
  </w:style>
  <w:style w:type="paragraph" w:customStyle="1" w:styleId="blockindent">
    <w:name w:val="block indent"/>
    <w:aliases w:val="bi"/>
    <w:basedOn w:val="block"/>
    <w:rsid w:val="00FE09B7"/>
    <w:pPr>
      <w:ind w:left="737" w:hanging="170"/>
    </w:pPr>
    <w:rPr>
      <w:rFonts w:eastAsia="Times New Roman"/>
    </w:rPr>
  </w:style>
  <w:style w:type="paragraph" w:customStyle="1" w:styleId="nineptnormalcentred">
    <w:name w:val="nine pt normal centred"/>
    <w:aliases w:val="9nc"/>
    <w:basedOn w:val="nineptnormal"/>
    <w:rsid w:val="00FE09B7"/>
    <w:pPr>
      <w:jc w:val="center"/>
    </w:pPr>
  </w:style>
  <w:style w:type="paragraph" w:customStyle="1" w:styleId="nineptcol">
    <w:name w:val="nine pt %col"/>
    <w:aliases w:val="9%"/>
    <w:basedOn w:val="nineptnormal"/>
    <w:rsid w:val="00FE09B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E09B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E09B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E09B7"/>
    <w:pPr>
      <w:spacing w:after="0"/>
    </w:pPr>
  </w:style>
  <w:style w:type="paragraph" w:customStyle="1" w:styleId="nineptblocklist">
    <w:name w:val="nine pt block list"/>
    <w:aliases w:val="9bl"/>
    <w:basedOn w:val="nineptblock"/>
    <w:rsid w:val="00FE09B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E09B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E09B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E09B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E09B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E09B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E09B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E09B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E09B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E09B7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E09B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E09B7"/>
    <w:pPr>
      <w:spacing w:after="80"/>
    </w:pPr>
  </w:style>
  <w:style w:type="paragraph" w:customStyle="1" w:styleId="nineptratecol">
    <w:name w:val="nine pt rate col"/>
    <w:aliases w:val="a9r"/>
    <w:basedOn w:val="nineptnormal"/>
    <w:rsid w:val="00FE09B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E09B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E09B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E09B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E09B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E09B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E09B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E09B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E09B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E09B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E09B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E09B7"/>
    <w:pPr>
      <w:ind w:left="907" w:hanging="340"/>
    </w:pPr>
    <w:rPr>
      <w:rFonts w:eastAsia="Times New Roman"/>
    </w:rPr>
  </w:style>
  <w:style w:type="paragraph" w:customStyle="1" w:styleId="List3i">
    <w:name w:val="List 3i"/>
    <w:aliases w:val="3i"/>
    <w:basedOn w:val="List2i"/>
    <w:rsid w:val="00FE09B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E09B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E09B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E09B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E09B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E09B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E09B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E09B7"/>
    <w:pPr>
      <w:spacing w:after="80"/>
    </w:pPr>
  </w:style>
  <w:style w:type="paragraph" w:customStyle="1" w:styleId="blockbullet2">
    <w:name w:val="block bullet 2"/>
    <w:aliases w:val="bb2"/>
    <w:basedOn w:val="BodyTex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E09B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E09B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E09B7"/>
    <w:pPr>
      <w:numPr>
        <w:numId w:val="2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E09B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E09B7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paragraph" w:customStyle="1" w:styleId="Default">
    <w:name w:val="Default"/>
    <w:rsid w:val="00FE09B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FE09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E09B7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FE09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E09B7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FE09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E09B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E09B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E09B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E09B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FE09B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FE09B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FE09B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FE09B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FE09B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40C5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1">
    <w:name w:val="Body Text Char1"/>
    <w:aliases w:val="bt Char1,body text Char1,Body Char1"/>
    <w:link w:val="BodyText"/>
    <w:locked/>
    <w:rsid w:val="009313A7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9C5E10"/>
    <w:rPr>
      <w:rFonts w:ascii="Arial" w:hAnsi="Arial"/>
      <w:sz w:val="18"/>
      <w:szCs w:val="18"/>
    </w:rPr>
  </w:style>
  <w:style w:type="character" w:customStyle="1" w:styleId="KPMG">
    <w:name w:val="KPMG"/>
    <w:semiHidden/>
    <w:rsid w:val="00F818A4"/>
    <w:rPr>
      <w:rFonts w:ascii="Arial" w:hAnsi="Arial" w:cs="Arial"/>
      <w:color w:val="auto"/>
      <w:sz w:val="20"/>
      <w:szCs w:val="20"/>
    </w:rPr>
  </w:style>
  <w:style w:type="character" w:styleId="Emphasis">
    <w:name w:val="Emphasis"/>
    <w:qFormat/>
    <w:rsid w:val="00B261AC"/>
    <w:rPr>
      <w:i/>
      <w:iCs/>
    </w:rPr>
  </w:style>
  <w:style w:type="table" w:customStyle="1" w:styleId="TableGrid1">
    <w:name w:val="Table Grid1"/>
    <w:basedOn w:val="TableNormal"/>
    <w:next w:val="TableGrid"/>
    <w:uiPriority w:val="39"/>
    <w:rsid w:val="003E4E96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87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36C71-B34D-4169-B582-EC81F5D87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1</TotalTime>
  <Pages>2</Pages>
  <Words>326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ROBINSON DEPARTMENT STORE PUBLIC COMPANY LIMITED</vt:lpstr>
    </vt:vector>
  </TitlesOfParts>
  <Company>KPMG</Company>
  <LinksUpToDate>false</LinksUpToDate>
  <CharactersWithSpaces>2314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ROBINSON DEPARTMENT STORE PUBLIC COMPANY LIMITED</dc:title>
  <dc:subject/>
  <dc:creator>sunee_h23</dc:creator>
  <cp:keywords/>
  <cp:lastModifiedBy>Saisamorn, Chimyoo</cp:lastModifiedBy>
  <cp:revision>3</cp:revision>
  <cp:lastPrinted>2018-11-08T05:05:00Z</cp:lastPrinted>
  <dcterms:created xsi:type="dcterms:W3CDTF">2018-11-09T03:41:00Z</dcterms:created>
  <dcterms:modified xsi:type="dcterms:W3CDTF">2018-11-09T03:41:00Z</dcterms:modified>
</cp:coreProperties>
</file>