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:rsidR="00972151" w:rsidRPr="00972151" w:rsidRDefault="00350063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="00972151"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การเงิน</w:t>
      </w:r>
      <w:r w:rsidR="00972151"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005A33">
        <w:rPr>
          <w:rFonts w:ascii="Angsana New" w:hAnsi="Angsana New"/>
          <w:b/>
          <w:bCs/>
          <w:sz w:val="32"/>
          <w:szCs w:val="32"/>
        </w:rPr>
        <w:t>30</w:t>
      </w:r>
      <w:r w:rsidR="00F32342">
        <w:rPr>
          <w:rFonts w:ascii="Angsana New" w:hAnsi="Angsana New"/>
          <w:b/>
          <w:bCs/>
          <w:sz w:val="32"/>
          <w:szCs w:val="32"/>
        </w:rPr>
        <w:t xml:space="preserve"> </w:t>
      </w:r>
      <w:r w:rsidR="0044018D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กันยายน</w:t>
      </w:r>
      <w:r w:rsidR="00F25B9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71D2">
        <w:rPr>
          <w:rFonts w:ascii="Angsana New" w:hAnsi="Angsana New"/>
          <w:b/>
          <w:bCs/>
          <w:sz w:val="32"/>
          <w:szCs w:val="32"/>
        </w:rPr>
        <w:t>25</w:t>
      </w:r>
      <w:r w:rsidR="008F5326">
        <w:rPr>
          <w:rFonts w:ascii="Angsana New" w:hAnsi="Angsana New"/>
          <w:b/>
          <w:bCs/>
          <w:sz w:val="32"/>
          <w:szCs w:val="32"/>
        </w:rPr>
        <w:t>61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การสอบทานข้อมูลทางการเงินระหว่างกาล</w:t>
      </w:r>
    </w:p>
    <w:p w:rsidR="00B66AEF" w:rsidRPr="00C0516B" w:rsidRDefault="00972151" w:rsidP="002C65DB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972151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972151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66AEF" w:rsidRPr="00027205" w:rsidRDefault="00B66AEF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 w:rsidR="00EE2051"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EE2051"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  <w:t>คณะกรรมการบริษัท นิวซิตี้ (กรุงเทพฯ) จำกัด (มหาชน)</w:t>
      </w: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:rsidR="00B66AEF" w:rsidRPr="005A31EE" w:rsidRDefault="00B66AEF" w:rsidP="005A31EE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="00C53CF6" w:rsidRPr="005A31EE">
        <w:rPr>
          <w:rFonts w:ascii="Angsana New" w:hAnsi="Angsana New" w:hint="cs"/>
          <w:cs/>
        </w:rPr>
        <w:t>นงบแสดงฐานะการเงิน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 w:rsidR="005A31EE">
        <w:rPr>
          <w:rFonts w:ascii="Angsana New" w:hAnsi="Angsana New" w:hint="cs"/>
          <w:cs/>
        </w:rPr>
        <w:t xml:space="preserve"> </w:t>
      </w:r>
      <w:r w:rsidR="00005A33">
        <w:rPr>
          <w:rFonts w:ascii="Angsana New" w:hAnsi="Angsana New"/>
        </w:rPr>
        <w:t>30</w:t>
      </w:r>
      <w:r w:rsidR="00E5418C">
        <w:rPr>
          <w:rFonts w:ascii="Angsana New" w:hAnsi="Angsana New"/>
        </w:rPr>
        <w:t xml:space="preserve"> </w:t>
      </w:r>
      <w:r w:rsidR="0044018D">
        <w:rPr>
          <w:rFonts w:ascii="Angsana New" w:hAnsi="Angsana New" w:hint="cs"/>
          <w:cs/>
        </w:rPr>
        <w:t xml:space="preserve">กันยายน </w:t>
      </w:r>
      <w:r w:rsidR="00E5418C">
        <w:rPr>
          <w:rFonts w:ascii="Angsana New" w:hAnsi="Angsana New"/>
        </w:rPr>
        <w:t>2561</w:t>
      </w:r>
      <w:r w:rsidR="00EE2051" w:rsidRPr="005A31EE">
        <w:rPr>
          <w:rFonts w:ascii="Angsana New" w:hAnsi="Angsana New" w:hint="cs"/>
          <w:cs/>
        </w:rPr>
        <w:t xml:space="preserve"> และ</w:t>
      </w:r>
      <w:r w:rsidRPr="005A31EE">
        <w:rPr>
          <w:rFonts w:ascii="Angsana New" w:hAnsi="Angsana New" w:hint="cs"/>
          <w:cs/>
        </w:rPr>
        <w:t>งบกำไรขาดทุน</w:t>
      </w:r>
      <w:r w:rsidR="005A31EE">
        <w:rPr>
          <w:rFonts w:ascii="Angsana New" w:hAnsi="Angsana New" w:hint="cs"/>
          <w:cs/>
        </w:rPr>
        <w:t>เ</w:t>
      </w:r>
      <w:r w:rsidR="00C53CF6" w:rsidRPr="005A31EE">
        <w:rPr>
          <w:rFonts w:ascii="Angsana New" w:hAnsi="Angsana New" w:hint="cs"/>
          <w:cs/>
        </w:rPr>
        <w:t>บ็ดเสร็จ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และงบกำไรขาดทุนเบ็ดเสร็จเฉพาะกิจการ</w:t>
      </w:r>
      <w:r w:rsidR="007F3038">
        <w:rPr>
          <w:rFonts w:ascii="Angsana New" w:hAnsi="Angsana New" w:hint="cs"/>
          <w:cs/>
        </w:rPr>
        <w:t>สำหรับงวดสาม</w:t>
      </w:r>
      <w:r w:rsidR="007B6A84">
        <w:rPr>
          <w:rFonts w:ascii="Angsana New" w:hAnsi="Angsana New" w:hint="cs"/>
          <w:cs/>
        </w:rPr>
        <w:t>เดือน</w:t>
      </w:r>
      <w:r w:rsidR="0044018D">
        <w:rPr>
          <w:rFonts w:ascii="Angsana New" w:hAnsi="Angsana New" w:hint="cs"/>
          <w:cs/>
        </w:rPr>
        <w:t>และเก้า</w:t>
      </w:r>
      <w:r w:rsidR="00005A33">
        <w:rPr>
          <w:rFonts w:ascii="Angsana New" w:hAnsi="Angsana New" w:hint="cs"/>
          <w:cs/>
        </w:rPr>
        <w:t>เดือน</w:t>
      </w:r>
      <w:r w:rsidR="00E5418C">
        <w:rPr>
          <w:rFonts w:ascii="Angsana New" w:hAnsi="Angsana New" w:hint="cs"/>
          <w:cs/>
        </w:rPr>
        <w:t>สิ้นสุดวันเดียวกัน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และงบแสดงการเปลี่ยนแปลงส่วนของผู้ถือหุ้นเฉพาะกิจการ</w:t>
      </w:r>
      <w:r w:rsidR="006B5C64" w:rsidRPr="005A31EE">
        <w:rPr>
          <w:rFonts w:ascii="Angsana New" w:hAnsi="Angsana New" w:hint="cs"/>
          <w:cs/>
        </w:rPr>
        <w:t xml:space="preserve"> </w:t>
      </w:r>
      <w:r w:rsidR="005A31EE">
        <w:rPr>
          <w:rFonts w:ascii="Angsana New" w:hAnsi="Angsana New" w:hint="cs"/>
          <w:cs/>
        </w:rPr>
        <w:t>แ</w:t>
      </w:r>
      <w:r w:rsidRPr="005A31EE">
        <w:rPr>
          <w:rFonts w:ascii="Angsana New" w:hAnsi="Angsana New"/>
          <w:cs/>
        </w:rPr>
        <w:t>ละงบกระแสเงินสด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 xml:space="preserve"> และงบกระแสเงินสดเฉพาะกิจการ</w:t>
      </w:r>
      <w:r w:rsidR="00EE2051" w:rsidRPr="005A31EE">
        <w:rPr>
          <w:rFonts w:ascii="Angsana New" w:hAnsi="Angsana New" w:hint="cs"/>
          <w:cs/>
        </w:rPr>
        <w:t xml:space="preserve"> </w:t>
      </w:r>
      <w:r w:rsidR="00201323">
        <w:rPr>
          <w:rFonts w:ascii="Angsana New" w:hAnsi="Angsana New" w:hint="cs"/>
          <w:cs/>
        </w:rPr>
        <w:t>สำหรับงวด</w:t>
      </w:r>
      <w:r w:rsidR="0044018D">
        <w:rPr>
          <w:rFonts w:ascii="Angsana New" w:hAnsi="Angsana New" w:hint="cs"/>
          <w:cs/>
        </w:rPr>
        <w:t>เก้า</w:t>
      </w:r>
      <w:r w:rsidR="00005A33">
        <w:rPr>
          <w:rFonts w:ascii="Angsana New" w:hAnsi="Angsana New" w:hint="cs"/>
          <w:cs/>
        </w:rPr>
        <w:t>เดือน</w:t>
      </w:r>
      <w:r w:rsidR="003368E9">
        <w:rPr>
          <w:rFonts w:ascii="Angsana New" w:hAnsi="Angsana New" w:hint="cs"/>
          <w:cs/>
        </w:rPr>
        <w:t xml:space="preserve">สิ้นสุดวันที่ </w:t>
      </w:r>
      <w:r w:rsidR="00005A33">
        <w:rPr>
          <w:rFonts w:ascii="Angsana New" w:hAnsi="Angsana New"/>
        </w:rPr>
        <w:t xml:space="preserve">30 </w:t>
      </w:r>
      <w:r w:rsidR="0044018D">
        <w:rPr>
          <w:rFonts w:ascii="Angsana New" w:hAnsi="Angsana New" w:hint="cs"/>
          <w:cs/>
        </w:rPr>
        <w:t>กันยายน</w:t>
      </w:r>
      <w:r w:rsidR="00005A33">
        <w:rPr>
          <w:rFonts w:ascii="Angsana New" w:hAnsi="Angsana New" w:hint="cs"/>
          <w:cs/>
        </w:rPr>
        <w:t xml:space="preserve"> </w:t>
      </w:r>
      <w:r w:rsidR="00005A33">
        <w:rPr>
          <w:rFonts w:ascii="Angsana New" w:hAnsi="Angsana New"/>
        </w:rPr>
        <w:t>2561</w:t>
      </w:r>
      <w:r w:rsidR="00005A33" w:rsidRPr="005A31EE">
        <w:rPr>
          <w:rFonts w:ascii="Angsana New" w:hAnsi="Angsana New" w:hint="cs"/>
          <w:cs/>
        </w:rPr>
        <w:t xml:space="preserve"> </w:t>
      </w:r>
      <w:r w:rsidR="00EE2051" w:rsidRPr="005A31EE">
        <w:rPr>
          <w:rFonts w:ascii="Angsana New" w:hAnsi="Angsana New" w:hint="cs"/>
          <w:cs/>
        </w:rPr>
        <w:t>แ</w:t>
      </w:r>
      <w:r w:rsidR="005A31EE">
        <w:rPr>
          <w:rFonts w:ascii="Angsana New" w:hAnsi="Angsana New" w:hint="cs"/>
          <w:cs/>
        </w:rPr>
        <w:t>ละหมายเหตุประกอบ</w:t>
      </w:r>
      <w:r w:rsidR="00AA5A5F" w:rsidRPr="005A31EE">
        <w:rPr>
          <w:rFonts w:ascii="Angsana New" w:hAnsi="Angsana New" w:hint="cs"/>
          <w:cs/>
        </w:rPr>
        <w:t>งบการเงินแบบย่อ</w:t>
      </w:r>
      <w:r w:rsidR="007B6A84">
        <w:rPr>
          <w:rFonts w:ascii="Angsana New" w:hAnsi="Angsana New" w:hint="cs"/>
          <w:cs/>
        </w:rPr>
        <w:t xml:space="preserve"> (“ข้อมูลทางการเงินระหว่างกาล”) </w:t>
      </w:r>
      <w:r w:rsidRPr="005A31EE">
        <w:rPr>
          <w:rFonts w:ascii="Angsana New" w:hAnsi="Angsana New"/>
          <w:cs/>
        </w:rPr>
        <w:t>ของบริษัท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>นิวซิตี้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>(กรุงเทพฯ)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จำกัด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(มหาชน)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ผู้บริหารของ</w:t>
      </w:r>
      <w:r w:rsidR="00EE2051" w:rsidRPr="005A31EE">
        <w:rPr>
          <w:rFonts w:ascii="Angsana New" w:hAnsi="Angsana New" w:hint="cs"/>
          <w:cs/>
        </w:rPr>
        <w:t>กิจการ</w:t>
      </w:r>
      <w:r w:rsidRPr="005A31EE">
        <w:rPr>
          <w:rFonts w:ascii="Angsana New" w:hAnsi="Angsana New"/>
          <w:cs/>
        </w:rPr>
        <w:t>เป็นผู้รับผิด</w:t>
      </w:r>
      <w:r w:rsidR="00EE2051" w:rsidRPr="005A31EE">
        <w:rPr>
          <w:rFonts w:ascii="Angsana New" w:hAnsi="Angsana New"/>
          <w:cs/>
        </w:rPr>
        <w:t>ชอบ</w:t>
      </w:r>
      <w:r w:rsidR="00EE2051"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 w:rsidR="00D6031A">
        <w:rPr>
          <w:rFonts w:ascii="Angsana New" w:hAnsi="Angsana New" w:hint="cs"/>
          <w:cs/>
        </w:rPr>
        <w:t xml:space="preserve">ตรฐานการบัญชี ฉบับที่ </w:t>
      </w:r>
      <w:r w:rsidR="00D6031A">
        <w:rPr>
          <w:rFonts w:ascii="Angsana New" w:hAnsi="Angsana New"/>
        </w:rPr>
        <w:t>34</w:t>
      </w:r>
      <w:r w:rsidR="005A31EE">
        <w:rPr>
          <w:rFonts w:ascii="Angsana New" w:hAnsi="Angsana New" w:hint="cs"/>
          <w:cs/>
        </w:rPr>
        <w:t xml:space="preserve">  เรื่อง</w:t>
      </w:r>
      <w:r w:rsidR="00BA3FF9">
        <w:rPr>
          <w:rFonts w:ascii="Angsana New" w:hAnsi="Angsana New" w:hint="cs"/>
          <w:cs/>
        </w:rPr>
        <w:t xml:space="preserve"> </w:t>
      </w:r>
      <w:r w:rsidR="00E3696C">
        <w:rPr>
          <w:rFonts w:ascii="Angsana New" w:hAnsi="Angsana New" w:hint="cs"/>
          <w:cs/>
        </w:rPr>
        <w:t>การ</w:t>
      </w:r>
      <w:r w:rsidR="00C25A02">
        <w:rPr>
          <w:rFonts w:ascii="Angsana New" w:hAnsi="Angsana New" w:hint="cs"/>
          <w:cs/>
        </w:rPr>
        <w:t>รายงานทาง</w:t>
      </w:r>
      <w:r w:rsidR="00EE2051" w:rsidRPr="005A31EE">
        <w:rPr>
          <w:rFonts w:ascii="Angsana New" w:hAnsi="Angsana New" w:hint="cs"/>
          <w:cs/>
        </w:rPr>
        <w:t>การเงินระหว่างกาล</w:t>
      </w:r>
      <w:r w:rsidR="00213CF5" w:rsidRPr="005A31EE">
        <w:rPr>
          <w:rFonts w:ascii="Angsana New" w:hAnsi="Angsana New" w:hint="cs"/>
          <w:cs/>
        </w:rPr>
        <w:t xml:space="preserve"> </w:t>
      </w:r>
      <w:r w:rsidR="000E3774" w:rsidRPr="005A31EE">
        <w:rPr>
          <w:rFonts w:ascii="Angsana New" w:hAnsi="Angsana New" w:hint="cs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:rsidR="00B66AEF" w:rsidRPr="005A31EE" w:rsidRDefault="00B66AEF" w:rsidP="00B66AEF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131F1D" w:rsidRPr="005A31EE" w:rsidRDefault="00131F1D" w:rsidP="00B66AEF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:rsidR="00B66AEF" w:rsidRPr="005A31EE" w:rsidRDefault="00B66AEF" w:rsidP="005A31EE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 w:rsidR="00D6031A"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 w:rsidR="00D6031A">
        <w:rPr>
          <w:rFonts w:ascii="Angsana New" w:hAnsi="Angsana New" w:cs="Angsana New"/>
          <w:sz w:val="28"/>
          <w:szCs w:val="28"/>
          <w:lang w:val="en-US"/>
        </w:rPr>
        <w:t>2410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 w:rsidR="00763E93"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ดังนั้นข้าพเจ้าจึงไม่อาจแส</w:t>
      </w:r>
      <w:r w:rsidR="002D1843" w:rsidRPr="005A31EE">
        <w:rPr>
          <w:rFonts w:ascii="Angsana New" w:hAnsi="Angsana New" w:cs="Angsana New" w:hint="cs"/>
          <w:sz w:val="28"/>
          <w:szCs w:val="28"/>
          <w:cs/>
        </w:rPr>
        <w:t>ดงความเห็นต่อข้อมูลทางการเงินระห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ว่างกาลที่สอบทานได้</w:t>
      </w:r>
    </w:p>
    <w:p w:rsidR="00584FDF" w:rsidRPr="005A31EE" w:rsidRDefault="00584FDF" w:rsidP="0044331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027205" w:rsidRPr="005A31EE" w:rsidRDefault="00131F1D" w:rsidP="0044331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:rsidR="00333A18" w:rsidRPr="005A31EE" w:rsidRDefault="00333A18" w:rsidP="005A31EE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512FAB"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ำขึ้นตามมาตรฐานการบัญชี ฉบับที่</w:t>
      </w:r>
      <w:r w:rsidR="00330B84" w:rsidRPr="005A31E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C3C9B">
        <w:rPr>
          <w:rFonts w:ascii="Angsana New" w:hAnsi="Angsana New" w:cs="Angsana New"/>
          <w:sz w:val="28"/>
          <w:szCs w:val="28"/>
          <w:lang w:val="en-US"/>
        </w:rPr>
        <w:t>34</w:t>
      </w:r>
      <w:r w:rsidR="00763E93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B5919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เรื่อง </w:t>
      </w:r>
      <w:r w:rsidR="00E3696C">
        <w:rPr>
          <w:rFonts w:ascii="Angsana New" w:hAnsi="Angsana New" w:cs="Angsana New" w:hint="cs"/>
          <w:sz w:val="28"/>
          <w:szCs w:val="28"/>
          <w:cs/>
          <w:lang w:val="en-US"/>
        </w:rPr>
        <w:t>การ</w:t>
      </w:r>
      <w:r w:rsidR="00763E93">
        <w:rPr>
          <w:rFonts w:ascii="Angsana New" w:hAnsi="Angsana New" w:cs="Angsana New" w:hint="cs"/>
          <w:sz w:val="28"/>
          <w:szCs w:val="28"/>
          <w:cs/>
          <w:lang w:val="en-US"/>
        </w:rPr>
        <w:t>รายงานทางการเงินระหว่างกาล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F1738" w:rsidRPr="006B5919" w:rsidRDefault="006F1738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25A02" w:rsidRDefault="00C25A02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25A02" w:rsidRPr="005A31EE" w:rsidRDefault="00C25A02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D151EF">
        <w:rPr>
          <w:rFonts w:ascii="Angsana New" w:hAnsi="Angsana New" w:hint="cs"/>
          <w:sz w:val="28"/>
          <w:szCs w:val="28"/>
          <w:cs/>
        </w:rPr>
        <w:t>นางสาวกรรณิการ์  วิภาณุรัตน์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D6031A">
        <w:rPr>
          <w:rFonts w:ascii="Angsana New" w:hAnsi="Angsana New"/>
          <w:sz w:val="28"/>
          <w:szCs w:val="28"/>
        </w:rPr>
        <w:t>7305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</w:rPr>
        <w:t xml:space="preserve"> 9 </w:t>
      </w:r>
      <w:bookmarkStart w:id="1" w:name="_GoBack"/>
      <w:bookmarkEnd w:id="1"/>
      <w:r w:rsidRPr="00C56B93">
        <w:rPr>
          <w:rFonts w:ascii="Angsana New" w:hAnsi="Angsana New" w:hint="cs"/>
          <w:sz w:val="28"/>
          <w:szCs w:val="28"/>
          <w:cs/>
        </w:rPr>
        <w:t>พฤศจิกายน</w:t>
      </w:r>
      <w:r w:rsidR="003368E9" w:rsidRPr="00C56B93">
        <w:rPr>
          <w:rFonts w:ascii="Angsana New" w:hAnsi="Angsana New" w:hint="cs"/>
          <w:sz w:val="28"/>
          <w:szCs w:val="28"/>
          <w:cs/>
        </w:rPr>
        <w:t xml:space="preserve"> </w:t>
      </w:r>
      <w:r w:rsidR="008F5326" w:rsidRPr="00C56B93">
        <w:rPr>
          <w:rFonts w:ascii="Angsana New" w:hAnsi="Angsana New"/>
          <w:sz w:val="28"/>
          <w:szCs w:val="28"/>
        </w:rPr>
        <w:t>2561</w:t>
      </w:r>
    </w:p>
    <w:sectPr w:rsidR="008F5326" w:rsidRPr="005A31EE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0F3" w:rsidRDefault="006620F3">
      <w:r>
        <w:separator/>
      </w:r>
    </w:p>
  </w:endnote>
  <w:endnote w:type="continuationSeparator" w:id="0">
    <w:p w:rsidR="006620F3" w:rsidRDefault="0066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0F3" w:rsidRDefault="006620F3">
      <w:r>
        <w:separator/>
      </w:r>
    </w:p>
  </w:footnote>
  <w:footnote w:type="continuationSeparator" w:id="0">
    <w:p w:rsidR="006620F3" w:rsidRDefault="00662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5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4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78D4"/>
    <w:rsid w:val="000E3774"/>
    <w:rsid w:val="000E71E1"/>
    <w:rsid w:val="000E7241"/>
    <w:rsid w:val="000F1D40"/>
    <w:rsid w:val="0010129F"/>
    <w:rsid w:val="0010272F"/>
    <w:rsid w:val="001047E6"/>
    <w:rsid w:val="00110877"/>
    <w:rsid w:val="00110DC7"/>
    <w:rsid w:val="00113D57"/>
    <w:rsid w:val="00115627"/>
    <w:rsid w:val="00120F85"/>
    <w:rsid w:val="001253B1"/>
    <w:rsid w:val="00131CEE"/>
    <w:rsid w:val="00131F1D"/>
    <w:rsid w:val="00132640"/>
    <w:rsid w:val="001331C5"/>
    <w:rsid w:val="00134548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D499A"/>
    <w:rsid w:val="001D55B3"/>
    <w:rsid w:val="001D60AE"/>
    <w:rsid w:val="001D72DD"/>
    <w:rsid w:val="001E1589"/>
    <w:rsid w:val="001F118C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638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C1D01"/>
    <w:rsid w:val="004C7483"/>
    <w:rsid w:val="004D6825"/>
    <w:rsid w:val="004E0587"/>
    <w:rsid w:val="004E1BF0"/>
    <w:rsid w:val="004E2450"/>
    <w:rsid w:val="004E2737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6F9A"/>
    <w:rsid w:val="005A31EE"/>
    <w:rsid w:val="005A5D9A"/>
    <w:rsid w:val="005B65FE"/>
    <w:rsid w:val="005B7C7C"/>
    <w:rsid w:val="005C1771"/>
    <w:rsid w:val="005C1CC3"/>
    <w:rsid w:val="005C32A1"/>
    <w:rsid w:val="005D0DA4"/>
    <w:rsid w:val="005D11F8"/>
    <w:rsid w:val="005D133A"/>
    <w:rsid w:val="005D1643"/>
    <w:rsid w:val="005D2077"/>
    <w:rsid w:val="005D3EC4"/>
    <w:rsid w:val="005D6526"/>
    <w:rsid w:val="005D6DA6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0F3"/>
    <w:rsid w:val="00662310"/>
    <w:rsid w:val="00662351"/>
    <w:rsid w:val="006624A8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B16C3"/>
    <w:rsid w:val="007B4EA5"/>
    <w:rsid w:val="007B68DE"/>
    <w:rsid w:val="007B6A84"/>
    <w:rsid w:val="007C1CF9"/>
    <w:rsid w:val="007C263D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28FB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3A7"/>
    <w:rsid w:val="008D30EE"/>
    <w:rsid w:val="008D4C2C"/>
    <w:rsid w:val="008D4E9D"/>
    <w:rsid w:val="008D5208"/>
    <w:rsid w:val="008D74F9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4CBA"/>
    <w:rsid w:val="0093538F"/>
    <w:rsid w:val="0096391A"/>
    <w:rsid w:val="00963D35"/>
    <w:rsid w:val="00967CC1"/>
    <w:rsid w:val="00970A20"/>
    <w:rsid w:val="00972151"/>
    <w:rsid w:val="00972DA0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74B3A"/>
    <w:rsid w:val="00C76F25"/>
    <w:rsid w:val="00C80C79"/>
    <w:rsid w:val="00C81D57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51F98"/>
    <w:rsid w:val="00D56A3F"/>
    <w:rsid w:val="00D57FD3"/>
    <w:rsid w:val="00D6031A"/>
    <w:rsid w:val="00D62E88"/>
    <w:rsid w:val="00D814FF"/>
    <w:rsid w:val="00D81B95"/>
    <w:rsid w:val="00D82080"/>
    <w:rsid w:val="00D86216"/>
    <w:rsid w:val="00D8681E"/>
    <w:rsid w:val="00D86CCA"/>
    <w:rsid w:val="00D90C8E"/>
    <w:rsid w:val="00D914A5"/>
    <w:rsid w:val="00D95E7F"/>
    <w:rsid w:val="00D95F9B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B16"/>
    <w:rsid w:val="00DD1B5C"/>
    <w:rsid w:val="00DD2C77"/>
    <w:rsid w:val="00DD30F9"/>
    <w:rsid w:val="00DD325A"/>
    <w:rsid w:val="00DD61A5"/>
    <w:rsid w:val="00DD6598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58F2"/>
    <w:rsid w:val="00EC593D"/>
    <w:rsid w:val="00EC5A9D"/>
    <w:rsid w:val="00EC7C8A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149C68B-1A96-4E6A-A49D-8F282941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4E2F-E27A-4A4D-A655-7600F145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ANA</cp:lastModifiedBy>
  <cp:revision>4</cp:revision>
  <cp:lastPrinted>2018-10-30T12:55:00Z</cp:lastPrinted>
  <dcterms:created xsi:type="dcterms:W3CDTF">2018-08-26T05:10:00Z</dcterms:created>
  <dcterms:modified xsi:type="dcterms:W3CDTF">2018-10-30T12:55:00Z</dcterms:modified>
</cp:coreProperties>
</file>