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20" w:rsidRPr="00C8551D" w:rsidRDefault="005C7C20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cs/>
          <w:lang w:val="en-GB"/>
        </w:rPr>
        <w:t>ข้อมูลทั่วไป</w:t>
      </w:r>
      <w:r w:rsidR="007F796D" w:rsidRPr="00C8551D">
        <w:rPr>
          <w:rFonts w:ascii="Angsana New" w:hAnsi="Angsana New"/>
          <w:sz w:val="28"/>
          <w:szCs w:val="28"/>
          <w:cs/>
          <w:lang w:val="en-GB"/>
        </w:rPr>
        <w:t xml:space="preserve">  </w:t>
      </w:r>
    </w:p>
    <w:p w:rsidR="005C7C20" w:rsidRPr="00C8551D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4E76B6">
        <w:rPr>
          <w:rFonts w:ascii="Angsana New" w:hAnsi="Angsana New"/>
          <w:spacing w:val="6"/>
          <w:sz w:val="28"/>
          <w:szCs w:val="28"/>
          <w:cs/>
        </w:rPr>
        <w:t>บริษัท นิวซิตี้ (กรุงเทพฯ) จำกัด (มหาชน)</w:t>
      </w:r>
      <w:r w:rsidR="000F6A55" w:rsidRPr="004E76B6">
        <w:rPr>
          <w:rFonts w:ascii="Angsana New" w:hAnsi="Angsana New"/>
          <w:spacing w:val="6"/>
          <w:sz w:val="28"/>
          <w:szCs w:val="28"/>
          <w:cs/>
        </w:rPr>
        <w:t xml:space="preserve"> (“บริษัท”)</w:t>
      </w:r>
      <w:r w:rsidRPr="004E76B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0F6A55" w:rsidRPr="004E76B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613099">
        <w:rPr>
          <w:rFonts w:ascii="Angsana New" w:hAnsi="Angsana New"/>
          <w:spacing w:val="4"/>
          <w:sz w:val="28"/>
          <w:szCs w:val="28"/>
        </w:rPr>
        <w:t>666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613099">
        <w:rPr>
          <w:rFonts w:ascii="Angsana New" w:hAnsi="Angsana New"/>
          <w:spacing w:val="4"/>
          <w:sz w:val="28"/>
          <w:szCs w:val="28"/>
        </w:rPr>
        <w:t>3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:rsidR="000F6A55" w:rsidRPr="004E76B6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4E76B6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30</w:t>
      </w:r>
      <w:r w:rsidR="003C4A17" w:rsidRPr="004E76B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2520</w:t>
      </w:r>
      <w:r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4E76B6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C8551D" w:rsidRDefault="0046354E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b w:val="0"/>
          <w:bCs w:val="0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เกณฑ์ในการจัดทำงบการเงินระหว่างกาลและการนำเสนองบการเงิน</w:t>
      </w:r>
    </w:p>
    <w:p w:rsidR="0046354E" w:rsidRPr="00C8551D" w:rsidRDefault="0046354E" w:rsidP="00AB2813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line="240" w:lineRule="auto"/>
        <w:ind w:left="1526" w:hanging="1094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:rsidR="0046354E" w:rsidRPr="00C8551D" w:rsidRDefault="0046354E" w:rsidP="00AB2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13099" w:rsidRPr="00613099">
        <w:rPr>
          <w:rFonts w:ascii="Angsana New" w:hAnsi="Angsana New"/>
          <w:sz w:val="28"/>
          <w:szCs w:val="28"/>
        </w:rPr>
        <w:t>34</w:t>
      </w:r>
      <w:r w:rsidRPr="00C8551D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:rsidR="0046354E" w:rsidRPr="00C8551D" w:rsidRDefault="0046354E" w:rsidP="00783152">
      <w:pPr>
        <w:tabs>
          <w:tab w:val="clear" w:pos="680"/>
          <w:tab w:val="clear" w:pos="907"/>
          <w:tab w:val="left" w:pos="993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Pr="00C8551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13099" w:rsidRPr="00613099">
        <w:rPr>
          <w:rFonts w:ascii="Angsana New" w:hAnsi="Angsana New"/>
          <w:sz w:val="28"/>
          <w:szCs w:val="28"/>
        </w:rPr>
        <w:t>2560</w:t>
      </w:r>
    </w:p>
    <w:p w:rsidR="0046354E" w:rsidRPr="00C8551D" w:rsidRDefault="0046354E" w:rsidP="00783152">
      <w:pPr>
        <w:tabs>
          <w:tab w:val="clear" w:pos="454"/>
          <w:tab w:val="clear" w:pos="907"/>
          <w:tab w:val="left" w:pos="993"/>
        </w:tabs>
        <w:spacing w:before="120"/>
        <w:ind w:left="850"/>
        <w:jc w:val="thaiDistribute"/>
        <w:rPr>
          <w:rFonts w:ascii="Angsana New" w:hAnsi="Angsana New"/>
          <w:sz w:val="28"/>
          <w:szCs w:val="28"/>
        </w:rPr>
      </w:pPr>
      <w:r w:rsidRPr="002A01DA">
        <w:rPr>
          <w:rFonts w:ascii="Angsana New" w:hAnsi="Angsana New"/>
          <w:spacing w:val="4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</w:t>
      </w:r>
      <w:r w:rsidR="00783152" w:rsidRPr="002A01DA">
        <w:rPr>
          <w:rFonts w:ascii="Angsana New" w:hAnsi="Angsana New"/>
          <w:spacing w:val="4"/>
          <w:sz w:val="28"/>
          <w:szCs w:val="28"/>
          <w:cs/>
        </w:rPr>
        <w:t>ส</w:t>
      </w:r>
      <w:r w:rsidRPr="002A01DA">
        <w:rPr>
          <w:rFonts w:ascii="Angsana New" w:hAnsi="Angsana New"/>
          <w:spacing w:val="4"/>
          <w:sz w:val="28"/>
          <w:szCs w:val="28"/>
          <w:cs/>
        </w:rPr>
        <w:t>อดคล้องกับงบการเงินฉบับภาษาไทย</w:t>
      </w:r>
    </w:p>
    <w:p w:rsidR="0046354E" w:rsidRPr="00AB2813" w:rsidRDefault="0046354E" w:rsidP="00AB2813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line="240" w:lineRule="auto"/>
        <w:ind w:left="1526" w:hanging="1094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B2813">
        <w:rPr>
          <w:rFonts w:ascii="Angsana New" w:hAnsi="Angsana New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2A01DA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C8551D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Pr="00C8551D">
        <w:rPr>
          <w:rFonts w:ascii="Angsana New" w:hAnsi="Angsana New"/>
          <w:sz w:val="28"/>
          <w:szCs w:val="28"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 xml:space="preserve">ธันวาคม </w:t>
      </w:r>
      <w:r w:rsidR="00613099" w:rsidRPr="00613099">
        <w:rPr>
          <w:rFonts w:ascii="Angsana New" w:hAnsi="Angsana New"/>
          <w:sz w:val="28"/>
          <w:szCs w:val="28"/>
        </w:rPr>
        <w:t>2560</w:t>
      </w:r>
    </w:p>
    <w:p w:rsidR="0046354E" w:rsidRPr="00C8551D" w:rsidRDefault="0046354E" w:rsidP="00BD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สภาวิชาชีพบัญชีได้ประกาศใช้มาตรฐานการบัญชีและมาตรฐานการรายงานทางการเงินที่ปรับปรุงใหม่และการตีความมาตรฐานการบัญชีและมาตรฐานการรายงานทางการเงินหลายฉบับ ดังนี้</w:t>
      </w:r>
    </w:p>
    <w:p w:rsidR="0046354E" w:rsidRPr="00C8551D" w:rsidRDefault="00613099" w:rsidP="0044409C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ind w:left="1350" w:hanging="499"/>
        <w:jc w:val="thaiDistribute"/>
        <w:rPr>
          <w:rFonts w:ascii="Angsana New" w:hAnsi="Angsana New"/>
          <w:sz w:val="28"/>
          <w:szCs w:val="28"/>
          <w:lang w:val="en-GB"/>
        </w:rPr>
      </w:pPr>
      <w:proofErr w:type="gramStart"/>
      <w:r w:rsidRPr="00613099">
        <w:rPr>
          <w:rFonts w:ascii="Angsana New" w:hAnsi="Angsana New"/>
          <w:sz w:val="28"/>
          <w:szCs w:val="28"/>
        </w:rPr>
        <w:t>2</w:t>
      </w:r>
      <w:r w:rsidR="00DC4D24" w:rsidRPr="00C8551D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2</w:t>
      </w:r>
      <w:r w:rsidR="0046354E" w:rsidRPr="00C8551D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1</w:t>
      </w:r>
      <w:r w:rsidR="0046354E" w:rsidRPr="00C8551D">
        <w:rPr>
          <w:rFonts w:ascii="Angsana New" w:hAnsi="Angsana New"/>
          <w:sz w:val="28"/>
          <w:szCs w:val="28"/>
          <w:cs/>
        </w:rPr>
        <w:t xml:space="preserve">  </w:t>
      </w:r>
      <w:r w:rsidR="0046354E" w:rsidRPr="00EC79D1">
        <w:rPr>
          <w:rFonts w:ascii="Angsana New" w:hAnsi="Angsana New"/>
          <w:spacing w:val="6"/>
          <w:sz w:val="28"/>
          <w:szCs w:val="28"/>
          <w:cs/>
        </w:rPr>
        <w:t>มาตรฐานการบัญชีที่สำคัญซึ่งมีผลบังคับใช้สำหรับการจัดทำงบ</w:t>
      </w:r>
      <w:r w:rsidR="00EC79D1" w:rsidRPr="00EC79D1">
        <w:rPr>
          <w:rFonts w:ascii="Angsana New" w:hAnsi="Angsana New"/>
          <w:spacing w:val="6"/>
          <w:sz w:val="28"/>
          <w:szCs w:val="28"/>
          <w:cs/>
        </w:rPr>
        <w:t>การเงินที่มีรอบระยะเวลาบัญชีที่</w:t>
      </w:r>
      <w:r w:rsidR="0046354E" w:rsidRPr="00EC79D1">
        <w:rPr>
          <w:rFonts w:ascii="Angsana New" w:hAnsi="Angsana New"/>
          <w:spacing w:val="6"/>
          <w:sz w:val="28"/>
          <w:szCs w:val="28"/>
          <w:cs/>
        </w:rPr>
        <w:t>เริ่ม</w:t>
      </w:r>
      <w:r w:rsidR="0046354E" w:rsidRPr="00C8551D">
        <w:rPr>
          <w:rFonts w:ascii="Angsana New" w:hAnsi="Angsana New"/>
          <w:sz w:val="28"/>
          <w:szCs w:val="28"/>
          <w:cs/>
        </w:rPr>
        <w:t>ในหรือ</w:t>
      </w:r>
      <w:r w:rsidR="0046354E" w:rsidRPr="002A01DA">
        <w:rPr>
          <w:rFonts w:ascii="Angsana New" w:hAnsi="Angsana New"/>
          <w:spacing w:val="6"/>
          <w:sz w:val="28"/>
          <w:szCs w:val="28"/>
          <w:cs/>
        </w:rPr>
        <w:t>หลังวันที่</w:t>
      </w:r>
      <w:proofErr w:type="gramEnd"/>
      <w:r w:rsidR="0046354E" w:rsidRPr="002A01DA">
        <w:rPr>
          <w:rFonts w:ascii="Angsana New" w:hAnsi="Angsana New"/>
          <w:spacing w:val="6"/>
          <w:sz w:val="28"/>
          <w:szCs w:val="28"/>
        </w:rPr>
        <w:t xml:space="preserve"> </w:t>
      </w:r>
      <w:r w:rsidRPr="002A01DA">
        <w:rPr>
          <w:rFonts w:ascii="Angsana New" w:hAnsi="Angsana New"/>
          <w:spacing w:val="6"/>
          <w:sz w:val="28"/>
          <w:szCs w:val="28"/>
        </w:rPr>
        <w:t>1</w:t>
      </w:r>
      <w:r w:rsidR="0046354E" w:rsidRPr="002A01DA">
        <w:rPr>
          <w:rFonts w:ascii="Angsana New" w:hAnsi="Angsana New"/>
          <w:spacing w:val="6"/>
          <w:sz w:val="28"/>
          <w:szCs w:val="28"/>
        </w:rPr>
        <w:t xml:space="preserve"> </w:t>
      </w:r>
      <w:r w:rsidR="0046354E" w:rsidRPr="002A01DA">
        <w:rPr>
          <w:rFonts w:ascii="Angsana New" w:hAnsi="Angsana New"/>
          <w:spacing w:val="6"/>
          <w:sz w:val="28"/>
          <w:szCs w:val="28"/>
          <w:cs/>
        </w:rPr>
        <w:t>มกราคม</w:t>
      </w:r>
      <w:r w:rsidR="0046354E" w:rsidRPr="002A01DA">
        <w:rPr>
          <w:rFonts w:ascii="Angsana New" w:hAnsi="Angsana New"/>
          <w:spacing w:val="6"/>
          <w:sz w:val="28"/>
          <w:szCs w:val="28"/>
        </w:rPr>
        <w:t xml:space="preserve"> </w:t>
      </w:r>
      <w:r w:rsidRPr="002A01DA">
        <w:rPr>
          <w:rFonts w:ascii="Angsana New" w:hAnsi="Angsana New"/>
          <w:spacing w:val="6"/>
          <w:sz w:val="28"/>
          <w:szCs w:val="28"/>
        </w:rPr>
        <w:t>2561</w:t>
      </w:r>
      <w:r w:rsidR="0046354E" w:rsidRPr="002A01DA">
        <w:rPr>
          <w:rFonts w:ascii="Angsana New" w:hAnsi="Angsana New"/>
          <w:spacing w:val="6"/>
          <w:sz w:val="28"/>
          <w:szCs w:val="28"/>
          <w:cs/>
        </w:rPr>
        <w:t xml:space="preserve"> ซึ่งบริษัทได้นำมาตรฐานเหล่านี้มาถือปฏิบัติในการจัดทำงบการเงินเริ่มตั้งแต่</w:t>
      </w:r>
      <w:r w:rsidR="0046354E" w:rsidRPr="00C8551D">
        <w:rPr>
          <w:rFonts w:ascii="Angsana New" w:hAnsi="Angsana New"/>
          <w:sz w:val="28"/>
          <w:szCs w:val="28"/>
          <w:cs/>
        </w:rPr>
        <w:t xml:space="preserve">วันที่ </w:t>
      </w:r>
      <w:r w:rsidR="0046354E" w:rsidRPr="00C8551D">
        <w:rPr>
          <w:rFonts w:ascii="Angsana New" w:hAnsi="Angsana New"/>
          <w:sz w:val="28"/>
          <w:szCs w:val="28"/>
          <w:lang w:val="en-GB"/>
        </w:rPr>
        <w:t>1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 มกราคม </w:t>
      </w:r>
      <w:r w:rsidR="0046354E" w:rsidRPr="00C8551D">
        <w:rPr>
          <w:rFonts w:ascii="Angsana New" w:hAnsi="Angsana New"/>
          <w:sz w:val="28"/>
          <w:szCs w:val="28"/>
          <w:lang w:val="en-GB"/>
        </w:rPr>
        <w:t>25</w:t>
      </w:r>
      <w:r w:rsidRPr="00613099">
        <w:rPr>
          <w:rFonts w:ascii="Angsana New" w:hAnsi="Angsana New"/>
          <w:sz w:val="28"/>
          <w:szCs w:val="28"/>
        </w:rPr>
        <w:t>6</w:t>
      </w:r>
      <w:r w:rsidR="0046354E" w:rsidRPr="00C8551D">
        <w:rPr>
          <w:rFonts w:ascii="Angsana New" w:hAnsi="Angsana New"/>
          <w:sz w:val="28"/>
          <w:szCs w:val="28"/>
          <w:lang w:val="en-GB"/>
        </w:rPr>
        <w:t>1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 แล้ว </w:t>
      </w:r>
      <w:r w:rsidR="0046354E" w:rsidRPr="00EC79D1">
        <w:rPr>
          <w:rFonts w:ascii="Angsana New" w:hAnsi="Angsana New"/>
          <w:spacing w:val="4"/>
          <w:sz w:val="28"/>
          <w:szCs w:val="28"/>
          <w:cs/>
          <w:lang w:val="en-GB"/>
        </w:rPr>
        <w:t>โดยไม่มีผลกระทบต่อฐานะการเงินและผลการดำเนินงานสำหรับงวดอย่าง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>เป็นสาระสำคัญต่องบการเงิน</w:t>
      </w:r>
    </w:p>
    <w:tbl>
      <w:tblPr>
        <w:tblW w:w="7864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4111"/>
      </w:tblGrid>
      <w:tr w:rsidR="0046354E" w:rsidRPr="00C8551D" w:rsidTr="00F96FD3">
        <w:trPr>
          <w:cantSplit/>
          <w:trHeight w:hRule="exact" w:val="461"/>
        </w:trPr>
        <w:tc>
          <w:tcPr>
            <w:tcW w:w="3753" w:type="dxa"/>
          </w:tcPr>
          <w:p w:rsidR="0046354E" w:rsidRPr="00C8551D" w:rsidRDefault="0046354E" w:rsidP="0052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 w:line="240" w:lineRule="auto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มาตรฐานการบัญชี ฉบับที่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</w:t>
            </w:r>
            <w:r w:rsidR="00AB2813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(ปรับปรุง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4111" w:type="dxa"/>
          </w:tcPr>
          <w:p w:rsidR="0046354E" w:rsidRPr="00C8551D" w:rsidRDefault="0046354E" w:rsidP="0052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 w:line="240" w:lineRule="auto"/>
              <w:ind w:left="138"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เรื่อง งบกระแสเงินสด</w:t>
            </w:r>
          </w:p>
        </w:tc>
      </w:tr>
      <w:tr w:rsidR="0046354E" w:rsidRPr="00C8551D" w:rsidTr="00F96FD3">
        <w:trPr>
          <w:cantSplit/>
          <w:trHeight w:hRule="exact" w:val="461"/>
        </w:trPr>
        <w:tc>
          <w:tcPr>
            <w:tcW w:w="3753" w:type="dxa"/>
          </w:tcPr>
          <w:p w:rsidR="0046354E" w:rsidRPr="00C8551D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มาตรฐานการบัญชี ฉบับที่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B2813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(ปรับปรุง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4111" w:type="dxa"/>
          </w:tcPr>
          <w:p w:rsidR="0046354E" w:rsidRPr="00C8551D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เรื่อง ภาษีเงินได้</w:t>
            </w:r>
          </w:p>
        </w:tc>
      </w:tr>
    </w:tbl>
    <w:p w:rsidR="0046354E" w:rsidRPr="00C8551D" w:rsidRDefault="00EC79D1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right="43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cs/>
          <w:lang w:val="en-GB"/>
        </w:rPr>
        <w:lastRenderedPageBreak/>
        <w:t>มาตรฐานการบัญชี ฉบับที่</w:t>
      </w:r>
      <w:r w:rsidR="001466C8">
        <w:rPr>
          <w:rFonts w:ascii="Angsana New" w:hAnsi="Angsana New" w:hint="cs"/>
          <w:sz w:val="28"/>
          <w:szCs w:val="28"/>
          <w:cs/>
        </w:rPr>
        <w:t xml:space="preserve"> </w:t>
      </w:r>
      <w:r w:rsidR="001466C8">
        <w:rPr>
          <w:rFonts w:ascii="Angsana New" w:hAnsi="Angsana New"/>
          <w:sz w:val="28"/>
          <w:szCs w:val="28"/>
          <w:lang w:val="en-GB"/>
        </w:rPr>
        <w:t>7</w:t>
      </w:r>
      <w:r w:rsidR="001466C8">
        <w:rPr>
          <w:rFonts w:ascii="Angsana New" w:hAnsi="Angsana New" w:hint="cs"/>
          <w:sz w:val="28"/>
          <w:szCs w:val="28"/>
          <w:cs/>
        </w:rPr>
        <w:t xml:space="preserve"> </w:t>
      </w:r>
      <w:bookmarkStart w:id="0" w:name="_GoBack"/>
      <w:bookmarkEnd w:id="0"/>
      <w:r w:rsidR="0046354E" w:rsidRPr="00C8551D">
        <w:rPr>
          <w:rFonts w:ascii="Angsana New" w:hAnsi="Angsana New"/>
          <w:sz w:val="28"/>
          <w:szCs w:val="28"/>
          <w:lang w:val="en-GB"/>
        </w:rPr>
        <w:t>(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ปรับปรุง </w:t>
      </w:r>
      <w:r w:rsidR="0046354E" w:rsidRPr="00C8551D">
        <w:rPr>
          <w:rFonts w:ascii="Angsana New" w:hAnsi="Angsana New"/>
          <w:sz w:val="28"/>
          <w:szCs w:val="28"/>
          <w:lang w:val="en-GB"/>
        </w:rPr>
        <w:t>2560)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 ได้มีการปรับปรุงการเปิดเผยข้อมูลเพิ่มเติมเกี่ยวกับการ</w:t>
      </w:r>
      <w:r w:rsidR="0046354E" w:rsidRPr="002A01DA">
        <w:rPr>
          <w:rFonts w:ascii="Angsana New" w:hAnsi="Angsana New"/>
          <w:spacing w:val="6"/>
          <w:sz w:val="28"/>
          <w:szCs w:val="28"/>
          <w:cs/>
          <w:lang w:val="en-GB"/>
        </w:rPr>
        <w:t>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>ที่ไม่ใช่เงินสด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right="43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มาตรฐานการบัญชี ฉบับที่ </w:t>
      </w:r>
      <w:r w:rsidRPr="00C8551D">
        <w:rPr>
          <w:rFonts w:ascii="Angsana New" w:hAnsi="Angsana New"/>
          <w:sz w:val="28"/>
          <w:szCs w:val="28"/>
          <w:lang w:val="en-GB"/>
        </w:rPr>
        <w:t>12 (</w:t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ปรับปรุง </w:t>
      </w:r>
      <w:r w:rsidRPr="00C8551D">
        <w:rPr>
          <w:rFonts w:ascii="Angsana New" w:hAnsi="Angsana New"/>
          <w:sz w:val="28"/>
          <w:szCs w:val="28"/>
          <w:lang w:val="en-GB"/>
        </w:rPr>
        <w:t xml:space="preserve">2560) </w:t>
      </w:r>
      <w:r w:rsidRPr="00C8551D">
        <w:rPr>
          <w:rFonts w:ascii="Angsana New" w:hAnsi="Angsana New"/>
          <w:sz w:val="28"/>
          <w:szCs w:val="28"/>
          <w:cs/>
          <w:lang w:val="en-GB"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C8551D">
        <w:rPr>
          <w:rFonts w:ascii="Angsana New" w:hAnsi="Angsana New"/>
          <w:sz w:val="28"/>
          <w:szCs w:val="28"/>
          <w:cs/>
          <w:lang w:val="en-GB"/>
        </w:rPr>
        <w:t>กรณีสินทรัพย์ที่วัดด้วยมูลค่ายุติธรรมมีมูลค่าต่ำกว่าฐานภาษีของสินทรัพย์นั้น จะถือว่ามีผลแตกต่างชั่วคราวที่ใช้หักภาษีเกิดขึ้น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35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C8551D">
        <w:rPr>
          <w:rFonts w:ascii="Angsana New" w:hAnsi="Angsana New"/>
          <w:sz w:val="28"/>
          <w:szCs w:val="28"/>
          <w:cs/>
          <w:lang w:val="en-GB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</w:t>
      </w:r>
      <w:r w:rsidRPr="002A01DA">
        <w:rPr>
          <w:rFonts w:ascii="Angsana New" w:hAnsi="Angsana New"/>
          <w:spacing w:val="4"/>
          <w:sz w:val="28"/>
          <w:szCs w:val="28"/>
          <w:cs/>
          <w:lang w:val="en-GB"/>
        </w:rPr>
        <w:t>ภาษีเงินได้รอตัดบัญชีได้เฉพาะในประเภทที่กำหนด การพิจารณาการจะได้ใช้ประโยชน์ของสินทรัพย์</w:t>
      </w:r>
      <w:r w:rsidRPr="00C8551D">
        <w:rPr>
          <w:rFonts w:ascii="Angsana New" w:hAnsi="Angsana New"/>
          <w:sz w:val="28"/>
          <w:szCs w:val="28"/>
          <w:cs/>
          <w:lang w:val="en-GB"/>
        </w:rPr>
        <w:t>ภาษี</w:t>
      </w:r>
      <w:r w:rsidRPr="002A01DA">
        <w:rPr>
          <w:rFonts w:ascii="Angsana New" w:hAnsi="Angsana New"/>
          <w:spacing w:val="6"/>
          <w:sz w:val="28"/>
          <w:szCs w:val="28"/>
          <w:cs/>
          <w:lang w:val="en-GB"/>
        </w:rPr>
        <w:t>เงินได้รอตัดบัญชีจะต้องนำไปประเมินรวมกันกับสินทรัพย์ภาษีเงินได้รอตัดบัญชีที่เป็นประเภทเดียว</w:t>
      </w:r>
      <w:r w:rsidRPr="00C8551D">
        <w:rPr>
          <w:rFonts w:ascii="Angsana New" w:hAnsi="Angsana New"/>
          <w:sz w:val="28"/>
          <w:szCs w:val="28"/>
          <w:cs/>
          <w:lang w:val="en-GB"/>
        </w:rPr>
        <w:t>กันเท่านั้น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EC79D1">
        <w:rPr>
          <w:rFonts w:ascii="Angsana New" w:hAnsi="Angsana New"/>
          <w:spacing w:val="8"/>
          <w:sz w:val="28"/>
          <w:szCs w:val="28"/>
          <w:cs/>
          <w:lang w:val="en-GB"/>
        </w:rPr>
        <w:t>ในการประมาณกำไรทางภาษีในอนาคตจะไม่รวมจำนวนที่ใช้หักภาษีที่เกิดจากการกลับรายการของ</w:t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EC79D1">
        <w:rPr>
          <w:rFonts w:ascii="Angsana New" w:hAnsi="Angsana New"/>
          <w:spacing w:val="4"/>
          <w:sz w:val="28"/>
          <w:szCs w:val="28"/>
          <w:cs/>
          <w:lang w:val="en-GB"/>
        </w:rPr>
        <w:t>ผลแตกต่างชั่วคราวที่ใช้หักภาษีนั้น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28"/>
          <w:szCs w:val="28"/>
          <w:lang w:val="en-GB"/>
        </w:rPr>
      </w:pPr>
      <w:r w:rsidRPr="002A01DA">
        <w:rPr>
          <w:rFonts w:ascii="Angsana New" w:hAnsi="Angsana New"/>
          <w:spacing w:val="8"/>
          <w:sz w:val="28"/>
          <w:szCs w:val="28"/>
          <w:cs/>
          <w:lang w:val="en-GB"/>
        </w:rPr>
        <w:t>ผู้บริหารของบริษัทได้ประเมินและพิจารณาว่ามาตรฐานที่ปรับปรุงใหม่ดังกล่าวข้างต้นไม่มีผลกระทบที่</w:t>
      </w:r>
      <w:r w:rsidRPr="00C8551D">
        <w:rPr>
          <w:rFonts w:ascii="Angsana New" w:hAnsi="Angsana New"/>
          <w:sz w:val="28"/>
          <w:szCs w:val="28"/>
          <w:cs/>
          <w:lang w:val="en-GB"/>
        </w:rPr>
        <w:t>มีนัยสำคัญต่อบริษัท</w:t>
      </w:r>
    </w:p>
    <w:p w:rsidR="004D253D" w:rsidRPr="004D253D" w:rsidRDefault="00613099" w:rsidP="00AE3E04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ind w:left="1350" w:right="-21" w:hanging="540"/>
        <w:jc w:val="thaiDistribute"/>
        <w:rPr>
          <w:rFonts w:ascii="Angsana New" w:hAnsi="Angsana New"/>
          <w:sz w:val="28"/>
          <w:szCs w:val="28"/>
        </w:rPr>
      </w:pPr>
      <w:r w:rsidRPr="00613099">
        <w:rPr>
          <w:rFonts w:ascii="Angsana New" w:hAnsi="Angsana New"/>
          <w:sz w:val="28"/>
          <w:szCs w:val="28"/>
        </w:rPr>
        <w:t>2</w:t>
      </w:r>
      <w:r w:rsidR="0046354E" w:rsidRPr="00EC79D1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2</w:t>
      </w:r>
      <w:r w:rsidR="00B82C0B" w:rsidRPr="00EC79D1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2</w:t>
      </w:r>
      <w:r w:rsidR="0046354E" w:rsidRPr="00EC79D1">
        <w:rPr>
          <w:rFonts w:ascii="Angsana New" w:hAnsi="Angsana New"/>
          <w:sz w:val="28"/>
          <w:szCs w:val="28"/>
          <w:cs/>
        </w:rPr>
        <w:t xml:space="preserve">  </w:t>
      </w:r>
      <w:r w:rsidR="00B82C0B" w:rsidRPr="00EC79D1">
        <w:rPr>
          <w:rFonts w:ascii="Angsana New" w:hAnsi="Angsana New" w:hint="cs"/>
          <w:sz w:val="28"/>
          <w:szCs w:val="28"/>
          <w:cs/>
        </w:rPr>
        <w:t xml:space="preserve"> 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มาตรฐานการรายงานทางการเงินที่จะมีผลบังคับใช้ในอนาคต ซึ่งสภาวิชาชีพบัญชีได้ประกาศใช้มาตรฐานการรายงานทางการเงิน ฉบับที่ </w:t>
      </w:r>
      <w:r w:rsidRPr="00613099">
        <w:rPr>
          <w:rFonts w:ascii="Angsana New" w:hAnsi="Angsana New"/>
          <w:spacing w:val="2"/>
          <w:sz w:val="28"/>
          <w:szCs w:val="28"/>
        </w:rPr>
        <w:t>15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613099">
        <w:rPr>
          <w:rFonts w:ascii="Angsana New" w:hAnsi="Angsana New"/>
          <w:spacing w:val="2"/>
          <w:sz w:val="28"/>
          <w:szCs w:val="28"/>
        </w:rPr>
        <w:t>1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Pr="00613099">
        <w:rPr>
          <w:rFonts w:ascii="Angsana New" w:hAnsi="Angsana New"/>
          <w:spacing w:val="2"/>
          <w:sz w:val="28"/>
          <w:szCs w:val="28"/>
        </w:rPr>
        <w:t>2562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 หลักการสำคัญของมาตรฐานดังกล่าวสรุปได้ดังนี้</w:t>
      </w:r>
    </w:p>
    <w:p w:rsidR="004D253D" w:rsidRPr="00AE3E04" w:rsidRDefault="004D253D" w:rsidP="00AE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pacing w:val="6"/>
          <w:sz w:val="28"/>
          <w:szCs w:val="28"/>
          <w:lang w:val="en-GB"/>
        </w:rPr>
      </w:pPr>
      <w:r w:rsidRPr="00AE3E04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15</w:t>
      </w:r>
      <w:r w:rsidRPr="00AE3E04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เรื่อง รายได้จากสัญญาที่ทำกับลูกค้า</w:t>
      </w:r>
    </w:p>
    <w:p w:rsidR="004D253D" w:rsidRPr="000C1C26" w:rsidRDefault="004D253D" w:rsidP="00AE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349" w:right="45"/>
        <w:jc w:val="thaiDistribute"/>
        <w:rPr>
          <w:rFonts w:ascii="Angsana New" w:hAnsi="Angsana New"/>
          <w:spacing w:val="6"/>
          <w:sz w:val="28"/>
          <w:szCs w:val="28"/>
          <w:lang w:val="en-GB"/>
        </w:rPr>
      </w:pPr>
      <w:r w:rsidRPr="0044409C">
        <w:rPr>
          <w:rFonts w:ascii="Angsana New" w:hAnsi="Angsana New"/>
          <w:sz w:val="28"/>
          <w:szCs w:val="28"/>
          <w:cs/>
          <w:lang w:val="en-GB"/>
        </w:rPr>
        <w:t xml:space="preserve">มาตรฐานการรายงานทางการเงินฉบับดังกล่าว ใช้แทนมาตรฐานการบัญชี ฉบับที่ </w:t>
      </w:r>
      <w:r w:rsidR="00613099" w:rsidRPr="00613099">
        <w:rPr>
          <w:rFonts w:ascii="Angsana New" w:hAnsi="Angsana New"/>
          <w:sz w:val="28"/>
          <w:szCs w:val="28"/>
        </w:rPr>
        <w:t>11</w:t>
      </w:r>
      <w:r w:rsidRPr="0044409C">
        <w:rPr>
          <w:rFonts w:ascii="Angsana New" w:hAnsi="Angsana New"/>
          <w:sz w:val="28"/>
          <w:szCs w:val="28"/>
          <w:cs/>
          <w:lang w:val="en-GB"/>
        </w:rPr>
        <w:t xml:space="preserve"> เรื่อง สัญญาก่อสร้าง</w:t>
      </w:r>
      <w:r w:rsidRPr="000C1C26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มาตรฐานการบัญชี ฉบับที่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18</w:t>
      </w:r>
      <w:r w:rsidRPr="000C1C26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613099" w:rsidRPr="00613099">
        <w:rPr>
          <w:rFonts w:ascii="Angsana New" w:hAnsi="Angsana New"/>
          <w:spacing w:val="6"/>
          <w:sz w:val="28"/>
          <w:szCs w:val="28"/>
        </w:rPr>
        <w:t>5</w:t>
      </w:r>
      <w:r w:rsidRPr="000C1C26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006503" w:rsidRDefault="004D253D" w:rsidP="004D253D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ind w:left="135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D253D">
        <w:rPr>
          <w:rFonts w:ascii="Angsana New" w:hAnsi="Angsana New"/>
          <w:sz w:val="28"/>
          <w:szCs w:val="28"/>
          <w:cs/>
        </w:rPr>
        <w:lastRenderedPageBreak/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:rsidR="0046354E" w:rsidRPr="00006503" w:rsidRDefault="0046354E" w:rsidP="00B55CFC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line="240" w:lineRule="auto"/>
        <w:ind w:left="431" w:firstLine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06503">
        <w:rPr>
          <w:rFonts w:ascii="Angsana New" w:hAnsi="Angsana New"/>
          <w:b/>
          <w:bCs/>
          <w:sz w:val="28"/>
          <w:szCs w:val="28"/>
          <w:cs/>
          <w:lang w:val="th-TH"/>
        </w:rPr>
        <w:t>การประมาณการ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</w:t>
      </w:r>
      <w:r w:rsidRPr="002A01DA">
        <w:rPr>
          <w:rFonts w:ascii="Angsana New" w:hAnsi="Angsana New"/>
          <w:spacing w:val="6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A01DA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:rsidR="00006503" w:rsidRPr="00006503" w:rsidRDefault="0046354E" w:rsidP="00006503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2A01DA">
        <w:rPr>
          <w:rFonts w:ascii="Angsana New" w:hAnsi="Angsana New"/>
          <w:spacing w:val="8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</w:t>
      </w:r>
      <w:r w:rsidRPr="002A01DA">
        <w:rPr>
          <w:rFonts w:ascii="Angsana New" w:hAnsi="Angsana New"/>
          <w:spacing w:val="6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="00613099" w:rsidRPr="002A01DA">
        <w:rPr>
          <w:rFonts w:ascii="Angsana New" w:hAnsi="Angsana New"/>
          <w:spacing w:val="6"/>
          <w:sz w:val="28"/>
          <w:szCs w:val="28"/>
        </w:rPr>
        <w:t>31</w:t>
      </w:r>
      <w:r w:rsidRPr="002A01DA">
        <w:rPr>
          <w:rFonts w:ascii="Angsana New" w:hAnsi="Angsana New"/>
          <w:spacing w:val="6"/>
          <w:sz w:val="28"/>
          <w:szCs w:val="28"/>
        </w:rPr>
        <w:t xml:space="preserve"> </w:t>
      </w:r>
      <w:r w:rsidRPr="002A01DA">
        <w:rPr>
          <w:rFonts w:ascii="Angsana New" w:hAnsi="Angsana New"/>
          <w:spacing w:val="6"/>
          <w:sz w:val="28"/>
          <w:szCs w:val="28"/>
          <w:cs/>
        </w:rPr>
        <w:t xml:space="preserve">ธันวาคม </w:t>
      </w:r>
      <w:r w:rsidR="00613099" w:rsidRPr="002A01DA">
        <w:rPr>
          <w:rFonts w:ascii="Angsana New" w:hAnsi="Angsana New"/>
          <w:spacing w:val="6"/>
          <w:sz w:val="28"/>
          <w:szCs w:val="28"/>
        </w:rPr>
        <w:t>2560</w:t>
      </w:r>
    </w:p>
    <w:p w:rsidR="00AF1930" w:rsidRPr="00C8551D" w:rsidRDefault="00F2053F" w:rsidP="00F96FD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รายการบัญชีกับบุคคลหรือกิจการที่เกี่ยวข้องกัน</w:t>
      </w:r>
    </w:p>
    <w:p w:rsidR="00F2053F" w:rsidRPr="00C8551D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หมายถึง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3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27"/>
        <w:gridCol w:w="284"/>
        <w:gridCol w:w="4139"/>
      </w:tblGrid>
      <w:tr w:rsidR="00F2053F" w:rsidRPr="00C8551D" w:rsidTr="00F96FD3">
        <w:trPr>
          <w:trHeight w:hRule="exact" w:val="432"/>
        </w:trPr>
        <w:tc>
          <w:tcPr>
            <w:tcW w:w="4927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tcBorders>
              <w:top w:val="single" w:sz="4" w:space="0" w:color="auto"/>
            </w:tcBorders>
            <w:vAlign w:val="bottom"/>
          </w:tcPr>
          <w:p w:rsidR="00F2053F" w:rsidRPr="00C8551D" w:rsidRDefault="00F2053F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14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สุพัฒนี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697D9A" w:rsidRPr="00C8551D" w:rsidRDefault="00697D9A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บริษัท โชคชัยพิบูล จำกัด (บริษัทย่อย)</w:t>
            </w:r>
          </w:p>
        </w:tc>
        <w:tc>
          <w:tcPr>
            <w:tcW w:w="284" w:type="dxa"/>
            <w:vAlign w:val="bottom"/>
          </w:tcPr>
          <w:p w:rsidR="00697D9A" w:rsidRPr="00C8551D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697D9A" w:rsidRPr="00C8551D" w:rsidRDefault="00697D9A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F96FD3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F96FD3">
        <w:tc>
          <w:tcPr>
            <w:tcW w:w="4927" w:type="dxa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vAlign w:val="bottom"/>
          </w:tcPr>
          <w:p w:rsidR="00F2053F" w:rsidRPr="00C8551D" w:rsidRDefault="00F2053F" w:rsidP="00161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5630EC" w:rsidRPr="00C8551D" w:rsidRDefault="005630EC" w:rsidP="00F3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6E1D17" w:rsidRPr="00C8551D" w:rsidRDefault="00EA4DE6" w:rsidP="0014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144"/>
      </w:tblGrid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C8551D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:rsidR="00694EC9" w:rsidRPr="00C8551D" w:rsidRDefault="004302A6" w:rsidP="001447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C8551D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C8551D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C8551D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C8551D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375FDE" w:rsidRPr="00C8551D">
        <w:rPr>
          <w:rFonts w:ascii="Angsana New" w:hAnsi="Angsana New"/>
          <w:sz w:val="28"/>
          <w:szCs w:val="28"/>
        </w:rPr>
        <w:t xml:space="preserve"> </w:t>
      </w:r>
      <w:r w:rsidR="00A24CA5">
        <w:rPr>
          <w:rFonts w:ascii="Angsana New" w:hAnsi="Angsana New" w:hint="cs"/>
          <w:sz w:val="28"/>
          <w:szCs w:val="28"/>
          <w:cs/>
        </w:rPr>
        <w:t>กันยายน</w:t>
      </w:r>
      <w:r w:rsidR="00375FDE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="00FE6DF7" w:rsidRPr="00C8551D">
        <w:rPr>
          <w:rFonts w:ascii="Angsana New" w:hAnsi="Angsana New"/>
          <w:sz w:val="28"/>
          <w:szCs w:val="28"/>
          <w:cs/>
        </w:rPr>
        <w:t xml:space="preserve"> </w:t>
      </w:r>
      <w:r w:rsidR="00375FDE" w:rsidRPr="00C8551D">
        <w:rPr>
          <w:rFonts w:ascii="Angsana New" w:hAnsi="Angsana New"/>
          <w:sz w:val="28"/>
          <w:szCs w:val="28"/>
          <w:cs/>
        </w:rPr>
        <w:t>และ</w:t>
      </w:r>
      <w:r w:rsidR="005630EC" w:rsidRPr="00C8551D">
        <w:rPr>
          <w:rFonts w:ascii="Angsana New" w:hAnsi="Angsana New"/>
          <w:sz w:val="28"/>
          <w:szCs w:val="28"/>
          <w:cs/>
        </w:rPr>
        <w:t xml:space="preserve"> </w:t>
      </w:r>
      <w:r w:rsidR="00873742">
        <w:rPr>
          <w:rFonts w:ascii="Angsana New" w:hAnsi="Angsana New"/>
          <w:sz w:val="28"/>
          <w:szCs w:val="28"/>
          <w:cs/>
        </w:rPr>
        <w:t>วันที่</w:t>
      </w:r>
      <w:r w:rsidR="00873742">
        <w:rPr>
          <w:rFonts w:ascii="Angsana New" w:hAnsi="Angsana New" w:hint="cs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="00B23BB2" w:rsidRPr="00C8551D">
        <w:rPr>
          <w:rFonts w:ascii="Angsana New" w:hAnsi="Angsana New"/>
          <w:sz w:val="28"/>
          <w:szCs w:val="28"/>
          <w:cs/>
        </w:rPr>
        <w:t xml:space="preserve"> </w:t>
      </w:r>
      <w:r w:rsidR="007422C5" w:rsidRPr="00C8551D">
        <w:rPr>
          <w:rFonts w:ascii="Angsana New" w:hAnsi="Angsana New"/>
          <w:sz w:val="28"/>
          <w:szCs w:val="28"/>
          <w:cs/>
        </w:rPr>
        <w:t>ธันวาคม</w:t>
      </w:r>
      <w:r w:rsidR="00D174F3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9D0E8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284"/>
        <w:gridCol w:w="1928"/>
        <w:gridCol w:w="284"/>
        <w:gridCol w:w="1928"/>
      </w:tblGrid>
      <w:tr w:rsidR="005C39A8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2BFA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11969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5E74" w:rsidRPr="00C8551D" w:rsidRDefault="00A95E7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969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CA5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A24CA5">
              <w:rPr>
                <w:rFonts w:ascii="Angsana New" w:hAnsi="Angsana New" w:hint="cs"/>
                <w:sz w:val="28"/>
                <w:szCs w:val="28"/>
                <w:cs/>
              </w:rPr>
              <w:t>ันยายน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969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F11969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11969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</w:t>
            </w:r>
            <w:r w:rsidR="008302BC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969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87374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01D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691F2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C8551D" w:rsidRDefault="001D301D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3F2501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301D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</w:tr>
      <w:tr w:rsidR="00793C3C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4D05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01D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623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908" w:rsidRPr="00C8551D" w:rsidRDefault="0062547D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</w:tr>
      <w:tr w:rsidR="009F623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623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908" w:rsidRPr="00C8551D" w:rsidRDefault="0062547D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</w:t>
            </w:r>
          </w:p>
        </w:tc>
      </w:tr>
      <w:tr w:rsidR="0052744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449" w:rsidRPr="00C8551D" w:rsidRDefault="0052744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27449" w:rsidRPr="00C8551D" w:rsidRDefault="0052744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3F2501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27449" w:rsidRPr="00C8551D" w:rsidRDefault="0052744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744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9F623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62547D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</w:tbl>
    <w:p w:rsidR="00DD13A4" w:rsidRDefault="00DD13A4" w:rsidP="00A971AA">
      <w:pPr>
        <w:ind w:left="426"/>
        <w:rPr>
          <w:rFonts w:ascii="Angsana New" w:hAnsi="Angsana New"/>
          <w:sz w:val="28"/>
          <w:szCs w:val="28"/>
        </w:rPr>
      </w:pPr>
    </w:p>
    <w:p w:rsidR="00A971AA" w:rsidRDefault="00A971AA" w:rsidP="00A971AA">
      <w:pPr>
        <w:ind w:left="426"/>
        <w:rPr>
          <w:rFonts w:ascii="Angsana New" w:hAnsi="Angsana New"/>
          <w:sz w:val="28"/>
          <w:szCs w:val="28"/>
          <w:u w:val="single"/>
        </w:rPr>
      </w:pPr>
    </w:p>
    <w:p w:rsidR="00A971AA" w:rsidRPr="002F372D" w:rsidRDefault="00A971AA" w:rsidP="002F372D">
      <w:pPr>
        <w:rPr>
          <w:rFonts w:ascii="Angsana New" w:hAnsi="Angsana New"/>
          <w:sz w:val="28"/>
          <w:szCs w:val="28"/>
          <w:u w:val="single"/>
          <w:cs/>
        </w:rPr>
      </w:pPr>
    </w:p>
    <w:tbl>
      <w:tblPr>
        <w:tblW w:w="987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284"/>
        <w:gridCol w:w="1928"/>
        <w:gridCol w:w="236"/>
        <w:gridCol w:w="1918"/>
        <w:gridCol w:w="10"/>
      </w:tblGrid>
      <w:tr w:rsidR="00A971AA" w:rsidRPr="00C8551D" w:rsidTr="00817B25">
        <w:trPr>
          <w:gridAfter w:val="1"/>
          <w:wAfter w:w="10" w:type="dxa"/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71AA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971AA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71AA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A971AA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CA5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A24CA5">
              <w:rPr>
                <w:rFonts w:ascii="Angsana New" w:hAnsi="Angsana New" w:hint="cs"/>
                <w:sz w:val="28"/>
                <w:szCs w:val="28"/>
                <w:cs/>
              </w:rPr>
              <w:t>ันยายน</w:t>
            </w:r>
            <w:r w:rsidR="00A971AA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71AA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A971AA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971AA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971AA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71AA" w:rsidRDefault="00A971AA" w:rsidP="006102E5">
            <w:pPr>
              <w:tabs>
                <w:tab w:val="clear" w:pos="454"/>
                <w:tab w:val="left" w:pos="592"/>
              </w:tabs>
              <w:ind w:left="426" w:firstLine="16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71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สินทรัพย์หมุนเวียนอื่น (ค่าใช้จ่ายจ่ายล่วงหน้า)</w:t>
            </w:r>
          </w:p>
          <w:p w:rsidR="00A971AA" w:rsidRPr="00C8551D" w:rsidRDefault="00A971AA" w:rsidP="00A97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1AA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71AA" w:rsidRDefault="00A971AA" w:rsidP="006102E5">
            <w:pPr>
              <w:tabs>
                <w:tab w:val="clear" w:pos="454"/>
                <w:tab w:val="clear" w:pos="680"/>
                <w:tab w:val="left" w:pos="592"/>
              </w:tabs>
              <w:ind w:left="426" w:firstLine="166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1AA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2F372D" w:rsidRDefault="002F372D" w:rsidP="006102E5">
            <w:pPr>
              <w:ind w:left="5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3C6AD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F2501">
              <w:rPr>
                <w:rFonts w:ascii="Angsana New" w:hAnsi="Angsana New" w:hint="cs"/>
                <w:sz w:val="28"/>
                <w:szCs w:val="28"/>
                <w:cs/>
              </w:rPr>
              <w:t>สหพัฒนาอินเตอร์โฮลดิ้ง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</w:p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372D" w:rsidRPr="003F2501" w:rsidRDefault="003F2501" w:rsidP="00691F24">
            <w:pPr>
              <w:pStyle w:val="E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971AA" w:rsidRDefault="002F372D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  <w:p w:rsidR="002F372D" w:rsidRPr="00C8551D" w:rsidRDefault="002F372D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971AA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2F372D" w:rsidRPr="00F1689B" w:rsidRDefault="002F372D" w:rsidP="006102E5">
            <w:pPr>
              <w:ind w:left="426" w:firstLine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68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  <w:p w:rsidR="00A971AA" w:rsidRPr="00F1689B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F1689B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971AA" w:rsidRPr="00F1689B" w:rsidRDefault="003F2501" w:rsidP="00A971AA">
            <w:pPr>
              <w:pStyle w:val="E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689B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F1689B" w:rsidRDefault="00A971AA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971AA" w:rsidRPr="00F1689B" w:rsidRDefault="002F372D" w:rsidP="00A971AA">
            <w:pPr>
              <w:pStyle w:val="E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689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2F372D" w:rsidRPr="00F1689B" w:rsidRDefault="002F372D" w:rsidP="00A971AA">
            <w:pPr>
              <w:pStyle w:val="E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:rsidR="00793C3C" w:rsidRPr="00C8551D" w:rsidRDefault="00793C3C" w:rsidP="00B902D9">
      <w:pPr>
        <w:rPr>
          <w:rFonts w:ascii="Angsana New" w:hAnsi="Angsana New"/>
          <w:sz w:val="28"/>
          <w:szCs w:val="28"/>
        </w:rPr>
      </w:pPr>
    </w:p>
    <w:tbl>
      <w:tblPr>
        <w:tblW w:w="98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20"/>
        <w:gridCol w:w="11"/>
      </w:tblGrid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6102E5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908" w:rsidRPr="00C8551D" w:rsidRDefault="00DA5DB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807</w:t>
            </w:r>
          </w:p>
        </w:tc>
      </w:tr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3A4" w:rsidRPr="00C8551D" w:rsidRDefault="00DA5DB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541</w:t>
            </w:r>
          </w:p>
        </w:tc>
      </w:tr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DA5DB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898</w:t>
            </w:r>
          </w:p>
        </w:tc>
      </w:tr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908" w:rsidRPr="00C8551D" w:rsidRDefault="00DA5DB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246</w:t>
            </w:r>
          </w:p>
        </w:tc>
      </w:tr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DA5DB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223</w:t>
            </w:r>
          </w:p>
        </w:tc>
      </w:tr>
      <w:tr w:rsidR="00DD13A4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DA5DB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141,867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="00DD13A4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</w:tr>
      <w:tr w:rsidR="00793C3C" w:rsidRPr="00C8551D" w:rsidTr="00817B25">
        <w:trPr>
          <w:trHeight w:hRule="exact" w:val="288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3C3C" w:rsidRPr="00C8551D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1D6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หุ้นกู้แปลงสภาพ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61D6" w:rsidRPr="00C8551D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1D6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61D6" w:rsidRPr="00C8551D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1D6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สหพัฒนาอินเตอร์โฮลดิ้ง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F53730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="00C41D4B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7261D6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61D6" w:rsidRPr="00C8551D" w:rsidRDefault="00F53730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="00C41D4B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7261D6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F53730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41D4B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7261D6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F53730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1D4B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gridAfter w:val="1"/>
          <w:wAfter w:w="11" w:type="dxa"/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3BC" w:rsidRPr="000023BC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023B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0023BC" w:rsidRPr="00C8551D" w:rsidTr="000F18C6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023BC" w:rsidRPr="00C8551D" w:rsidTr="000F18C6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23BC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CA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23BC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0023BC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สุพัฒนี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F93665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613099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F93665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613099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F93665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023BC" w:rsidRPr="00C8551D" w:rsidRDefault="00613099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F93665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13,200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0023BC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F93665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(1,694)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694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 - หุ้นทุน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F93665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11,506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023BC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</w:p>
        </w:tc>
      </w:tr>
      <w:tr w:rsidR="000023BC" w:rsidRPr="00C8551D" w:rsidTr="00817B25">
        <w:trPr>
          <w:trHeight w:hRule="exact" w:val="288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สินทรัพย์ไม่หมุนเวียนอื่น (เงินมัดจำรถยนต์)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03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โชคชัยพิบูล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0C2D87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350</w:t>
            </w:r>
          </w:p>
        </w:tc>
      </w:tr>
      <w:tr w:rsidR="000023BC" w:rsidRPr="00C8551D" w:rsidTr="00817B25">
        <w:trPr>
          <w:gridAfter w:val="1"/>
          <w:wAfter w:w="11" w:type="dxa"/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023BC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3BC" w:rsidRPr="00C8551D" w:rsidTr="00817B25">
        <w:trPr>
          <w:gridAfter w:val="1"/>
          <w:wAfter w:w="11" w:type="dxa"/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023BC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023BC" w:rsidRPr="00C8551D" w:rsidTr="000F18C6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023BC" w:rsidRPr="00C8551D" w:rsidTr="000F18C6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:rsidR="000023BC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0BE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vAlign w:val="bottom"/>
          </w:tcPr>
          <w:p w:rsidR="000023BC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0023BC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5C3934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84,</w:t>
            </w:r>
            <w:r w:rsidR="001840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  <w:r w:rsidR="000023BC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364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6102E5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102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4E83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บุญวัฒนโชค จำกัด</w:t>
            </w:r>
          </w:p>
          <w:p w:rsidR="000023BC" w:rsidRPr="006102E5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3BC" w:rsidRPr="0035168F" w:rsidRDefault="005C3934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35168F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3BC" w:rsidRPr="003541CE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541C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5C3934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</w:t>
            </w:r>
            <w:r w:rsidR="00184090">
              <w:rPr>
                <w:rFonts w:ascii="Angsana New" w:hAnsi="Angsana New"/>
                <w:sz w:val="28"/>
                <w:szCs w:val="28"/>
                <w:lang w:val="en-US"/>
              </w:rPr>
              <w:t>884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0023BC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</w:tr>
      <w:tr w:rsidR="000023BC" w:rsidRPr="00C8551D" w:rsidTr="00817B25">
        <w:trPr>
          <w:trHeight w:hRule="exact" w:val="288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:rsidR="000023BC" w:rsidRPr="00C8551D" w:rsidRDefault="000023BC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361ED2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0023BC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361ED2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</w:tbl>
    <w:p w:rsidR="0048682A" w:rsidRPr="00C8551D" w:rsidRDefault="000E38F9" w:rsidP="00002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8551D">
        <w:rPr>
          <w:rFonts w:ascii="Angsana New" w:hAnsi="Angsana New"/>
          <w:sz w:val="28"/>
          <w:szCs w:val="28"/>
          <w:cs/>
        </w:rPr>
        <w:t>สำหรับ</w:t>
      </w:r>
      <w:r w:rsidR="006405B8" w:rsidRPr="00C8551D">
        <w:rPr>
          <w:rFonts w:ascii="Angsana New" w:hAnsi="Angsana New"/>
          <w:sz w:val="28"/>
          <w:szCs w:val="28"/>
          <w:cs/>
        </w:rPr>
        <w:t>งวดสามเดือน</w:t>
      </w:r>
      <w:r w:rsidR="00F80BE2">
        <w:rPr>
          <w:rFonts w:ascii="Angsana New" w:hAnsi="Angsana New"/>
          <w:sz w:val="28"/>
          <w:szCs w:val="28"/>
          <w:cs/>
        </w:rPr>
        <w:t>และเก้า</w:t>
      </w:r>
      <w:r w:rsidR="003873D6" w:rsidRPr="00C8551D">
        <w:rPr>
          <w:rFonts w:ascii="Angsana New" w:hAnsi="Angsana New"/>
          <w:sz w:val="28"/>
          <w:szCs w:val="28"/>
          <w:cs/>
        </w:rPr>
        <w:t>เดือน</w:t>
      </w:r>
      <w:r w:rsidR="00D51A19" w:rsidRPr="00C8551D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8302BC" w:rsidRPr="00C8551D">
        <w:rPr>
          <w:rFonts w:ascii="Angsana New" w:hAnsi="Angsana New"/>
          <w:sz w:val="28"/>
          <w:szCs w:val="28"/>
        </w:rPr>
        <w:t xml:space="preserve"> </w:t>
      </w:r>
      <w:r w:rsidR="00F80BE2">
        <w:rPr>
          <w:rFonts w:ascii="Angsana New" w:hAnsi="Angsana New" w:hint="cs"/>
          <w:sz w:val="28"/>
          <w:szCs w:val="28"/>
          <w:cs/>
        </w:rPr>
        <w:t>กันยายน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="008302BC" w:rsidRPr="00C8551D">
        <w:rPr>
          <w:rFonts w:ascii="Angsana New" w:hAnsi="Angsana New"/>
          <w:sz w:val="28"/>
          <w:szCs w:val="28"/>
        </w:rPr>
        <w:t xml:space="preserve"> </w:t>
      </w:r>
      <w:r w:rsidR="00D51A19" w:rsidRPr="00C8551D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E0083B" w:rsidRPr="00C8551D">
        <w:rPr>
          <w:rFonts w:ascii="Angsana New" w:hAnsi="Angsana New"/>
          <w:sz w:val="28"/>
          <w:szCs w:val="28"/>
          <w:cs/>
        </w:rPr>
        <w:t xml:space="preserve"> </w:t>
      </w:r>
      <w:r w:rsidR="009C3690"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9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2"/>
        <w:gridCol w:w="17"/>
        <w:gridCol w:w="1084"/>
        <w:gridCol w:w="16"/>
        <w:gridCol w:w="6"/>
        <w:gridCol w:w="214"/>
        <w:gridCol w:w="16"/>
        <w:gridCol w:w="6"/>
        <w:gridCol w:w="1070"/>
        <w:gridCol w:w="10"/>
        <w:gridCol w:w="16"/>
        <w:gridCol w:w="10"/>
        <w:gridCol w:w="205"/>
        <w:gridCol w:w="7"/>
        <w:gridCol w:w="14"/>
        <w:gridCol w:w="10"/>
        <w:gridCol w:w="1082"/>
        <w:gridCol w:w="14"/>
        <w:gridCol w:w="10"/>
        <w:gridCol w:w="212"/>
        <w:gridCol w:w="14"/>
        <w:gridCol w:w="10"/>
        <w:gridCol w:w="1063"/>
        <w:gridCol w:w="13"/>
        <w:gridCol w:w="10"/>
        <w:gridCol w:w="7"/>
        <w:gridCol w:w="13"/>
      </w:tblGrid>
      <w:tr w:rsidR="00012139" w:rsidRPr="00C8551D" w:rsidTr="000F18C6">
        <w:trPr>
          <w:gridAfter w:val="4"/>
          <w:wAfter w:w="43" w:type="dxa"/>
          <w:trHeight w:hRule="exact" w:val="432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139" w:rsidRPr="00C8551D" w:rsidRDefault="00012139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D65D3" w:rsidRPr="00C8551D" w:rsidTr="000F18C6">
        <w:trPr>
          <w:gridAfter w:val="4"/>
          <w:wAfter w:w="43" w:type="dxa"/>
          <w:trHeight w:hRule="exact" w:val="432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139" w:rsidRPr="00C8551D" w:rsidRDefault="00012139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2139" w:rsidRPr="00C8551D" w:rsidRDefault="00012139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2139" w:rsidRPr="00C8551D" w:rsidRDefault="00F80BE2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งวดเก้า</w:t>
            </w:r>
            <w:r w:rsidR="00012139"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FD65D3" w:rsidRPr="00C8551D" w:rsidTr="000F18C6">
        <w:trPr>
          <w:gridAfter w:val="2"/>
          <w:wAfter w:w="20" w:type="dxa"/>
          <w:trHeight w:hRule="exact" w:val="432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1E8" w:rsidRPr="00C8551D" w:rsidRDefault="00613099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1E8" w:rsidRPr="00C8551D" w:rsidRDefault="00613099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1E8" w:rsidRPr="00C8551D" w:rsidRDefault="00613099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1E8" w:rsidRPr="00C8551D" w:rsidRDefault="00613099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D65D3" w:rsidRPr="00C8551D" w:rsidTr="00FD65D3">
        <w:trPr>
          <w:gridAfter w:val="2"/>
          <w:wAfter w:w="20" w:type="dxa"/>
          <w:trHeight w:hRule="exact" w:val="432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1E8" w:rsidRPr="00C8551D" w:rsidRDefault="000A01E8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C8551D" w:rsidTr="00FD65D3">
        <w:trPr>
          <w:gridAfter w:val="2"/>
          <w:wAfter w:w="20" w:type="dxa"/>
          <w:trHeight w:hRule="exact" w:val="432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1E8" w:rsidRPr="00C8551D" w:rsidRDefault="000A01E8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5D3" w:rsidRPr="00C8551D" w:rsidTr="00690FA1">
        <w:trPr>
          <w:gridAfter w:val="2"/>
          <w:wAfter w:w="20" w:type="dxa"/>
          <w:trHeight w:hRule="exact" w:val="432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01E8" w:rsidRPr="00C8551D" w:rsidRDefault="000A01E8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60A3" w:rsidRPr="00C8551D" w:rsidRDefault="00E17286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793C3C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734AE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225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E17286" w:rsidP="00690F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690F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01E8" w:rsidRPr="00C8551D" w:rsidRDefault="00734AE9" w:rsidP="00690F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474</w:t>
            </w:r>
          </w:p>
        </w:tc>
      </w:tr>
      <w:tr w:rsidR="00FD65D3" w:rsidRPr="00C8551D" w:rsidTr="00690FA1">
        <w:trPr>
          <w:gridAfter w:val="2"/>
          <w:wAfter w:w="20" w:type="dxa"/>
          <w:trHeight w:hRule="exact" w:val="432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1E8" w:rsidRPr="00C8551D" w:rsidRDefault="000A01E8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160A3" w:rsidRPr="00C8551D" w:rsidRDefault="00E17286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793C3C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734AE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160A3" w:rsidRPr="00C8551D" w:rsidRDefault="00E17286" w:rsidP="00690F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690F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A01E8" w:rsidRPr="00C8551D" w:rsidRDefault="00734AE9" w:rsidP="00690FA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474</w:t>
            </w:r>
          </w:p>
        </w:tc>
      </w:tr>
      <w:tr w:rsidR="00FD65D3" w:rsidRPr="00C8551D" w:rsidTr="00FD65D3">
        <w:trPr>
          <w:gridAfter w:val="2"/>
          <w:wAfter w:w="20" w:type="dxa"/>
          <w:trHeight w:hRule="exact" w:val="438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D65D3" w:rsidRPr="00C8551D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D65D3" w:rsidRPr="00C8551D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D65D3" w:rsidRPr="00C8551D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8E29BA" w:rsidRDefault="008E29BA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29B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D062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88,300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734AE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75,260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9BA" w:rsidRPr="00C8551D" w:rsidRDefault="008E29BA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D0620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252,707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29BA" w:rsidRPr="00C8551D" w:rsidRDefault="008E29BA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B923A1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236,565</w:t>
            </w:r>
          </w:p>
        </w:tc>
      </w:tr>
      <w:tr w:rsidR="00FD65D3" w:rsidRPr="00C8551D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3A9" w:rsidRPr="00C8551D" w:rsidRDefault="008733A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3A9" w:rsidRPr="00C8551D" w:rsidRDefault="008733A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33A9" w:rsidRPr="00C8551D" w:rsidRDefault="008733A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D65D3" w:rsidRPr="00C8551D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6D062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734AE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6D0620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A9" w:rsidRPr="00C8551D" w:rsidRDefault="008733A9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A9" w:rsidRPr="00C8551D" w:rsidRDefault="00B923A1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FD65D3" w:rsidRPr="00C8551D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6D062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88,300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734AE9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75,260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6D0620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252,708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A01E8" w:rsidRPr="00C8551D" w:rsidRDefault="00B923A1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236,566</w:t>
            </w:r>
          </w:p>
        </w:tc>
      </w:tr>
      <w:tr w:rsidR="00FD65D3" w:rsidRPr="00C8551D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E23EA" w:rsidRPr="002524D0" w:rsidRDefault="008E23EA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734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3EA" w:rsidRPr="002524D0" w:rsidRDefault="008E23EA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3EA" w:rsidRPr="002524D0" w:rsidRDefault="008E23EA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2,341</w:t>
            </w: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</w:tr>
      <w:tr w:rsidR="00FD65D3" w:rsidRPr="00705AEF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705AEF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705AEF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855207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855207" w:rsidRDefault="00DC7871" w:rsidP="00DC787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E364B3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2,635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855207" w:rsidRDefault="00DC7871" w:rsidP="00DC787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BB5B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2,608</w:t>
            </w: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D3" w:rsidRPr="002524D0" w:rsidRDefault="00F96FD3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D3" w:rsidRPr="002524D0" w:rsidRDefault="00F96FD3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D3" w:rsidRPr="002524D0" w:rsidRDefault="00F96FD3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D3" w:rsidRPr="002524D0" w:rsidRDefault="00F96FD3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6FD3" w:rsidRPr="002524D0" w:rsidRDefault="00F96FD3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D3" w:rsidRPr="002524D0" w:rsidRDefault="00F96FD3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D3" w:rsidRPr="002524D0" w:rsidRDefault="00F96FD3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D3" w:rsidRPr="002524D0" w:rsidRDefault="00F96FD3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2"/>
          <w:wAfter w:w="20" w:type="dxa"/>
          <w:trHeight w:val="369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F18C6">
        <w:trPr>
          <w:gridAfter w:val="3"/>
          <w:wAfter w:w="30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DC7871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C7871" w:rsidRPr="002524D0" w:rsidTr="000F18C6">
        <w:trPr>
          <w:gridAfter w:val="2"/>
          <w:wAfter w:w="20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DC7871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0F18C6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570AF3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งวดเก้า</w:t>
            </w:r>
            <w:r w:rsidR="00DC7871" w:rsidRPr="002524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FD65D3" w:rsidRPr="002524D0" w:rsidTr="000F18C6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613099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613099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613099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613099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D65D3" w:rsidRPr="002524D0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2524D0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8E2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FA4C3C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196EC5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355</w:t>
            </w:r>
          </w:p>
        </w:tc>
      </w:tr>
      <w:tr w:rsidR="00FD65D3" w:rsidRPr="002524D0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D65D3" w:rsidRPr="002524D0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196EC5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196EC5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2,341</w:t>
            </w:r>
          </w:p>
        </w:tc>
      </w:tr>
      <w:tr w:rsidR="00FD65D3" w:rsidRPr="002524D0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196EC5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196EC5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</w:tr>
      <w:tr w:rsidR="00FD65D3" w:rsidRPr="008C7DC1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196EC5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046847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196EC5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</w:tr>
      <w:tr w:rsidR="00FD65D3" w:rsidRPr="002524D0" w:rsidTr="00FD65D3">
        <w:trPr>
          <w:gridAfter w:val="1"/>
          <w:wAfter w:w="13" w:type="dxa"/>
          <w:trHeight w:val="36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2524D0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046847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0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196EC5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046847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3,005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196EC5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2,963</w:t>
            </w:r>
          </w:p>
        </w:tc>
      </w:tr>
      <w:tr w:rsidR="005E0451" w:rsidRPr="00C8551D" w:rsidTr="00FD65D3">
        <w:trPr>
          <w:gridAfter w:val="3"/>
          <w:wAfter w:w="30" w:type="dxa"/>
          <w:trHeight w:hRule="exact" w:val="309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65D3" w:rsidRPr="00C8551D" w:rsidTr="00FD65D3">
        <w:trPr>
          <w:trHeight w:hRule="exact" w:val="432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รายได้อื่น (ค่านายหน้า, ค่าเช่าและอื่น ๆ) 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D65D3" w:rsidRPr="00C8551D" w:rsidTr="00FD65D3">
        <w:trPr>
          <w:trHeight w:hRule="exact" w:val="432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D65D3" w:rsidRPr="00C8551D" w:rsidTr="00FD65D3">
        <w:trPr>
          <w:trHeight w:hRule="exact" w:val="431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C80313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3775B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123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0313" w:rsidRDefault="00C80313" w:rsidP="00C8031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3775B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327</w:t>
            </w:r>
          </w:p>
        </w:tc>
      </w:tr>
      <w:tr w:rsidR="00FD65D3" w:rsidRPr="00C8551D" w:rsidTr="00FD65D3">
        <w:trPr>
          <w:trHeight w:hRule="exact" w:val="432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D65D3" w:rsidRPr="00C8551D" w:rsidTr="00FD65D3">
        <w:trPr>
          <w:trHeight w:hRule="exact" w:val="432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C80313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3775B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C80313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3775B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111</w:t>
            </w:r>
          </w:p>
        </w:tc>
      </w:tr>
      <w:tr w:rsidR="00FD65D3" w:rsidRPr="00C8551D" w:rsidTr="00FD65D3">
        <w:trPr>
          <w:trHeight w:hRule="exact" w:val="432"/>
        </w:trPr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C80313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FF04CE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C80313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53775B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438</w:t>
            </w:r>
          </w:p>
        </w:tc>
      </w:tr>
    </w:tbl>
    <w:p w:rsidR="00DE1BDC" w:rsidRPr="00C8551D" w:rsidRDefault="00DE1BDC">
      <w:pPr>
        <w:rPr>
          <w:rFonts w:ascii="Angsana New" w:hAnsi="Angsana New"/>
          <w:sz w:val="28"/>
          <w:szCs w:val="28"/>
        </w:rPr>
      </w:pPr>
    </w:p>
    <w:tbl>
      <w:tblPr>
        <w:tblW w:w="989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8"/>
        <w:gridCol w:w="23"/>
        <w:gridCol w:w="1083"/>
        <w:gridCol w:w="236"/>
        <w:gridCol w:w="1106"/>
        <w:gridCol w:w="236"/>
        <w:gridCol w:w="1106"/>
        <w:gridCol w:w="236"/>
        <w:gridCol w:w="1086"/>
        <w:gridCol w:w="10"/>
        <w:gridCol w:w="14"/>
      </w:tblGrid>
      <w:tr w:rsidR="00DE1BDC" w:rsidRPr="00C8551D" w:rsidTr="002D7D4D">
        <w:trPr>
          <w:trHeight w:val="449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73742">
            <w:pPr>
              <w:tabs>
                <w:tab w:val="clear" w:pos="227"/>
                <w:tab w:val="clear" w:pos="454"/>
                <w:tab w:val="left" w:pos="1310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ค่าใช้จ่ายในการขายและบริหาร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333E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</w:rPr>
              <w:t>,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E1BDC" w:rsidRPr="00C8551D" w:rsidTr="002D7D4D"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73742">
            <w:pPr>
              <w:tabs>
                <w:tab w:val="clear" w:pos="227"/>
                <w:tab w:val="clear" w:pos="454"/>
                <w:tab w:val="clear" w:pos="680"/>
                <w:tab w:val="left" w:pos="318"/>
                <w:tab w:val="left" w:pos="1168"/>
                <w:tab w:val="left" w:pos="1310"/>
              </w:tabs>
              <w:ind w:left="1027" w:right="-36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ค่าบริการดูแลสินค้าและ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 ๆ)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F7A99" w:rsidRPr="00C8551D" w:rsidTr="002D7D4D"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F7A99" w:rsidRPr="00C8551D" w:rsidTr="002D7D4D"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</w:t>
            </w:r>
          </w:p>
        </w:tc>
      </w:tr>
      <w:tr w:rsidR="002F7A99" w:rsidRPr="00C8551D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F7A99" w:rsidRPr="00C8551D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1,261</w:t>
            </w:r>
          </w:p>
        </w:tc>
      </w:tr>
      <w:tr w:rsidR="002F7A99" w:rsidRPr="00C8551D" w:rsidTr="002D7D4D">
        <w:trPr>
          <w:trHeight w:hRule="exact" w:val="431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</w:tr>
      <w:tr w:rsidR="002F7A99" w:rsidRPr="00C8551D" w:rsidTr="002D7D4D">
        <w:trPr>
          <w:trHeight w:hRule="exact" w:val="431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A654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898</w:t>
            </w:r>
          </w:p>
        </w:tc>
      </w:tr>
      <w:tr w:rsidR="002F7A99" w:rsidRPr="00B0533E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B0533E" w:rsidRDefault="002F7A99" w:rsidP="002F7A99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0533E">
              <w:rPr>
                <w:rFonts w:ascii="Angsana New" w:hAnsi="Angsana New" w:hint="cs"/>
                <w:sz w:val="28"/>
                <w:szCs w:val="28"/>
                <w:cs/>
              </w:rPr>
              <w:t>บริษัท โชคชัยพิบูล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7A99" w:rsidRPr="00B0533E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B0533E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7A99" w:rsidRPr="00B0533E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A99" w:rsidRPr="00B0533E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7A99" w:rsidRPr="00B0533E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F7A99" w:rsidRPr="00B0533E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7A99" w:rsidRPr="00B0533E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</w:t>
            </w:r>
          </w:p>
        </w:tc>
      </w:tr>
      <w:tr w:rsidR="002F7A99" w:rsidRPr="00C8551D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A99" w:rsidRPr="00C8551D" w:rsidRDefault="002F7A99" w:rsidP="002F7A99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7A99" w:rsidRPr="00C8551D" w:rsidRDefault="00927C6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F7A99" w:rsidRPr="00C8551D" w:rsidRDefault="002F7A99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F7A99" w:rsidRPr="00C8551D" w:rsidRDefault="008E42FF" w:rsidP="002F7A9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3,067</w:t>
            </w:r>
          </w:p>
        </w:tc>
      </w:tr>
      <w:tr w:rsidR="00F96FD3" w:rsidRPr="00C8551D" w:rsidTr="002D7D4D">
        <w:trPr>
          <w:trHeight w:val="369"/>
        </w:trPr>
        <w:tc>
          <w:tcPr>
            <w:tcW w:w="4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FD3" w:rsidRPr="002524D0" w:rsidRDefault="00F96FD3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FD3" w:rsidRPr="00884DFF" w:rsidRDefault="00F96FD3" w:rsidP="007B3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F96FD3" w:rsidRPr="00C8551D" w:rsidTr="002D7D4D">
        <w:trPr>
          <w:trHeight w:val="369"/>
        </w:trPr>
        <w:tc>
          <w:tcPr>
            <w:tcW w:w="4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FD3" w:rsidRPr="002524D0" w:rsidRDefault="00F96FD3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1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FD3" w:rsidRPr="00884DFF" w:rsidRDefault="00F96FD3" w:rsidP="007B3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884DFF" w:rsidRPr="00C8551D" w:rsidTr="000F18C6">
        <w:trPr>
          <w:gridAfter w:val="2"/>
          <w:wAfter w:w="24" w:type="dxa"/>
          <w:trHeight w:val="369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DFF" w:rsidRPr="002524D0" w:rsidRDefault="00884DFF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4DFF" w:rsidRPr="00884DFF" w:rsidRDefault="00884DFF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84DF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884DFF" w:rsidRPr="00C8551D" w:rsidTr="000F18C6">
        <w:trPr>
          <w:gridAfter w:val="1"/>
          <w:wAfter w:w="14" w:type="dxa"/>
          <w:trHeight w:val="369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DFF" w:rsidRPr="002524D0" w:rsidRDefault="00884DFF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4DFF" w:rsidRPr="002524D0" w:rsidRDefault="00884DFF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DFF" w:rsidRPr="00C8551D" w:rsidRDefault="00884DFF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4DFF" w:rsidRPr="00884DFF" w:rsidRDefault="00F6695C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งวดเก้า</w:t>
            </w:r>
            <w:r w:rsidR="00884DFF" w:rsidRPr="00884DF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เดือน</w:t>
            </w:r>
          </w:p>
        </w:tc>
      </w:tr>
      <w:tr w:rsidR="008E29BA" w:rsidRPr="00C8551D" w:rsidTr="000F18C6">
        <w:trPr>
          <w:trHeight w:val="369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9BA" w:rsidRPr="002524D0" w:rsidRDefault="008E29BA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E29BA" w:rsidRPr="002524D0" w:rsidRDefault="00613099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29BA" w:rsidRPr="002524D0" w:rsidRDefault="008E29BA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E29BA" w:rsidRPr="002524D0" w:rsidRDefault="00613099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2524D0" w:rsidRDefault="008E29BA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9BA" w:rsidRPr="002524D0" w:rsidRDefault="00613099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2524D0" w:rsidRDefault="008E29BA" w:rsidP="000F18C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9BA" w:rsidRPr="002524D0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E29BA" w:rsidRPr="00C8551D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0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E29BA" w:rsidRPr="00C8551D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0E7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8E29BA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0E7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11,014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0C26A2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12,041</w:t>
            </w:r>
          </w:p>
        </w:tc>
      </w:tr>
      <w:tr w:rsidR="008E29BA" w:rsidRPr="00C8551D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0E7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0C26A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0E7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9BA" w:rsidRPr="00C8551D" w:rsidRDefault="000C26A2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220</w:t>
            </w:r>
          </w:p>
        </w:tc>
      </w:tr>
      <w:tr w:rsidR="008E29BA" w:rsidRPr="00C8551D" w:rsidTr="002D7D4D">
        <w:trPr>
          <w:trHeight w:hRule="exact" w:val="432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0E7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E29BA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08</w:t>
            </w:r>
            <w:r w:rsidR="000C26A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0E7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E29BA" w:rsidRPr="00C8551D" w:rsidRDefault="000C26A2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12,261</w:t>
            </w:r>
          </w:p>
        </w:tc>
      </w:tr>
    </w:tbl>
    <w:p w:rsidR="001B51A7" w:rsidRDefault="0012600E" w:rsidP="0027790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p w:rsidR="007B3030" w:rsidRPr="007B3030" w:rsidRDefault="007B3030" w:rsidP="00277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sz w:val="28"/>
          <w:szCs w:val="28"/>
          <w:cs/>
          <w:lang w:val="en-GB"/>
        </w:rPr>
      </w:pPr>
      <w:r w:rsidRPr="007B3030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675" w:type="dxa"/>
        <w:tblInd w:w="108" w:type="dxa"/>
        <w:tblLook w:val="0000" w:firstRow="0" w:lastRow="0" w:firstColumn="0" w:lastColumn="0" w:noHBand="0" w:noVBand="0"/>
      </w:tblPr>
      <w:tblGrid>
        <w:gridCol w:w="4535"/>
        <w:gridCol w:w="1106"/>
        <w:gridCol w:w="236"/>
        <w:gridCol w:w="1757"/>
        <w:gridCol w:w="284"/>
        <w:gridCol w:w="1757"/>
      </w:tblGrid>
      <w:tr w:rsidR="006E53F1" w:rsidRPr="00C8551D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6E53F1" w:rsidRPr="00C8551D" w:rsidRDefault="006E53F1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417E" w:rsidRPr="00C8551D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AC417E" w:rsidRPr="00C8551D" w:rsidRDefault="00AC417E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AC417E" w:rsidRPr="00C8551D" w:rsidRDefault="00AC417E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AC417E" w:rsidRPr="00C8551D" w:rsidRDefault="00AC417E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AC417E" w:rsidRDefault="00AC417E" w:rsidP="000F18C6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AC417E" w:rsidRPr="00C8551D" w:rsidRDefault="00AC417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AC417E" w:rsidRPr="00C8551D" w:rsidRDefault="00AC417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E53F1" w:rsidRPr="00C8551D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:rsidR="006E53F1" w:rsidRPr="00C8551D" w:rsidRDefault="00A4096F" w:rsidP="000F18C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6E53F1" w:rsidRPr="00C8551D" w:rsidRDefault="006E53F1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6E53F1" w:rsidRPr="00C8551D" w:rsidRDefault="00613099" w:rsidP="000F18C6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462E44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53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4096F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vAlign w:val="bottom"/>
          </w:tcPr>
          <w:p w:rsidR="006E53F1" w:rsidRPr="00C8551D" w:rsidRDefault="006E53F1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6E53F1" w:rsidRPr="00C8551D" w:rsidRDefault="00613099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6E53F1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4096F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6E53F1" w:rsidRPr="00C8551D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1D6884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06" w:type="dxa"/>
            <w:vAlign w:val="center"/>
          </w:tcPr>
          <w:p w:rsidR="006E53F1" w:rsidRPr="00C8551D" w:rsidRDefault="00613099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E53F1" w:rsidRPr="00C8551D" w:rsidRDefault="00F74097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1D6884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F74097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128,477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149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016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53F1" w:rsidRPr="00C8551D" w:rsidRDefault="00F74097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128,522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149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F74097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(4,803)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6E53F1" w:rsidRPr="00C8551D" w:rsidRDefault="00854011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5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021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001476" w:rsidP="007B3030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F74097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123,719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144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53F1" w:rsidRPr="00C8551D" w:rsidRDefault="006E53F1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6E53F1" w:rsidRPr="00C8551D" w:rsidRDefault="006E53F1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E53F1" w:rsidRPr="00C8551D" w:rsidRDefault="00D615BF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1,249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E53F1" w:rsidRPr="00C8551D" w:rsidRDefault="00D615BF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11,189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9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4B3472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4B3472" w:rsidRPr="00C8551D" w:rsidRDefault="004B3472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6" w:type="dxa"/>
          </w:tcPr>
          <w:p w:rsidR="004B3472" w:rsidRPr="00C8551D" w:rsidRDefault="004B3472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B3472" w:rsidRPr="00C8551D" w:rsidRDefault="004B3472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4B3472" w:rsidRPr="00C8551D" w:rsidRDefault="00D615BF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284" w:type="dxa"/>
            <w:vAlign w:val="center"/>
          </w:tcPr>
          <w:p w:rsidR="004B3472" w:rsidRPr="00C8551D" w:rsidRDefault="004B3472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4B3472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D615BF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1,304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001476" w:rsidP="007B3030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9A57E0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14,303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6E53F1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bottom"/>
          </w:tcPr>
          <w:p w:rsidR="006E53F1" w:rsidRPr="00C8551D" w:rsidRDefault="006E53F1" w:rsidP="007B3030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1F45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</w:t>
            </w:r>
            <w:r w:rsidR="0041265F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53F1" w:rsidRPr="00C8551D" w:rsidRDefault="009A57E0" w:rsidP="00CF31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138,022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="00854011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049</w:t>
            </w:r>
          </w:p>
        </w:tc>
      </w:tr>
    </w:tbl>
    <w:p w:rsidR="00A4096F" w:rsidRPr="00C8551D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:rsidR="00A4096F" w:rsidRPr="00C8551D" w:rsidRDefault="00A4096F" w:rsidP="00A4096F">
      <w:pPr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br w:type="page"/>
      </w:r>
    </w:p>
    <w:p w:rsidR="00D127B9" w:rsidRPr="00C8551D" w:rsidRDefault="00D127B9" w:rsidP="002D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C8551D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C8551D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696"/>
      </w:tblGrid>
      <w:tr w:rsidR="00417130" w:rsidRPr="00C8551D" w:rsidTr="000F18C6">
        <w:trPr>
          <w:trHeight w:hRule="exact" w:val="432"/>
        </w:trPr>
        <w:tc>
          <w:tcPr>
            <w:tcW w:w="4360" w:type="dxa"/>
          </w:tcPr>
          <w:p w:rsidR="00417130" w:rsidRPr="00C8551D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:rsidR="00417130" w:rsidRPr="00C8551D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30C4E" w:rsidRPr="00C8551D" w:rsidTr="000F18C6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:rsidR="00930C4E" w:rsidRPr="00C8551D" w:rsidRDefault="00930C4E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30C4E" w:rsidRPr="00C8551D" w:rsidRDefault="00930C4E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30C4E" w:rsidRPr="00C8551D" w:rsidRDefault="00930C4E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30C4E" w:rsidRDefault="00930C4E" w:rsidP="000F18C6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930C4E" w:rsidRPr="00C8551D" w:rsidRDefault="00930C4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:rsidR="00930C4E" w:rsidRPr="00C8551D" w:rsidRDefault="00930C4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D4934" w:rsidRPr="00C8551D" w:rsidTr="000F18C6">
        <w:trPr>
          <w:trHeight w:hRule="exact" w:val="432"/>
        </w:trPr>
        <w:tc>
          <w:tcPr>
            <w:tcW w:w="4360" w:type="dxa"/>
          </w:tcPr>
          <w:p w:rsidR="00BD4934" w:rsidRPr="00C8551D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BD4934" w:rsidRPr="00C8551D" w:rsidRDefault="00A4096F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BD4934" w:rsidRPr="00C8551D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9B0C94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A4096F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6AE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4096F"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vAlign w:val="bottom"/>
          </w:tcPr>
          <w:p w:rsidR="00BD4934" w:rsidRPr="00C8551D" w:rsidRDefault="00BD4934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:rsidR="00BD4934" w:rsidRPr="00C8551D" w:rsidRDefault="00613099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BD4934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4934" w:rsidRPr="00C8551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4096F"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17130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130" w:rsidRPr="00C8551D" w:rsidRDefault="001D688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</w:t>
            </w:r>
            <w:r w:rsidR="00417130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7130" w:rsidRPr="00C8551D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130" w:rsidRPr="00C8551D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7130" w:rsidRPr="00C8551D" w:rsidRDefault="0041713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130" w:rsidRPr="00C8551D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7130" w:rsidRPr="00C8551D" w:rsidRDefault="0041713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เกินกำหนดชำระไม่เกิน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C01B32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</w:tr>
      <w:tr w:rsidR="00262366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62366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101,584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587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AB75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AB75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347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061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916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105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785C0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128,477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149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016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(4,803)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C01B32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755A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C7DC1" w:rsidRPr="00C8551D" w:rsidRDefault="00204C6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123,674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C01B32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</w:tr>
    </w:tbl>
    <w:p w:rsidR="00277882" w:rsidRPr="00C8551D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C8551D">
        <w:rPr>
          <w:rFonts w:ascii="Angsana New" w:hAnsi="Angsana New" w:cs="Angsana New"/>
          <w:cs/>
        </w:rPr>
        <w:t>รายการเปลี่ยนแปลงของบัญชี</w:t>
      </w:r>
      <w:r w:rsidR="001D6884" w:rsidRPr="00C8551D">
        <w:rPr>
          <w:rFonts w:ascii="Angsana New" w:hAnsi="Angsana New" w:cs="Angsana New"/>
          <w:cs/>
        </w:rPr>
        <w:t>ค่าเผื่อหนี้สงสัยจะสูญ</w:t>
      </w:r>
      <w:r w:rsidRPr="00C8551D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C8551D">
        <w:rPr>
          <w:rFonts w:ascii="Angsana New" w:hAnsi="Angsana New" w:cs="Angsana New"/>
          <w:cs/>
        </w:rPr>
        <w:t xml:space="preserve">ณ </w:t>
      </w:r>
      <w:r w:rsidRPr="00C8551D">
        <w:rPr>
          <w:rFonts w:ascii="Angsana New" w:hAnsi="Angsana New" w:cs="Angsana New"/>
          <w:cs/>
        </w:rPr>
        <w:t xml:space="preserve">วันที่ </w:t>
      </w:r>
      <w:r w:rsidR="000549BC">
        <w:rPr>
          <w:rFonts w:ascii="Angsana New" w:hAnsi="Angsana New" w:cs="Angsana New"/>
        </w:rPr>
        <w:t>30</w:t>
      </w:r>
      <w:r w:rsidR="00A4096F" w:rsidRPr="00C8551D">
        <w:rPr>
          <w:rFonts w:ascii="Angsana New" w:hAnsi="Angsana New" w:cs="Angsana New"/>
        </w:rPr>
        <w:t xml:space="preserve"> </w:t>
      </w:r>
      <w:r w:rsidR="00CB6AE1">
        <w:rPr>
          <w:rFonts w:ascii="Angsana New" w:hAnsi="Angsana New" w:cs="Angsana New" w:hint="cs"/>
          <w:cs/>
        </w:rPr>
        <w:t>กันยายน</w:t>
      </w:r>
      <w:r w:rsidR="00A4096F" w:rsidRPr="00C8551D">
        <w:rPr>
          <w:rFonts w:ascii="Angsana New" w:hAnsi="Angsana New" w:cs="Angsana New"/>
          <w:cs/>
        </w:rPr>
        <w:t xml:space="preserve"> </w:t>
      </w:r>
      <w:r w:rsidR="000549BC">
        <w:rPr>
          <w:rFonts w:ascii="Angsana New" w:hAnsi="Angsana New" w:cs="Angsana New"/>
        </w:rPr>
        <w:t>2561</w:t>
      </w:r>
      <w:r w:rsidRPr="00C8551D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370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4"/>
        <w:gridCol w:w="1134"/>
        <w:gridCol w:w="2211"/>
        <w:gridCol w:w="1701"/>
      </w:tblGrid>
      <w:tr w:rsidR="006C7998" w:rsidRPr="00C8551D" w:rsidTr="000F18C6">
        <w:trPr>
          <w:cantSplit/>
          <w:trHeight w:hRule="exact" w:val="432"/>
        </w:trPr>
        <w:tc>
          <w:tcPr>
            <w:tcW w:w="4324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6C7998" w:rsidRPr="00C8551D" w:rsidRDefault="006C7998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C8551D" w:rsidTr="002D7D4D">
        <w:trPr>
          <w:cantSplit/>
          <w:trHeight w:hRule="exact" w:val="432"/>
        </w:trPr>
        <w:tc>
          <w:tcPr>
            <w:tcW w:w="4324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7D4D" w:rsidRPr="00C8551D" w:rsidTr="002D7D4D">
        <w:trPr>
          <w:cantSplit/>
          <w:trHeight w:hRule="exact" w:val="432"/>
        </w:trPr>
        <w:tc>
          <w:tcPr>
            <w:tcW w:w="4324" w:type="dxa"/>
          </w:tcPr>
          <w:p w:rsidR="002D7D4D" w:rsidRPr="00E0766A" w:rsidRDefault="002D7D4D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E0766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076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076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E076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7D4D" w:rsidRPr="00B63A28" w:rsidRDefault="002D7D4D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Cs w:val="0"/>
                <w:sz w:val="28"/>
                <w:szCs w:val="28"/>
                <w:cs/>
                <w:lang w:val="en-US"/>
              </w:rPr>
            </w:pPr>
            <w:r w:rsidRPr="00B63A28">
              <w:rPr>
                <w:rFonts w:ascii="Angsana New" w:hAnsi="Angsana New"/>
                <w:bCs w:val="0"/>
                <w:sz w:val="28"/>
                <w:szCs w:val="28"/>
                <w:cs/>
                <w:lang w:val="en-US"/>
              </w:rPr>
              <w:t>(</w:t>
            </w:r>
            <w:r w:rsidRPr="00B63A28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5,021</w:t>
            </w:r>
            <w:r w:rsidRPr="00B63A28">
              <w:rPr>
                <w:rFonts w:ascii="Angsana New" w:hAnsi="Angsana New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D7D4D" w:rsidRPr="00C8551D" w:rsidTr="002D7D4D">
        <w:trPr>
          <w:cantSplit/>
          <w:trHeight w:hRule="exact" w:val="432"/>
        </w:trPr>
        <w:tc>
          <w:tcPr>
            <w:tcW w:w="4324" w:type="dxa"/>
          </w:tcPr>
          <w:p w:rsidR="002D7D4D" w:rsidRPr="002D7D4D" w:rsidRDefault="002D7D4D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2D7D4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2D7D4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ยอดลดลงระหว่างงวด</w:t>
            </w:r>
          </w:p>
        </w:tc>
        <w:tc>
          <w:tcPr>
            <w:tcW w:w="1134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7D4D" w:rsidRPr="00C8551D" w:rsidRDefault="002D7D4D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218</w:t>
            </w:r>
          </w:p>
        </w:tc>
      </w:tr>
      <w:tr w:rsidR="002D7D4D" w:rsidRPr="00C8551D" w:rsidTr="002D7D4D">
        <w:trPr>
          <w:cantSplit/>
          <w:trHeight w:hRule="exact" w:val="432"/>
        </w:trPr>
        <w:tc>
          <w:tcPr>
            <w:tcW w:w="4324" w:type="dxa"/>
          </w:tcPr>
          <w:p w:rsidR="002D7D4D" w:rsidRPr="00E0766A" w:rsidRDefault="002D7D4D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E0766A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E0766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E0766A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E0766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0766A">
              <w:rPr>
                <w:rFonts w:ascii="Angsana New" w:hAnsi="Angsana New"/>
                <w:b/>
                <w:sz w:val="28"/>
                <w:szCs w:val="28"/>
                <w:cs/>
              </w:rPr>
              <w:t>กันยายน</w:t>
            </w:r>
            <w:r w:rsidRPr="00E0766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0766A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D7D4D" w:rsidRPr="00E0766A" w:rsidRDefault="004D1D71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</w:t>
            </w:r>
            <w:r w:rsidR="002D7D4D" w:rsidRPr="00E0766A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4,803</w:t>
            </w: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)</w:t>
            </w:r>
          </w:p>
        </w:tc>
      </w:tr>
    </w:tbl>
    <w:p w:rsidR="006C7B9F" w:rsidRPr="00C8551D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15423C" w:rsidRPr="00C8551D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8D7489" w:rsidRDefault="008D7489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C8551D" w:rsidRPr="00C8551D" w:rsidRDefault="00C8551D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7B3030" w:rsidRDefault="00BA3355" w:rsidP="00CD406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เงินลงทุนในหลักทรัพย์เผื่อขาย - </w:t>
      </w:r>
      <w:r w:rsidR="008B6F83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หุ้นทุน</w:t>
      </w:r>
      <w:r w:rsidR="00555BC9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1E293B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555BC9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p w:rsidR="002D7D4D" w:rsidRPr="002D7D4D" w:rsidRDefault="002D7D4D" w:rsidP="002D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sz w:val="28"/>
          <w:szCs w:val="28"/>
          <w:cs/>
          <w:lang w:val="en-GB"/>
        </w:rPr>
      </w:pPr>
      <w:r w:rsidRPr="002D7D4D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559"/>
        <w:gridCol w:w="236"/>
        <w:gridCol w:w="1560"/>
        <w:gridCol w:w="236"/>
        <w:gridCol w:w="1559"/>
        <w:gridCol w:w="9"/>
      </w:tblGrid>
      <w:tr w:rsidR="00BA3355" w:rsidRPr="00C8551D" w:rsidTr="000F18C6">
        <w:trPr>
          <w:trHeight w:hRule="exact" w:val="432"/>
        </w:trPr>
        <w:tc>
          <w:tcPr>
            <w:tcW w:w="4252" w:type="dxa"/>
          </w:tcPr>
          <w:p w:rsidR="00BA3355" w:rsidRPr="00C8551D" w:rsidRDefault="00BA3355" w:rsidP="002D7D4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159" w:type="dxa"/>
            <w:gridSpan w:val="6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3355" w:rsidRPr="00C8551D" w:rsidTr="000F18C6">
        <w:trPr>
          <w:gridAfter w:val="1"/>
          <w:wAfter w:w="9" w:type="dxa"/>
          <w:trHeight w:hRule="exact" w:val="432"/>
        </w:trPr>
        <w:tc>
          <w:tcPr>
            <w:tcW w:w="4252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0F18C6">
        <w:trPr>
          <w:gridAfter w:val="1"/>
          <w:wAfter w:w="9" w:type="dxa"/>
          <w:trHeight w:hRule="exact" w:val="432"/>
        </w:trPr>
        <w:tc>
          <w:tcPr>
            <w:tcW w:w="4252" w:type="dxa"/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776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21</w:t>
            </w:r>
            <w:r w:rsidR="00280019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2800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  <w:r w:rsidR="002800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525</w:t>
            </w:r>
          </w:p>
        </w:tc>
      </w:tr>
      <w:tr w:rsidR="003714E2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2E702B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2E702B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2E702B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126,567</w:t>
            </w:r>
          </w:p>
        </w:tc>
      </w:tr>
      <w:tr w:rsidR="003714E2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2E702B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141,867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2E702B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22,225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2E702B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164,092</w:t>
            </w:r>
          </w:p>
        </w:tc>
      </w:tr>
      <w:tr w:rsidR="003714E2" w:rsidRPr="00C8551D" w:rsidTr="002D7D4D">
        <w:trPr>
          <w:gridAfter w:val="1"/>
          <w:wAfter w:w="9" w:type="dxa"/>
          <w:trHeight w:hRule="exact"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7438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18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B87438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  <w:r w:rsidR="00B87438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627</w:t>
            </w:r>
          </w:p>
        </w:tc>
      </w:tr>
      <w:tr w:rsidR="00B87438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119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9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128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921</w:t>
            </w:r>
          </w:p>
        </w:tc>
      </w:tr>
      <w:tr w:rsidR="00B87438" w:rsidRPr="00C8551D" w:rsidTr="002D7D4D">
        <w:trPr>
          <w:gridAfter w:val="1"/>
          <w:wAfter w:w="9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548</w:t>
            </w:r>
          </w:p>
        </w:tc>
      </w:tr>
    </w:tbl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CD4062" w:rsidRDefault="004B5991" w:rsidP="00CD406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เงินลงทุนในหลักทรัพย์</w:t>
      </w:r>
      <w:r w:rsidR="00BA3355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- หุ้นกู้แปลงสภาพ </w:t>
      </w:r>
      <w:r w:rsidR="002D7D4D">
        <w:rPr>
          <w:rFonts w:ascii="Angsana New" w:hAnsi="Angsana New" w:hint="cs"/>
          <w:b/>
          <w:bCs/>
          <w:sz w:val="28"/>
          <w:szCs w:val="28"/>
          <w:cs/>
          <w:lang w:val="en-GB"/>
        </w:rPr>
        <w:t>-</w:t>
      </w:r>
      <w:r w:rsidR="00BA3355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p w:rsidR="002D7D4D" w:rsidRPr="002D7D4D" w:rsidRDefault="002D7D4D" w:rsidP="002D7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="Angsana New" w:hAnsi="Angsana New"/>
          <w:sz w:val="28"/>
          <w:szCs w:val="28"/>
          <w:lang w:val="en-GB"/>
        </w:rPr>
      </w:pPr>
      <w:r w:rsidRPr="002D7D4D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49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559"/>
        <w:gridCol w:w="283"/>
        <w:gridCol w:w="1560"/>
        <w:gridCol w:w="283"/>
        <w:gridCol w:w="1531"/>
        <w:gridCol w:w="28"/>
      </w:tblGrid>
      <w:tr w:rsidR="00BA3355" w:rsidRPr="00C8551D" w:rsidTr="000F18C6">
        <w:trPr>
          <w:gridAfter w:val="1"/>
          <w:wAfter w:w="28" w:type="dxa"/>
          <w:trHeight w:hRule="exact" w:val="432"/>
        </w:trPr>
        <w:tc>
          <w:tcPr>
            <w:tcW w:w="4252" w:type="dxa"/>
          </w:tcPr>
          <w:p w:rsidR="00BA3355" w:rsidRDefault="00BA3355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  <w:p w:rsidR="00343AAC" w:rsidRDefault="00343AAC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</w:p>
          <w:p w:rsidR="00343AAC" w:rsidRPr="00C8551D" w:rsidRDefault="00343AAC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16" w:type="dxa"/>
            <w:gridSpan w:val="5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3355" w:rsidRPr="00C8551D" w:rsidTr="000F18C6">
        <w:trPr>
          <w:trHeight w:hRule="exact" w:val="432"/>
        </w:trPr>
        <w:tc>
          <w:tcPr>
            <w:tcW w:w="4252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0F18C6">
        <w:trPr>
          <w:trHeight w:hRule="exact" w:val="432"/>
        </w:trPr>
        <w:tc>
          <w:tcPr>
            <w:tcW w:w="4252" w:type="dxa"/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C8551D" w:rsidTr="002D7D4D">
        <w:trPr>
          <w:trHeight w:hRule="exact" w:val="432"/>
        </w:trPr>
        <w:tc>
          <w:tcPr>
            <w:tcW w:w="4252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" w:name="_Hlk508821404"/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637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A3355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1B79B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3355" w:rsidRPr="00C8551D" w:rsidRDefault="00BA3355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4F477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BA3355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C30AE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2,898</w:t>
            </w:r>
          </w:p>
        </w:tc>
      </w:tr>
      <w:bookmarkEnd w:id="1"/>
      <w:tr w:rsidR="00C30AE0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4F17F8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4F17F8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4F17F8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1,533</w:t>
            </w:r>
          </w:p>
        </w:tc>
      </w:tr>
      <w:tr w:rsidR="00C30AE0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แปลงสภาพเป็นหุ้นสามัญ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4F17F8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(4,431)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4F17F8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4F17F8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(4,431)</w:t>
            </w:r>
          </w:p>
        </w:tc>
      </w:tr>
      <w:tr w:rsidR="00C30AE0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4F17F8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4F17F8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4F17F8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30AE0" w:rsidRPr="00C8551D" w:rsidTr="002D7D4D">
        <w:trPr>
          <w:trHeight w:hRule="exact"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30AE0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30AE0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C30AE0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898</w:t>
            </w:r>
          </w:p>
        </w:tc>
      </w:tr>
      <w:tr w:rsidR="00C30AE0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C30AE0" w:rsidRPr="00C8551D" w:rsidTr="002D7D4D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/.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ใมนา</w:t>
            </w:r>
          </w:p>
          <w:p w:rsidR="00343AAC" w:rsidRPr="00C8551D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30AE0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30AE0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</w:tr>
    </w:tbl>
    <w:p w:rsidR="00BA3355" w:rsidRPr="00C8551D" w:rsidRDefault="00BA3355" w:rsidP="00493C9A">
      <w:pPr>
        <w:pStyle w:val="a4"/>
        <w:widowControl/>
        <w:ind w:left="363" w:right="0"/>
        <w:jc w:val="thaiDistribute"/>
        <w:rPr>
          <w:rFonts w:ascii="Angsana New" w:hAnsi="Angsana New" w:cs="Angsana New"/>
          <w:b/>
          <w:bCs/>
          <w:cs/>
        </w:rPr>
        <w:sectPr w:rsidR="00BA3355" w:rsidRPr="00C8551D" w:rsidSect="00F96FD3">
          <w:headerReference w:type="default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:rsidR="00AC1A69" w:rsidRDefault="006E3C5E" w:rsidP="0090275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12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p w:rsidR="00CD4062" w:rsidRPr="00CD4062" w:rsidRDefault="00CD4062" w:rsidP="00EF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120" w:lineRule="auto"/>
        <w:ind w:left="425"/>
        <w:rPr>
          <w:rFonts w:ascii="Angsana New" w:hAnsi="Angsana New"/>
          <w:sz w:val="28"/>
          <w:szCs w:val="28"/>
          <w:cs/>
          <w:lang w:val="en-GB"/>
        </w:rPr>
      </w:pPr>
      <w:r w:rsidRPr="00CD4062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14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24"/>
        <w:gridCol w:w="261"/>
        <w:gridCol w:w="1418"/>
        <w:gridCol w:w="283"/>
        <w:gridCol w:w="993"/>
        <w:gridCol w:w="236"/>
        <w:gridCol w:w="1039"/>
        <w:gridCol w:w="284"/>
        <w:gridCol w:w="850"/>
        <w:gridCol w:w="284"/>
        <w:gridCol w:w="992"/>
        <w:gridCol w:w="284"/>
        <w:gridCol w:w="1134"/>
        <w:gridCol w:w="283"/>
        <w:gridCol w:w="992"/>
        <w:gridCol w:w="284"/>
        <w:gridCol w:w="1134"/>
      </w:tblGrid>
      <w:tr w:rsidR="007B231F" w:rsidRPr="00C8551D" w:rsidTr="000F18C6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  <w:vAlign w:val="bottom"/>
          </w:tcPr>
          <w:p w:rsidR="007B231F" w:rsidRPr="00C8551D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C8551D" w:rsidTr="00723FF3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7B231F" w:rsidRPr="00C8551D" w:rsidTr="00723FF3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001476" w:rsidRPr="00C8551D" w:rsidTr="000F18C6">
        <w:trPr>
          <w:trHeight w:hRule="exact" w:val="432"/>
        </w:trPr>
        <w:tc>
          <w:tcPr>
            <w:tcW w:w="3424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:rsidR="00001476" w:rsidRPr="0090275D" w:rsidRDefault="00613099" w:rsidP="000F18C6">
            <w:pPr>
              <w:pStyle w:val="a4"/>
              <w:widowControl/>
              <w:ind w:left="-96" w:right="-12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13099">
              <w:rPr>
                <w:rFonts w:asciiTheme="majorBidi" w:hAnsiTheme="majorBidi" w:cstheme="majorBidi"/>
                <w:spacing w:val="-6"/>
              </w:rPr>
              <w:t>30</w:t>
            </w:r>
            <w:r w:rsidR="00001476" w:rsidRPr="0090275D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A5161F">
              <w:rPr>
                <w:rFonts w:asciiTheme="majorBidi" w:hAnsiTheme="majorBidi" w:cstheme="majorBidi"/>
                <w:spacing w:val="-6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  <w:vAlign w:val="bottom"/>
          </w:tcPr>
          <w:p w:rsidR="00001476" w:rsidRPr="0090275D" w:rsidRDefault="00613099" w:rsidP="000F18C6">
            <w:pPr>
              <w:pStyle w:val="a4"/>
              <w:widowControl/>
              <w:tabs>
                <w:tab w:val="left" w:pos="261"/>
              </w:tabs>
              <w:ind w:left="-22" w:right="-145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001476" w:rsidRPr="0090275D" w:rsidRDefault="00001476" w:rsidP="0000147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90275D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001476" w:rsidRPr="0090275D" w:rsidRDefault="00613099" w:rsidP="000F18C6">
            <w:pPr>
              <w:pStyle w:val="a4"/>
              <w:widowControl/>
              <w:ind w:left="-96" w:right="-125"/>
              <w:jc w:val="center"/>
              <w:rPr>
                <w:rFonts w:asciiTheme="majorBidi" w:hAnsiTheme="majorBidi" w:cstheme="majorBidi"/>
                <w:cs/>
              </w:rPr>
            </w:pPr>
            <w:r w:rsidRPr="00A5161F">
              <w:rPr>
                <w:rFonts w:asciiTheme="majorBidi" w:hAnsiTheme="majorBidi" w:cstheme="majorBidi"/>
                <w:spacing w:val="-6"/>
              </w:rPr>
              <w:t>30</w:t>
            </w:r>
            <w:r w:rsidR="00001476" w:rsidRPr="00A5161F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A5161F" w:rsidRPr="00A5161F">
              <w:rPr>
                <w:rFonts w:asciiTheme="majorBidi" w:hAnsiTheme="majorBidi" w:cstheme="majorBidi"/>
                <w:spacing w:val="-6"/>
                <w:cs/>
              </w:rPr>
              <w:t>กันยายน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001476" w:rsidRPr="00723FF3" w:rsidRDefault="00613099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3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001476" w:rsidRPr="00723FF3" w:rsidRDefault="00613099" w:rsidP="000F18C6">
            <w:pPr>
              <w:pStyle w:val="a4"/>
              <w:widowControl/>
              <w:ind w:left="-143" w:right="-125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30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A5161F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001476" w:rsidRPr="00723FF3" w:rsidRDefault="00613099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001476" w:rsidRPr="00C8551D" w:rsidTr="000F18C6">
        <w:trPr>
          <w:trHeight w:hRule="exact" w:val="432"/>
        </w:trPr>
        <w:tc>
          <w:tcPr>
            <w:tcW w:w="3424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36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4" w:type="dxa"/>
          </w:tcPr>
          <w:p w:rsidR="00001476" w:rsidRPr="00C8551D" w:rsidRDefault="00001476" w:rsidP="000014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3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left="-143"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</w:tr>
      <w:tr w:rsidR="00B70FF9" w:rsidRPr="00C8551D" w:rsidTr="00CD4062">
        <w:trPr>
          <w:trHeight w:hRule="exact" w:val="432"/>
        </w:trPr>
        <w:tc>
          <w:tcPr>
            <w:tcW w:w="3424" w:type="dxa"/>
          </w:tcPr>
          <w:p w:rsidR="00B70FF9" w:rsidRPr="00C8551D" w:rsidRDefault="00B70FF9" w:rsidP="00001476">
            <w:pPr>
              <w:pStyle w:val="a4"/>
              <w:widowControl/>
              <w:ind w:left="34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61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3714E2" w:rsidRPr="00C8551D" w:rsidTr="00CF3167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456" w:right="-251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บริษัท </w:t>
            </w:r>
            <w:r w:rsidR="005F411D" w:rsidRPr="00C8551D">
              <w:rPr>
                <w:rFonts w:ascii="Angsana New" w:hAnsi="Angsana New" w:cs="Angsana New"/>
                <w:cs/>
              </w:rPr>
              <w:t xml:space="preserve">นิวพลัสนิตติ้ง จำกัด </w:t>
            </w:r>
            <w:r w:rsidRPr="00C8551D">
              <w:rPr>
                <w:rFonts w:ascii="Angsana New" w:hAnsi="Angsana New" w:cs="Angsana New"/>
                <w:cs/>
              </w:rPr>
              <w:t>(มหาชน)</w:t>
            </w:r>
          </w:p>
        </w:tc>
        <w:tc>
          <w:tcPr>
            <w:tcW w:w="261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:rsidR="003714E2" w:rsidRPr="00C8551D" w:rsidRDefault="003714E2" w:rsidP="00001476">
            <w:pPr>
              <w:pStyle w:val="a4"/>
              <w:widowControl/>
              <w:ind w:left="-131"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FF16BA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613099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14</w:t>
            </w:r>
            <w:r w:rsidR="003714E2" w:rsidRPr="00C8551D">
              <w:rPr>
                <w:rFonts w:ascii="Angsana New" w:hAnsi="Angsana New" w:cs="Angsana New"/>
                <w:cs/>
              </w:rPr>
              <w:t>.</w:t>
            </w:r>
            <w:r w:rsidRPr="00613099">
              <w:rPr>
                <w:rFonts w:ascii="Angsana New" w:hAnsi="Angsana New" w:cs="Angsana New"/>
              </w:rPr>
              <w:t>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613099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100</w:t>
            </w:r>
            <w:r w:rsidR="003E165D">
              <w:rPr>
                <w:rFonts w:ascii="Angsana New" w:hAnsi="Angsana New" w:cs="Angsana New"/>
              </w:rPr>
              <w:t>,</w:t>
            </w:r>
            <w:r w:rsidRPr="00613099">
              <w:rPr>
                <w:rFonts w:ascii="Angsana New" w:hAnsi="Angsana New" w:cs="Angsana New"/>
              </w:rPr>
              <w:t>000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4E2" w:rsidRPr="00C8551D" w:rsidRDefault="00FF16B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69</w:t>
            </w:r>
            <w:r w:rsidR="003714E2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4E2" w:rsidRPr="00C8551D" w:rsidRDefault="00FF16B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45,113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41</w:t>
            </w:r>
            <w:r w:rsidR="003714E2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780</w:t>
            </w:r>
          </w:p>
        </w:tc>
      </w:tr>
      <w:tr w:rsidR="003714E2" w:rsidRPr="00C8551D" w:rsidTr="00CF3167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551D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61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FF16B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(8,492)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707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FF16BA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714E2" w:rsidRPr="00C8551D" w:rsidTr="00CF3167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34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C8551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61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FF16B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61,440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3714E2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FF16B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45,113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3714E2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</w:p>
        </w:tc>
      </w:tr>
    </w:tbl>
    <w:p w:rsidR="000E19AF" w:rsidRPr="00C8551D" w:rsidRDefault="000E19AF" w:rsidP="00DC49BC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  <w:sectPr w:rsidR="000E19AF" w:rsidRPr="00C8551D" w:rsidSect="008A7A57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1440" w:bottom="994" w:left="1411" w:header="1282" w:footer="446" w:gutter="0"/>
          <w:cols w:space="720"/>
          <w:docGrid w:linePitch="245"/>
        </w:sect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9016AD" w:rsidRPr="008F06D1" w:rsidRDefault="009016AD" w:rsidP="00A46ED0">
      <w:pPr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line="240" w:lineRule="auto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8F06D1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ข้อมูลทางการเงินของบริษัทร่วมที่สำคัญ</w:t>
      </w:r>
    </w:p>
    <w:p w:rsidR="009016AD" w:rsidRPr="008F06D1" w:rsidRDefault="009016AD" w:rsidP="009016AD">
      <w:pPr>
        <w:tabs>
          <w:tab w:val="left" w:pos="350"/>
        </w:tabs>
        <w:spacing w:before="120"/>
        <w:ind w:left="792"/>
        <w:jc w:val="thaiDistribute"/>
        <w:rPr>
          <w:rFonts w:ascii="Angsana New" w:hAnsi="Angsana New"/>
          <w:sz w:val="28"/>
          <w:szCs w:val="28"/>
          <w:cs/>
        </w:rPr>
      </w:pPr>
      <w:r w:rsidRPr="008F06D1">
        <w:rPr>
          <w:rFonts w:ascii="Angsana New" w:hAnsi="Angsana New"/>
          <w:sz w:val="28"/>
          <w:szCs w:val="28"/>
          <w:cs/>
        </w:rPr>
        <w:t>ข้อมูลทางการเงินตามที่แสดงอยู่ในงบการเงินของบริษัทร่วมแห่งหนึ่งโดยสรุปมีดังนี้</w:t>
      </w:r>
    </w:p>
    <w:tbl>
      <w:tblPr>
        <w:tblW w:w="949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6"/>
        <w:gridCol w:w="1361"/>
        <w:gridCol w:w="1361"/>
        <w:gridCol w:w="1361"/>
        <w:gridCol w:w="1587"/>
        <w:gridCol w:w="1644"/>
        <w:gridCol w:w="56"/>
      </w:tblGrid>
      <w:tr w:rsidR="009016AD" w:rsidRPr="008F0948" w:rsidTr="00B55CF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016AD" w:rsidRPr="008F0948" w:rsidRDefault="009016AD" w:rsidP="009F435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3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8F0948" w:rsidRDefault="009016AD" w:rsidP="000F1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 xml:space="preserve"> (หน่วย</w:t>
            </w:r>
            <w:r w:rsidR="008562E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F0948">
              <w:rPr>
                <w:rFonts w:ascii="Angsana New" w:hAnsi="Angsana New"/>
                <w:szCs w:val="24"/>
                <w:cs/>
              </w:rPr>
              <w:t xml:space="preserve">: </w:t>
            </w:r>
            <w:r w:rsidRPr="008F0948">
              <w:rPr>
                <w:rFonts w:ascii="Angsana New" w:hAnsi="Angsana New" w:hint="cs"/>
                <w:szCs w:val="24"/>
                <w:cs/>
              </w:rPr>
              <w:t>พัน</w:t>
            </w:r>
            <w:r w:rsidRPr="008F0948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9016AD" w:rsidRPr="008F0948" w:rsidTr="00B55CFC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016AD" w:rsidRPr="008F0948" w:rsidRDefault="009016AD" w:rsidP="009F435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3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8F0948" w:rsidRDefault="009016AD" w:rsidP="000F1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2586" w:hanging="2586"/>
              <w:jc w:val="center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016AD" w:rsidRPr="008F0948" w:rsidTr="00B55CFC">
        <w:trPr>
          <w:gridAfter w:val="1"/>
          <w:wAfter w:w="56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8F0948" w:rsidRDefault="009016AD" w:rsidP="00495AE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8F0948" w:rsidRDefault="009016AD" w:rsidP="000F1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>ทุนเรียกชำระ</w:t>
            </w:r>
            <w:r w:rsidR="00984F91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8819AF">
              <w:rPr>
                <w:rFonts w:ascii="Angsana New" w:hAnsi="Angsana New"/>
                <w:szCs w:val="24"/>
                <w:cs/>
              </w:rPr>
              <w:t xml:space="preserve">ณ วันที่               </w:t>
            </w:r>
            <w:r w:rsidR="00613099" w:rsidRPr="00613099">
              <w:rPr>
                <w:rFonts w:ascii="Angsana New" w:hAnsi="Angsana New"/>
                <w:sz w:val="24"/>
                <w:szCs w:val="24"/>
              </w:rPr>
              <w:t>30</w:t>
            </w:r>
            <w:r w:rsidRPr="00DF54D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6634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DF54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2B1670" w:rsidRDefault="009016AD" w:rsidP="000F1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B1670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  <w:p w:rsidR="009016AD" w:rsidRPr="002B1670" w:rsidRDefault="009016AD" w:rsidP="000F1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167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              </w:t>
            </w:r>
            <w:r w:rsidR="002B1670" w:rsidRPr="002B16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3099" w:rsidRPr="002B1670">
              <w:rPr>
                <w:rFonts w:ascii="Angsana New" w:hAnsi="Angsana New"/>
                <w:sz w:val="24"/>
                <w:szCs w:val="24"/>
              </w:rPr>
              <w:t>30</w:t>
            </w:r>
            <w:r w:rsidRPr="002B16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6634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DF54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8F0948" w:rsidRDefault="009016AD" w:rsidP="000F1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:rsidR="009016AD" w:rsidRPr="008F0948" w:rsidRDefault="009016AD" w:rsidP="000F1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819AF">
              <w:rPr>
                <w:rFonts w:ascii="Angsana New" w:hAnsi="Angsana New"/>
                <w:szCs w:val="24"/>
                <w:cs/>
              </w:rPr>
              <w:t xml:space="preserve">ณ วันที่               </w:t>
            </w:r>
            <w:r w:rsidRPr="008819AF">
              <w:rPr>
                <w:rFonts w:ascii="Angsana New" w:hAnsi="Angsana New"/>
                <w:szCs w:val="24"/>
              </w:rPr>
              <w:t xml:space="preserve"> </w:t>
            </w:r>
            <w:r w:rsidR="00DF54D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6634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F54D0" w:rsidRPr="00DF54D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:rsidR="009016AD" w:rsidRPr="008819AF" w:rsidRDefault="009016AD" w:rsidP="000F18C6">
            <w:pPr>
              <w:tabs>
                <w:tab w:val="right" w:pos="7200"/>
                <w:tab w:val="right" w:pos="8540"/>
              </w:tabs>
              <w:ind w:left="-25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8819AF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:rsidR="009016AD" w:rsidRPr="008819AF" w:rsidRDefault="00F66340" w:rsidP="000F1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งวดเก้า</w:t>
            </w:r>
            <w:r w:rsidR="009016AD" w:rsidRPr="008819AF">
              <w:rPr>
                <w:rFonts w:ascii="Angsana New" w:hAnsi="Angsana New" w:hint="cs"/>
                <w:szCs w:val="24"/>
                <w:cs/>
              </w:rPr>
              <w:t>เดือน</w:t>
            </w:r>
            <w:r w:rsidR="009016AD" w:rsidRPr="008819AF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="009016A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2342E4">
              <w:rPr>
                <w:rFonts w:ascii="Angsana New" w:hAnsi="Angsana New"/>
                <w:szCs w:val="24"/>
              </w:rPr>
              <w:t xml:space="preserve">          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30</w:t>
            </w:r>
            <w:r w:rsidR="009016AD" w:rsidRPr="00DF54D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9016AD" w:rsidRPr="00DF54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:rsidR="009016AD" w:rsidRPr="008F0948" w:rsidRDefault="009016AD" w:rsidP="000F1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33" w:right="-121"/>
              <w:jc w:val="center"/>
              <w:rPr>
                <w:rFonts w:ascii="Angsana New" w:hAnsi="Angsana New"/>
                <w:szCs w:val="24"/>
              </w:rPr>
            </w:pPr>
            <w:r w:rsidRPr="008819AF">
              <w:rPr>
                <w:rFonts w:ascii="Angsana New" w:hAnsi="Angsana New" w:hint="cs"/>
                <w:szCs w:val="24"/>
                <w:cs/>
              </w:rPr>
              <w:t>กำไร</w:t>
            </w:r>
            <w:r>
              <w:rPr>
                <w:rFonts w:ascii="Angsana New" w:hAnsi="Angsana New"/>
                <w:szCs w:val="24"/>
                <w:cs/>
              </w:rPr>
              <w:t>สำหรับ</w:t>
            </w:r>
            <w:r w:rsidRPr="008819AF">
              <w:rPr>
                <w:rFonts w:ascii="Angsana New" w:hAnsi="Angsana New" w:hint="cs"/>
                <w:szCs w:val="24"/>
                <w:cs/>
              </w:rPr>
              <w:t>งวด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</w:t>
            </w:r>
            <w:r w:rsidR="00F66340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8819AF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8819AF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8819AF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="00613099" w:rsidRPr="002B1670">
              <w:rPr>
                <w:rFonts w:ascii="Angsana New" w:hAnsi="Angsana New"/>
                <w:sz w:val="24"/>
                <w:szCs w:val="24"/>
              </w:rPr>
              <w:t>30</w:t>
            </w:r>
            <w:r w:rsidR="00F6634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66340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DF54D0" w:rsidRPr="00DF54D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016AD" w:rsidRPr="008F0948" w:rsidTr="00B55CFC">
        <w:trPr>
          <w:gridAfter w:val="1"/>
          <w:wAfter w:w="56" w:type="dxa"/>
          <w:trHeight w:val="431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16AD" w:rsidRPr="008F06D1" w:rsidRDefault="008F06D1" w:rsidP="000F18C6">
            <w:pPr>
              <w:tabs>
                <w:tab w:val="clear" w:pos="227"/>
              </w:tabs>
              <w:ind w:left="318" w:right="-108" w:hanging="287"/>
              <w:rPr>
                <w:rFonts w:ascii="Angsana New" w:hAnsi="Angsana New"/>
                <w:szCs w:val="24"/>
                <w:cs/>
              </w:rPr>
            </w:pPr>
            <w:r w:rsidRPr="008F06D1">
              <w:rPr>
                <w:rFonts w:ascii="Angsana New" w:hAnsi="Angsana New"/>
                <w:spacing w:val="-4"/>
                <w:szCs w:val="24"/>
                <w:cs/>
              </w:rPr>
              <w:t>บริษัท นิวพลัสนิตติ้ง จำกัด (มหาชน)</w:t>
            </w:r>
            <w:r w:rsidR="00AD73F6">
              <w:rPr>
                <w:rFonts w:ascii="Angsana New" w:hAnsi="Angsana New" w:hint="cs"/>
                <w:spacing w:val="-4"/>
                <w:szCs w:val="24"/>
                <w:cs/>
              </w:rPr>
              <w:t xml:space="preserve"> และบริษัทย่อย</w:t>
            </w:r>
            <w:r w:rsidRPr="008F06D1">
              <w:rPr>
                <w:rFonts w:ascii="Angsana New" w:hAnsi="Angsana New"/>
                <w:spacing w:val="-4"/>
                <w:szCs w:val="24"/>
                <w:cs/>
              </w:rPr>
              <w:tab/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16AD" w:rsidRPr="008F06D1" w:rsidRDefault="00B40488" w:rsidP="000F18C6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16AD" w:rsidRPr="008F06D1" w:rsidRDefault="00B40488" w:rsidP="000F18C6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513,486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16AD" w:rsidRPr="008F06D1" w:rsidRDefault="00B40488" w:rsidP="000F18C6">
            <w:pPr>
              <w:ind w:left="-1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98,134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16AD" w:rsidRPr="008F06D1" w:rsidRDefault="00B40488" w:rsidP="000F18C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286,240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16AD" w:rsidRPr="008F06D1" w:rsidRDefault="00B40488" w:rsidP="000F18C6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31,129</w:t>
            </w:r>
          </w:p>
        </w:tc>
      </w:tr>
    </w:tbl>
    <w:p w:rsidR="00AD7EA2" w:rsidRDefault="00AD7EA2" w:rsidP="00AD7EA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9A2297" w:rsidRPr="009A2297" w:rsidRDefault="009A2297" w:rsidP="00BC1EF1">
      <w:pPr>
        <w:pStyle w:val="a"/>
        <w:tabs>
          <w:tab w:val="clear" w:pos="1080"/>
        </w:tabs>
        <w:ind w:left="426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2524D0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>งบการเงินระหว่างกาล</w:t>
      </w:r>
      <w:r w:rsidRPr="002524D0">
        <w:rPr>
          <w:rFonts w:ascii="Angsana New" w:hAnsi="Angsana New" w:cs="Angsana New"/>
          <w:sz w:val="28"/>
          <w:szCs w:val="28"/>
          <w:cs/>
        </w:rPr>
        <w:t xml:space="preserve">ที่แสดงเงินลงทุนตามวิธีส่วนได้เสีย </w:t>
      </w:r>
      <w:r w:rsidR="00984F91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Pr="002524D0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ณ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วันที่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="00880DDC">
        <w:rPr>
          <w:rFonts w:ascii="Angsana New" w:hAnsi="Angsana New" w:cs="Angsana New"/>
          <w:sz w:val="28"/>
          <w:szCs w:val="28"/>
          <w:cs/>
          <w:lang w:val="en-US"/>
        </w:rPr>
        <w:t xml:space="preserve"> กันยายน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แบ่งกำไรจากบริษัทร่วมสำหรับงวดเก้า</w:t>
      </w:r>
      <w:r w:rsidRPr="002524D0">
        <w:rPr>
          <w:rFonts w:ascii="Angsana New" w:hAnsi="Angsana New" w:cs="Angsana New"/>
          <w:sz w:val="28"/>
          <w:szCs w:val="28"/>
          <w:cs/>
        </w:rPr>
        <w:t>เดือนสิ้นสุดวันที่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Pr="002524D0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880DDC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="00AC53E6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ถือตาม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งบการเงินระหว่างกาล</w:t>
      </w:r>
      <w:r w:rsidRPr="00255085">
        <w:rPr>
          <w:rFonts w:ascii="Angsana New" w:hAnsi="Angsana New" w:cs="Angsana New"/>
          <w:sz w:val="28"/>
          <w:szCs w:val="28"/>
          <w:cs/>
        </w:rPr>
        <w:t>รวม</w:t>
      </w:r>
      <w:r w:rsidR="00880DDC">
        <w:rPr>
          <w:rFonts w:ascii="Angsana New" w:hAnsi="Angsana New" w:cs="Angsana New"/>
          <w:sz w:val="28"/>
          <w:szCs w:val="28"/>
          <w:cs/>
          <w:lang w:val="en-US"/>
        </w:rPr>
        <w:t>สำหรับงวดเก้า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เดือน</w:t>
      </w:r>
      <w:r w:rsidRPr="00255085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80DD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กันยายน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นิวพลัสนิตติ้ง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จำกัด(มหาชน) และบริษัทย่อย ซึ่งสอบทานโดยผู้สอบบัญชีอื่น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="00880DDC">
        <w:rPr>
          <w:rFonts w:ascii="Angsana New" w:hAnsi="Angsana New" w:cs="Angsana New"/>
          <w:sz w:val="28"/>
          <w:szCs w:val="28"/>
          <w:cs/>
          <w:lang w:val="en-US"/>
        </w:rPr>
        <w:t xml:space="preserve"> กันยายน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และวันที่ 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</w:t>
      </w:r>
      <w:r w:rsidR="000E6766">
        <w:rPr>
          <w:rFonts w:ascii="Angsana New" w:hAnsi="Angsana New" w:cs="Angsana New"/>
          <w:sz w:val="28"/>
          <w:szCs w:val="28"/>
          <w:lang w:val="en-US"/>
        </w:rPr>
        <w:t>60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0E6766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0E6766" w:rsidRPr="000E6766">
        <w:rPr>
          <w:rFonts w:ascii="Angsana New" w:hAnsi="Angsana New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0E6766" w:rsidRPr="00AC7DA9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</w:t>
      </w:r>
      <w:r w:rsidR="00AC7DA9" w:rsidRPr="00AC7DA9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5.11</w:t>
      </w:r>
      <w:r w:rsidRPr="00AC7DA9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AC7DA9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>บาท</w:t>
      </w:r>
      <w:r w:rsidRPr="000E6766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 และ </w:t>
      </w:r>
      <w:r w:rsidR="000E6766" w:rsidRPr="000E6766">
        <w:rPr>
          <w:rFonts w:ascii="Angsana New" w:hAnsi="Angsana New" w:cs="Angsana New"/>
          <w:sz w:val="28"/>
          <w:szCs w:val="28"/>
          <w:lang w:val="en-US"/>
        </w:rPr>
        <w:t>41.78</w:t>
      </w:r>
      <w:r w:rsidRPr="00255085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247BC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จากบริษัทร่วมนี้สำหรับงวดเก้า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247BC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กันยายน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</w:t>
      </w:r>
      <w:r w:rsidR="000E6766">
        <w:rPr>
          <w:rFonts w:ascii="Angsana New" w:hAnsi="Angsana New" w:cs="Angsana New"/>
          <w:sz w:val="28"/>
          <w:szCs w:val="28"/>
          <w:lang w:val="en-US"/>
        </w:rPr>
        <w:t>60</w:t>
      </w:r>
      <w:r w:rsidRPr="00255085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AC7DA9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0E6766" w:rsidRPr="00AC7DA9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AC7DA9" w:rsidRPr="00AC7DA9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3.73</w:t>
      </w:r>
      <w:r w:rsidRPr="00AC7DA9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 xml:space="preserve"> </w:t>
      </w:r>
      <w:r w:rsidRPr="00AC7DA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C7DA9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EA0ED4">
        <w:rPr>
          <w:rFonts w:ascii="Angsana New" w:hAnsi="Angsana New" w:cs="Angsana New"/>
          <w:sz w:val="28"/>
          <w:szCs w:val="28"/>
          <w:lang w:val="en-US"/>
        </w:rPr>
        <w:t>3.94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</w:p>
    <w:p w:rsidR="004E3F0A" w:rsidRDefault="00555BC9" w:rsidP="00984F9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เงินลงทุนทั่วไป</w:t>
      </w:r>
      <w:r w:rsidR="004E3F0A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FE5E2D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หุ้นทุน </w:t>
      </w:r>
      <w:r w:rsidR="00F36721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FE5E2D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p w:rsidR="00CD4062" w:rsidRPr="00CD4062" w:rsidRDefault="00CD4062" w:rsidP="00BC1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sz w:val="28"/>
          <w:szCs w:val="28"/>
          <w:cs/>
          <w:lang w:val="en-GB"/>
        </w:rPr>
      </w:pPr>
      <w:r w:rsidRPr="00CD4062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32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82"/>
        <w:gridCol w:w="1559"/>
        <w:gridCol w:w="283"/>
        <w:gridCol w:w="1560"/>
        <w:gridCol w:w="283"/>
        <w:gridCol w:w="1531"/>
        <w:gridCol w:w="28"/>
      </w:tblGrid>
      <w:tr w:rsidR="003700A6" w:rsidRPr="00C8551D" w:rsidTr="000F18C6">
        <w:trPr>
          <w:gridAfter w:val="1"/>
          <w:wAfter w:w="28" w:type="dxa"/>
          <w:trHeight w:hRule="exact" w:val="432"/>
        </w:trPr>
        <w:tc>
          <w:tcPr>
            <w:tcW w:w="4082" w:type="dxa"/>
            <w:vAlign w:val="center"/>
          </w:tcPr>
          <w:p w:rsidR="003700A6" w:rsidRPr="00C8551D" w:rsidRDefault="003700A6" w:rsidP="00B82C0B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216" w:type="dxa"/>
            <w:gridSpan w:val="5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10678" w:rsidRPr="00C8551D" w:rsidTr="000F18C6">
        <w:trPr>
          <w:trHeight w:hRule="exact" w:val="432"/>
        </w:trPr>
        <w:tc>
          <w:tcPr>
            <w:tcW w:w="4082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678" w:rsidRPr="00C8551D" w:rsidTr="000F18C6">
        <w:trPr>
          <w:trHeight w:hRule="exact" w:val="432"/>
        </w:trPr>
        <w:tc>
          <w:tcPr>
            <w:tcW w:w="4082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277D5F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256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1A6D2C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675D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675D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675D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962</w:t>
            </w: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5A7EE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(1,694</w:t>
            </w:r>
            <w:r w:rsidR="002C761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2C7613" w:rsidP="005A7E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(9,99</w:t>
            </w:r>
            <w:r w:rsidR="005A7E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216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(11,692</w:t>
            </w:r>
            <w:r w:rsidR="002C761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2C761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11,50</w:t>
            </w:r>
            <w:r w:rsidR="005A7EE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2C761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6,76</w:t>
            </w:r>
            <w:r w:rsidR="005A7EE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2C761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18,270</w:t>
            </w: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B3472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962</w:t>
            </w: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693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10678" w:rsidRPr="00C8551D" w:rsidTr="00984F91">
        <w:trPr>
          <w:trHeight w:hRule="exact" w:val="432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</w:tbl>
    <w:p w:rsidR="0033708A" w:rsidRPr="00C8551D" w:rsidRDefault="00A93AB8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ที่ดิน อาคาร และอุปกรณ์ - สุทธิ </w:t>
      </w:r>
    </w:p>
    <w:p w:rsidR="00AC1D5A" w:rsidRPr="00C8551D" w:rsidRDefault="00AC1D5A" w:rsidP="00912740">
      <w:pPr>
        <w:tabs>
          <w:tab w:val="clear" w:pos="227"/>
          <w:tab w:val="clear" w:pos="454"/>
          <w:tab w:val="clear" w:pos="680"/>
          <w:tab w:val="left" w:pos="3390"/>
        </w:tabs>
        <w:spacing w:before="120" w:after="120" w:line="240" w:lineRule="auto"/>
        <w:ind w:left="426"/>
        <w:jc w:val="both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t>รายก</w:t>
      </w:r>
      <w:r w:rsidR="00D8077B" w:rsidRPr="00C8551D">
        <w:rPr>
          <w:rFonts w:ascii="Angsana New" w:hAnsi="Angsana New"/>
          <w:sz w:val="28"/>
          <w:szCs w:val="28"/>
          <w:cs/>
        </w:rPr>
        <w:t>ารเคลื่อนไหวอย่างย่อสำหรับงวด</w:t>
      </w:r>
      <w:r w:rsidR="0092562E">
        <w:rPr>
          <w:rFonts w:ascii="Angsana New" w:hAnsi="Angsana New"/>
          <w:sz w:val="28"/>
          <w:szCs w:val="28"/>
          <w:cs/>
        </w:rPr>
        <w:t>เก้า</w:t>
      </w:r>
      <w:r w:rsidRPr="00C8551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025F5">
        <w:rPr>
          <w:rFonts w:ascii="Angsana New" w:hAnsi="Angsana New"/>
          <w:sz w:val="28"/>
          <w:szCs w:val="28"/>
        </w:rPr>
        <w:t>30</w:t>
      </w:r>
      <w:r w:rsidR="001A6D2C" w:rsidRPr="00C8551D">
        <w:rPr>
          <w:rFonts w:ascii="Angsana New" w:hAnsi="Angsana New"/>
          <w:sz w:val="28"/>
          <w:szCs w:val="28"/>
        </w:rPr>
        <w:t xml:space="preserve"> </w:t>
      </w:r>
      <w:r w:rsidR="0092562E">
        <w:rPr>
          <w:rFonts w:ascii="Angsana New" w:hAnsi="Angsana New" w:hint="cs"/>
          <w:sz w:val="28"/>
          <w:szCs w:val="28"/>
          <w:cs/>
        </w:rPr>
        <w:t>กันยายน</w:t>
      </w:r>
      <w:r w:rsidR="001A6D2C" w:rsidRPr="00C8551D">
        <w:rPr>
          <w:rFonts w:ascii="Angsana New" w:hAnsi="Angsana New"/>
          <w:sz w:val="28"/>
          <w:szCs w:val="28"/>
          <w:cs/>
        </w:rPr>
        <w:t xml:space="preserve"> </w:t>
      </w:r>
      <w:r w:rsidR="00C025F5">
        <w:rPr>
          <w:rFonts w:ascii="Angsana New" w:hAnsi="Angsana New"/>
          <w:sz w:val="28"/>
          <w:szCs w:val="28"/>
        </w:rPr>
        <w:t>2561</w:t>
      </w:r>
      <w:r w:rsidR="001A6D2C" w:rsidRPr="00C8551D">
        <w:rPr>
          <w:rFonts w:ascii="Angsana New" w:hAnsi="Angsana New"/>
          <w:sz w:val="28"/>
          <w:szCs w:val="28"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86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86"/>
        <w:gridCol w:w="164"/>
        <w:gridCol w:w="2976"/>
        <w:gridCol w:w="1560"/>
      </w:tblGrid>
      <w:tr w:rsidR="00AC1D5A" w:rsidRPr="00C8551D" w:rsidTr="00984F91">
        <w:trPr>
          <w:cantSplit/>
          <w:trHeight w:hRule="exact" w:val="432"/>
        </w:trPr>
        <w:tc>
          <w:tcPr>
            <w:tcW w:w="4586" w:type="dxa"/>
          </w:tcPr>
          <w:p w:rsidR="00AC1D5A" w:rsidRPr="00C8551D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481766828"/>
          </w:p>
        </w:tc>
        <w:tc>
          <w:tcPr>
            <w:tcW w:w="164" w:type="dxa"/>
          </w:tcPr>
          <w:p w:rsidR="00AC1D5A" w:rsidRPr="00C8551D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AC1D5A" w:rsidRPr="00C8551D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:rsidR="00AC1D5A" w:rsidRPr="00C8551D" w:rsidRDefault="00AC1D5A" w:rsidP="0098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6001FD">
            <w:pPr>
              <w:tabs>
                <w:tab w:val="clear" w:pos="227"/>
                <w:tab w:val="clear" w:pos="454"/>
                <w:tab w:val="left" w:pos="779"/>
                <w:tab w:val="left" w:pos="3390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43419" w:rsidRPr="00C8551D" w:rsidRDefault="00613099" w:rsidP="004950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</w:t>
            </w:r>
            <w:r w:rsidR="00043419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526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6001FD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142" w:hanging="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EB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</w:t>
            </w:r>
            <w:r w:rsidR="00BF6E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43419" w:rsidRPr="00C8551D" w:rsidRDefault="00411363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3,358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6001FD">
            <w:pPr>
              <w:tabs>
                <w:tab w:val="clear" w:pos="227"/>
                <w:tab w:val="left" w:pos="354"/>
                <w:tab w:val="left" w:pos="3390"/>
              </w:tabs>
              <w:spacing w:line="240" w:lineRule="auto"/>
              <w:ind w:left="142" w:hanging="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419" w:rsidRPr="00C8551D" w:rsidRDefault="00411363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(3,687)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AC53E6" w:rsidRDefault="00043419" w:rsidP="006001FD">
            <w:pPr>
              <w:tabs>
                <w:tab w:val="left" w:pos="354"/>
                <w:tab w:val="left" w:pos="3390"/>
              </w:tabs>
              <w:spacing w:line="240" w:lineRule="auto"/>
              <w:ind w:left="142" w:hanging="1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53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613099" w:rsidRPr="00AC53E6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C53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F7CF7" w:rsidRPr="00AC53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C53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13099" w:rsidRPr="00AC53E6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64" w:type="dxa"/>
          </w:tcPr>
          <w:p w:rsidR="00043419" w:rsidRPr="00AC53E6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AC53E6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3419" w:rsidRPr="00AC53E6" w:rsidRDefault="00411363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53E6">
              <w:rPr>
                <w:rFonts w:ascii="Angsana New" w:hAnsi="Angsana New"/>
                <w:sz w:val="28"/>
                <w:szCs w:val="28"/>
                <w:lang w:val="en-US"/>
              </w:rPr>
              <w:t>28,197</w:t>
            </w:r>
          </w:p>
        </w:tc>
      </w:tr>
    </w:tbl>
    <w:bookmarkEnd w:id="2"/>
    <w:p w:rsidR="00B33FCD" w:rsidRDefault="00AC1D5A" w:rsidP="00522C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:rsidR="00BF6EBD" w:rsidRPr="00BF6EBD" w:rsidRDefault="00BF6EBD" w:rsidP="00BF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/>
        <w:ind w:left="425"/>
        <w:rPr>
          <w:rFonts w:ascii="Angsana New" w:hAnsi="Angsana New"/>
          <w:sz w:val="28"/>
          <w:szCs w:val="28"/>
          <w:lang w:val="en-GB"/>
        </w:rPr>
      </w:pPr>
      <w:r w:rsidRPr="00BF6EBD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30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236"/>
        <w:gridCol w:w="1550"/>
        <w:gridCol w:w="10"/>
      </w:tblGrid>
      <w:tr w:rsidR="00AC1D5A" w:rsidRPr="00C8551D" w:rsidTr="00984F91">
        <w:trPr>
          <w:gridAfter w:val="1"/>
          <w:wAfter w:w="10" w:type="dxa"/>
          <w:trHeight w:hRule="exact" w:val="403"/>
        </w:trPr>
        <w:tc>
          <w:tcPr>
            <w:tcW w:w="5953" w:type="dxa"/>
          </w:tcPr>
          <w:p w:rsidR="00AC1D5A" w:rsidRPr="00C8551D" w:rsidRDefault="00AC1D5A" w:rsidP="00421C7D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:rsidR="00AC1D5A" w:rsidRPr="00C8551D" w:rsidRDefault="00AC1D5A" w:rsidP="0098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</w:tcPr>
          <w:p w:rsidR="00EE14D2" w:rsidRPr="00C8551D" w:rsidRDefault="00EE14D2" w:rsidP="00421C7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EE14D2" w:rsidRPr="00C8551D" w:rsidRDefault="0058530F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:rsidR="00EE14D2" w:rsidRPr="00C8551D" w:rsidRDefault="00EE14D2" w:rsidP="00421C7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E14D2" w:rsidRPr="00C8551D" w:rsidRDefault="0058530F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</w:tcPr>
          <w:p w:rsidR="00AC1D5A" w:rsidRPr="00C8551D" w:rsidRDefault="00AC1D5A" w:rsidP="00421C7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C1D5A" w:rsidRPr="00C8551D" w:rsidRDefault="00613099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 w:rsidR="0092562E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5853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:rsidR="00AC1D5A" w:rsidRPr="00C8551D" w:rsidRDefault="00613099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8530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</w:tcPr>
          <w:p w:rsidR="00AC1D5A" w:rsidRPr="00C8551D" w:rsidRDefault="00AC1D5A" w:rsidP="00421C7D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</w:tcPr>
          <w:p w:rsidR="00AC1D5A" w:rsidRPr="00C8551D" w:rsidRDefault="00AC1D5A" w:rsidP="0055096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559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  <w:shd w:val="clear" w:color="auto" w:fill="auto"/>
          </w:tcPr>
          <w:p w:rsidR="001623FE" w:rsidRPr="0047446C" w:rsidRDefault="001623FE" w:rsidP="0055096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043419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(อัตราดอกเบี้ยร้อยละ 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8E628A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</w:t>
            </w:r>
            <w:r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18254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18254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75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2562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="00A54DAE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1623FE" w:rsidRPr="00C8551D" w:rsidRDefault="001623FE" w:rsidP="0016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623FE" w:rsidRPr="00C8551D" w:rsidRDefault="001623FE" w:rsidP="0016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1623FE" w:rsidRPr="00C8551D" w:rsidRDefault="001623FE" w:rsidP="0016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  <w:shd w:val="clear" w:color="auto" w:fill="auto"/>
          </w:tcPr>
          <w:p w:rsidR="001623FE" w:rsidRPr="0047446C" w:rsidRDefault="001623FE" w:rsidP="0055096E">
            <w:pPr>
              <w:pStyle w:val="Heading5"/>
              <w:tabs>
                <w:tab w:val="left" w:pos="327"/>
              </w:tabs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43419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75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23FE" w:rsidRPr="00C8551D" w:rsidRDefault="008C013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1623FE" w:rsidRPr="00C8551D" w:rsidRDefault="00613099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E56C78" w:rsidRPr="00C855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241</w:t>
            </w: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  <w:shd w:val="clear" w:color="auto" w:fill="auto"/>
          </w:tcPr>
          <w:p w:rsidR="001623FE" w:rsidRPr="0047446C" w:rsidRDefault="001623FE" w:rsidP="0055096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1623FE" w:rsidRPr="00C8551D" w:rsidRDefault="001623FE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  <w:shd w:val="clear" w:color="auto" w:fill="auto"/>
          </w:tcPr>
          <w:p w:rsidR="001623FE" w:rsidRPr="0047446C" w:rsidRDefault="001623FE" w:rsidP="0055096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1623FE" w:rsidRPr="00C8551D" w:rsidRDefault="001623FE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  <w:shd w:val="clear" w:color="auto" w:fill="auto"/>
          </w:tcPr>
          <w:p w:rsidR="001623FE" w:rsidRPr="0047446C" w:rsidRDefault="001623FE" w:rsidP="0055096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43419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(อัตราดอกเบี้ยร้อยละ 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C6263A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18254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18254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="00A54DAE"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92562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1623FE" w:rsidRPr="00C8551D" w:rsidRDefault="001623FE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  <w:shd w:val="clear" w:color="auto" w:fill="auto"/>
          </w:tcPr>
          <w:p w:rsidR="00E56C78" w:rsidRPr="00C8551D" w:rsidRDefault="00E56C78" w:rsidP="0055096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043419"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45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6C78" w:rsidRPr="00C8551D" w:rsidRDefault="008C013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56C78" w:rsidRPr="00C8551D" w:rsidRDefault="00E56C78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E56C78" w:rsidRPr="00C8551D" w:rsidRDefault="00613099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</w:t>
            </w:r>
            <w:r w:rsidR="00E56C78" w:rsidRPr="00C855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7E6711" w:rsidRPr="00C8551D" w:rsidTr="00984F91">
        <w:trPr>
          <w:trHeight w:hRule="exact" w:val="403"/>
        </w:trPr>
        <w:tc>
          <w:tcPr>
            <w:tcW w:w="5953" w:type="dxa"/>
            <w:shd w:val="clear" w:color="auto" w:fill="auto"/>
          </w:tcPr>
          <w:p w:rsidR="00E56C78" w:rsidRPr="00C8551D" w:rsidRDefault="00E56C78" w:rsidP="0055096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47446C" w:rsidRPr="004744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C78" w:rsidRPr="00C8551D" w:rsidRDefault="008C013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87,354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56C78" w:rsidRPr="00C8551D" w:rsidRDefault="00E56C78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C78" w:rsidRPr="00C8551D" w:rsidRDefault="00613099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102</w:t>
            </w:r>
            <w:r w:rsidR="00E56C78" w:rsidRPr="00C855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</w:tr>
    </w:tbl>
    <w:p w:rsidR="00D8077B" w:rsidRDefault="00B33FCD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A54DAE" w:rsidRPr="00C8551D">
        <w:rPr>
          <w:rFonts w:ascii="Angsana New" w:hAnsi="Angsana New"/>
          <w:sz w:val="28"/>
          <w:szCs w:val="28"/>
        </w:rPr>
        <w:t xml:space="preserve"> </w:t>
      </w:r>
      <w:r w:rsidR="00BD3636">
        <w:rPr>
          <w:rFonts w:ascii="Angsana New" w:hAnsi="Angsana New" w:hint="cs"/>
          <w:sz w:val="28"/>
          <w:szCs w:val="28"/>
          <w:cs/>
        </w:rPr>
        <w:t>กันยายน</w:t>
      </w:r>
      <w:r w:rsidR="00485F06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Pr="00C8551D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="00033513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Pr="00C8551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</w:t>
      </w:r>
      <w:r w:rsidR="00473494" w:rsidRPr="00C8551D">
        <w:rPr>
          <w:rFonts w:ascii="Angsana New" w:hAnsi="Angsana New"/>
          <w:sz w:val="28"/>
          <w:szCs w:val="28"/>
          <w:cs/>
        </w:rPr>
        <w:t>ินกู้ยืมระยะสั้นจากสถาบันการเงิน</w:t>
      </w:r>
      <w:r w:rsidRPr="00C8551D">
        <w:rPr>
          <w:rFonts w:ascii="Angsana New" w:hAnsi="Angsana New"/>
          <w:sz w:val="28"/>
          <w:szCs w:val="28"/>
          <w:cs/>
        </w:rPr>
        <w:t>คงเหลือ</w:t>
      </w:r>
      <w:r w:rsidRPr="0047446C">
        <w:rPr>
          <w:rFonts w:ascii="Angsana New" w:hAnsi="Angsana New"/>
          <w:sz w:val="28"/>
          <w:szCs w:val="28"/>
          <w:cs/>
        </w:rPr>
        <w:t xml:space="preserve">จำนวน </w:t>
      </w:r>
      <w:r w:rsidR="0018254E" w:rsidRPr="0018254E">
        <w:rPr>
          <w:rFonts w:ascii="Angsana New" w:hAnsi="Angsana New"/>
          <w:sz w:val="28"/>
          <w:szCs w:val="28"/>
        </w:rPr>
        <w:t>332</w:t>
      </w:r>
      <w:r w:rsidR="00CA0E7F" w:rsidRPr="0018254E">
        <w:rPr>
          <w:rFonts w:ascii="Angsana New" w:hAnsi="Angsana New"/>
          <w:sz w:val="28"/>
          <w:szCs w:val="28"/>
          <w:cs/>
        </w:rPr>
        <w:t xml:space="preserve"> </w:t>
      </w:r>
      <w:r w:rsidRPr="0018254E">
        <w:rPr>
          <w:rFonts w:ascii="Angsana New" w:hAnsi="Angsana New"/>
          <w:sz w:val="28"/>
          <w:szCs w:val="28"/>
          <w:cs/>
        </w:rPr>
        <w:t>ล้านบาท</w:t>
      </w:r>
      <w:r w:rsidRPr="00C8551D">
        <w:rPr>
          <w:rFonts w:ascii="Angsana New" w:hAnsi="Angsana New"/>
          <w:sz w:val="28"/>
          <w:szCs w:val="28"/>
          <w:cs/>
        </w:rPr>
        <w:t xml:space="preserve"> และ </w:t>
      </w:r>
      <w:r w:rsidR="00613099" w:rsidRPr="00613099">
        <w:rPr>
          <w:rFonts w:ascii="Angsana New" w:hAnsi="Angsana New"/>
          <w:sz w:val="28"/>
          <w:szCs w:val="28"/>
        </w:rPr>
        <w:t>317</w:t>
      </w:r>
      <w:r w:rsidRPr="00C8551D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9A2297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9A2297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9A2297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9A2297" w:rsidRPr="00C8551D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19469C" w:rsidRPr="00C8551D" w:rsidRDefault="0019469C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กำไรต่อหุ้นขั้นพื้นฐาน</w:t>
      </w:r>
    </w:p>
    <w:p w:rsidR="0019469C" w:rsidRPr="00C8551D" w:rsidRDefault="005B73D1" w:rsidP="00984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9611E7">
        <w:rPr>
          <w:rFonts w:ascii="Angsana New" w:hAnsi="Angsana New"/>
          <w:spacing w:val="6"/>
          <w:sz w:val="28"/>
          <w:szCs w:val="28"/>
          <w:cs/>
        </w:rPr>
        <w:t>กำไร</w:t>
      </w:r>
      <w:r w:rsidR="00BB0601" w:rsidRPr="009611E7">
        <w:rPr>
          <w:rFonts w:ascii="Angsana New" w:hAnsi="Angsana New"/>
          <w:spacing w:val="6"/>
          <w:sz w:val="28"/>
          <w:szCs w:val="28"/>
          <w:cs/>
        </w:rPr>
        <w:t>ต่อหุ้นขั้นพื้นฐานสำหรับงวด</w:t>
      </w:r>
      <w:r w:rsidR="00D44BF9" w:rsidRPr="009611E7">
        <w:rPr>
          <w:rFonts w:ascii="Angsana New" w:hAnsi="Angsana New" w:hint="cs"/>
          <w:spacing w:val="6"/>
          <w:sz w:val="28"/>
          <w:szCs w:val="28"/>
          <w:cs/>
        </w:rPr>
        <w:t>สามเดือนและ</w:t>
      </w:r>
      <w:r w:rsidR="00BD3636">
        <w:rPr>
          <w:rFonts w:ascii="Angsana New" w:hAnsi="Angsana New"/>
          <w:spacing w:val="6"/>
          <w:sz w:val="28"/>
          <w:szCs w:val="28"/>
          <w:cs/>
        </w:rPr>
        <w:t>เก้า</w:t>
      </w:r>
      <w:r w:rsidR="00E543BB" w:rsidRPr="009611E7">
        <w:rPr>
          <w:rFonts w:ascii="Angsana New" w:hAnsi="Angsana New"/>
          <w:spacing w:val="6"/>
          <w:sz w:val="28"/>
          <w:szCs w:val="28"/>
          <w:cs/>
        </w:rPr>
        <w:t xml:space="preserve">เดือนสิ้นสุดวันที่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30</w:t>
      </w:r>
      <w:r w:rsidR="00BB0601" w:rsidRPr="009611E7">
        <w:rPr>
          <w:rFonts w:ascii="Angsana New" w:hAnsi="Angsana New"/>
          <w:spacing w:val="6"/>
          <w:sz w:val="28"/>
          <w:szCs w:val="28"/>
        </w:rPr>
        <w:t xml:space="preserve"> </w:t>
      </w:r>
      <w:r w:rsidR="00BD3636">
        <w:rPr>
          <w:rFonts w:ascii="Angsana New" w:hAnsi="Angsana New" w:hint="cs"/>
          <w:spacing w:val="6"/>
          <w:sz w:val="28"/>
          <w:szCs w:val="28"/>
          <w:cs/>
        </w:rPr>
        <w:t>กันยายน</w:t>
      </w:r>
      <w:r w:rsidR="00E543BB" w:rsidRPr="009611E7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2561</w:t>
      </w:r>
      <w:r w:rsidR="00E543BB" w:rsidRPr="009611E7">
        <w:rPr>
          <w:rFonts w:ascii="Angsana New" w:hAnsi="Angsana New"/>
          <w:spacing w:val="6"/>
          <w:sz w:val="28"/>
          <w:szCs w:val="28"/>
          <w:cs/>
        </w:rPr>
        <w:t xml:space="preserve"> และ 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2560</w:t>
      </w:r>
      <w:r w:rsidR="00B26FF6" w:rsidRPr="009611E7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9611E7">
        <w:rPr>
          <w:rFonts w:ascii="Angsana New" w:hAnsi="Angsana New"/>
          <w:spacing w:val="6"/>
          <w:sz w:val="28"/>
          <w:szCs w:val="28"/>
          <w:cs/>
        </w:rPr>
        <w:t>คำนวณจากกำไ</w:t>
      </w:r>
      <w:r w:rsidR="00984F91">
        <w:rPr>
          <w:rFonts w:ascii="Angsana New" w:hAnsi="Angsana New"/>
          <w:spacing w:val="6"/>
          <w:sz w:val="28"/>
          <w:szCs w:val="28"/>
          <w:cs/>
        </w:rPr>
        <w:t>ร</w:t>
      </w:r>
      <w:r w:rsidR="00E543BB" w:rsidRPr="009611E7">
        <w:rPr>
          <w:rFonts w:ascii="Angsana New" w:hAnsi="Angsana New"/>
          <w:spacing w:val="4"/>
          <w:sz w:val="28"/>
          <w:szCs w:val="28"/>
          <w:cs/>
        </w:rPr>
        <w:t>สำหรับงวด</w:t>
      </w:r>
      <w:r w:rsidR="0019469C" w:rsidRPr="009611E7">
        <w:rPr>
          <w:rFonts w:ascii="Angsana New" w:hAnsi="Angsana New"/>
          <w:spacing w:val="4"/>
          <w:sz w:val="28"/>
          <w:szCs w:val="28"/>
          <w:cs/>
        </w:rPr>
        <w:t>ที่เป็นส่วนของผู้ถือหุ้นสามัญของบริษัทและจำนวนหุ้</w:t>
      </w:r>
      <w:r w:rsidR="00E543BB" w:rsidRPr="009611E7">
        <w:rPr>
          <w:rFonts w:ascii="Angsana New" w:hAnsi="Angsana New"/>
          <w:spacing w:val="4"/>
          <w:sz w:val="28"/>
          <w:szCs w:val="28"/>
          <w:cs/>
        </w:rPr>
        <w:t>นสามัญที่ออกจำหน่ายแล้วระหว่างงวด</w:t>
      </w:r>
      <w:r w:rsidR="0019469C" w:rsidRPr="009611E7">
        <w:rPr>
          <w:rFonts w:ascii="Angsana New" w:hAnsi="Angsana New"/>
          <w:spacing w:val="4"/>
          <w:sz w:val="28"/>
          <w:szCs w:val="28"/>
          <w:cs/>
        </w:rPr>
        <w:t>ในแต่ละ</w:t>
      </w:r>
      <w:r w:rsidR="00D44BF9" w:rsidRPr="009611E7">
        <w:rPr>
          <w:rFonts w:ascii="Angsana New" w:hAnsi="Angsana New"/>
          <w:spacing w:val="4"/>
          <w:sz w:val="28"/>
          <w:szCs w:val="28"/>
          <w:cs/>
        </w:rPr>
        <w:t>งวด</w:t>
      </w:r>
      <w:r w:rsidR="0019469C" w:rsidRPr="00C8551D">
        <w:rPr>
          <w:rFonts w:ascii="Angsana New" w:hAnsi="Angsana New"/>
          <w:sz w:val="28"/>
          <w:szCs w:val="28"/>
          <w:cs/>
        </w:rPr>
        <w:t>โดยแสดงการคำนวณดังนี้</w:t>
      </w:r>
    </w:p>
    <w:tbl>
      <w:tblPr>
        <w:tblpPr w:leftFromText="180" w:rightFromText="180" w:vertAnchor="text" w:horzAnchor="margin" w:tblpX="288" w:tblpY="161"/>
        <w:tblW w:w="9320" w:type="dxa"/>
        <w:tblLook w:val="01E0" w:firstRow="1" w:lastRow="1" w:firstColumn="1" w:lastColumn="1" w:noHBand="0" w:noVBand="0"/>
      </w:tblPr>
      <w:tblGrid>
        <w:gridCol w:w="2891"/>
        <w:gridCol w:w="1417"/>
        <w:gridCol w:w="236"/>
        <w:gridCol w:w="1408"/>
        <w:gridCol w:w="9"/>
        <w:gridCol w:w="232"/>
        <w:gridCol w:w="9"/>
        <w:gridCol w:w="1417"/>
        <w:gridCol w:w="284"/>
        <w:gridCol w:w="1394"/>
        <w:gridCol w:w="14"/>
        <w:gridCol w:w="9"/>
      </w:tblGrid>
      <w:tr w:rsidR="00D44BF9" w:rsidRPr="00C8551D" w:rsidTr="004C54C0">
        <w:trPr>
          <w:gridAfter w:val="2"/>
          <w:wAfter w:w="23" w:type="dxa"/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725C7D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406" w:type="dxa"/>
            <w:gridSpan w:val="9"/>
            <w:tcBorders>
              <w:bottom w:val="single" w:sz="4" w:space="0" w:color="auto"/>
            </w:tcBorders>
            <w:vAlign w:val="bottom"/>
          </w:tcPr>
          <w:p w:rsidR="00D44BF9" w:rsidRPr="00C8551D" w:rsidRDefault="00D44BF9" w:rsidP="004C54C0">
            <w:pP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D44BF9" w:rsidRPr="00C8551D" w:rsidTr="004C54C0">
        <w:trPr>
          <w:gridAfter w:val="1"/>
          <w:wAfter w:w="9" w:type="dxa"/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725C7D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</w:tcBorders>
            <w:vAlign w:val="bottom"/>
          </w:tcPr>
          <w:p w:rsidR="00D44BF9" w:rsidRPr="00D44BF9" w:rsidRDefault="00D44BF9" w:rsidP="004C54C0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สำหรับสามเดือนสิ้นสุด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BF9" w:rsidRPr="00C8551D" w:rsidRDefault="00D44BF9" w:rsidP="004C54C0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BF9" w:rsidRPr="009E08DE" w:rsidRDefault="00BD3636" w:rsidP="004C54C0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</w:t>
            </w:r>
            <w:r w:rsidR="00D44BF9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</w:p>
        </w:tc>
      </w:tr>
      <w:tr w:rsidR="00D44BF9" w:rsidRPr="00C8551D" w:rsidTr="004C54C0">
        <w:trPr>
          <w:gridAfter w:val="1"/>
          <w:wAfter w:w="9" w:type="dxa"/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725C7D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061" w:type="dxa"/>
            <w:gridSpan w:val="3"/>
            <w:vAlign w:val="bottom"/>
          </w:tcPr>
          <w:p w:rsidR="00D44BF9" w:rsidRPr="00D44BF9" w:rsidRDefault="00D44BF9" w:rsidP="004C54C0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613099"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D36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D44BF9" w:rsidRPr="00C8551D" w:rsidRDefault="00D44BF9" w:rsidP="004C54C0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BF9" w:rsidRPr="00D44BF9" w:rsidRDefault="00D44BF9" w:rsidP="004C54C0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613099"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 w:rsidR="00BD363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44BF9" w:rsidRPr="00C8551D" w:rsidTr="004C54C0">
        <w:trPr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44BF9" w:rsidRPr="00C8551D" w:rsidTr="004C54C0">
        <w:trPr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BF9" w:rsidRPr="00C8551D" w:rsidTr="004C54C0">
        <w:trPr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D44BF9" w:rsidRPr="00C8551D" w:rsidRDefault="00865317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3,462</w:t>
            </w: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bottom"/>
          </w:tcPr>
          <w:p w:rsidR="00D44BF9" w:rsidRPr="00C8551D" w:rsidRDefault="00BB542D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2,729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D44BF9" w:rsidRPr="00C8551D" w:rsidRDefault="00D44BF9" w:rsidP="00691F2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4BF9" w:rsidRPr="00725C7D" w:rsidRDefault="00865317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12,640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4BF9" w:rsidRPr="00725C7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4BF9" w:rsidRPr="00C8551D" w:rsidRDefault="00BB542D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7,506</w:t>
            </w:r>
          </w:p>
        </w:tc>
      </w:tr>
      <w:tr w:rsidR="00D44BF9" w:rsidRPr="00C8551D" w:rsidTr="004C54C0">
        <w:trPr>
          <w:trHeight w:hRule="exact" w:val="340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after="200" w:line="240" w:lineRule="auto"/>
              <w:ind w:left="142" w:hanging="39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double" w:sz="4" w:space="0" w:color="auto"/>
            </w:tcBorders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44BF9" w:rsidRPr="00C8551D" w:rsidTr="004C54C0">
        <w:trPr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</w:rPr>
            </w:pP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จำนวนหุ้นถัวเฉลี่ยถ่วงน้ำหนัก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44BF9" w:rsidRPr="00C8551D" w:rsidRDefault="00865317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:rsidR="00D44BF9" w:rsidRPr="00C8551D" w:rsidRDefault="00BB542D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865317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84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BB542D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</w:tr>
      <w:tr w:rsidR="00D44BF9" w:rsidRPr="00C8551D" w:rsidTr="004C54C0">
        <w:trPr>
          <w:trHeight w:hRule="exact" w:val="432"/>
        </w:trPr>
        <w:tc>
          <w:tcPr>
            <w:tcW w:w="289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ต่อหุ้นขั้นพื้นฐาน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BF9" w:rsidRPr="00C8551D" w:rsidRDefault="00865317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0.23</w:t>
            </w: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BF9" w:rsidRPr="00C8551D" w:rsidRDefault="00BB542D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0.18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4BF9" w:rsidRPr="00C8551D" w:rsidRDefault="00865317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0.85</w:t>
            </w:r>
          </w:p>
        </w:tc>
        <w:tc>
          <w:tcPr>
            <w:tcW w:w="284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4BF9" w:rsidRPr="00C8551D" w:rsidRDefault="00BB542D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0.50</w:t>
            </w:r>
          </w:p>
        </w:tc>
      </w:tr>
    </w:tbl>
    <w:p w:rsidR="00D449F1" w:rsidRDefault="00D449F1" w:rsidP="00D4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D449F1" w:rsidRDefault="00D449F1" w:rsidP="00D449F1">
      <w:pPr>
        <w:rPr>
          <w:cs/>
          <w:lang w:val="en-GB"/>
        </w:rPr>
      </w:pPr>
      <w:r>
        <w:rPr>
          <w:cs/>
          <w:lang w:val="en-GB"/>
        </w:rPr>
        <w:br w:type="page"/>
      </w:r>
    </w:p>
    <w:p w:rsidR="00C8551D" w:rsidRPr="00C8551D" w:rsidRDefault="00C8551D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กำไร</w:t>
      </w:r>
      <w:r w:rsidR="00725C7D">
        <w:rPr>
          <w:rFonts w:ascii="Angsana New" w:hAnsi="Angsana New"/>
          <w:b/>
          <w:bCs/>
          <w:sz w:val="28"/>
          <w:szCs w:val="28"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>
        <w:rPr>
          <w:rFonts w:ascii="Angsana New" w:hAnsi="Angsana New"/>
          <w:b/>
          <w:bCs/>
          <w:sz w:val="28"/>
          <w:szCs w:val="28"/>
          <w:lang w:val="en-GB"/>
        </w:rPr>
        <w:t>)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p w:rsidR="00D33892" w:rsidRPr="00C8551D" w:rsidRDefault="00D33892" w:rsidP="003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both"/>
        <w:rPr>
          <w:rFonts w:ascii="Angsana New" w:hAnsi="Angsana New"/>
          <w:color w:val="000000"/>
          <w:sz w:val="28"/>
          <w:szCs w:val="28"/>
        </w:rPr>
      </w:pPr>
      <w:r w:rsidRPr="00C8551D">
        <w:rPr>
          <w:rFonts w:ascii="Angsana New" w:hAnsi="Angsana New"/>
          <w:color w:val="000000"/>
          <w:sz w:val="28"/>
          <w:szCs w:val="28"/>
          <w:cs/>
        </w:rPr>
        <w:t>ส</w:t>
      </w:r>
      <w:r w:rsidR="001438B9" w:rsidRPr="00C8551D">
        <w:rPr>
          <w:rFonts w:ascii="Angsana New" w:hAnsi="Angsana New"/>
          <w:color w:val="000000"/>
          <w:sz w:val="28"/>
          <w:szCs w:val="28"/>
          <w:cs/>
        </w:rPr>
        <w:t xml:space="preserve">ำหรับงวดสามเดือนสิ้นสุดวันที่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30</w:t>
      </w:r>
      <w:r w:rsidR="00485F06"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="007D0BC1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485F06" w:rsidRPr="00C8551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2561</w:t>
      </w:r>
      <w:r w:rsidR="009E408B"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="009E408B" w:rsidRPr="00C8551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2560</w:t>
      </w:r>
    </w:p>
    <w:tbl>
      <w:tblPr>
        <w:tblW w:w="9326" w:type="dxa"/>
        <w:tblInd w:w="284" w:type="dxa"/>
        <w:tblLook w:val="04A0" w:firstRow="1" w:lastRow="0" w:firstColumn="1" w:lastColumn="0" w:noHBand="0" w:noVBand="1"/>
      </w:tblPr>
      <w:tblGrid>
        <w:gridCol w:w="4082"/>
        <w:gridCol w:w="1560"/>
        <w:gridCol w:w="283"/>
        <w:gridCol w:w="1559"/>
        <w:gridCol w:w="283"/>
        <w:gridCol w:w="1531"/>
        <w:gridCol w:w="28"/>
      </w:tblGrid>
      <w:tr w:rsidR="00C80F1D" w:rsidRPr="00C8551D" w:rsidTr="004C54C0">
        <w:trPr>
          <w:gridAfter w:val="1"/>
          <w:wAfter w:w="28" w:type="dxa"/>
          <w:trHeight w:hRule="exact" w:val="432"/>
        </w:trPr>
        <w:tc>
          <w:tcPr>
            <w:tcW w:w="4082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6" w:type="dxa"/>
            <w:gridSpan w:val="5"/>
            <w:tcBorders>
              <w:bottom w:val="single" w:sz="4" w:space="0" w:color="auto"/>
            </w:tcBorders>
            <w:vAlign w:val="bottom"/>
          </w:tcPr>
          <w:p w:rsidR="00C80F1D" w:rsidRPr="00C8551D" w:rsidRDefault="00C80F1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84A9A" w:rsidRPr="00C8551D" w:rsidTr="004C54C0">
        <w:trPr>
          <w:trHeight w:hRule="exact" w:val="432"/>
        </w:trPr>
        <w:tc>
          <w:tcPr>
            <w:tcW w:w="4082" w:type="dxa"/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4C54C0">
        <w:trPr>
          <w:trHeight w:hRule="exact" w:val="432"/>
        </w:trPr>
        <w:tc>
          <w:tcPr>
            <w:tcW w:w="4082" w:type="dxa"/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3" w:type="dxa"/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3" w:type="dxa"/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F84A9A" w:rsidRPr="00C8551D" w:rsidRDefault="00F84A9A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F84A9A" w:rsidRPr="00C8551D" w:rsidTr="004C54C0">
        <w:trPr>
          <w:trHeight w:hRule="exact" w:val="432"/>
        </w:trPr>
        <w:tc>
          <w:tcPr>
            <w:tcW w:w="4082" w:type="dxa"/>
          </w:tcPr>
          <w:p w:rsidR="00F84A9A" w:rsidRPr="00761051" w:rsidRDefault="00613099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4C54C0">
        <w:trPr>
          <w:trHeight w:hRule="exact" w:val="432"/>
        </w:trPr>
        <w:tc>
          <w:tcPr>
            <w:tcW w:w="4082" w:type="dxa"/>
          </w:tcPr>
          <w:p w:rsidR="00F84A9A" w:rsidRPr="00C8551D" w:rsidRDefault="00F84A9A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60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4C54C0">
        <w:trPr>
          <w:trHeight w:hRule="exact" w:val="432"/>
        </w:trPr>
        <w:tc>
          <w:tcPr>
            <w:tcW w:w="4082" w:type="dxa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318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="007B46D6"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7B46D6"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68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4C54C0">
        <w:trPr>
          <w:trHeight w:hRule="exact" w:val="432"/>
        </w:trPr>
        <w:tc>
          <w:tcPr>
            <w:tcW w:w="4082" w:type="dxa"/>
          </w:tcPr>
          <w:p w:rsidR="00F84A9A" w:rsidRPr="00C8551D" w:rsidRDefault="007D2B4C" w:rsidP="007D2B4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C74A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C74A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="00F84A9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="00D30B5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1560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E628A" w:rsidRPr="00C8551D" w:rsidTr="004C54C0">
        <w:trPr>
          <w:trHeight w:hRule="exact" w:val="432"/>
        </w:trPr>
        <w:tc>
          <w:tcPr>
            <w:tcW w:w="4082" w:type="dxa"/>
          </w:tcPr>
          <w:p w:rsidR="008E628A" w:rsidRPr="00C8551D" w:rsidRDefault="007D2B4C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8E628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628A" w:rsidRPr="00C8551D" w:rsidRDefault="0097556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84"/>
                <w:tab w:val="right" w:pos="1344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(2,316)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E628A" w:rsidRPr="00C8551D" w:rsidRDefault="0097556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E628A" w:rsidRPr="00C8551D" w:rsidRDefault="00C74A3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7556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1,853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E628A" w:rsidRPr="00C8551D" w:rsidTr="004C54C0">
        <w:trPr>
          <w:trHeight w:hRule="exact" w:val="432"/>
        </w:trPr>
        <w:tc>
          <w:tcPr>
            <w:tcW w:w="4082" w:type="dxa"/>
          </w:tcPr>
          <w:p w:rsidR="008E628A" w:rsidRPr="00C8551D" w:rsidRDefault="008E628A" w:rsidP="00F76D0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="00C74A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="00C74A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628A" w:rsidRPr="00C8551D" w:rsidRDefault="0097556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(58)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E628A" w:rsidRPr="00C8551D" w:rsidRDefault="0097556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E628A" w:rsidRPr="00C8551D" w:rsidRDefault="0097556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(58)</w:t>
            </w:r>
          </w:p>
        </w:tc>
      </w:tr>
      <w:tr w:rsidR="008E628A" w:rsidRPr="00C8551D" w:rsidTr="004C54C0">
        <w:trPr>
          <w:trHeight w:hRule="exact" w:val="432"/>
        </w:trPr>
        <w:tc>
          <w:tcPr>
            <w:tcW w:w="4082" w:type="dxa"/>
          </w:tcPr>
          <w:p w:rsidR="008E628A" w:rsidRPr="00C8551D" w:rsidRDefault="008A46E7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="008E628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628A" w:rsidRPr="00C8551D" w:rsidRDefault="0097556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(2,374)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628A" w:rsidRPr="00C8551D" w:rsidRDefault="0097556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13"/>
                <w:tab w:val="right" w:pos="120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628A" w:rsidRPr="00C8551D" w:rsidRDefault="00C74A3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7556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1,911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</w:tbl>
    <w:p w:rsidR="00C16410" w:rsidRDefault="00C16410"/>
    <w:tbl>
      <w:tblPr>
        <w:tblW w:w="9326" w:type="dxa"/>
        <w:tblInd w:w="284" w:type="dxa"/>
        <w:tblLook w:val="04A0" w:firstRow="1" w:lastRow="0" w:firstColumn="1" w:lastColumn="0" w:noHBand="0" w:noVBand="1"/>
      </w:tblPr>
      <w:tblGrid>
        <w:gridCol w:w="4082"/>
        <w:gridCol w:w="1560"/>
        <w:gridCol w:w="283"/>
        <w:gridCol w:w="1559"/>
        <w:gridCol w:w="283"/>
        <w:gridCol w:w="1559"/>
      </w:tblGrid>
      <w:tr w:rsidR="0003452F" w:rsidRPr="00C8551D" w:rsidTr="004C54C0">
        <w:trPr>
          <w:trHeight w:hRule="exact" w:val="432"/>
        </w:trPr>
        <w:tc>
          <w:tcPr>
            <w:tcW w:w="4082" w:type="dxa"/>
          </w:tcPr>
          <w:p w:rsidR="0003452F" w:rsidRPr="0051404F" w:rsidRDefault="00613099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560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7241" w:rsidRPr="00C8551D" w:rsidTr="004C54C0">
        <w:trPr>
          <w:trHeight w:hRule="exact" w:val="432"/>
        </w:trPr>
        <w:tc>
          <w:tcPr>
            <w:tcW w:w="4082" w:type="dxa"/>
          </w:tcPr>
          <w:p w:rsidR="00C80F1D" w:rsidRPr="00F719B7" w:rsidRDefault="00C80F1D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19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60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7241" w:rsidRPr="00C8551D" w:rsidTr="004C54C0">
        <w:trPr>
          <w:trHeight w:hRule="exact" w:val="432"/>
        </w:trPr>
        <w:tc>
          <w:tcPr>
            <w:tcW w:w="4082" w:type="dxa"/>
          </w:tcPr>
          <w:p w:rsidR="00C80F1D" w:rsidRPr="00C8551D" w:rsidRDefault="00C80F1D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42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="007B46D6"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  <w:p w:rsidR="00C80F1D" w:rsidRPr="00C8551D" w:rsidRDefault="00C80F1D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7241" w:rsidRPr="00C8551D" w:rsidTr="004C54C0">
        <w:trPr>
          <w:trHeight w:hRule="exact" w:val="432"/>
        </w:trPr>
        <w:tc>
          <w:tcPr>
            <w:tcW w:w="4082" w:type="dxa"/>
          </w:tcPr>
          <w:p w:rsidR="00C80F1D" w:rsidRPr="00C8551D" w:rsidRDefault="007D2B4C" w:rsidP="006E323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ผลกำไร</w:t>
            </w:r>
            <w:r w:rsidR="00C80F1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A2761" w:rsidRPr="00C8551D" w:rsidTr="004C54C0">
        <w:trPr>
          <w:trHeight w:hRule="exact" w:val="432"/>
        </w:trPr>
        <w:tc>
          <w:tcPr>
            <w:tcW w:w="4082" w:type="dxa"/>
          </w:tcPr>
          <w:p w:rsidR="008A2761" w:rsidRPr="00C8551D" w:rsidRDefault="007D2B4C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8A276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276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13,870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A2761" w:rsidRPr="00C8551D" w:rsidRDefault="008A276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276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(2,774)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A2761" w:rsidRPr="00C8551D" w:rsidRDefault="008A276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276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11,096</w:t>
            </w:r>
          </w:p>
        </w:tc>
      </w:tr>
      <w:tr w:rsidR="00BB0601" w:rsidRPr="00C8551D" w:rsidTr="004C54C0">
        <w:trPr>
          <w:trHeight w:hRule="exact" w:val="432"/>
        </w:trPr>
        <w:tc>
          <w:tcPr>
            <w:tcW w:w="4082" w:type="dxa"/>
          </w:tcPr>
          <w:p w:rsidR="00BB0601" w:rsidRPr="00C8551D" w:rsidRDefault="00456FE2" w:rsidP="00456FE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BB060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กำไรจากการวัดมูลค่าเงินลงทุนใน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BB0601" w:rsidRPr="00C8551D" w:rsidTr="004C54C0">
        <w:trPr>
          <w:trHeight w:hRule="exact" w:val="432"/>
        </w:trPr>
        <w:tc>
          <w:tcPr>
            <w:tcW w:w="4082" w:type="dxa"/>
          </w:tcPr>
          <w:p w:rsidR="00BB0601" w:rsidRPr="00C8551D" w:rsidRDefault="00456FE2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F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BB060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501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(100)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401</w:t>
            </w:r>
          </w:p>
        </w:tc>
      </w:tr>
      <w:tr w:rsidR="00BB0601" w:rsidRPr="00C8551D" w:rsidTr="004C54C0">
        <w:trPr>
          <w:trHeight w:hRule="exact" w:val="432"/>
        </w:trPr>
        <w:tc>
          <w:tcPr>
            <w:tcW w:w="4082" w:type="dxa"/>
          </w:tcPr>
          <w:p w:rsidR="00BB0601" w:rsidRPr="00C8551D" w:rsidRDefault="00BB0601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ส่วนแบ่งขาดทุนเบ็ดเสร็จอื่นจากบริษัทร่วม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333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  <w:tr w:rsidR="00BB0601" w:rsidRPr="00C8551D" w:rsidTr="004C54C0">
        <w:trPr>
          <w:trHeight w:hRule="exact" w:val="432"/>
        </w:trPr>
        <w:tc>
          <w:tcPr>
            <w:tcW w:w="4082" w:type="dxa"/>
          </w:tcPr>
          <w:p w:rsidR="00BB0601" w:rsidRPr="00C8551D" w:rsidRDefault="00BB0601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7D2B4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D2B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7D2B4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14,704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0601" w:rsidRPr="00C8551D" w:rsidRDefault="00C521D7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11,830</w:t>
            </w:r>
          </w:p>
        </w:tc>
      </w:tr>
    </w:tbl>
    <w:p w:rsidR="00C8551D" w:rsidRDefault="00C8551D" w:rsidP="00C8551D">
      <w:pPr>
        <w:spacing w:before="240"/>
        <w:rPr>
          <w:rFonts w:ascii="Angsana New" w:hAnsi="Angsana New"/>
          <w:color w:val="000000"/>
          <w:sz w:val="28"/>
          <w:szCs w:val="28"/>
          <w:cs/>
        </w:rPr>
      </w:pPr>
    </w:p>
    <w:p w:rsidR="00C8551D" w:rsidRDefault="00C8551D" w:rsidP="00C8551D">
      <w:pPr>
        <w:rPr>
          <w:cs/>
        </w:rPr>
      </w:pPr>
      <w:r>
        <w:rPr>
          <w:cs/>
        </w:rPr>
        <w:br w:type="page"/>
      </w:r>
    </w:p>
    <w:p w:rsidR="006E323D" w:rsidRPr="00C8551D" w:rsidRDefault="00E5765C" w:rsidP="00F36552">
      <w:pPr>
        <w:tabs>
          <w:tab w:val="clear" w:pos="454"/>
        </w:tabs>
        <w:spacing w:before="240"/>
        <w:ind w:left="426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  <w:cs/>
        </w:rPr>
        <w:lastRenderedPageBreak/>
        <w:t>สำหรับงวดเก้า</w:t>
      </w:r>
      <w:r w:rsidR="006E323D" w:rsidRPr="00C8551D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30</w:t>
      </w:r>
      <w:r w:rsidR="006E323D"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6E323D" w:rsidRPr="00C8551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2561</w:t>
      </w:r>
      <w:r w:rsidR="006E323D"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="006E323D" w:rsidRPr="00C8551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2560</w:t>
      </w:r>
    </w:p>
    <w:tbl>
      <w:tblPr>
        <w:tblW w:w="9327" w:type="dxa"/>
        <w:tblInd w:w="284" w:type="dxa"/>
        <w:tblLook w:val="04A0" w:firstRow="1" w:lastRow="0" w:firstColumn="1" w:lastColumn="0" w:noHBand="0" w:noVBand="1"/>
      </w:tblPr>
      <w:tblGrid>
        <w:gridCol w:w="4082"/>
        <w:gridCol w:w="1559"/>
        <w:gridCol w:w="284"/>
        <w:gridCol w:w="1559"/>
        <w:gridCol w:w="284"/>
        <w:gridCol w:w="1530"/>
        <w:gridCol w:w="29"/>
      </w:tblGrid>
      <w:tr w:rsidR="006E323D" w:rsidRPr="00C8551D" w:rsidTr="004C54C0">
        <w:trPr>
          <w:gridAfter w:val="1"/>
          <w:wAfter w:w="29" w:type="dxa"/>
          <w:trHeight w:hRule="exact" w:val="432"/>
        </w:trPr>
        <w:tc>
          <w:tcPr>
            <w:tcW w:w="4082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6" w:type="dxa"/>
            <w:gridSpan w:val="5"/>
            <w:tcBorders>
              <w:bottom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E323D" w:rsidRPr="00C8551D" w:rsidTr="004C54C0">
        <w:trPr>
          <w:trHeight w:hRule="exact" w:val="432"/>
        </w:trPr>
        <w:tc>
          <w:tcPr>
            <w:tcW w:w="4082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082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4" w:type="dxa"/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6E323D" w:rsidRPr="00C8551D" w:rsidRDefault="006E323D" w:rsidP="004C5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E323D" w:rsidRPr="00C8551D" w:rsidTr="004C54C0">
        <w:trPr>
          <w:trHeight w:hRule="exact" w:val="432"/>
        </w:trPr>
        <w:tc>
          <w:tcPr>
            <w:tcW w:w="4082" w:type="dxa"/>
          </w:tcPr>
          <w:p w:rsidR="006E323D" w:rsidRPr="0051404F" w:rsidRDefault="00613099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082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082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28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 </w:t>
            </w: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68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082" w:type="dxa"/>
          </w:tcPr>
          <w:p w:rsidR="006E323D" w:rsidRPr="00C8551D" w:rsidRDefault="00622F7A" w:rsidP="00622F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C05BD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C05BD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="006E323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จากการวัดมูลค่าเงินลงทุนใน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082" w:type="dxa"/>
          </w:tcPr>
          <w:p w:rsidR="006E323D" w:rsidRPr="00C8551D" w:rsidRDefault="00622F7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6E323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6003A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(2,354)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6003A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6E323D" w:rsidRPr="00C8551D" w:rsidRDefault="006003A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(1,883)</w:t>
            </w:r>
          </w:p>
        </w:tc>
      </w:tr>
      <w:tr w:rsidR="00221050" w:rsidRPr="00C8551D" w:rsidTr="004C54C0">
        <w:trPr>
          <w:trHeight w:hRule="exact" w:val="432"/>
        </w:trPr>
        <w:tc>
          <w:tcPr>
            <w:tcW w:w="4082" w:type="dxa"/>
          </w:tcPr>
          <w:p w:rsidR="00221050" w:rsidRPr="00C8551D" w:rsidRDefault="00221050" w:rsidP="0022105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C05BD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6539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C05BD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จากการวัดมูลค่าเงินลงทุนใน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1050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1050" w:rsidRPr="009E08DE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21050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21050" w:rsidRPr="00C8551D" w:rsidTr="004C54C0">
        <w:trPr>
          <w:trHeight w:hRule="exact" w:val="432"/>
        </w:trPr>
        <w:tc>
          <w:tcPr>
            <w:tcW w:w="4082" w:type="dxa"/>
          </w:tcPr>
          <w:p w:rsidR="00221050" w:rsidRPr="00622F7A" w:rsidRDefault="00221050" w:rsidP="0022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1050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(1,534)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1050" w:rsidRPr="009E08DE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21050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(1,227)</w:t>
            </w:r>
          </w:p>
        </w:tc>
      </w:tr>
      <w:tr w:rsidR="00221050" w:rsidRPr="00C8551D" w:rsidTr="004C54C0">
        <w:trPr>
          <w:trHeight w:hRule="exact" w:val="432"/>
        </w:trPr>
        <w:tc>
          <w:tcPr>
            <w:tcW w:w="4082" w:type="dxa"/>
          </w:tcPr>
          <w:p w:rsidR="00221050" w:rsidRPr="00C8551D" w:rsidRDefault="00221050" w:rsidP="0022105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1050" w:rsidRPr="004C4E51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(29)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1050" w:rsidRPr="00C8551D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21050" w:rsidRPr="00C8551D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(29)</w:t>
            </w:r>
          </w:p>
        </w:tc>
      </w:tr>
      <w:tr w:rsidR="00221050" w:rsidRPr="00C8551D" w:rsidTr="004C54C0">
        <w:trPr>
          <w:trHeight w:hRule="exact" w:val="432"/>
        </w:trPr>
        <w:tc>
          <w:tcPr>
            <w:tcW w:w="4082" w:type="dxa"/>
          </w:tcPr>
          <w:p w:rsidR="00221050" w:rsidRPr="00C8551D" w:rsidRDefault="00221050" w:rsidP="0022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1050" w:rsidRPr="00C8551D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(3,917)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1050" w:rsidRPr="00C8551D" w:rsidRDefault="006003AA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1050" w:rsidRPr="00C8551D" w:rsidRDefault="00216684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(3,139</w:t>
            </w:r>
            <w:r w:rsidR="006003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</w:tbl>
    <w:p w:rsidR="00BB0601" w:rsidRPr="00C8551D" w:rsidRDefault="00BB0601" w:rsidP="006E323D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84" w:type="dxa"/>
        <w:tblInd w:w="250" w:type="dxa"/>
        <w:tblLook w:val="04A0" w:firstRow="1" w:lastRow="0" w:firstColumn="1" w:lastColumn="0" w:noHBand="0" w:noVBand="1"/>
      </w:tblPr>
      <w:tblGrid>
        <w:gridCol w:w="4139"/>
        <w:gridCol w:w="1559"/>
        <w:gridCol w:w="284"/>
        <w:gridCol w:w="1559"/>
        <w:gridCol w:w="284"/>
        <w:gridCol w:w="1559"/>
      </w:tblGrid>
      <w:tr w:rsidR="006E323D" w:rsidRPr="00C8551D" w:rsidTr="004C54C0">
        <w:trPr>
          <w:trHeight w:hRule="exact" w:val="432"/>
        </w:trPr>
        <w:tc>
          <w:tcPr>
            <w:tcW w:w="4139" w:type="dxa"/>
          </w:tcPr>
          <w:p w:rsidR="006E323D" w:rsidRPr="0051404F" w:rsidRDefault="00613099" w:rsidP="00F4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139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139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139" w:type="dxa"/>
          </w:tcPr>
          <w:p w:rsidR="006E323D" w:rsidRPr="00C8551D" w:rsidRDefault="006E323D" w:rsidP="00622F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ผลกำไรจากการวัดมูลค่าเงินลงทุนใน</w:t>
            </w:r>
          </w:p>
        </w:tc>
        <w:tc>
          <w:tcPr>
            <w:tcW w:w="1559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6E323D" w:rsidRPr="00C8551D" w:rsidTr="004C54C0">
        <w:trPr>
          <w:trHeight w:hRule="exact" w:val="432"/>
        </w:trPr>
        <w:tc>
          <w:tcPr>
            <w:tcW w:w="4139" w:type="dxa"/>
          </w:tcPr>
          <w:p w:rsidR="006E323D" w:rsidRPr="00C8551D" w:rsidRDefault="00622F7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6E323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22,662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(4,532)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18,130</w:t>
            </w: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622F7A" w:rsidP="0008345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กำไรจากการวัดมูลค่าเงินลงทุนใน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622F7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(176)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703</w:t>
            </w: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622F7A" w:rsidP="0008345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423</w:t>
            </w: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147B5A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147B5A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  <w:p w:rsidR="00147B5A" w:rsidRPr="00C8551D" w:rsidRDefault="00147B5A" w:rsidP="0014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DA4644" w:rsidP="0008345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0E66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วัดมูลค่าใหม่ของ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DA4644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ผลประโยชน์พนักงานที่กำหนดไว้</w:t>
            </w:r>
          </w:p>
          <w:p w:rsidR="00147B5A" w:rsidRPr="0068542B" w:rsidRDefault="00147B5A" w:rsidP="0068542B">
            <w:pPr>
              <w:tabs>
                <w:tab w:val="clear" w:pos="454"/>
              </w:tabs>
              <w:spacing w:line="240" w:lineRule="auto"/>
              <w:ind w:left="99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  <w:p w:rsidR="00147B5A" w:rsidRPr="0068542B" w:rsidRDefault="00147B5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left="99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542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68542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(1,238)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(990)</w:t>
            </w:r>
          </w:p>
        </w:tc>
      </w:tr>
      <w:tr w:rsidR="00147B5A" w:rsidRPr="00C8551D" w:rsidTr="004C54C0">
        <w:trPr>
          <w:trHeight w:hRule="exact" w:val="432"/>
        </w:trPr>
        <w:tc>
          <w:tcPr>
            <w:tcW w:w="4139" w:type="dxa"/>
          </w:tcPr>
          <w:p w:rsidR="00147B5A" w:rsidRPr="00C8551D" w:rsidRDefault="00147B5A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622F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22F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622F7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22,726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(4,460)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7B5A" w:rsidRPr="00C8551D" w:rsidRDefault="00C5168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18,266</w:t>
            </w:r>
          </w:p>
        </w:tc>
      </w:tr>
    </w:tbl>
    <w:p w:rsidR="006E323D" w:rsidRPr="00C8551D" w:rsidRDefault="006E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B6235B" w:rsidRDefault="00B6235B" w:rsidP="00F365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ข้อมูลทางการเงินจำแนกตามส่วนงาน</w:t>
      </w:r>
    </w:p>
    <w:p w:rsidR="00F36552" w:rsidRPr="00F36552" w:rsidRDefault="00F36552" w:rsidP="00EB6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5"/>
        <w:rPr>
          <w:rFonts w:ascii="Angsana New" w:hAnsi="Angsana New"/>
          <w:sz w:val="28"/>
          <w:szCs w:val="28"/>
          <w:cs/>
          <w:lang w:val="en-GB"/>
        </w:rPr>
      </w:pPr>
      <w:r w:rsidRPr="00F36552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pPr w:leftFromText="180" w:rightFromText="180" w:vertAnchor="text" w:horzAnchor="page" w:tblpX="1803" w:tblpY="91"/>
        <w:tblW w:w="9298" w:type="dxa"/>
        <w:tblLayout w:type="fixed"/>
        <w:tblLook w:val="04A0" w:firstRow="1" w:lastRow="0" w:firstColumn="1" w:lastColumn="0" w:noHBand="0" w:noVBand="1"/>
      </w:tblPr>
      <w:tblGrid>
        <w:gridCol w:w="4139"/>
        <w:gridCol w:w="1077"/>
        <w:gridCol w:w="283"/>
        <w:gridCol w:w="1077"/>
        <w:gridCol w:w="284"/>
        <w:gridCol w:w="1077"/>
        <w:gridCol w:w="284"/>
        <w:gridCol w:w="1077"/>
      </w:tblGrid>
      <w:tr w:rsidR="007C3534" w:rsidRPr="00C8551D" w:rsidTr="004E6090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F5C62" w:rsidRPr="00C8551D" w:rsidTr="004E6090">
        <w:trPr>
          <w:trHeight w:hRule="exact" w:val="432"/>
        </w:trPr>
        <w:tc>
          <w:tcPr>
            <w:tcW w:w="4139" w:type="dxa"/>
          </w:tcPr>
          <w:p w:rsidR="008F5C62" w:rsidRPr="00C8551D" w:rsidRDefault="008F5C62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  <w:vAlign w:val="bottom"/>
          </w:tcPr>
          <w:p w:rsidR="008F5C62" w:rsidRPr="00C8551D" w:rsidRDefault="008F5C62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3534" w:rsidRPr="00C8551D" w:rsidTr="004E6090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328"/>
              </w:tabs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C3534" w:rsidRPr="00C8551D" w:rsidRDefault="007C3534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="006968D0"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 w:rsidR="009A50DF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105,654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16,774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46,181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168,609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30,377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2,971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19,15</w:t>
            </w:r>
            <w:r w:rsidR="003C3C5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6F103F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52,50</w:t>
            </w:r>
            <w:r w:rsidR="003C3C54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3C3C5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1,204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3C3C5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(50,499)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3C3C5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(524)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3C3C5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1,651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3534" w:rsidRPr="00C8551D" w:rsidRDefault="003C3C5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(476)</w:t>
            </w:r>
          </w:p>
        </w:tc>
      </w:tr>
      <w:tr w:rsidR="007C3534" w:rsidRPr="00C8551D" w:rsidTr="003C3C54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3C3C5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3,858</w:t>
            </w:r>
          </w:p>
        </w:tc>
      </w:tr>
    </w:tbl>
    <w:p w:rsidR="00737B6C" w:rsidRPr="00C8551D" w:rsidRDefault="00737B6C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803" w:tblpY="91"/>
        <w:tblW w:w="9298" w:type="dxa"/>
        <w:tblLayout w:type="fixed"/>
        <w:tblLook w:val="04A0" w:firstRow="1" w:lastRow="0" w:firstColumn="1" w:lastColumn="0" w:noHBand="0" w:noVBand="1"/>
      </w:tblPr>
      <w:tblGrid>
        <w:gridCol w:w="4139"/>
        <w:gridCol w:w="1077"/>
        <w:gridCol w:w="283"/>
        <w:gridCol w:w="1077"/>
        <w:gridCol w:w="284"/>
        <w:gridCol w:w="1077"/>
        <w:gridCol w:w="284"/>
        <w:gridCol w:w="1077"/>
      </w:tblGrid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6968D0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สำหรับงวดสาม</w:t>
            </w:r>
            <w:r w:rsidR="007C3534" w:rsidRPr="00C8551D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 w:rsidR="009A50DF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3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77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7C3534" w:rsidRPr="00C8551D" w:rsidRDefault="00F51AB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109,927</w:t>
            </w: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7C3534" w:rsidRPr="00C8551D" w:rsidRDefault="00F51AB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20,051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7C3534" w:rsidRPr="00C8551D" w:rsidRDefault="00F51AB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28,736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158,714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C3534" w:rsidRPr="00C8551D" w:rsidRDefault="00F51AB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35,741</w:t>
            </w: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C3534" w:rsidRPr="00C8551D" w:rsidRDefault="00F51AB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4,801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C3534" w:rsidRPr="00C8551D" w:rsidRDefault="00F51AB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11,338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51,880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774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(49,827)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(800)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1,313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(446)</w:t>
            </w:r>
          </w:p>
        </w:tc>
      </w:tr>
      <w:tr w:rsidR="007C3534" w:rsidRPr="00C8551D" w:rsidTr="00F705AD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C3534" w:rsidRPr="006F7640" w:rsidRDefault="00F51AB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2,894</w:t>
            </w:r>
          </w:p>
        </w:tc>
      </w:tr>
    </w:tbl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661" w:tblpY="91"/>
        <w:tblW w:w="9411" w:type="dxa"/>
        <w:tblLayout w:type="fixed"/>
        <w:tblLook w:val="04A0" w:firstRow="1" w:lastRow="0" w:firstColumn="1" w:lastColumn="0" w:noHBand="0" w:noVBand="1"/>
      </w:tblPr>
      <w:tblGrid>
        <w:gridCol w:w="4252"/>
        <w:gridCol w:w="1077"/>
        <w:gridCol w:w="283"/>
        <w:gridCol w:w="1077"/>
        <w:gridCol w:w="284"/>
        <w:gridCol w:w="1077"/>
        <w:gridCol w:w="284"/>
        <w:gridCol w:w="1077"/>
      </w:tblGrid>
      <w:tr w:rsidR="006968D0" w:rsidRPr="00C8551D" w:rsidTr="004E6090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968D0" w:rsidRPr="00C8551D" w:rsidTr="004E6090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968D0" w:rsidRPr="00C8551D" w:rsidTr="004E6090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328"/>
              </w:tabs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968D0" w:rsidRPr="00C8551D" w:rsidRDefault="006968D0" w:rsidP="004E6090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77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7" w:type="dxa"/>
          </w:tcPr>
          <w:p w:rsidR="006968D0" w:rsidRPr="00C8551D" w:rsidRDefault="006968D0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5B3CC2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สำหรับงวดเก้า</w:t>
            </w:r>
            <w:r w:rsidR="006968D0" w:rsidRPr="00C8551D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="006968D0"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="006968D0" w:rsidRPr="00C8551D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1077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7" w:type="dxa"/>
          </w:tcPr>
          <w:p w:rsidR="006968D0" w:rsidRPr="00C8551D" w:rsidRDefault="006968D0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  <w:vAlign w:val="center"/>
          </w:tcPr>
          <w:p w:rsidR="006968D0" w:rsidRPr="004A6FCA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4A6FC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332,998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49,962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99,70</w:t>
            </w:r>
            <w:r w:rsidR="000279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482,66</w:t>
            </w:r>
            <w:r w:rsidR="000279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  <w:vAlign w:val="center"/>
          </w:tcPr>
          <w:p w:rsidR="006968D0" w:rsidRPr="004A6FCA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4A6FC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102,519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9,253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39,83</w:t>
            </w:r>
            <w:r w:rsidR="00AB61D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482DC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151,60</w:t>
            </w:r>
            <w:r w:rsidR="00AB61D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AB61D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8,344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AB61D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(148,642)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AB61D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(1,667)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AB61D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3,732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D0" w:rsidRPr="00C8551D" w:rsidRDefault="00AB61D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(745)</w:t>
            </w:r>
          </w:p>
        </w:tc>
      </w:tr>
      <w:tr w:rsidR="006968D0" w:rsidRPr="00C8551D" w:rsidTr="00AB61D9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AB61D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12,630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5B3CC2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สำหรับงวดเก้า</w:t>
            </w:r>
            <w:r w:rsidR="006968D0" w:rsidRPr="00C8551D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="006968D0"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="006968D0" w:rsidRPr="00C8551D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333,930</w:t>
            </w: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58,558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66,178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458,666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106,876</w:t>
            </w: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13,574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28,223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148,673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6,669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(149,485)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(2,148)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3,944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260</w:t>
            </w:r>
          </w:p>
        </w:tc>
      </w:tr>
      <w:tr w:rsidR="006968D0" w:rsidRPr="00C8551D" w:rsidTr="00F705AD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68D0" w:rsidRPr="00C8551D" w:rsidRDefault="00B3121B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7,913</w:t>
            </w:r>
          </w:p>
        </w:tc>
      </w:tr>
    </w:tbl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tbl>
      <w:tblPr>
        <w:tblW w:w="94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12"/>
        <w:gridCol w:w="284"/>
        <w:gridCol w:w="1077"/>
        <w:gridCol w:w="283"/>
        <w:gridCol w:w="1077"/>
        <w:gridCol w:w="284"/>
        <w:gridCol w:w="1077"/>
        <w:gridCol w:w="340"/>
        <w:gridCol w:w="1077"/>
      </w:tblGrid>
      <w:tr w:rsidR="002C201C" w:rsidRPr="00C8551D" w:rsidTr="00F705AD">
        <w:trPr>
          <w:trHeight w:hRule="exact" w:val="432"/>
        </w:trPr>
        <w:tc>
          <w:tcPr>
            <w:tcW w:w="3912" w:type="dxa"/>
          </w:tcPr>
          <w:p w:rsidR="002C201C" w:rsidRPr="004A6FCA" w:rsidRDefault="002C201C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A6FC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:rsidR="002C201C" w:rsidRPr="00C8551D" w:rsidRDefault="002C201C" w:rsidP="007B46D6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01C" w:rsidRPr="00C8551D" w:rsidTr="00083451">
        <w:trPr>
          <w:trHeight w:hRule="exact" w:val="432"/>
        </w:trPr>
        <w:tc>
          <w:tcPr>
            <w:tcW w:w="3912" w:type="dxa"/>
          </w:tcPr>
          <w:p w:rsidR="002C201C" w:rsidRPr="00C8551D" w:rsidRDefault="000C16AE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3099" w:rsidRPr="00613099">
              <w:rPr>
                <w:rFonts w:ascii="Angsana New" w:hAnsi="Angsana New" w:cs="Angsana New"/>
              </w:rPr>
              <w:t>30</w:t>
            </w:r>
            <w:r w:rsidR="00147B5A" w:rsidRPr="00C8551D">
              <w:rPr>
                <w:rFonts w:ascii="Angsana New" w:hAnsi="Angsana New" w:cs="Angsana New"/>
              </w:rPr>
              <w:t xml:space="preserve"> </w:t>
            </w:r>
            <w:r w:rsidR="005B3CC2">
              <w:rPr>
                <w:rFonts w:ascii="Angsana New" w:hAnsi="Angsana New" w:cs="Angsana New" w:hint="cs"/>
                <w:cs/>
              </w:rPr>
              <w:t>กันยายน</w:t>
            </w:r>
            <w:r w:rsidR="00147B5A" w:rsidRPr="00C8551D">
              <w:rPr>
                <w:rFonts w:ascii="Angsana New" w:hAnsi="Angsana New" w:cs="Angsana New"/>
                <w:cs/>
              </w:rPr>
              <w:t xml:space="preserve"> </w:t>
            </w:r>
            <w:r w:rsidR="00613099"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C201C" w:rsidRPr="00C8551D" w:rsidRDefault="0008345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720,185</w:t>
            </w:r>
          </w:p>
        </w:tc>
      </w:tr>
      <w:tr w:rsidR="002C201C" w:rsidRPr="00C8551D" w:rsidTr="00F705AD">
        <w:trPr>
          <w:trHeight w:hRule="exact" w:val="432"/>
        </w:trPr>
        <w:tc>
          <w:tcPr>
            <w:tcW w:w="3912" w:type="dxa"/>
          </w:tcPr>
          <w:p w:rsidR="002C201C" w:rsidRPr="00C8551D" w:rsidRDefault="002C201C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3099" w:rsidRPr="00613099">
              <w:rPr>
                <w:rFonts w:ascii="Angsana New" w:hAnsi="Angsana New" w:cs="Angsana New"/>
              </w:rPr>
              <w:t>31</w:t>
            </w:r>
            <w:r w:rsidRPr="00C8551D">
              <w:rPr>
                <w:rFonts w:ascii="Angsana New" w:hAnsi="Angsana New" w:cs="Angsana New"/>
              </w:rPr>
              <w:t xml:space="preserve"> </w:t>
            </w:r>
            <w:r w:rsidRPr="00C8551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613099"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C201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721</w:t>
            </w:r>
            <w:r w:rsidR="00D91060"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993</w:t>
            </w:r>
          </w:p>
        </w:tc>
      </w:tr>
    </w:tbl>
    <w:p w:rsidR="00943037" w:rsidRPr="00C8551D" w:rsidRDefault="00B6235B" w:rsidP="0012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12507C">
        <w:rPr>
          <w:rFonts w:ascii="Angsana New" w:hAnsi="Angsana New"/>
          <w:spacing w:val="4"/>
          <w:sz w:val="28"/>
          <w:szCs w:val="28"/>
          <w:cs/>
        </w:rPr>
        <w:lastRenderedPageBreak/>
        <w:t>ยอดขายให้ลูกค้ารายใหญ่ในระหว่าง</w:t>
      </w:r>
      <w:r w:rsidR="00817EC7" w:rsidRPr="0012507C">
        <w:rPr>
          <w:rFonts w:ascii="Angsana New" w:hAnsi="Angsana New"/>
          <w:spacing w:val="4"/>
          <w:sz w:val="28"/>
          <w:szCs w:val="28"/>
          <w:cs/>
        </w:rPr>
        <w:t>งวดสามเดือน</w:t>
      </w:r>
      <w:r w:rsidRPr="0012507C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="007B103D" w:rsidRPr="0012507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30</w:t>
      </w:r>
      <w:r w:rsidR="0063747C" w:rsidRPr="0012507C">
        <w:rPr>
          <w:rFonts w:ascii="Angsana New" w:hAnsi="Angsana New"/>
          <w:spacing w:val="4"/>
          <w:sz w:val="28"/>
          <w:szCs w:val="28"/>
        </w:rPr>
        <w:t xml:space="preserve"> </w:t>
      </w:r>
      <w:r w:rsidR="00844796">
        <w:rPr>
          <w:rFonts w:ascii="Angsana New" w:hAnsi="Angsana New" w:hint="cs"/>
          <w:spacing w:val="4"/>
          <w:sz w:val="28"/>
          <w:szCs w:val="28"/>
          <w:cs/>
        </w:rPr>
        <w:t>กันยายน</w:t>
      </w:r>
      <w:r w:rsidR="00A13547" w:rsidRPr="0012507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2561</w:t>
      </w:r>
      <w:r w:rsidR="007A321A" w:rsidRPr="0012507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12507C">
        <w:rPr>
          <w:rFonts w:ascii="Angsana New" w:hAnsi="Angsana New"/>
          <w:spacing w:val="4"/>
          <w:sz w:val="28"/>
          <w:szCs w:val="28"/>
          <w:cs/>
        </w:rPr>
        <w:t>และ</w:t>
      </w:r>
      <w:r w:rsidR="00DE4AFA" w:rsidRPr="0012507C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2560</w:t>
      </w:r>
      <w:r w:rsidRPr="0012507C">
        <w:rPr>
          <w:rFonts w:ascii="Angsana New" w:hAnsi="Angsana New"/>
          <w:spacing w:val="4"/>
          <w:sz w:val="28"/>
          <w:szCs w:val="28"/>
          <w:cs/>
        </w:rPr>
        <w:t xml:space="preserve"> มีจำนวน </w:t>
      </w:r>
      <w:r w:rsidR="00C863E7" w:rsidRPr="00C863E7">
        <w:rPr>
          <w:rFonts w:ascii="Angsana New" w:hAnsi="Angsana New"/>
          <w:spacing w:val="4"/>
          <w:sz w:val="28"/>
          <w:szCs w:val="28"/>
        </w:rPr>
        <w:t>27.17</w:t>
      </w:r>
      <w:r w:rsidRPr="00C863E7">
        <w:rPr>
          <w:rFonts w:ascii="Angsana New" w:hAnsi="Angsana New"/>
          <w:spacing w:val="4"/>
          <w:sz w:val="28"/>
          <w:szCs w:val="28"/>
          <w:cs/>
        </w:rPr>
        <w:t xml:space="preserve"> ล้านบาท</w:t>
      </w:r>
      <w:r w:rsidRPr="00C8551D">
        <w:rPr>
          <w:rFonts w:ascii="Angsana New" w:hAnsi="Angsana New"/>
          <w:sz w:val="28"/>
          <w:szCs w:val="28"/>
          <w:cs/>
        </w:rPr>
        <w:t xml:space="preserve"> และ</w:t>
      </w:r>
      <w:r w:rsidR="0012507C">
        <w:rPr>
          <w:rFonts w:ascii="Angsana New" w:hAnsi="Angsana New" w:hint="cs"/>
          <w:sz w:val="28"/>
          <w:szCs w:val="28"/>
          <w:cs/>
        </w:rPr>
        <w:t xml:space="preserve"> </w:t>
      </w:r>
      <w:r w:rsidR="00844796">
        <w:rPr>
          <w:rFonts w:ascii="Angsana New" w:hAnsi="Angsana New"/>
          <w:spacing w:val="6"/>
          <w:sz w:val="28"/>
          <w:szCs w:val="28"/>
        </w:rPr>
        <w:t>28.76</w:t>
      </w:r>
      <w:r w:rsidR="007B103D" w:rsidRPr="0012507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12507C">
        <w:rPr>
          <w:rFonts w:ascii="Angsana New" w:hAnsi="Angsana New"/>
          <w:spacing w:val="6"/>
          <w:sz w:val="28"/>
          <w:szCs w:val="28"/>
          <w:cs/>
        </w:rPr>
        <w:t xml:space="preserve">ล้านบาท ตามลำดับ </w:t>
      </w:r>
      <w:r w:rsidR="0063747C" w:rsidRPr="0012507C">
        <w:rPr>
          <w:rFonts w:ascii="Angsana New" w:hAnsi="Angsana New"/>
          <w:spacing w:val="6"/>
          <w:sz w:val="28"/>
          <w:szCs w:val="28"/>
          <w:cs/>
        </w:rPr>
        <w:t>ยอดข</w:t>
      </w:r>
      <w:r w:rsidR="00844796">
        <w:rPr>
          <w:rFonts w:ascii="Angsana New" w:hAnsi="Angsana New"/>
          <w:spacing w:val="6"/>
          <w:sz w:val="28"/>
          <w:szCs w:val="28"/>
          <w:cs/>
        </w:rPr>
        <w:t>ายให้ลูกค้ารายใหญ่ในระหว่างงวดเก้า</w:t>
      </w:r>
      <w:r w:rsidR="0063747C" w:rsidRPr="0012507C">
        <w:rPr>
          <w:rFonts w:ascii="Angsana New" w:hAnsi="Angsana New"/>
          <w:spacing w:val="6"/>
          <w:sz w:val="28"/>
          <w:szCs w:val="28"/>
          <w:cs/>
        </w:rPr>
        <w:t xml:space="preserve">เดือนสิ้นสุดวันที่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30</w:t>
      </w:r>
      <w:r w:rsidR="0063747C" w:rsidRPr="0012507C">
        <w:rPr>
          <w:rFonts w:ascii="Angsana New" w:hAnsi="Angsana New"/>
          <w:spacing w:val="6"/>
          <w:sz w:val="28"/>
          <w:szCs w:val="28"/>
        </w:rPr>
        <w:t xml:space="preserve"> </w:t>
      </w:r>
      <w:r w:rsidR="00844796">
        <w:rPr>
          <w:rFonts w:ascii="Angsana New" w:hAnsi="Angsana New" w:hint="cs"/>
          <w:spacing w:val="6"/>
          <w:sz w:val="28"/>
          <w:szCs w:val="28"/>
          <w:cs/>
        </w:rPr>
        <w:t>กันยายน</w:t>
      </w:r>
      <w:r w:rsidR="0063747C" w:rsidRPr="0012507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2561</w:t>
      </w:r>
      <w:r w:rsidR="0063747C" w:rsidRPr="0012507C">
        <w:rPr>
          <w:rFonts w:ascii="Angsana New" w:hAnsi="Angsana New"/>
          <w:spacing w:val="6"/>
          <w:sz w:val="28"/>
          <w:szCs w:val="28"/>
          <w:cs/>
        </w:rPr>
        <w:t xml:space="preserve"> และ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2560</w:t>
      </w:r>
      <w:r w:rsidR="0063747C" w:rsidRPr="00C8551D">
        <w:rPr>
          <w:rFonts w:ascii="Angsana New" w:hAnsi="Angsana New"/>
          <w:sz w:val="28"/>
          <w:szCs w:val="28"/>
          <w:cs/>
        </w:rPr>
        <w:t xml:space="preserve"> มีจำนวน </w:t>
      </w:r>
      <w:r w:rsidR="00C863E7" w:rsidRPr="00C863E7">
        <w:rPr>
          <w:rFonts w:ascii="Angsana New" w:hAnsi="Angsana New"/>
          <w:sz w:val="28"/>
          <w:szCs w:val="28"/>
        </w:rPr>
        <w:t>84.02</w:t>
      </w:r>
      <w:r w:rsidR="0063747C" w:rsidRPr="00C863E7">
        <w:rPr>
          <w:rFonts w:ascii="Angsana New" w:hAnsi="Angsana New"/>
          <w:sz w:val="28"/>
          <w:szCs w:val="28"/>
          <w:cs/>
        </w:rPr>
        <w:t xml:space="preserve"> ล้านบาท</w:t>
      </w:r>
      <w:r w:rsidR="0063747C" w:rsidRPr="00C8551D">
        <w:rPr>
          <w:rFonts w:ascii="Angsana New" w:hAnsi="Angsana New"/>
          <w:sz w:val="28"/>
          <w:szCs w:val="28"/>
          <w:cs/>
        </w:rPr>
        <w:t xml:space="preserve"> และ </w:t>
      </w:r>
      <w:r w:rsidR="00844796">
        <w:rPr>
          <w:rFonts w:ascii="Angsana New" w:hAnsi="Angsana New"/>
          <w:sz w:val="28"/>
          <w:szCs w:val="28"/>
        </w:rPr>
        <w:t>89.77</w:t>
      </w:r>
      <w:r w:rsidR="0012507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B6235B" w:rsidRPr="00C8551D" w:rsidRDefault="00B6235B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B81610" w:rsidRPr="00C8551D">
        <w:rPr>
          <w:rFonts w:ascii="Angsana New" w:hAnsi="Angsana New"/>
          <w:sz w:val="28"/>
          <w:szCs w:val="28"/>
          <w:cs/>
        </w:rPr>
        <w:t>งวดสามเดือน</w:t>
      </w:r>
      <w:r w:rsidR="00E84A49">
        <w:rPr>
          <w:rFonts w:ascii="Angsana New" w:hAnsi="Angsana New"/>
          <w:sz w:val="28"/>
          <w:szCs w:val="28"/>
          <w:cs/>
        </w:rPr>
        <w:t>และเก้า</w:t>
      </w:r>
      <w:r w:rsidR="0063747C" w:rsidRPr="00C8551D">
        <w:rPr>
          <w:rFonts w:ascii="Angsana New" w:hAnsi="Angsana New"/>
          <w:sz w:val="28"/>
          <w:szCs w:val="28"/>
          <w:cs/>
        </w:rPr>
        <w:t>เดือน</w:t>
      </w:r>
      <w:r w:rsidRPr="00C8551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63747C" w:rsidRPr="00C8551D">
        <w:rPr>
          <w:rFonts w:ascii="Angsana New" w:hAnsi="Angsana New"/>
          <w:sz w:val="28"/>
          <w:szCs w:val="28"/>
        </w:rPr>
        <w:t xml:space="preserve"> </w:t>
      </w:r>
      <w:r w:rsidR="00E84A49">
        <w:rPr>
          <w:rFonts w:ascii="Angsana New" w:hAnsi="Angsana New" w:hint="cs"/>
          <w:sz w:val="28"/>
          <w:szCs w:val="28"/>
          <w:cs/>
        </w:rPr>
        <w:t>กันยายน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="00B81610" w:rsidRPr="00C8551D">
        <w:rPr>
          <w:rFonts w:ascii="Angsana New" w:hAnsi="Angsana New"/>
          <w:color w:val="FFFFFF"/>
          <w:sz w:val="28"/>
          <w:szCs w:val="28"/>
        </w:rPr>
        <w:t>_</w:t>
      </w:r>
      <w:r w:rsidR="00B81610" w:rsidRPr="00C8551D">
        <w:rPr>
          <w:rFonts w:ascii="Angsana New" w:hAnsi="Angsana New"/>
          <w:sz w:val="28"/>
          <w:szCs w:val="28"/>
          <w:cs/>
        </w:rPr>
        <w:t>และ</w:t>
      </w:r>
      <w:r w:rsidR="005B388A" w:rsidRPr="00C8551D">
        <w:rPr>
          <w:rFonts w:ascii="Angsana New" w:hAnsi="Angsana New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B8161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9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11"/>
        <w:gridCol w:w="1559"/>
        <w:gridCol w:w="283"/>
        <w:gridCol w:w="1560"/>
        <w:gridCol w:w="23"/>
        <w:gridCol w:w="260"/>
        <w:gridCol w:w="1559"/>
        <w:gridCol w:w="283"/>
        <w:gridCol w:w="1560"/>
      </w:tblGrid>
      <w:tr w:rsidR="0063747C" w:rsidRPr="00C8551D" w:rsidTr="004E6090">
        <w:trPr>
          <w:trHeight w:hRule="exact" w:val="391"/>
        </w:trPr>
        <w:tc>
          <w:tcPr>
            <w:tcW w:w="2211" w:type="dxa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7" w:type="dxa"/>
            <w:gridSpan w:val="8"/>
            <w:tcBorders>
              <w:bottom w:val="single" w:sz="4" w:space="0" w:color="auto"/>
            </w:tcBorders>
            <w:vAlign w:val="bottom"/>
          </w:tcPr>
          <w:p w:rsidR="0063747C" w:rsidRPr="00C8551D" w:rsidRDefault="0063747C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3747C" w:rsidRPr="00C8551D" w:rsidTr="004E6090">
        <w:trPr>
          <w:trHeight w:hRule="exact" w:val="391"/>
        </w:trPr>
        <w:tc>
          <w:tcPr>
            <w:tcW w:w="2211" w:type="dxa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47C" w:rsidRPr="00C8551D" w:rsidRDefault="00E71937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63747C" w:rsidRPr="00C8551D" w:rsidRDefault="0063747C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47C" w:rsidRPr="00C8551D" w:rsidRDefault="00D20019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งวดเก้า</w:t>
            </w:r>
            <w:r w:rsidR="00E71937"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63747C" w:rsidRPr="00C8551D" w:rsidTr="004E6090">
        <w:trPr>
          <w:trHeight w:hRule="exact" w:val="391"/>
        </w:trPr>
        <w:tc>
          <w:tcPr>
            <w:tcW w:w="2211" w:type="dxa"/>
          </w:tcPr>
          <w:p w:rsidR="0063747C" w:rsidRPr="00C8551D" w:rsidRDefault="0063747C" w:rsidP="0012507C">
            <w:pPr>
              <w:spacing w:line="240" w:lineRule="auto"/>
              <w:ind w:left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47C" w:rsidRPr="00C8551D" w:rsidRDefault="00613099" w:rsidP="004E609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3747C" w:rsidRPr="00C8551D" w:rsidRDefault="0063747C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47C" w:rsidRPr="00C8551D" w:rsidRDefault="00613099" w:rsidP="004E609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3" w:type="dxa"/>
            <w:gridSpan w:val="2"/>
          </w:tcPr>
          <w:p w:rsidR="0063747C" w:rsidRPr="00C8551D" w:rsidRDefault="0063747C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47C" w:rsidRPr="00C8551D" w:rsidRDefault="00613099" w:rsidP="004E609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3747C" w:rsidRPr="00C8551D" w:rsidRDefault="0063747C" w:rsidP="004E609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747C" w:rsidRPr="00C8551D" w:rsidRDefault="00613099" w:rsidP="004E609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3747C" w:rsidRPr="00C8551D" w:rsidTr="00F705AD">
        <w:trPr>
          <w:trHeight w:hRule="exact" w:val="391"/>
        </w:trPr>
        <w:tc>
          <w:tcPr>
            <w:tcW w:w="2211" w:type="dxa"/>
            <w:vAlign w:val="center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747C" w:rsidRPr="00C8551D" w:rsidRDefault="00AB19B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157,073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3747C" w:rsidRPr="00C8551D" w:rsidRDefault="007550D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154,299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747C" w:rsidRPr="00C8551D" w:rsidRDefault="00AB19B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462,054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3747C" w:rsidRPr="00C8551D" w:rsidRDefault="007550D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448,256</w:t>
            </w:r>
          </w:p>
        </w:tc>
      </w:tr>
      <w:tr w:rsidR="0063747C" w:rsidRPr="00C8551D" w:rsidTr="00F705AD">
        <w:trPr>
          <w:trHeight w:hRule="exact" w:val="391"/>
        </w:trPr>
        <w:tc>
          <w:tcPr>
            <w:tcW w:w="2211" w:type="dxa"/>
            <w:vAlign w:val="center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AB19B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11,535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7550D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4,415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AB19B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20,613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7550D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10,409</w:t>
            </w:r>
          </w:p>
        </w:tc>
      </w:tr>
      <w:tr w:rsidR="0063747C" w:rsidRPr="00C8551D" w:rsidTr="00F705AD">
        <w:trPr>
          <w:trHeight w:hRule="exact" w:val="391"/>
        </w:trPr>
        <w:tc>
          <w:tcPr>
            <w:tcW w:w="2211" w:type="dxa"/>
            <w:vAlign w:val="center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AB19B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168,608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7550D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158,714</w:t>
            </w:r>
          </w:p>
        </w:tc>
        <w:tc>
          <w:tcPr>
            <w:tcW w:w="283" w:type="dxa"/>
            <w:gridSpan w:val="2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AB19B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482,667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7550D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458,665</w:t>
            </w:r>
          </w:p>
        </w:tc>
      </w:tr>
    </w:tbl>
    <w:p w:rsidR="000F0239" w:rsidRPr="00C8551D" w:rsidRDefault="00B6235B" w:rsidP="0012507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ภาระผูกพัน</w:t>
      </w:r>
      <w:r w:rsidR="007548AD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B6235B" w:rsidRPr="00C8551D" w:rsidRDefault="00B6235B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410678" w:rsidRPr="00C8551D">
        <w:rPr>
          <w:rFonts w:ascii="Angsana New" w:hAnsi="Angsana New"/>
          <w:sz w:val="28"/>
          <w:szCs w:val="28"/>
        </w:rPr>
        <w:t xml:space="preserve"> </w:t>
      </w:r>
      <w:r w:rsidR="00E516E8">
        <w:rPr>
          <w:rFonts w:ascii="Angsana New" w:hAnsi="Angsana New" w:hint="cs"/>
          <w:sz w:val="28"/>
          <w:szCs w:val="28"/>
          <w:cs/>
        </w:rPr>
        <w:t>กันยายน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บริษัทมีภาระผูกพันภายใต้สัญญาเช่ารถยนต์ อาคารและอุปกรณ์ ดังนี้</w:t>
      </w:r>
    </w:p>
    <w:tbl>
      <w:tblPr>
        <w:tblW w:w="9326" w:type="dxa"/>
        <w:tblInd w:w="284" w:type="dxa"/>
        <w:tblLook w:val="04A0" w:firstRow="1" w:lastRow="0" w:firstColumn="1" w:lastColumn="0" w:noHBand="0" w:noVBand="1"/>
      </w:tblPr>
      <w:tblGrid>
        <w:gridCol w:w="7483"/>
        <w:gridCol w:w="284"/>
        <w:gridCol w:w="1559"/>
      </w:tblGrid>
      <w:tr w:rsidR="00B6235B" w:rsidRPr="00C8551D" w:rsidTr="004E6090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6235B" w:rsidRPr="00C8551D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35B" w:rsidRPr="00C8551D" w:rsidTr="00CC0722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235B" w:rsidRPr="00C8551D" w:rsidRDefault="00A806E8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5,057</w:t>
            </w:r>
          </w:p>
        </w:tc>
      </w:tr>
      <w:tr w:rsidR="00B6235B" w:rsidRPr="00C8551D" w:rsidTr="00CC0722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235B" w:rsidRPr="00C8551D" w:rsidRDefault="00A806E8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5,008</w:t>
            </w:r>
          </w:p>
        </w:tc>
      </w:tr>
      <w:tr w:rsidR="00B6235B" w:rsidRPr="00C8551D" w:rsidTr="00CC0722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35B" w:rsidRPr="00C8551D" w:rsidRDefault="00A806E8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</w:tr>
      <w:tr w:rsidR="00B6235B" w:rsidRPr="00C8551D" w:rsidTr="00CC0722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6235B" w:rsidRPr="00C8551D" w:rsidRDefault="00A806E8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11,428</w:t>
            </w:r>
          </w:p>
        </w:tc>
      </w:tr>
    </w:tbl>
    <w:p w:rsidR="00C74265" w:rsidRDefault="00C74265" w:rsidP="007B46D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  <w:r w:rsidR="00723FF3">
        <w:rPr>
          <w:rFonts w:ascii="Angsana New" w:hAnsi="Angsana New" w:hint="cs"/>
          <w:b/>
          <w:bCs/>
          <w:sz w:val="28"/>
          <w:szCs w:val="28"/>
          <w:cs/>
        </w:rPr>
        <w:t>จ่าย</w:t>
      </w:r>
    </w:p>
    <w:p w:rsidR="00C74265" w:rsidRPr="00C74265" w:rsidRDefault="00C74265" w:rsidP="00622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74265">
        <w:rPr>
          <w:rFonts w:asciiTheme="majorBidi" w:hAnsiTheme="majorBidi" w:cstheme="majorBidi"/>
          <w:sz w:val="28"/>
          <w:szCs w:val="28"/>
          <w:cs/>
        </w:rPr>
        <w:t xml:space="preserve">ในการประชุมผู้ถือหุ้น เมื่อ 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24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613099" w:rsidRPr="00613099">
        <w:rPr>
          <w:rFonts w:asciiTheme="majorBidi" w:hAnsiTheme="majorBidi" w:cstheme="majorBidi"/>
          <w:sz w:val="28"/>
          <w:szCs w:val="28"/>
        </w:rPr>
        <w:t>2561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31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13099" w:rsidRPr="00613099">
        <w:rPr>
          <w:rFonts w:asciiTheme="majorBidi" w:hAnsiTheme="majorBidi" w:cstheme="majorBidi"/>
          <w:sz w:val="28"/>
          <w:szCs w:val="28"/>
        </w:rPr>
        <w:t>2560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เป็นเงินปันผลในอัตราหุ้นละ </w:t>
      </w:r>
      <w:r w:rsidR="00613099" w:rsidRPr="00613099">
        <w:rPr>
          <w:rFonts w:asciiTheme="majorBidi" w:hAnsiTheme="majorBidi" w:cstheme="majorBidi"/>
          <w:sz w:val="28"/>
          <w:szCs w:val="28"/>
        </w:rPr>
        <w:t>0</w:t>
      </w:r>
      <w:r w:rsidRPr="00C74265">
        <w:rPr>
          <w:rFonts w:asciiTheme="majorBidi" w:hAnsiTheme="majorBidi" w:cstheme="majorBidi"/>
          <w:sz w:val="28"/>
          <w:szCs w:val="28"/>
          <w:cs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30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613099" w:rsidRPr="00613099">
        <w:rPr>
          <w:rFonts w:asciiTheme="majorBidi" w:hAnsiTheme="majorBidi" w:cstheme="majorBidi"/>
          <w:sz w:val="28"/>
          <w:szCs w:val="28"/>
        </w:rPr>
        <w:t>14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951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000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หุ้น เป็นจำนวนเงิน </w:t>
      </w:r>
      <w:r w:rsidR="00613099" w:rsidRPr="00613099">
        <w:rPr>
          <w:rFonts w:asciiTheme="majorBidi" w:hAnsiTheme="majorBidi" w:cstheme="majorBidi"/>
          <w:sz w:val="28"/>
          <w:szCs w:val="28"/>
        </w:rPr>
        <w:t>4</w:t>
      </w:r>
      <w:r w:rsidR="00723FF3">
        <w:rPr>
          <w:rFonts w:asciiTheme="majorBidi" w:hAnsiTheme="majorBidi" w:cstheme="majorBidi"/>
          <w:sz w:val="28"/>
          <w:szCs w:val="28"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49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และกำหนดจ่ายเงินปันผลในวันที่ </w:t>
      </w:r>
      <w:r w:rsidR="00723FF3">
        <w:rPr>
          <w:rFonts w:asciiTheme="majorBidi" w:hAnsiTheme="majorBidi" w:cstheme="majorBidi"/>
          <w:sz w:val="28"/>
          <w:szCs w:val="28"/>
        </w:rPr>
        <w:t xml:space="preserve">    </w:t>
      </w:r>
      <w:r w:rsidR="00613099" w:rsidRPr="00613099">
        <w:rPr>
          <w:rFonts w:asciiTheme="majorBidi" w:hAnsiTheme="majorBidi" w:cstheme="majorBidi"/>
          <w:sz w:val="28"/>
          <w:szCs w:val="28"/>
        </w:rPr>
        <w:t>21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613099" w:rsidRPr="00613099">
        <w:rPr>
          <w:rFonts w:asciiTheme="majorBidi" w:hAnsiTheme="majorBidi" w:cstheme="majorBidi"/>
          <w:sz w:val="28"/>
          <w:szCs w:val="28"/>
        </w:rPr>
        <w:t>2561</w:t>
      </w:r>
    </w:p>
    <w:p w:rsidR="002B7904" w:rsidRPr="00723FF3" w:rsidRDefault="00C74265" w:rsidP="00723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Theme="majorBidi" w:hAnsiTheme="majorBidi" w:cstheme="majorBidi"/>
          <w:sz w:val="28"/>
          <w:szCs w:val="28"/>
        </w:rPr>
      </w:pPr>
      <w:r w:rsidRPr="00C74265">
        <w:rPr>
          <w:rFonts w:asciiTheme="majorBidi" w:hAnsiTheme="majorBidi" w:cstheme="majorBidi"/>
          <w:sz w:val="28"/>
          <w:szCs w:val="28"/>
          <w:cs/>
        </w:rPr>
        <w:t xml:space="preserve">ในการประชุมผู้ถือหุ้นของบริษัทเมื่อวันที่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25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613099" w:rsidRPr="00613099">
        <w:rPr>
          <w:rFonts w:asciiTheme="majorBidi" w:hAnsiTheme="majorBidi" w:cstheme="majorBidi"/>
          <w:sz w:val="28"/>
          <w:szCs w:val="28"/>
        </w:rPr>
        <w:t>2560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31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13099" w:rsidRPr="00613099">
        <w:rPr>
          <w:rFonts w:asciiTheme="majorBidi" w:hAnsiTheme="majorBidi" w:cstheme="majorBidi"/>
          <w:sz w:val="28"/>
          <w:szCs w:val="28"/>
        </w:rPr>
        <w:t>2559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เป็นเงินปันผลในอัตราหุ้นละ </w:t>
      </w:r>
      <w:r w:rsidR="00613099" w:rsidRPr="00613099">
        <w:rPr>
          <w:rFonts w:asciiTheme="majorBidi" w:hAnsiTheme="majorBidi" w:cstheme="majorBidi"/>
          <w:sz w:val="28"/>
          <w:szCs w:val="28"/>
        </w:rPr>
        <w:t>0</w:t>
      </w:r>
      <w:r w:rsidRPr="00C74265">
        <w:rPr>
          <w:rFonts w:asciiTheme="majorBidi" w:hAnsiTheme="majorBidi" w:cstheme="majorBidi"/>
          <w:sz w:val="28"/>
          <w:szCs w:val="28"/>
          <w:cs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22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บาท จำนวน </w:t>
      </w:r>
      <w:r w:rsidR="00613099" w:rsidRPr="00613099">
        <w:rPr>
          <w:rFonts w:asciiTheme="majorBidi" w:hAnsiTheme="majorBidi" w:cstheme="majorBidi"/>
          <w:sz w:val="28"/>
          <w:szCs w:val="28"/>
        </w:rPr>
        <w:t>14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951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000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หุ้น เป็นจำนวนเงิน </w:t>
      </w:r>
      <w:r w:rsidR="00613099" w:rsidRPr="00613099">
        <w:rPr>
          <w:rFonts w:asciiTheme="majorBidi" w:hAnsiTheme="majorBidi" w:cstheme="majorBidi"/>
          <w:sz w:val="28"/>
          <w:szCs w:val="28"/>
        </w:rPr>
        <w:t>3</w:t>
      </w:r>
      <w:r w:rsidR="00723FF3">
        <w:rPr>
          <w:rFonts w:asciiTheme="majorBidi" w:hAnsiTheme="majorBidi" w:cstheme="majorBidi"/>
          <w:sz w:val="28"/>
          <w:szCs w:val="28"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29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B6235B" w:rsidRPr="00C8551D" w:rsidRDefault="00B6235B" w:rsidP="007B46D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C8551D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7B46D6" w:rsidRPr="00C8551D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Pr="00C8551D">
        <w:rPr>
          <w:rFonts w:asciiTheme="majorBidi" w:hAnsiTheme="majorBidi" w:cstheme="majorBidi"/>
          <w:b/>
          <w:bCs/>
          <w:sz w:val="28"/>
          <w:szCs w:val="28"/>
          <w:cs/>
        </w:rPr>
        <w:t>การเงิน</w:t>
      </w:r>
      <w:r w:rsidR="002422C1" w:rsidRPr="00C8551D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:rsidR="0027487F" w:rsidRPr="00C8551D" w:rsidRDefault="00526875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8551D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B6235B" w:rsidRPr="00C8551D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AE36F5" w:rsidRPr="00C8551D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B6235B" w:rsidRPr="00C8551D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นี้ได้รับการอนุมัติให้ออกโดยกรรมการของบริษัทเมื่อ</w:t>
      </w:r>
      <w:r w:rsidR="00B6235B" w:rsidRPr="00D17A7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342E2" w:rsidRPr="004342E2">
        <w:rPr>
          <w:rFonts w:asciiTheme="majorBidi" w:hAnsiTheme="majorBidi" w:cstheme="majorBidi"/>
          <w:sz w:val="28"/>
          <w:szCs w:val="28"/>
        </w:rPr>
        <w:t>9</w:t>
      </w:r>
      <w:r w:rsidR="005B388A" w:rsidRPr="00434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42E2" w:rsidRPr="004342E2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5B388A" w:rsidRPr="00434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3099" w:rsidRPr="004342E2">
        <w:rPr>
          <w:rFonts w:asciiTheme="majorBidi" w:hAnsiTheme="majorBidi" w:cstheme="majorBidi"/>
          <w:sz w:val="28"/>
          <w:szCs w:val="28"/>
        </w:rPr>
        <w:t>2561</w:t>
      </w:r>
    </w:p>
    <w:sectPr w:rsidR="0027487F" w:rsidRPr="00C8551D" w:rsidSect="00C91024">
      <w:headerReference w:type="default" r:id="rId15"/>
      <w:footerReference w:type="default" r:id="rId16"/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923" w:rsidRDefault="00C23923">
      <w:r>
        <w:separator/>
      </w:r>
    </w:p>
  </w:endnote>
  <w:endnote w:type="continuationSeparator" w:id="0">
    <w:p w:rsidR="00C23923" w:rsidRDefault="00C2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Pr="005C321B" w:rsidRDefault="00E0766A">
    <w:pPr>
      <w:pStyle w:val="Footer"/>
      <w:jc w:val="right"/>
      <w:rPr>
        <w:rFonts w:ascii="Angsana New" w:hAnsi="Angsana New"/>
        <w:sz w:val="28"/>
        <w:szCs w:val="28"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1466C8">
      <w:rPr>
        <w:rFonts w:ascii="Angsana New" w:hAnsi="Angsana New"/>
        <w:noProof/>
        <w:sz w:val="28"/>
        <w:szCs w:val="28"/>
      </w:rPr>
      <w:t>10</w:t>
    </w:r>
    <w:r w:rsidRPr="00831E4C">
      <w:rPr>
        <w:rFonts w:ascii="Angsana New" w:hAnsi="Angsana New"/>
        <w:sz w:val="28"/>
        <w:szCs w:val="28"/>
      </w:rPr>
      <w:fldChar w:fldCharType="end"/>
    </w:r>
  </w:p>
  <w:p w:rsidR="00E0766A" w:rsidRDefault="00E0766A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Pr="00C91024" w:rsidRDefault="00E0766A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1466C8">
      <w:rPr>
        <w:rFonts w:ascii="Angsana New" w:hAnsi="Angsana New"/>
        <w:noProof/>
        <w:sz w:val="28"/>
        <w:szCs w:val="28"/>
      </w:rPr>
      <w:t>21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Pr="00A20434" w:rsidRDefault="00E0766A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E0766A" w:rsidRPr="0017742A" w:rsidRDefault="00E0766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Pr="007C5BBB" w:rsidRDefault="00E0766A">
    <w:pPr>
      <w:pStyle w:val="Footer"/>
      <w:jc w:val="right"/>
      <w:rPr>
        <w:rFonts w:ascii="Angsana New" w:hAnsi="Angsana New"/>
        <w:sz w:val="28"/>
        <w:szCs w:val="28"/>
      </w:rPr>
    </w:pPr>
    <w:r w:rsidRPr="007C5BBB">
      <w:rPr>
        <w:rFonts w:ascii="Angsana New" w:hAnsi="Angsana New"/>
        <w:noProof/>
        <w:sz w:val="28"/>
        <w:szCs w:val="28"/>
      </w:rPr>
      <w:fldChar w:fldCharType="begin"/>
    </w:r>
    <w:r w:rsidRPr="007C5BBB">
      <w:rPr>
        <w:rFonts w:ascii="Angsana New" w:hAnsi="Angsana New"/>
        <w:noProof/>
        <w:sz w:val="28"/>
        <w:szCs w:val="28"/>
      </w:rPr>
      <w:instrText xml:space="preserve"> PAGE   \</w:instrText>
    </w:r>
    <w:r w:rsidRPr="007C5BBB">
      <w:rPr>
        <w:rFonts w:ascii="Angsana New" w:hAnsi="Angsana New"/>
        <w:noProof/>
        <w:sz w:val="28"/>
        <w:szCs w:val="28"/>
        <w:cs/>
      </w:rPr>
      <w:instrText xml:space="preserve">* </w:instrText>
    </w:r>
    <w:r w:rsidRPr="007C5BBB">
      <w:rPr>
        <w:rFonts w:ascii="Angsana New" w:hAnsi="Angsana New"/>
        <w:noProof/>
        <w:sz w:val="28"/>
        <w:szCs w:val="28"/>
      </w:rPr>
      <w:instrText xml:space="preserve">MERGEFORMAT </w:instrText>
    </w:r>
    <w:r w:rsidRPr="007C5BBB">
      <w:rPr>
        <w:rFonts w:ascii="Angsana New" w:hAnsi="Angsana New"/>
        <w:noProof/>
        <w:sz w:val="28"/>
        <w:szCs w:val="28"/>
      </w:rPr>
      <w:fldChar w:fldCharType="separate"/>
    </w:r>
    <w:r w:rsidR="001466C8">
      <w:rPr>
        <w:rFonts w:ascii="Angsana New" w:hAnsi="Angsana New"/>
        <w:noProof/>
        <w:sz w:val="28"/>
        <w:szCs w:val="28"/>
      </w:rPr>
      <w:t>29</w:t>
    </w:r>
    <w:r w:rsidRPr="007C5BBB">
      <w:rPr>
        <w:rFonts w:ascii="Angsana New" w:hAnsi="Angsana New"/>
        <w:noProof/>
        <w:sz w:val="28"/>
        <w:szCs w:val="28"/>
      </w:rPr>
      <w:fldChar w:fldCharType="end"/>
    </w:r>
  </w:p>
  <w:p w:rsidR="00E0766A" w:rsidRPr="008A28CE" w:rsidRDefault="00E0766A" w:rsidP="0088703B">
    <w:pPr>
      <w:ind w:right="360"/>
      <w:jc w:val="right"/>
      <w:rPr>
        <w:rFonts w:ascii="Angsana New" w:hAnsi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923" w:rsidRDefault="00C23923">
      <w:r>
        <w:separator/>
      </w:r>
    </w:p>
  </w:footnote>
  <w:footnote w:type="continuationSeparator" w:id="0">
    <w:p w:rsidR="00C23923" w:rsidRDefault="00C23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Pr="00831E4C" w:rsidRDefault="00E0766A" w:rsidP="00831E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31E4C">
      <w:rPr>
        <w:rFonts w:ascii="Angsana New" w:hAnsi="Angsana New" w:hint="cs"/>
        <w:b/>
        <w:bCs/>
        <w:sz w:val="32"/>
        <w:szCs w:val="32"/>
        <w:cs/>
      </w:rPr>
      <w:t>นิวซิตี้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31E4C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:rsidR="00E0766A" w:rsidRPr="00831E4C" w:rsidRDefault="00E0766A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31E4C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831E4C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</w:t>
    </w:r>
    <w:r>
      <w:rPr>
        <w:rFonts w:ascii="Angsana New" w:hAnsi="Angsana New"/>
        <w:b/>
        <w:bCs/>
        <w:sz w:val="32"/>
        <w:szCs w:val="32"/>
      </w:rPr>
      <w:t xml:space="preserve">  </w:t>
    </w:r>
    <w:r w:rsidRPr="00831E4C">
      <w:rPr>
        <w:rFonts w:ascii="Angsana New" w:hAnsi="Angsana New"/>
        <w:b/>
        <w:bCs/>
        <w:sz w:val="32"/>
        <w:szCs w:val="32"/>
        <w:cs/>
      </w:rPr>
      <w:t xml:space="preserve"> “สอบทานแล้ว”</w:t>
    </w:r>
  </w:p>
  <w:p w:rsidR="00E0766A" w:rsidRPr="00831E4C" w:rsidRDefault="00E0766A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31E4C"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E0766A" w:rsidRPr="00225770" w:rsidRDefault="00E0766A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Pr="00877D23" w:rsidRDefault="00E0766A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  <w:r w:rsidRPr="00A30CBE">
      <w:rPr>
        <w:rFonts w:ascii="Angsana New" w:hAnsi="Angsana New"/>
        <w:b/>
        <w:bCs/>
        <w:sz w:val="34"/>
        <w:szCs w:val="34"/>
        <w:cs/>
      </w:rPr>
      <w:t>“ยังไม่ได้ตรวจสอบ”</w:t>
    </w:r>
  </w:p>
  <w:p w:rsidR="00E0766A" w:rsidRPr="00877D23" w:rsidRDefault="00E0766A" w:rsidP="00A855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                           </w:t>
    </w:r>
    <w:r w:rsidRPr="00A30CBE">
      <w:rPr>
        <w:rFonts w:ascii="Angsana New" w:hAnsi="Angsana New"/>
        <w:b/>
        <w:bCs/>
        <w:sz w:val="32"/>
        <w:szCs w:val="32"/>
        <w:cs/>
      </w:rPr>
      <w:t>“สอบทานแล้ว”</w:t>
    </w:r>
  </w:p>
  <w:p w:rsidR="00E0766A" w:rsidRPr="005C0EDC" w:rsidRDefault="00E0766A" w:rsidP="00F30B6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E0766A" w:rsidRPr="00637127" w:rsidRDefault="00E076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Default="00E0766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E0766A" w:rsidRPr="0093624F" w:rsidRDefault="00E0766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E0766A" w:rsidRDefault="00E0766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E0766A" w:rsidRDefault="00E0766A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E0766A" w:rsidRPr="0093624F" w:rsidRDefault="00E0766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6A" w:rsidRPr="00877D23" w:rsidRDefault="00E0766A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30CBE">
      <w:rPr>
        <w:rFonts w:ascii="Angsana New" w:hAnsi="Angsana New"/>
        <w:b/>
        <w:bCs/>
        <w:sz w:val="34"/>
        <w:szCs w:val="34"/>
        <w:cs/>
      </w:rPr>
      <w:t>“ยังไม่ได้ตรวจสอบ”</w:t>
    </w:r>
  </w:p>
  <w:p w:rsidR="00E0766A" w:rsidRPr="00877D23" w:rsidRDefault="00E0766A" w:rsidP="00C442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04" w:firstLine="1530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</w:t>
    </w:r>
    <w:r w:rsidRPr="00A30CBE">
      <w:rPr>
        <w:rFonts w:ascii="Angsana New" w:hAnsi="Angsana New"/>
        <w:b/>
        <w:bCs/>
        <w:sz w:val="32"/>
        <w:szCs w:val="32"/>
        <w:cs/>
      </w:rPr>
      <w:t>“สอบทานแล้ว”</w:t>
    </w:r>
  </w:p>
  <w:p w:rsidR="00E0766A" w:rsidRPr="00965D7B" w:rsidRDefault="00E0766A" w:rsidP="00F30B60">
    <w:pPr>
      <w:pStyle w:val="Header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 w:rsidRPr="00613099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E0766A" w:rsidRPr="00637127" w:rsidRDefault="00E076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BFF44EF"/>
    <w:multiLevelType w:val="multilevel"/>
    <w:tmpl w:val="27A2C01C"/>
    <w:lvl w:ilvl="0">
      <w:start w:val="1"/>
      <w:numFmt w:val="decimal"/>
      <w:lvlText w:val="%1."/>
      <w:lvlJc w:val="left"/>
      <w:pPr>
        <w:ind w:left="1495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6BC0F5F"/>
    <w:multiLevelType w:val="multilevel"/>
    <w:tmpl w:val="F8B252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19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16"/>
  </w:num>
  <w:num w:numId="19">
    <w:abstractNumId w:val="18"/>
  </w:num>
  <w:num w:numId="2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B5B"/>
    <w:rsid w:val="0000740C"/>
    <w:rsid w:val="000077F7"/>
    <w:rsid w:val="00010251"/>
    <w:rsid w:val="000106F1"/>
    <w:rsid w:val="0001157B"/>
    <w:rsid w:val="00012139"/>
    <w:rsid w:val="00013586"/>
    <w:rsid w:val="00013B52"/>
    <w:rsid w:val="00014556"/>
    <w:rsid w:val="00014620"/>
    <w:rsid w:val="000151B1"/>
    <w:rsid w:val="00015810"/>
    <w:rsid w:val="00016895"/>
    <w:rsid w:val="00016D45"/>
    <w:rsid w:val="00016E9B"/>
    <w:rsid w:val="00016FAB"/>
    <w:rsid w:val="000179D5"/>
    <w:rsid w:val="00020190"/>
    <w:rsid w:val="00020E5D"/>
    <w:rsid w:val="00021538"/>
    <w:rsid w:val="0002172F"/>
    <w:rsid w:val="000217E7"/>
    <w:rsid w:val="00021949"/>
    <w:rsid w:val="0002214A"/>
    <w:rsid w:val="000225DA"/>
    <w:rsid w:val="00022E2D"/>
    <w:rsid w:val="00022FFC"/>
    <w:rsid w:val="00023525"/>
    <w:rsid w:val="00023552"/>
    <w:rsid w:val="000241D5"/>
    <w:rsid w:val="000246A7"/>
    <w:rsid w:val="000247BD"/>
    <w:rsid w:val="000252F0"/>
    <w:rsid w:val="00026931"/>
    <w:rsid w:val="00027939"/>
    <w:rsid w:val="000307A3"/>
    <w:rsid w:val="00031329"/>
    <w:rsid w:val="000314CA"/>
    <w:rsid w:val="00031B51"/>
    <w:rsid w:val="00033513"/>
    <w:rsid w:val="00033B7A"/>
    <w:rsid w:val="00033C02"/>
    <w:rsid w:val="000341A0"/>
    <w:rsid w:val="0003452F"/>
    <w:rsid w:val="000348A9"/>
    <w:rsid w:val="000348FC"/>
    <w:rsid w:val="00034E89"/>
    <w:rsid w:val="00035E84"/>
    <w:rsid w:val="00036402"/>
    <w:rsid w:val="00036C01"/>
    <w:rsid w:val="00037962"/>
    <w:rsid w:val="0004017B"/>
    <w:rsid w:val="000402D7"/>
    <w:rsid w:val="000416D5"/>
    <w:rsid w:val="00042006"/>
    <w:rsid w:val="000429E6"/>
    <w:rsid w:val="00042DE6"/>
    <w:rsid w:val="00043419"/>
    <w:rsid w:val="0004358E"/>
    <w:rsid w:val="00043BA7"/>
    <w:rsid w:val="00045A88"/>
    <w:rsid w:val="00046847"/>
    <w:rsid w:val="00047226"/>
    <w:rsid w:val="00047FD9"/>
    <w:rsid w:val="000502C9"/>
    <w:rsid w:val="00050571"/>
    <w:rsid w:val="00051138"/>
    <w:rsid w:val="00052AE3"/>
    <w:rsid w:val="000533E0"/>
    <w:rsid w:val="000536C7"/>
    <w:rsid w:val="000549BC"/>
    <w:rsid w:val="00054CFF"/>
    <w:rsid w:val="000550CF"/>
    <w:rsid w:val="00056B95"/>
    <w:rsid w:val="00056C13"/>
    <w:rsid w:val="00057B6E"/>
    <w:rsid w:val="00057E28"/>
    <w:rsid w:val="00057ED5"/>
    <w:rsid w:val="00057FFC"/>
    <w:rsid w:val="0006118B"/>
    <w:rsid w:val="00061521"/>
    <w:rsid w:val="00061D22"/>
    <w:rsid w:val="00062E8F"/>
    <w:rsid w:val="00063B7F"/>
    <w:rsid w:val="00063C1D"/>
    <w:rsid w:val="00065110"/>
    <w:rsid w:val="00065864"/>
    <w:rsid w:val="00065A9F"/>
    <w:rsid w:val="00065E3D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47D9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3451"/>
    <w:rsid w:val="0008355A"/>
    <w:rsid w:val="00083EA8"/>
    <w:rsid w:val="00084DCA"/>
    <w:rsid w:val="00084F29"/>
    <w:rsid w:val="000854D8"/>
    <w:rsid w:val="00085B18"/>
    <w:rsid w:val="00090399"/>
    <w:rsid w:val="00090B69"/>
    <w:rsid w:val="0009130A"/>
    <w:rsid w:val="00091F28"/>
    <w:rsid w:val="0009203B"/>
    <w:rsid w:val="0009248E"/>
    <w:rsid w:val="00092C95"/>
    <w:rsid w:val="00092CFB"/>
    <w:rsid w:val="00094094"/>
    <w:rsid w:val="0009446D"/>
    <w:rsid w:val="00095357"/>
    <w:rsid w:val="00096CDF"/>
    <w:rsid w:val="00096D4B"/>
    <w:rsid w:val="000978A4"/>
    <w:rsid w:val="000A01E8"/>
    <w:rsid w:val="000A0459"/>
    <w:rsid w:val="000A113F"/>
    <w:rsid w:val="000A137B"/>
    <w:rsid w:val="000A17E0"/>
    <w:rsid w:val="000A2C20"/>
    <w:rsid w:val="000A2FAF"/>
    <w:rsid w:val="000A3938"/>
    <w:rsid w:val="000A4D80"/>
    <w:rsid w:val="000A5491"/>
    <w:rsid w:val="000A54F1"/>
    <w:rsid w:val="000A567D"/>
    <w:rsid w:val="000A5684"/>
    <w:rsid w:val="000A654F"/>
    <w:rsid w:val="000B0951"/>
    <w:rsid w:val="000B11EB"/>
    <w:rsid w:val="000B1813"/>
    <w:rsid w:val="000B19E3"/>
    <w:rsid w:val="000B2AC6"/>
    <w:rsid w:val="000B3D0C"/>
    <w:rsid w:val="000B407A"/>
    <w:rsid w:val="000B40F1"/>
    <w:rsid w:val="000B43C0"/>
    <w:rsid w:val="000B4893"/>
    <w:rsid w:val="000B4DCD"/>
    <w:rsid w:val="000B5392"/>
    <w:rsid w:val="000B5CFC"/>
    <w:rsid w:val="000B63F6"/>
    <w:rsid w:val="000B7C10"/>
    <w:rsid w:val="000B7C4F"/>
    <w:rsid w:val="000C16AE"/>
    <w:rsid w:val="000C1831"/>
    <w:rsid w:val="000C1B64"/>
    <w:rsid w:val="000C1C26"/>
    <w:rsid w:val="000C25E2"/>
    <w:rsid w:val="000C26A2"/>
    <w:rsid w:val="000C2D87"/>
    <w:rsid w:val="000C52D7"/>
    <w:rsid w:val="000C6E61"/>
    <w:rsid w:val="000D021F"/>
    <w:rsid w:val="000D04A3"/>
    <w:rsid w:val="000D069A"/>
    <w:rsid w:val="000D0708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5DCC"/>
    <w:rsid w:val="000D6394"/>
    <w:rsid w:val="000D70A1"/>
    <w:rsid w:val="000D7735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714"/>
    <w:rsid w:val="000E4DAD"/>
    <w:rsid w:val="000E50CD"/>
    <w:rsid w:val="000E594F"/>
    <w:rsid w:val="000E5A00"/>
    <w:rsid w:val="000E5AE3"/>
    <w:rsid w:val="000E5D3F"/>
    <w:rsid w:val="000E6645"/>
    <w:rsid w:val="000E6766"/>
    <w:rsid w:val="000E6DD7"/>
    <w:rsid w:val="000E6E4F"/>
    <w:rsid w:val="000E6EEE"/>
    <w:rsid w:val="000E728A"/>
    <w:rsid w:val="000F0239"/>
    <w:rsid w:val="000F09F4"/>
    <w:rsid w:val="000F0C89"/>
    <w:rsid w:val="000F18C6"/>
    <w:rsid w:val="000F2433"/>
    <w:rsid w:val="000F3D51"/>
    <w:rsid w:val="000F6A55"/>
    <w:rsid w:val="000F6B04"/>
    <w:rsid w:val="000F72E8"/>
    <w:rsid w:val="000F785B"/>
    <w:rsid w:val="00101F50"/>
    <w:rsid w:val="00102997"/>
    <w:rsid w:val="00103515"/>
    <w:rsid w:val="001037EB"/>
    <w:rsid w:val="00103A00"/>
    <w:rsid w:val="00103B64"/>
    <w:rsid w:val="001040C8"/>
    <w:rsid w:val="00104138"/>
    <w:rsid w:val="00105A84"/>
    <w:rsid w:val="00105B30"/>
    <w:rsid w:val="00105B97"/>
    <w:rsid w:val="001061B1"/>
    <w:rsid w:val="00106E3C"/>
    <w:rsid w:val="00106EFA"/>
    <w:rsid w:val="00110BE3"/>
    <w:rsid w:val="00113FF5"/>
    <w:rsid w:val="001140A2"/>
    <w:rsid w:val="00114123"/>
    <w:rsid w:val="00115270"/>
    <w:rsid w:val="00116163"/>
    <w:rsid w:val="00116A93"/>
    <w:rsid w:val="00116C19"/>
    <w:rsid w:val="0011710F"/>
    <w:rsid w:val="001178FE"/>
    <w:rsid w:val="00120160"/>
    <w:rsid w:val="00120554"/>
    <w:rsid w:val="00121410"/>
    <w:rsid w:val="001214D8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D41"/>
    <w:rsid w:val="001302E1"/>
    <w:rsid w:val="00130301"/>
    <w:rsid w:val="001308F0"/>
    <w:rsid w:val="00130AFA"/>
    <w:rsid w:val="00130C5A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471B"/>
    <w:rsid w:val="001450FA"/>
    <w:rsid w:val="00145701"/>
    <w:rsid w:val="001458BC"/>
    <w:rsid w:val="00145BD8"/>
    <w:rsid w:val="00146246"/>
    <w:rsid w:val="001466C8"/>
    <w:rsid w:val="00146A4F"/>
    <w:rsid w:val="00146FE5"/>
    <w:rsid w:val="001473CB"/>
    <w:rsid w:val="00147B5A"/>
    <w:rsid w:val="00147F33"/>
    <w:rsid w:val="00147F4B"/>
    <w:rsid w:val="00150A3D"/>
    <w:rsid w:val="00151C7D"/>
    <w:rsid w:val="00151FF8"/>
    <w:rsid w:val="001523ED"/>
    <w:rsid w:val="00152670"/>
    <w:rsid w:val="00152A95"/>
    <w:rsid w:val="00152C52"/>
    <w:rsid w:val="00153123"/>
    <w:rsid w:val="00153225"/>
    <w:rsid w:val="00153277"/>
    <w:rsid w:val="00153AEA"/>
    <w:rsid w:val="00153FBD"/>
    <w:rsid w:val="0015423C"/>
    <w:rsid w:val="0015492A"/>
    <w:rsid w:val="001565DC"/>
    <w:rsid w:val="001566C1"/>
    <w:rsid w:val="001568FE"/>
    <w:rsid w:val="00156CF4"/>
    <w:rsid w:val="00157463"/>
    <w:rsid w:val="00157AE4"/>
    <w:rsid w:val="001607E8"/>
    <w:rsid w:val="00161041"/>
    <w:rsid w:val="001613B4"/>
    <w:rsid w:val="00161497"/>
    <w:rsid w:val="00161B8C"/>
    <w:rsid w:val="00161E51"/>
    <w:rsid w:val="001620A0"/>
    <w:rsid w:val="001623FE"/>
    <w:rsid w:val="001638AD"/>
    <w:rsid w:val="00163CAD"/>
    <w:rsid w:val="00163D6A"/>
    <w:rsid w:val="00164731"/>
    <w:rsid w:val="00164F79"/>
    <w:rsid w:val="00166B3B"/>
    <w:rsid w:val="00166BCA"/>
    <w:rsid w:val="00167662"/>
    <w:rsid w:val="001679A4"/>
    <w:rsid w:val="00170654"/>
    <w:rsid w:val="001708FD"/>
    <w:rsid w:val="00170DE0"/>
    <w:rsid w:val="001729B9"/>
    <w:rsid w:val="00172DC6"/>
    <w:rsid w:val="0017319E"/>
    <w:rsid w:val="001738B3"/>
    <w:rsid w:val="00173CBC"/>
    <w:rsid w:val="001752AE"/>
    <w:rsid w:val="001753F5"/>
    <w:rsid w:val="00175F93"/>
    <w:rsid w:val="001764DF"/>
    <w:rsid w:val="00176E33"/>
    <w:rsid w:val="001770CD"/>
    <w:rsid w:val="001771E2"/>
    <w:rsid w:val="0017742A"/>
    <w:rsid w:val="0018146F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48D"/>
    <w:rsid w:val="001862EA"/>
    <w:rsid w:val="00186598"/>
    <w:rsid w:val="001865F7"/>
    <w:rsid w:val="0018664B"/>
    <w:rsid w:val="0018669A"/>
    <w:rsid w:val="00186E63"/>
    <w:rsid w:val="00187187"/>
    <w:rsid w:val="00187EC7"/>
    <w:rsid w:val="001916F0"/>
    <w:rsid w:val="001918E6"/>
    <w:rsid w:val="00191C2C"/>
    <w:rsid w:val="001920E1"/>
    <w:rsid w:val="001924AF"/>
    <w:rsid w:val="00192A1A"/>
    <w:rsid w:val="00193079"/>
    <w:rsid w:val="00193BE9"/>
    <w:rsid w:val="00194309"/>
    <w:rsid w:val="0019469C"/>
    <w:rsid w:val="00194A96"/>
    <w:rsid w:val="00194AEB"/>
    <w:rsid w:val="00195E3A"/>
    <w:rsid w:val="00195E52"/>
    <w:rsid w:val="0019637A"/>
    <w:rsid w:val="001965DB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D65"/>
    <w:rsid w:val="001A0DE5"/>
    <w:rsid w:val="001A12AB"/>
    <w:rsid w:val="001A1B02"/>
    <w:rsid w:val="001A1CD4"/>
    <w:rsid w:val="001A25BB"/>
    <w:rsid w:val="001A25DC"/>
    <w:rsid w:val="001A281F"/>
    <w:rsid w:val="001A3301"/>
    <w:rsid w:val="001A3AB7"/>
    <w:rsid w:val="001A3E16"/>
    <w:rsid w:val="001A41C3"/>
    <w:rsid w:val="001A4300"/>
    <w:rsid w:val="001A5543"/>
    <w:rsid w:val="001A6B72"/>
    <w:rsid w:val="001A6D2C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3063"/>
    <w:rsid w:val="001B3889"/>
    <w:rsid w:val="001B389F"/>
    <w:rsid w:val="001B51A7"/>
    <w:rsid w:val="001B5A1E"/>
    <w:rsid w:val="001B5C0A"/>
    <w:rsid w:val="001B6D6C"/>
    <w:rsid w:val="001B71EA"/>
    <w:rsid w:val="001B79B0"/>
    <w:rsid w:val="001B7A0E"/>
    <w:rsid w:val="001B7BF4"/>
    <w:rsid w:val="001C0976"/>
    <w:rsid w:val="001C25F4"/>
    <w:rsid w:val="001C2718"/>
    <w:rsid w:val="001C2E07"/>
    <w:rsid w:val="001C2F0E"/>
    <w:rsid w:val="001C36B0"/>
    <w:rsid w:val="001C3B17"/>
    <w:rsid w:val="001C3BD9"/>
    <w:rsid w:val="001C528C"/>
    <w:rsid w:val="001C5D1A"/>
    <w:rsid w:val="001C6340"/>
    <w:rsid w:val="001C6D39"/>
    <w:rsid w:val="001C6F8B"/>
    <w:rsid w:val="001C7BFF"/>
    <w:rsid w:val="001C7F52"/>
    <w:rsid w:val="001D02CA"/>
    <w:rsid w:val="001D04C9"/>
    <w:rsid w:val="001D13FE"/>
    <w:rsid w:val="001D2CB7"/>
    <w:rsid w:val="001D301D"/>
    <w:rsid w:val="001D31AF"/>
    <w:rsid w:val="001D3882"/>
    <w:rsid w:val="001D5372"/>
    <w:rsid w:val="001D57F9"/>
    <w:rsid w:val="001D600B"/>
    <w:rsid w:val="001D654D"/>
    <w:rsid w:val="001D6884"/>
    <w:rsid w:val="001E0DA7"/>
    <w:rsid w:val="001E155E"/>
    <w:rsid w:val="001E1639"/>
    <w:rsid w:val="001E1A94"/>
    <w:rsid w:val="001E23F7"/>
    <w:rsid w:val="001E293B"/>
    <w:rsid w:val="001E2BFA"/>
    <w:rsid w:val="001E462E"/>
    <w:rsid w:val="001E4A60"/>
    <w:rsid w:val="001E50EA"/>
    <w:rsid w:val="001E5CD5"/>
    <w:rsid w:val="001F0386"/>
    <w:rsid w:val="001F0B05"/>
    <w:rsid w:val="001F0BA0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2A09"/>
    <w:rsid w:val="002040DE"/>
    <w:rsid w:val="00204AB5"/>
    <w:rsid w:val="00204C65"/>
    <w:rsid w:val="002069B4"/>
    <w:rsid w:val="00207669"/>
    <w:rsid w:val="00211067"/>
    <w:rsid w:val="00211E53"/>
    <w:rsid w:val="00212180"/>
    <w:rsid w:val="00212908"/>
    <w:rsid w:val="00212D95"/>
    <w:rsid w:val="00212FF5"/>
    <w:rsid w:val="002136EA"/>
    <w:rsid w:val="00214C7C"/>
    <w:rsid w:val="002155C1"/>
    <w:rsid w:val="002157E3"/>
    <w:rsid w:val="002161E9"/>
    <w:rsid w:val="00216684"/>
    <w:rsid w:val="002167B2"/>
    <w:rsid w:val="00216DA4"/>
    <w:rsid w:val="00217298"/>
    <w:rsid w:val="00217FF3"/>
    <w:rsid w:val="00220135"/>
    <w:rsid w:val="002201CF"/>
    <w:rsid w:val="002209EB"/>
    <w:rsid w:val="00221050"/>
    <w:rsid w:val="00221AB8"/>
    <w:rsid w:val="00221DEF"/>
    <w:rsid w:val="002220CC"/>
    <w:rsid w:val="00222BE8"/>
    <w:rsid w:val="00223005"/>
    <w:rsid w:val="002247EB"/>
    <w:rsid w:val="00224CB6"/>
    <w:rsid w:val="00225770"/>
    <w:rsid w:val="002304C4"/>
    <w:rsid w:val="00230E24"/>
    <w:rsid w:val="0023140F"/>
    <w:rsid w:val="00231723"/>
    <w:rsid w:val="00231CA1"/>
    <w:rsid w:val="002327C0"/>
    <w:rsid w:val="00233318"/>
    <w:rsid w:val="0023353D"/>
    <w:rsid w:val="002342E4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4C2F"/>
    <w:rsid w:val="00245F89"/>
    <w:rsid w:val="00246520"/>
    <w:rsid w:val="00246AE1"/>
    <w:rsid w:val="0024744F"/>
    <w:rsid w:val="0024771D"/>
    <w:rsid w:val="002477DA"/>
    <w:rsid w:val="00247B98"/>
    <w:rsid w:val="00247BC6"/>
    <w:rsid w:val="002502EA"/>
    <w:rsid w:val="0025145C"/>
    <w:rsid w:val="0025178F"/>
    <w:rsid w:val="002524D0"/>
    <w:rsid w:val="00252F0B"/>
    <w:rsid w:val="00253443"/>
    <w:rsid w:val="00253A05"/>
    <w:rsid w:val="00253F1E"/>
    <w:rsid w:val="00255085"/>
    <w:rsid w:val="00255592"/>
    <w:rsid w:val="00260704"/>
    <w:rsid w:val="00260B2A"/>
    <w:rsid w:val="002615FB"/>
    <w:rsid w:val="002620E8"/>
    <w:rsid w:val="00262366"/>
    <w:rsid w:val="002623A4"/>
    <w:rsid w:val="00262A21"/>
    <w:rsid w:val="0026339F"/>
    <w:rsid w:val="002672DB"/>
    <w:rsid w:val="00267327"/>
    <w:rsid w:val="0026739D"/>
    <w:rsid w:val="002674D8"/>
    <w:rsid w:val="00272284"/>
    <w:rsid w:val="00272B3B"/>
    <w:rsid w:val="00273AE5"/>
    <w:rsid w:val="00274268"/>
    <w:rsid w:val="002746A7"/>
    <w:rsid w:val="0027487F"/>
    <w:rsid w:val="00276495"/>
    <w:rsid w:val="00276989"/>
    <w:rsid w:val="00276AF6"/>
    <w:rsid w:val="00277227"/>
    <w:rsid w:val="00277882"/>
    <w:rsid w:val="00277907"/>
    <w:rsid w:val="00277D5F"/>
    <w:rsid w:val="00280019"/>
    <w:rsid w:val="0028088E"/>
    <w:rsid w:val="00280DE9"/>
    <w:rsid w:val="002823B4"/>
    <w:rsid w:val="00282E8B"/>
    <w:rsid w:val="002834D4"/>
    <w:rsid w:val="00283830"/>
    <w:rsid w:val="002839EE"/>
    <w:rsid w:val="00284F8D"/>
    <w:rsid w:val="00286090"/>
    <w:rsid w:val="00286DD9"/>
    <w:rsid w:val="0028733F"/>
    <w:rsid w:val="002900B8"/>
    <w:rsid w:val="00290B5E"/>
    <w:rsid w:val="00290C98"/>
    <w:rsid w:val="00290FE3"/>
    <w:rsid w:val="00291FD2"/>
    <w:rsid w:val="00293855"/>
    <w:rsid w:val="002941D6"/>
    <w:rsid w:val="002948F6"/>
    <w:rsid w:val="00294FB6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3622"/>
    <w:rsid w:val="002A3B24"/>
    <w:rsid w:val="002A3DF7"/>
    <w:rsid w:val="002A4A25"/>
    <w:rsid w:val="002A5042"/>
    <w:rsid w:val="002A5781"/>
    <w:rsid w:val="002A664B"/>
    <w:rsid w:val="002A6890"/>
    <w:rsid w:val="002B093F"/>
    <w:rsid w:val="002B1670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5182"/>
    <w:rsid w:val="002B57FD"/>
    <w:rsid w:val="002B6336"/>
    <w:rsid w:val="002B6388"/>
    <w:rsid w:val="002B7904"/>
    <w:rsid w:val="002B7DA3"/>
    <w:rsid w:val="002C03BC"/>
    <w:rsid w:val="002C1BA4"/>
    <w:rsid w:val="002C201C"/>
    <w:rsid w:val="002C24B7"/>
    <w:rsid w:val="002C26D3"/>
    <w:rsid w:val="002C288D"/>
    <w:rsid w:val="002C3319"/>
    <w:rsid w:val="002C3552"/>
    <w:rsid w:val="002C3E1F"/>
    <w:rsid w:val="002C4224"/>
    <w:rsid w:val="002C46ED"/>
    <w:rsid w:val="002C6C35"/>
    <w:rsid w:val="002C7613"/>
    <w:rsid w:val="002C7F22"/>
    <w:rsid w:val="002D086D"/>
    <w:rsid w:val="002D1042"/>
    <w:rsid w:val="002D1346"/>
    <w:rsid w:val="002D1979"/>
    <w:rsid w:val="002D2250"/>
    <w:rsid w:val="002D3CA1"/>
    <w:rsid w:val="002D42D6"/>
    <w:rsid w:val="002D4BE8"/>
    <w:rsid w:val="002D54BE"/>
    <w:rsid w:val="002D55DA"/>
    <w:rsid w:val="002D55F5"/>
    <w:rsid w:val="002D5F9F"/>
    <w:rsid w:val="002D78A8"/>
    <w:rsid w:val="002D7D4D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4093"/>
    <w:rsid w:val="002E515E"/>
    <w:rsid w:val="002E5235"/>
    <w:rsid w:val="002E6249"/>
    <w:rsid w:val="002E6E23"/>
    <w:rsid w:val="002E702B"/>
    <w:rsid w:val="002E791B"/>
    <w:rsid w:val="002F065B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5230"/>
    <w:rsid w:val="002F5425"/>
    <w:rsid w:val="002F590B"/>
    <w:rsid w:val="002F59B5"/>
    <w:rsid w:val="002F5DBC"/>
    <w:rsid w:val="002F7A70"/>
    <w:rsid w:val="002F7A99"/>
    <w:rsid w:val="002F7B23"/>
    <w:rsid w:val="002F7F2B"/>
    <w:rsid w:val="0030027F"/>
    <w:rsid w:val="003005CC"/>
    <w:rsid w:val="003008B8"/>
    <w:rsid w:val="00300F4D"/>
    <w:rsid w:val="00301159"/>
    <w:rsid w:val="00301712"/>
    <w:rsid w:val="00301F99"/>
    <w:rsid w:val="0030252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6F3"/>
    <w:rsid w:val="00312260"/>
    <w:rsid w:val="003124CD"/>
    <w:rsid w:val="00312B73"/>
    <w:rsid w:val="003139F7"/>
    <w:rsid w:val="00313A77"/>
    <w:rsid w:val="003140E4"/>
    <w:rsid w:val="0031492A"/>
    <w:rsid w:val="00314956"/>
    <w:rsid w:val="00314C77"/>
    <w:rsid w:val="00315297"/>
    <w:rsid w:val="0031553B"/>
    <w:rsid w:val="00315EE7"/>
    <w:rsid w:val="00317F2D"/>
    <w:rsid w:val="00320048"/>
    <w:rsid w:val="003202DB"/>
    <w:rsid w:val="00320B30"/>
    <w:rsid w:val="00321A26"/>
    <w:rsid w:val="00323777"/>
    <w:rsid w:val="00323AA7"/>
    <w:rsid w:val="0032440D"/>
    <w:rsid w:val="003244E0"/>
    <w:rsid w:val="003261F0"/>
    <w:rsid w:val="0032711E"/>
    <w:rsid w:val="00327D5D"/>
    <w:rsid w:val="003305BF"/>
    <w:rsid w:val="0033068E"/>
    <w:rsid w:val="00330E63"/>
    <w:rsid w:val="00331ECE"/>
    <w:rsid w:val="00332DD4"/>
    <w:rsid w:val="0033336A"/>
    <w:rsid w:val="00333EAE"/>
    <w:rsid w:val="00334DDC"/>
    <w:rsid w:val="00335110"/>
    <w:rsid w:val="0033602A"/>
    <w:rsid w:val="003362C5"/>
    <w:rsid w:val="00336A38"/>
    <w:rsid w:val="0033708A"/>
    <w:rsid w:val="003371F8"/>
    <w:rsid w:val="00337206"/>
    <w:rsid w:val="00337466"/>
    <w:rsid w:val="0033766C"/>
    <w:rsid w:val="0034013C"/>
    <w:rsid w:val="003402C9"/>
    <w:rsid w:val="00340A4D"/>
    <w:rsid w:val="00340BDA"/>
    <w:rsid w:val="0034158F"/>
    <w:rsid w:val="00342488"/>
    <w:rsid w:val="00343AAC"/>
    <w:rsid w:val="0034464C"/>
    <w:rsid w:val="00344807"/>
    <w:rsid w:val="00345A5F"/>
    <w:rsid w:val="003470C6"/>
    <w:rsid w:val="003473EA"/>
    <w:rsid w:val="00347440"/>
    <w:rsid w:val="00347C78"/>
    <w:rsid w:val="00347C89"/>
    <w:rsid w:val="003500D5"/>
    <w:rsid w:val="003512A3"/>
    <w:rsid w:val="003512D4"/>
    <w:rsid w:val="0035168F"/>
    <w:rsid w:val="00352652"/>
    <w:rsid w:val="00352C66"/>
    <w:rsid w:val="00352D1F"/>
    <w:rsid w:val="00353217"/>
    <w:rsid w:val="0035354C"/>
    <w:rsid w:val="003535EB"/>
    <w:rsid w:val="003541CE"/>
    <w:rsid w:val="00355DD8"/>
    <w:rsid w:val="00355F06"/>
    <w:rsid w:val="003560B5"/>
    <w:rsid w:val="00356468"/>
    <w:rsid w:val="003606AB"/>
    <w:rsid w:val="003613C9"/>
    <w:rsid w:val="00361A0C"/>
    <w:rsid w:val="00361EB9"/>
    <w:rsid w:val="00361ED2"/>
    <w:rsid w:val="00362F5D"/>
    <w:rsid w:val="00363A77"/>
    <w:rsid w:val="00363E03"/>
    <w:rsid w:val="00364A10"/>
    <w:rsid w:val="003656A8"/>
    <w:rsid w:val="003667DA"/>
    <w:rsid w:val="00366B83"/>
    <w:rsid w:val="003674AE"/>
    <w:rsid w:val="00367C33"/>
    <w:rsid w:val="003700A6"/>
    <w:rsid w:val="00371284"/>
    <w:rsid w:val="003714E2"/>
    <w:rsid w:val="003716E9"/>
    <w:rsid w:val="00371718"/>
    <w:rsid w:val="003724FA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56C"/>
    <w:rsid w:val="003802E8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BF1"/>
    <w:rsid w:val="003848DF"/>
    <w:rsid w:val="00384FAB"/>
    <w:rsid w:val="003853EF"/>
    <w:rsid w:val="003855EE"/>
    <w:rsid w:val="00386F96"/>
    <w:rsid w:val="003873D6"/>
    <w:rsid w:val="003912DD"/>
    <w:rsid w:val="003913F1"/>
    <w:rsid w:val="003915D5"/>
    <w:rsid w:val="0039172D"/>
    <w:rsid w:val="00391E70"/>
    <w:rsid w:val="00392259"/>
    <w:rsid w:val="0039274D"/>
    <w:rsid w:val="00392C11"/>
    <w:rsid w:val="00393555"/>
    <w:rsid w:val="00393D73"/>
    <w:rsid w:val="0039490E"/>
    <w:rsid w:val="00395031"/>
    <w:rsid w:val="003958AA"/>
    <w:rsid w:val="00395FF2"/>
    <w:rsid w:val="00396A53"/>
    <w:rsid w:val="003970B8"/>
    <w:rsid w:val="0039734B"/>
    <w:rsid w:val="00397756"/>
    <w:rsid w:val="003A0AC9"/>
    <w:rsid w:val="003A3375"/>
    <w:rsid w:val="003A3A8D"/>
    <w:rsid w:val="003A4091"/>
    <w:rsid w:val="003A4908"/>
    <w:rsid w:val="003A4D30"/>
    <w:rsid w:val="003A502A"/>
    <w:rsid w:val="003A5BA8"/>
    <w:rsid w:val="003A6110"/>
    <w:rsid w:val="003A64C1"/>
    <w:rsid w:val="003A6941"/>
    <w:rsid w:val="003A736F"/>
    <w:rsid w:val="003A75C4"/>
    <w:rsid w:val="003B003F"/>
    <w:rsid w:val="003B0934"/>
    <w:rsid w:val="003B30FB"/>
    <w:rsid w:val="003B35F4"/>
    <w:rsid w:val="003B37E8"/>
    <w:rsid w:val="003B4A96"/>
    <w:rsid w:val="003B58D4"/>
    <w:rsid w:val="003B7BD3"/>
    <w:rsid w:val="003C0763"/>
    <w:rsid w:val="003C1220"/>
    <w:rsid w:val="003C18EA"/>
    <w:rsid w:val="003C1B03"/>
    <w:rsid w:val="003C27D3"/>
    <w:rsid w:val="003C3C54"/>
    <w:rsid w:val="003C448B"/>
    <w:rsid w:val="003C496A"/>
    <w:rsid w:val="003C4A17"/>
    <w:rsid w:val="003C5176"/>
    <w:rsid w:val="003C6ADC"/>
    <w:rsid w:val="003C6BC1"/>
    <w:rsid w:val="003C7D42"/>
    <w:rsid w:val="003D377D"/>
    <w:rsid w:val="003D3B9C"/>
    <w:rsid w:val="003D3FE9"/>
    <w:rsid w:val="003D4955"/>
    <w:rsid w:val="003D4C28"/>
    <w:rsid w:val="003D686B"/>
    <w:rsid w:val="003D708E"/>
    <w:rsid w:val="003D784A"/>
    <w:rsid w:val="003D7D1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398F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B28"/>
    <w:rsid w:val="003F19C7"/>
    <w:rsid w:val="003F1C6A"/>
    <w:rsid w:val="003F1C9D"/>
    <w:rsid w:val="003F1E86"/>
    <w:rsid w:val="003F2501"/>
    <w:rsid w:val="003F3011"/>
    <w:rsid w:val="003F3234"/>
    <w:rsid w:val="003F38FE"/>
    <w:rsid w:val="003F448F"/>
    <w:rsid w:val="003F45FA"/>
    <w:rsid w:val="003F49BA"/>
    <w:rsid w:val="003F614C"/>
    <w:rsid w:val="003F6592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46F4"/>
    <w:rsid w:val="0040494D"/>
    <w:rsid w:val="004054F7"/>
    <w:rsid w:val="00405658"/>
    <w:rsid w:val="004056C8"/>
    <w:rsid w:val="00405996"/>
    <w:rsid w:val="00405D37"/>
    <w:rsid w:val="004063FD"/>
    <w:rsid w:val="00410678"/>
    <w:rsid w:val="00410BDD"/>
    <w:rsid w:val="00411363"/>
    <w:rsid w:val="00412126"/>
    <w:rsid w:val="0041265F"/>
    <w:rsid w:val="004127A4"/>
    <w:rsid w:val="00412B9F"/>
    <w:rsid w:val="004139FC"/>
    <w:rsid w:val="004144D1"/>
    <w:rsid w:val="00415588"/>
    <w:rsid w:val="004158F6"/>
    <w:rsid w:val="00415F84"/>
    <w:rsid w:val="004163C6"/>
    <w:rsid w:val="00416508"/>
    <w:rsid w:val="00417130"/>
    <w:rsid w:val="0042011C"/>
    <w:rsid w:val="00420665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5066"/>
    <w:rsid w:val="00426243"/>
    <w:rsid w:val="00427601"/>
    <w:rsid w:val="004277DF"/>
    <w:rsid w:val="00427F4A"/>
    <w:rsid w:val="004302A6"/>
    <w:rsid w:val="004302E0"/>
    <w:rsid w:val="00430421"/>
    <w:rsid w:val="0043096D"/>
    <w:rsid w:val="00432999"/>
    <w:rsid w:val="00432B4E"/>
    <w:rsid w:val="0043371B"/>
    <w:rsid w:val="00433996"/>
    <w:rsid w:val="00433DEB"/>
    <w:rsid w:val="004342E2"/>
    <w:rsid w:val="00435137"/>
    <w:rsid w:val="00435E36"/>
    <w:rsid w:val="004379B2"/>
    <w:rsid w:val="00437D83"/>
    <w:rsid w:val="00442A97"/>
    <w:rsid w:val="00442E68"/>
    <w:rsid w:val="00442E7E"/>
    <w:rsid w:val="004438B5"/>
    <w:rsid w:val="00443E2B"/>
    <w:rsid w:val="0044409C"/>
    <w:rsid w:val="004446C2"/>
    <w:rsid w:val="00445080"/>
    <w:rsid w:val="00445CD8"/>
    <w:rsid w:val="00446004"/>
    <w:rsid w:val="00447503"/>
    <w:rsid w:val="00447F58"/>
    <w:rsid w:val="00450613"/>
    <w:rsid w:val="00450A77"/>
    <w:rsid w:val="004511E5"/>
    <w:rsid w:val="00451B2F"/>
    <w:rsid w:val="004527F8"/>
    <w:rsid w:val="00452A70"/>
    <w:rsid w:val="00452DF6"/>
    <w:rsid w:val="00453B1C"/>
    <w:rsid w:val="0045423E"/>
    <w:rsid w:val="004547DF"/>
    <w:rsid w:val="004558D7"/>
    <w:rsid w:val="00456A7E"/>
    <w:rsid w:val="00456DA4"/>
    <w:rsid w:val="00456FE2"/>
    <w:rsid w:val="00457762"/>
    <w:rsid w:val="00457908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514E"/>
    <w:rsid w:val="004656D1"/>
    <w:rsid w:val="00465A77"/>
    <w:rsid w:val="00466905"/>
    <w:rsid w:val="004669BC"/>
    <w:rsid w:val="00467753"/>
    <w:rsid w:val="00467E90"/>
    <w:rsid w:val="00470B75"/>
    <w:rsid w:val="0047111D"/>
    <w:rsid w:val="0047177D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4264"/>
    <w:rsid w:val="0047446C"/>
    <w:rsid w:val="00474F20"/>
    <w:rsid w:val="004752B2"/>
    <w:rsid w:val="004753AE"/>
    <w:rsid w:val="00475D59"/>
    <w:rsid w:val="00476549"/>
    <w:rsid w:val="00476F5E"/>
    <w:rsid w:val="0047790D"/>
    <w:rsid w:val="00480263"/>
    <w:rsid w:val="0048065F"/>
    <w:rsid w:val="00480BA4"/>
    <w:rsid w:val="00481784"/>
    <w:rsid w:val="00481C88"/>
    <w:rsid w:val="00482B89"/>
    <w:rsid w:val="00482DC9"/>
    <w:rsid w:val="00482DFF"/>
    <w:rsid w:val="004847AC"/>
    <w:rsid w:val="004847E4"/>
    <w:rsid w:val="004849D1"/>
    <w:rsid w:val="00485E46"/>
    <w:rsid w:val="00485F06"/>
    <w:rsid w:val="00486455"/>
    <w:rsid w:val="0048682A"/>
    <w:rsid w:val="00490474"/>
    <w:rsid w:val="00490AEB"/>
    <w:rsid w:val="00490F9B"/>
    <w:rsid w:val="00492D54"/>
    <w:rsid w:val="00493253"/>
    <w:rsid w:val="00493C0A"/>
    <w:rsid w:val="00493C66"/>
    <w:rsid w:val="00493C9A"/>
    <w:rsid w:val="004943B7"/>
    <w:rsid w:val="00495039"/>
    <w:rsid w:val="0049506C"/>
    <w:rsid w:val="004957E9"/>
    <w:rsid w:val="00495AE5"/>
    <w:rsid w:val="00496115"/>
    <w:rsid w:val="004A0829"/>
    <w:rsid w:val="004A1FDD"/>
    <w:rsid w:val="004A22FE"/>
    <w:rsid w:val="004A2CE1"/>
    <w:rsid w:val="004A2F78"/>
    <w:rsid w:val="004A30F1"/>
    <w:rsid w:val="004A3933"/>
    <w:rsid w:val="004A3FD4"/>
    <w:rsid w:val="004A45B5"/>
    <w:rsid w:val="004A635F"/>
    <w:rsid w:val="004A67B6"/>
    <w:rsid w:val="004A6FCA"/>
    <w:rsid w:val="004A71F3"/>
    <w:rsid w:val="004A762B"/>
    <w:rsid w:val="004A79CB"/>
    <w:rsid w:val="004A7E74"/>
    <w:rsid w:val="004B07A7"/>
    <w:rsid w:val="004B1BD0"/>
    <w:rsid w:val="004B22ED"/>
    <w:rsid w:val="004B268B"/>
    <w:rsid w:val="004B3472"/>
    <w:rsid w:val="004B35D8"/>
    <w:rsid w:val="004B3952"/>
    <w:rsid w:val="004B3C69"/>
    <w:rsid w:val="004B481F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12A9"/>
    <w:rsid w:val="004C2EDA"/>
    <w:rsid w:val="004C37DF"/>
    <w:rsid w:val="004C3D4F"/>
    <w:rsid w:val="004C40B6"/>
    <w:rsid w:val="004C4BBD"/>
    <w:rsid w:val="004C4D6A"/>
    <w:rsid w:val="004C4E51"/>
    <w:rsid w:val="004C54C0"/>
    <w:rsid w:val="004C6452"/>
    <w:rsid w:val="004D05BE"/>
    <w:rsid w:val="004D0755"/>
    <w:rsid w:val="004D0F21"/>
    <w:rsid w:val="004D1D71"/>
    <w:rsid w:val="004D205C"/>
    <w:rsid w:val="004D253D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3AC"/>
    <w:rsid w:val="004D72CB"/>
    <w:rsid w:val="004D7C88"/>
    <w:rsid w:val="004E088D"/>
    <w:rsid w:val="004E0ED3"/>
    <w:rsid w:val="004E2256"/>
    <w:rsid w:val="004E319C"/>
    <w:rsid w:val="004E3F0A"/>
    <w:rsid w:val="004E4C60"/>
    <w:rsid w:val="004E51BF"/>
    <w:rsid w:val="004E6090"/>
    <w:rsid w:val="004E624D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4776"/>
    <w:rsid w:val="004F6453"/>
    <w:rsid w:val="004F71AC"/>
    <w:rsid w:val="004F72E6"/>
    <w:rsid w:val="004F7D83"/>
    <w:rsid w:val="004F7E7B"/>
    <w:rsid w:val="0050001F"/>
    <w:rsid w:val="005004FC"/>
    <w:rsid w:val="00502F68"/>
    <w:rsid w:val="005039A1"/>
    <w:rsid w:val="005066BF"/>
    <w:rsid w:val="0051145F"/>
    <w:rsid w:val="0051155A"/>
    <w:rsid w:val="00511AA9"/>
    <w:rsid w:val="00511F52"/>
    <w:rsid w:val="005120F0"/>
    <w:rsid w:val="005123F9"/>
    <w:rsid w:val="00512480"/>
    <w:rsid w:val="00513893"/>
    <w:rsid w:val="0051404F"/>
    <w:rsid w:val="005148D7"/>
    <w:rsid w:val="00514984"/>
    <w:rsid w:val="00514B23"/>
    <w:rsid w:val="00515E23"/>
    <w:rsid w:val="00516304"/>
    <w:rsid w:val="005168E7"/>
    <w:rsid w:val="005177C3"/>
    <w:rsid w:val="00520516"/>
    <w:rsid w:val="00520A7E"/>
    <w:rsid w:val="005210EC"/>
    <w:rsid w:val="00521A02"/>
    <w:rsid w:val="00522A35"/>
    <w:rsid w:val="00522CC0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60F7"/>
    <w:rsid w:val="00536C58"/>
    <w:rsid w:val="005371F0"/>
    <w:rsid w:val="0053775B"/>
    <w:rsid w:val="00537E64"/>
    <w:rsid w:val="00537F1E"/>
    <w:rsid w:val="005404C5"/>
    <w:rsid w:val="00540A5C"/>
    <w:rsid w:val="00541F97"/>
    <w:rsid w:val="0054394F"/>
    <w:rsid w:val="00544084"/>
    <w:rsid w:val="00545286"/>
    <w:rsid w:val="005457FC"/>
    <w:rsid w:val="0054612D"/>
    <w:rsid w:val="0054621F"/>
    <w:rsid w:val="0054633D"/>
    <w:rsid w:val="00546382"/>
    <w:rsid w:val="00546E21"/>
    <w:rsid w:val="00547137"/>
    <w:rsid w:val="005476B5"/>
    <w:rsid w:val="00547E32"/>
    <w:rsid w:val="0055096E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48FC"/>
    <w:rsid w:val="00554FC8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4F61"/>
    <w:rsid w:val="005658D5"/>
    <w:rsid w:val="005668B8"/>
    <w:rsid w:val="00567807"/>
    <w:rsid w:val="005679D4"/>
    <w:rsid w:val="00570609"/>
    <w:rsid w:val="00570AF3"/>
    <w:rsid w:val="00570FD5"/>
    <w:rsid w:val="0057208D"/>
    <w:rsid w:val="00572806"/>
    <w:rsid w:val="00572A30"/>
    <w:rsid w:val="00572F53"/>
    <w:rsid w:val="00573AC0"/>
    <w:rsid w:val="005743D9"/>
    <w:rsid w:val="00575521"/>
    <w:rsid w:val="005758A7"/>
    <w:rsid w:val="005761A3"/>
    <w:rsid w:val="00576D6F"/>
    <w:rsid w:val="00576F64"/>
    <w:rsid w:val="00577779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530F"/>
    <w:rsid w:val="0058615A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C89"/>
    <w:rsid w:val="0059743F"/>
    <w:rsid w:val="005976C9"/>
    <w:rsid w:val="005A0784"/>
    <w:rsid w:val="005A0A78"/>
    <w:rsid w:val="005A0B28"/>
    <w:rsid w:val="005A1ACD"/>
    <w:rsid w:val="005A28C5"/>
    <w:rsid w:val="005A2DDC"/>
    <w:rsid w:val="005A332E"/>
    <w:rsid w:val="005A3708"/>
    <w:rsid w:val="005A3B76"/>
    <w:rsid w:val="005A3C71"/>
    <w:rsid w:val="005A4A65"/>
    <w:rsid w:val="005A4F2E"/>
    <w:rsid w:val="005A5F3D"/>
    <w:rsid w:val="005A6463"/>
    <w:rsid w:val="005A65B1"/>
    <w:rsid w:val="005A7278"/>
    <w:rsid w:val="005A7355"/>
    <w:rsid w:val="005A7EED"/>
    <w:rsid w:val="005B0B64"/>
    <w:rsid w:val="005B0E60"/>
    <w:rsid w:val="005B0EB0"/>
    <w:rsid w:val="005B1BD8"/>
    <w:rsid w:val="005B35E9"/>
    <w:rsid w:val="005B388A"/>
    <w:rsid w:val="005B3CC2"/>
    <w:rsid w:val="005B3D03"/>
    <w:rsid w:val="005B424B"/>
    <w:rsid w:val="005B49F3"/>
    <w:rsid w:val="005B53E7"/>
    <w:rsid w:val="005B56C4"/>
    <w:rsid w:val="005B59BD"/>
    <w:rsid w:val="005B6896"/>
    <w:rsid w:val="005B6C09"/>
    <w:rsid w:val="005B6F3C"/>
    <w:rsid w:val="005B73D1"/>
    <w:rsid w:val="005B765B"/>
    <w:rsid w:val="005B789F"/>
    <w:rsid w:val="005C0135"/>
    <w:rsid w:val="005C0540"/>
    <w:rsid w:val="005C0C0E"/>
    <w:rsid w:val="005C0EDC"/>
    <w:rsid w:val="005C0F40"/>
    <w:rsid w:val="005C1C2C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CD4"/>
    <w:rsid w:val="005C4D74"/>
    <w:rsid w:val="005C67E8"/>
    <w:rsid w:val="005C6B19"/>
    <w:rsid w:val="005C7754"/>
    <w:rsid w:val="005C7C20"/>
    <w:rsid w:val="005C7CF4"/>
    <w:rsid w:val="005D17A5"/>
    <w:rsid w:val="005D4BBE"/>
    <w:rsid w:val="005D668B"/>
    <w:rsid w:val="005D6C21"/>
    <w:rsid w:val="005D7CD8"/>
    <w:rsid w:val="005E0228"/>
    <w:rsid w:val="005E0451"/>
    <w:rsid w:val="005E0730"/>
    <w:rsid w:val="005E0FE7"/>
    <w:rsid w:val="005E30A1"/>
    <w:rsid w:val="005E40F5"/>
    <w:rsid w:val="005E4241"/>
    <w:rsid w:val="005E4B60"/>
    <w:rsid w:val="005E4BCB"/>
    <w:rsid w:val="005E4D75"/>
    <w:rsid w:val="005E4D88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717F"/>
    <w:rsid w:val="005F7CE8"/>
    <w:rsid w:val="006001FD"/>
    <w:rsid w:val="006003AA"/>
    <w:rsid w:val="0060138B"/>
    <w:rsid w:val="006016A6"/>
    <w:rsid w:val="00602053"/>
    <w:rsid w:val="00602445"/>
    <w:rsid w:val="00602495"/>
    <w:rsid w:val="00603630"/>
    <w:rsid w:val="00603B0E"/>
    <w:rsid w:val="006046D4"/>
    <w:rsid w:val="0060478A"/>
    <w:rsid w:val="00606104"/>
    <w:rsid w:val="00606F1E"/>
    <w:rsid w:val="0060757A"/>
    <w:rsid w:val="006079FB"/>
    <w:rsid w:val="00607E8B"/>
    <w:rsid w:val="006102E5"/>
    <w:rsid w:val="006105F6"/>
    <w:rsid w:val="0061097C"/>
    <w:rsid w:val="00611089"/>
    <w:rsid w:val="00613099"/>
    <w:rsid w:val="006136F8"/>
    <w:rsid w:val="00614CE4"/>
    <w:rsid w:val="0061608E"/>
    <w:rsid w:val="00616D8A"/>
    <w:rsid w:val="0061747F"/>
    <w:rsid w:val="00617776"/>
    <w:rsid w:val="006216A8"/>
    <w:rsid w:val="00621D2B"/>
    <w:rsid w:val="0062230E"/>
    <w:rsid w:val="0062299C"/>
    <w:rsid w:val="00622F7A"/>
    <w:rsid w:val="00623775"/>
    <w:rsid w:val="006242C1"/>
    <w:rsid w:val="00624CDD"/>
    <w:rsid w:val="00624F3B"/>
    <w:rsid w:val="0062547D"/>
    <w:rsid w:val="00626DC5"/>
    <w:rsid w:val="00627CBF"/>
    <w:rsid w:val="00631600"/>
    <w:rsid w:val="00632B7F"/>
    <w:rsid w:val="00635097"/>
    <w:rsid w:val="006357A2"/>
    <w:rsid w:val="006365C2"/>
    <w:rsid w:val="0063701E"/>
    <w:rsid w:val="00637127"/>
    <w:rsid w:val="0063747C"/>
    <w:rsid w:val="00640028"/>
    <w:rsid w:val="00640138"/>
    <w:rsid w:val="006401A2"/>
    <w:rsid w:val="006405B8"/>
    <w:rsid w:val="00642129"/>
    <w:rsid w:val="00642DCA"/>
    <w:rsid w:val="0064386A"/>
    <w:rsid w:val="006448AB"/>
    <w:rsid w:val="00644BA2"/>
    <w:rsid w:val="00645019"/>
    <w:rsid w:val="00645DDA"/>
    <w:rsid w:val="00646F62"/>
    <w:rsid w:val="006476EA"/>
    <w:rsid w:val="00647A33"/>
    <w:rsid w:val="00647C03"/>
    <w:rsid w:val="00651BE5"/>
    <w:rsid w:val="00652243"/>
    <w:rsid w:val="00652254"/>
    <w:rsid w:val="00653983"/>
    <w:rsid w:val="00653C75"/>
    <w:rsid w:val="0065403B"/>
    <w:rsid w:val="00654CE6"/>
    <w:rsid w:val="00655000"/>
    <w:rsid w:val="00655AC5"/>
    <w:rsid w:val="00656928"/>
    <w:rsid w:val="00656DB4"/>
    <w:rsid w:val="00656DCC"/>
    <w:rsid w:val="00656DCE"/>
    <w:rsid w:val="00657356"/>
    <w:rsid w:val="0065750B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F22"/>
    <w:rsid w:val="006640FC"/>
    <w:rsid w:val="00664BD1"/>
    <w:rsid w:val="00665850"/>
    <w:rsid w:val="006659D0"/>
    <w:rsid w:val="006669A8"/>
    <w:rsid w:val="00666E5C"/>
    <w:rsid w:val="0066782C"/>
    <w:rsid w:val="00667859"/>
    <w:rsid w:val="00670BF1"/>
    <w:rsid w:val="00670F8E"/>
    <w:rsid w:val="00671673"/>
    <w:rsid w:val="00671C87"/>
    <w:rsid w:val="00671CCD"/>
    <w:rsid w:val="006726A8"/>
    <w:rsid w:val="006726DF"/>
    <w:rsid w:val="0067371A"/>
    <w:rsid w:val="00674101"/>
    <w:rsid w:val="00674BE3"/>
    <w:rsid w:val="0067563C"/>
    <w:rsid w:val="00675D98"/>
    <w:rsid w:val="00676C9D"/>
    <w:rsid w:val="006775BD"/>
    <w:rsid w:val="006806A9"/>
    <w:rsid w:val="006844C9"/>
    <w:rsid w:val="00684A5A"/>
    <w:rsid w:val="0068542B"/>
    <w:rsid w:val="00685ECE"/>
    <w:rsid w:val="006863EC"/>
    <w:rsid w:val="00686E0E"/>
    <w:rsid w:val="00686EC4"/>
    <w:rsid w:val="00686EF8"/>
    <w:rsid w:val="00690FA1"/>
    <w:rsid w:val="00691D15"/>
    <w:rsid w:val="00691F24"/>
    <w:rsid w:val="0069257A"/>
    <w:rsid w:val="00692F70"/>
    <w:rsid w:val="00692FC0"/>
    <w:rsid w:val="00693283"/>
    <w:rsid w:val="00693B60"/>
    <w:rsid w:val="006943DF"/>
    <w:rsid w:val="006946F7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41E"/>
    <w:rsid w:val="0069656D"/>
    <w:rsid w:val="006968D0"/>
    <w:rsid w:val="00696EB6"/>
    <w:rsid w:val="006974DE"/>
    <w:rsid w:val="00697D9A"/>
    <w:rsid w:val="006A020E"/>
    <w:rsid w:val="006A1605"/>
    <w:rsid w:val="006A1FD1"/>
    <w:rsid w:val="006A2137"/>
    <w:rsid w:val="006A21C1"/>
    <w:rsid w:val="006A30A8"/>
    <w:rsid w:val="006A3F59"/>
    <w:rsid w:val="006A43B9"/>
    <w:rsid w:val="006A45AE"/>
    <w:rsid w:val="006A60F9"/>
    <w:rsid w:val="006A6186"/>
    <w:rsid w:val="006A6294"/>
    <w:rsid w:val="006A661F"/>
    <w:rsid w:val="006A78F6"/>
    <w:rsid w:val="006B177C"/>
    <w:rsid w:val="006B22C0"/>
    <w:rsid w:val="006B2874"/>
    <w:rsid w:val="006B2B15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C0621"/>
    <w:rsid w:val="006C1640"/>
    <w:rsid w:val="006C23A5"/>
    <w:rsid w:val="006C2827"/>
    <w:rsid w:val="006C3EA4"/>
    <w:rsid w:val="006C516A"/>
    <w:rsid w:val="006C6F8A"/>
    <w:rsid w:val="006C7998"/>
    <w:rsid w:val="006C7B9F"/>
    <w:rsid w:val="006D02B0"/>
    <w:rsid w:val="006D0620"/>
    <w:rsid w:val="006D1115"/>
    <w:rsid w:val="006D1AB6"/>
    <w:rsid w:val="006D3248"/>
    <w:rsid w:val="006D388B"/>
    <w:rsid w:val="006D3921"/>
    <w:rsid w:val="006D3BF1"/>
    <w:rsid w:val="006D4494"/>
    <w:rsid w:val="006D4759"/>
    <w:rsid w:val="006D4FA0"/>
    <w:rsid w:val="006D562A"/>
    <w:rsid w:val="006D5946"/>
    <w:rsid w:val="006D5B98"/>
    <w:rsid w:val="006D5D1B"/>
    <w:rsid w:val="006D62F3"/>
    <w:rsid w:val="006D6B0F"/>
    <w:rsid w:val="006D709F"/>
    <w:rsid w:val="006E060A"/>
    <w:rsid w:val="006E14CC"/>
    <w:rsid w:val="006E1D17"/>
    <w:rsid w:val="006E28DD"/>
    <w:rsid w:val="006E29E9"/>
    <w:rsid w:val="006E323D"/>
    <w:rsid w:val="006E3C5E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7D81"/>
    <w:rsid w:val="006F005D"/>
    <w:rsid w:val="006F01AF"/>
    <w:rsid w:val="006F1017"/>
    <w:rsid w:val="006F103F"/>
    <w:rsid w:val="006F1E38"/>
    <w:rsid w:val="006F1FDD"/>
    <w:rsid w:val="006F20DE"/>
    <w:rsid w:val="006F32A7"/>
    <w:rsid w:val="006F3695"/>
    <w:rsid w:val="006F40C7"/>
    <w:rsid w:val="006F425F"/>
    <w:rsid w:val="006F4982"/>
    <w:rsid w:val="006F4C3E"/>
    <w:rsid w:val="006F4C56"/>
    <w:rsid w:val="006F4D56"/>
    <w:rsid w:val="006F5CC5"/>
    <w:rsid w:val="006F7640"/>
    <w:rsid w:val="006F7BEB"/>
    <w:rsid w:val="006F7E82"/>
    <w:rsid w:val="00700078"/>
    <w:rsid w:val="00700242"/>
    <w:rsid w:val="00700895"/>
    <w:rsid w:val="0070124D"/>
    <w:rsid w:val="0070126A"/>
    <w:rsid w:val="007012BF"/>
    <w:rsid w:val="007015B1"/>
    <w:rsid w:val="0070285C"/>
    <w:rsid w:val="007032F2"/>
    <w:rsid w:val="00704049"/>
    <w:rsid w:val="007042B3"/>
    <w:rsid w:val="0070532F"/>
    <w:rsid w:val="00705AEF"/>
    <w:rsid w:val="00706AC4"/>
    <w:rsid w:val="00706B2F"/>
    <w:rsid w:val="00706B8D"/>
    <w:rsid w:val="0070712B"/>
    <w:rsid w:val="0070752C"/>
    <w:rsid w:val="0070788F"/>
    <w:rsid w:val="00707BCA"/>
    <w:rsid w:val="007122F8"/>
    <w:rsid w:val="007125AD"/>
    <w:rsid w:val="0071263D"/>
    <w:rsid w:val="00713E38"/>
    <w:rsid w:val="00714BB4"/>
    <w:rsid w:val="00714D48"/>
    <w:rsid w:val="00714EC9"/>
    <w:rsid w:val="00714F0A"/>
    <w:rsid w:val="0071531B"/>
    <w:rsid w:val="00715668"/>
    <w:rsid w:val="007159ED"/>
    <w:rsid w:val="0071630D"/>
    <w:rsid w:val="00716FEF"/>
    <w:rsid w:val="007173F8"/>
    <w:rsid w:val="00717EC5"/>
    <w:rsid w:val="007201A3"/>
    <w:rsid w:val="00721AEF"/>
    <w:rsid w:val="00721C9C"/>
    <w:rsid w:val="00721D53"/>
    <w:rsid w:val="00721DDF"/>
    <w:rsid w:val="00722033"/>
    <w:rsid w:val="007234BF"/>
    <w:rsid w:val="00723C45"/>
    <w:rsid w:val="00723FF3"/>
    <w:rsid w:val="007241A4"/>
    <w:rsid w:val="00724496"/>
    <w:rsid w:val="00725C7D"/>
    <w:rsid w:val="00725CDC"/>
    <w:rsid w:val="00726115"/>
    <w:rsid w:val="007261D6"/>
    <w:rsid w:val="00726E8F"/>
    <w:rsid w:val="00727347"/>
    <w:rsid w:val="00727597"/>
    <w:rsid w:val="0073064E"/>
    <w:rsid w:val="00730B42"/>
    <w:rsid w:val="00730D5C"/>
    <w:rsid w:val="00730EAC"/>
    <w:rsid w:val="007311E9"/>
    <w:rsid w:val="007325A9"/>
    <w:rsid w:val="0073333C"/>
    <w:rsid w:val="00734AE9"/>
    <w:rsid w:val="00734E36"/>
    <w:rsid w:val="00734F4A"/>
    <w:rsid w:val="007356A6"/>
    <w:rsid w:val="00735F3C"/>
    <w:rsid w:val="00735FAF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22C5"/>
    <w:rsid w:val="007430E5"/>
    <w:rsid w:val="0074321B"/>
    <w:rsid w:val="00744096"/>
    <w:rsid w:val="007450B8"/>
    <w:rsid w:val="00745F00"/>
    <w:rsid w:val="007461BF"/>
    <w:rsid w:val="0074695F"/>
    <w:rsid w:val="007473D1"/>
    <w:rsid w:val="007476D5"/>
    <w:rsid w:val="00747856"/>
    <w:rsid w:val="00747AC6"/>
    <w:rsid w:val="00747CC9"/>
    <w:rsid w:val="00751AFC"/>
    <w:rsid w:val="0075347A"/>
    <w:rsid w:val="007548AD"/>
    <w:rsid w:val="007550DD"/>
    <w:rsid w:val="0075511C"/>
    <w:rsid w:val="00755CF9"/>
    <w:rsid w:val="00755F50"/>
    <w:rsid w:val="00756CCA"/>
    <w:rsid w:val="00756D09"/>
    <w:rsid w:val="00757163"/>
    <w:rsid w:val="00760149"/>
    <w:rsid w:val="00760570"/>
    <w:rsid w:val="00760CC5"/>
    <w:rsid w:val="00761051"/>
    <w:rsid w:val="007618E8"/>
    <w:rsid w:val="0076367F"/>
    <w:rsid w:val="00764DF0"/>
    <w:rsid w:val="00766BF5"/>
    <w:rsid w:val="00766C1A"/>
    <w:rsid w:val="007714FA"/>
    <w:rsid w:val="007719BB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80F59"/>
    <w:rsid w:val="007810EF"/>
    <w:rsid w:val="00781AD3"/>
    <w:rsid w:val="00781B0D"/>
    <w:rsid w:val="0078259D"/>
    <w:rsid w:val="00782FA0"/>
    <w:rsid w:val="00783152"/>
    <w:rsid w:val="0078343C"/>
    <w:rsid w:val="007836F0"/>
    <w:rsid w:val="00783B38"/>
    <w:rsid w:val="00784E4F"/>
    <w:rsid w:val="007858F2"/>
    <w:rsid w:val="00785C0A"/>
    <w:rsid w:val="0078646E"/>
    <w:rsid w:val="00786655"/>
    <w:rsid w:val="00787D02"/>
    <w:rsid w:val="00787E51"/>
    <w:rsid w:val="00790A00"/>
    <w:rsid w:val="00791099"/>
    <w:rsid w:val="00791744"/>
    <w:rsid w:val="007919E2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68CB"/>
    <w:rsid w:val="007A69B7"/>
    <w:rsid w:val="007A6CE1"/>
    <w:rsid w:val="007A757C"/>
    <w:rsid w:val="007B08E9"/>
    <w:rsid w:val="007B103D"/>
    <w:rsid w:val="007B1DFB"/>
    <w:rsid w:val="007B231F"/>
    <w:rsid w:val="007B2CCA"/>
    <w:rsid w:val="007B3030"/>
    <w:rsid w:val="007B46D6"/>
    <w:rsid w:val="007B4C2A"/>
    <w:rsid w:val="007B549C"/>
    <w:rsid w:val="007B64A0"/>
    <w:rsid w:val="007B6580"/>
    <w:rsid w:val="007B72B3"/>
    <w:rsid w:val="007B784F"/>
    <w:rsid w:val="007C3534"/>
    <w:rsid w:val="007C4027"/>
    <w:rsid w:val="007C51A4"/>
    <w:rsid w:val="007C5584"/>
    <w:rsid w:val="007C5BBB"/>
    <w:rsid w:val="007C77D4"/>
    <w:rsid w:val="007C7FF8"/>
    <w:rsid w:val="007D0BC1"/>
    <w:rsid w:val="007D0CE9"/>
    <w:rsid w:val="007D1B5D"/>
    <w:rsid w:val="007D2B4C"/>
    <w:rsid w:val="007D2CE5"/>
    <w:rsid w:val="007D2FC0"/>
    <w:rsid w:val="007D3AE9"/>
    <w:rsid w:val="007D40BE"/>
    <w:rsid w:val="007D48F3"/>
    <w:rsid w:val="007D4B36"/>
    <w:rsid w:val="007D5204"/>
    <w:rsid w:val="007D76E7"/>
    <w:rsid w:val="007D7CD4"/>
    <w:rsid w:val="007D7E95"/>
    <w:rsid w:val="007E02AB"/>
    <w:rsid w:val="007E0663"/>
    <w:rsid w:val="007E2322"/>
    <w:rsid w:val="007E4866"/>
    <w:rsid w:val="007E6711"/>
    <w:rsid w:val="007E7A4A"/>
    <w:rsid w:val="007E7F32"/>
    <w:rsid w:val="007F0663"/>
    <w:rsid w:val="007F07E3"/>
    <w:rsid w:val="007F118B"/>
    <w:rsid w:val="007F148A"/>
    <w:rsid w:val="007F17FC"/>
    <w:rsid w:val="007F23BF"/>
    <w:rsid w:val="007F4F44"/>
    <w:rsid w:val="007F5114"/>
    <w:rsid w:val="007F53BB"/>
    <w:rsid w:val="007F5467"/>
    <w:rsid w:val="007F57E2"/>
    <w:rsid w:val="007F796D"/>
    <w:rsid w:val="007F7E96"/>
    <w:rsid w:val="00800F16"/>
    <w:rsid w:val="00800FA1"/>
    <w:rsid w:val="00801EFF"/>
    <w:rsid w:val="008020F2"/>
    <w:rsid w:val="00803DFC"/>
    <w:rsid w:val="00805128"/>
    <w:rsid w:val="008051A6"/>
    <w:rsid w:val="008053CD"/>
    <w:rsid w:val="00805714"/>
    <w:rsid w:val="008076AD"/>
    <w:rsid w:val="00811574"/>
    <w:rsid w:val="00811610"/>
    <w:rsid w:val="00811642"/>
    <w:rsid w:val="008128DE"/>
    <w:rsid w:val="00813273"/>
    <w:rsid w:val="0081376F"/>
    <w:rsid w:val="00813872"/>
    <w:rsid w:val="00813CF9"/>
    <w:rsid w:val="00814CB5"/>
    <w:rsid w:val="008169DE"/>
    <w:rsid w:val="00816CD4"/>
    <w:rsid w:val="00817B25"/>
    <w:rsid w:val="00817DE5"/>
    <w:rsid w:val="00817DF2"/>
    <w:rsid w:val="00817EC7"/>
    <w:rsid w:val="008204DE"/>
    <w:rsid w:val="008207ED"/>
    <w:rsid w:val="008217F2"/>
    <w:rsid w:val="00821A89"/>
    <w:rsid w:val="00821E81"/>
    <w:rsid w:val="00822C8A"/>
    <w:rsid w:val="0082302A"/>
    <w:rsid w:val="0082399A"/>
    <w:rsid w:val="008245A2"/>
    <w:rsid w:val="008266B3"/>
    <w:rsid w:val="00826868"/>
    <w:rsid w:val="00826BDF"/>
    <w:rsid w:val="00826FF6"/>
    <w:rsid w:val="008302BC"/>
    <w:rsid w:val="008308C3"/>
    <w:rsid w:val="00831E4C"/>
    <w:rsid w:val="008320EA"/>
    <w:rsid w:val="00832175"/>
    <w:rsid w:val="008341D8"/>
    <w:rsid w:val="00834565"/>
    <w:rsid w:val="00834923"/>
    <w:rsid w:val="008358D6"/>
    <w:rsid w:val="00835B75"/>
    <w:rsid w:val="0083626C"/>
    <w:rsid w:val="008366C9"/>
    <w:rsid w:val="00836B52"/>
    <w:rsid w:val="008372AA"/>
    <w:rsid w:val="00837AF8"/>
    <w:rsid w:val="00840A75"/>
    <w:rsid w:val="00840BE3"/>
    <w:rsid w:val="0084156C"/>
    <w:rsid w:val="00841F6D"/>
    <w:rsid w:val="00842284"/>
    <w:rsid w:val="00842F53"/>
    <w:rsid w:val="00843240"/>
    <w:rsid w:val="00843F68"/>
    <w:rsid w:val="00844796"/>
    <w:rsid w:val="008451F8"/>
    <w:rsid w:val="0084580A"/>
    <w:rsid w:val="00845F35"/>
    <w:rsid w:val="008460E1"/>
    <w:rsid w:val="00846173"/>
    <w:rsid w:val="008461F7"/>
    <w:rsid w:val="008466C5"/>
    <w:rsid w:val="00847D79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D4B"/>
    <w:rsid w:val="00855207"/>
    <w:rsid w:val="0085587E"/>
    <w:rsid w:val="008562E3"/>
    <w:rsid w:val="0085639C"/>
    <w:rsid w:val="008569B9"/>
    <w:rsid w:val="00860B20"/>
    <w:rsid w:val="00861C5F"/>
    <w:rsid w:val="00861F8C"/>
    <w:rsid w:val="0086232D"/>
    <w:rsid w:val="0086379F"/>
    <w:rsid w:val="008645A5"/>
    <w:rsid w:val="00865317"/>
    <w:rsid w:val="0086562F"/>
    <w:rsid w:val="008657FD"/>
    <w:rsid w:val="008665EC"/>
    <w:rsid w:val="00866BBA"/>
    <w:rsid w:val="00866CF1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C5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E6C"/>
    <w:rsid w:val="00884A85"/>
    <w:rsid w:val="00884C6F"/>
    <w:rsid w:val="00884DFF"/>
    <w:rsid w:val="00884E04"/>
    <w:rsid w:val="00885119"/>
    <w:rsid w:val="008852C1"/>
    <w:rsid w:val="00885358"/>
    <w:rsid w:val="00885EE2"/>
    <w:rsid w:val="0088601B"/>
    <w:rsid w:val="00886A24"/>
    <w:rsid w:val="0088703B"/>
    <w:rsid w:val="0088714E"/>
    <w:rsid w:val="00890365"/>
    <w:rsid w:val="00890C8A"/>
    <w:rsid w:val="00890CAF"/>
    <w:rsid w:val="008929E5"/>
    <w:rsid w:val="00892E4B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46E7"/>
    <w:rsid w:val="008A50F0"/>
    <w:rsid w:val="008A5215"/>
    <w:rsid w:val="008A7A57"/>
    <w:rsid w:val="008A7F00"/>
    <w:rsid w:val="008B1871"/>
    <w:rsid w:val="008B1B0B"/>
    <w:rsid w:val="008B4679"/>
    <w:rsid w:val="008B4BE8"/>
    <w:rsid w:val="008B6A48"/>
    <w:rsid w:val="008B6E6E"/>
    <w:rsid w:val="008B6F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423E"/>
    <w:rsid w:val="008C53C0"/>
    <w:rsid w:val="008C573B"/>
    <w:rsid w:val="008C664B"/>
    <w:rsid w:val="008C6D47"/>
    <w:rsid w:val="008C6D61"/>
    <w:rsid w:val="008C754E"/>
    <w:rsid w:val="008C754F"/>
    <w:rsid w:val="008C7901"/>
    <w:rsid w:val="008C7DC1"/>
    <w:rsid w:val="008D0CA0"/>
    <w:rsid w:val="008D1284"/>
    <w:rsid w:val="008D191A"/>
    <w:rsid w:val="008D1F28"/>
    <w:rsid w:val="008D22E9"/>
    <w:rsid w:val="008D2540"/>
    <w:rsid w:val="008D2D3A"/>
    <w:rsid w:val="008D39E1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23EA"/>
    <w:rsid w:val="008E245E"/>
    <w:rsid w:val="008E29BA"/>
    <w:rsid w:val="008E3202"/>
    <w:rsid w:val="008E42FF"/>
    <w:rsid w:val="008E4889"/>
    <w:rsid w:val="008E5CC1"/>
    <w:rsid w:val="008E5D8E"/>
    <w:rsid w:val="008E5FEB"/>
    <w:rsid w:val="008E628A"/>
    <w:rsid w:val="008E6B91"/>
    <w:rsid w:val="008E7741"/>
    <w:rsid w:val="008F0072"/>
    <w:rsid w:val="008F06D1"/>
    <w:rsid w:val="008F09A1"/>
    <w:rsid w:val="008F17BC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6BB"/>
    <w:rsid w:val="008F7975"/>
    <w:rsid w:val="008F7C81"/>
    <w:rsid w:val="00900A57"/>
    <w:rsid w:val="00901442"/>
    <w:rsid w:val="009016AD"/>
    <w:rsid w:val="00901AFA"/>
    <w:rsid w:val="00901EE4"/>
    <w:rsid w:val="0090275D"/>
    <w:rsid w:val="00903EBD"/>
    <w:rsid w:val="00903F05"/>
    <w:rsid w:val="00904AA7"/>
    <w:rsid w:val="00904C27"/>
    <w:rsid w:val="00904E87"/>
    <w:rsid w:val="009055F4"/>
    <w:rsid w:val="009056C2"/>
    <w:rsid w:val="00905794"/>
    <w:rsid w:val="00905EA1"/>
    <w:rsid w:val="0090653E"/>
    <w:rsid w:val="00906E9F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70A"/>
    <w:rsid w:val="00913894"/>
    <w:rsid w:val="00913FAE"/>
    <w:rsid w:val="00915546"/>
    <w:rsid w:val="00915B75"/>
    <w:rsid w:val="009172E1"/>
    <w:rsid w:val="00917E1B"/>
    <w:rsid w:val="00920CA6"/>
    <w:rsid w:val="009219B3"/>
    <w:rsid w:val="00921AD2"/>
    <w:rsid w:val="00923CD9"/>
    <w:rsid w:val="0092413C"/>
    <w:rsid w:val="00924B26"/>
    <w:rsid w:val="009252E7"/>
    <w:rsid w:val="0092562E"/>
    <w:rsid w:val="009263C3"/>
    <w:rsid w:val="00926535"/>
    <w:rsid w:val="0092740F"/>
    <w:rsid w:val="00927740"/>
    <w:rsid w:val="009279E6"/>
    <w:rsid w:val="00927C6F"/>
    <w:rsid w:val="00930996"/>
    <w:rsid w:val="00930C4E"/>
    <w:rsid w:val="0093165E"/>
    <w:rsid w:val="00932346"/>
    <w:rsid w:val="009331C6"/>
    <w:rsid w:val="0093323E"/>
    <w:rsid w:val="00934C47"/>
    <w:rsid w:val="00934D62"/>
    <w:rsid w:val="0093624F"/>
    <w:rsid w:val="00936A25"/>
    <w:rsid w:val="00936A9B"/>
    <w:rsid w:val="00936ABA"/>
    <w:rsid w:val="00936ADC"/>
    <w:rsid w:val="0093719B"/>
    <w:rsid w:val="0093794F"/>
    <w:rsid w:val="009403DB"/>
    <w:rsid w:val="009422E8"/>
    <w:rsid w:val="00942614"/>
    <w:rsid w:val="00943037"/>
    <w:rsid w:val="00944215"/>
    <w:rsid w:val="0094466D"/>
    <w:rsid w:val="009447C1"/>
    <w:rsid w:val="00944B48"/>
    <w:rsid w:val="00944F91"/>
    <w:rsid w:val="00945259"/>
    <w:rsid w:val="00945A20"/>
    <w:rsid w:val="00946E2C"/>
    <w:rsid w:val="00951A75"/>
    <w:rsid w:val="00952A10"/>
    <w:rsid w:val="00954749"/>
    <w:rsid w:val="00954930"/>
    <w:rsid w:val="0095493D"/>
    <w:rsid w:val="00954A51"/>
    <w:rsid w:val="00954F57"/>
    <w:rsid w:val="00955D6B"/>
    <w:rsid w:val="009573A7"/>
    <w:rsid w:val="00960C14"/>
    <w:rsid w:val="00960D10"/>
    <w:rsid w:val="00961106"/>
    <w:rsid w:val="009611E7"/>
    <w:rsid w:val="009627BF"/>
    <w:rsid w:val="0096293A"/>
    <w:rsid w:val="00963705"/>
    <w:rsid w:val="009638A5"/>
    <w:rsid w:val="00963AEC"/>
    <w:rsid w:val="00964E46"/>
    <w:rsid w:val="00965D7B"/>
    <w:rsid w:val="00966579"/>
    <w:rsid w:val="009669DC"/>
    <w:rsid w:val="00967715"/>
    <w:rsid w:val="00967A21"/>
    <w:rsid w:val="00971688"/>
    <w:rsid w:val="0097225C"/>
    <w:rsid w:val="00973683"/>
    <w:rsid w:val="00974811"/>
    <w:rsid w:val="00975468"/>
    <w:rsid w:val="0097556F"/>
    <w:rsid w:val="0097600F"/>
    <w:rsid w:val="0097619A"/>
    <w:rsid w:val="009761CB"/>
    <w:rsid w:val="00976AD6"/>
    <w:rsid w:val="00976CEB"/>
    <w:rsid w:val="0098050B"/>
    <w:rsid w:val="00980AEA"/>
    <w:rsid w:val="00980D8D"/>
    <w:rsid w:val="009820BC"/>
    <w:rsid w:val="00982845"/>
    <w:rsid w:val="00982D3A"/>
    <w:rsid w:val="00983643"/>
    <w:rsid w:val="00983757"/>
    <w:rsid w:val="0098397D"/>
    <w:rsid w:val="00983D9F"/>
    <w:rsid w:val="009847EA"/>
    <w:rsid w:val="00984F91"/>
    <w:rsid w:val="0099177E"/>
    <w:rsid w:val="00991B86"/>
    <w:rsid w:val="00991E36"/>
    <w:rsid w:val="0099247B"/>
    <w:rsid w:val="00993390"/>
    <w:rsid w:val="00993887"/>
    <w:rsid w:val="00995239"/>
    <w:rsid w:val="009955F6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C94"/>
    <w:rsid w:val="009B2481"/>
    <w:rsid w:val="009B2921"/>
    <w:rsid w:val="009B38DD"/>
    <w:rsid w:val="009B4C2A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A7A"/>
    <w:rsid w:val="009C3F74"/>
    <w:rsid w:val="009C529A"/>
    <w:rsid w:val="009C7BBF"/>
    <w:rsid w:val="009D0916"/>
    <w:rsid w:val="009D0E80"/>
    <w:rsid w:val="009D2BEC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3AAC"/>
    <w:rsid w:val="009E408B"/>
    <w:rsid w:val="009E43C8"/>
    <w:rsid w:val="009E563F"/>
    <w:rsid w:val="009E5FCD"/>
    <w:rsid w:val="009E635E"/>
    <w:rsid w:val="009E700B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EAA"/>
    <w:rsid w:val="00A11483"/>
    <w:rsid w:val="00A126B9"/>
    <w:rsid w:val="00A1315A"/>
    <w:rsid w:val="00A133E8"/>
    <w:rsid w:val="00A133F2"/>
    <w:rsid w:val="00A13547"/>
    <w:rsid w:val="00A13774"/>
    <w:rsid w:val="00A13F38"/>
    <w:rsid w:val="00A14928"/>
    <w:rsid w:val="00A157BF"/>
    <w:rsid w:val="00A1723A"/>
    <w:rsid w:val="00A17648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4CA5"/>
    <w:rsid w:val="00A2510E"/>
    <w:rsid w:val="00A254F1"/>
    <w:rsid w:val="00A25C9A"/>
    <w:rsid w:val="00A26AAF"/>
    <w:rsid w:val="00A26BE4"/>
    <w:rsid w:val="00A26FD5"/>
    <w:rsid w:val="00A2789E"/>
    <w:rsid w:val="00A27F42"/>
    <w:rsid w:val="00A27F6D"/>
    <w:rsid w:val="00A30BCC"/>
    <w:rsid w:val="00A30CBE"/>
    <w:rsid w:val="00A310FA"/>
    <w:rsid w:val="00A3399E"/>
    <w:rsid w:val="00A33A7A"/>
    <w:rsid w:val="00A34751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96F"/>
    <w:rsid w:val="00A40D0C"/>
    <w:rsid w:val="00A4102C"/>
    <w:rsid w:val="00A411C1"/>
    <w:rsid w:val="00A415CD"/>
    <w:rsid w:val="00A417B0"/>
    <w:rsid w:val="00A41D7B"/>
    <w:rsid w:val="00A41E4E"/>
    <w:rsid w:val="00A430EF"/>
    <w:rsid w:val="00A434B3"/>
    <w:rsid w:val="00A436B0"/>
    <w:rsid w:val="00A43B5C"/>
    <w:rsid w:val="00A446B0"/>
    <w:rsid w:val="00A455D4"/>
    <w:rsid w:val="00A46ED0"/>
    <w:rsid w:val="00A5161F"/>
    <w:rsid w:val="00A5256A"/>
    <w:rsid w:val="00A52F5E"/>
    <w:rsid w:val="00A54DAE"/>
    <w:rsid w:val="00A5634E"/>
    <w:rsid w:val="00A57098"/>
    <w:rsid w:val="00A572D3"/>
    <w:rsid w:val="00A61AFF"/>
    <w:rsid w:val="00A6227D"/>
    <w:rsid w:val="00A62A5E"/>
    <w:rsid w:val="00A62E10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7018B"/>
    <w:rsid w:val="00A70B73"/>
    <w:rsid w:val="00A71839"/>
    <w:rsid w:val="00A71F36"/>
    <w:rsid w:val="00A727A5"/>
    <w:rsid w:val="00A74DB2"/>
    <w:rsid w:val="00A756BF"/>
    <w:rsid w:val="00A75A86"/>
    <w:rsid w:val="00A76BEB"/>
    <w:rsid w:val="00A76E20"/>
    <w:rsid w:val="00A76F89"/>
    <w:rsid w:val="00A800B1"/>
    <w:rsid w:val="00A806E8"/>
    <w:rsid w:val="00A80803"/>
    <w:rsid w:val="00A8262B"/>
    <w:rsid w:val="00A82AF4"/>
    <w:rsid w:val="00A82B52"/>
    <w:rsid w:val="00A82D44"/>
    <w:rsid w:val="00A8420D"/>
    <w:rsid w:val="00A84273"/>
    <w:rsid w:val="00A846A7"/>
    <w:rsid w:val="00A84F43"/>
    <w:rsid w:val="00A85146"/>
    <w:rsid w:val="00A855D1"/>
    <w:rsid w:val="00A8605A"/>
    <w:rsid w:val="00A87249"/>
    <w:rsid w:val="00A87756"/>
    <w:rsid w:val="00A90358"/>
    <w:rsid w:val="00A91450"/>
    <w:rsid w:val="00A91C0C"/>
    <w:rsid w:val="00A9219F"/>
    <w:rsid w:val="00A937AD"/>
    <w:rsid w:val="00A93AB8"/>
    <w:rsid w:val="00A94E15"/>
    <w:rsid w:val="00A94E7F"/>
    <w:rsid w:val="00A95626"/>
    <w:rsid w:val="00A95E74"/>
    <w:rsid w:val="00A960F5"/>
    <w:rsid w:val="00A9647C"/>
    <w:rsid w:val="00A966CA"/>
    <w:rsid w:val="00A966FB"/>
    <w:rsid w:val="00A96D35"/>
    <w:rsid w:val="00A971AA"/>
    <w:rsid w:val="00A9781C"/>
    <w:rsid w:val="00A97F7E"/>
    <w:rsid w:val="00AA04BB"/>
    <w:rsid w:val="00AA05D8"/>
    <w:rsid w:val="00AA07B6"/>
    <w:rsid w:val="00AA1232"/>
    <w:rsid w:val="00AA1FB3"/>
    <w:rsid w:val="00AA2ABD"/>
    <w:rsid w:val="00AA2CD0"/>
    <w:rsid w:val="00AA2D55"/>
    <w:rsid w:val="00AA2E1B"/>
    <w:rsid w:val="00AA3761"/>
    <w:rsid w:val="00AA3AF8"/>
    <w:rsid w:val="00AA5555"/>
    <w:rsid w:val="00AA72A1"/>
    <w:rsid w:val="00AB00EA"/>
    <w:rsid w:val="00AB0306"/>
    <w:rsid w:val="00AB0644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61D9"/>
    <w:rsid w:val="00AB755A"/>
    <w:rsid w:val="00AC0F6B"/>
    <w:rsid w:val="00AC1A69"/>
    <w:rsid w:val="00AC1D5A"/>
    <w:rsid w:val="00AC3084"/>
    <w:rsid w:val="00AC417E"/>
    <w:rsid w:val="00AC4881"/>
    <w:rsid w:val="00AC4B63"/>
    <w:rsid w:val="00AC4F09"/>
    <w:rsid w:val="00AC53E6"/>
    <w:rsid w:val="00AC7DA9"/>
    <w:rsid w:val="00AC7F57"/>
    <w:rsid w:val="00AD03EE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D73F6"/>
    <w:rsid w:val="00AD7EA2"/>
    <w:rsid w:val="00AE097E"/>
    <w:rsid w:val="00AE1F9B"/>
    <w:rsid w:val="00AE321E"/>
    <w:rsid w:val="00AE346B"/>
    <w:rsid w:val="00AE36F5"/>
    <w:rsid w:val="00AE3E04"/>
    <w:rsid w:val="00AE46CF"/>
    <w:rsid w:val="00AE4B0D"/>
    <w:rsid w:val="00AE51B1"/>
    <w:rsid w:val="00AE56C9"/>
    <w:rsid w:val="00AE586B"/>
    <w:rsid w:val="00AE65BF"/>
    <w:rsid w:val="00AE72EC"/>
    <w:rsid w:val="00AE7AF0"/>
    <w:rsid w:val="00AE7F15"/>
    <w:rsid w:val="00AF0B3A"/>
    <w:rsid w:val="00AF1930"/>
    <w:rsid w:val="00AF1AED"/>
    <w:rsid w:val="00AF32C4"/>
    <w:rsid w:val="00AF6012"/>
    <w:rsid w:val="00AF65AE"/>
    <w:rsid w:val="00AF6610"/>
    <w:rsid w:val="00AF7131"/>
    <w:rsid w:val="00AF77A0"/>
    <w:rsid w:val="00AF7CF7"/>
    <w:rsid w:val="00AF7E79"/>
    <w:rsid w:val="00B008CB"/>
    <w:rsid w:val="00B00A15"/>
    <w:rsid w:val="00B00A4C"/>
    <w:rsid w:val="00B0109C"/>
    <w:rsid w:val="00B022F4"/>
    <w:rsid w:val="00B03036"/>
    <w:rsid w:val="00B03DDF"/>
    <w:rsid w:val="00B05019"/>
    <w:rsid w:val="00B05171"/>
    <w:rsid w:val="00B052D4"/>
    <w:rsid w:val="00B0533E"/>
    <w:rsid w:val="00B053D1"/>
    <w:rsid w:val="00B0579D"/>
    <w:rsid w:val="00B06864"/>
    <w:rsid w:val="00B06F0C"/>
    <w:rsid w:val="00B10198"/>
    <w:rsid w:val="00B10988"/>
    <w:rsid w:val="00B117F4"/>
    <w:rsid w:val="00B118D9"/>
    <w:rsid w:val="00B11D86"/>
    <w:rsid w:val="00B12744"/>
    <w:rsid w:val="00B13294"/>
    <w:rsid w:val="00B13775"/>
    <w:rsid w:val="00B15040"/>
    <w:rsid w:val="00B156D5"/>
    <w:rsid w:val="00B1672F"/>
    <w:rsid w:val="00B169CF"/>
    <w:rsid w:val="00B17BD4"/>
    <w:rsid w:val="00B20E5D"/>
    <w:rsid w:val="00B22215"/>
    <w:rsid w:val="00B22362"/>
    <w:rsid w:val="00B223E4"/>
    <w:rsid w:val="00B22721"/>
    <w:rsid w:val="00B23044"/>
    <w:rsid w:val="00B233E7"/>
    <w:rsid w:val="00B23BAA"/>
    <w:rsid w:val="00B23BB2"/>
    <w:rsid w:val="00B23C18"/>
    <w:rsid w:val="00B23CAA"/>
    <w:rsid w:val="00B24372"/>
    <w:rsid w:val="00B2505C"/>
    <w:rsid w:val="00B251A5"/>
    <w:rsid w:val="00B25279"/>
    <w:rsid w:val="00B25BD3"/>
    <w:rsid w:val="00B2636F"/>
    <w:rsid w:val="00B263D6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C81"/>
    <w:rsid w:val="00B30CBD"/>
    <w:rsid w:val="00B3121B"/>
    <w:rsid w:val="00B3162C"/>
    <w:rsid w:val="00B32401"/>
    <w:rsid w:val="00B32841"/>
    <w:rsid w:val="00B32E3E"/>
    <w:rsid w:val="00B33C39"/>
    <w:rsid w:val="00B33CED"/>
    <w:rsid w:val="00B33D24"/>
    <w:rsid w:val="00B33FCD"/>
    <w:rsid w:val="00B3475E"/>
    <w:rsid w:val="00B36BD7"/>
    <w:rsid w:val="00B36D62"/>
    <w:rsid w:val="00B37645"/>
    <w:rsid w:val="00B403C1"/>
    <w:rsid w:val="00B40488"/>
    <w:rsid w:val="00B41599"/>
    <w:rsid w:val="00B416AC"/>
    <w:rsid w:val="00B41866"/>
    <w:rsid w:val="00B41A12"/>
    <w:rsid w:val="00B43447"/>
    <w:rsid w:val="00B435E8"/>
    <w:rsid w:val="00B46C98"/>
    <w:rsid w:val="00B47C94"/>
    <w:rsid w:val="00B505D5"/>
    <w:rsid w:val="00B527A0"/>
    <w:rsid w:val="00B53549"/>
    <w:rsid w:val="00B54F82"/>
    <w:rsid w:val="00B555F4"/>
    <w:rsid w:val="00B55CFC"/>
    <w:rsid w:val="00B57468"/>
    <w:rsid w:val="00B5786A"/>
    <w:rsid w:val="00B57DE9"/>
    <w:rsid w:val="00B57DF9"/>
    <w:rsid w:val="00B57E1E"/>
    <w:rsid w:val="00B605DD"/>
    <w:rsid w:val="00B613B2"/>
    <w:rsid w:val="00B61808"/>
    <w:rsid w:val="00B61A42"/>
    <w:rsid w:val="00B61D29"/>
    <w:rsid w:val="00B61F1C"/>
    <w:rsid w:val="00B6235B"/>
    <w:rsid w:val="00B62A43"/>
    <w:rsid w:val="00B62E83"/>
    <w:rsid w:val="00B62F5F"/>
    <w:rsid w:val="00B63A28"/>
    <w:rsid w:val="00B63DCC"/>
    <w:rsid w:val="00B64A57"/>
    <w:rsid w:val="00B6538B"/>
    <w:rsid w:val="00B655C5"/>
    <w:rsid w:val="00B664CB"/>
    <w:rsid w:val="00B67062"/>
    <w:rsid w:val="00B6788C"/>
    <w:rsid w:val="00B67F59"/>
    <w:rsid w:val="00B70FF9"/>
    <w:rsid w:val="00B710A6"/>
    <w:rsid w:val="00B71629"/>
    <w:rsid w:val="00B71A29"/>
    <w:rsid w:val="00B71C84"/>
    <w:rsid w:val="00B7200C"/>
    <w:rsid w:val="00B72F5B"/>
    <w:rsid w:val="00B74F08"/>
    <w:rsid w:val="00B7510E"/>
    <w:rsid w:val="00B75255"/>
    <w:rsid w:val="00B763E8"/>
    <w:rsid w:val="00B7707F"/>
    <w:rsid w:val="00B77352"/>
    <w:rsid w:val="00B77422"/>
    <w:rsid w:val="00B8016A"/>
    <w:rsid w:val="00B8085C"/>
    <w:rsid w:val="00B80987"/>
    <w:rsid w:val="00B812C9"/>
    <w:rsid w:val="00B81610"/>
    <w:rsid w:val="00B81620"/>
    <w:rsid w:val="00B820C3"/>
    <w:rsid w:val="00B82173"/>
    <w:rsid w:val="00B828ED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2D9"/>
    <w:rsid w:val="00B91006"/>
    <w:rsid w:val="00B91D77"/>
    <w:rsid w:val="00B91F4E"/>
    <w:rsid w:val="00B923A1"/>
    <w:rsid w:val="00B931AB"/>
    <w:rsid w:val="00B9372E"/>
    <w:rsid w:val="00B93FB8"/>
    <w:rsid w:val="00B94626"/>
    <w:rsid w:val="00B94CD0"/>
    <w:rsid w:val="00B94F5F"/>
    <w:rsid w:val="00B95A31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5A62"/>
    <w:rsid w:val="00BA5B7C"/>
    <w:rsid w:val="00BA6570"/>
    <w:rsid w:val="00BA726F"/>
    <w:rsid w:val="00BA7AA9"/>
    <w:rsid w:val="00BB0601"/>
    <w:rsid w:val="00BB097F"/>
    <w:rsid w:val="00BB0BA2"/>
    <w:rsid w:val="00BB0C23"/>
    <w:rsid w:val="00BB18FE"/>
    <w:rsid w:val="00BB22AC"/>
    <w:rsid w:val="00BB3B59"/>
    <w:rsid w:val="00BB433C"/>
    <w:rsid w:val="00BB5319"/>
    <w:rsid w:val="00BB542D"/>
    <w:rsid w:val="00BB5AC1"/>
    <w:rsid w:val="00BB5B99"/>
    <w:rsid w:val="00BB70C1"/>
    <w:rsid w:val="00BC1786"/>
    <w:rsid w:val="00BC1E0C"/>
    <w:rsid w:val="00BC1EF1"/>
    <w:rsid w:val="00BC3548"/>
    <w:rsid w:val="00BC367E"/>
    <w:rsid w:val="00BC4711"/>
    <w:rsid w:val="00BC5C6D"/>
    <w:rsid w:val="00BC7814"/>
    <w:rsid w:val="00BC7C48"/>
    <w:rsid w:val="00BD00AF"/>
    <w:rsid w:val="00BD026B"/>
    <w:rsid w:val="00BD0378"/>
    <w:rsid w:val="00BD0AE8"/>
    <w:rsid w:val="00BD121D"/>
    <w:rsid w:val="00BD2C70"/>
    <w:rsid w:val="00BD3342"/>
    <w:rsid w:val="00BD3636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583"/>
    <w:rsid w:val="00BE1726"/>
    <w:rsid w:val="00BE22E8"/>
    <w:rsid w:val="00BE284D"/>
    <w:rsid w:val="00BE2E3D"/>
    <w:rsid w:val="00BE32B5"/>
    <w:rsid w:val="00BE3E0E"/>
    <w:rsid w:val="00BE470F"/>
    <w:rsid w:val="00BE4C5C"/>
    <w:rsid w:val="00BE5BDF"/>
    <w:rsid w:val="00BE6016"/>
    <w:rsid w:val="00BE6041"/>
    <w:rsid w:val="00BE66DF"/>
    <w:rsid w:val="00BE6749"/>
    <w:rsid w:val="00BE6F37"/>
    <w:rsid w:val="00BE7C9C"/>
    <w:rsid w:val="00BF0D12"/>
    <w:rsid w:val="00BF24E5"/>
    <w:rsid w:val="00BF2C99"/>
    <w:rsid w:val="00BF31D1"/>
    <w:rsid w:val="00BF46AE"/>
    <w:rsid w:val="00BF55CE"/>
    <w:rsid w:val="00BF5ABF"/>
    <w:rsid w:val="00BF606A"/>
    <w:rsid w:val="00BF6133"/>
    <w:rsid w:val="00BF6441"/>
    <w:rsid w:val="00BF6EBD"/>
    <w:rsid w:val="00C00528"/>
    <w:rsid w:val="00C00DC3"/>
    <w:rsid w:val="00C013DE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76CF"/>
    <w:rsid w:val="00C077CD"/>
    <w:rsid w:val="00C10024"/>
    <w:rsid w:val="00C100DB"/>
    <w:rsid w:val="00C103B2"/>
    <w:rsid w:val="00C103F4"/>
    <w:rsid w:val="00C120B2"/>
    <w:rsid w:val="00C12A93"/>
    <w:rsid w:val="00C12EC2"/>
    <w:rsid w:val="00C1351D"/>
    <w:rsid w:val="00C143EC"/>
    <w:rsid w:val="00C14C40"/>
    <w:rsid w:val="00C14C58"/>
    <w:rsid w:val="00C14CD8"/>
    <w:rsid w:val="00C1624F"/>
    <w:rsid w:val="00C16410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3042"/>
    <w:rsid w:val="00C23588"/>
    <w:rsid w:val="00C23923"/>
    <w:rsid w:val="00C23940"/>
    <w:rsid w:val="00C2457E"/>
    <w:rsid w:val="00C25288"/>
    <w:rsid w:val="00C25AFB"/>
    <w:rsid w:val="00C2610F"/>
    <w:rsid w:val="00C26741"/>
    <w:rsid w:val="00C26D7C"/>
    <w:rsid w:val="00C26E76"/>
    <w:rsid w:val="00C276FA"/>
    <w:rsid w:val="00C300B4"/>
    <w:rsid w:val="00C307D3"/>
    <w:rsid w:val="00C30AE0"/>
    <w:rsid w:val="00C32AFF"/>
    <w:rsid w:val="00C33097"/>
    <w:rsid w:val="00C3316B"/>
    <w:rsid w:val="00C343CE"/>
    <w:rsid w:val="00C34BB4"/>
    <w:rsid w:val="00C34BF9"/>
    <w:rsid w:val="00C35DDE"/>
    <w:rsid w:val="00C3746F"/>
    <w:rsid w:val="00C37BE1"/>
    <w:rsid w:val="00C37DD4"/>
    <w:rsid w:val="00C4163F"/>
    <w:rsid w:val="00C41AB0"/>
    <w:rsid w:val="00C41D4B"/>
    <w:rsid w:val="00C4258D"/>
    <w:rsid w:val="00C42628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50830"/>
    <w:rsid w:val="00C51410"/>
    <w:rsid w:val="00C51684"/>
    <w:rsid w:val="00C518E3"/>
    <w:rsid w:val="00C521D7"/>
    <w:rsid w:val="00C52AD5"/>
    <w:rsid w:val="00C533C7"/>
    <w:rsid w:val="00C5475B"/>
    <w:rsid w:val="00C5482F"/>
    <w:rsid w:val="00C5562C"/>
    <w:rsid w:val="00C556F3"/>
    <w:rsid w:val="00C55F49"/>
    <w:rsid w:val="00C56465"/>
    <w:rsid w:val="00C56636"/>
    <w:rsid w:val="00C60041"/>
    <w:rsid w:val="00C60E59"/>
    <w:rsid w:val="00C61ADC"/>
    <w:rsid w:val="00C6263A"/>
    <w:rsid w:val="00C62B7E"/>
    <w:rsid w:val="00C62E09"/>
    <w:rsid w:val="00C62EBD"/>
    <w:rsid w:val="00C6333D"/>
    <w:rsid w:val="00C63DEF"/>
    <w:rsid w:val="00C64216"/>
    <w:rsid w:val="00C64D65"/>
    <w:rsid w:val="00C658E2"/>
    <w:rsid w:val="00C6772C"/>
    <w:rsid w:val="00C677E6"/>
    <w:rsid w:val="00C704A0"/>
    <w:rsid w:val="00C705D3"/>
    <w:rsid w:val="00C70C56"/>
    <w:rsid w:val="00C70DB5"/>
    <w:rsid w:val="00C70DF0"/>
    <w:rsid w:val="00C7142D"/>
    <w:rsid w:val="00C71E91"/>
    <w:rsid w:val="00C72105"/>
    <w:rsid w:val="00C72C11"/>
    <w:rsid w:val="00C72D48"/>
    <w:rsid w:val="00C72F09"/>
    <w:rsid w:val="00C73234"/>
    <w:rsid w:val="00C73295"/>
    <w:rsid w:val="00C741F6"/>
    <w:rsid w:val="00C74265"/>
    <w:rsid w:val="00C74A36"/>
    <w:rsid w:val="00C750CB"/>
    <w:rsid w:val="00C75587"/>
    <w:rsid w:val="00C75887"/>
    <w:rsid w:val="00C75A99"/>
    <w:rsid w:val="00C76E2F"/>
    <w:rsid w:val="00C77D52"/>
    <w:rsid w:val="00C80313"/>
    <w:rsid w:val="00C80D93"/>
    <w:rsid w:val="00C80F1D"/>
    <w:rsid w:val="00C8190B"/>
    <w:rsid w:val="00C819AD"/>
    <w:rsid w:val="00C82924"/>
    <w:rsid w:val="00C82CA5"/>
    <w:rsid w:val="00C8301A"/>
    <w:rsid w:val="00C835B4"/>
    <w:rsid w:val="00C8372D"/>
    <w:rsid w:val="00C84E83"/>
    <w:rsid w:val="00C84EA8"/>
    <w:rsid w:val="00C84EC4"/>
    <w:rsid w:val="00C85507"/>
    <w:rsid w:val="00C8551D"/>
    <w:rsid w:val="00C85718"/>
    <w:rsid w:val="00C86042"/>
    <w:rsid w:val="00C8607B"/>
    <w:rsid w:val="00C861FB"/>
    <w:rsid w:val="00C863E7"/>
    <w:rsid w:val="00C87B31"/>
    <w:rsid w:val="00C87B62"/>
    <w:rsid w:val="00C87ED3"/>
    <w:rsid w:val="00C90175"/>
    <w:rsid w:val="00C91024"/>
    <w:rsid w:val="00C92EA5"/>
    <w:rsid w:val="00C94391"/>
    <w:rsid w:val="00C94EED"/>
    <w:rsid w:val="00C9547F"/>
    <w:rsid w:val="00C96961"/>
    <w:rsid w:val="00CA0AF3"/>
    <w:rsid w:val="00CA0E7F"/>
    <w:rsid w:val="00CA1936"/>
    <w:rsid w:val="00CA4424"/>
    <w:rsid w:val="00CA601D"/>
    <w:rsid w:val="00CA629F"/>
    <w:rsid w:val="00CA6321"/>
    <w:rsid w:val="00CA767D"/>
    <w:rsid w:val="00CB0380"/>
    <w:rsid w:val="00CB06B2"/>
    <w:rsid w:val="00CB0C07"/>
    <w:rsid w:val="00CB1072"/>
    <w:rsid w:val="00CB4025"/>
    <w:rsid w:val="00CB58C1"/>
    <w:rsid w:val="00CB5F87"/>
    <w:rsid w:val="00CB6AE1"/>
    <w:rsid w:val="00CC0722"/>
    <w:rsid w:val="00CC0AF0"/>
    <w:rsid w:val="00CC1338"/>
    <w:rsid w:val="00CC180F"/>
    <w:rsid w:val="00CC2217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1546"/>
    <w:rsid w:val="00CD1DD2"/>
    <w:rsid w:val="00CD2E24"/>
    <w:rsid w:val="00CD3218"/>
    <w:rsid w:val="00CD37CF"/>
    <w:rsid w:val="00CD4062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DC"/>
    <w:rsid w:val="00CF3167"/>
    <w:rsid w:val="00CF3AF7"/>
    <w:rsid w:val="00CF4645"/>
    <w:rsid w:val="00CF590B"/>
    <w:rsid w:val="00CF5C92"/>
    <w:rsid w:val="00CF65CD"/>
    <w:rsid w:val="00CF6BCF"/>
    <w:rsid w:val="00CF779D"/>
    <w:rsid w:val="00CF79A8"/>
    <w:rsid w:val="00D0122A"/>
    <w:rsid w:val="00D01B31"/>
    <w:rsid w:val="00D02D87"/>
    <w:rsid w:val="00D0348E"/>
    <w:rsid w:val="00D03CD0"/>
    <w:rsid w:val="00D043C5"/>
    <w:rsid w:val="00D05043"/>
    <w:rsid w:val="00D050CD"/>
    <w:rsid w:val="00D05BB2"/>
    <w:rsid w:val="00D05D82"/>
    <w:rsid w:val="00D0612B"/>
    <w:rsid w:val="00D063EA"/>
    <w:rsid w:val="00D06A02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639B"/>
    <w:rsid w:val="00D16B03"/>
    <w:rsid w:val="00D171B7"/>
    <w:rsid w:val="00D174F3"/>
    <w:rsid w:val="00D17A74"/>
    <w:rsid w:val="00D17ED4"/>
    <w:rsid w:val="00D20019"/>
    <w:rsid w:val="00D2040A"/>
    <w:rsid w:val="00D20CCC"/>
    <w:rsid w:val="00D20E67"/>
    <w:rsid w:val="00D216A0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33E2"/>
    <w:rsid w:val="00D2561A"/>
    <w:rsid w:val="00D3046A"/>
    <w:rsid w:val="00D30817"/>
    <w:rsid w:val="00D30B51"/>
    <w:rsid w:val="00D30EB0"/>
    <w:rsid w:val="00D312D1"/>
    <w:rsid w:val="00D31878"/>
    <w:rsid w:val="00D319B9"/>
    <w:rsid w:val="00D321C2"/>
    <w:rsid w:val="00D3245F"/>
    <w:rsid w:val="00D33778"/>
    <w:rsid w:val="00D33892"/>
    <w:rsid w:val="00D33FDE"/>
    <w:rsid w:val="00D340A2"/>
    <w:rsid w:val="00D34722"/>
    <w:rsid w:val="00D347CB"/>
    <w:rsid w:val="00D34A22"/>
    <w:rsid w:val="00D34D05"/>
    <w:rsid w:val="00D36488"/>
    <w:rsid w:val="00D36C0D"/>
    <w:rsid w:val="00D371B8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9F1"/>
    <w:rsid w:val="00D44A51"/>
    <w:rsid w:val="00D44BF9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35A6"/>
    <w:rsid w:val="00D53F21"/>
    <w:rsid w:val="00D54F1A"/>
    <w:rsid w:val="00D55830"/>
    <w:rsid w:val="00D56530"/>
    <w:rsid w:val="00D567F1"/>
    <w:rsid w:val="00D615BF"/>
    <w:rsid w:val="00D61629"/>
    <w:rsid w:val="00D618F1"/>
    <w:rsid w:val="00D643EE"/>
    <w:rsid w:val="00D64934"/>
    <w:rsid w:val="00D649C1"/>
    <w:rsid w:val="00D64D0A"/>
    <w:rsid w:val="00D679C3"/>
    <w:rsid w:val="00D67D57"/>
    <w:rsid w:val="00D67E6D"/>
    <w:rsid w:val="00D717F4"/>
    <w:rsid w:val="00D719BA"/>
    <w:rsid w:val="00D72B5F"/>
    <w:rsid w:val="00D72C2F"/>
    <w:rsid w:val="00D72D4B"/>
    <w:rsid w:val="00D72E69"/>
    <w:rsid w:val="00D733E8"/>
    <w:rsid w:val="00D738C1"/>
    <w:rsid w:val="00D73A49"/>
    <w:rsid w:val="00D74239"/>
    <w:rsid w:val="00D75721"/>
    <w:rsid w:val="00D75B93"/>
    <w:rsid w:val="00D75C5A"/>
    <w:rsid w:val="00D767EA"/>
    <w:rsid w:val="00D77137"/>
    <w:rsid w:val="00D80263"/>
    <w:rsid w:val="00D8077B"/>
    <w:rsid w:val="00D807B5"/>
    <w:rsid w:val="00D807C8"/>
    <w:rsid w:val="00D81699"/>
    <w:rsid w:val="00D81B9B"/>
    <w:rsid w:val="00D81F26"/>
    <w:rsid w:val="00D8207E"/>
    <w:rsid w:val="00D83175"/>
    <w:rsid w:val="00D83595"/>
    <w:rsid w:val="00D839B7"/>
    <w:rsid w:val="00D83CAD"/>
    <w:rsid w:val="00D8429C"/>
    <w:rsid w:val="00D8455A"/>
    <w:rsid w:val="00D8478D"/>
    <w:rsid w:val="00D84840"/>
    <w:rsid w:val="00D856F6"/>
    <w:rsid w:val="00D859E2"/>
    <w:rsid w:val="00D85E4F"/>
    <w:rsid w:val="00D8678E"/>
    <w:rsid w:val="00D86933"/>
    <w:rsid w:val="00D8701B"/>
    <w:rsid w:val="00D870D5"/>
    <w:rsid w:val="00D87E84"/>
    <w:rsid w:val="00D900EA"/>
    <w:rsid w:val="00D90850"/>
    <w:rsid w:val="00D91060"/>
    <w:rsid w:val="00D920EE"/>
    <w:rsid w:val="00D9247A"/>
    <w:rsid w:val="00D927F8"/>
    <w:rsid w:val="00D933AC"/>
    <w:rsid w:val="00D93FE6"/>
    <w:rsid w:val="00D94052"/>
    <w:rsid w:val="00D947C7"/>
    <w:rsid w:val="00D94AAE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801"/>
    <w:rsid w:val="00DA2A3C"/>
    <w:rsid w:val="00DA2C74"/>
    <w:rsid w:val="00DA30C4"/>
    <w:rsid w:val="00DA326F"/>
    <w:rsid w:val="00DA3C4F"/>
    <w:rsid w:val="00DA4644"/>
    <w:rsid w:val="00DA4711"/>
    <w:rsid w:val="00DA4932"/>
    <w:rsid w:val="00DA5DB9"/>
    <w:rsid w:val="00DA60F3"/>
    <w:rsid w:val="00DA615C"/>
    <w:rsid w:val="00DA6D34"/>
    <w:rsid w:val="00DA7395"/>
    <w:rsid w:val="00DB0052"/>
    <w:rsid w:val="00DB1C3A"/>
    <w:rsid w:val="00DB1D93"/>
    <w:rsid w:val="00DB31B0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C00DB"/>
    <w:rsid w:val="00DC12A6"/>
    <w:rsid w:val="00DC19CB"/>
    <w:rsid w:val="00DC1AD3"/>
    <w:rsid w:val="00DC2A57"/>
    <w:rsid w:val="00DC44FF"/>
    <w:rsid w:val="00DC49BC"/>
    <w:rsid w:val="00DC4B21"/>
    <w:rsid w:val="00DC4D24"/>
    <w:rsid w:val="00DC5E57"/>
    <w:rsid w:val="00DC7871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1BDC"/>
    <w:rsid w:val="00DE4807"/>
    <w:rsid w:val="00DE4AFA"/>
    <w:rsid w:val="00DE6E8F"/>
    <w:rsid w:val="00DE7E3D"/>
    <w:rsid w:val="00DE7F8B"/>
    <w:rsid w:val="00DF00E4"/>
    <w:rsid w:val="00DF03C0"/>
    <w:rsid w:val="00DF0757"/>
    <w:rsid w:val="00DF207D"/>
    <w:rsid w:val="00DF326E"/>
    <w:rsid w:val="00DF339D"/>
    <w:rsid w:val="00DF46CE"/>
    <w:rsid w:val="00DF4AC8"/>
    <w:rsid w:val="00DF51FC"/>
    <w:rsid w:val="00DF5236"/>
    <w:rsid w:val="00DF54D0"/>
    <w:rsid w:val="00DF5571"/>
    <w:rsid w:val="00DF60F3"/>
    <w:rsid w:val="00DF65D7"/>
    <w:rsid w:val="00DF6A62"/>
    <w:rsid w:val="00E002F0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77F"/>
    <w:rsid w:val="00E05D07"/>
    <w:rsid w:val="00E06648"/>
    <w:rsid w:val="00E0766A"/>
    <w:rsid w:val="00E07B64"/>
    <w:rsid w:val="00E07D84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16BC4"/>
    <w:rsid w:val="00E17286"/>
    <w:rsid w:val="00E2235B"/>
    <w:rsid w:val="00E227D4"/>
    <w:rsid w:val="00E246EE"/>
    <w:rsid w:val="00E2483A"/>
    <w:rsid w:val="00E253A6"/>
    <w:rsid w:val="00E262B3"/>
    <w:rsid w:val="00E27091"/>
    <w:rsid w:val="00E27809"/>
    <w:rsid w:val="00E3013D"/>
    <w:rsid w:val="00E30604"/>
    <w:rsid w:val="00E30D84"/>
    <w:rsid w:val="00E310AB"/>
    <w:rsid w:val="00E31B7A"/>
    <w:rsid w:val="00E32B34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C42"/>
    <w:rsid w:val="00E36D78"/>
    <w:rsid w:val="00E40097"/>
    <w:rsid w:val="00E40BB5"/>
    <w:rsid w:val="00E418F9"/>
    <w:rsid w:val="00E4222A"/>
    <w:rsid w:val="00E423DF"/>
    <w:rsid w:val="00E4248A"/>
    <w:rsid w:val="00E432A6"/>
    <w:rsid w:val="00E45175"/>
    <w:rsid w:val="00E47BF0"/>
    <w:rsid w:val="00E50348"/>
    <w:rsid w:val="00E50423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CD"/>
    <w:rsid w:val="00E549D3"/>
    <w:rsid w:val="00E5569B"/>
    <w:rsid w:val="00E55D11"/>
    <w:rsid w:val="00E561B4"/>
    <w:rsid w:val="00E56357"/>
    <w:rsid w:val="00E56C78"/>
    <w:rsid w:val="00E5765C"/>
    <w:rsid w:val="00E57C36"/>
    <w:rsid w:val="00E57D6C"/>
    <w:rsid w:val="00E60E99"/>
    <w:rsid w:val="00E61510"/>
    <w:rsid w:val="00E61F58"/>
    <w:rsid w:val="00E6206C"/>
    <w:rsid w:val="00E621B3"/>
    <w:rsid w:val="00E63336"/>
    <w:rsid w:val="00E63A34"/>
    <w:rsid w:val="00E65376"/>
    <w:rsid w:val="00E67790"/>
    <w:rsid w:val="00E71937"/>
    <w:rsid w:val="00E72619"/>
    <w:rsid w:val="00E72824"/>
    <w:rsid w:val="00E72C93"/>
    <w:rsid w:val="00E74CD4"/>
    <w:rsid w:val="00E750AF"/>
    <w:rsid w:val="00E75820"/>
    <w:rsid w:val="00E75C26"/>
    <w:rsid w:val="00E75C67"/>
    <w:rsid w:val="00E76CB6"/>
    <w:rsid w:val="00E77D5E"/>
    <w:rsid w:val="00E800E6"/>
    <w:rsid w:val="00E801F8"/>
    <w:rsid w:val="00E8025F"/>
    <w:rsid w:val="00E8034E"/>
    <w:rsid w:val="00E80E5D"/>
    <w:rsid w:val="00E82154"/>
    <w:rsid w:val="00E82C4D"/>
    <w:rsid w:val="00E83255"/>
    <w:rsid w:val="00E835E6"/>
    <w:rsid w:val="00E84A49"/>
    <w:rsid w:val="00E8530C"/>
    <w:rsid w:val="00E86D10"/>
    <w:rsid w:val="00E87469"/>
    <w:rsid w:val="00E8756C"/>
    <w:rsid w:val="00E87595"/>
    <w:rsid w:val="00E91239"/>
    <w:rsid w:val="00E91DB7"/>
    <w:rsid w:val="00E92B5B"/>
    <w:rsid w:val="00E9387E"/>
    <w:rsid w:val="00E94454"/>
    <w:rsid w:val="00E95BC6"/>
    <w:rsid w:val="00E963A9"/>
    <w:rsid w:val="00EA0341"/>
    <w:rsid w:val="00EA0652"/>
    <w:rsid w:val="00EA0ED4"/>
    <w:rsid w:val="00EA12FF"/>
    <w:rsid w:val="00EA17D9"/>
    <w:rsid w:val="00EA2318"/>
    <w:rsid w:val="00EA2E65"/>
    <w:rsid w:val="00EA2F8A"/>
    <w:rsid w:val="00EA343E"/>
    <w:rsid w:val="00EA397A"/>
    <w:rsid w:val="00EA4819"/>
    <w:rsid w:val="00EA4B09"/>
    <w:rsid w:val="00EA4D4A"/>
    <w:rsid w:val="00EA4DE6"/>
    <w:rsid w:val="00EA5062"/>
    <w:rsid w:val="00EA66BC"/>
    <w:rsid w:val="00EA6732"/>
    <w:rsid w:val="00EA6852"/>
    <w:rsid w:val="00EA6F7C"/>
    <w:rsid w:val="00EA7915"/>
    <w:rsid w:val="00EB02F1"/>
    <w:rsid w:val="00EB05F9"/>
    <w:rsid w:val="00EB0E8D"/>
    <w:rsid w:val="00EB136B"/>
    <w:rsid w:val="00EB15D1"/>
    <w:rsid w:val="00EB1965"/>
    <w:rsid w:val="00EB216C"/>
    <w:rsid w:val="00EB2595"/>
    <w:rsid w:val="00EB2624"/>
    <w:rsid w:val="00EB267E"/>
    <w:rsid w:val="00EB2E9F"/>
    <w:rsid w:val="00EB3040"/>
    <w:rsid w:val="00EB311E"/>
    <w:rsid w:val="00EB4198"/>
    <w:rsid w:val="00EB4A84"/>
    <w:rsid w:val="00EB4FE5"/>
    <w:rsid w:val="00EB6213"/>
    <w:rsid w:val="00EB64F2"/>
    <w:rsid w:val="00EB681D"/>
    <w:rsid w:val="00EC016F"/>
    <w:rsid w:val="00EC0430"/>
    <w:rsid w:val="00EC1B76"/>
    <w:rsid w:val="00EC203F"/>
    <w:rsid w:val="00EC2D82"/>
    <w:rsid w:val="00EC3619"/>
    <w:rsid w:val="00EC36C9"/>
    <w:rsid w:val="00EC4AFF"/>
    <w:rsid w:val="00EC4C99"/>
    <w:rsid w:val="00EC5575"/>
    <w:rsid w:val="00EC5FD1"/>
    <w:rsid w:val="00EC6D75"/>
    <w:rsid w:val="00EC79D1"/>
    <w:rsid w:val="00EC7DC4"/>
    <w:rsid w:val="00EC7F7C"/>
    <w:rsid w:val="00ED0B6D"/>
    <w:rsid w:val="00ED1406"/>
    <w:rsid w:val="00ED1C16"/>
    <w:rsid w:val="00ED201F"/>
    <w:rsid w:val="00ED26A6"/>
    <w:rsid w:val="00ED35B0"/>
    <w:rsid w:val="00ED3698"/>
    <w:rsid w:val="00ED374A"/>
    <w:rsid w:val="00ED376F"/>
    <w:rsid w:val="00ED51E9"/>
    <w:rsid w:val="00EE12C4"/>
    <w:rsid w:val="00EE14D2"/>
    <w:rsid w:val="00EE16A0"/>
    <w:rsid w:val="00EE1CC9"/>
    <w:rsid w:val="00EE28D9"/>
    <w:rsid w:val="00EE2A4A"/>
    <w:rsid w:val="00EE4271"/>
    <w:rsid w:val="00EE4677"/>
    <w:rsid w:val="00EE4E11"/>
    <w:rsid w:val="00EE4E80"/>
    <w:rsid w:val="00EE5754"/>
    <w:rsid w:val="00EE6C5C"/>
    <w:rsid w:val="00EE6C7C"/>
    <w:rsid w:val="00EE71AE"/>
    <w:rsid w:val="00EF0ED3"/>
    <w:rsid w:val="00EF1041"/>
    <w:rsid w:val="00EF2462"/>
    <w:rsid w:val="00EF35D3"/>
    <w:rsid w:val="00EF3BB7"/>
    <w:rsid w:val="00EF43A4"/>
    <w:rsid w:val="00EF4C90"/>
    <w:rsid w:val="00EF508B"/>
    <w:rsid w:val="00EF5263"/>
    <w:rsid w:val="00EF52DF"/>
    <w:rsid w:val="00EF633B"/>
    <w:rsid w:val="00EF6EC5"/>
    <w:rsid w:val="00EF6FEE"/>
    <w:rsid w:val="00EF75E7"/>
    <w:rsid w:val="00EF7727"/>
    <w:rsid w:val="00F00C26"/>
    <w:rsid w:val="00F01647"/>
    <w:rsid w:val="00F022EE"/>
    <w:rsid w:val="00F02DD6"/>
    <w:rsid w:val="00F02F2D"/>
    <w:rsid w:val="00F0380A"/>
    <w:rsid w:val="00F03CAE"/>
    <w:rsid w:val="00F041D4"/>
    <w:rsid w:val="00F04B15"/>
    <w:rsid w:val="00F05282"/>
    <w:rsid w:val="00F05C8F"/>
    <w:rsid w:val="00F07804"/>
    <w:rsid w:val="00F10A2A"/>
    <w:rsid w:val="00F10FD3"/>
    <w:rsid w:val="00F11969"/>
    <w:rsid w:val="00F13B25"/>
    <w:rsid w:val="00F14247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ED9"/>
    <w:rsid w:val="00F22FE5"/>
    <w:rsid w:val="00F23317"/>
    <w:rsid w:val="00F241C1"/>
    <w:rsid w:val="00F2524E"/>
    <w:rsid w:val="00F253AE"/>
    <w:rsid w:val="00F25773"/>
    <w:rsid w:val="00F2608C"/>
    <w:rsid w:val="00F265C6"/>
    <w:rsid w:val="00F27F80"/>
    <w:rsid w:val="00F30092"/>
    <w:rsid w:val="00F30B60"/>
    <w:rsid w:val="00F310C1"/>
    <w:rsid w:val="00F320CA"/>
    <w:rsid w:val="00F32EC5"/>
    <w:rsid w:val="00F33244"/>
    <w:rsid w:val="00F33A3F"/>
    <w:rsid w:val="00F33AB4"/>
    <w:rsid w:val="00F35A00"/>
    <w:rsid w:val="00F36552"/>
    <w:rsid w:val="00F36721"/>
    <w:rsid w:val="00F36B0F"/>
    <w:rsid w:val="00F37032"/>
    <w:rsid w:val="00F378FE"/>
    <w:rsid w:val="00F37A73"/>
    <w:rsid w:val="00F412F9"/>
    <w:rsid w:val="00F419E8"/>
    <w:rsid w:val="00F41A3D"/>
    <w:rsid w:val="00F42A5C"/>
    <w:rsid w:val="00F42D47"/>
    <w:rsid w:val="00F432ED"/>
    <w:rsid w:val="00F43C68"/>
    <w:rsid w:val="00F45077"/>
    <w:rsid w:val="00F4594B"/>
    <w:rsid w:val="00F45C16"/>
    <w:rsid w:val="00F45F42"/>
    <w:rsid w:val="00F46DB2"/>
    <w:rsid w:val="00F4738F"/>
    <w:rsid w:val="00F478E7"/>
    <w:rsid w:val="00F51ABE"/>
    <w:rsid w:val="00F51F09"/>
    <w:rsid w:val="00F5255D"/>
    <w:rsid w:val="00F52C80"/>
    <w:rsid w:val="00F53730"/>
    <w:rsid w:val="00F54561"/>
    <w:rsid w:val="00F546C1"/>
    <w:rsid w:val="00F54AD9"/>
    <w:rsid w:val="00F550B0"/>
    <w:rsid w:val="00F55520"/>
    <w:rsid w:val="00F55E78"/>
    <w:rsid w:val="00F5607B"/>
    <w:rsid w:val="00F56D2A"/>
    <w:rsid w:val="00F57111"/>
    <w:rsid w:val="00F5754F"/>
    <w:rsid w:val="00F57C73"/>
    <w:rsid w:val="00F57F7D"/>
    <w:rsid w:val="00F60348"/>
    <w:rsid w:val="00F61140"/>
    <w:rsid w:val="00F61909"/>
    <w:rsid w:val="00F620CB"/>
    <w:rsid w:val="00F62718"/>
    <w:rsid w:val="00F654FD"/>
    <w:rsid w:val="00F65797"/>
    <w:rsid w:val="00F65EAA"/>
    <w:rsid w:val="00F66340"/>
    <w:rsid w:val="00F6695C"/>
    <w:rsid w:val="00F66F65"/>
    <w:rsid w:val="00F6747B"/>
    <w:rsid w:val="00F67D2D"/>
    <w:rsid w:val="00F7009C"/>
    <w:rsid w:val="00F705AD"/>
    <w:rsid w:val="00F70E32"/>
    <w:rsid w:val="00F710BB"/>
    <w:rsid w:val="00F719B7"/>
    <w:rsid w:val="00F72711"/>
    <w:rsid w:val="00F733DD"/>
    <w:rsid w:val="00F7385C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75B"/>
    <w:rsid w:val="00F83E32"/>
    <w:rsid w:val="00F84A9A"/>
    <w:rsid w:val="00F84BA1"/>
    <w:rsid w:val="00F85707"/>
    <w:rsid w:val="00F867E4"/>
    <w:rsid w:val="00F8720B"/>
    <w:rsid w:val="00F87AB5"/>
    <w:rsid w:val="00F902CC"/>
    <w:rsid w:val="00F905D1"/>
    <w:rsid w:val="00F913DA"/>
    <w:rsid w:val="00F9181E"/>
    <w:rsid w:val="00F922A5"/>
    <w:rsid w:val="00F92FCB"/>
    <w:rsid w:val="00F93279"/>
    <w:rsid w:val="00F934AC"/>
    <w:rsid w:val="00F93628"/>
    <w:rsid w:val="00F93665"/>
    <w:rsid w:val="00F93DB3"/>
    <w:rsid w:val="00F95002"/>
    <w:rsid w:val="00F95251"/>
    <w:rsid w:val="00F95A6D"/>
    <w:rsid w:val="00F95FB7"/>
    <w:rsid w:val="00F96FD3"/>
    <w:rsid w:val="00F97843"/>
    <w:rsid w:val="00F97993"/>
    <w:rsid w:val="00F97CF6"/>
    <w:rsid w:val="00FA052D"/>
    <w:rsid w:val="00FA065E"/>
    <w:rsid w:val="00FA0DCF"/>
    <w:rsid w:val="00FA1D33"/>
    <w:rsid w:val="00FA2131"/>
    <w:rsid w:val="00FA283F"/>
    <w:rsid w:val="00FA302D"/>
    <w:rsid w:val="00FA40E6"/>
    <w:rsid w:val="00FA428A"/>
    <w:rsid w:val="00FA4523"/>
    <w:rsid w:val="00FA4C3C"/>
    <w:rsid w:val="00FA4C44"/>
    <w:rsid w:val="00FA5E5C"/>
    <w:rsid w:val="00FA601D"/>
    <w:rsid w:val="00FA66DB"/>
    <w:rsid w:val="00FA6835"/>
    <w:rsid w:val="00FA6F2D"/>
    <w:rsid w:val="00FA775B"/>
    <w:rsid w:val="00FA7C1B"/>
    <w:rsid w:val="00FA7F18"/>
    <w:rsid w:val="00FB05EB"/>
    <w:rsid w:val="00FB0EF6"/>
    <w:rsid w:val="00FB1778"/>
    <w:rsid w:val="00FB1855"/>
    <w:rsid w:val="00FB2723"/>
    <w:rsid w:val="00FB3154"/>
    <w:rsid w:val="00FB3CEC"/>
    <w:rsid w:val="00FB3D2F"/>
    <w:rsid w:val="00FB44D8"/>
    <w:rsid w:val="00FB5C63"/>
    <w:rsid w:val="00FB5D30"/>
    <w:rsid w:val="00FB5EDC"/>
    <w:rsid w:val="00FB6432"/>
    <w:rsid w:val="00FB6518"/>
    <w:rsid w:val="00FB6F2B"/>
    <w:rsid w:val="00FB7284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823"/>
    <w:rsid w:val="00FC72C0"/>
    <w:rsid w:val="00FD009D"/>
    <w:rsid w:val="00FD02F6"/>
    <w:rsid w:val="00FD1187"/>
    <w:rsid w:val="00FD1AA1"/>
    <w:rsid w:val="00FD1ACC"/>
    <w:rsid w:val="00FD1DB5"/>
    <w:rsid w:val="00FD28F6"/>
    <w:rsid w:val="00FD59DB"/>
    <w:rsid w:val="00FD5D73"/>
    <w:rsid w:val="00FD5DC4"/>
    <w:rsid w:val="00FD5E84"/>
    <w:rsid w:val="00FD62C7"/>
    <w:rsid w:val="00FD65D3"/>
    <w:rsid w:val="00FD6AFF"/>
    <w:rsid w:val="00FD702B"/>
    <w:rsid w:val="00FD793C"/>
    <w:rsid w:val="00FD7ED5"/>
    <w:rsid w:val="00FE00A8"/>
    <w:rsid w:val="00FE052E"/>
    <w:rsid w:val="00FE0ABC"/>
    <w:rsid w:val="00FE2B00"/>
    <w:rsid w:val="00FE2F1E"/>
    <w:rsid w:val="00FE30D1"/>
    <w:rsid w:val="00FE46E4"/>
    <w:rsid w:val="00FE5E2D"/>
    <w:rsid w:val="00FE60AA"/>
    <w:rsid w:val="00FE67C2"/>
    <w:rsid w:val="00FE6D92"/>
    <w:rsid w:val="00FE6DF7"/>
    <w:rsid w:val="00FE7B72"/>
    <w:rsid w:val="00FF04CE"/>
    <w:rsid w:val="00FF08AE"/>
    <w:rsid w:val="00FF16BA"/>
    <w:rsid w:val="00FF3146"/>
    <w:rsid w:val="00FF3A54"/>
    <w:rsid w:val="00FF442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E4FD-5CC7-4B8A-BAEE-A43E5D5B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261</TotalTime>
  <Pages>21</Pages>
  <Words>3264</Words>
  <Characters>18611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Kanita team</cp:lastModifiedBy>
  <cp:revision>123</cp:revision>
  <cp:lastPrinted>2018-11-01T08:27:00Z</cp:lastPrinted>
  <dcterms:created xsi:type="dcterms:W3CDTF">2018-08-26T04:23:00Z</dcterms:created>
  <dcterms:modified xsi:type="dcterms:W3CDTF">2018-11-09T02:58:00Z</dcterms:modified>
</cp:coreProperties>
</file>