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630DAB" w:rsidRDefault="00027555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พัฒนสิน จำกัด (มหาชน)</w:t>
      </w:r>
    </w:p>
    <w:p w:rsidR="00E42A6D" w:rsidRPr="00630DAB" w:rsidRDefault="00E42A6D" w:rsidP="0059060C">
      <w:pPr>
        <w:tabs>
          <w:tab w:val="left" w:pos="144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42A6D" w:rsidRPr="00630DAB" w:rsidRDefault="00E42A6D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F6230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260FB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B17464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0B2ED1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B16035" w:rsidRPr="00630DA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B17464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</w:t>
      </w:r>
      <w:r w:rsidR="00327589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16035" w:rsidRPr="00630DAB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4C6148" w:rsidRPr="00630DA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A6F1B" w:rsidRPr="00630DA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</w:p>
    <w:p w:rsidR="000560CF" w:rsidRPr="00630DAB" w:rsidRDefault="000560CF" w:rsidP="00CC567E">
      <w:pPr>
        <w:pStyle w:val="PlainText"/>
        <w:widowControl/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0560CF" w:rsidRPr="00630DAB" w:rsidRDefault="00C92DCD" w:rsidP="00CC567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0513C2" w:rsidRPr="00630DAB" w:rsidRDefault="000513C2" w:rsidP="00CC567E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บริษัทหลักทรัพย์ โนมูระ พัฒนสิน จำกัด (มหาชน) (</w:t>
      </w:r>
      <w:r w:rsidRPr="00630DAB">
        <w:rPr>
          <w:rFonts w:asciiTheme="majorBidi" w:eastAsia="Angsana New" w:hAnsiTheme="majorBidi" w:cstheme="majorBidi"/>
          <w:sz w:val="32"/>
          <w:szCs w:val="32"/>
        </w:rPr>
        <w:t>“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Pr="00630DAB">
        <w:rPr>
          <w:rFonts w:asciiTheme="majorBidi" w:eastAsia="Angsana New" w:hAnsiTheme="majorBidi" w:cstheme="majorBidi"/>
          <w:sz w:val="32"/>
          <w:szCs w:val="32"/>
        </w:rPr>
        <w:t>”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มีบริษัท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Nomura Asia Investment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Singapore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Pte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.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Ltd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. ซึ่ง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เป็นบริษัทที่จดทะเบียนจัดตั้งในประเทศสิงคโปร์ เป็นบริษัทใหญ่ และมี </w:t>
      </w:r>
      <w:r w:rsidRPr="00630DAB">
        <w:rPr>
          <w:rStyle w:val="PageNumber"/>
          <w:rFonts w:asciiTheme="majorBidi" w:hAnsiTheme="majorBidi" w:cstheme="majorBidi"/>
          <w:sz w:val="32"/>
          <w:szCs w:val="32"/>
        </w:rPr>
        <w:t>Nomura Holdings, Inc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. เป็นบริษัทใหญ่ของกลุ่มบริษัท 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บริษัทฯประกอบธุรกิจหลักทรัพย์และธุรกิจสัญญาซื้อขายล่วงหน้า โดยการเป็นนายหน้าซื้อขายหลักทรัพย์ เป็นตัวแทนซื้อขายสัญญาซื้อขายล่วงหน้า เป็นตัวแทนสนับสนุนการขายและรับซื้อคืนหน่วยลงทุน การค้า</w:t>
      </w:r>
      <w:r w:rsidRPr="00630DAB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630DAB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การยืมและให้ยืมหลักทรัพย์ การเป็นที่ปรึกษาทางการเงินและการลงทุน และการจัดจำหน่ายหลักทรัพย์ </w:t>
      </w:r>
    </w:p>
    <w:p w:rsidR="000513C2" w:rsidRPr="00630DAB" w:rsidRDefault="000513C2" w:rsidP="00CC567E">
      <w:pPr>
        <w:spacing w:before="120" w:after="120"/>
        <w:ind w:left="547" w:hanging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อาคารกรุงเทพประกันภัย ชั้น 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15 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- </w:t>
      </w:r>
      <w:r w:rsidRPr="00630DAB">
        <w:rPr>
          <w:rFonts w:asciiTheme="majorBidi" w:eastAsia="Angsana New" w:hAnsiTheme="majorBidi" w:cstheme="majorBidi"/>
          <w:sz w:val="32"/>
          <w:szCs w:val="32"/>
        </w:rPr>
        <w:t>17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ถนนสาทรใต้ แขวง               ทุ่งมหาเมฆ เขตสาทร กรุงเทพมหานคร ณ วันที่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30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17914" w:rsidRPr="00630DAB">
        <w:rPr>
          <w:rFonts w:asciiTheme="majorBidi" w:eastAsia="Angsana New" w:hAnsiTheme="majorBidi" w:cstheme="majorBidi"/>
          <w:sz w:val="32"/>
          <w:szCs w:val="32"/>
          <w:cs/>
        </w:rPr>
        <w:t>กันยา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ยน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256</w:t>
      </w:r>
      <w:r w:rsidR="006F190B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บริษัทฯมีสำนักงานทั้งสิ้น </w:t>
      </w:r>
      <w:r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0A74B8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="006F190B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0A74B8" w:rsidRPr="00630DAB">
        <w:rPr>
          <w:rFonts w:asciiTheme="majorBidi" w:eastAsia="Angsana New" w:hAnsiTheme="majorBidi" w:cstheme="majorBidi"/>
          <w:sz w:val="32"/>
          <w:szCs w:val="32"/>
        </w:rPr>
        <w:t>5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 </w:t>
      </w:r>
    </w:p>
    <w:p w:rsidR="000560CF" w:rsidRPr="00630DAB" w:rsidRDefault="000560CF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560CF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pacing w:val="-6"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23D20" w:rsidRPr="00630DAB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</w:t>
      </w:r>
      <w:r w:rsidR="007A7CEB" w:rsidRPr="00630DAB">
        <w:rPr>
          <w:rFonts w:asciiTheme="majorBidi" w:hAnsiTheme="majorBidi" w:cstheme="majorBidi"/>
          <w:spacing w:val="-6"/>
          <w:sz w:val="32"/>
          <w:szCs w:val="32"/>
          <w:cs/>
        </w:rPr>
        <w:t>รายงานทางการเงิน</w:t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630DAB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</w:t>
      </w:r>
      <w:r w:rsidR="00767275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งบแสดงการเปลี่ยนแปลงในส่วนของเจ้าของและงบกระแสเงินสดในรูปแบบเช่นเดียวกับงบการเงินประจำปี</w:t>
      </w:r>
      <w:r w:rsidR="00CE136C" w:rsidRPr="00630DAB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</w:t>
      </w:r>
      <w:r w:rsidRPr="00630DAB">
        <w:rPr>
          <w:rFonts w:asciiTheme="majorBidi" w:hAnsiTheme="majorBidi" w:cstheme="majorBidi"/>
          <w:sz w:val="32"/>
          <w:szCs w:val="32"/>
          <w:cs/>
        </w:rPr>
        <w:t>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0A58AD" w:rsidRPr="00630DAB">
        <w:rPr>
          <w:rFonts w:asciiTheme="majorBidi" w:hAnsiTheme="majorBidi" w:cstheme="majorBidi"/>
          <w:sz w:val="32"/>
          <w:szCs w:val="32"/>
        </w:rPr>
        <w:t>22</w:t>
      </w:r>
      <w:r w:rsidRPr="00630DAB">
        <w:rPr>
          <w:rFonts w:asciiTheme="majorBidi" w:hAnsiTheme="majorBidi" w:cstheme="majorBidi"/>
          <w:sz w:val="32"/>
          <w:szCs w:val="32"/>
          <w:cs/>
        </w:rPr>
        <w:t>/255</w:t>
      </w:r>
      <w:r w:rsidR="000A58AD" w:rsidRPr="00630DAB">
        <w:rPr>
          <w:rFonts w:asciiTheme="majorBidi" w:hAnsiTheme="majorBidi" w:cstheme="majorBidi"/>
          <w:sz w:val="32"/>
          <w:szCs w:val="32"/>
        </w:rPr>
        <w:t>9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A52012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A52012" w:rsidRPr="00630DAB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A52012" w:rsidRPr="00630DAB">
        <w:rPr>
          <w:rFonts w:asciiTheme="majorBidi" w:hAnsiTheme="majorBidi" w:cstheme="majorBidi"/>
          <w:sz w:val="32"/>
          <w:szCs w:val="32"/>
        </w:rPr>
        <w:t>2</w:t>
      </w:r>
      <w:r w:rsidR="00A52012" w:rsidRPr="00630DA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0A58AD" w:rsidRPr="00630DAB">
        <w:rPr>
          <w:rFonts w:asciiTheme="majorBidi" w:hAnsiTheme="majorBidi" w:cstheme="majorBidi"/>
          <w:sz w:val="32"/>
          <w:szCs w:val="32"/>
        </w:rPr>
        <w:t>2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23D20" w:rsidRPr="00630DAB">
        <w:rPr>
          <w:rFonts w:asciiTheme="majorBidi" w:hAnsiTheme="majorBidi" w:cstheme="majorBidi"/>
          <w:sz w:val="32"/>
          <w:szCs w:val="32"/>
        </w:rPr>
        <w:t>2559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560CF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</w:t>
      </w:r>
      <w:r w:rsidR="00A40D3F" w:rsidRPr="00630DAB">
        <w:rPr>
          <w:rFonts w:asciiTheme="majorBidi" w:hAnsiTheme="majorBidi" w:cstheme="majorBidi"/>
          <w:sz w:val="32"/>
          <w:szCs w:val="32"/>
          <w:cs/>
        </w:rPr>
        <w:t>จกรรม เหตุการณ์และสถานการณ์ใหม่</w:t>
      </w:r>
      <w:r w:rsidRPr="00630DAB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560CF" w:rsidRPr="00630DAB" w:rsidRDefault="000560CF" w:rsidP="00CC567E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805CAB" w:rsidRPr="00630DAB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:rsidR="000560CF" w:rsidRPr="00630DAB" w:rsidRDefault="004B45D7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6F6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B3417D" w:rsidRPr="00630DA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Pr="00630DAB">
        <w:rPr>
          <w:rFonts w:asciiTheme="majorBidi" w:hAnsiTheme="majorBidi" w:cstheme="majorBidi"/>
          <w:sz w:val="32"/>
          <w:szCs w:val="32"/>
        </w:rPr>
        <w:t>2560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7854F0" w:rsidRPr="00630DAB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630DAB">
        <w:rPr>
          <w:rFonts w:asciiTheme="majorBidi" w:hAnsiTheme="majorBidi" w:cstheme="majorBidi"/>
          <w:sz w:val="32"/>
          <w:szCs w:val="32"/>
        </w:rPr>
        <w:t xml:space="preserve">1 </w:t>
      </w:r>
      <w:r w:rsidRPr="00630DA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30DAB">
        <w:rPr>
          <w:rFonts w:asciiTheme="majorBidi" w:hAnsiTheme="majorBidi" w:cstheme="majorBidi"/>
          <w:sz w:val="32"/>
          <w:szCs w:val="32"/>
        </w:rPr>
        <w:t xml:space="preserve"> 2561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มาตรฐานการรายงานทางการเงินที่จะมีผลบังคับใช้ในอนาคต 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ในระหว่างงวด สภาวิชาชีพบัญชีได้ประกาศใช้มาตรฐานการรายงานทางการเงิน ฉบับที่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15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    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630DAB">
        <w:rPr>
          <w:rFonts w:asciiTheme="majorBidi" w:hAnsiTheme="majorBidi" w:cstheme="majorBidi"/>
          <w:sz w:val="32"/>
          <w:szCs w:val="32"/>
        </w:rPr>
        <w:t xml:space="preserve"> 2562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12CE" w:rsidRPr="00630DAB">
        <w:rPr>
          <w:rFonts w:asciiTheme="majorBidi" w:hAnsiTheme="majorBidi" w:cstheme="majorBidi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กลุ่มเครื่องมือทางการเงินจำนวน 5 ฉบับ ซึ่งมีผลบังคับใช้สำหรับงบการเงินที่มีรอบระยะเวลาบัญชีเริ่มในหรือหลังวันที่ 1 มกราคม 2563 </w:t>
      </w:r>
      <w:r w:rsidRPr="00630DAB">
        <w:rPr>
          <w:rFonts w:asciiTheme="majorBidi" w:hAnsiTheme="majorBidi" w:cstheme="majorBidi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B3417D" w:rsidRPr="00630DAB" w:rsidRDefault="00B3417D" w:rsidP="00CC567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 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15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30DAB">
        <w:rPr>
          <w:rFonts w:asciiTheme="majorBidi" w:hAnsiTheme="majorBidi" w:cstheme="majorBidi"/>
          <w:sz w:val="32"/>
          <w:szCs w:val="32"/>
        </w:rPr>
        <w:t xml:space="preserve">11 </w:t>
      </w:r>
      <w:r w:rsidRPr="00630DAB">
        <w:rPr>
          <w:rFonts w:asciiTheme="majorBidi" w:hAnsiTheme="majorBidi" w:cstheme="majorBidi"/>
          <w:sz w:val="32"/>
          <w:szCs w:val="32"/>
          <w:cs/>
        </w:rPr>
        <w:t>เรื่อง สัญญาก่อสร้าง มาตรฐานการบัญชี ฉบับที่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18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630DAB">
        <w:rPr>
          <w:rFonts w:asciiTheme="majorBidi" w:hAnsiTheme="majorBidi" w:cstheme="majorBidi"/>
          <w:sz w:val="32"/>
          <w:szCs w:val="32"/>
        </w:rPr>
        <w:t xml:space="preserve">5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630DAB">
        <w:rPr>
          <w:rFonts w:asciiTheme="majorBidi" w:hAnsiTheme="majorBidi" w:cstheme="majorBidi"/>
          <w:sz w:val="32"/>
          <w:szCs w:val="32"/>
          <w:cs/>
        </w:rPr>
        <w:tab/>
      </w:r>
    </w:p>
    <w:p w:rsidR="00EA4BD9" w:rsidRPr="00630DAB" w:rsidRDefault="00EA4BD9" w:rsidP="00CC567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A4BD9" w:rsidRPr="00630DAB" w:rsidRDefault="00EA4BD9" w:rsidP="00CC567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EA4BD9" w:rsidRPr="00630DAB" w:rsidRDefault="00EA4BD9" w:rsidP="00CC56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30DAB">
        <w:rPr>
          <w:rFonts w:asciiTheme="majorBidi" w:hAnsiTheme="majorBidi" w:cstheme="majorBidi"/>
          <w:sz w:val="32"/>
          <w:szCs w:val="32"/>
        </w:rPr>
        <w:t xml:space="preserve">5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EA4BD9" w:rsidRPr="00DE4462" w:rsidTr="00AD33D5">
        <w:tc>
          <w:tcPr>
            <w:tcW w:w="7881" w:type="dxa"/>
            <w:gridSpan w:val="2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A4BD9" w:rsidRPr="00DE4462" w:rsidTr="00AD33D5">
        <w:tc>
          <w:tcPr>
            <w:tcW w:w="1962" w:type="dxa"/>
          </w:tcPr>
          <w:p w:rsidR="00EA4BD9" w:rsidRPr="00DE4462" w:rsidRDefault="00EA4BD9" w:rsidP="00AD33D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DE446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A4BD9" w:rsidRPr="00DE4462" w:rsidTr="00AD33D5">
        <w:tc>
          <w:tcPr>
            <w:tcW w:w="1962" w:type="dxa"/>
          </w:tcPr>
          <w:p w:rsidR="00EA4BD9" w:rsidRPr="00DE4462" w:rsidRDefault="00EA4BD9" w:rsidP="00AD33D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DE446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A4BD9" w:rsidRPr="00DE4462" w:rsidTr="00AD33D5">
        <w:tc>
          <w:tcPr>
            <w:tcW w:w="7881" w:type="dxa"/>
            <w:gridSpan w:val="2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A4BD9" w:rsidRPr="00DE4462" w:rsidTr="00AD33D5">
        <w:tc>
          <w:tcPr>
            <w:tcW w:w="1962" w:type="dxa"/>
          </w:tcPr>
          <w:p w:rsidR="00EA4BD9" w:rsidRPr="00DE4462" w:rsidRDefault="00DE4462" w:rsidP="00AD33D5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EA4BD9" w:rsidRPr="00DE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A4BD9" w:rsidRPr="00DE4462" w:rsidTr="00AD33D5">
        <w:tc>
          <w:tcPr>
            <w:tcW w:w="7881" w:type="dxa"/>
            <w:gridSpan w:val="2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A4BD9" w:rsidRPr="00DE4462" w:rsidTr="00AD33D5">
        <w:tc>
          <w:tcPr>
            <w:tcW w:w="1962" w:type="dxa"/>
          </w:tcPr>
          <w:p w:rsidR="00EA4BD9" w:rsidRPr="00DE4462" w:rsidRDefault="00EA4BD9" w:rsidP="00AD33D5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DE446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919" w:type="dxa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A4BD9" w:rsidRPr="00DE4462" w:rsidTr="00AD33D5">
        <w:tc>
          <w:tcPr>
            <w:tcW w:w="1962" w:type="dxa"/>
          </w:tcPr>
          <w:p w:rsidR="00EA4BD9" w:rsidRPr="00DE4462" w:rsidRDefault="00EA4BD9" w:rsidP="00AD33D5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DE4462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EA4BD9" w:rsidRPr="00DE4462" w:rsidRDefault="00EA4BD9" w:rsidP="00AD33D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46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A4BD9" w:rsidRPr="00630DAB" w:rsidRDefault="00EA4BD9" w:rsidP="00CC567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30DAB">
        <w:rPr>
          <w:rFonts w:asciiTheme="majorBidi" w:hAnsiTheme="majorBidi" w:cstheme="majorBidi"/>
          <w:sz w:val="32"/>
          <w:szCs w:val="32"/>
        </w:rPr>
        <w:t>(Business Model)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A4BD9" w:rsidRPr="00630DAB" w:rsidRDefault="00EA4BD9" w:rsidP="00CC56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0560CF" w:rsidRPr="00630DAB" w:rsidRDefault="000560CF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9956C9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งบการเงินสำหรับปีสิ้นสุดวันที่ </w:t>
      </w:r>
      <w:r w:rsidRPr="00630DAB">
        <w:rPr>
          <w:rFonts w:asciiTheme="majorBidi" w:hAnsiTheme="majorBidi" w:cstheme="majorBidi"/>
          <w:sz w:val="32"/>
          <w:szCs w:val="32"/>
        </w:rPr>
        <w:t>31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2ED1" w:rsidRPr="00630DAB">
        <w:rPr>
          <w:rFonts w:asciiTheme="majorBidi" w:hAnsiTheme="majorBidi" w:cstheme="majorBidi"/>
          <w:sz w:val="32"/>
          <w:szCs w:val="32"/>
        </w:rPr>
        <w:t>25</w:t>
      </w:r>
      <w:r w:rsidR="00B3417D" w:rsidRPr="00630DAB">
        <w:rPr>
          <w:rFonts w:asciiTheme="majorBidi" w:hAnsiTheme="majorBidi" w:cstheme="majorBidi"/>
          <w:sz w:val="32"/>
          <w:szCs w:val="32"/>
        </w:rPr>
        <w:t>60</w:t>
      </w:r>
      <w:r w:rsidR="009E3C5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3417D" w:rsidRPr="00630DAB" w:rsidRDefault="00B3417D" w:rsidP="00CC567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A7576" w:rsidRPr="00630DAB" w:rsidRDefault="00C92DCD" w:rsidP="00CC567E">
      <w:pPr>
        <w:tabs>
          <w:tab w:val="left" w:pos="900"/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42"/>
        <w:gridCol w:w="1800"/>
        <w:gridCol w:w="1758"/>
      </w:tblGrid>
      <w:tr w:rsidR="003A7576" w:rsidRPr="00630DAB" w:rsidTr="00CC567E">
        <w:tc>
          <w:tcPr>
            <w:tcW w:w="9000" w:type="dxa"/>
            <w:gridSpan w:val="3"/>
          </w:tcPr>
          <w:p w:rsidR="003A7576" w:rsidRPr="00630DAB" w:rsidRDefault="003A7576" w:rsidP="007A4971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3413B" w:rsidRPr="00630DAB" w:rsidTr="00CC567E">
        <w:tc>
          <w:tcPr>
            <w:tcW w:w="5442" w:type="dxa"/>
          </w:tcPr>
          <w:p w:rsidR="00F3413B" w:rsidRPr="00630DAB" w:rsidRDefault="00F3413B" w:rsidP="00F3413B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F3413B" w:rsidRPr="00630DAB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530DBA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58" w:type="dxa"/>
          </w:tcPr>
          <w:p w:rsidR="00F3413B" w:rsidRPr="00630DAB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30DBA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71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685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461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948,631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216,000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170,000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901,529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1,118,702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(600,081)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(838,415)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301,448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280,287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58" w:type="dxa"/>
            <w:gridSpan w:val="2"/>
            <w:tcBorders>
              <w:bottom w:val="single" w:sz="4" w:space="0" w:color="auto"/>
            </w:tcBorders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ข้อมูลเพิ่มเติมประกอบกระแสเงินสด</w:t>
            </w: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รายการที่ไม่เกี่ยวข้องกับกระแสเงินสด</w:t>
            </w: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เจ้าหนี้ค่าซื้อสินทรัพย์และสินทรัพย์ไม่มีตัวตน </w:t>
            </w:r>
          </w:p>
        </w:tc>
        <w:tc>
          <w:tcPr>
            <w:tcW w:w="1800" w:type="dxa"/>
          </w:tcPr>
          <w:p w:rsidR="00801D2C" w:rsidRPr="00630DAB" w:rsidRDefault="00812055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478</w:t>
            </w:r>
          </w:p>
        </w:tc>
      </w:tr>
    </w:tbl>
    <w:p w:rsidR="00220732" w:rsidRPr="00630DAB" w:rsidRDefault="007005A5" w:rsidP="0018414B">
      <w:pPr>
        <w:tabs>
          <w:tab w:val="left" w:pos="900"/>
          <w:tab w:val="left" w:pos="1440"/>
        </w:tabs>
        <w:spacing w:before="240" w:after="120"/>
        <w:ind w:left="544" w:hanging="544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="00A9719A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665"/>
        <w:gridCol w:w="1665"/>
      </w:tblGrid>
      <w:tr w:rsidR="00EC1B1C" w:rsidRPr="00630DAB" w:rsidTr="00C9195C">
        <w:tc>
          <w:tcPr>
            <w:tcW w:w="8970" w:type="dxa"/>
            <w:gridSpan w:val="3"/>
            <w:vAlign w:val="bottom"/>
          </w:tcPr>
          <w:p w:rsidR="00220732" w:rsidRPr="00630DAB" w:rsidRDefault="00CD788A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9195C">
        <w:tc>
          <w:tcPr>
            <w:tcW w:w="5640" w:type="dxa"/>
            <w:vAlign w:val="bottom"/>
          </w:tcPr>
          <w:p w:rsidR="00801D2C" w:rsidRPr="00630DAB" w:rsidRDefault="00801D2C" w:rsidP="00801D2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01D2C" w:rsidRPr="00630DAB" w:rsidTr="00C9195C">
        <w:tc>
          <w:tcPr>
            <w:tcW w:w="5640" w:type="dxa"/>
            <w:vAlign w:val="bottom"/>
          </w:tcPr>
          <w:p w:rsidR="00801D2C" w:rsidRPr="00630DAB" w:rsidRDefault="00801D2C" w:rsidP="00801D2C">
            <w:pPr>
              <w:tabs>
                <w:tab w:val="left" w:pos="263"/>
                <w:tab w:val="left" w:pos="900"/>
              </w:tabs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                                                                 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801D2C" w:rsidRPr="00630DAB" w:rsidRDefault="00AD33D5" w:rsidP="00801D2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491,282</w:t>
            </w:r>
          </w:p>
        </w:tc>
        <w:tc>
          <w:tcPr>
            <w:tcW w:w="1665" w:type="dxa"/>
            <w:vAlign w:val="bottom"/>
          </w:tcPr>
          <w:p w:rsidR="00801D2C" w:rsidRPr="00630DAB" w:rsidRDefault="00801D2C" w:rsidP="00801D2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743,722</w:t>
            </w:r>
          </w:p>
        </w:tc>
      </w:tr>
      <w:tr w:rsidR="00AD33D5" w:rsidRPr="00630DAB" w:rsidTr="00C9195C">
        <w:trPr>
          <w:trHeight w:val="60"/>
        </w:trPr>
        <w:tc>
          <w:tcPr>
            <w:tcW w:w="5640" w:type="dxa"/>
            <w:vAlign w:val="bottom"/>
          </w:tcPr>
          <w:p w:rsidR="00AD33D5" w:rsidRPr="00630DAB" w:rsidRDefault="00AD33D5" w:rsidP="00AD33D5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130</w:t>
            </w:r>
            <w:r w:rsidR="007D6870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99,900</w:t>
            </w:r>
          </w:p>
        </w:tc>
      </w:tr>
      <w:tr w:rsidR="00AD33D5" w:rsidRPr="00630DAB" w:rsidTr="00C9195C">
        <w:tc>
          <w:tcPr>
            <w:tcW w:w="5640" w:type="dxa"/>
            <w:vAlign w:val="bottom"/>
          </w:tcPr>
          <w:p w:rsidR="00AD33D5" w:rsidRPr="00630DAB" w:rsidRDefault="00AD33D5" w:rsidP="00AD33D5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622,004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843,622</w:t>
            </w:r>
          </w:p>
        </w:tc>
      </w:tr>
      <w:tr w:rsidR="00AD33D5" w:rsidRPr="00630DAB" w:rsidTr="00C9195C">
        <w:tc>
          <w:tcPr>
            <w:tcW w:w="5640" w:type="dxa"/>
            <w:vAlign w:val="bottom"/>
          </w:tcPr>
          <w:p w:rsidR="00AD33D5" w:rsidRPr="00630DAB" w:rsidRDefault="00AD33D5" w:rsidP="00AD33D5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(95,960)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(64,692)</w:t>
            </w:r>
          </w:p>
        </w:tc>
      </w:tr>
      <w:tr w:rsidR="00AD33D5" w:rsidRPr="00630DAB" w:rsidTr="00C9195C">
        <w:tc>
          <w:tcPr>
            <w:tcW w:w="5640" w:type="dxa"/>
            <w:vAlign w:val="bottom"/>
          </w:tcPr>
          <w:p w:rsidR="00AD33D5" w:rsidRPr="00630DAB" w:rsidRDefault="00AD33D5" w:rsidP="00AD33D5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ลูกหนี้สำนักหักบัญชีและบริษัทหลักทรัพย์ 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526,044</w:t>
            </w:r>
          </w:p>
        </w:tc>
        <w:tc>
          <w:tcPr>
            <w:tcW w:w="1665" w:type="dxa"/>
            <w:vAlign w:val="bottom"/>
          </w:tcPr>
          <w:p w:rsidR="00AD33D5" w:rsidRPr="00630DAB" w:rsidRDefault="00AD33D5" w:rsidP="00AD33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778,930</w:t>
            </w:r>
          </w:p>
        </w:tc>
      </w:tr>
    </w:tbl>
    <w:p w:rsidR="00801D2C" w:rsidRPr="00630DAB" w:rsidRDefault="00801D2C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01D2C" w:rsidRPr="00630DAB" w:rsidRDefault="00801D2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20732" w:rsidRPr="00630DAB" w:rsidRDefault="00E14754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7"/>
        <w:gridCol w:w="1630"/>
        <w:gridCol w:w="1631"/>
      </w:tblGrid>
      <w:tr w:rsidR="00EC1B1C" w:rsidRPr="00630DAB" w:rsidTr="00C9195C">
        <w:tc>
          <w:tcPr>
            <w:tcW w:w="9018" w:type="dxa"/>
            <w:gridSpan w:val="3"/>
          </w:tcPr>
          <w:p w:rsidR="00220732" w:rsidRPr="00630DAB" w:rsidRDefault="003619D2" w:rsidP="0059060C">
            <w:pPr>
              <w:tabs>
                <w:tab w:val="left" w:pos="-18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9195C">
        <w:tc>
          <w:tcPr>
            <w:tcW w:w="5757" w:type="dxa"/>
          </w:tcPr>
          <w:p w:rsidR="00801D2C" w:rsidRPr="00630DAB" w:rsidRDefault="00801D2C" w:rsidP="00801D2C">
            <w:pPr>
              <w:tabs>
                <w:tab w:val="left" w:pos="-18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31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01D2C" w:rsidRPr="00630DAB" w:rsidTr="00C9195C">
        <w:tc>
          <w:tcPr>
            <w:tcW w:w="5757" w:type="dxa"/>
          </w:tcPr>
          <w:p w:rsidR="00801D2C" w:rsidRPr="00630DAB" w:rsidRDefault="00801D2C" w:rsidP="00801D2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0" w:type="dxa"/>
          </w:tcPr>
          <w:p w:rsidR="00801D2C" w:rsidRPr="00630DAB" w:rsidRDefault="00801D2C" w:rsidP="00801D2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</w:tcPr>
          <w:p w:rsidR="00801D2C" w:rsidRPr="00630DAB" w:rsidRDefault="00801D2C" w:rsidP="00801D2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974,781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1,750,002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6,759,824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8,190,551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736,513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388,315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637,982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335,070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114,076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9,283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9,223,176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10,673,221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27,777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35,326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(113,193)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(6,971)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30" w:type="dxa"/>
          </w:tcPr>
          <w:p w:rsidR="00B46D26" w:rsidRPr="00630DAB" w:rsidRDefault="00530EAE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9,137,760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10,701,576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B46D26" w:rsidRPr="00630DAB" w:rsidRDefault="00FF5E4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B46D26" w:rsidRPr="00630DAB" w:rsidRDefault="00FF5E4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B46D26" w:rsidRPr="00630DAB" w:rsidTr="00C9195C">
        <w:tc>
          <w:tcPr>
            <w:tcW w:w="5757" w:type="dxa"/>
          </w:tcPr>
          <w:p w:rsidR="00B46D26" w:rsidRPr="00630DAB" w:rsidRDefault="00B46D26" w:rsidP="00B46D26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30" w:type="dxa"/>
          </w:tcPr>
          <w:p w:rsidR="00B46D26" w:rsidRPr="00630DAB" w:rsidRDefault="00FF5E46" w:rsidP="00B46D2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9,138,125</w:t>
            </w:r>
          </w:p>
        </w:tc>
        <w:tc>
          <w:tcPr>
            <w:tcW w:w="1631" w:type="dxa"/>
            <w:vAlign w:val="bottom"/>
          </w:tcPr>
          <w:p w:rsidR="00B46D26" w:rsidRPr="00630DAB" w:rsidRDefault="00B46D26" w:rsidP="00B46D2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10,701,903</w:t>
            </w:r>
          </w:p>
        </w:tc>
      </w:tr>
    </w:tbl>
    <w:p w:rsidR="000E763B" w:rsidRPr="00630DAB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0732" w:rsidRPr="00630DAB">
        <w:rPr>
          <w:rFonts w:asciiTheme="majorBidi" w:hAnsiTheme="majorBidi" w:cstheme="majorBidi"/>
          <w:sz w:val="32"/>
          <w:szCs w:val="32"/>
        </w:rPr>
        <w:tab/>
      </w:r>
      <w:r w:rsidR="001A0609" w:rsidRPr="00630DA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C2B" w:rsidRPr="00630DAB">
        <w:rPr>
          <w:rFonts w:asciiTheme="majorBidi" w:hAnsiTheme="majorBidi" w:cstheme="majorBidi"/>
          <w:sz w:val="32"/>
          <w:szCs w:val="32"/>
        </w:rPr>
        <w:t>30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B46D26" w:rsidRPr="00630DAB">
        <w:rPr>
          <w:rFonts w:asciiTheme="majorBidi" w:hAnsiTheme="majorBidi" w:cstheme="majorBidi"/>
          <w:sz w:val="32"/>
          <w:szCs w:val="32"/>
        </w:rPr>
        <w:t xml:space="preserve"> 2561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บริษัทฯมีลูกหนี้ธุรกิจหลักทรัพย์ที่ระงับการรับรู้รายได้ตามเกณฑ์คงค้างเป็นจำนวนเงินประมาณ</w:t>
      </w:r>
      <w:r w:rsidR="00D64038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EAE" w:rsidRPr="00630DAB">
        <w:rPr>
          <w:rFonts w:asciiTheme="majorBidi" w:hAnsiTheme="majorBidi" w:cstheme="majorBidi"/>
          <w:sz w:val="32"/>
          <w:szCs w:val="32"/>
        </w:rPr>
        <w:t>113</w:t>
      </w:r>
      <w:r w:rsidR="00D64038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37C2B" w:rsidRPr="00630DAB">
        <w:rPr>
          <w:rFonts w:asciiTheme="majorBidi" w:hAnsiTheme="majorBidi" w:cstheme="majorBidi"/>
          <w:sz w:val="32"/>
          <w:szCs w:val="32"/>
        </w:rPr>
        <w:t>31</w:t>
      </w:r>
      <w:r w:rsidR="007A53A7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37C2B" w:rsidRPr="00630DAB">
        <w:rPr>
          <w:rFonts w:asciiTheme="majorBidi" w:hAnsiTheme="majorBidi" w:cstheme="majorBidi"/>
          <w:sz w:val="32"/>
          <w:szCs w:val="32"/>
        </w:rPr>
        <w:t>25</w:t>
      </w:r>
      <w:r w:rsidR="00B46D26" w:rsidRPr="00630DAB">
        <w:rPr>
          <w:rFonts w:asciiTheme="majorBidi" w:hAnsiTheme="majorBidi" w:cstheme="majorBidi"/>
          <w:sz w:val="32"/>
          <w:szCs w:val="32"/>
        </w:rPr>
        <w:t>60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46D26" w:rsidRPr="00630DAB">
        <w:rPr>
          <w:rFonts w:asciiTheme="majorBidi" w:hAnsiTheme="majorBidi" w:cstheme="majorBidi"/>
          <w:sz w:val="32"/>
          <w:szCs w:val="32"/>
        </w:rPr>
        <w:t>7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20732" w:rsidRPr="00630DAB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732" w:rsidRPr="00630DAB">
        <w:rPr>
          <w:rFonts w:asciiTheme="majorBidi" w:hAnsiTheme="majorBidi" w:cstheme="majorBidi"/>
          <w:sz w:val="32"/>
          <w:szCs w:val="32"/>
        </w:rPr>
        <w:tab/>
      </w:r>
      <w:r w:rsidR="001A0609" w:rsidRPr="00630DAB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537C2B" w:rsidRPr="00630DAB">
        <w:rPr>
          <w:rFonts w:asciiTheme="majorBidi" w:hAnsiTheme="majorBidi" w:cstheme="majorBidi"/>
          <w:sz w:val="32"/>
          <w:szCs w:val="32"/>
        </w:rPr>
        <w:t>30</w:t>
      </w:r>
      <w:r w:rsidR="00537C2B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537C2B" w:rsidRPr="00630DAB">
        <w:rPr>
          <w:rFonts w:asciiTheme="majorBidi" w:hAnsiTheme="majorBidi" w:cstheme="majorBidi"/>
          <w:sz w:val="32"/>
          <w:szCs w:val="32"/>
        </w:rPr>
        <w:t>256</w:t>
      </w:r>
      <w:r w:rsidR="00B46D26" w:rsidRPr="00630DAB">
        <w:rPr>
          <w:rFonts w:asciiTheme="majorBidi" w:hAnsiTheme="majorBidi" w:cstheme="majorBidi"/>
          <w:sz w:val="32"/>
          <w:szCs w:val="32"/>
        </w:rPr>
        <w:t>1</w:t>
      </w:r>
      <w:r w:rsidR="00C14A8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C2B" w:rsidRPr="00630DAB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D63789" w:rsidRPr="00630DAB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537C2B" w:rsidRPr="00630DAB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B46D26" w:rsidRPr="00630DAB">
        <w:rPr>
          <w:rFonts w:asciiTheme="majorBidi" w:hAnsiTheme="majorBidi" w:cstheme="majorBidi"/>
          <w:spacing w:val="2"/>
          <w:sz w:val="32"/>
          <w:szCs w:val="32"/>
        </w:rPr>
        <w:t>60</w:t>
      </w:r>
      <w:r w:rsidR="00DB29D7" w:rsidRPr="00630DAB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60"/>
        <w:gridCol w:w="1860"/>
        <w:gridCol w:w="1860"/>
      </w:tblGrid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630DAB" w:rsidRDefault="007A4045" w:rsidP="0059060C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0E763B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630DAB" w:rsidRDefault="00F3413B" w:rsidP="005906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E763B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6D26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630DAB" w:rsidRDefault="00530EAE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9,138</w:t>
            </w:r>
          </w:p>
        </w:tc>
        <w:tc>
          <w:tcPr>
            <w:tcW w:w="1860" w:type="dxa"/>
            <w:vAlign w:val="bottom"/>
          </w:tcPr>
          <w:p w:rsidR="00D63789" w:rsidRPr="00630DAB" w:rsidRDefault="00530EAE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630DAB" w:rsidRDefault="00530EAE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9,138</w:t>
            </w:r>
          </w:p>
        </w:tc>
      </w:tr>
      <w:tr w:rsidR="00B46D26" w:rsidRPr="00630DAB" w:rsidTr="00C9195C">
        <w:tc>
          <w:tcPr>
            <w:tcW w:w="3690" w:type="dxa"/>
            <w:vAlign w:val="bottom"/>
          </w:tcPr>
          <w:p w:rsidR="00B46D26" w:rsidRPr="00630DAB" w:rsidRDefault="00B46D26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B46D26" w:rsidRPr="00630DAB" w:rsidRDefault="007854F0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60" w:type="dxa"/>
            <w:vAlign w:val="bottom"/>
          </w:tcPr>
          <w:p w:rsidR="00B46D26" w:rsidRPr="00630DAB" w:rsidRDefault="007854F0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60" w:type="dxa"/>
            <w:vAlign w:val="bottom"/>
          </w:tcPr>
          <w:p w:rsidR="00B46D26" w:rsidRPr="00630DAB" w:rsidRDefault="00530EAE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630DAB" w:rsidRDefault="007854F0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D63789" w:rsidRPr="00630DAB" w:rsidRDefault="007854F0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60" w:type="dxa"/>
          </w:tcPr>
          <w:p w:rsidR="00D63789" w:rsidRPr="00630DAB" w:rsidRDefault="00530EAE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D63789" w:rsidRPr="00630DAB" w:rsidRDefault="00530EAE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9,251</w:t>
            </w:r>
          </w:p>
        </w:tc>
        <w:tc>
          <w:tcPr>
            <w:tcW w:w="1860" w:type="dxa"/>
            <w:vAlign w:val="bottom"/>
          </w:tcPr>
          <w:p w:rsidR="00D63789" w:rsidRPr="00630DAB" w:rsidRDefault="00530EAE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1860" w:type="dxa"/>
          </w:tcPr>
          <w:p w:rsidR="00D63789" w:rsidRPr="00630DAB" w:rsidRDefault="00530EAE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9,138</w:t>
            </w:r>
          </w:p>
        </w:tc>
      </w:tr>
    </w:tbl>
    <w:p w:rsidR="0095570C" w:rsidRPr="00630DAB" w:rsidRDefault="0095570C">
      <w:pPr>
        <w:rPr>
          <w:rFonts w:asciiTheme="majorBidi" w:hAnsiTheme="majorBidi" w:cstheme="majorBidi"/>
          <w:sz w:val="6"/>
          <w:szCs w:val="6"/>
        </w:rPr>
      </w:pPr>
    </w:p>
    <w:p w:rsidR="00290219" w:rsidRPr="00630DAB" w:rsidRDefault="00290219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60"/>
        <w:gridCol w:w="1860"/>
        <w:gridCol w:w="1860"/>
      </w:tblGrid>
      <w:tr w:rsidR="00EC1B1C" w:rsidRPr="00630DAB" w:rsidTr="00C9195C">
        <w:trPr>
          <w:trHeight w:val="70"/>
        </w:trPr>
        <w:tc>
          <w:tcPr>
            <w:tcW w:w="3690" w:type="dxa"/>
            <w:vAlign w:val="bottom"/>
          </w:tcPr>
          <w:p w:rsidR="00E42A6D" w:rsidRPr="00630DAB" w:rsidRDefault="00E42A6D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630DAB" w:rsidRDefault="00E42A6D" w:rsidP="0059060C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9021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ล้า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E42A6D" w:rsidRPr="00630DAB" w:rsidRDefault="00E42A6D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630DAB" w:rsidRDefault="00CF3F3A" w:rsidP="006431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B774B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E42A6D" w:rsidRPr="00630DAB" w:rsidRDefault="00E42A6D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B774B7" w:rsidRPr="00630DAB" w:rsidTr="00C9195C">
        <w:tc>
          <w:tcPr>
            <w:tcW w:w="3690" w:type="dxa"/>
            <w:vAlign w:val="bottom"/>
          </w:tcPr>
          <w:p w:rsidR="00B774B7" w:rsidRPr="00630DAB" w:rsidRDefault="00B774B7" w:rsidP="00B774B7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</w:tr>
      <w:tr w:rsidR="00B774B7" w:rsidRPr="00630DAB" w:rsidTr="00C9195C">
        <w:tc>
          <w:tcPr>
            <w:tcW w:w="3690" w:type="dxa"/>
            <w:vAlign w:val="bottom"/>
          </w:tcPr>
          <w:p w:rsidR="00B774B7" w:rsidRPr="00630DAB" w:rsidRDefault="00B774B7" w:rsidP="00B774B7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774B7" w:rsidRPr="00630DAB" w:rsidTr="00C9195C">
        <w:tc>
          <w:tcPr>
            <w:tcW w:w="3690" w:type="dxa"/>
            <w:vAlign w:val="bottom"/>
          </w:tcPr>
          <w:p w:rsidR="00B774B7" w:rsidRPr="00630DAB" w:rsidRDefault="00B774B7" w:rsidP="00B774B7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74B7" w:rsidRPr="00630DAB" w:rsidTr="00C9195C">
        <w:tc>
          <w:tcPr>
            <w:tcW w:w="3690" w:type="dxa"/>
            <w:vAlign w:val="bottom"/>
          </w:tcPr>
          <w:p w:rsidR="00B774B7" w:rsidRPr="00630DAB" w:rsidRDefault="00B774B7" w:rsidP="00B774B7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10,709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B774B7" w:rsidRPr="00630DAB" w:rsidRDefault="00B774B7" w:rsidP="00B774B7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</w:tbl>
    <w:p w:rsidR="00B774B7" w:rsidRPr="00630DAB" w:rsidRDefault="00B774B7" w:rsidP="00C9195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27730984"/>
      <w:r w:rsidRPr="00630DAB">
        <w:rPr>
          <w:rFonts w:asciiTheme="majorBidi" w:hAnsiTheme="majorBidi" w:cstheme="majorBidi"/>
          <w:b/>
          <w:bCs/>
          <w:sz w:val="32"/>
          <w:szCs w:val="32"/>
        </w:rPr>
        <w:t xml:space="preserve">4.3 </w:t>
      </w:r>
      <w:r w:rsidR="00F83C44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23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2561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คำสั่ง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3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2561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คำสั่ง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จากส่วนราชการดังกล่าว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ยกเลิกการอายัดหลักประกันบางส่วน ณ วันที่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30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2561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ลูกหนี้รายดังกล่าวมียอดหนี้คงค้าง จำนวน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106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โดยมีหลักประกันรวม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233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ล้านบาทซึ่งเป็นส่วนที่ได้รับคำสั่งอายัดทั้งจำนวน ทั้งนี้บริษัทฯอยู่ระหว่างการฟ้องร้องดำเนินคดีเรียกให้ลูกหนี้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ดังกล่าวชำระหนี้เต็มจำนวนและดำเนินการร้อง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ให้</w:t>
      </w:r>
      <w:r w:rsidR="007B1EB1">
        <w:rPr>
          <w:rFonts w:asciiTheme="majorBidi" w:hAnsiTheme="majorBidi" w:cstheme="majorBidi" w:hint="cs"/>
          <w:sz w:val="32"/>
          <w:szCs w:val="32"/>
          <w:cs/>
        </w:rPr>
        <w:t>ศาล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 xml:space="preserve">เพิกถอนการอายัดหลักประกันดังกล่าวซึ่งเป็นการใช้สิทธิตามกฎหมายที่เกี่ยวข้อง ดังนั้นเพื่อเป็นไปตามหลักความระมัดระวังบริษัทฯจึงตั้งสำรองค่าเผื่อหนี้สงสัยจะสูญจำนวนเงิน </w:t>
      </w:r>
      <w:r w:rsidR="007936B5" w:rsidRPr="00630DAB">
        <w:rPr>
          <w:rFonts w:asciiTheme="majorBidi" w:hAnsiTheme="majorBidi" w:cstheme="majorBidi"/>
          <w:sz w:val="32"/>
          <w:szCs w:val="32"/>
        </w:rPr>
        <w:t xml:space="preserve">106 </w:t>
      </w:r>
      <w:r w:rsidR="007936B5" w:rsidRPr="00630DAB">
        <w:rPr>
          <w:rFonts w:asciiTheme="majorBidi" w:hAnsiTheme="majorBidi" w:cstheme="majorBidi"/>
          <w:sz w:val="32"/>
          <w:szCs w:val="32"/>
          <w:cs/>
        </w:rPr>
        <w:t>ล้านบาทและจัดประเภทบัญชีดังกล่าวเป็นมูลหนี้จัดชั้นต่ำกว่ามาตรฐาน</w:t>
      </w:r>
      <w:r w:rsidR="00477C45" w:rsidRPr="00630DAB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</w:p>
    <w:p w:rsidR="001C705E" w:rsidRPr="00630DAB" w:rsidRDefault="00290219" w:rsidP="00C9195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74B7" w:rsidRPr="00630DA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73248" w:rsidRPr="00630DAB">
        <w:rPr>
          <w:rFonts w:asciiTheme="majorBidi" w:hAnsiTheme="majorBidi" w:cstheme="majorBidi"/>
          <w:sz w:val="32"/>
          <w:szCs w:val="32"/>
        </w:rPr>
        <w:t xml:space="preserve"> 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473248" w:rsidRPr="00630DAB">
        <w:rPr>
          <w:rFonts w:asciiTheme="majorBidi" w:hAnsiTheme="majorBidi" w:cstheme="majorBidi"/>
          <w:sz w:val="32"/>
          <w:szCs w:val="32"/>
        </w:rPr>
        <w:t xml:space="preserve"> 256</w:t>
      </w:r>
      <w:r w:rsidR="00B774B7" w:rsidRPr="00630DAB">
        <w:rPr>
          <w:rFonts w:asciiTheme="majorBidi" w:hAnsiTheme="majorBidi" w:cstheme="majorBidi"/>
          <w:sz w:val="32"/>
          <w:szCs w:val="32"/>
        </w:rPr>
        <w:t>1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630DAB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B20F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DB1" w:rsidRPr="00630DAB">
        <w:rPr>
          <w:rFonts w:asciiTheme="majorBidi" w:hAnsiTheme="majorBidi" w:cstheme="majorBidi"/>
          <w:sz w:val="32"/>
          <w:szCs w:val="32"/>
        </w:rPr>
        <w:t>737</w:t>
      </w:r>
      <w:r w:rsidR="00A47002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630DAB">
        <w:rPr>
          <w:rFonts w:asciiTheme="majorBidi" w:hAnsiTheme="majorBidi" w:cstheme="majorBidi"/>
          <w:spacing w:val="-2"/>
          <w:sz w:val="32"/>
          <w:szCs w:val="32"/>
          <w:cs/>
        </w:rPr>
        <w:t>หลักทรัพย์ที่ยืมมามีจำนวน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ประมาณ</w:t>
      </w:r>
      <w:r w:rsidR="00D14E3F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654</w:t>
      </w:r>
      <w:r w:rsidR="00460C02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211EE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25</w:t>
      </w:r>
      <w:r w:rsidR="00B774B7" w:rsidRPr="004C7A08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C36119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74B7" w:rsidRPr="004C7A08">
        <w:rPr>
          <w:rFonts w:asciiTheme="majorBidi" w:hAnsiTheme="majorBidi" w:cstheme="majorBidi"/>
          <w:spacing w:val="-2"/>
          <w:sz w:val="32"/>
          <w:szCs w:val="32"/>
        </w:rPr>
        <w:t xml:space="preserve">388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C36119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774B7" w:rsidRPr="004C7A0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14E3F" w:rsidRPr="004C7A08">
        <w:rPr>
          <w:rFonts w:asciiTheme="majorBidi" w:hAnsiTheme="majorBidi" w:cstheme="majorBidi"/>
          <w:spacing w:val="-2"/>
          <w:sz w:val="32"/>
          <w:szCs w:val="32"/>
        </w:rPr>
        <w:t>48</w:t>
      </w:r>
      <w:r w:rsidR="00E42A6D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บาท ตามลำดับ) </w:t>
      </w:r>
      <w:bookmarkStart w:id="1" w:name="_GoBack"/>
      <w:bookmarkEnd w:id="1"/>
    </w:p>
    <w:p w:rsidR="00572B2A" w:rsidRPr="00630DAB" w:rsidRDefault="00572B2A" w:rsidP="00C9195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5.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สินทรัพย์ตราสารอนุพันธ์ </w:t>
      </w:r>
      <w:r w:rsidR="00C466DB" w:rsidRPr="00630DAB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หนี้สินตราสารอนุพันธ์ </w:t>
      </w:r>
    </w:p>
    <w:p w:rsidR="004A2C58" w:rsidRPr="00630DAB" w:rsidRDefault="00127D2B" w:rsidP="004A2C58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</w:rPr>
        <w:t xml:space="preserve"> </w:t>
      </w:r>
      <w:r w:rsidR="004A2C58" w:rsidRPr="00630DAB">
        <w:rPr>
          <w:rFonts w:asciiTheme="majorBidi" w:hAnsiTheme="majorBidi" w:cstheme="majorBidi"/>
          <w:sz w:val="28"/>
          <w:szCs w:val="28"/>
        </w:rPr>
        <w:t>(</w:t>
      </w:r>
      <w:r w:rsidR="004A2C58" w:rsidRPr="00630DAB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4A2C58" w:rsidRPr="00630DA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4A2C58" w:rsidRPr="00630DAB" w:rsidTr="00C9195C">
        <w:tc>
          <w:tcPr>
            <w:tcW w:w="4680" w:type="dxa"/>
            <w:vAlign w:val="bottom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A2C58" w:rsidRPr="00630DAB" w:rsidTr="00C9195C">
        <w:tc>
          <w:tcPr>
            <w:tcW w:w="4680" w:type="dxa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A2C58" w:rsidRPr="00630DAB" w:rsidTr="00C9195C">
        <w:tc>
          <w:tcPr>
            <w:tcW w:w="4680" w:type="dxa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="00011BCB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011BCB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4E44F5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460,892</w:t>
            </w: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4E44F5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460,892</w:t>
            </w:r>
          </w:p>
        </w:tc>
      </w:tr>
    </w:tbl>
    <w:p w:rsidR="004A2C58" w:rsidRPr="00416931" w:rsidRDefault="004A2C58" w:rsidP="004A2C58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  <w:cs/>
        </w:rPr>
      </w:pPr>
      <w:r w:rsidRPr="00416931">
        <w:rPr>
          <w:rFonts w:asciiTheme="majorBidi" w:hAnsiTheme="majorBidi" w:cstheme="majorBidi"/>
          <w:vertAlign w:val="superscript"/>
        </w:rPr>
        <w:t>(1)</w:t>
      </w:r>
      <w:r w:rsidRPr="00416931">
        <w:rPr>
          <w:rFonts w:asciiTheme="majorBidi" w:hAnsiTheme="majorBidi" w:cstheme="majorBidi"/>
        </w:rPr>
        <w:tab/>
      </w:r>
      <w:r w:rsidRPr="00416931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 บันทึกรวมอยู่ใน “ลูกหนี้สำนักหักบัญชีและบริษัทหลักทรัพย์” </w:t>
      </w:r>
      <w:r w:rsidR="00003D80" w:rsidRPr="00416931">
        <w:rPr>
          <w:rFonts w:asciiTheme="majorBidi" w:hAnsiTheme="majorBidi" w:cstheme="majorBidi" w:hint="cs"/>
          <w:cs/>
        </w:rPr>
        <w:t xml:space="preserve">ณ วันที่ </w:t>
      </w:r>
      <w:r w:rsidR="00003D80" w:rsidRPr="00416931">
        <w:rPr>
          <w:rFonts w:asciiTheme="majorBidi" w:hAnsiTheme="majorBidi" w:cstheme="majorBidi"/>
        </w:rPr>
        <w:t>30</w:t>
      </w:r>
      <w:r w:rsidR="00003D80" w:rsidRPr="00416931">
        <w:rPr>
          <w:rFonts w:asciiTheme="majorBidi" w:hAnsiTheme="majorBidi" w:cstheme="majorBidi" w:hint="cs"/>
          <w:cs/>
        </w:rPr>
        <w:t xml:space="preserve"> กันยายน </w:t>
      </w:r>
      <w:r w:rsidR="00003D80" w:rsidRPr="00416931">
        <w:rPr>
          <w:rFonts w:asciiTheme="majorBidi" w:hAnsiTheme="majorBidi" w:cstheme="majorBidi"/>
        </w:rPr>
        <w:t xml:space="preserve">2561 </w:t>
      </w:r>
      <w:r w:rsidR="00003D80" w:rsidRPr="00416931">
        <w:rPr>
          <w:rFonts w:asciiTheme="majorBidi" w:hAnsiTheme="majorBidi" w:cstheme="majorBidi" w:hint="cs"/>
          <w:cs/>
        </w:rPr>
        <w:t xml:space="preserve"> </w:t>
      </w:r>
      <w:r w:rsidR="00003D80" w:rsidRPr="00416931">
        <w:rPr>
          <w:rFonts w:asciiTheme="majorBidi" w:hAnsiTheme="majorBidi" w:cstheme="majorBidi"/>
        </w:rPr>
        <w:t xml:space="preserve">: </w:t>
      </w:r>
      <w:r w:rsidR="00003D80" w:rsidRPr="00416931">
        <w:rPr>
          <w:rFonts w:asciiTheme="majorBidi" w:hAnsiTheme="majorBidi" w:cstheme="majorBidi" w:hint="cs"/>
          <w:cs/>
        </w:rPr>
        <w:t xml:space="preserve">มูลค่ายุติธรรมของสินทรัพย์และหนี้สินตราสารอนุพันธ์ </w:t>
      </w:r>
      <w:r w:rsidR="00003D80" w:rsidRPr="00416931">
        <w:rPr>
          <w:rFonts w:asciiTheme="majorBidi" w:hAnsiTheme="majorBidi" w:cstheme="majorBidi"/>
          <w:cs/>
        </w:rPr>
        <w:t>-</w:t>
      </w:r>
      <w:r w:rsidR="00003D80" w:rsidRPr="00416931">
        <w:rPr>
          <w:rFonts w:asciiTheme="majorBidi" w:hAnsiTheme="majorBidi" w:cstheme="majorBidi" w:hint="cs"/>
          <w:cs/>
        </w:rPr>
        <w:t xml:space="preserve"> สัญญาฟิวเจอร์ มีจำนวน </w:t>
      </w:r>
      <w:r w:rsidR="00015A94" w:rsidRPr="00416931">
        <w:rPr>
          <w:rFonts w:asciiTheme="majorBidi" w:hAnsiTheme="majorBidi" w:cstheme="majorBidi"/>
        </w:rPr>
        <w:t>9</w:t>
      </w:r>
      <w:r w:rsidR="00003D80" w:rsidRPr="00416931">
        <w:rPr>
          <w:rFonts w:asciiTheme="majorBidi" w:hAnsiTheme="majorBidi" w:cstheme="majorBidi"/>
        </w:rPr>
        <w:t xml:space="preserve"> </w:t>
      </w:r>
      <w:r w:rsidR="00003D80" w:rsidRPr="00416931">
        <w:rPr>
          <w:rFonts w:asciiTheme="majorBidi" w:hAnsiTheme="majorBidi" w:cstheme="majorBidi" w:hint="cs"/>
          <w:cs/>
        </w:rPr>
        <w:t xml:space="preserve">ล้านบาท และ </w:t>
      </w:r>
      <w:r w:rsidR="00003D80" w:rsidRPr="00416931">
        <w:rPr>
          <w:rFonts w:asciiTheme="majorBidi" w:hAnsiTheme="majorBidi" w:cstheme="majorBidi"/>
        </w:rPr>
        <w:t xml:space="preserve">16 </w:t>
      </w:r>
      <w:r w:rsidR="00003D80" w:rsidRPr="00416931">
        <w:rPr>
          <w:rFonts w:asciiTheme="majorBidi" w:hAnsiTheme="majorBidi" w:cstheme="majorBidi" w:hint="cs"/>
          <w:cs/>
        </w:rPr>
        <w:t>ล้านบาท ตามลำดับ</w:t>
      </w:r>
    </w:p>
    <w:p w:rsidR="00884925" w:rsidRPr="00630DAB" w:rsidRDefault="00884925">
      <w:pPr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</w:rPr>
        <w:br w:type="page"/>
      </w:r>
    </w:p>
    <w:p w:rsidR="00011BCB" w:rsidRPr="00630DAB" w:rsidRDefault="00011BCB" w:rsidP="00011BC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30DAB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630DA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011BCB" w:rsidRPr="00630DAB" w:rsidTr="00C9195C">
        <w:tc>
          <w:tcPr>
            <w:tcW w:w="4680" w:type="dxa"/>
            <w:vAlign w:val="bottom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011BCB" w:rsidRPr="00630DAB" w:rsidTr="00C9195C">
        <w:tc>
          <w:tcPr>
            <w:tcW w:w="4680" w:type="dxa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11BCB" w:rsidRPr="00630DAB" w:rsidTr="00C9195C">
        <w:tc>
          <w:tcPr>
            <w:tcW w:w="4680" w:type="dxa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011BCB" w:rsidRPr="00630DAB" w:rsidTr="00C9195C">
        <w:tc>
          <w:tcPr>
            <w:tcW w:w="4680" w:type="dxa"/>
            <w:hideMark/>
          </w:tcPr>
          <w:p w:rsidR="00011BCB" w:rsidRPr="00630DAB" w:rsidRDefault="00011BCB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03DB" w:rsidRPr="00630DAB" w:rsidTr="00C9195C">
        <w:tc>
          <w:tcPr>
            <w:tcW w:w="4680" w:type="dxa"/>
            <w:hideMark/>
          </w:tcPr>
          <w:p w:rsidR="002003DB" w:rsidRPr="00630DAB" w:rsidRDefault="002003DB" w:rsidP="002003DB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606,298</w:t>
            </w:r>
          </w:p>
        </w:tc>
      </w:tr>
      <w:tr w:rsidR="002003DB" w:rsidRPr="00630DAB" w:rsidTr="00C9195C">
        <w:tc>
          <w:tcPr>
            <w:tcW w:w="4680" w:type="dxa"/>
            <w:hideMark/>
          </w:tcPr>
          <w:p w:rsidR="002003DB" w:rsidRPr="00630DAB" w:rsidRDefault="002003DB" w:rsidP="002003DB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606,298</w:t>
            </w:r>
          </w:p>
        </w:tc>
      </w:tr>
    </w:tbl>
    <w:p w:rsidR="00011BCB" w:rsidRPr="00416931" w:rsidRDefault="00011BCB" w:rsidP="00011BCB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416931">
        <w:rPr>
          <w:rFonts w:asciiTheme="majorBidi" w:hAnsiTheme="majorBidi" w:cstheme="majorBidi"/>
          <w:vertAlign w:val="superscript"/>
        </w:rPr>
        <w:t>(1)</w:t>
      </w:r>
      <w:r w:rsidRPr="00416931">
        <w:rPr>
          <w:rFonts w:asciiTheme="majorBidi" w:hAnsiTheme="majorBidi" w:cstheme="majorBidi"/>
        </w:rPr>
        <w:tab/>
      </w:r>
      <w:r w:rsidRPr="00416931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 บันทึกรวมอยู่ใน “ลูกหนี้สำนักหักบัญชีและบริษัทหลักทรัพย์” </w:t>
      </w:r>
      <w:r w:rsidR="00015A94" w:rsidRPr="00416931">
        <w:rPr>
          <w:rFonts w:asciiTheme="majorBidi" w:hAnsiTheme="majorBidi" w:cstheme="majorBidi" w:hint="cs"/>
          <w:cs/>
        </w:rPr>
        <w:t xml:space="preserve">ณ วันที่ </w:t>
      </w:r>
      <w:r w:rsidR="00015A94" w:rsidRPr="00416931">
        <w:rPr>
          <w:rFonts w:asciiTheme="majorBidi" w:hAnsiTheme="majorBidi" w:cstheme="majorBidi"/>
        </w:rPr>
        <w:t>31</w:t>
      </w:r>
      <w:r w:rsidR="00015A94" w:rsidRPr="00416931">
        <w:rPr>
          <w:rFonts w:asciiTheme="majorBidi" w:hAnsiTheme="majorBidi" w:cstheme="majorBidi" w:hint="cs"/>
          <w:cs/>
        </w:rPr>
        <w:t xml:space="preserve"> ธันวาคม </w:t>
      </w:r>
      <w:r w:rsidR="00015A94" w:rsidRPr="00416931">
        <w:rPr>
          <w:rFonts w:asciiTheme="majorBidi" w:hAnsiTheme="majorBidi" w:cstheme="majorBidi"/>
        </w:rPr>
        <w:t xml:space="preserve">2560 </w:t>
      </w:r>
      <w:r w:rsidR="00015A94" w:rsidRPr="00416931">
        <w:rPr>
          <w:rFonts w:asciiTheme="majorBidi" w:hAnsiTheme="majorBidi" w:cstheme="majorBidi" w:hint="cs"/>
          <w:cs/>
        </w:rPr>
        <w:t xml:space="preserve"> </w:t>
      </w:r>
      <w:r w:rsidR="00015A94" w:rsidRPr="00416931">
        <w:rPr>
          <w:rFonts w:asciiTheme="majorBidi" w:hAnsiTheme="majorBidi" w:cstheme="majorBidi"/>
        </w:rPr>
        <w:t xml:space="preserve">: </w:t>
      </w:r>
      <w:r w:rsidR="00015A94" w:rsidRPr="00416931">
        <w:rPr>
          <w:rFonts w:asciiTheme="majorBidi" w:hAnsiTheme="majorBidi" w:cstheme="majorBidi" w:hint="cs"/>
          <w:cs/>
        </w:rPr>
        <w:t xml:space="preserve">มูลค่ายุติธรรมของสินทรัพย์และหนี้สินตราสารอนุพันธ์ </w:t>
      </w:r>
      <w:r w:rsidR="00015A94" w:rsidRPr="00416931">
        <w:rPr>
          <w:rFonts w:asciiTheme="majorBidi" w:hAnsiTheme="majorBidi" w:cstheme="majorBidi"/>
          <w:cs/>
        </w:rPr>
        <w:t>-</w:t>
      </w:r>
      <w:r w:rsidR="00015A94" w:rsidRPr="00416931">
        <w:rPr>
          <w:rFonts w:asciiTheme="majorBidi" w:hAnsiTheme="majorBidi" w:cstheme="majorBidi" w:hint="cs"/>
          <w:cs/>
        </w:rPr>
        <w:t xml:space="preserve"> สัญญาฟิวเจอร์ มีจำนวน </w:t>
      </w:r>
      <w:r w:rsidR="002003DB" w:rsidRPr="00416931">
        <w:rPr>
          <w:rFonts w:asciiTheme="majorBidi" w:hAnsiTheme="majorBidi" w:cstheme="majorBidi"/>
        </w:rPr>
        <w:t>7</w:t>
      </w:r>
      <w:r w:rsidR="00015A94" w:rsidRPr="00416931">
        <w:rPr>
          <w:rFonts w:asciiTheme="majorBidi" w:hAnsiTheme="majorBidi" w:cstheme="majorBidi"/>
        </w:rPr>
        <w:t xml:space="preserve"> </w:t>
      </w:r>
      <w:r w:rsidR="00015A94" w:rsidRPr="00416931">
        <w:rPr>
          <w:rFonts w:asciiTheme="majorBidi" w:hAnsiTheme="majorBidi" w:cstheme="majorBidi" w:hint="cs"/>
          <w:cs/>
        </w:rPr>
        <w:t xml:space="preserve">ล้านบาท และ </w:t>
      </w:r>
      <w:r w:rsidR="00015A94" w:rsidRPr="00416931">
        <w:rPr>
          <w:rFonts w:asciiTheme="majorBidi" w:hAnsiTheme="majorBidi" w:cstheme="majorBidi"/>
        </w:rPr>
        <w:t>1</w:t>
      </w:r>
      <w:r w:rsidR="002003DB" w:rsidRPr="00416931">
        <w:rPr>
          <w:rFonts w:asciiTheme="majorBidi" w:hAnsiTheme="majorBidi" w:cstheme="majorBidi"/>
        </w:rPr>
        <w:t>4</w:t>
      </w:r>
      <w:r w:rsidR="00015A94" w:rsidRPr="00416931">
        <w:rPr>
          <w:rFonts w:asciiTheme="majorBidi" w:hAnsiTheme="majorBidi" w:cstheme="majorBidi"/>
        </w:rPr>
        <w:t xml:space="preserve"> </w:t>
      </w:r>
      <w:r w:rsidR="00015A94" w:rsidRPr="00416931">
        <w:rPr>
          <w:rFonts w:asciiTheme="majorBidi" w:hAnsiTheme="majorBidi" w:cstheme="majorBidi" w:hint="cs"/>
          <w:cs/>
        </w:rPr>
        <w:t>ล้านบาท ตามลำดับ</w:t>
      </w:r>
    </w:p>
    <w:p w:rsidR="00027555" w:rsidRPr="00630DAB" w:rsidRDefault="00572B2A" w:rsidP="001C705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Pr="00630DAB" w:rsidRDefault="00572B2A" w:rsidP="0059060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643143" w:rsidRPr="00630DAB" w:rsidTr="00C9195C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43143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D23A70" w:rsidP="00643143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4314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0D81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D23A70" w:rsidP="000A3D6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4314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40D81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643143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ind w:left="-108" w:right="-4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ind w:lef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ind w:left="-65" w:right="-8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ind w:lef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643143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643143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30DAB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630D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decimal" w:pos="12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decimal" w:pos="12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decimal" w:pos="12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630DAB" w:rsidRDefault="00643143" w:rsidP="000A3D64">
            <w:pPr>
              <w:tabs>
                <w:tab w:val="decimal" w:pos="12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C46F9A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389</w:t>
            </w:r>
            <w:r w:rsidR="00EC597F" w:rsidRPr="00630DAB">
              <w:rPr>
                <w:rFonts w:asciiTheme="majorBidi" w:hAnsiTheme="majorBidi" w:cstheme="majorBidi"/>
              </w:rPr>
              <w:t>,</w:t>
            </w:r>
            <w:r w:rsidRPr="00630DAB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C46F9A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454</w:t>
            </w:r>
            <w:r w:rsidR="00EC597F" w:rsidRPr="00630DAB">
              <w:rPr>
                <w:rFonts w:asciiTheme="majorBidi" w:hAnsiTheme="majorBidi" w:cstheme="majorBidi"/>
              </w:rPr>
              <w:t>,</w:t>
            </w:r>
            <w:r w:rsidRPr="00630DAB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30DAB">
              <w:rPr>
                <w:rFonts w:asciiTheme="majorBidi" w:hAnsiTheme="majorBidi" w:cstheme="majorBidi"/>
              </w:rPr>
              <w:t>594,081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609,604</w:t>
            </w:r>
          </w:p>
        </w:tc>
      </w:tr>
      <w:tr w:rsidR="00504646" w:rsidRPr="00630DAB" w:rsidTr="00C9195C">
        <w:trPr>
          <w:trHeight w:val="342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C46F9A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389</w:t>
            </w:r>
            <w:r w:rsidR="00EC597F" w:rsidRPr="00630DAB">
              <w:rPr>
                <w:rFonts w:asciiTheme="majorBidi" w:hAnsiTheme="majorBidi" w:cstheme="majorBidi"/>
              </w:rPr>
              <w:t>,</w:t>
            </w:r>
            <w:r w:rsidRPr="00630DAB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C46F9A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30DAB">
              <w:rPr>
                <w:rFonts w:asciiTheme="majorBidi" w:hAnsiTheme="majorBidi" w:cstheme="majorBidi"/>
              </w:rPr>
              <w:t>454</w:t>
            </w:r>
            <w:r w:rsidR="00EC597F" w:rsidRPr="00630DAB">
              <w:rPr>
                <w:rFonts w:asciiTheme="majorBidi" w:hAnsiTheme="majorBidi" w:cstheme="majorBidi"/>
              </w:rPr>
              <w:t>,</w:t>
            </w:r>
            <w:r w:rsidRPr="00630DAB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594,081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609,604</w:t>
            </w: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64,694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15,523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30DAB">
              <w:rPr>
                <w:rFonts w:asciiTheme="majorBidi" w:hAnsiTheme="majorBidi" w:cstheme="majorBidi"/>
              </w:rPr>
              <w:t>454,503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30DAB">
              <w:rPr>
                <w:rFonts w:asciiTheme="majorBidi" w:hAnsiTheme="majorBidi" w:cstheme="majorBidi"/>
              </w:rPr>
              <w:t>609,604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30DAB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630D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1,566</w:t>
            </w: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1,566</w:t>
            </w: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1,566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84,086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30DAB">
              <w:rPr>
                <w:rFonts w:asciiTheme="majorBidi" w:hAnsiTheme="majorBidi" w:cstheme="majorBidi"/>
                <w:cs/>
              </w:rPr>
              <w:t>1</w:t>
            </w:r>
            <w:r w:rsidRPr="00630DAB">
              <w:rPr>
                <w:rFonts w:asciiTheme="majorBidi" w:hAnsiTheme="majorBidi" w:cstheme="majorBidi"/>
              </w:rPr>
              <w:t>,</w:t>
            </w:r>
            <w:r w:rsidRPr="00630DAB">
              <w:rPr>
                <w:rFonts w:asciiTheme="majorBidi" w:hAnsiTheme="majorBidi" w:cstheme="majorBidi"/>
                <w:cs/>
              </w:rPr>
              <w:t>6</w:t>
            </w:r>
            <w:r w:rsidRPr="00630DA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2,728,713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2,572,907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2,812,799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2,574,529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(2,718,700)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(2,566,417)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94,099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8,112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</w:tbl>
    <w:p w:rsidR="00FA2C05" w:rsidRPr="00630DAB" w:rsidRDefault="00FA2C05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FA2C05" w:rsidRPr="00630DAB" w:rsidTr="00C9195C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FA2C05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FA2C05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ind w:left="-108" w:right="-4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ind w:lef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ind w:left="-65" w:right="-8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ind w:lef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A2C05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C05" w:rsidRPr="00630DAB" w:rsidRDefault="00FA2C05" w:rsidP="00FF5E4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630D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14,195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(9,223)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(9,223)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5,229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4,972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tabs>
                <w:tab w:val="left" w:pos="900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  <w:tr w:rsidR="00504646" w:rsidRPr="00630DAB" w:rsidTr="00C919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EC597F" w:rsidP="00504646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553,831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</w:rPr>
              <w:t>624,254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646" w:rsidRPr="00630DAB" w:rsidRDefault="00504646" w:rsidP="0050464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</w:tr>
    </w:tbl>
    <w:p w:rsidR="00B73987" w:rsidRPr="00630DAB" w:rsidRDefault="009E30A1" w:rsidP="00C9195C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73987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630DAB" w:rsidRDefault="00B73987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50F7C" w:rsidRPr="00630DAB">
        <w:rPr>
          <w:rFonts w:asciiTheme="majorBidi" w:hAnsiTheme="majorBidi" w:cstheme="majorBidi"/>
          <w:sz w:val="32"/>
          <w:szCs w:val="32"/>
        </w:rPr>
        <w:t>30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854F0" w:rsidRPr="00630DAB">
        <w:rPr>
          <w:rFonts w:asciiTheme="majorBidi" w:hAnsiTheme="majorBidi" w:cstheme="majorBidi"/>
          <w:sz w:val="32"/>
          <w:szCs w:val="32"/>
        </w:rPr>
        <w:t>2561</w:t>
      </w:r>
      <w:r w:rsidR="003E187B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0F7C" w:rsidRPr="00630DAB">
        <w:rPr>
          <w:rFonts w:asciiTheme="majorBidi" w:hAnsiTheme="majorBidi" w:cstheme="majorBidi"/>
          <w:sz w:val="32"/>
          <w:szCs w:val="32"/>
        </w:rPr>
        <w:t>31</w:t>
      </w:r>
      <w:r w:rsidR="003E187B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54F0" w:rsidRPr="00630DAB">
        <w:rPr>
          <w:rFonts w:asciiTheme="majorBidi" w:hAnsiTheme="majorBidi" w:cstheme="majorBidi"/>
          <w:sz w:val="32"/>
          <w:szCs w:val="32"/>
        </w:rPr>
        <w:t>2560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E42A6D" w:rsidRPr="00630DAB" w:rsidRDefault="00E42A6D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57E3E" w:rsidRPr="00630DAB">
        <w:rPr>
          <w:rFonts w:asciiTheme="majorBidi" w:hAnsiTheme="majorBidi" w:cstheme="majorBidi"/>
          <w:sz w:val="28"/>
          <w:szCs w:val="28"/>
          <w:cs/>
        </w:rPr>
        <w:t>พัน</w:t>
      </w:r>
      <w:r w:rsidRPr="00630DA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42A6D" w:rsidRPr="00630DAB" w:rsidRDefault="00F50F7C" w:rsidP="00643143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630DAB" w:rsidRDefault="00775B32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4FA7" w:rsidRPr="00630DAB" w:rsidTr="00C9195C">
        <w:tc>
          <w:tcPr>
            <w:tcW w:w="3251" w:type="dxa"/>
            <w:vAlign w:val="bottom"/>
          </w:tcPr>
          <w:p w:rsidR="006B4FA7" w:rsidRPr="00630DAB" w:rsidRDefault="006B4FA7" w:rsidP="006B4FA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84,086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84,086</w:t>
            </w:r>
          </w:p>
        </w:tc>
      </w:tr>
      <w:tr w:rsidR="006B4FA7" w:rsidRPr="00630DAB" w:rsidTr="00C9195C">
        <w:tc>
          <w:tcPr>
            <w:tcW w:w="3251" w:type="dxa"/>
            <w:vAlign w:val="bottom"/>
          </w:tcPr>
          <w:p w:rsidR="006B4FA7" w:rsidRPr="00630DAB" w:rsidRDefault="006B4FA7" w:rsidP="006B4FA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2,728,713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2,728,713</w:t>
            </w:r>
          </w:p>
        </w:tc>
      </w:tr>
      <w:tr w:rsidR="006B4FA7" w:rsidRPr="00630DAB" w:rsidTr="00C9195C">
        <w:tc>
          <w:tcPr>
            <w:tcW w:w="3251" w:type="dxa"/>
            <w:vAlign w:val="bottom"/>
          </w:tcPr>
          <w:p w:rsidR="006B4FA7" w:rsidRPr="00630DAB" w:rsidRDefault="006B4FA7" w:rsidP="006B4FA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(2,718,700)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(2,718,700)</w:t>
            </w:r>
          </w:p>
        </w:tc>
      </w:tr>
      <w:tr w:rsidR="006B4FA7" w:rsidRPr="00630DAB" w:rsidTr="00C9195C">
        <w:tc>
          <w:tcPr>
            <w:tcW w:w="3251" w:type="dxa"/>
            <w:vAlign w:val="bottom"/>
          </w:tcPr>
          <w:p w:rsidR="006B4FA7" w:rsidRPr="00630DAB" w:rsidRDefault="006B4FA7" w:rsidP="006B4FA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94,099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6B4FA7" w:rsidRPr="00630DAB" w:rsidRDefault="006B4FA7" w:rsidP="006B4FA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6B4FA7" w:rsidRPr="00630DAB" w:rsidRDefault="006B4FA7" w:rsidP="006B4FA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94,099</w:t>
            </w:r>
          </w:p>
        </w:tc>
      </w:tr>
    </w:tbl>
    <w:p w:rsidR="00B73987" w:rsidRPr="00630DAB" w:rsidRDefault="00B73987" w:rsidP="00C9195C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57E3E" w:rsidRPr="00630DAB">
        <w:rPr>
          <w:rFonts w:asciiTheme="majorBidi" w:hAnsiTheme="majorBidi" w:cstheme="majorBidi"/>
          <w:sz w:val="28"/>
          <w:szCs w:val="28"/>
          <w:cs/>
        </w:rPr>
        <w:t>พัน</w:t>
      </w:r>
      <w:r w:rsidRPr="00630DA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630DAB" w:rsidRDefault="00775B32" w:rsidP="00527820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DB0938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630DAB" w:rsidRDefault="00DB0938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98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398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B0938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7820" w:rsidRPr="00630DAB" w:rsidTr="00C9195C">
        <w:tc>
          <w:tcPr>
            <w:tcW w:w="3251" w:type="dxa"/>
            <w:vAlign w:val="bottom"/>
          </w:tcPr>
          <w:p w:rsidR="00527820" w:rsidRPr="00630DAB" w:rsidRDefault="00527820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,622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,622</w:t>
            </w:r>
          </w:p>
        </w:tc>
      </w:tr>
      <w:tr w:rsidR="00527820" w:rsidRPr="00630DAB" w:rsidTr="00C9195C">
        <w:tc>
          <w:tcPr>
            <w:tcW w:w="3251" w:type="dxa"/>
            <w:vAlign w:val="bottom"/>
          </w:tcPr>
          <w:p w:rsidR="00527820" w:rsidRPr="00630DAB" w:rsidRDefault="00527820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</w:tr>
      <w:tr w:rsidR="00527820" w:rsidRPr="00630DAB" w:rsidTr="00C9195C">
        <w:tc>
          <w:tcPr>
            <w:tcW w:w="3251" w:type="dxa"/>
            <w:vAlign w:val="bottom"/>
          </w:tcPr>
          <w:p w:rsidR="00527820" w:rsidRPr="00630DAB" w:rsidRDefault="00527820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(2,566,417)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(2,566,417)</w:t>
            </w:r>
          </w:p>
        </w:tc>
      </w:tr>
      <w:tr w:rsidR="00527820" w:rsidRPr="00630DAB" w:rsidTr="00C9195C">
        <w:tc>
          <w:tcPr>
            <w:tcW w:w="3251" w:type="dxa"/>
            <w:vAlign w:val="bottom"/>
          </w:tcPr>
          <w:p w:rsidR="00527820" w:rsidRPr="00630DAB" w:rsidRDefault="00527820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8,112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527820" w:rsidRPr="00630DAB" w:rsidRDefault="00527820" w:rsidP="0052782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527820" w:rsidRPr="00630DAB" w:rsidRDefault="00527820" w:rsidP="0052782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8,112</w:t>
            </w:r>
          </w:p>
        </w:tc>
      </w:tr>
    </w:tbl>
    <w:p w:rsidR="00027555" w:rsidRPr="00630DAB" w:rsidRDefault="00C15AA1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3987" w:rsidRPr="00630DA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9C4031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="00585150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9C40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(ต่ำกว่าทุน) 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3"/>
        <w:gridCol w:w="1983"/>
        <w:gridCol w:w="1979"/>
      </w:tblGrid>
      <w:tr w:rsidR="00EC1B1C" w:rsidRPr="00630DAB" w:rsidTr="00C9195C">
        <w:tc>
          <w:tcPr>
            <w:tcW w:w="5103" w:type="dxa"/>
            <w:vAlign w:val="bottom"/>
          </w:tcPr>
          <w:p w:rsidR="009922C2" w:rsidRPr="00630DAB" w:rsidRDefault="009922C2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vAlign w:val="bottom"/>
          </w:tcPr>
          <w:p w:rsidR="009922C2" w:rsidRPr="00630DAB" w:rsidRDefault="009922C2" w:rsidP="005906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AD577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103" w:type="dxa"/>
            <w:vAlign w:val="bottom"/>
          </w:tcPr>
          <w:p w:rsidR="00E42A6D" w:rsidRPr="00630DAB" w:rsidRDefault="00E42A6D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:rsidR="00E42A6D" w:rsidRPr="00630DAB" w:rsidRDefault="002A597B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742DA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1A65A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="00AD577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                              สิ้นสุดวันที่                </w:t>
            </w:r>
            <w:r w:rsidR="00CF3F3A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CF3F3A"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79" w:type="dxa"/>
            <w:vAlign w:val="bottom"/>
          </w:tcPr>
          <w:p w:rsidR="005F37FB" w:rsidRPr="00630DAB" w:rsidRDefault="00AD5771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                                  สิ้นสุดวันที่</w:t>
            </w:r>
            <w:r w:rsidR="005F37FB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E42A6D" w:rsidRPr="00630DAB" w:rsidRDefault="00CF3F3A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27820" w:rsidRPr="00630DAB" w:rsidTr="00C9195C">
        <w:trPr>
          <w:trHeight w:val="126"/>
        </w:trPr>
        <w:tc>
          <w:tcPr>
            <w:tcW w:w="5103" w:type="dxa"/>
          </w:tcPr>
          <w:p w:rsidR="00527820" w:rsidRPr="00630DAB" w:rsidRDefault="00527820" w:rsidP="005278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79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(1,492)</w:t>
            </w:r>
          </w:p>
        </w:tc>
      </w:tr>
      <w:tr w:rsidR="00527820" w:rsidRPr="00630DAB" w:rsidTr="00C9195C">
        <w:tc>
          <w:tcPr>
            <w:tcW w:w="5103" w:type="dxa"/>
          </w:tcPr>
          <w:p w:rsidR="00527820" w:rsidRPr="00630DAB" w:rsidRDefault="00527820" w:rsidP="005278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820" w:rsidRPr="00630DAB" w:rsidTr="00C9195C">
        <w:tc>
          <w:tcPr>
            <w:tcW w:w="5103" w:type="dxa"/>
          </w:tcPr>
          <w:p w:rsidR="00527820" w:rsidRPr="00630DAB" w:rsidRDefault="00527820" w:rsidP="00527820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</w:tr>
      <w:tr w:rsidR="00527820" w:rsidRPr="00630DAB" w:rsidTr="00C9195C">
        <w:tc>
          <w:tcPr>
            <w:tcW w:w="5103" w:type="dxa"/>
          </w:tcPr>
          <w:p w:rsidR="00527820" w:rsidRPr="00630DAB" w:rsidRDefault="00527820" w:rsidP="00527820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79" w:type="dxa"/>
          </w:tcPr>
          <w:p w:rsidR="00527820" w:rsidRPr="00630DAB" w:rsidRDefault="00527820" w:rsidP="0052782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527820" w:rsidRPr="00630DAB" w:rsidTr="00C9195C">
        <w:tc>
          <w:tcPr>
            <w:tcW w:w="5103" w:type="dxa"/>
          </w:tcPr>
          <w:p w:rsidR="00527820" w:rsidRPr="00630DAB" w:rsidRDefault="00527820" w:rsidP="00527820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527820" w:rsidRPr="00630DAB" w:rsidRDefault="00527820" w:rsidP="005278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</w:tr>
      <w:tr w:rsidR="00527820" w:rsidRPr="00630DAB" w:rsidTr="00C9195C">
        <w:tc>
          <w:tcPr>
            <w:tcW w:w="5103" w:type="dxa"/>
          </w:tcPr>
          <w:p w:rsidR="00527820" w:rsidRPr="00630DAB" w:rsidRDefault="00527820" w:rsidP="005278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3" w:type="dxa"/>
          </w:tcPr>
          <w:p w:rsidR="00527820" w:rsidRPr="00630DAB" w:rsidRDefault="00527820" w:rsidP="0052782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527820" w:rsidRPr="00630DAB" w:rsidRDefault="00527820" w:rsidP="0052782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:rsidR="008C4430" w:rsidRPr="00630DAB" w:rsidRDefault="00C15AA1" w:rsidP="00C9195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E3250A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250A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4430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8C4430" w:rsidRPr="00630DAB" w:rsidRDefault="008C4430" w:rsidP="00C9195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cs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Pr="00630DAB">
        <w:rPr>
          <w:rFonts w:asciiTheme="majorBidi" w:hAnsiTheme="majorBidi" w:cstheme="majorBidi"/>
          <w:b w:val="0"/>
          <w:bCs w:val="0"/>
          <w:cs/>
        </w:rPr>
        <w:t>รายการเปลี่ยนแปลงของบัญชีอาคารและอุปกรณ์สำหรับงวด</w:t>
      </w:r>
      <w:r w:rsidR="001A65A1" w:rsidRPr="00630DAB">
        <w:rPr>
          <w:rFonts w:asciiTheme="majorBidi" w:hAnsiTheme="majorBidi" w:cstheme="majorBidi"/>
          <w:b w:val="0"/>
          <w:bCs w:val="0"/>
          <w:cs/>
          <w:lang w:val="en-US"/>
        </w:rPr>
        <w:t>เก้า</w:t>
      </w:r>
      <w:r w:rsidRPr="00630DAB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0A70F3" w:rsidRPr="00630DAB">
        <w:rPr>
          <w:rFonts w:asciiTheme="majorBidi" w:hAnsiTheme="majorBidi" w:cstheme="majorBidi"/>
          <w:b w:val="0"/>
          <w:bCs w:val="0"/>
          <w:cs/>
        </w:rPr>
        <w:t>30</w:t>
      </w:r>
      <w:r w:rsidR="00820AF8" w:rsidRPr="00630DAB">
        <w:rPr>
          <w:rFonts w:asciiTheme="majorBidi" w:hAnsiTheme="majorBidi" w:cstheme="majorBidi"/>
          <w:b w:val="0"/>
          <w:bCs w:val="0"/>
          <w:cs/>
        </w:rPr>
        <w:t xml:space="preserve"> กันยายน </w:t>
      </w:r>
      <w:r w:rsidR="000A70F3" w:rsidRPr="00630DAB">
        <w:rPr>
          <w:rFonts w:asciiTheme="majorBidi" w:hAnsiTheme="majorBidi" w:cstheme="majorBidi"/>
          <w:b w:val="0"/>
          <w:bCs w:val="0"/>
          <w:cs/>
        </w:rPr>
        <w:t>256</w:t>
      </w:r>
      <w:r w:rsidR="000A5FCB" w:rsidRPr="00630DAB">
        <w:rPr>
          <w:rFonts w:asciiTheme="majorBidi" w:hAnsiTheme="majorBidi" w:cstheme="majorBidi"/>
          <w:b w:val="0"/>
          <w:bCs w:val="0"/>
          <w:cs/>
        </w:rPr>
        <w:t>1</w:t>
      </w:r>
      <w:r w:rsidRPr="00630DAB">
        <w:rPr>
          <w:rFonts w:asciiTheme="majorBidi" w:hAnsiTheme="majorBidi" w:cstheme="majorBidi"/>
          <w:b w:val="0"/>
          <w:bCs w:val="0"/>
          <w:cs/>
        </w:rPr>
        <w:t xml:space="preserve"> สรุปได้ดังนี้</w:t>
      </w:r>
    </w:p>
    <w:p w:rsidR="008C4430" w:rsidRPr="00630DAB" w:rsidRDefault="008C4430" w:rsidP="0059060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701"/>
      </w:tblGrid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91503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C4430" w:rsidRPr="00630DAB" w:rsidRDefault="003A5C73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915038" w:rsidRPr="00630DAB">
              <w:rPr>
                <w:rFonts w:asciiTheme="majorBidi" w:hAnsiTheme="majorBidi" w:cstheme="majorBidi"/>
                <w:sz w:val="28"/>
                <w:szCs w:val="28"/>
              </w:rPr>
              <w:t>515,100</w:t>
            </w:r>
          </w:p>
        </w:tc>
      </w:tr>
      <w:tr w:rsidR="007D004D" w:rsidRPr="00630DAB" w:rsidTr="00C9195C">
        <w:tc>
          <w:tcPr>
            <w:tcW w:w="7530" w:type="dxa"/>
            <w:vAlign w:val="bottom"/>
          </w:tcPr>
          <w:p w:rsidR="007D004D" w:rsidRPr="00630DAB" w:rsidRDefault="007D004D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vAlign w:val="bottom"/>
          </w:tcPr>
          <w:p w:rsidR="007D004D" w:rsidRPr="00630DAB" w:rsidRDefault="00CE5053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19,030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20041A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ขาย/</w:t>
            </w:r>
            <w:r w:rsidR="007D004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630DAB" w:rsidRDefault="00CE5053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(8,382)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256</w:t>
            </w:r>
            <w:r w:rsidR="0091503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C4430" w:rsidRPr="00630DAB" w:rsidRDefault="00CE5053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525,748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256</w:t>
            </w:r>
            <w:r w:rsidR="0091503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C4430" w:rsidRPr="00630DAB" w:rsidRDefault="00915038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399,710</w:t>
            </w:r>
          </w:p>
        </w:tc>
      </w:tr>
      <w:tr w:rsidR="00765367" w:rsidRPr="00630DAB" w:rsidTr="00C9195C">
        <w:tc>
          <w:tcPr>
            <w:tcW w:w="7530" w:type="dxa"/>
            <w:vAlign w:val="bottom"/>
          </w:tcPr>
          <w:p w:rsidR="00765367" w:rsidRPr="00630DAB" w:rsidRDefault="00765367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:rsidR="00765367" w:rsidRPr="00630DAB" w:rsidRDefault="00CE5053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34,833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BC1A9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</w:t>
            </w:r>
            <w:r w:rsidR="0076536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ับส่วนที่</w:t>
            </w:r>
            <w:r w:rsidR="0020041A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ขาย/</w:t>
            </w:r>
            <w:r w:rsidR="0076536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630DAB" w:rsidRDefault="00CE5053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(7,997)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20041A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</w:t>
            </w:r>
            <w:r w:rsidR="0091503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C4430" w:rsidRPr="00630DAB" w:rsidRDefault="00CE5053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426,546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20AF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20041A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</w:t>
            </w:r>
            <w:r w:rsidR="0091503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C4430" w:rsidRPr="00630DAB" w:rsidRDefault="00CE5053" w:rsidP="0059060C">
            <w:pPr>
              <w:pBdr>
                <w:bottom w:val="doub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99,202</w:t>
            </w:r>
          </w:p>
        </w:tc>
      </w:tr>
    </w:tbl>
    <w:p w:rsidR="00FA2C05" w:rsidRPr="00630DAB" w:rsidRDefault="00FA2C05" w:rsidP="00611E41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FA2C05" w:rsidRPr="00630DAB" w:rsidRDefault="00FA2C0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630DAB" w:rsidRDefault="00C15AA1" w:rsidP="00C9195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8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345FFA" w:rsidRPr="00630DAB" w:rsidRDefault="00345FFA" w:rsidP="00C9195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>ค่าใช้จ่ายภาษีเงินได้สำหรับ</w:t>
      </w:r>
      <w:r w:rsidR="003714EC" w:rsidRPr="00630DAB">
        <w:rPr>
          <w:rFonts w:asciiTheme="majorBidi" w:hAnsiTheme="majorBidi" w:cstheme="majorBidi"/>
          <w:b w:val="0"/>
          <w:bCs w:val="0"/>
          <w:cs/>
          <w:lang w:val="en-US"/>
        </w:rPr>
        <w:t>งวดสามเดือน</w:t>
      </w:r>
      <w:r w:rsidR="00DD0411" w:rsidRPr="00630DAB">
        <w:rPr>
          <w:rFonts w:asciiTheme="majorBidi" w:hAnsiTheme="majorBidi" w:cstheme="majorBidi"/>
          <w:b w:val="0"/>
          <w:bCs w:val="0"/>
          <w:cs/>
          <w:lang w:val="en-US"/>
        </w:rPr>
        <w:t>และเก้าเดือน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สิ้นสุดวันที่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30</w:t>
      </w:r>
      <w:r w:rsidR="00820AF8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กันยายน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256</w:t>
      </w:r>
      <w:r w:rsidR="000A5FCB" w:rsidRPr="00630DAB">
        <w:rPr>
          <w:rFonts w:asciiTheme="majorBidi" w:hAnsiTheme="majorBidi" w:cstheme="majorBidi"/>
          <w:b w:val="0"/>
          <w:bCs w:val="0"/>
          <w:lang w:val="en-US"/>
        </w:rPr>
        <w:t>1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25</w:t>
      </w:r>
      <w:r w:rsidR="000A5FCB" w:rsidRPr="00630DAB">
        <w:rPr>
          <w:rFonts w:asciiTheme="majorBidi" w:hAnsiTheme="majorBidi" w:cstheme="majorBidi"/>
          <w:b w:val="0"/>
          <w:bCs w:val="0"/>
          <w:lang w:val="en-US"/>
        </w:rPr>
        <w:t>60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C08DD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AC08DD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E1BA5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5FCB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A5FCB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E1BA5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5FCB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A5FCB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630DAB" w:rsidRDefault="00382B01" w:rsidP="000A3D64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E090C" w:rsidRPr="00630DAB" w:rsidTr="00C9195C">
        <w:tc>
          <w:tcPr>
            <w:tcW w:w="4500" w:type="dxa"/>
            <w:vAlign w:val="bottom"/>
          </w:tcPr>
          <w:p w:rsidR="00FE090C" w:rsidRPr="00630DAB" w:rsidRDefault="00FE090C" w:rsidP="00FE090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FE090C" w:rsidRPr="00630DAB" w:rsidRDefault="007854F0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16,722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30,813</w:t>
            </w:r>
          </w:p>
        </w:tc>
        <w:tc>
          <w:tcPr>
            <w:tcW w:w="1170" w:type="dxa"/>
            <w:vAlign w:val="bottom"/>
          </w:tcPr>
          <w:p w:rsidR="00FE090C" w:rsidRPr="00630DAB" w:rsidRDefault="007854F0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89,384</w:t>
            </w:r>
          </w:p>
        </w:tc>
      </w:tr>
      <w:tr w:rsidR="00FE090C" w:rsidRPr="00630DAB" w:rsidTr="00C9195C">
        <w:tc>
          <w:tcPr>
            <w:tcW w:w="4500" w:type="dxa"/>
            <w:vAlign w:val="bottom"/>
          </w:tcPr>
          <w:p w:rsidR="00FE090C" w:rsidRPr="00630DAB" w:rsidRDefault="00FE090C" w:rsidP="00FE090C">
            <w:pPr>
              <w:ind w:left="312" w:right="-108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22</w:t>
            </w:r>
          </w:p>
        </w:tc>
      </w:tr>
      <w:tr w:rsidR="00FE090C" w:rsidRPr="00630DAB" w:rsidTr="00C9195C">
        <w:tc>
          <w:tcPr>
            <w:tcW w:w="4500" w:type="dxa"/>
            <w:vAlign w:val="bottom"/>
          </w:tcPr>
          <w:p w:rsidR="00FE090C" w:rsidRPr="00630DAB" w:rsidRDefault="00FE090C" w:rsidP="00FE090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E090C" w:rsidRPr="00630DAB" w:rsidTr="00C9195C">
        <w:tc>
          <w:tcPr>
            <w:tcW w:w="4500" w:type="dxa"/>
            <w:vAlign w:val="bottom"/>
          </w:tcPr>
          <w:p w:rsidR="00FE090C" w:rsidRPr="00630DAB" w:rsidRDefault="00FE090C" w:rsidP="00FE090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7854F0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7854F0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3,592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7,060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E090C" w:rsidRPr="00630DAB" w:rsidRDefault="007854F0" w:rsidP="00FE09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8,010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4,070</w:t>
            </w:r>
          </w:p>
        </w:tc>
      </w:tr>
      <w:tr w:rsidR="00FE090C" w:rsidRPr="00630DAB" w:rsidTr="00C9195C">
        <w:tc>
          <w:tcPr>
            <w:tcW w:w="4500" w:type="dxa"/>
            <w:vAlign w:val="bottom"/>
          </w:tcPr>
          <w:p w:rsidR="00FE090C" w:rsidRPr="00630DAB" w:rsidRDefault="00FE090C" w:rsidP="00FE090C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13,130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23,754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34,849</w:t>
            </w:r>
          </w:p>
        </w:tc>
        <w:tc>
          <w:tcPr>
            <w:tcW w:w="1170" w:type="dxa"/>
            <w:vAlign w:val="bottom"/>
          </w:tcPr>
          <w:p w:rsidR="00FE090C" w:rsidRPr="00630DAB" w:rsidRDefault="00FE090C" w:rsidP="00FE09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93,476</w:t>
            </w:r>
          </w:p>
        </w:tc>
      </w:tr>
    </w:tbl>
    <w:p w:rsidR="00B4631D" w:rsidRPr="00630DAB" w:rsidRDefault="00FA2C05" w:rsidP="00B4631D">
      <w:pPr>
        <w:pStyle w:val="BodyTextIndent"/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30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กันยายน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256</w:t>
      </w:r>
      <w:r w:rsidR="009422A9" w:rsidRPr="00630DAB">
        <w:rPr>
          <w:rFonts w:asciiTheme="majorBidi" w:hAnsiTheme="majorBidi" w:cstheme="majorBidi"/>
          <w:b w:val="0"/>
          <w:bCs w:val="0"/>
          <w:lang w:val="en-US"/>
        </w:rPr>
        <w:t>1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25</w:t>
      </w:r>
      <w:r w:rsidR="009422A9" w:rsidRPr="00630DAB">
        <w:rPr>
          <w:rFonts w:asciiTheme="majorBidi" w:hAnsiTheme="majorBidi" w:cstheme="majorBidi"/>
          <w:b w:val="0"/>
          <w:bCs w:val="0"/>
          <w:lang w:val="en-US"/>
        </w:rPr>
        <w:t>60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799B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382B01" w:rsidRPr="00630DAB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3799B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43F1A" w:rsidRPr="00630DAB" w:rsidTr="00C9195C">
        <w:tc>
          <w:tcPr>
            <w:tcW w:w="4500" w:type="dxa"/>
            <w:vAlign w:val="bottom"/>
          </w:tcPr>
          <w:p w:rsidR="00043F1A" w:rsidRPr="00630DAB" w:rsidRDefault="00043F1A" w:rsidP="00043F1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43F1A" w:rsidRPr="00630DAB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22A9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043F1A" w:rsidRPr="00630DAB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422A9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043F1A" w:rsidRPr="00630DAB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22A9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043F1A" w:rsidRPr="00630DAB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422A9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422A9" w:rsidRPr="00630DAB" w:rsidTr="00C9195C">
        <w:tc>
          <w:tcPr>
            <w:tcW w:w="4500" w:type="dxa"/>
            <w:vAlign w:val="bottom"/>
          </w:tcPr>
          <w:p w:rsidR="009422A9" w:rsidRPr="00630DAB" w:rsidRDefault="009422A9" w:rsidP="009422A9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9422A9" w:rsidRPr="00630DAB" w:rsidRDefault="00CE5053" w:rsidP="00CE5053">
            <w:pP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422A9" w:rsidRPr="00630DAB" w:rsidRDefault="009422A9" w:rsidP="009422A9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9422A9" w:rsidRPr="00630DAB" w:rsidRDefault="00CE5053" w:rsidP="009422A9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9422A9" w:rsidRPr="00630DAB" w:rsidRDefault="009422A9" w:rsidP="009422A9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377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422A9" w:rsidRPr="00630DAB" w:rsidTr="00C9195C">
        <w:tc>
          <w:tcPr>
            <w:tcW w:w="4500" w:type="dxa"/>
            <w:vAlign w:val="bottom"/>
          </w:tcPr>
          <w:p w:rsidR="009422A9" w:rsidRPr="00630DAB" w:rsidRDefault="009422A9" w:rsidP="009422A9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9422A9" w:rsidRPr="00630DAB" w:rsidRDefault="00CE5053" w:rsidP="00CE50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422A9" w:rsidRPr="00630DAB" w:rsidRDefault="009422A9" w:rsidP="009422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9422A9" w:rsidRPr="00630DAB" w:rsidRDefault="00CE5053" w:rsidP="009422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9422A9" w:rsidRPr="00630DAB" w:rsidRDefault="009422A9" w:rsidP="009422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377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FA2C05" w:rsidRPr="00630DAB" w:rsidRDefault="00FA2C05">
      <w:pPr>
        <w:rPr>
          <w:rFonts w:asciiTheme="majorBidi" w:hAnsiTheme="majorBidi" w:cstheme="majorBidi"/>
          <w:b/>
          <w:bCs/>
        </w:rPr>
      </w:pPr>
      <w:r w:rsidRPr="00630DAB">
        <w:rPr>
          <w:rFonts w:asciiTheme="majorBidi" w:hAnsiTheme="majorBidi" w:cstheme="majorBidi"/>
          <w:b/>
          <w:bCs/>
        </w:rPr>
        <w:br w:type="page"/>
      </w:r>
    </w:p>
    <w:p w:rsidR="00382B01" w:rsidRPr="00630DAB" w:rsidRDefault="00382B01" w:rsidP="00FA2C0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30DAB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630DAB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301554" w:rsidRPr="00630DAB">
        <w:rPr>
          <w:rFonts w:asciiTheme="majorBidi" w:hAnsiTheme="majorBidi" w:cstheme="majorBidi"/>
          <w:sz w:val="32"/>
          <w:szCs w:val="32"/>
          <w:cs/>
        </w:rPr>
        <w:t>เก้า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01554" w:rsidRPr="00630DAB">
        <w:rPr>
          <w:rFonts w:asciiTheme="majorBidi" w:eastAsia="Angsana New" w:hAnsiTheme="majorBidi" w:cstheme="majorBidi"/>
          <w:sz w:val="32"/>
          <w:szCs w:val="32"/>
          <w:cs/>
        </w:rPr>
        <w:t>กันยายน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201CED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="00301A92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301A92" w:rsidRPr="00630DAB">
        <w:rPr>
          <w:rFonts w:asciiTheme="majorBidi" w:eastAsia="Angsana New" w:hAnsiTheme="majorBidi" w:cstheme="majorBidi"/>
          <w:sz w:val="32"/>
          <w:szCs w:val="32"/>
        </w:rPr>
        <w:t>60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382B01" w:rsidRPr="00630DAB" w:rsidTr="00C9195C">
        <w:tc>
          <w:tcPr>
            <w:tcW w:w="405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630DAB" w:rsidRDefault="00382B01" w:rsidP="000A3D6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2B01" w:rsidRPr="00630DAB" w:rsidTr="00C9195C">
        <w:tc>
          <w:tcPr>
            <w:tcW w:w="405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630DAB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26D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vAlign w:val="bottom"/>
          </w:tcPr>
          <w:p w:rsidR="00382B01" w:rsidRPr="00630DAB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FE26D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382B01" w:rsidRPr="00630DAB" w:rsidTr="00C9195C">
        <w:tc>
          <w:tcPr>
            <w:tcW w:w="405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01CED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1A9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01A92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01CED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1A9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01A92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201CED" w:rsidRPr="00630DAB" w:rsidTr="00C9195C">
        <w:tc>
          <w:tcPr>
            <w:tcW w:w="4050" w:type="dxa"/>
            <w:vAlign w:val="bottom"/>
          </w:tcPr>
          <w:p w:rsidR="00201CED" w:rsidRPr="00630DAB" w:rsidRDefault="00201CED" w:rsidP="00201CED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201CED" w:rsidRPr="00630DAB" w:rsidRDefault="00CE5053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275" w:type="dxa"/>
            <w:vAlign w:val="bottom"/>
          </w:tcPr>
          <w:p w:rsidR="00201CED" w:rsidRPr="00630DAB" w:rsidRDefault="00301A92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118,778</w:t>
            </w:r>
          </w:p>
        </w:tc>
        <w:tc>
          <w:tcPr>
            <w:tcW w:w="1275" w:type="dxa"/>
            <w:vAlign w:val="bottom"/>
          </w:tcPr>
          <w:p w:rsidR="00201CED" w:rsidRPr="00630DAB" w:rsidRDefault="00CE5053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276" w:type="dxa"/>
            <w:vAlign w:val="bottom"/>
          </w:tcPr>
          <w:p w:rsidR="00201CED" w:rsidRPr="00630DAB" w:rsidRDefault="00301A92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481,283</w:t>
            </w:r>
          </w:p>
        </w:tc>
      </w:tr>
      <w:tr w:rsidR="00201CED" w:rsidRPr="00630DAB" w:rsidTr="00C9195C">
        <w:tc>
          <w:tcPr>
            <w:tcW w:w="4050" w:type="dxa"/>
            <w:vAlign w:val="bottom"/>
          </w:tcPr>
          <w:p w:rsidR="00201CED" w:rsidRPr="00630DAB" w:rsidRDefault="00201CED" w:rsidP="00201CED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201CED" w:rsidRPr="00630DAB" w:rsidRDefault="00201CED" w:rsidP="00201CED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201CED" w:rsidRPr="00630DAB" w:rsidRDefault="00201CED" w:rsidP="00201CED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201CED" w:rsidRPr="00630DAB" w:rsidRDefault="00201CED" w:rsidP="00201CED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201CED" w:rsidRPr="00630DAB" w:rsidRDefault="00201CED" w:rsidP="00201CED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12,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23,756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96,257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22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3DFC4D58" wp14:editId="132FF7F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A6057" id="Rectangle 4" o:spid="_x0000_s1026" style="position:absolute;margin-left:-3.3pt;margin-top:1.8pt;width:60pt;height:53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Y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P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1jQh2C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CE5053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21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3247C3A0" wp14:editId="06289A4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09405" id="Rectangle 4" o:spid="_x0000_s1026" style="position:absolute;margin-left:-3.3pt;margin-top:1.8pt;width:60pt;height:53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nuO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f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o9J7ji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5EB2943E" wp14:editId="03EDE63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14CF1" id="Rectangle 5" o:spid="_x0000_s1026" style="position:absolute;margin-left:-3.3pt;margin-top:1.8pt;width:60pt;height:53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Bn3OZ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CE5053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8A4AD35" wp14:editId="4095A810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938CA" id="Rectangle 5" o:spid="_x0000_s1026" style="position:absolute;margin-left:-3.3pt;margin-top:1.8pt;width:60pt;height:53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et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vuDMio4k&#10;+kKkCdsYxW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SgoXr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609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263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(142)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381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(3,597)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3,031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hanging="13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14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301A92" w:rsidRPr="00630DAB" w:rsidRDefault="00360ABF" w:rsidP="00301A92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(3,200</w:t>
            </w:r>
            <w:r w:rsidR="00CE5053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2,803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01A92" w:rsidRPr="00630DAB" w:rsidTr="00C9195C">
        <w:tc>
          <w:tcPr>
            <w:tcW w:w="4050" w:type="dxa"/>
            <w:vAlign w:val="bottom"/>
          </w:tcPr>
          <w:p w:rsidR="00301A92" w:rsidRPr="00630DAB" w:rsidRDefault="00301A92" w:rsidP="00301A92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301A92" w:rsidRPr="00630DAB" w:rsidRDefault="00CE5053" w:rsidP="00301A92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="00360AB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bottom"/>
          </w:tcPr>
          <w:p w:rsidR="00301A92" w:rsidRPr="00630DAB" w:rsidRDefault="00301A92" w:rsidP="00301A92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75" w:type="dxa"/>
            <w:vAlign w:val="bottom"/>
          </w:tcPr>
          <w:p w:rsidR="00301A92" w:rsidRPr="00630DAB" w:rsidRDefault="00360ABF" w:rsidP="00301A92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34,849</w:t>
            </w:r>
          </w:p>
        </w:tc>
        <w:tc>
          <w:tcPr>
            <w:tcW w:w="1276" w:type="dxa"/>
            <w:vAlign w:val="bottom"/>
          </w:tcPr>
          <w:p w:rsidR="00301A92" w:rsidRPr="00630DAB" w:rsidRDefault="00301A92" w:rsidP="00301A92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93,476</w:t>
            </w:r>
          </w:p>
        </w:tc>
      </w:tr>
    </w:tbl>
    <w:p w:rsidR="002F5880" w:rsidRPr="00630DAB" w:rsidRDefault="002F5880" w:rsidP="00382B01">
      <w:pPr>
        <w:pStyle w:val="BodyTextIndent"/>
        <w:tabs>
          <w:tab w:val="left" w:pos="900"/>
        </w:tabs>
        <w:spacing w:before="24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cs/>
        </w:rPr>
      </w:pPr>
      <w:r w:rsidRPr="00630DAB">
        <w:rPr>
          <w:rFonts w:asciiTheme="majorBidi" w:hAnsiTheme="majorBidi" w:cstheme="majorBidi"/>
          <w:b w:val="0"/>
          <w:bCs w:val="0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16"/>
        <w:gridCol w:w="1722"/>
        <w:gridCol w:w="1722"/>
      </w:tblGrid>
      <w:tr w:rsidR="00EC1B1C" w:rsidRPr="00630DAB" w:rsidTr="00C9195C">
        <w:tc>
          <w:tcPr>
            <w:tcW w:w="5616" w:type="dxa"/>
          </w:tcPr>
          <w:p w:rsidR="00551C85" w:rsidRPr="00630DAB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630DAB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630DAB" w:rsidRDefault="00551C85" w:rsidP="0059060C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C61F7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616" w:type="dxa"/>
          </w:tcPr>
          <w:p w:rsidR="00E42A6D" w:rsidRPr="00630DAB" w:rsidRDefault="00E42A6D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630DAB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049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22" w:type="dxa"/>
            <w:vAlign w:val="bottom"/>
          </w:tcPr>
          <w:p w:rsidR="00E42A6D" w:rsidRPr="00630DAB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40492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EC1B1C" w:rsidRPr="00630DAB" w:rsidTr="00C9195C">
        <w:tc>
          <w:tcPr>
            <w:tcW w:w="5616" w:type="dxa"/>
          </w:tcPr>
          <w:p w:rsidR="00E42A6D" w:rsidRPr="00630DAB" w:rsidRDefault="00E42A6D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E42A6D" w:rsidRPr="00630DAB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E42A6D" w:rsidRPr="00630DAB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1,845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5,570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5,570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22,653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409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21,345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20,009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18,214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34,381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7,910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11,095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77,53</w:t>
            </w:r>
            <w:r w:rsidR="007854F0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74,309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84E40" w:rsidRPr="00630DAB" w:rsidTr="00C9195C">
        <w:tc>
          <w:tcPr>
            <w:tcW w:w="5616" w:type="dxa"/>
            <w:vAlign w:val="bottom"/>
          </w:tcPr>
          <w:p w:rsidR="00F84E40" w:rsidRPr="00630DAB" w:rsidRDefault="00F84E40" w:rsidP="00F84E40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(12,779)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1,548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(12,779)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8)</w:t>
            </w:r>
          </w:p>
        </w:tc>
      </w:tr>
      <w:tr w:rsidR="00F84E40" w:rsidRPr="00630DAB" w:rsidTr="00C9195C">
        <w:tc>
          <w:tcPr>
            <w:tcW w:w="5616" w:type="dxa"/>
          </w:tcPr>
          <w:p w:rsidR="00F84E40" w:rsidRPr="00630DAB" w:rsidRDefault="00F84E40" w:rsidP="00F84E40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2" w:type="dxa"/>
          </w:tcPr>
          <w:p w:rsidR="00F84E40" w:rsidRPr="00630DAB" w:rsidRDefault="00CE5053" w:rsidP="00F84E40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64,758</w:t>
            </w:r>
          </w:p>
        </w:tc>
        <w:tc>
          <w:tcPr>
            <w:tcW w:w="1722" w:type="dxa"/>
          </w:tcPr>
          <w:p w:rsidR="00F84E40" w:rsidRPr="00630DAB" w:rsidRDefault="00F84E40" w:rsidP="00F84E40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761</w:t>
            </w:r>
          </w:p>
        </w:tc>
      </w:tr>
    </w:tbl>
    <w:p w:rsidR="00C9195C" w:rsidRPr="00630DAB" w:rsidRDefault="00C9195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630DAB" w:rsidRDefault="00232620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906C02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</w:t>
      </w:r>
      <w:r w:rsidR="00906C0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22"/>
        <w:gridCol w:w="1722"/>
      </w:tblGrid>
      <w:tr w:rsidR="00EC1B1C" w:rsidRPr="00630DAB" w:rsidTr="00C9195C">
        <w:tc>
          <w:tcPr>
            <w:tcW w:w="9114" w:type="dxa"/>
            <w:gridSpan w:val="3"/>
          </w:tcPr>
          <w:p w:rsidR="00027555" w:rsidRPr="00630DAB" w:rsidRDefault="009B4F12" w:rsidP="0059060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0010A3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670" w:type="dxa"/>
          </w:tcPr>
          <w:p w:rsidR="00E42A6D" w:rsidRPr="00630DAB" w:rsidRDefault="00E42A6D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630DAB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84E40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22" w:type="dxa"/>
            <w:vAlign w:val="bottom"/>
          </w:tcPr>
          <w:p w:rsidR="00E42A6D" w:rsidRPr="00630DAB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84E40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61,187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66,493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79,021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70,708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52,756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41,098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18,623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17,802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F84E40" w:rsidRPr="00630DAB" w:rsidRDefault="00F84E40" w:rsidP="00F84E40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1,340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22" w:type="dxa"/>
            <w:vAlign w:val="bottom"/>
          </w:tcPr>
          <w:p w:rsidR="00F84E40" w:rsidRPr="00630DAB" w:rsidRDefault="00660615" w:rsidP="00F84E40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50,461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3,377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11,807</w:t>
            </w:r>
          </w:p>
        </w:tc>
      </w:tr>
      <w:tr w:rsidR="00F84E40" w:rsidRPr="00630DAB" w:rsidTr="00C9195C">
        <w:tc>
          <w:tcPr>
            <w:tcW w:w="5670" w:type="dxa"/>
          </w:tcPr>
          <w:p w:rsidR="00F84E40" w:rsidRPr="00630DAB" w:rsidRDefault="00F84E40" w:rsidP="00F84E40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22" w:type="dxa"/>
            <w:vAlign w:val="bottom"/>
          </w:tcPr>
          <w:p w:rsidR="00F84E40" w:rsidRPr="00630DAB" w:rsidRDefault="00CE5053" w:rsidP="00F84E4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27</w:t>
            </w:r>
            <w:r w:rsidR="00660615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660615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722" w:type="dxa"/>
            <w:vAlign w:val="bottom"/>
          </w:tcPr>
          <w:p w:rsidR="00F84E40" w:rsidRPr="00630DAB" w:rsidRDefault="00F84E40" w:rsidP="00F84E40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279,709</w:t>
            </w:r>
          </w:p>
        </w:tc>
      </w:tr>
    </w:tbl>
    <w:p w:rsidR="001B2F36" w:rsidRPr="00630DAB" w:rsidRDefault="00232620" w:rsidP="00C9195C">
      <w:pPr>
        <w:tabs>
          <w:tab w:val="left" w:pos="72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630DAB" w:rsidRDefault="00E42A6D" w:rsidP="00C9195C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46C3" w:rsidRPr="00630DAB">
        <w:rPr>
          <w:rFonts w:asciiTheme="majorBidi" w:hAnsiTheme="majorBidi" w:cstheme="majorBidi"/>
          <w:sz w:val="32"/>
          <w:szCs w:val="32"/>
        </w:rPr>
        <w:t>30</w:t>
      </w:r>
      <w:r w:rsidR="0093743F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1F46C3" w:rsidRPr="00630DAB">
        <w:rPr>
          <w:rFonts w:asciiTheme="majorBidi" w:hAnsiTheme="majorBidi" w:cstheme="majorBidi"/>
          <w:sz w:val="32"/>
          <w:szCs w:val="32"/>
        </w:rPr>
        <w:t>256</w:t>
      </w:r>
      <w:r w:rsidR="00052BBA" w:rsidRPr="00630DAB">
        <w:rPr>
          <w:rFonts w:asciiTheme="majorBidi" w:hAnsiTheme="majorBidi" w:cstheme="majorBidi"/>
          <w:sz w:val="32"/>
          <w:szCs w:val="32"/>
        </w:rPr>
        <w:t>1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46C3" w:rsidRPr="00630DAB">
        <w:rPr>
          <w:rFonts w:asciiTheme="majorBidi" w:hAnsiTheme="majorBidi" w:cstheme="majorBidi"/>
          <w:sz w:val="32"/>
          <w:szCs w:val="32"/>
        </w:rPr>
        <w:t>31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F46C3" w:rsidRPr="00630DAB">
        <w:rPr>
          <w:rFonts w:asciiTheme="majorBidi" w:hAnsiTheme="majorBidi" w:cstheme="majorBidi"/>
          <w:sz w:val="32"/>
          <w:szCs w:val="32"/>
        </w:rPr>
        <w:t xml:space="preserve"> 25</w:t>
      </w:r>
      <w:r w:rsidR="00052BBA" w:rsidRPr="00630DAB">
        <w:rPr>
          <w:rFonts w:asciiTheme="majorBidi" w:hAnsiTheme="majorBidi" w:cstheme="majorBidi"/>
          <w:sz w:val="32"/>
          <w:szCs w:val="32"/>
        </w:rPr>
        <w:t>60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7B90" w:rsidRPr="00630DAB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เงินกู้ยืมจากสถาบันการเงินเป็นเงินกู้ยืมในประเทศ</w:t>
      </w:r>
      <w:r w:rsidR="00A40D3F" w:rsidRPr="00630DAB">
        <w:rPr>
          <w:rFonts w:asciiTheme="majorBidi" w:hAnsiTheme="majorBidi" w:cstheme="majorBidi"/>
          <w:sz w:val="32"/>
          <w:szCs w:val="32"/>
          <w:cs/>
        </w:rPr>
        <w:t>และต่างประเทศ</w:t>
      </w:r>
      <w:r w:rsidR="00357B90" w:rsidRPr="00630DAB">
        <w:rPr>
          <w:rFonts w:asciiTheme="majorBidi" w:hAnsiTheme="majorBidi" w:cstheme="majorBidi"/>
          <w:sz w:val="32"/>
          <w:szCs w:val="32"/>
          <w:cs/>
        </w:rPr>
        <w:t xml:space="preserve"> โดยสามารถจำแนกได้ดังนี้</w:t>
      </w:r>
    </w:p>
    <w:p w:rsidR="00007239" w:rsidRPr="00630DAB" w:rsidRDefault="00007239" w:rsidP="00C9195C">
      <w:pPr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 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52BBA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0723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1F46C3"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239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1.700-2.145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54BE4" w:rsidRPr="00630DAB" w:rsidRDefault="00E54BE4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</w:tr>
      <w:tr w:rsidR="00007239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1.644-2.680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E54BE4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2,250,000</w:t>
            </w:r>
          </w:p>
        </w:tc>
      </w:tr>
    </w:tbl>
    <w:p w:rsidR="0093743F" w:rsidRPr="00630DAB" w:rsidRDefault="00007239" w:rsidP="00C9195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743F"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1F46C3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743F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52BBA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3743F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751B6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675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</w:tr>
      <w:tr w:rsidR="006751B6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51B6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644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</w:tr>
      <w:tr w:rsidR="006751B6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751B6" w:rsidRPr="00630DAB" w:rsidRDefault="006751B6" w:rsidP="00C9195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3,800,000</w:t>
            </w:r>
          </w:p>
        </w:tc>
      </w:tr>
    </w:tbl>
    <w:p w:rsidR="00946566" w:rsidRPr="00630DAB" w:rsidRDefault="00946566" w:rsidP="00C9195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0B1E47"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0B1E47" w:rsidRPr="00630DAB">
        <w:rPr>
          <w:rFonts w:asciiTheme="majorBidi" w:hAnsiTheme="majorBidi" w:cstheme="majorBidi"/>
          <w:sz w:val="32"/>
          <w:szCs w:val="32"/>
        </w:rPr>
        <w:t xml:space="preserve"> 256</w:t>
      </w:r>
      <w:r w:rsidR="006751B6" w:rsidRPr="00630DAB">
        <w:rPr>
          <w:rFonts w:asciiTheme="majorBidi" w:hAnsiTheme="majorBidi" w:cstheme="majorBidi"/>
          <w:sz w:val="32"/>
          <w:szCs w:val="32"/>
        </w:rPr>
        <w:t>1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เงินกู้ยืมดังกล่าวข้างต้นจำนวน </w:t>
      </w:r>
      <w:r w:rsidR="004F5241" w:rsidRPr="00630DAB">
        <w:rPr>
          <w:rFonts w:asciiTheme="majorBidi" w:hAnsiTheme="majorBidi" w:cstheme="majorBidi"/>
          <w:sz w:val="32"/>
          <w:szCs w:val="32"/>
        </w:rPr>
        <w:t>800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>(</w:t>
      </w:r>
      <w:r w:rsidR="00AA1BA5" w:rsidRPr="00630DAB">
        <w:rPr>
          <w:rFonts w:asciiTheme="majorBidi" w:hAnsiTheme="majorBidi" w:cstheme="majorBidi"/>
          <w:sz w:val="32"/>
          <w:szCs w:val="32"/>
        </w:rPr>
        <w:t>31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A1BA5" w:rsidRPr="00630DAB">
        <w:rPr>
          <w:rFonts w:asciiTheme="majorBidi" w:hAnsiTheme="majorBidi" w:cstheme="majorBidi"/>
          <w:sz w:val="32"/>
          <w:szCs w:val="32"/>
        </w:rPr>
        <w:t xml:space="preserve"> 25</w:t>
      </w:r>
      <w:r w:rsidR="006751B6" w:rsidRPr="00630DAB">
        <w:rPr>
          <w:rFonts w:asciiTheme="majorBidi" w:hAnsiTheme="majorBidi" w:cstheme="majorBidi"/>
          <w:sz w:val="32"/>
          <w:szCs w:val="32"/>
        </w:rPr>
        <w:t>60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: 1</w:t>
      </w:r>
      <w:r w:rsidR="00AA1BA5" w:rsidRPr="00630DAB">
        <w:rPr>
          <w:rFonts w:asciiTheme="majorBidi" w:hAnsiTheme="majorBidi" w:cstheme="majorBidi"/>
          <w:sz w:val="32"/>
          <w:szCs w:val="32"/>
        </w:rPr>
        <w:t>,</w:t>
      </w:r>
      <w:r w:rsidR="006751B6" w:rsidRPr="00630DAB">
        <w:rPr>
          <w:rFonts w:asciiTheme="majorBidi" w:hAnsiTheme="majorBidi" w:cstheme="majorBidi"/>
          <w:sz w:val="32"/>
          <w:szCs w:val="32"/>
        </w:rPr>
        <w:t>1</w:t>
      </w:r>
      <w:r w:rsidR="0072586E" w:rsidRPr="00630DAB">
        <w:rPr>
          <w:rFonts w:asciiTheme="majorBidi" w:hAnsiTheme="majorBidi" w:cstheme="majorBidi"/>
          <w:sz w:val="32"/>
          <w:szCs w:val="32"/>
        </w:rPr>
        <w:t>00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เป็นเงินกู้ยืมจากธนาคารในประเทศและธนาคารต่างประเทศสาขากรุงเทพมหานคร โดยมีกำหนดชำระคืนเงินต้น </w:t>
      </w:r>
      <w:r w:rsidR="007854F0" w:rsidRPr="00630DAB">
        <w:rPr>
          <w:rFonts w:asciiTheme="majorBidi" w:hAnsiTheme="majorBidi" w:cstheme="majorBidi"/>
          <w:sz w:val="32"/>
          <w:szCs w:val="32"/>
        </w:rPr>
        <w:t>1</w:t>
      </w:r>
      <w:r w:rsidR="00616C64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232620" w:rsidRPr="00630DAB">
        <w:rPr>
          <w:rFonts w:asciiTheme="majorBidi" w:hAnsiTheme="majorBidi" w:cstheme="majorBidi"/>
          <w:sz w:val="32"/>
          <w:szCs w:val="32"/>
          <w:cs/>
        </w:rPr>
        <w:t>-</w:t>
      </w:r>
      <w:r w:rsidR="00616C64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232620" w:rsidRPr="00630DAB">
        <w:rPr>
          <w:rFonts w:asciiTheme="majorBidi" w:hAnsiTheme="majorBidi" w:cstheme="majorBidi"/>
          <w:sz w:val="32"/>
          <w:szCs w:val="32"/>
        </w:rPr>
        <w:t>3</w:t>
      </w:r>
      <w:r w:rsidR="00232620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ปี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นับจากวันที่ทำสัญญา คิดดอกเบี้ยในอัตราร้อยละคงที่ต่อปี และมีกำหนดจ่ายดอกเบี้ยตามที่ตกลงกันในสัญญา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</w:t>
      </w:r>
    </w:p>
    <w:p w:rsidR="00BA24C3" w:rsidRPr="00630DAB" w:rsidRDefault="00BA24C3" w:rsidP="00C9195C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23A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CD4958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83"/>
        <w:gridCol w:w="1620"/>
      </w:tblGrid>
      <w:tr w:rsidR="00EC1B1C" w:rsidRPr="00630DAB" w:rsidTr="00C9195C">
        <w:tc>
          <w:tcPr>
            <w:tcW w:w="9153" w:type="dxa"/>
            <w:gridSpan w:val="3"/>
            <w:vAlign w:val="bottom"/>
          </w:tcPr>
          <w:p w:rsidR="00BA24C3" w:rsidRPr="00630DAB" w:rsidRDefault="00BA24C3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7399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850" w:type="dxa"/>
            <w:vAlign w:val="bottom"/>
          </w:tcPr>
          <w:p w:rsidR="00E42A6D" w:rsidRPr="00630DAB" w:rsidRDefault="00E42A6D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42A6D" w:rsidRPr="00630DAB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6C64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E42A6D" w:rsidRPr="00630DAB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16C64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E01E81" w:rsidRPr="00630DAB" w:rsidTr="00C9195C">
        <w:tc>
          <w:tcPr>
            <w:tcW w:w="5850" w:type="dxa"/>
            <w:vAlign w:val="bottom"/>
          </w:tcPr>
          <w:p w:rsidR="00E01E81" w:rsidRPr="00630DAB" w:rsidRDefault="00E01E81" w:rsidP="00E01E81">
            <w:pPr>
              <w:tabs>
                <w:tab w:val="left" w:pos="263"/>
                <w:tab w:val="left" w:pos="900"/>
              </w:tabs>
              <w:ind w:left="261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E01E81" w:rsidRPr="00630DAB" w:rsidRDefault="004E51F5" w:rsidP="00E01E8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01E81" w:rsidRPr="00630DAB" w:rsidRDefault="00E01E81" w:rsidP="00E01E81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641,074</w:t>
            </w:r>
          </w:p>
        </w:tc>
      </w:tr>
      <w:tr w:rsidR="00E01E81" w:rsidRPr="00630DAB" w:rsidTr="00C9195C">
        <w:tc>
          <w:tcPr>
            <w:tcW w:w="5850" w:type="dxa"/>
            <w:vAlign w:val="bottom"/>
          </w:tcPr>
          <w:p w:rsidR="00E01E81" w:rsidRPr="00630DAB" w:rsidRDefault="00E01E81" w:rsidP="00E01E81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E01E81" w:rsidRPr="00630DAB" w:rsidRDefault="004E51F5" w:rsidP="00E01E8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8,734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01E81" w:rsidRPr="00630DAB" w:rsidRDefault="00E01E81" w:rsidP="00E01E81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1,831</w:t>
            </w:r>
          </w:p>
        </w:tc>
      </w:tr>
      <w:tr w:rsidR="00E01E81" w:rsidRPr="00630DAB" w:rsidTr="00C9195C">
        <w:tc>
          <w:tcPr>
            <w:tcW w:w="5850" w:type="dxa"/>
            <w:vAlign w:val="bottom"/>
          </w:tcPr>
          <w:p w:rsidR="00E01E81" w:rsidRPr="00630DAB" w:rsidRDefault="00E01E81" w:rsidP="00E01E81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E01E81" w:rsidRPr="00630DAB" w:rsidRDefault="004E51F5" w:rsidP="00E01E8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3,520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01E81" w:rsidRPr="00630DAB" w:rsidRDefault="00E01E81" w:rsidP="00E01E8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E01E81" w:rsidRPr="00630DAB" w:rsidTr="00C9195C">
        <w:tc>
          <w:tcPr>
            <w:tcW w:w="5850" w:type="dxa"/>
            <w:vAlign w:val="bottom"/>
          </w:tcPr>
          <w:p w:rsidR="00E01E81" w:rsidRPr="00630DAB" w:rsidRDefault="00E01E81" w:rsidP="00E01E81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เจ้าหนี้สำนักหักบัญชีและบริษัทหลักทรัพย์                                                                          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E01E81" w:rsidRPr="00630DAB" w:rsidRDefault="004E51F5" w:rsidP="00E01E8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12,254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01E81" w:rsidRPr="00630DAB" w:rsidRDefault="00E01E81" w:rsidP="00E01E8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642,984</w:t>
            </w:r>
          </w:p>
        </w:tc>
      </w:tr>
    </w:tbl>
    <w:p w:rsidR="00027555" w:rsidRPr="00630DAB" w:rsidRDefault="000E5FA6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23A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51"/>
        <w:gridCol w:w="1652"/>
      </w:tblGrid>
      <w:tr w:rsidR="00EC1B1C" w:rsidRPr="00630DAB" w:rsidTr="00C9195C">
        <w:tc>
          <w:tcPr>
            <w:tcW w:w="9153" w:type="dxa"/>
            <w:gridSpan w:val="3"/>
          </w:tcPr>
          <w:p w:rsidR="00027555" w:rsidRPr="00630DAB" w:rsidRDefault="004B1BE7" w:rsidP="00C9195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="009B4F12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1E77B3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EB34B1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="009B4F12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1" w:type="dxa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652" w:type="dxa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01E81" w:rsidRPr="00630DAB" w:rsidRDefault="00E01E81" w:rsidP="00C9195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1,391,556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1,673,626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692,624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350,303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654,326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347,720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E01E81" w:rsidRPr="00630DAB" w:rsidRDefault="007722CC" w:rsidP="00C9195C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2,738,506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E01E81" w:rsidRPr="00630DAB" w:rsidRDefault="00E01E81" w:rsidP="00C9195C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2,371,649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2,706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2,688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2,741,212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,374,337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01E81" w:rsidRPr="00630DAB" w:rsidRDefault="00E01E81" w:rsidP="00C9195C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2,356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2,356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เจ้าหนี้ธุรกิจหลักทรัพย์และสัญญาซื้อขายล่วงหน้า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51" w:type="dxa"/>
            <w:vAlign w:val="bottom"/>
          </w:tcPr>
          <w:p w:rsidR="00E01E81" w:rsidRPr="00630DAB" w:rsidRDefault="007722CC" w:rsidP="00C9195C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2,742,171</w:t>
            </w: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,376,693</w:t>
            </w:r>
          </w:p>
        </w:tc>
      </w:tr>
    </w:tbl>
    <w:p w:rsidR="00DC220E" w:rsidRPr="00630DAB" w:rsidRDefault="00DC220E" w:rsidP="00E01E81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DC220E" w:rsidRPr="00630DAB" w:rsidRDefault="00DC220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01E81" w:rsidRPr="00630DAB" w:rsidRDefault="00E01E81" w:rsidP="00C9195C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D02F2" w:rsidRPr="00630DAB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D02F2" w:rsidRPr="00630DAB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</w:tr>
      <w:tr w:rsidR="00DC220E" w:rsidRPr="00630DAB" w:rsidTr="00C9195C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D02F2" w:rsidRPr="00630DAB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DC220E" w:rsidRPr="00630DAB" w:rsidRDefault="00DC220E" w:rsidP="00C9195C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D02F2" w:rsidRPr="00630DAB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</w:tr>
    </w:tbl>
    <w:p w:rsidR="00D32CEF" w:rsidRPr="00630DAB" w:rsidRDefault="006225E8" w:rsidP="00C9195C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1E81"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D4E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 - ผลประโยชน์ระยะยาวของพนักงาน</w:t>
      </w:r>
    </w:p>
    <w:p w:rsidR="00D32CEF" w:rsidRPr="00630DAB" w:rsidRDefault="00D32CEF" w:rsidP="00C9195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D256F7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D256F7" w:rsidRPr="00630DAB" w:rsidTr="00C9195C">
        <w:tc>
          <w:tcPr>
            <w:tcW w:w="5400" w:type="dxa"/>
          </w:tcPr>
          <w:p w:rsidR="00D256F7" w:rsidRPr="00630DAB" w:rsidRDefault="00D256F7" w:rsidP="000A3D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D256F7" w:rsidRPr="00630DAB" w:rsidTr="00C9195C">
        <w:tc>
          <w:tcPr>
            <w:tcW w:w="5400" w:type="dxa"/>
          </w:tcPr>
          <w:p w:rsidR="00D256F7" w:rsidRPr="00630DAB" w:rsidRDefault="00D256F7" w:rsidP="000A3D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256F7" w:rsidRPr="00630DAB" w:rsidRDefault="00D256F7" w:rsidP="00D256F7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F34041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77EA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สิ้นสุดวันที่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                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577EA2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100,043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92,068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 : 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577EA2" w:rsidRPr="00630DAB" w:rsidRDefault="006D7279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5,020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6,548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577EA2" w:rsidRPr="00630DAB" w:rsidRDefault="006D7279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2,022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: 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ผลประโยชน์ที่จ่ายในระหว่างงวด/ปี</w:t>
            </w:r>
          </w:p>
        </w:tc>
        <w:tc>
          <w:tcPr>
            <w:tcW w:w="1890" w:type="dxa"/>
          </w:tcPr>
          <w:p w:rsidR="00577EA2" w:rsidRPr="00630DAB" w:rsidRDefault="006D7279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577EA2" w:rsidRPr="00630DAB" w:rsidRDefault="00577EA2" w:rsidP="00577EA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(595)</w:t>
            </w:r>
          </w:p>
        </w:tc>
      </w:tr>
      <w:tr w:rsidR="00577EA2" w:rsidRPr="00630DAB" w:rsidTr="00C9195C">
        <w:tc>
          <w:tcPr>
            <w:tcW w:w="5400" w:type="dxa"/>
          </w:tcPr>
          <w:p w:rsidR="00577EA2" w:rsidRPr="00630DAB" w:rsidRDefault="00577EA2" w:rsidP="00577E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890" w:type="dxa"/>
            <w:vAlign w:val="bottom"/>
          </w:tcPr>
          <w:p w:rsidR="00577EA2" w:rsidRPr="00630DAB" w:rsidRDefault="006D7279" w:rsidP="00577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106,726</w:t>
            </w:r>
          </w:p>
        </w:tc>
        <w:tc>
          <w:tcPr>
            <w:tcW w:w="1890" w:type="dxa"/>
            <w:vAlign w:val="bottom"/>
          </w:tcPr>
          <w:p w:rsidR="00577EA2" w:rsidRPr="00630DAB" w:rsidRDefault="00577EA2" w:rsidP="00577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100,043</w:t>
            </w:r>
          </w:p>
        </w:tc>
      </w:tr>
    </w:tbl>
    <w:p w:rsidR="00DC220E" w:rsidRPr="00630DAB" w:rsidRDefault="00DC220E">
      <w:pPr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32CEF" w:rsidRPr="00630DAB" w:rsidRDefault="00DC220E" w:rsidP="00C9195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ค่าใช้จ่ายเกี่ยวกับผลประโยชน์ระยะยาวของพนักงานที่รวมอยู่ในส่วนของกำไรหรือขาดทุนสำหรับ</w:t>
      </w:r>
      <w:r w:rsidR="00C1723D" w:rsidRPr="00630DAB">
        <w:rPr>
          <w:rFonts w:asciiTheme="majorBidi" w:hAnsiTheme="majorBidi" w:cstheme="majorBidi"/>
          <w:sz w:val="32"/>
          <w:szCs w:val="32"/>
          <w:cs/>
        </w:rPr>
        <w:t xml:space="preserve">งวด        </w:t>
      </w:r>
      <w:r w:rsidR="00B548EC" w:rsidRPr="00630DA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C1723D" w:rsidRPr="00630DAB">
        <w:rPr>
          <w:rFonts w:asciiTheme="majorBidi" w:hAnsiTheme="majorBidi" w:cstheme="majorBidi"/>
          <w:sz w:val="32"/>
          <w:szCs w:val="32"/>
          <w:cs/>
        </w:rPr>
        <w:t>เก้า</w:t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B1E47" w:rsidRPr="00630DAB">
        <w:rPr>
          <w:rFonts w:asciiTheme="majorBidi" w:hAnsiTheme="majorBidi" w:cstheme="majorBidi"/>
          <w:sz w:val="32"/>
          <w:szCs w:val="32"/>
        </w:rPr>
        <w:t>30</w:t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723D" w:rsidRPr="00630DA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E47" w:rsidRPr="00630DAB">
        <w:rPr>
          <w:rFonts w:asciiTheme="majorBidi" w:hAnsiTheme="majorBidi" w:cstheme="majorBidi"/>
          <w:sz w:val="32"/>
          <w:szCs w:val="32"/>
        </w:rPr>
        <w:t>256</w:t>
      </w:r>
      <w:r w:rsidR="00C4321F" w:rsidRPr="00630DAB">
        <w:rPr>
          <w:rFonts w:asciiTheme="majorBidi" w:hAnsiTheme="majorBidi" w:cstheme="majorBidi"/>
          <w:sz w:val="32"/>
          <w:szCs w:val="32"/>
        </w:rPr>
        <w:t>1</w:t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B1E47" w:rsidRPr="00630DAB">
        <w:rPr>
          <w:rFonts w:asciiTheme="majorBidi" w:hAnsiTheme="majorBidi" w:cstheme="majorBidi"/>
          <w:sz w:val="32"/>
          <w:szCs w:val="32"/>
        </w:rPr>
        <w:t xml:space="preserve"> 25</w:t>
      </w:r>
      <w:r w:rsidR="00C4321F" w:rsidRPr="00630DAB">
        <w:rPr>
          <w:rFonts w:asciiTheme="majorBidi" w:hAnsiTheme="majorBidi" w:cstheme="majorBidi"/>
          <w:sz w:val="32"/>
          <w:szCs w:val="32"/>
        </w:rPr>
        <w:t>60</w:t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 </w:t>
      </w:r>
    </w:p>
    <w:p w:rsidR="007B54EE" w:rsidRPr="00630DAB" w:rsidRDefault="007B54EE" w:rsidP="007B54E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B54EE" w:rsidRPr="00630DAB" w:rsidTr="00C9195C">
        <w:tc>
          <w:tcPr>
            <w:tcW w:w="3870" w:type="dxa"/>
            <w:vAlign w:val="bottom"/>
          </w:tcPr>
          <w:p w:rsidR="007B54EE" w:rsidRPr="00630DAB" w:rsidRDefault="007B54EE" w:rsidP="00E919C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B54EE" w:rsidRPr="00630DAB" w:rsidRDefault="007B54EE" w:rsidP="00E919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7B54EE" w:rsidRPr="00630DAB" w:rsidRDefault="007B54EE" w:rsidP="00E919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03ADF" w:rsidRPr="00630DAB" w:rsidTr="00C9195C">
        <w:tc>
          <w:tcPr>
            <w:tcW w:w="3870" w:type="dxa"/>
            <w:vAlign w:val="bottom"/>
          </w:tcPr>
          <w:p w:rsidR="00B03ADF" w:rsidRPr="00630DAB" w:rsidRDefault="00B03ADF" w:rsidP="00B03A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03ADF" w:rsidRPr="00630DAB" w:rsidTr="00C9195C">
        <w:tc>
          <w:tcPr>
            <w:tcW w:w="3870" w:type="dxa"/>
            <w:vAlign w:val="bottom"/>
          </w:tcPr>
          <w:p w:rsidR="00B03ADF" w:rsidRPr="00630DAB" w:rsidRDefault="00B03ADF" w:rsidP="00B03ADF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5,020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4,911</w:t>
            </w:r>
          </w:p>
        </w:tc>
      </w:tr>
      <w:tr w:rsidR="00B03ADF" w:rsidRPr="00630DAB" w:rsidTr="00C9195C">
        <w:tc>
          <w:tcPr>
            <w:tcW w:w="3870" w:type="dxa"/>
            <w:vAlign w:val="bottom"/>
          </w:tcPr>
          <w:p w:rsidR="00B03ADF" w:rsidRPr="00630DAB" w:rsidRDefault="00B03ADF" w:rsidP="00B03ADF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1,517</w:t>
            </w:r>
          </w:p>
        </w:tc>
      </w:tr>
      <w:tr w:rsidR="00B03ADF" w:rsidRPr="00630DAB" w:rsidTr="00C9195C">
        <w:tc>
          <w:tcPr>
            <w:tcW w:w="3870" w:type="dxa"/>
            <w:vAlign w:val="bottom"/>
          </w:tcPr>
          <w:p w:rsidR="00B03ADF" w:rsidRPr="00630DAB" w:rsidRDefault="00B03ADF" w:rsidP="00B03ADF">
            <w:pPr>
              <w:ind w:left="225" w:hanging="2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2,228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1305" w:type="dxa"/>
            <w:vAlign w:val="bottom"/>
          </w:tcPr>
          <w:p w:rsidR="00B03ADF" w:rsidRPr="00630DAB" w:rsidRDefault="006D7279" w:rsidP="00B03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6,683</w:t>
            </w:r>
          </w:p>
        </w:tc>
        <w:tc>
          <w:tcPr>
            <w:tcW w:w="1305" w:type="dxa"/>
            <w:vAlign w:val="bottom"/>
          </w:tcPr>
          <w:p w:rsidR="00B03ADF" w:rsidRPr="00630DAB" w:rsidRDefault="00B03ADF" w:rsidP="00B03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6,428</w:t>
            </w:r>
          </w:p>
        </w:tc>
      </w:tr>
    </w:tbl>
    <w:p w:rsidR="00D32CEF" w:rsidRPr="00630DAB" w:rsidRDefault="00D32CEF" w:rsidP="00261A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  <w:r w:rsidR="005846A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90"/>
        <w:gridCol w:w="3060"/>
      </w:tblGrid>
      <w:tr w:rsidR="005846A3" w:rsidRPr="00630DAB" w:rsidTr="00C9195C">
        <w:tc>
          <w:tcPr>
            <w:tcW w:w="3240" w:type="dxa"/>
          </w:tcPr>
          <w:p w:rsidR="005846A3" w:rsidRPr="00630DAB" w:rsidRDefault="005846A3" w:rsidP="000A3D64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5846A3" w:rsidRPr="00630DAB" w:rsidRDefault="000B1E47" w:rsidP="005846A3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627ED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bottom"/>
          </w:tcPr>
          <w:p w:rsidR="005846A3" w:rsidRPr="00630DAB" w:rsidRDefault="000B1E4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627ED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0C4169" w:rsidRPr="00630DAB" w:rsidTr="00C9195C">
        <w:tc>
          <w:tcPr>
            <w:tcW w:w="3240" w:type="dxa"/>
          </w:tcPr>
          <w:p w:rsidR="000C4169" w:rsidRPr="00630DAB" w:rsidRDefault="000C4169" w:rsidP="000C4169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</w:tcPr>
          <w:p w:rsidR="000C4169" w:rsidRPr="00630DAB" w:rsidRDefault="000C4169" w:rsidP="000C4169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0C4169" w:rsidRPr="00630DAB" w:rsidRDefault="000C4169" w:rsidP="000C4169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0C4169" w:rsidRPr="00630DAB" w:rsidTr="00C9195C">
        <w:tc>
          <w:tcPr>
            <w:tcW w:w="3240" w:type="dxa"/>
          </w:tcPr>
          <w:p w:rsidR="000C4169" w:rsidRPr="00630DAB" w:rsidRDefault="000C4169" w:rsidP="000C4169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</w:tcPr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0C4169" w:rsidRPr="00630DAB" w:rsidTr="00C9195C">
        <w:tc>
          <w:tcPr>
            <w:tcW w:w="3240" w:type="dxa"/>
          </w:tcPr>
          <w:p w:rsidR="000C4169" w:rsidRPr="00630DAB" w:rsidRDefault="000C4169" w:rsidP="000C4169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</w:tcPr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</w:t>
            </w:r>
            <w:r w:rsidR="00283630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งานของ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060" w:type="dxa"/>
          </w:tcPr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0C4169" w:rsidRPr="00630DAB" w:rsidRDefault="000C4169" w:rsidP="000C416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</w:t>
            </w:r>
            <w:r w:rsidR="00283630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งานของ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</w:tr>
    </w:tbl>
    <w:p w:rsidR="00027555" w:rsidRPr="00630DAB" w:rsidRDefault="006900A6" w:rsidP="00C9195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0012" w:rsidRPr="00630DA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5FA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EC1B1C" w:rsidRPr="00630DAB" w:rsidTr="00C9195C">
        <w:tc>
          <w:tcPr>
            <w:tcW w:w="9150" w:type="dxa"/>
            <w:gridSpan w:val="3"/>
          </w:tcPr>
          <w:p w:rsidR="00027555" w:rsidRPr="00630DAB" w:rsidRDefault="009B4F12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</w:t>
            </w:r>
            <w:r w:rsidR="00883AFB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550" w:type="dxa"/>
          </w:tcPr>
          <w:p w:rsidR="00F33704" w:rsidRPr="00630DAB" w:rsidRDefault="00F33704" w:rsidP="0059060C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33704" w:rsidRPr="00630DAB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1D6B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6001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:rsidR="00F33704" w:rsidRPr="00630DAB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370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60012" w:rsidRPr="00630DA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B1CF2" w:rsidRPr="00630DAB" w:rsidTr="00C9195C">
        <w:tc>
          <w:tcPr>
            <w:tcW w:w="5550" w:type="dxa"/>
          </w:tcPr>
          <w:p w:rsidR="005B1CF2" w:rsidRPr="00630DAB" w:rsidRDefault="005B1CF2" w:rsidP="005B1CF2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5B1CF2" w:rsidRPr="00630DAB" w:rsidRDefault="00C614A3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105,061</w:t>
            </w:r>
          </w:p>
        </w:tc>
        <w:tc>
          <w:tcPr>
            <w:tcW w:w="1800" w:type="dxa"/>
          </w:tcPr>
          <w:p w:rsidR="005B1CF2" w:rsidRPr="00630DAB" w:rsidRDefault="005B1CF2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186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203</w:t>
            </w:r>
          </w:p>
        </w:tc>
      </w:tr>
      <w:tr w:rsidR="005B1CF2" w:rsidRPr="00630DAB" w:rsidTr="00C9195C">
        <w:tc>
          <w:tcPr>
            <w:tcW w:w="5550" w:type="dxa"/>
          </w:tcPr>
          <w:p w:rsidR="005B1CF2" w:rsidRPr="00630DAB" w:rsidRDefault="005B1CF2" w:rsidP="005B1CF2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00" w:type="dxa"/>
          </w:tcPr>
          <w:p w:rsidR="005B1CF2" w:rsidRPr="00630DAB" w:rsidRDefault="00C614A3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11,984</w:t>
            </w:r>
          </w:p>
        </w:tc>
        <w:tc>
          <w:tcPr>
            <w:tcW w:w="1800" w:type="dxa"/>
          </w:tcPr>
          <w:p w:rsidR="005B1CF2" w:rsidRPr="00630DAB" w:rsidRDefault="005B1CF2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</w:tr>
      <w:tr w:rsidR="005B1CF2" w:rsidRPr="00630DAB" w:rsidTr="00C9195C">
        <w:tc>
          <w:tcPr>
            <w:tcW w:w="5550" w:type="dxa"/>
          </w:tcPr>
          <w:p w:rsidR="005B1CF2" w:rsidRPr="00630DAB" w:rsidRDefault="005B1CF2" w:rsidP="005B1CF2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5B1CF2" w:rsidRPr="00630DAB" w:rsidRDefault="00C614A3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46,764</w:t>
            </w:r>
          </w:p>
        </w:tc>
        <w:tc>
          <w:tcPr>
            <w:tcW w:w="1800" w:type="dxa"/>
          </w:tcPr>
          <w:p w:rsidR="005B1CF2" w:rsidRPr="00630DAB" w:rsidRDefault="005B1CF2" w:rsidP="005B1CF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918</w:t>
            </w:r>
          </w:p>
        </w:tc>
      </w:tr>
      <w:tr w:rsidR="005B1CF2" w:rsidRPr="00630DAB" w:rsidTr="00C9195C">
        <w:tc>
          <w:tcPr>
            <w:tcW w:w="5550" w:type="dxa"/>
          </w:tcPr>
          <w:p w:rsidR="005B1CF2" w:rsidRPr="00630DAB" w:rsidRDefault="005B1CF2" w:rsidP="005B1CF2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</w:tcPr>
          <w:p w:rsidR="005B1CF2" w:rsidRPr="00630DAB" w:rsidRDefault="00C614A3" w:rsidP="005B1CF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120,375</w:t>
            </w:r>
          </w:p>
        </w:tc>
        <w:tc>
          <w:tcPr>
            <w:tcW w:w="1800" w:type="dxa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46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597</w:t>
            </w:r>
          </w:p>
        </w:tc>
      </w:tr>
      <w:tr w:rsidR="005B1CF2" w:rsidRPr="00630DAB" w:rsidTr="00C9195C">
        <w:tc>
          <w:tcPr>
            <w:tcW w:w="5550" w:type="dxa"/>
          </w:tcPr>
          <w:p w:rsidR="005B1CF2" w:rsidRPr="00630DAB" w:rsidRDefault="005B1CF2" w:rsidP="005B1CF2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800" w:type="dxa"/>
          </w:tcPr>
          <w:p w:rsidR="005B1CF2" w:rsidRPr="00630DAB" w:rsidRDefault="00C614A3" w:rsidP="005B1CF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284,184</w:t>
            </w:r>
          </w:p>
        </w:tc>
        <w:tc>
          <w:tcPr>
            <w:tcW w:w="1800" w:type="dxa"/>
          </w:tcPr>
          <w:p w:rsidR="005B1CF2" w:rsidRPr="00630DAB" w:rsidRDefault="005B1CF2" w:rsidP="005B1CF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318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</w:tr>
    </w:tbl>
    <w:p w:rsidR="00D32CEF" w:rsidRPr="00630DAB" w:rsidRDefault="00A956A5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33A3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3A3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:rsidR="00D32CEF" w:rsidRPr="00630DAB" w:rsidRDefault="00D32CEF" w:rsidP="00D32CE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630DAB" w:rsidTr="00C9195C">
        <w:tc>
          <w:tcPr>
            <w:tcW w:w="3945" w:type="dxa"/>
            <w:vAlign w:val="bottom"/>
          </w:tcPr>
          <w:p w:rsidR="00D32CEF" w:rsidRPr="00630DAB" w:rsidRDefault="00D32CEF" w:rsidP="00D32C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159,031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194,391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538,357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599,071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17,268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11,915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58,916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31,014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176,299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206,306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597,273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630,085</w:t>
            </w:r>
          </w:p>
        </w:tc>
      </w:tr>
    </w:tbl>
    <w:p w:rsidR="00C9195C" w:rsidRPr="00630DAB" w:rsidRDefault="00C9195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32CEF" w:rsidRPr="00630DAB" w:rsidRDefault="00D01C46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00F71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:rsidR="00D32CEF" w:rsidRPr="00630DAB" w:rsidRDefault="00D32CEF" w:rsidP="00D32C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630DAB">
        <w:rPr>
          <w:rFonts w:asciiTheme="majorBidi" w:eastAsia="Angsana New" w:hAnsiTheme="majorBidi" w:cstheme="majorBidi"/>
          <w:sz w:val="28"/>
          <w:szCs w:val="28"/>
          <w:cs/>
        </w:rPr>
        <w:t>(หน่วย: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630DAB" w:rsidTr="003E6368">
        <w:tc>
          <w:tcPr>
            <w:tcW w:w="3945" w:type="dxa"/>
            <w:vAlign w:val="bottom"/>
          </w:tcPr>
          <w:p w:rsidR="00D32CEF" w:rsidRPr="00630DAB" w:rsidRDefault="00D32CEF" w:rsidP="00D32CEF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4,421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8,666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4,441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23,793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14,710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:rsidR="00E34D08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50,079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71,558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189,067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208,751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5,310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5,806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24,861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16,071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5C0A4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5C0A4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17,102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404F1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404F1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31,515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1,975</w:t>
            </w:r>
          </w:p>
        </w:tc>
      </w:tr>
      <w:tr w:rsidR="005B1CF2" w:rsidRPr="00630DAB" w:rsidTr="003E6368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</w:tcPr>
          <w:p w:rsidR="005B1CF2" w:rsidRPr="00630DAB" w:rsidRDefault="00E34D08" w:rsidP="005B1CF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="005C0A4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5C0A4F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05" w:type="dxa"/>
          </w:tcPr>
          <w:p w:rsidR="005B1CF2" w:rsidRPr="00630DAB" w:rsidRDefault="005B1CF2" w:rsidP="005B1CF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110,025</w:t>
            </w:r>
          </w:p>
        </w:tc>
        <w:tc>
          <w:tcPr>
            <w:tcW w:w="1305" w:type="dxa"/>
            <w:vAlign w:val="bottom"/>
          </w:tcPr>
          <w:p w:rsidR="005B1CF2" w:rsidRPr="00630DAB" w:rsidRDefault="00E34D08" w:rsidP="005B1CF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28</w:t>
            </w:r>
            <w:r w:rsidR="00404F1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404F1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296,815</w:t>
            </w:r>
          </w:p>
        </w:tc>
      </w:tr>
    </w:tbl>
    <w:p w:rsidR="008634AC" w:rsidRPr="00630DAB" w:rsidRDefault="008634AC" w:rsidP="008634A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กำไรและผลตอบแทนจากเครื่องมือทางการเงิน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3"/>
        <w:gridCol w:w="1305"/>
        <w:gridCol w:w="1304"/>
        <w:gridCol w:w="1304"/>
        <w:gridCol w:w="1304"/>
      </w:tblGrid>
      <w:tr w:rsidR="005B1CF2" w:rsidRPr="00630DAB" w:rsidTr="003E6368">
        <w:tc>
          <w:tcPr>
            <w:tcW w:w="4083" w:type="dxa"/>
            <w:vAlign w:val="bottom"/>
          </w:tcPr>
          <w:p w:rsidR="005B1CF2" w:rsidRPr="00630DAB" w:rsidRDefault="005B1CF2" w:rsidP="005B1CF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2"/>
            <w:vAlign w:val="bottom"/>
          </w:tcPr>
          <w:p w:rsidR="005B1CF2" w:rsidRPr="00630DAB" w:rsidRDefault="005B1CF2" w:rsidP="005B1CF2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2"/>
            <w:vAlign w:val="bottom"/>
          </w:tcPr>
          <w:p w:rsidR="005B1CF2" w:rsidRPr="00630DAB" w:rsidRDefault="005B1CF2" w:rsidP="005B1CF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634AC" w:rsidRPr="00630DAB" w:rsidTr="003E6368">
        <w:tc>
          <w:tcPr>
            <w:tcW w:w="4083" w:type="dxa"/>
            <w:vAlign w:val="bottom"/>
          </w:tcPr>
          <w:p w:rsidR="008634AC" w:rsidRPr="00630DAB" w:rsidRDefault="008634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2"/>
            <w:vAlign w:val="bottom"/>
            <w:hideMark/>
          </w:tcPr>
          <w:p w:rsidR="008634AC" w:rsidRPr="00630DAB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9561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8" w:type="dxa"/>
            <w:gridSpan w:val="2"/>
            <w:vAlign w:val="bottom"/>
            <w:hideMark/>
          </w:tcPr>
          <w:p w:rsidR="008634AC" w:rsidRPr="00630DAB" w:rsidRDefault="00A95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   วันที่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B760FA" w:rsidRPr="00630DAB" w:rsidTr="003E6368">
        <w:tc>
          <w:tcPr>
            <w:tcW w:w="4083" w:type="dxa"/>
            <w:vAlign w:val="bottom"/>
          </w:tcPr>
          <w:p w:rsidR="00B760FA" w:rsidRPr="00630DAB" w:rsidRDefault="00B760FA" w:rsidP="00B760FA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4" w:type="dxa"/>
            <w:vAlign w:val="bottom"/>
            <w:hideMark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04" w:type="dxa"/>
            <w:vAlign w:val="bottom"/>
            <w:hideMark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4" w:type="dxa"/>
            <w:vAlign w:val="bottom"/>
            <w:hideMark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760FA" w:rsidRPr="00630DAB" w:rsidTr="003E6368">
        <w:tc>
          <w:tcPr>
            <w:tcW w:w="4083" w:type="dxa"/>
            <w:vAlign w:val="bottom"/>
            <w:hideMark/>
          </w:tcPr>
          <w:p w:rsidR="00B760FA" w:rsidRPr="00630DAB" w:rsidRDefault="00B760FA" w:rsidP="00B760F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305" w:type="dxa"/>
          </w:tcPr>
          <w:p w:rsidR="00B760FA" w:rsidRPr="00630DAB" w:rsidRDefault="00792663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19,135</w:t>
            </w:r>
          </w:p>
        </w:tc>
        <w:tc>
          <w:tcPr>
            <w:tcW w:w="1304" w:type="dxa"/>
          </w:tcPr>
          <w:p w:rsidR="00B760FA" w:rsidRPr="00630DAB" w:rsidRDefault="00B760FA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20,883</w:t>
            </w:r>
          </w:p>
        </w:tc>
        <w:tc>
          <w:tcPr>
            <w:tcW w:w="1304" w:type="dxa"/>
            <w:vAlign w:val="bottom"/>
          </w:tcPr>
          <w:p w:rsidR="00B760FA" w:rsidRPr="00630DAB" w:rsidRDefault="00792663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31,344</w:t>
            </w:r>
          </w:p>
        </w:tc>
        <w:tc>
          <w:tcPr>
            <w:tcW w:w="1304" w:type="dxa"/>
            <w:vAlign w:val="bottom"/>
          </w:tcPr>
          <w:p w:rsidR="00B760FA" w:rsidRPr="00630DAB" w:rsidRDefault="00B760FA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157,318</w:t>
            </w:r>
          </w:p>
        </w:tc>
      </w:tr>
      <w:tr w:rsidR="00B760FA" w:rsidRPr="00630DAB" w:rsidTr="003E6368">
        <w:tc>
          <w:tcPr>
            <w:tcW w:w="4083" w:type="dxa"/>
            <w:vAlign w:val="bottom"/>
            <w:hideMark/>
          </w:tcPr>
          <w:p w:rsidR="00B760FA" w:rsidRPr="00630DAB" w:rsidRDefault="00B760FA" w:rsidP="00B760F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กำไร(ขาดทุน)จากตราสารอนุพันธ์</w:t>
            </w:r>
          </w:p>
        </w:tc>
        <w:tc>
          <w:tcPr>
            <w:tcW w:w="1305" w:type="dxa"/>
          </w:tcPr>
          <w:p w:rsidR="00B760FA" w:rsidRPr="00630DAB" w:rsidRDefault="00792663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(17,221)</w:t>
            </w:r>
          </w:p>
        </w:tc>
        <w:tc>
          <w:tcPr>
            <w:tcW w:w="1304" w:type="dxa"/>
          </w:tcPr>
          <w:p w:rsidR="00B760FA" w:rsidRPr="00630DAB" w:rsidRDefault="00B760FA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8,051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:rsidR="00B760FA" w:rsidRPr="00630DAB" w:rsidRDefault="00792663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(13,199)</w:t>
            </w:r>
          </w:p>
        </w:tc>
        <w:tc>
          <w:tcPr>
            <w:tcW w:w="1304" w:type="dxa"/>
            <w:vAlign w:val="bottom"/>
          </w:tcPr>
          <w:p w:rsidR="00B760FA" w:rsidRPr="00630DAB" w:rsidRDefault="00B760FA" w:rsidP="00B760F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B760FA" w:rsidRPr="00630DAB" w:rsidTr="003E6368">
        <w:tc>
          <w:tcPr>
            <w:tcW w:w="4083" w:type="dxa"/>
            <w:vAlign w:val="bottom"/>
            <w:hideMark/>
          </w:tcPr>
          <w:p w:rsidR="00B760FA" w:rsidRPr="00630DAB" w:rsidRDefault="00B760FA" w:rsidP="00B760F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</w:tcPr>
          <w:p w:rsidR="00B760FA" w:rsidRPr="00630DAB" w:rsidRDefault="00792663" w:rsidP="00B760F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16,871</w:t>
            </w:r>
          </w:p>
        </w:tc>
        <w:tc>
          <w:tcPr>
            <w:tcW w:w="1304" w:type="dxa"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14,840</w:t>
            </w:r>
          </w:p>
        </w:tc>
        <w:tc>
          <w:tcPr>
            <w:tcW w:w="1304" w:type="dxa"/>
            <w:vAlign w:val="bottom"/>
          </w:tcPr>
          <w:p w:rsidR="00B760FA" w:rsidRPr="00630DAB" w:rsidRDefault="00792663" w:rsidP="00B760F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51,831</w:t>
            </w:r>
          </w:p>
        </w:tc>
        <w:tc>
          <w:tcPr>
            <w:tcW w:w="1304" w:type="dxa"/>
            <w:vAlign w:val="bottom"/>
          </w:tcPr>
          <w:p w:rsidR="00B760FA" w:rsidRPr="00630DAB" w:rsidRDefault="00B760FA" w:rsidP="00B760F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44,599</w:t>
            </w:r>
          </w:p>
        </w:tc>
      </w:tr>
      <w:tr w:rsidR="00B760FA" w:rsidRPr="00630DAB" w:rsidTr="003E6368">
        <w:tc>
          <w:tcPr>
            <w:tcW w:w="4083" w:type="dxa"/>
            <w:vAlign w:val="bottom"/>
            <w:hideMark/>
          </w:tcPr>
          <w:p w:rsidR="00B760FA" w:rsidRPr="00630DAB" w:rsidRDefault="00B760FA" w:rsidP="00B760FA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</w:tcPr>
          <w:p w:rsidR="00B760FA" w:rsidRPr="00630DAB" w:rsidRDefault="00792663" w:rsidP="00B760FA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18,785</w:t>
            </w:r>
          </w:p>
        </w:tc>
        <w:tc>
          <w:tcPr>
            <w:tcW w:w="1304" w:type="dxa"/>
          </w:tcPr>
          <w:p w:rsidR="00B760FA" w:rsidRPr="00630DAB" w:rsidRDefault="00B760FA" w:rsidP="00B760FA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27,672</w:t>
            </w:r>
          </w:p>
        </w:tc>
        <w:tc>
          <w:tcPr>
            <w:tcW w:w="1304" w:type="dxa"/>
            <w:vAlign w:val="bottom"/>
          </w:tcPr>
          <w:p w:rsidR="00B760FA" w:rsidRPr="00630DAB" w:rsidRDefault="00792663" w:rsidP="00B760FA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69,976</w:t>
            </w:r>
          </w:p>
        </w:tc>
        <w:tc>
          <w:tcPr>
            <w:tcW w:w="1304" w:type="dxa"/>
            <w:vAlign w:val="bottom"/>
          </w:tcPr>
          <w:p w:rsidR="00B760FA" w:rsidRPr="00630DAB" w:rsidRDefault="00B760FA" w:rsidP="00B760FA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210,402</w:t>
            </w:r>
          </w:p>
        </w:tc>
      </w:tr>
    </w:tbl>
    <w:p w:rsidR="00027555" w:rsidRPr="00630DAB" w:rsidRDefault="00DA5641" w:rsidP="003E636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0EB3" w:rsidRPr="00630DA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135AC9" w:rsidRPr="00630DAB" w:rsidRDefault="009F12A0" w:rsidP="003E6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F83543" w:rsidRPr="00630DAB">
        <w:rPr>
          <w:rFonts w:asciiTheme="majorBidi" w:hAnsiTheme="majorBidi" w:cstheme="majorBidi"/>
          <w:spacing w:val="8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187A09" w:rsidRPr="00630DAB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  <w:r w:rsidR="00C36119" w:rsidRPr="00630DAB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76023A" w:rsidRPr="00630DAB">
        <w:rPr>
          <w:rFonts w:asciiTheme="majorBidi" w:hAnsiTheme="majorBidi" w:cstheme="majorBidi"/>
          <w:spacing w:val="8"/>
          <w:sz w:val="32"/>
          <w:szCs w:val="32"/>
          <w:cs/>
        </w:rPr>
        <w:t>(ไม่รวมกำไรขาดทุนเบ็ดเสร็จอื่น)</w:t>
      </w:r>
      <w:r w:rsidR="00C36119" w:rsidRPr="00630DAB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83543" w:rsidRPr="00630DAB">
        <w:rPr>
          <w:rFonts w:asciiTheme="majorBidi" w:hAnsiTheme="majorBidi" w:cstheme="majorBidi"/>
          <w:spacing w:val="8"/>
          <w:sz w:val="32"/>
          <w:szCs w:val="32"/>
          <w:cs/>
        </w:rPr>
        <w:t>ด้วยจำนวนหุ้นสามัญถัวเฉลี่ยถ่วงน้ำหนักที่ออกจำหน่ายอยู่ในระหว่าง</w:t>
      </w:r>
      <w:r w:rsidR="00187A09" w:rsidRPr="00630DAB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</w:p>
    <w:p w:rsidR="00DC220E" w:rsidRPr="00630DAB" w:rsidRDefault="00DC220E" w:rsidP="003E636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F1535" w:rsidRPr="00630DAB" w:rsidRDefault="00C80EB3" w:rsidP="003E6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EF1535" w:rsidRPr="00630DAB" w:rsidRDefault="00EF1535" w:rsidP="003E6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4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ใน</w:t>
      </w:r>
      <w:r w:rsidRPr="00630DA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2850"/>
        <w:gridCol w:w="2250"/>
        <w:gridCol w:w="1551"/>
        <w:gridCol w:w="2499"/>
      </w:tblGrid>
      <w:tr w:rsidR="00EF1535" w:rsidRPr="00630DAB" w:rsidTr="003E6368">
        <w:tc>
          <w:tcPr>
            <w:tcW w:w="28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499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เงินปันผลที่                  ประกาศจ่ายต่อหุ้น</w:t>
            </w:r>
          </w:p>
        </w:tc>
      </w:tr>
      <w:tr w:rsidR="00EF1535" w:rsidRPr="00630DAB" w:rsidTr="003E6368">
        <w:tc>
          <w:tcPr>
            <w:tcW w:w="28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99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EF1535" w:rsidRPr="00630DAB" w:rsidTr="003E6368">
        <w:tc>
          <w:tcPr>
            <w:tcW w:w="2850" w:type="dxa"/>
          </w:tcPr>
          <w:p w:rsidR="00EF1535" w:rsidRPr="00630DAB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</w:tcPr>
          <w:p w:rsidR="00EF1535" w:rsidRPr="00630DAB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เมื่อวันที่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1" w:type="dxa"/>
          </w:tcPr>
          <w:p w:rsidR="00EF1535" w:rsidRPr="00630DAB" w:rsidRDefault="00FB250B" w:rsidP="00797B0A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499" w:type="dxa"/>
          </w:tcPr>
          <w:p w:rsidR="00972D1C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972D1C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(จากจำนวนหุ้นสามัญ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,150,469,000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หุ้น </w:t>
            </w:r>
          </w:p>
          <w:p w:rsidR="00EF1535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มูลค่าตราไว้หุ้นละ 1 บาท)</w:t>
            </w:r>
          </w:p>
        </w:tc>
      </w:tr>
      <w:tr w:rsidR="00FB250B" w:rsidRPr="00630DAB" w:rsidTr="003E6368">
        <w:tc>
          <w:tcPr>
            <w:tcW w:w="2850" w:type="dxa"/>
          </w:tcPr>
          <w:p w:rsidR="00FB250B" w:rsidRPr="00630DAB" w:rsidRDefault="00FB250B" w:rsidP="00AD33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</w:tcPr>
          <w:p w:rsidR="00FB250B" w:rsidRPr="00630DAB" w:rsidRDefault="00FB250B" w:rsidP="00AD33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เมื่อวันที่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51" w:type="dxa"/>
          </w:tcPr>
          <w:p w:rsidR="00FB250B" w:rsidRPr="00630DAB" w:rsidRDefault="00FB250B" w:rsidP="00AD33D5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499" w:type="dxa"/>
          </w:tcPr>
          <w:p w:rsidR="00FB250B" w:rsidRPr="00630DAB" w:rsidRDefault="00FB250B" w:rsidP="00AD33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B250B" w:rsidRPr="00630DAB" w:rsidRDefault="00FB250B" w:rsidP="00AD33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(จากจำนวนหุ้นสามัญ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,150,469,000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หุ้น </w:t>
            </w:r>
          </w:p>
          <w:p w:rsidR="00FB250B" w:rsidRPr="00630DAB" w:rsidRDefault="00FB250B" w:rsidP="00AD33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มูลค่าตราไว้หุ้นละ 1 บาท)</w:t>
            </w:r>
          </w:p>
        </w:tc>
      </w:tr>
    </w:tbl>
    <w:p w:rsidR="00027555" w:rsidRPr="00630DAB" w:rsidRDefault="0008607C" w:rsidP="003E6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B250B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630DAB" w:rsidRDefault="00027555" w:rsidP="003E6368">
      <w:pPr>
        <w:tabs>
          <w:tab w:val="right" w:pos="5040"/>
          <w:tab w:val="right" w:pos="6390"/>
          <w:tab w:val="right" w:pos="819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D33471" w:rsidRPr="00630DA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1F2D" w:rsidRPr="00630DAB">
        <w:rPr>
          <w:rFonts w:asciiTheme="majorBidi" w:hAnsiTheme="majorBidi" w:cstheme="majorBidi"/>
          <w:sz w:val="32"/>
          <w:szCs w:val="32"/>
          <w:cs/>
        </w:rPr>
        <w:t>งวด</w:t>
      </w:r>
      <w:r w:rsidR="00D33471"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2D503A" w:rsidRPr="00630DAB" w:rsidTr="003E6368">
        <w:tc>
          <w:tcPr>
            <w:tcW w:w="5321" w:type="dxa"/>
          </w:tcPr>
          <w:p w:rsidR="002D503A" w:rsidRPr="00630DAB" w:rsidRDefault="002D503A" w:rsidP="003E6368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2D503A" w:rsidRPr="00630DAB" w:rsidRDefault="002D503A" w:rsidP="003E63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Nomura </w:t>
            </w:r>
            <w:r w:rsidR="00CA322C" w:rsidRPr="00630DAB">
              <w:rPr>
                <w:rFonts w:asciiTheme="majorBidi" w:hAnsiTheme="majorBidi" w:cstheme="majorBidi"/>
                <w:sz w:val="28"/>
                <w:szCs w:val="28"/>
              </w:rPr>
              <w:t>Holdings,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322C" w:rsidRPr="00630DAB">
              <w:rPr>
                <w:rFonts w:asciiTheme="majorBidi" w:hAnsiTheme="majorBidi" w:cstheme="majorBidi"/>
                <w:sz w:val="28"/>
                <w:szCs w:val="28"/>
              </w:rPr>
              <w:t>Inc.</w:t>
            </w:r>
          </w:p>
        </w:tc>
        <w:tc>
          <w:tcPr>
            <w:tcW w:w="3728" w:type="dxa"/>
            <w:vAlign w:val="bottom"/>
          </w:tcPr>
          <w:p w:rsidR="00E23115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บริษัทใหญ่ของกลุ่มบริษัท </w:t>
            </w:r>
          </w:p>
        </w:tc>
      </w:tr>
      <w:tr w:rsidR="00CA322C" w:rsidRPr="00630DAB" w:rsidTr="003E6368">
        <w:tc>
          <w:tcPr>
            <w:tcW w:w="5321" w:type="dxa"/>
            <w:vAlign w:val="bottom"/>
          </w:tcPr>
          <w:p w:rsidR="00CA322C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CA322C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Nomura Securities Co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,Ltd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Hong Kong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DC220E" w:rsidRPr="00630DAB" w:rsidRDefault="0074751F" w:rsidP="0059060C">
      <w:pPr>
        <w:tabs>
          <w:tab w:val="right" w:pos="5040"/>
          <w:tab w:val="right" w:pos="6390"/>
          <w:tab w:val="right" w:pos="81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</w:r>
    </w:p>
    <w:p w:rsidR="00DC220E" w:rsidRPr="00630DAB" w:rsidRDefault="00DC220E">
      <w:pPr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32CEF" w:rsidRPr="00630DAB" w:rsidRDefault="00DC220E" w:rsidP="003E6368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630DA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630DAB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630DAB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  <w:r w:rsidR="00CC391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20"/>
        <w:gridCol w:w="1060"/>
        <w:gridCol w:w="1080"/>
        <w:gridCol w:w="1080"/>
        <w:gridCol w:w="1080"/>
        <w:gridCol w:w="2683"/>
      </w:tblGrid>
      <w:tr w:rsidR="00CC391D" w:rsidRPr="00630DAB" w:rsidTr="000738D4">
        <w:trPr>
          <w:trHeight w:val="20"/>
        </w:trPr>
        <w:tc>
          <w:tcPr>
            <w:tcW w:w="2902" w:type="dxa"/>
            <w:gridSpan w:val="2"/>
          </w:tcPr>
          <w:p w:rsidR="00CC391D" w:rsidRPr="00630DAB" w:rsidRDefault="00CC391D" w:rsidP="003E6368">
            <w:pPr>
              <w:tabs>
                <w:tab w:val="left" w:pos="102"/>
              </w:tabs>
              <w:ind w:left="204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983" w:type="dxa"/>
            <w:gridSpan w:val="5"/>
            <w:hideMark/>
          </w:tcPr>
          <w:p w:rsidR="00CC391D" w:rsidRPr="00630DAB" w:rsidRDefault="00CC391D" w:rsidP="003E6368">
            <w:pPr>
              <w:ind w:left="164" w:hanging="16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04358B"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C391D" w:rsidRPr="00630DAB" w:rsidTr="000738D4">
        <w:trPr>
          <w:tblHeader/>
        </w:trPr>
        <w:tc>
          <w:tcPr>
            <w:tcW w:w="2882" w:type="dxa"/>
          </w:tcPr>
          <w:p w:rsidR="00CC391D" w:rsidRPr="00630DAB" w:rsidRDefault="00CC391D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E7847"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B250B" w:rsidRPr="00630DAB" w:rsidTr="000738D4">
        <w:trPr>
          <w:tblHeader/>
        </w:trPr>
        <w:tc>
          <w:tcPr>
            <w:tcW w:w="2882" w:type="dxa"/>
          </w:tcPr>
          <w:p w:rsidR="00FB250B" w:rsidRPr="00630DAB" w:rsidRDefault="00FB250B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250B" w:rsidRPr="00630DAB" w:rsidRDefault="00FB250B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FB250B" w:rsidRPr="00630DAB" w:rsidRDefault="00FB250B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FB250B" w:rsidRPr="00630DAB" w:rsidRDefault="00FB250B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FB250B" w:rsidRPr="00630DAB" w:rsidRDefault="00FB250B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683" w:type="dxa"/>
            <w:vAlign w:val="bottom"/>
            <w:hideMark/>
          </w:tcPr>
          <w:p w:rsidR="00FB250B" w:rsidRPr="00630DAB" w:rsidRDefault="00FB250B" w:rsidP="003E6368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(สำหรับงวด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B250B" w:rsidRPr="00630DAB" w:rsidTr="000738D4">
        <w:tc>
          <w:tcPr>
            <w:tcW w:w="2882" w:type="dxa"/>
            <w:hideMark/>
          </w:tcPr>
          <w:p w:rsidR="00FB250B" w:rsidRPr="00630DAB" w:rsidRDefault="00FB250B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80" w:type="dxa"/>
            <w:gridSpan w:val="2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FB250B" w:rsidRPr="00630DAB" w:rsidRDefault="00FB250B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FB250B" w:rsidRPr="00630DAB" w:rsidTr="000738D4">
        <w:tc>
          <w:tcPr>
            <w:tcW w:w="2882" w:type="dxa"/>
            <w:hideMark/>
          </w:tcPr>
          <w:p w:rsidR="00FB250B" w:rsidRPr="00630DAB" w:rsidRDefault="00FB250B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รายได้ค่านายหน้า </w:t>
            </w:r>
          </w:p>
        </w:tc>
        <w:tc>
          <w:tcPr>
            <w:tcW w:w="1080" w:type="dxa"/>
            <w:gridSpan w:val="2"/>
          </w:tcPr>
          <w:p w:rsidR="00FB250B" w:rsidRPr="00630DAB" w:rsidRDefault="00FB250B" w:rsidP="003E6368">
            <w:pPr>
              <w:tabs>
                <w:tab w:val="decimal" w:pos="792"/>
              </w:tabs>
              <w:ind w:left="-101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FB250B" w:rsidRPr="00630DAB" w:rsidRDefault="00FB250B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FB250B" w:rsidRPr="00630DAB" w:rsidTr="0006273F">
        <w:tc>
          <w:tcPr>
            <w:tcW w:w="2882" w:type="dxa"/>
            <w:hideMark/>
          </w:tcPr>
          <w:p w:rsidR="00FB250B" w:rsidRPr="00630DAB" w:rsidRDefault="00FB250B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FB250B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FB250B" w:rsidRPr="00630DAB" w:rsidRDefault="00FB250B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FB250B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97</w:t>
            </w: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683" w:type="dxa"/>
            <w:hideMark/>
          </w:tcPr>
          <w:p w:rsidR="00FB250B" w:rsidRPr="00630DAB" w:rsidRDefault="00FB250B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FB250B" w:rsidRPr="00630DAB" w:rsidTr="003E6368">
        <w:trPr>
          <w:trHeight w:val="73"/>
        </w:trPr>
        <w:tc>
          <w:tcPr>
            <w:tcW w:w="2882" w:type="dxa"/>
            <w:hideMark/>
          </w:tcPr>
          <w:p w:rsidR="00FB250B" w:rsidRPr="00630DAB" w:rsidRDefault="00FB250B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FB250B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12,229</w:t>
            </w:r>
          </w:p>
        </w:tc>
        <w:tc>
          <w:tcPr>
            <w:tcW w:w="1080" w:type="dxa"/>
            <w:hideMark/>
          </w:tcPr>
          <w:p w:rsidR="00FB250B" w:rsidRPr="00630DAB" w:rsidRDefault="00FB250B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15,896</w:t>
            </w:r>
          </w:p>
        </w:tc>
        <w:tc>
          <w:tcPr>
            <w:tcW w:w="1080" w:type="dxa"/>
          </w:tcPr>
          <w:p w:rsidR="00FB250B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43,926</w:t>
            </w:r>
          </w:p>
        </w:tc>
        <w:tc>
          <w:tcPr>
            <w:tcW w:w="1080" w:type="dxa"/>
          </w:tcPr>
          <w:p w:rsidR="00FB250B" w:rsidRPr="00630DAB" w:rsidRDefault="00FB250B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64,890</w:t>
            </w:r>
          </w:p>
        </w:tc>
        <w:tc>
          <w:tcPr>
            <w:tcW w:w="2683" w:type="dxa"/>
            <w:hideMark/>
          </w:tcPr>
          <w:p w:rsidR="00FB250B" w:rsidRPr="00630DAB" w:rsidRDefault="00FB250B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DC220E" w:rsidRPr="00630DAB" w:rsidTr="003E6368">
        <w:trPr>
          <w:trHeight w:val="73"/>
        </w:trPr>
        <w:tc>
          <w:tcPr>
            <w:tcW w:w="2882" w:type="dxa"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3,870</w:t>
            </w:r>
          </w:p>
        </w:tc>
        <w:tc>
          <w:tcPr>
            <w:tcW w:w="1080" w:type="dxa"/>
            <w:hideMark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4,020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11,610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12,060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                    กำไรร้อยละ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c>
          <w:tcPr>
            <w:tcW w:w="2882" w:type="dxa"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  <w:p w:rsidR="00DC220E" w:rsidRPr="00630DAB" w:rsidRDefault="00DC220E" w:rsidP="003E6368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8,190</w:t>
            </w:r>
          </w:p>
        </w:tc>
        <w:tc>
          <w:tcPr>
            <w:tcW w:w="1080" w:type="dxa"/>
            <w:hideMark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4,820</w:t>
            </w:r>
          </w:p>
        </w:tc>
        <w:tc>
          <w:tcPr>
            <w:tcW w:w="1080" w:type="dxa"/>
          </w:tcPr>
          <w:p w:rsidR="00DC220E" w:rsidRPr="00630DAB" w:rsidRDefault="007854F0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23,747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14,782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               กำไรร้อยละ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c>
          <w:tcPr>
            <w:tcW w:w="2882" w:type="dxa"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  <w:p w:rsidR="00DC220E" w:rsidRPr="00630DAB" w:rsidRDefault="00DC220E" w:rsidP="003E6368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080" w:type="dxa"/>
            <w:hideMark/>
          </w:tcPr>
          <w:p w:rsidR="00DC220E" w:rsidRPr="00630DAB" w:rsidRDefault="00DC220E" w:rsidP="003E6368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1,555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DC220E" w:rsidRPr="00630DAB" w:rsidTr="0006273F"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80" w:type="dxa"/>
            <w:gridSpan w:val="2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Securities Co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11,833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6,092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8,331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8,507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1,455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ปริมาณของงานที่ได้รับมอบหมาย</w:t>
            </w:r>
          </w:p>
        </w:tc>
      </w:tr>
    </w:tbl>
    <w:p w:rsidR="001C419A" w:rsidRPr="00630DAB" w:rsidRDefault="001C419A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1080"/>
        <w:gridCol w:w="1080"/>
        <w:gridCol w:w="1080"/>
        <w:gridCol w:w="1080"/>
        <w:gridCol w:w="2683"/>
      </w:tblGrid>
      <w:tr w:rsidR="001C419A" w:rsidRPr="00630DAB" w:rsidTr="0006273F">
        <w:trPr>
          <w:trHeight w:val="20"/>
        </w:trPr>
        <w:tc>
          <w:tcPr>
            <w:tcW w:w="2882" w:type="dxa"/>
          </w:tcPr>
          <w:p w:rsidR="001C419A" w:rsidRPr="00630DAB" w:rsidRDefault="001C419A" w:rsidP="003E6368">
            <w:pPr>
              <w:tabs>
                <w:tab w:val="left" w:pos="102"/>
              </w:tabs>
              <w:ind w:left="2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78" w:hanging="162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: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พันบาท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</w:tr>
      <w:tr w:rsidR="001C419A" w:rsidRPr="00630DAB" w:rsidTr="007020EE">
        <w:trPr>
          <w:tblHeader/>
        </w:trPr>
        <w:tc>
          <w:tcPr>
            <w:tcW w:w="2882" w:type="dxa"/>
          </w:tcPr>
          <w:p w:rsidR="001C419A" w:rsidRPr="00630DAB" w:rsidRDefault="001C419A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C419A" w:rsidRPr="00630DAB" w:rsidTr="007020EE">
        <w:trPr>
          <w:tblHeader/>
        </w:trPr>
        <w:tc>
          <w:tcPr>
            <w:tcW w:w="2882" w:type="dxa"/>
          </w:tcPr>
          <w:p w:rsidR="001C419A" w:rsidRPr="00630DAB" w:rsidRDefault="001C419A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683" w:type="dxa"/>
            <w:vAlign w:val="bottom"/>
            <w:hideMark/>
          </w:tcPr>
          <w:p w:rsidR="001C419A" w:rsidRPr="00630DAB" w:rsidRDefault="001C419A" w:rsidP="003E6368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(สำหรับงวด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C419A" w:rsidRPr="00630DAB" w:rsidTr="007020EE">
        <w:tc>
          <w:tcPr>
            <w:tcW w:w="2882" w:type="dxa"/>
            <w:hideMark/>
          </w:tcPr>
          <w:p w:rsidR="001C419A" w:rsidRPr="00630DAB" w:rsidRDefault="001C419A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        ซื้อขายหลักทรัพย์และงานวิจัย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3,337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14,708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(9,681)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ต้นทุนที่เกิดขึ้นจริงบวกอัตรากำไรร้อยละ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10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DC220E" w:rsidRPr="00630DAB" w:rsidTr="000738D4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1,590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1,639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DC220E" w:rsidRPr="00630DAB" w:rsidTr="000738D4">
        <w:tc>
          <w:tcPr>
            <w:tcW w:w="2882" w:type="dxa"/>
            <w:hideMark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DC220E" w:rsidRPr="00630DAB" w:rsidRDefault="00DC220E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20E" w:rsidRPr="00630DAB" w:rsidTr="0006273F">
        <w:trPr>
          <w:trHeight w:val="20"/>
        </w:trPr>
        <w:tc>
          <w:tcPr>
            <w:tcW w:w="2882" w:type="dxa"/>
            <w:hideMark/>
          </w:tcPr>
          <w:p w:rsidR="00DC220E" w:rsidRPr="00630DAB" w:rsidRDefault="00DC220E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DC220E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080" w:type="dxa"/>
          </w:tcPr>
          <w:p w:rsidR="00DC220E" w:rsidRPr="00630DAB" w:rsidRDefault="00DC220E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683" w:type="dxa"/>
            <w:hideMark/>
          </w:tcPr>
          <w:p w:rsidR="00DC220E" w:rsidRPr="00630DAB" w:rsidRDefault="00DC220E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  <w:tr w:rsidR="001C419A" w:rsidRPr="00630DAB" w:rsidTr="007020EE">
        <w:tc>
          <w:tcPr>
            <w:tcW w:w="2882" w:type="dxa"/>
            <w:hideMark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ค่าธรรมเนียมจ่ายสำหรับการแนะนำ  ลูกค้า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19A" w:rsidRPr="00630DAB" w:rsidTr="007020EE">
        <w:trPr>
          <w:trHeight w:val="20"/>
        </w:trPr>
        <w:tc>
          <w:tcPr>
            <w:tcW w:w="2882" w:type="dxa"/>
            <w:hideMark/>
          </w:tcPr>
          <w:p w:rsidR="001C419A" w:rsidRPr="00630DAB" w:rsidRDefault="001C419A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18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18</w:t>
            </w:r>
          </w:p>
        </w:tc>
        <w:tc>
          <w:tcPr>
            <w:tcW w:w="2683" w:type="dxa"/>
            <w:hideMark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คำนวณเป็นสัดส่วนจากอัตราร้อยละของค่าบริการที่ได้รับจากการจัดจำหน่าย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</w:t>
            </w:r>
            <w:r w:rsidR="006B0455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เกี่ยวโยง  </w:t>
            </w:r>
          </w:p>
        </w:tc>
      </w:tr>
      <w:tr w:rsidR="001C419A" w:rsidRPr="00630DAB" w:rsidTr="007020EE">
        <w:trPr>
          <w:trHeight w:val="20"/>
        </w:trPr>
        <w:tc>
          <w:tcPr>
            <w:tcW w:w="2882" w:type="dxa"/>
            <w:hideMark/>
          </w:tcPr>
          <w:p w:rsidR="001C419A" w:rsidRPr="00630DAB" w:rsidRDefault="001C419A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Securities Co., Ltd.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683" w:type="dxa"/>
            <w:hideMark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คำนวณเป็นสัดส่วนจากอัตราร้อยละของค่าบริการที่ได้รับจากการจัดจำหน่าย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</w:t>
            </w:r>
            <w:r w:rsidR="003E6368"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  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เกี่ยวโยง</w:t>
            </w:r>
          </w:p>
        </w:tc>
      </w:tr>
    </w:tbl>
    <w:p w:rsidR="006B0455" w:rsidRPr="00630DAB" w:rsidRDefault="006B0455" w:rsidP="006B0455">
      <w:pPr>
        <w:spacing w:line="320" w:lineRule="exact"/>
        <w:ind w:left="162" w:right="-198"/>
        <w:rPr>
          <w:rFonts w:asciiTheme="majorBidi" w:hAnsiTheme="majorBidi" w:cstheme="majorBidi"/>
          <w:sz w:val="26"/>
          <w:szCs w:val="26"/>
        </w:rPr>
      </w:pPr>
      <w:r w:rsidRPr="00630DAB">
        <w:rPr>
          <w:rFonts w:asciiTheme="majorBidi" w:hAnsiTheme="majorBidi" w:cstheme="majorBidi"/>
          <w:sz w:val="26"/>
          <w:szCs w:val="26"/>
          <w:cs/>
        </w:rPr>
        <w:t xml:space="preserve">หมายเหตุ: </w:t>
      </w:r>
      <w:r w:rsidRPr="00630DAB">
        <w:rPr>
          <w:rFonts w:asciiTheme="majorBidi" w:hAnsiTheme="majorBidi" w:cstheme="majorBidi"/>
          <w:sz w:val="26"/>
          <w:szCs w:val="26"/>
          <w:vertAlign w:val="superscript"/>
        </w:rPr>
        <w:t xml:space="preserve">1 </w:t>
      </w:r>
      <w:r w:rsidRPr="00630DAB">
        <w:rPr>
          <w:rFonts w:asciiTheme="majorBidi" w:hAnsiTheme="majorBidi" w:cstheme="majorBidi"/>
          <w:sz w:val="26"/>
          <w:szCs w:val="26"/>
          <w:cs/>
        </w:rPr>
        <w:t>การจ่ายคืนเงินค่าบริการส่วนที่รับเกินตามสัญญา</w:t>
      </w:r>
      <w:r w:rsidRPr="00630DAB">
        <w:rPr>
          <w:rFonts w:asciiTheme="majorBidi" w:hAnsiTheme="majorBidi" w:cstheme="majorBidi"/>
          <w:sz w:val="26"/>
          <w:szCs w:val="26"/>
          <w:vertAlign w:val="superscript"/>
          <w:cs/>
        </w:rPr>
        <w:t xml:space="preserve"> </w:t>
      </w:r>
    </w:p>
    <w:p w:rsidR="006B0455" w:rsidRDefault="006B0455">
      <w:pPr>
        <w:rPr>
          <w:rFonts w:asciiTheme="majorBidi" w:hAnsiTheme="majorBidi" w:cstheme="majorBidi"/>
        </w:rPr>
      </w:pPr>
    </w:p>
    <w:p w:rsidR="007223EA" w:rsidRPr="00630DAB" w:rsidRDefault="007223EA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1080"/>
        <w:gridCol w:w="1080"/>
        <w:gridCol w:w="1080"/>
        <w:gridCol w:w="1080"/>
        <w:gridCol w:w="2683"/>
      </w:tblGrid>
      <w:tr w:rsidR="007223EA" w:rsidRPr="00630DAB" w:rsidTr="007223EA">
        <w:tc>
          <w:tcPr>
            <w:tcW w:w="2882" w:type="dxa"/>
            <w:hideMark/>
          </w:tcPr>
          <w:p w:rsidR="007223EA" w:rsidRPr="00630DAB" w:rsidRDefault="007223EA" w:rsidP="007223EA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23EA" w:rsidRPr="00630DAB" w:rsidRDefault="007223EA" w:rsidP="007223EA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23EA" w:rsidRPr="00630DAB" w:rsidRDefault="007223EA" w:rsidP="007223EA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23EA" w:rsidRPr="00630DAB" w:rsidRDefault="007223EA" w:rsidP="007223EA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23EA" w:rsidRPr="00630DAB" w:rsidRDefault="007223EA" w:rsidP="007223EA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223EA" w:rsidRPr="00630DAB" w:rsidRDefault="007223EA" w:rsidP="007223EA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223EA" w:rsidRPr="00630DAB" w:rsidTr="007854F0">
        <w:trPr>
          <w:tblHeader/>
        </w:trPr>
        <w:tc>
          <w:tcPr>
            <w:tcW w:w="2882" w:type="dxa"/>
          </w:tcPr>
          <w:p w:rsidR="007223EA" w:rsidRPr="00630DAB" w:rsidRDefault="007223EA" w:rsidP="007854F0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223EA" w:rsidRPr="00630DAB" w:rsidTr="007854F0">
        <w:trPr>
          <w:tblHeader/>
        </w:trPr>
        <w:tc>
          <w:tcPr>
            <w:tcW w:w="2882" w:type="dxa"/>
          </w:tcPr>
          <w:p w:rsidR="007223EA" w:rsidRPr="00630DAB" w:rsidRDefault="007223EA" w:rsidP="007854F0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7223EA" w:rsidRPr="00630DAB" w:rsidRDefault="007223EA" w:rsidP="00785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683" w:type="dxa"/>
            <w:vAlign w:val="bottom"/>
            <w:hideMark/>
          </w:tcPr>
          <w:p w:rsidR="007223EA" w:rsidRPr="00630DAB" w:rsidRDefault="007223EA" w:rsidP="007854F0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(สำหรับงวด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223EA" w:rsidRPr="00630DAB" w:rsidTr="007854F0">
        <w:tc>
          <w:tcPr>
            <w:tcW w:w="2882" w:type="dxa"/>
            <w:hideMark/>
          </w:tcPr>
          <w:p w:rsidR="007223EA" w:rsidRPr="00630DAB" w:rsidRDefault="007223EA" w:rsidP="007854F0">
            <w:pPr>
              <w:tabs>
                <w:tab w:val="left" w:pos="1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80" w:type="dxa"/>
          </w:tcPr>
          <w:p w:rsidR="007223EA" w:rsidRPr="00630DAB" w:rsidRDefault="007223EA" w:rsidP="007854F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223EA" w:rsidRPr="00630DAB" w:rsidRDefault="007223EA" w:rsidP="007854F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223EA" w:rsidRPr="00630DAB" w:rsidRDefault="007223EA" w:rsidP="007854F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23EA" w:rsidRPr="00630DAB" w:rsidRDefault="007223EA" w:rsidP="007854F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223EA" w:rsidRPr="00630DAB" w:rsidRDefault="007223EA" w:rsidP="007854F0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1C419A" w:rsidRPr="00630DAB" w:rsidTr="007020EE">
        <w:tc>
          <w:tcPr>
            <w:tcW w:w="2882" w:type="dxa"/>
            <w:hideMark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ต้นทุนทางการเงินจากการทำธุรกรรมค้าตราสารหนี้สกุลเงินต่างประเทศ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19A" w:rsidRPr="00630DAB" w:rsidTr="007020EE">
        <w:trPr>
          <w:trHeight w:val="20"/>
        </w:trPr>
        <w:tc>
          <w:tcPr>
            <w:tcW w:w="2882" w:type="dxa"/>
            <w:hideMark/>
          </w:tcPr>
          <w:p w:rsidR="001C419A" w:rsidRPr="00630DAB" w:rsidRDefault="001C419A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683" w:type="dxa"/>
            <w:hideMark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1C419A" w:rsidRPr="00630DAB" w:rsidTr="007020EE">
        <w:trPr>
          <w:trHeight w:val="20"/>
        </w:trPr>
        <w:tc>
          <w:tcPr>
            <w:tcW w:w="2882" w:type="dxa"/>
            <w:hideMark/>
          </w:tcPr>
          <w:p w:rsidR="001C419A" w:rsidRPr="00630DAB" w:rsidRDefault="001C419A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683" w:type="dxa"/>
            <w:hideMark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1C419A" w:rsidRPr="00630DAB" w:rsidTr="007020EE">
        <w:tc>
          <w:tcPr>
            <w:tcW w:w="2882" w:type="dxa"/>
            <w:hideMark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19A" w:rsidRPr="00630DAB" w:rsidTr="007020EE">
        <w:trPr>
          <w:trHeight w:val="20"/>
        </w:trPr>
        <w:tc>
          <w:tcPr>
            <w:tcW w:w="2882" w:type="dxa"/>
            <w:hideMark/>
          </w:tcPr>
          <w:p w:rsidR="001C419A" w:rsidRPr="00630DAB" w:rsidRDefault="001C419A" w:rsidP="003E6368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83" w:type="dxa"/>
            <w:hideMark/>
          </w:tcPr>
          <w:p w:rsidR="001C419A" w:rsidRPr="00630DAB" w:rsidRDefault="001C419A" w:rsidP="003E6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630DAB" w:rsidRDefault="0085390D" w:rsidP="007223EA">
      <w:pPr>
        <w:tabs>
          <w:tab w:val="right" w:pos="5040"/>
          <w:tab w:val="right" w:pos="6390"/>
          <w:tab w:val="right" w:pos="819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ยอดคงค้างของรายการระหว่างกัน </w:t>
      </w:r>
      <w:r w:rsidR="00E42A6D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B250B" w:rsidRPr="00630DA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A5F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A5F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B250B" w:rsidRPr="00630DAB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480312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pacing w:val="-4"/>
          <w:sz w:val="32"/>
          <w:szCs w:val="32"/>
          <w:cs/>
        </w:rPr>
        <w:t>แสดงภายใต้รายการดังต่อไปนี้</w:t>
      </w:r>
      <w:r w:rsidR="00140F52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6"/>
        <w:gridCol w:w="1704"/>
        <w:gridCol w:w="13"/>
      </w:tblGrid>
      <w:tr w:rsidR="00FB250B" w:rsidRPr="00630DAB" w:rsidTr="00B10D5B">
        <w:trPr>
          <w:gridAfter w:val="1"/>
          <w:wAfter w:w="13" w:type="dxa"/>
        </w:trPr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FB250B" w:rsidRPr="00630DAB" w:rsidRDefault="00FB250B" w:rsidP="00CC567E">
            <w:pP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B250B" w:rsidRPr="00630DAB" w:rsidRDefault="00FB250B" w:rsidP="00CC567E">
            <w:pPr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FB250B" w:rsidRPr="00630DAB" w:rsidTr="00B10D5B">
        <w:trPr>
          <w:gridAfter w:val="1"/>
          <w:wAfter w:w="13" w:type="dxa"/>
        </w:trPr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B250B" w:rsidRPr="00630DAB" w:rsidRDefault="00FB250B" w:rsidP="00CC567E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0" w:type="dxa"/>
            <w:gridSpan w:val="2"/>
            <w:vAlign w:val="bottom"/>
          </w:tcPr>
          <w:p w:rsidR="00FB250B" w:rsidRPr="00630DAB" w:rsidRDefault="00FB250B" w:rsidP="00CC567E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74,539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192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013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รายได้ค่าธรรมเนียมค้างรับ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 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19,695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263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129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11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right="13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109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Nomura Securities Co., Ltd.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580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Nomura Holding Inc.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48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401,867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196,984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DB149C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15,031</w:t>
            </w:r>
          </w:p>
        </w:tc>
      </w:tr>
    </w:tbl>
    <w:p w:rsidR="007223EA" w:rsidRPr="00630DAB" w:rsidRDefault="007223E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cs/>
        </w:rPr>
        <w:br w:type="page"/>
      </w:r>
    </w:p>
    <w:p w:rsidR="0003528E" w:rsidRPr="00630DAB" w:rsidRDefault="0003528E" w:rsidP="000F7146">
      <w:pPr>
        <w:pStyle w:val="NormalAngsanaNew"/>
        <w:spacing w:before="120"/>
        <w:ind w:left="547"/>
        <w:rPr>
          <w:rFonts w:asciiTheme="majorBidi" w:hAnsiTheme="majorBidi" w:cstheme="majorBidi"/>
          <w:b/>
          <w:bCs/>
        </w:rPr>
      </w:pPr>
      <w:r w:rsidRPr="00630DAB">
        <w:rPr>
          <w:rFonts w:asciiTheme="majorBidi" w:hAnsiTheme="majorBidi" w:cstheme="majorBidi"/>
          <w:b/>
          <w:bCs/>
          <w:cs/>
        </w:rPr>
        <w:lastRenderedPageBreak/>
        <w:t xml:space="preserve">ค่าตอบแทนที่จ่ายให้ผู้บริหารสำคัญ  </w:t>
      </w:r>
    </w:p>
    <w:p w:rsidR="0003528E" w:rsidRPr="00630DAB" w:rsidRDefault="0003528E" w:rsidP="000F7146">
      <w:pPr>
        <w:pStyle w:val="NormalAngsanaNew"/>
        <w:spacing w:before="120"/>
        <w:ind w:left="547" w:hanging="544"/>
        <w:rPr>
          <w:rFonts w:asciiTheme="majorBidi" w:hAnsiTheme="majorBidi" w:cstheme="majorBidi"/>
          <w:spacing w:val="-4"/>
        </w:rPr>
      </w:pPr>
      <w:r w:rsidRPr="00630DAB">
        <w:rPr>
          <w:rFonts w:asciiTheme="majorBidi" w:hAnsiTheme="majorBidi" w:cstheme="majorBidi"/>
          <w:spacing w:val="-4"/>
          <w:cs/>
        </w:rPr>
        <w:tab/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ในระหว่างงวดสามเดือนและเก้าเดือนสิ้นสุดวันที่ </w:t>
      </w:r>
      <w:r w:rsidR="00CA1E27" w:rsidRPr="00630DAB">
        <w:rPr>
          <w:rFonts w:asciiTheme="majorBidi" w:hAnsiTheme="majorBidi" w:cstheme="majorBidi"/>
          <w:spacing w:val="-4"/>
        </w:rPr>
        <w:t>30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กันยายน </w:t>
      </w:r>
      <w:r w:rsidR="00CA1E27" w:rsidRPr="00630DAB">
        <w:rPr>
          <w:rFonts w:asciiTheme="majorBidi" w:hAnsiTheme="majorBidi" w:cstheme="majorBidi"/>
          <w:spacing w:val="-4"/>
        </w:rPr>
        <w:t>256</w:t>
      </w:r>
      <w:r w:rsidR="003C43CA" w:rsidRPr="00630DAB">
        <w:rPr>
          <w:rFonts w:asciiTheme="majorBidi" w:hAnsiTheme="majorBidi" w:cstheme="majorBidi"/>
          <w:spacing w:val="-4"/>
        </w:rPr>
        <w:t>1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และ </w:t>
      </w:r>
      <w:r w:rsidR="00CA1E27" w:rsidRPr="00630DAB">
        <w:rPr>
          <w:rFonts w:asciiTheme="majorBidi" w:hAnsiTheme="majorBidi" w:cstheme="majorBidi"/>
          <w:spacing w:val="-4"/>
        </w:rPr>
        <w:t>25</w:t>
      </w:r>
      <w:r w:rsidR="003C43CA" w:rsidRPr="00630DAB">
        <w:rPr>
          <w:rFonts w:asciiTheme="majorBidi" w:hAnsiTheme="majorBidi" w:cstheme="majorBidi"/>
          <w:spacing w:val="-4"/>
        </w:rPr>
        <w:t>60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บริษัทฯมีค่าใช้จ่ายผลประโยชน์พนักงานที่ให้แก่กรรมการและผู้บริหารสำคัญดังต่อไปนี้ </w:t>
      </w:r>
    </w:p>
    <w:p w:rsidR="0003528E" w:rsidRPr="00630DAB" w:rsidRDefault="0003528E" w:rsidP="0003528E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530"/>
        <w:gridCol w:w="1530"/>
        <w:gridCol w:w="1530"/>
        <w:gridCol w:w="1530"/>
      </w:tblGrid>
      <w:tr w:rsidR="0003528E" w:rsidRPr="00630DAB" w:rsidTr="000F7146">
        <w:tc>
          <w:tcPr>
            <w:tcW w:w="3094" w:type="dxa"/>
            <w:vAlign w:val="bottom"/>
          </w:tcPr>
          <w:p w:rsidR="0003528E" w:rsidRPr="00630DAB" w:rsidRDefault="0003528E" w:rsidP="00761A7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03528E" w:rsidRPr="00630DAB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="00CA1E2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060" w:type="dxa"/>
            <w:gridSpan w:val="2"/>
            <w:vAlign w:val="bottom"/>
          </w:tcPr>
          <w:p w:rsidR="0003528E" w:rsidRPr="00630DAB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วันที่ </w:t>
            </w:r>
            <w:r w:rsidR="00CA1E2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C43CA" w:rsidRPr="00630DAB" w:rsidTr="000F7146">
        <w:tc>
          <w:tcPr>
            <w:tcW w:w="3094" w:type="dxa"/>
            <w:vAlign w:val="bottom"/>
          </w:tcPr>
          <w:p w:rsidR="003C43CA" w:rsidRPr="00630DAB" w:rsidRDefault="003C43CA" w:rsidP="003C43C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3C43CA" w:rsidRPr="00630DAB" w:rsidTr="000F7146">
        <w:tc>
          <w:tcPr>
            <w:tcW w:w="3094" w:type="dxa"/>
            <w:vAlign w:val="bottom"/>
          </w:tcPr>
          <w:p w:rsidR="003C43CA" w:rsidRPr="00630DAB" w:rsidRDefault="003C43CA" w:rsidP="003C43C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3C43CA" w:rsidRPr="00630DAB" w:rsidRDefault="00A27395" w:rsidP="003C43C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530" w:type="dxa"/>
          </w:tcPr>
          <w:p w:rsidR="003C43CA" w:rsidRPr="00630DAB" w:rsidRDefault="003C43CA" w:rsidP="003C43C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22,623</w:t>
            </w:r>
          </w:p>
        </w:tc>
        <w:tc>
          <w:tcPr>
            <w:tcW w:w="1530" w:type="dxa"/>
          </w:tcPr>
          <w:p w:rsidR="003C43CA" w:rsidRPr="00630DAB" w:rsidRDefault="00B01C0E" w:rsidP="003C43C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530" w:type="dxa"/>
          </w:tcPr>
          <w:p w:rsidR="003C43CA" w:rsidRPr="00630DAB" w:rsidRDefault="003C43CA" w:rsidP="003C43CA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72,460</w:t>
            </w:r>
          </w:p>
        </w:tc>
      </w:tr>
      <w:tr w:rsidR="003C43CA" w:rsidRPr="00630DAB" w:rsidTr="000F7146">
        <w:tc>
          <w:tcPr>
            <w:tcW w:w="3094" w:type="dxa"/>
            <w:vAlign w:val="bottom"/>
          </w:tcPr>
          <w:p w:rsidR="003C43CA" w:rsidRPr="00630DAB" w:rsidRDefault="003C43CA" w:rsidP="003C43CA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:rsidR="003C43CA" w:rsidRPr="00630DAB" w:rsidRDefault="00B01C0E" w:rsidP="003C43C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530" w:type="dxa"/>
            <w:vAlign w:val="bottom"/>
          </w:tcPr>
          <w:p w:rsidR="003C43CA" w:rsidRPr="00630DAB" w:rsidRDefault="00B01C0E" w:rsidP="003C43C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3,951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</w:tr>
      <w:tr w:rsidR="003C43CA" w:rsidRPr="00630DAB" w:rsidTr="000F7146">
        <w:tc>
          <w:tcPr>
            <w:tcW w:w="3094" w:type="dxa"/>
            <w:vAlign w:val="bottom"/>
          </w:tcPr>
          <w:p w:rsidR="003C43CA" w:rsidRPr="00630DAB" w:rsidRDefault="003C43CA" w:rsidP="003C43C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C43CA" w:rsidRPr="00630DAB" w:rsidRDefault="00B01C0E" w:rsidP="003C43C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23,823</w:t>
            </w:r>
          </w:p>
        </w:tc>
        <w:tc>
          <w:tcPr>
            <w:tcW w:w="1530" w:type="dxa"/>
            <w:vAlign w:val="bottom"/>
          </w:tcPr>
          <w:p w:rsidR="003C43CA" w:rsidRPr="00630DAB" w:rsidRDefault="00B01C0E" w:rsidP="003C43C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149C" w:rsidRPr="00630DAB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530" w:type="dxa"/>
            <w:vAlign w:val="bottom"/>
          </w:tcPr>
          <w:p w:rsidR="003C43CA" w:rsidRPr="00630DAB" w:rsidRDefault="003C43CA" w:rsidP="003C43C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76,060</w:t>
            </w:r>
          </w:p>
        </w:tc>
      </w:tr>
    </w:tbl>
    <w:p w:rsidR="006972BE" w:rsidRPr="00630DAB" w:rsidRDefault="00627B2D" w:rsidP="00095E6D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143F65" w:rsidRPr="00630DAB" w:rsidRDefault="00B10D5B" w:rsidP="00B10D5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03528E" w:rsidRPr="00630DAB" w:rsidRDefault="00B10D5B" w:rsidP="00B10D5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630DAB">
        <w:rPr>
          <w:rFonts w:asciiTheme="majorBidi" w:hAnsiTheme="majorBidi" w:cstheme="majorBidi"/>
          <w:spacing w:val="-10"/>
          <w:sz w:val="32"/>
          <w:szCs w:val="32"/>
        </w:rPr>
        <w:tab/>
      </w:r>
      <w:r w:rsidR="00143F65" w:rsidRPr="00630DAB">
        <w:rPr>
          <w:rFonts w:asciiTheme="majorBidi" w:hAnsiTheme="majorBidi" w:cstheme="majorBidi"/>
          <w:spacing w:val="-10"/>
          <w:sz w:val="32"/>
          <w:szCs w:val="32"/>
          <w:cs/>
        </w:rPr>
        <w:t>ข้อมูล</w:t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>ทางการ</w:t>
      </w:r>
      <w:r w:rsidR="00143F65" w:rsidRPr="00630DA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เงินจำแนกตามส่วนงานของบริษัทฯ 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ณ วันที่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30</w:t>
      </w:r>
      <w:r w:rsidR="00820AF8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กันยายน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256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31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60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และสำหรับงวดสามเดือน</w:t>
      </w:r>
      <w:r w:rsidR="003F0587" w:rsidRPr="00630DAB">
        <w:rPr>
          <w:rFonts w:asciiTheme="majorBidi" w:eastAsia="Angsana New" w:hAnsiTheme="majorBidi" w:cstheme="majorBidi"/>
          <w:sz w:val="32"/>
          <w:szCs w:val="32"/>
          <w:cs/>
        </w:rPr>
        <w:t>และเก้าเดือน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สิ้นสุดวันที่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30</w:t>
      </w:r>
      <w:r w:rsidR="00820AF8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กันยายน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256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60</w:t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0D5B"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C419A" w:rsidRPr="00630DAB" w:rsidTr="00095E6D">
        <w:tc>
          <w:tcPr>
            <w:tcW w:w="2370" w:type="dxa"/>
            <w:vAlign w:val="bottom"/>
          </w:tcPr>
          <w:p w:rsidR="001C419A" w:rsidRPr="00630DAB" w:rsidRDefault="001C419A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1C419A" w:rsidRPr="00630DAB" w:rsidRDefault="001C419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C143A" w:rsidRPr="00630DA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41BDA" w:rsidRPr="00630DAB" w:rsidTr="00095E6D">
        <w:trPr>
          <w:trHeight w:val="70"/>
        </w:trPr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341BDA" w:rsidRPr="00630DAB" w:rsidTr="00095E6D">
        <w:trPr>
          <w:trHeight w:val="495"/>
        </w:trPr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</w:t>
            </w:r>
            <w:r w:rsidR="00095E6D"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</w:tr>
      <w:tr w:rsidR="00341BDA" w:rsidRPr="00630DAB" w:rsidTr="00095E6D">
        <w:trPr>
          <w:trHeight w:val="70"/>
        </w:trPr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(7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E729AD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(13</w:t>
            </w:r>
            <w:r w:rsidR="00353206"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1BDA" w:rsidRPr="00630DAB" w:rsidTr="00095E6D">
        <w:tc>
          <w:tcPr>
            <w:tcW w:w="2370" w:type="dxa"/>
            <w:vAlign w:val="bottom"/>
          </w:tcPr>
          <w:p w:rsidR="00341BDA" w:rsidRPr="00630DAB" w:rsidRDefault="00341BDA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41BDA" w:rsidRPr="00630DAB" w:rsidRDefault="00E729AD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729" w:type="dxa"/>
            <w:vAlign w:val="bottom"/>
          </w:tcPr>
          <w:p w:rsidR="00341BDA" w:rsidRPr="00630DAB" w:rsidRDefault="00341BD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</w:tr>
    </w:tbl>
    <w:p w:rsidR="007020EE" w:rsidRPr="00630DAB" w:rsidRDefault="002334D0" w:rsidP="00C17E92">
      <w:pPr>
        <w:tabs>
          <w:tab w:val="left" w:pos="1455"/>
          <w:tab w:val="right" w:pos="9951"/>
        </w:tabs>
        <w:spacing w:line="300" w:lineRule="exact"/>
        <w:ind w:right="-418"/>
        <w:rPr>
          <w:rFonts w:asciiTheme="majorBidi" w:eastAsia="Angsana New" w:hAnsiTheme="majorBidi" w:cstheme="majorBidi"/>
          <w:sz w:val="22"/>
          <w:szCs w:val="22"/>
        </w:rPr>
      </w:pPr>
      <w:r w:rsidRPr="00630DAB">
        <w:rPr>
          <w:rFonts w:asciiTheme="majorBidi" w:eastAsia="Angsana New" w:hAnsiTheme="majorBidi" w:cstheme="majorBidi"/>
          <w:sz w:val="22"/>
          <w:szCs w:val="22"/>
          <w:cs/>
        </w:rPr>
        <w:tab/>
      </w:r>
      <w:r w:rsidRPr="00630DAB">
        <w:rPr>
          <w:rFonts w:asciiTheme="majorBidi" w:eastAsia="Angsana New" w:hAnsiTheme="majorBidi" w:cstheme="majorBidi"/>
          <w:sz w:val="22"/>
          <w:szCs w:val="22"/>
          <w:cs/>
        </w:rPr>
        <w:tab/>
      </w:r>
    </w:p>
    <w:p w:rsidR="00095E6D" w:rsidRPr="00630DAB" w:rsidRDefault="00095E6D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7020EE" w:rsidRPr="00630DAB" w:rsidTr="00095E6D">
        <w:tc>
          <w:tcPr>
            <w:tcW w:w="2370" w:type="dxa"/>
            <w:vAlign w:val="bottom"/>
          </w:tcPr>
          <w:p w:rsidR="007020E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7020E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2077A"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729" w:type="dxa"/>
            <w:vAlign w:val="bottom"/>
          </w:tcPr>
          <w:p w:rsidR="00B5718F" w:rsidRPr="00630DAB" w:rsidRDefault="007854F0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729" w:type="dxa"/>
            <w:vAlign w:val="bottom"/>
          </w:tcPr>
          <w:p w:rsidR="00B5718F" w:rsidRPr="00630DAB" w:rsidRDefault="007854F0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718F" w:rsidRPr="00630DAB" w:rsidTr="00095E6D">
        <w:trPr>
          <w:trHeight w:val="70"/>
        </w:trPr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</w:p>
        </w:tc>
      </w:tr>
      <w:tr w:rsidR="00B5718F" w:rsidRPr="00630DAB" w:rsidTr="00095E6D">
        <w:trPr>
          <w:trHeight w:val="495"/>
        </w:trPr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</w:t>
            </w:r>
            <w:r w:rsidR="00095E6D"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ทางการเงิน 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</w:tr>
      <w:tr w:rsidR="00B5718F" w:rsidRPr="00630DAB" w:rsidTr="00095E6D">
        <w:trPr>
          <w:trHeight w:val="70"/>
        </w:trPr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(71)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(59)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(212)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(22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53206" w:rsidRPr="00630DAB" w:rsidTr="00095E6D">
        <w:tc>
          <w:tcPr>
            <w:tcW w:w="2370" w:type="dxa"/>
            <w:vAlign w:val="bottom"/>
          </w:tcPr>
          <w:p w:rsidR="00353206" w:rsidRPr="00630DAB" w:rsidRDefault="00353206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353206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53206" w:rsidRPr="00630DAB" w:rsidRDefault="00917D2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729" w:type="dxa"/>
            <w:vAlign w:val="bottom"/>
          </w:tcPr>
          <w:p w:rsidR="00353206" w:rsidRPr="00630DAB" w:rsidRDefault="00917D2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353206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7D2A" w:rsidRPr="00630DA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17D2A"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(93)</w:t>
            </w:r>
          </w:p>
        </w:tc>
      </w:tr>
      <w:tr w:rsidR="00B5718F" w:rsidRPr="00630DAB" w:rsidTr="00095E6D">
        <w:tc>
          <w:tcPr>
            <w:tcW w:w="23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917D2A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</w:tr>
    </w:tbl>
    <w:p w:rsidR="00B10D5B" w:rsidRPr="00630DAB" w:rsidRDefault="00B10D5B" w:rsidP="00095E6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5718F" w:rsidRPr="00630DAB" w:rsidRDefault="00B5718F" w:rsidP="00095E6D">
            <w:pPr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decimal" w:pos="503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</w:tr>
      <w:tr w:rsidR="00D31620" w:rsidRPr="00630DAB" w:rsidTr="00095E6D">
        <w:tc>
          <w:tcPr>
            <w:tcW w:w="2070" w:type="dxa"/>
            <w:vAlign w:val="bottom"/>
          </w:tcPr>
          <w:p w:rsidR="00D31620" w:rsidRPr="00630DAB" w:rsidRDefault="00D31620" w:rsidP="00095E6D">
            <w:pPr>
              <w:tabs>
                <w:tab w:val="right" w:pos="5040"/>
                <w:tab w:val="right" w:pos="6390"/>
                <w:tab w:val="right" w:pos="8190"/>
              </w:tabs>
              <w:ind w:left="-6" w:right="-108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917D2A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115</w:t>
            </w:r>
          </w:p>
        </w:tc>
      </w:tr>
      <w:tr w:rsidR="00D31620" w:rsidRPr="00630DAB" w:rsidTr="00095E6D">
        <w:tc>
          <w:tcPr>
            <w:tcW w:w="2070" w:type="dxa"/>
            <w:vAlign w:val="bottom"/>
          </w:tcPr>
          <w:p w:rsidR="00D31620" w:rsidRPr="00630DAB" w:rsidRDefault="00D31620" w:rsidP="00095E6D">
            <w:pPr>
              <w:tabs>
                <w:tab w:val="right" w:pos="5040"/>
                <w:tab w:val="right" w:pos="6390"/>
                <w:tab w:val="right" w:pos="8190"/>
              </w:tabs>
              <w:ind w:left="-6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917D2A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10,88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12,751</w:t>
            </w:r>
          </w:p>
        </w:tc>
      </w:tr>
      <w:tr w:rsidR="00D31620" w:rsidRPr="00630DAB" w:rsidTr="00095E6D">
        <w:tc>
          <w:tcPr>
            <w:tcW w:w="2070" w:type="dxa"/>
            <w:vAlign w:val="bottom"/>
          </w:tcPr>
          <w:p w:rsidR="00D31620" w:rsidRPr="00630DAB" w:rsidRDefault="00D31620" w:rsidP="00095E6D">
            <w:pPr>
              <w:tabs>
                <w:tab w:val="right" w:pos="5040"/>
                <w:tab w:val="right" w:pos="6390"/>
                <w:tab w:val="right" w:pos="8190"/>
              </w:tabs>
              <w:ind w:left="-6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31620" w:rsidRPr="00630DAB" w:rsidRDefault="00C17E92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10,98</w:t>
            </w:r>
            <w:r w:rsidR="00E729AD" w:rsidRPr="00630D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D31620" w:rsidRPr="00630DAB" w:rsidRDefault="00D31620" w:rsidP="00095E6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12,866</w:t>
            </w:r>
          </w:p>
        </w:tc>
      </w:tr>
    </w:tbl>
    <w:p w:rsidR="002C65A4" w:rsidRPr="00630DAB" w:rsidRDefault="002C65A4" w:rsidP="00095E6D">
      <w:pPr>
        <w:tabs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630DA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630DAB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E71AA6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="004160A3" w:rsidRPr="00630DA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066C8C" w:rsidRPr="00630DA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160A3" w:rsidRPr="00630DAB">
        <w:rPr>
          <w:rFonts w:asciiTheme="majorBidi" w:hAnsiTheme="majorBidi" w:cstheme="majorBidi"/>
          <w:sz w:val="32"/>
          <w:szCs w:val="32"/>
          <w:cs/>
        </w:rPr>
        <w:t>เก้า</w:t>
      </w:r>
      <w:r w:rsidR="002E6FEA" w:rsidRPr="00630DA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2077A" w:rsidRPr="00630DAB">
        <w:rPr>
          <w:rFonts w:asciiTheme="majorBidi" w:hAnsiTheme="majorBidi" w:cstheme="majorBidi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22077A" w:rsidRPr="00630DAB">
        <w:rPr>
          <w:rFonts w:asciiTheme="majorBidi" w:hAnsiTheme="majorBidi" w:cstheme="majorBidi"/>
          <w:sz w:val="32"/>
          <w:szCs w:val="32"/>
        </w:rPr>
        <w:t>256</w:t>
      </w:r>
      <w:r w:rsidR="00D31620" w:rsidRPr="00630DAB">
        <w:rPr>
          <w:rFonts w:asciiTheme="majorBidi" w:hAnsiTheme="majorBidi" w:cstheme="majorBidi"/>
          <w:sz w:val="32"/>
          <w:szCs w:val="32"/>
        </w:rPr>
        <w:t>1</w:t>
      </w:r>
      <w:r w:rsidR="00E379F4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077A" w:rsidRPr="00630DAB">
        <w:rPr>
          <w:rFonts w:asciiTheme="majorBidi" w:hAnsiTheme="majorBidi" w:cstheme="majorBidi"/>
          <w:sz w:val="32"/>
          <w:szCs w:val="32"/>
        </w:rPr>
        <w:t>25</w:t>
      </w:r>
      <w:r w:rsidR="00D31620" w:rsidRPr="00630DAB">
        <w:rPr>
          <w:rFonts w:asciiTheme="majorBidi" w:hAnsiTheme="majorBidi" w:cstheme="majorBidi"/>
          <w:sz w:val="32"/>
          <w:szCs w:val="32"/>
        </w:rPr>
        <w:t>60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22077A" w:rsidRPr="00630DAB">
        <w:rPr>
          <w:rFonts w:asciiTheme="majorBidi" w:hAnsiTheme="majorBidi" w:cstheme="majorBidi"/>
          <w:sz w:val="32"/>
          <w:szCs w:val="32"/>
        </w:rPr>
        <w:t>10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95E6D" w:rsidRPr="00630DAB" w:rsidRDefault="00095E6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630DAB" w:rsidRDefault="00D96DE5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630DAB" w:rsidRDefault="00027555" w:rsidP="00095E6D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077A" w:rsidRPr="00630DAB">
        <w:rPr>
          <w:rFonts w:asciiTheme="majorBidi" w:hAnsiTheme="majorBidi" w:cstheme="majorBidi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22077A" w:rsidRPr="00630DAB">
        <w:rPr>
          <w:rFonts w:asciiTheme="majorBidi" w:hAnsiTheme="majorBidi" w:cstheme="majorBidi"/>
          <w:sz w:val="32"/>
          <w:szCs w:val="32"/>
        </w:rPr>
        <w:t>256</w:t>
      </w:r>
      <w:r w:rsidR="00FA4AB4" w:rsidRPr="00630DAB">
        <w:rPr>
          <w:rFonts w:asciiTheme="majorBidi" w:hAnsiTheme="majorBidi" w:cstheme="majorBidi"/>
          <w:sz w:val="32"/>
          <w:szCs w:val="32"/>
        </w:rPr>
        <w:t>1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077A" w:rsidRPr="00630DAB">
        <w:rPr>
          <w:rFonts w:asciiTheme="majorBidi" w:hAnsiTheme="majorBidi" w:cstheme="majorBidi"/>
          <w:sz w:val="32"/>
          <w:szCs w:val="32"/>
        </w:rPr>
        <w:t>31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077A" w:rsidRPr="00630DAB">
        <w:rPr>
          <w:rFonts w:asciiTheme="majorBidi" w:hAnsiTheme="majorBidi" w:cstheme="majorBidi"/>
          <w:sz w:val="32"/>
          <w:szCs w:val="32"/>
        </w:rPr>
        <w:t>25</w:t>
      </w:r>
      <w:r w:rsidR="00FA4AB4" w:rsidRPr="00630DAB">
        <w:rPr>
          <w:rFonts w:asciiTheme="majorBidi" w:hAnsiTheme="majorBidi" w:cstheme="majorBidi"/>
          <w:sz w:val="32"/>
          <w:szCs w:val="32"/>
        </w:rPr>
        <w:t>60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630DA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30DAB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630DAB" w:rsidRDefault="00D96DE5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7977CB" w:rsidRPr="00630DAB">
        <w:rPr>
          <w:rFonts w:asciiTheme="majorBidi" w:hAnsiTheme="majorBidi" w:cstheme="majorBidi"/>
          <w:sz w:val="32"/>
          <w:szCs w:val="32"/>
          <w:cs/>
        </w:rPr>
        <w:t>งวด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EC1B1C" w:rsidRPr="00630DAB" w:rsidTr="00095E6D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630DAB" w:rsidRDefault="00027555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="00073ABC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C1B1C" w:rsidRPr="00630DAB" w:rsidTr="00095E6D">
        <w:tc>
          <w:tcPr>
            <w:tcW w:w="5730" w:type="dxa"/>
          </w:tcPr>
          <w:p w:rsidR="00F33704" w:rsidRPr="00630DAB" w:rsidRDefault="00F33704" w:rsidP="0059060C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F33704" w:rsidRPr="00630DAB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FA4AB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vAlign w:val="bottom"/>
          </w:tcPr>
          <w:p w:rsidR="00F33704" w:rsidRPr="00630DAB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="00F33704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FA4AB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60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FA4AB4" w:rsidRPr="00630DAB" w:rsidRDefault="00BB6A7B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701" w:type="dxa"/>
            <w:gridSpan w:val="2"/>
          </w:tcPr>
          <w:p w:rsidR="00FA4AB4" w:rsidRPr="00630DAB" w:rsidRDefault="00FA4AB4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35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FA4AB4" w:rsidRPr="00630DAB" w:rsidRDefault="00BB6A7B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01" w:type="dxa"/>
            <w:gridSpan w:val="2"/>
          </w:tcPr>
          <w:p w:rsidR="00FA4AB4" w:rsidRPr="00630DAB" w:rsidRDefault="00FA4AB4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FA4AB4" w:rsidRPr="00630DAB" w:rsidRDefault="00BB6A7B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701" w:type="dxa"/>
            <w:gridSpan w:val="2"/>
          </w:tcPr>
          <w:p w:rsidR="00FA4AB4" w:rsidRPr="00630DAB" w:rsidRDefault="00FA4AB4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:rsidR="00027555" w:rsidRPr="00630DAB" w:rsidRDefault="00D96DE5" w:rsidP="00095E6D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027555" w:rsidRPr="00630DAB">
        <w:rPr>
          <w:rFonts w:asciiTheme="majorBidi" w:hAnsiTheme="majorBidi" w:cstheme="majorBidi"/>
          <w:sz w:val="32"/>
          <w:szCs w:val="32"/>
        </w:rPr>
        <w:tab/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027555" w:rsidRPr="00630DAB" w:rsidRDefault="00D96DE5" w:rsidP="0059060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E71AA6" w:rsidRPr="00630DAB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:rsidR="00F576C1" w:rsidRPr="00630DAB" w:rsidRDefault="00D96DE5" w:rsidP="00B10D5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6402D8" w:rsidRPr="00630DAB">
        <w:rPr>
          <w:rFonts w:asciiTheme="majorBidi" w:hAnsiTheme="majorBidi" w:cstheme="majorBidi"/>
          <w:sz w:val="32"/>
          <w:szCs w:val="32"/>
        </w:rPr>
        <w:t xml:space="preserve"> 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="006402D8" w:rsidRPr="00630DAB">
        <w:rPr>
          <w:rFonts w:asciiTheme="majorBidi" w:hAnsiTheme="majorBidi" w:cstheme="majorBidi"/>
          <w:sz w:val="32"/>
          <w:szCs w:val="32"/>
        </w:rPr>
        <w:t>001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6402D8" w:rsidRPr="00630DAB">
        <w:rPr>
          <w:rFonts w:asciiTheme="majorBidi" w:hAnsiTheme="majorBidi" w:cstheme="majorBidi"/>
          <w:sz w:val="32"/>
          <w:szCs w:val="32"/>
        </w:rPr>
        <w:t xml:space="preserve"> 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6402D8" w:rsidRPr="00630DAB">
        <w:rPr>
          <w:rFonts w:asciiTheme="majorBidi" w:hAnsiTheme="majorBidi" w:cstheme="majorBidi"/>
          <w:sz w:val="32"/>
          <w:szCs w:val="32"/>
        </w:rPr>
        <w:t>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="006402D8" w:rsidRPr="00630DAB">
        <w:rPr>
          <w:rFonts w:asciiTheme="majorBidi" w:hAnsiTheme="majorBidi" w:cstheme="majorBidi"/>
          <w:sz w:val="32"/>
          <w:szCs w:val="32"/>
        </w:rPr>
        <w:t>001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</w:t>
      </w:r>
      <w:r w:rsidR="00FA4AB4" w:rsidRPr="00630DAB">
        <w:rPr>
          <w:rFonts w:asciiTheme="majorBidi" w:hAnsiTheme="majorBidi" w:cstheme="majorBidi"/>
          <w:sz w:val="32"/>
          <w:szCs w:val="32"/>
        </w:rPr>
        <w:t>25</w:t>
      </w:r>
      <w:r w:rsidR="00CA53E2" w:rsidRPr="00630DAB">
        <w:rPr>
          <w:rFonts w:asciiTheme="majorBidi" w:hAnsiTheme="majorBidi" w:cstheme="majorBidi"/>
          <w:sz w:val="32"/>
          <w:szCs w:val="32"/>
        </w:rPr>
        <w:t>,000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CA53E2" w:rsidRPr="00630DAB">
        <w:rPr>
          <w:rFonts w:asciiTheme="majorBidi" w:hAnsiTheme="majorBidi" w:cstheme="majorBidi"/>
          <w:sz w:val="32"/>
          <w:szCs w:val="32"/>
        </w:rPr>
        <w:t>10,000,000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</w:p>
    <w:p w:rsidR="00E37C18" w:rsidRPr="00630DAB" w:rsidRDefault="00E37C18" w:rsidP="00B10D5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.5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Pr="00630DAB">
        <w:rPr>
          <w:rFonts w:asciiTheme="majorBidi" w:hAnsiTheme="majorBidi" w:cstheme="majorBidi"/>
          <w:sz w:val="32"/>
          <w:szCs w:val="32"/>
        </w:rPr>
        <w:t xml:space="preserve"> 0</w:t>
      </w:r>
      <w:r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sz w:val="32"/>
          <w:szCs w:val="32"/>
        </w:rPr>
        <w:t xml:space="preserve">10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บาท และในอัตราสัญญาละ </w:t>
      </w:r>
      <w:r w:rsidR="00CA53E2" w:rsidRPr="00630DAB">
        <w:rPr>
          <w:rFonts w:asciiTheme="majorBidi" w:hAnsiTheme="majorBidi" w:cstheme="majorBidi"/>
          <w:sz w:val="32"/>
          <w:szCs w:val="32"/>
        </w:rPr>
        <w:t>0.01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Pr="00630DAB">
        <w:rPr>
          <w:rFonts w:asciiTheme="majorBidi" w:hAnsiTheme="majorBidi" w:cstheme="majorBidi"/>
          <w:sz w:val="32"/>
          <w:szCs w:val="32"/>
        </w:rPr>
        <w:t>Single stock futures</w:t>
      </w:r>
      <w:r w:rsidRPr="00630DAB">
        <w:rPr>
          <w:rFonts w:asciiTheme="majorBidi" w:hAnsiTheme="majorBidi" w:cstheme="majorBidi"/>
          <w:sz w:val="32"/>
          <w:szCs w:val="32"/>
          <w:cs/>
        </w:rPr>
        <w:t>) ที่มีราคาไม่เกิน</w:t>
      </w:r>
      <w:r w:rsidR="00CA53E2" w:rsidRPr="00630DAB">
        <w:rPr>
          <w:rFonts w:asciiTheme="majorBidi" w:hAnsiTheme="majorBidi" w:cstheme="majorBidi"/>
          <w:sz w:val="32"/>
          <w:szCs w:val="32"/>
        </w:rPr>
        <w:t xml:space="preserve"> 100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FA4AB4" w:rsidRPr="00630DAB">
        <w:rPr>
          <w:rFonts w:asciiTheme="majorBidi" w:hAnsiTheme="majorBidi" w:cstheme="majorBidi"/>
          <w:sz w:val="32"/>
          <w:szCs w:val="32"/>
        </w:rPr>
        <w:t>25</w:t>
      </w:r>
      <w:r w:rsidR="00CA53E2" w:rsidRPr="00630DAB">
        <w:rPr>
          <w:rFonts w:asciiTheme="majorBidi" w:hAnsiTheme="majorBidi" w:cstheme="majorBidi"/>
          <w:sz w:val="32"/>
          <w:szCs w:val="32"/>
        </w:rPr>
        <w:t>,000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CA53E2" w:rsidRPr="00630DAB">
        <w:rPr>
          <w:rFonts w:asciiTheme="majorBidi" w:hAnsiTheme="majorBidi" w:cstheme="majorBidi"/>
          <w:sz w:val="32"/>
          <w:szCs w:val="32"/>
        </w:rPr>
        <w:t>1,000,000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</w:p>
    <w:p w:rsidR="00095E6D" w:rsidRPr="00630DAB" w:rsidRDefault="00095E6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A277E" w:rsidRPr="00630DAB" w:rsidRDefault="00CC4FDA" w:rsidP="00B10D5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7C18"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250E7D"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49D0" w:rsidRPr="00630DAB">
        <w:rPr>
          <w:rFonts w:asciiTheme="majorBidi" w:hAnsiTheme="majorBidi" w:cstheme="majorBidi"/>
          <w:sz w:val="32"/>
          <w:szCs w:val="32"/>
        </w:rPr>
        <w:t>30</w:t>
      </w:r>
      <w:r w:rsidR="00250E7D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9F49D0" w:rsidRPr="00630DAB">
        <w:rPr>
          <w:rFonts w:asciiTheme="majorBidi" w:hAnsiTheme="majorBidi" w:cstheme="majorBidi"/>
          <w:sz w:val="32"/>
          <w:szCs w:val="32"/>
        </w:rPr>
        <w:t>256</w:t>
      </w:r>
      <w:r w:rsidR="00FA4AB4" w:rsidRPr="00630DAB">
        <w:rPr>
          <w:rFonts w:asciiTheme="majorBidi" w:hAnsiTheme="majorBidi" w:cstheme="majorBidi"/>
          <w:sz w:val="32"/>
          <w:szCs w:val="32"/>
        </w:rPr>
        <w:t>1</w:t>
      </w:r>
      <w:r w:rsidR="00250E7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บริษัทฯ มีคดีอาญาที่ถูกฟ้องโดยโจทก์ซึ่งเป็นเอกชนในข้อหาฉ้อโกง โดยไม่มีการเรียกร้องหรือฟ้องเรียกค่าเสียหายทางแพ่งแต่ประการใด เมื่อวันที่ </w:t>
      </w:r>
      <w:r w:rsidR="001C1C0A" w:rsidRPr="00630DAB">
        <w:rPr>
          <w:rFonts w:asciiTheme="majorBidi" w:hAnsiTheme="majorBidi" w:cstheme="majorBidi"/>
          <w:sz w:val="32"/>
          <w:szCs w:val="32"/>
        </w:rPr>
        <w:t>16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C1C0A" w:rsidRPr="00630DAB">
        <w:rPr>
          <w:rFonts w:asciiTheme="majorBidi" w:hAnsiTheme="majorBidi" w:cstheme="majorBidi"/>
          <w:sz w:val="32"/>
          <w:szCs w:val="32"/>
        </w:rPr>
        <w:t>2561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ศาลชั้นต้นพิพากษาให้ปรับบริษัทฯเป็นเงิน </w:t>
      </w:r>
      <w:r w:rsidR="001C1C0A" w:rsidRPr="00630DAB">
        <w:rPr>
          <w:rFonts w:asciiTheme="majorBidi" w:hAnsiTheme="majorBidi" w:cstheme="majorBidi"/>
          <w:sz w:val="32"/>
          <w:szCs w:val="32"/>
        </w:rPr>
        <w:t>120,000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บาท บริษัทฯ ไม่อาจเห็นพ้องด้วยกับคำวินิจฉัยและคำพิพากษาดังกล่าว</w:t>
      </w:r>
      <w:r w:rsidR="00B1077A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1077A" w:rsidRPr="00630DAB">
        <w:rPr>
          <w:rFonts w:asciiTheme="majorBidi" w:hAnsiTheme="majorBidi" w:cstheme="majorBidi"/>
          <w:sz w:val="32"/>
          <w:szCs w:val="32"/>
          <w:cs/>
        </w:rPr>
        <w:t>ไ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>ด้ยื่นอุทธรณ์คำพิพากษาของศาลชั้นต้นต่อศาลอุทธรณ์แล้ว</w:t>
      </w:r>
      <w:r w:rsidR="001C1C0A" w:rsidRPr="00630DAB">
        <w:rPr>
          <w:rFonts w:asciiTheme="majorBidi" w:hAnsiTheme="majorBidi" w:cstheme="majorBidi"/>
          <w:sz w:val="32"/>
          <w:szCs w:val="32"/>
        </w:rPr>
        <w:t> 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ส่วนข้อหาความผิดตามพระราชบัญญัติหลักทรัพย์และตลาดหลักทรัพย์ พ.ศ. </w:t>
      </w:r>
      <w:r w:rsidR="001C1C0A" w:rsidRPr="00630DAB">
        <w:rPr>
          <w:rFonts w:asciiTheme="majorBidi" w:hAnsiTheme="majorBidi" w:cstheme="majorBidi"/>
          <w:sz w:val="32"/>
          <w:szCs w:val="32"/>
        </w:rPr>
        <w:t>2535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ในคดีเดียวกัน ศาลชั้นต้นพิพากษายกฟ้อง โดยโจทก์อุทธรณ์ในประเด็นนี้และ</w:t>
      </w:r>
      <w:r w:rsidR="00FD222D" w:rsidRPr="00E658A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D222D" w:rsidRPr="00E658A4">
        <w:rPr>
          <w:rFonts w:asciiTheme="majorBidi" w:hAnsiTheme="majorBidi" w:cstheme="majorBidi"/>
          <w:sz w:val="32"/>
          <w:szCs w:val="32"/>
        </w:rPr>
        <w:t xml:space="preserve">5 </w:t>
      </w:r>
      <w:r w:rsidR="00FD222D" w:rsidRPr="00E658A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D222D" w:rsidRPr="00E658A4">
        <w:rPr>
          <w:rFonts w:asciiTheme="majorBidi" w:hAnsiTheme="majorBidi" w:cstheme="majorBidi"/>
          <w:sz w:val="32"/>
          <w:szCs w:val="32"/>
        </w:rPr>
        <w:t xml:space="preserve"> 2561</w:t>
      </w:r>
      <w:r w:rsidR="00FD222D" w:rsidRPr="00E658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22D" w:rsidRPr="00E658A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D222D" w:rsidRPr="00E658A4">
        <w:rPr>
          <w:rFonts w:asciiTheme="majorBidi" w:hAnsiTheme="majorBidi" w:cstheme="majorBidi" w:hint="cs"/>
          <w:sz w:val="32"/>
          <w:szCs w:val="32"/>
          <w:cs/>
        </w:rPr>
        <w:t xml:space="preserve"> ได้ยื่น</w:t>
      </w:r>
      <w:r w:rsidR="001C1C0A" w:rsidRPr="00E658A4">
        <w:rPr>
          <w:rFonts w:asciiTheme="majorBidi" w:hAnsiTheme="majorBidi" w:cstheme="majorBidi"/>
          <w:sz w:val="32"/>
          <w:szCs w:val="32"/>
          <w:cs/>
        </w:rPr>
        <w:t>คำแก้อุทธรณ์ของโจทก์</w:t>
      </w:r>
      <w:r w:rsidR="001C1C0A"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 จึงไม่ได้บันทึกสำรองเผื่อความเสียหายที่อาจจะเกิดขึ้นไว้ในบัญชี</w:t>
      </w:r>
      <w:r w:rsidR="006678B5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0E7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7373D" w:rsidRPr="00630DAB" w:rsidRDefault="00805CAB" w:rsidP="00B10D5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3551E8"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7373D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:rsidR="006336CE" w:rsidRPr="00630DAB" w:rsidRDefault="006336CE" w:rsidP="00B10D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49D0"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3551E8" w:rsidRPr="00630DAB">
        <w:rPr>
          <w:rFonts w:asciiTheme="majorBidi" w:hAnsiTheme="majorBidi" w:cstheme="majorBidi"/>
          <w:sz w:val="32"/>
          <w:szCs w:val="32"/>
        </w:rPr>
        <w:t>2561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49D0" w:rsidRPr="00630DAB">
        <w:rPr>
          <w:rFonts w:asciiTheme="majorBidi" w:hAnsiTheme="majorBidi" w:cstheme="majorBidi"/>
          <w:sz w:val="32"/>
          <w:szCs w:val="32"/>
        </w:rPr>
        <w:t>31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49D0" w:rsidRPr="00630DAB">
        <w:rPr>
          <w:rFonts w:asciiTheme="majorBidi" w:hAnsiTheme="majorBidi" w:cstheme="majorBidi"/>
          <w:sz w:val="32"/>
          <w:szCs w:val="32"/>
        </w:rPr>
        <w:t>25</w:t>
      </w:r>
      <w:r w:rsidR="003551E8" w:rsidRPr="00630DAB">
        <w:rPr>
          <w:rFonts w:asciiTheme="majorBidi" w:hAnsiTheme="majorBidi" w:cstheme="majorBidi"/>
          <w:sz w:val="32"/>
          <w:szCs w:val="32"/>
        </w:rPr>
        <w:t xml:space="preserve">60 </w:t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2880"/>
        <w:gridCol w:w="1597"/>
        <w:gridCol w:w="1598"/>
        <w:gridCol w:w="1597"/>
        <w:gridCol w:w="1598"/>
        <w:gridCol w:w="7"/>
      </w:tblGrid>
      <w:tr w:rsidR="00335A9F" w:rsidRPr="00630DAB" w:rsidTr="008310DA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</w:t>
            </w:r>
            <w:r w:rsidR="00335A9F"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</w:t>
            </w:r>
            <w:r w:rsidR="003551E8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5A9F" w:rsidRPr="00630DAB" w:rsidRDefault="00335A9F" w:rsidP="00B10D5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630DAB" w:rsidRDefault="00335A9F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630DAB" w:rsidRDefault="00335A9F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A9F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454,503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454,503</w:t>
            </w:r>
          </w:p>
        </w:tc>
      </w:tr>
      <w:tr w:rsidR="004C2035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630DAB" w:rsidRDefault="004C2035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6D16" w:rsidRPr="00630DAB" w:rsidTr="004A6F1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F6D16" w:rsidRPr="00630DAB" w:rsidRDefault="00EF6D16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D16" w:rsidRPr="00630DAB" w:rsidRDefault="00EF6D16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C2035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630DAB" w:rsidRDefault="004C2035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EE" w:rsidRPr="00630DAB" w:rsidTr="007020EE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020EE" w:rsidRPr="00630DAB" w:rsidRDefault="007020EE" w:rsidP="00B10D5B">
            <w:pPr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  <w:vertAlign w:val="superscript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="00B10D5B" w:rsidRPr="00630DAB">
              <w:rPr>
                <w:rFonts w:asciiTheme="majorBidi" w:hAnsiTheme="majorBidi" w:cstheme="majorBidi"/>
              </w:rPr>
              <w:tab/>
            </w:r>
            <w:r w:rsidRPr="00630DAB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630DAB">
              <w:rPr>
                <w:rFonts w:asciiTheme="majorBidi" w:hAnsiTheme="majorBidi" w:cstheme="majorBidi"/>
              </w:rPr>
              <w:t>-</w:t>
            </w:r>
            <w:r w:rsidRPr="00630DAB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630DAB">
              <w:rPr>
                <w:rFonts w:asciiTheme="majorBidi" w:hAnsiTheme="majorBidi" w:cstheme="majorBidi"/>
              </w:rPr>
              <w:t>30</w:t>
            </w:r>
            <w:r w:rsidRPr="00630DA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</w:rPr>
              <w:t>2561</w:t>
            </w:r>
            <w:r w:rsidRPr="00630DAB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630DAB">
              <w:rPr>
                <w:rFonts w:asciiTheme="majorBidi" w:hAnsiTheme="majorBidi" w:cstheme="majorBidi"/>
              </w:rPr>
              <w:t xml:space="preserve"> 9</w:t>
            </w:r>
            <w:r w:rsidRPr="00630DAB">
              <w:rPr>
                <w:rFonts w:asciiTheme="majorBidi" w:hAnsiTheme="majorBidi" w:cstheme="majorBidi"/>
                <w:cs/>
              </w:rPr>
              <w:t xml:space="preserve"> ล้านบาท และ </w:t>
            </w:r>
            <w:r w:rsidRPr="00630DAB">
              <w:rPr>
                <w:rFonts w:asciiTheme="majorBidi" w:hAnsiTheme="majorBidi" w:cstheme="majorBidi"/>
              </w:rPr>
              <w:t xml:space="preserve">16 </w:t>
            </w:r>
            <w:r w:rsidRPr="00630DAB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630DAB">
              <w:rPr>
                <w:rFonts w:asciiTheme="majorBidi" w:hAnsiTheme="majorBidi" w:cstheme="majorBidi"/>
              </w:rPr>
              <w:t>“</w:t>
            </w:r>
            <w:r w:rsidRPr="00630DAB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630DAB">
              <w:rPr>
                <w:rFonts w:asciiTheme="majorBidi" w:hAnsiTheme="majorBidi" w:cstheme="majorBidi"/>
              </w:rPr>
              <w:t>”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630DAB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</w:tc>
      </w:tr>
      <w:tr w:rsidR="00335A9F" w:rsidRPr="00630DAB" w:rsidTr="00335A9F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</w:t>
            </w:r>
            <w:r w:rsidR="00335A9F"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</w:t>
            </w:r>
            <w:r w:rsidR="00C960B4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60</w:t>
            </w: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49D0" w:rsidRPr="00630DAB" w:rsidRDefault="009F49D0" w:rsidP="00B10D5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15C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609,604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609,604</w:t>
            </w:r>
          </w:p>
        </w:tc>
      </w:tr>
      <w:tr w:rsidR="001E415C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15C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  <w:tr w:rsidR="001E415C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E415C" w:rsidRPr="00630DAB" w:rsidRDefault="001E415C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15C" w:rsidRPr="00630DAB" w:rsidRDefault="001E415C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921A4" w:rsidRPr="00630DAB" w:rsidTr="00AD33D5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921A4" w:rsidRPr="00630DAB" w:rsidRDefault="009921A4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1A4" w:rsidRPr="00630DAB" w:rsidRDefault="009921A4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21A4" w:rsidRPr="00630DAB" w:rsidRDefault="009921A4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21A4" w:rsidRPr="00630DAB" w:rsidRDefault="009921A4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21A4" w:rsidRPr="00630DAB" w:rsidRDefault="009921A4" w:rsidP="00B10D5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201006" w:rsidRPr="00630DAB" w:rsidTr="00AD33D5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01006" w:rsidRPr="00630DAB" w:rsidRDefault="00201006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006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006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006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006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B149C" w:rsidRPr="00630DAB" w:rsidTr="00B10D5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B149C" w:rsidRPr="00630DAB" w:rsidRDefault="00DB149C" w:rsidP="00B10D5B">
            <w:pPr>
              <w:spacing w:before="120"/>
              <w:ind w:left="259" w:hanging="259"/>
              <w:jc w:val="thaiDistribute"/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  <w:vertAlign w:val="superscript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="00B10D5B" w:rsidRPr="00630DAB">
              <w:rPr>
                <w:rFonts w:asciiTheme="majorBidi" w:hAnsiTheme="majorBidi" w:cstheme="majorBidi"/>
              </w:rPr>
              <w:tab/>
            </w:r>
            <w:r w:rsidRPr="00630DAB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630DAB">
              <w:rPr>
                <w:rFonts w:asciiTheme="majorBidi" w:hAnsiTheme="majorBidi" w:cstheme="majorBidi"/>
              </w:rPr>
              <w:t>-</w:t>
            </w:r>
            <w:r w:rsidRPr="00630DAB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630DAB">
              <w:rPr>
                <w:rFonts w:asciiTheme="majorBidi" w:hAnsiTheme="majorBidi" w:cstheme="majorBidi"/>
              </w:rPr>
              <w:t>30</w:t>
            </w:r>
            <w:r w:rsidRPr="00630DA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</w:rPr>
              <w:t>2561</w:t>
            </w:r>
            <w:r w:rsidRPr="00630DAB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630DAB">
              <w:rPr>
                <w:rFonts w:asciiTheme="majorBidi" w:hAnsiTheme="majorBidi" w:cstheme="majorBidi"/>
              </w:rPr>
              <w:t xml:space="preserve"> 9</w:t>
            </w:r>
            <w:r w:rsidRPr="00630DAB">
              <w:rPr>
                <w:rFonts w:asciiTheme="majorBidi" w:hAnsiTheme="majorBidi" w:cstheme="majorBidi"/>
                <w:cs/>
              </w:rPr>
              <w:t xml:space="preserve"> ล้านบาท และ </w:t>
            </w:r>
            <w:r w:rsidRPr="00630DAB">
              <w:rPr>
                <w:rFonts w:asciiTheme="majorBidi" w:hAnsiTheme="majorBidi" w:cstheme="majorBidi"/>
              </w:rPr>
              <w:t xml:space="preserve">16 </w:t>
            </w:r>
            <w:r w:rsidRPr="00630DAB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630DAB">
              <w:rPr>
                <w:rFonts w:asciiTheme="majorBidi" w:hAnsiTheme="majorBidi" w:cstheme="majorBidi"/>
              </w:rPr>
              <w:t>“</w:t>
            </w:r>
            <w:r w:rsidRPr="00630DAB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630DAB">
              <w:rPr>
                <w:rFonts w:asciiTheme="majorBidi" w:hAnsiTheme="majorBidi" w:cstheme="majorBidi"/>
              </w:rPr>
              <w:t>”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630DAB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</w:tc>
      </w:tr>
    </w:tbl>
    <w:p w:rsidR="00095E6D" w:rsidRPr="00630DAB" w:rsidRDefault="00095E6D">
      <w:pPr>
        <w:rPr>
          <w:rFonts w:asciiTheme="majorBidi" w:hAnsiTheme="majorBidi" w:cstheme="majorBidi"/>
          <w:sz w:val="26"/>
          <w:szCs w:val="26"/>
        </w:rPr>
      </w:pPr>
      <w:r w:rsidRPr="00630DAB">
        <w:rPr>
          <w:rFonts w:asciiTheme="majorBidi" w:hAnsiTheme="majorBidi" w:cstheme="majorBidi"/>
          <w:sz w:val="26"/>
          <w:szCs w:val="26"/>
        </w:rPr>
        <w:br w:type="page"/>
      </w:r>
    </w:p>
    <w:p w:rsidR="00EC7CC0" w:rsidRPr="00630DAB" w:rsidRDefault="00EC7CC0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30DAB">
        <w:rPr>
          <w:rFonts w:asciiTheme="majorBidi" w:hAnsiTheme="majorBidi" w:cstheme="majorBidi"/>
          <w:sz w:val="26"/>
          <w:szCs w:val="26"/>
        </w:rPr>
        <w:lastRenderedPageBreak/>
        <w:tab/>
      </w:r>
      <w:r w:rsidRPr="00630DAB">
        <w:rPr>
          <w:rFonts w:asciiTheme="majorBidi" w:hAnsiTheme="majorBidi" w:cstheme="majorBidi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</w:t>
      </w:r>
      <w:r w:rsidR="00514AEF" w:rsidRPr="00630DAB">
        <w:rPr>
          <w:rFonts w:asciiTheme="majorBidi" w:hAnsiTheme="majorBidi" w:cstheme="majorBidi"/>
          <w:sz w:val="32"/>
          <w:szCs w:val="32"/>
          <w:u w:val="single"/>
          <w:cs/>
        </w:rPr>
        <w:t xml:space="preserve">ับวัดมูลค่ายุติธรรมระดับ </w:t>
      </w:r>
      <w:r w:rsidR="007637E8" w:rsidRPr="00630DAB">
        <w:rPr>
          <w:rFonts w:asciiTheme="majorBidi" w:hAnsiTheme="majorBidi" w:cstheme="majorBidi"/>
          <w:sz w:val="32"/>
          <w:szCs w:val="32"/>
          <w:u w:val="single"/>
        </w:rPr>
        <w:t>2</w:t>
      </w:r>
      <w:r w:rsidR="00514AEF" w:rsidRPr="00630DA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191246" w:rsidRPr="00630DAB" w:rsidRDefault="00EC7CC0" w:rsidP="00095E6D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 w:line="240" w:lineRule="auto"/>
        <w:ind w:left="993" w:hanging="4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</w:t>
      </w:r>
    </w:p>
    <w:p w:rsidR="006336CE" w:rsidRPr="00630DAB" w:rsidRDefault="006336CE" w:rsidP="00095E6D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 w:line="240" w:lineRule="auto"/>
        <w:ind w:left="993" w:hanging="4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E47F3D" w:rsidRPr="00630DAB" w:rsidRDefault="00E859DD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027555" w:rsidRPr="00630DAB" w:rsidRDefault="00D96DE5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F93912"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A03DE3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ระหว่างกาล</w:t>
      </w:r>
    </w:p>
    <w:p w:rsidR="00C070A2" w:rsidRPr="00630DAB" w:rsidRDefault="000009C4" w:rsidP="00095E6D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A03DE3" w:rsidRPr="00630DAB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</w:t>
      </w:r>
      <w:r w:rsidR="00FE774F" w:rsidRPr="00630DAB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630DAB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่ </w:t>
      </w:r>
      <w:r w:rsidR="009921A4" w:rsidRPr="00630DAB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03528E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</w:t>
      </w:r>
      <w:r w:rsidR="00D35587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E8" w:rsidRPr="00630DA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21A4" w:rsidRPr="00630DA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A277E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sectPr w:rsidR="00C070A2" w:rsidRPr="00630DAB" w:rsidSect="00C9195C">
      <w:headerReference w:type="default" r:id="rId8"/>
      <w:footerReference w:type="default" r:id="rId9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764" w:rsidRDefault="00E63764">
      <w:r>
        <w:separator/>
      </w:r>
    </w:p>
  </w:endnote>
  <w:endnote w:type="continuationSeparator" w:id="0">
    <w:p w:rsidR="00E63764" w:rsidRDefault="00E6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764" w:rsidRPr="009B4F12" w:rsidRDefault="00E63764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416931">
      <w:rPr>
        <w:rStyle w:val="PageNumber"/>
        <w:noProof/>
        <w:sz w:val="32"/>
        <w:szCs w:val="32"/>
      </w:rPr>
      <w:t>19</w:t>
    </w:r>
    <w:r w:rsidRPr="009B4F12">
      <w:rPr>
        <w:rStyle w:val="PageNumber"/>
        <w:sz w:val="32"/>
        <w:szCs w:val="32"/>
      </w:rPr>
      <w:fldChar w:fldCharType="end"/>
    </w:r>
  </w:p>
  <w:p w:rsidR="00E63764" w:rsidRDefault="00E63764">
    <w:pPr>
      <w:pStyle w:val="Footer"/>
      <w:jc w:val="righ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764" w:rsidRDefault="00E63764">
      <w:r>
        <w:separator/>
      </w:r>
    </w:p>
  </w:footnote>
  <w:footnote w:type="continuationSeparator" w:id="0">
    <w:p w:rsidR="00E63764" w:rsidRDefault="00E6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764" w:rsidRPr="0038558B" w:rsidRDefault="00E63764" w:rsidP="00E42A6D">
    <w:pPr>
      <w:pStyle w:val="Header"/>
      <w:jc w:val="right"/>
      <w:rPr>
        <w:sz w:val="32"/>
        <w:szCs w:val="32"/>
      </w:rPr>
    </w:pP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683F"/>
    <w:multiLevelType w:val="hybridMultilevel"/>
    <w:tmpl w:val="7A8813A6"/>
    <w:lvl w:ilvl="0" w:tplc="EA52E9DE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7B58322B"/>
    <w:multiLevelType w:val="hybridMultilevel"/>
    <w:tmpl w:val="7768541A"/>
    <w:lvl w:ilvl="0" w:tplc="B6184A6C">
      <w:start w:val="1"/>
      <w:numFmt w:val="bullet"/>
      <w:lvlText w:val="-"/>
      <w:lvlJc w:val="left"/>
      <w:pPr>
        <w:ind w:left="4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9C4"/>
    <w:rsid w:val="000010A3"/>
    <w:rsid w:val="000014A4"/>
    <w:rsid w:val="00001975"/>
    <w:rsid w:val="00003641"/>
    <w:rsid w:val="000037E3"/>
    <w:rsid w:val="00003D80"/>
    <w:rsid w:val="0000423E"/>
    <w:rsid w:val="00004C32"/>
    <w:rsid w:val="00004F11"/>
    <w:rsid w:val="000051FF"/>
    <w:rsid w:val="000058C8"/>
    <w:rsid w:val="000059BD"/>
    <w:rsid w:val="000069E4"/>
    <w:rsid w:val="00007239"/>
    <w:rsid w:val="0001014B"/>
    <w:rsid w:val="00010354"/>
    <w:rsid w:val="0001085F"/>
    <w:rsid w:val="000109E4"/>
    <w:rsid w:val="00010C7D"/>
    <w:rsid w:val="00010F4A"/>
    <w:rsid w:val="00011470"/>
    <w:rsid w:val="0001148E"/>
    <w:rsid w:val="0001176F"/>
    <w:rsid w:val="00011AC6"/>
    <w:rsid w:val="00011BCB"/>
    <w:rsid w:val="00011EEE"/>
    <w:rsid w:val="00012D75"/>
    <w:rsid w:val="00013501"/>
    <w:rsid w:val="00013562"/>
    <w:rsid w:val="0001376E"/>
    <w:rsid w:val="00015A94"/>
    <w:rsid w:val="000174C6"/>
    <w:rsid w:val="00017FDF"/>
    <w:rsid w:val="00020CAF"/>
    <w:rsid w:val="0002168E"/>
    <w:rsid w:val="000229D8"/>
    <w:rsid w:val="0002341C"/>
    <w:rsid w:val="0002372B"/>
    <w:rsid w:val="0002387B"/>
    <w:rsid w:val="00023C0D"/>
    <w:rsid w:val="00023D20"/>
    <w:rsid w:val="00024BB8"/>
    <w:rsid w:val="00024CE3"/>
    <w:rsid w:val="000251DC"/>
    <w:rsid w:val="0002523A"/>
    <w:rsid w:val="00026E21"/>
    <w:rsid w:val="00027555"/>
    <w:rsid w:val="000275A1"/>
    <w:rsid w:val="00027FBE"/>
    <w:rsid w:val="00027FDE"/>
    <w:rsid w:val="00030184"/>
    <w:rsid w:val="00030415"/>
    <w:rsid w:val="000319C5"/>
    <w:rsid w:val="00031AFD"/>
    <w:rsid w:val="00031D38"/>
    <w:rsid w:val="00031DD4"/>
    <w:rsid w:val="00032503"/>
    <w:rsid w:val="00032682"/>
    <w:rsid w:val="0003275E"/>
    <w:rsid w:val="00032AAE"/>
    <w:rsid w:val="00033216"/>
    <w:rsid w:val="00033305"/>
    <w:rsid w:val="0003491A"/>
    <w:rsid w:val="0003528E"/>
    <w:rsid w:val="00035FB8"/>
    <w:rsid w:val="000366A7"/>
    <w:rsid w:val="00036C5D"/>
    <w:rsid w:val="00037115"/>
    <w:rsid w:val="0003759B"/>
    <w:rsid w:val="00037C6C"/>
    <w:rsid w:val="00040492"/>
    <w:rsid w:val="000414EE"/>
    <w:rsid w:val="00041A79"/>
    <w:rsid w:val="0004358B"/>
    <w:rsid w:val="00043A5F"/>
    <w:rsid w:val="00043B97"/>
    <w:rsid w:val="00043F1A"/>
    <w:rsid w:val="00043F8C"/>
    <w:rsid w:val="000447BE"/>
    <w:rsid w:val="000447FA"/>
    <w:rsid w:val="00045327"/>
    <w:rsid w:val="0004647A"/>
    <w:rsid w:val="00047635"/>
    <w:rsid w:val="000501F2"/>
    <w:rsid w:val="00050CA0"/>
    <w:rsid w:val="00050EE6"/>
    <w:rsid w:val="000513C2"/>
    <w:rsid w:val="00051838"/>
    <w:rsid w:val="00051884"/>
    <w:rsid w:val="00052BBA"/>
    <w:rsid w:val="00053431"/>
    <w:rsid w:val="000534B9"/>
    <w:rsid w:val="0005351F"/>
    <w:rsid w:val="00053A3F"/>
    <w:rsid w:val="00053DC1"/>
    <w:rsid w:val="00053ECC"/>
    <w:rsid w:val="00053F14"/>
    <w:rsid w:val="000544CC"/>
    <w:rsid w:val="000557CD"/>
    <w:rsid w:val="00055E20"/>
    <w:rsid w:val="00055EE6"/>
    <w:rsid w:val="000560CF"/>
    <w:rsid w:val="00056772"/>
    <w:rsid w:val="000569ED"/>
    <w:rsid w:val="00056BD5"/>
    <w:rsid w:val="00057129"/>
    <w:rsid w:val="000573E2"/>
    <w:rsid w:val="00057880"/>
    <w:rsid w:val="0006018E"/>
    <w:rsid w:val="00060915"/>
    <w:rsid w:val="00060BA8"/>
    <w:rsid w:val="00060EB7"/>
    <w:rsid w:val="000610F9"/>
    <w:rsid w:val="000624A9"/>
    <w:rsid w:val="00062587"/>
    <w:rsid w:val="0006273F"/>
    <w:rsid w:val="00062C0A"/>
    <w:rsid w:val="00062F93"/>
    <w:rsid w:val="00063B1D"/>
    <w:rsid w:val="00064239"/>
    <w:rsid w:val="00064856"/>
    <w:rsid w:val="00065CC4"/>
    <w:rsid w:val="00066C8C"/>
    <w:rsid w:val="00067D38"/>
    <w:rsid w:val="00070113"/>
    <w:rsid w:val="0007036F"/>
    <w:rsid w:val="00070BBA"/>
    <w:rsid w:val="00070C98"/>
    <w:rsid w:val="0007216E"/>
    <w:rsid w:val="00072849"/>
    <w:rsid w:val="000738D4"/>
    <w:rsid w:val="00073ABC"/>
    <w:rsid w:val="000740B7"/>
    <w:rsid w:val="00074141"/>
    <w:rsid w:val="000744EB"/>
    <w:rsid w:val="00074B61"/>
    <w:rsid w:val="00074CA4"/>
    <w:rsid w:val="000755AE"/>
    <w:rsid w:val="00075A9E"/>
    <w:rsid w:val="00076878"/>
    <w:rsid w:val="000768DD"/>
    <w:rsid w:val="00076F41"/>
    <w:rsid w:val="00077691"/>
    <w:rsid w:val="0007769D"/>
    <w:rsid w:val="000807B1"/>
    <w:rsid w:val="00080EAD"/>
    <w:rsid w:val="000811E8"/>
    <w:rsid w:val="00081735"/>
    <w:rsid w:val="0008195C"/>
    <w:rsid w:val="000823DA"/>
    <w:rsid w:val="00082901"/>
    <w:rsid w:val="00082D20"/>
    <w:rsid w:val="0008354A"/>
    <w:rsid w:val="00083B56"/>
    <w:rsid w:val="00084049"/>
    <w:rsid w:val="000840D0"/>
    <w:rsid w:val="00084A0C"/>
    <w:rsid w:val="00084DE6"/>
    <w:rsid w:val="00085812"/>
    <w:rsid w:val="0008607C"/>
    <w:rsid w:val="00086195"/>
    <w:rsid w:val="000865B9"/>
    <w:rsid w:val="00086894"/>
    <w:rsid w:val="000871C9"/>
    <w:rsid w:val="00087D6A"/>
    <w:rsid w:val="0009028F"/>
    <w:rsid w:val="00090498"/>
    <w:rsid w:val="000904BB"/>
    <w:rsid w:val="00090E8F"/>
    <w:rsid w:val="00091994"/>
    <w:rsid w:val="00091CB1"/>
    <w:rsid w:val="00092326"/>
    <w:rsid w:val="000930F7"/>
    <w:rsid w:val="00093F02"/>
    <w:rsid w:val="00094F70"/>
    <w:rsid w:val="00095DE1"/>
    <w:rsid w:val="00095E6D"/>
    <w:rsid w:val="0009627D"/>
    <w:rsid w:val="00097CC4"/>
    <w:rsid w:val="00097EC4"/>
    <w:rsid w:val="000A074F"/>
    <w:rsid w:val="000A0E28"/>
    <w:rsid w:val="000A11DF"/>
    <w:rsid w:val="000A12BB"/>
    <w:rsid w:val="000A2E20"/>
    <w:rsid w:val="000A360B"/>
    <w:rsid w:val="000A3956"/>
    <w:rsid w:val="000A3ADD"/>
    <w:rsid w:val="000A3C7E"/>
    <w:rsid w:val="000A3D64"/>
    <w:rsid w:val="000A3DB3"/>
    <w:rsid w:val="000A4743"/>
    <w:rsid w:val="000A4F45"/>
    <w:rsid w:val="000A5188"/>
    <w:rsid w:val="000A53DE"/>
    <w:rsid w:val="000A58AD"/>
    <w:rsid w:val="000A5ED0"/>
    <w:rsid w:val="000A5FCB"/>
    <w:rsid w:val="000A62E8"/>
    <w:rsid w:val="000A6B34"/>
    <w:rsid w:val="000A70F3"/>
    <w:rsid w:val="000A72C8"/>
    <w:rsid w:val="000A74B8"/>
    <w:rsid w:val="000A7702"/>
    <w:rsid w:val="000A77A5"/>
    <w:rsid w:val="000A7DC2"/>
    <w:rsid w:val="000B0243"/>
    <w:rsid w:val="000B1E47"/>
    <w:rsid w:val="000B20B8"/>
    <w:rsid w:val="000B269D"/>
    <w:rsid w:val="000B29C9"/>
    <w:rsid w:val="000B2DBA"/>
    <w:rsid w:val="000B2ED1"/>
    <w:rsid w:val="000B3572"/>
    <w:rsid w:val="000B35E7"/>
    <w:rsid w:val="000B4068"/>
    <w:rsid w:val="000B4579"/>
    <w:rsid w:val="000B48E4"/>
    <w:rsid w:val="000B4E0A"/>
    <w:rsid w:val="000B5047"/>
    <w:rsid w:val="000B6DC2"/>
    <w:rsid w:val="000B6DDA"/>
    <w:rsid w:val="000B6FAA"/>
    <w:rsid w:val="000B7362"/>
    <w:rsid w:val="000B79BB"/>
    <w:rsid w:val="000B7A78"/>
    <w:rsid w:val="000C0B5E"/>
    <w:rsid w:val="000C206E"/>
    <w:rsid w:val="000C2650"/>
    <w:rsid w:val="000C2760"/>
    <w:rsid w:val="000C4169"/>
    <w:rsid w:val="000C4912"/>
    <w:rsid w:val="000C493A"/>
    <w:rsid w:val="000C50CF"/>
    <w:rsid w:val="000C51D3"/>
    <w:rsid w:val="000C5C3C"/>
    <w:rsid w:val="000C5FF7"/>
    <w:rsid w:val="000C6584"/>
    <w:rsid w:val="000C66D4"/>
    <w:rsid w:val="000C6C26"/>
    <w:rsid w:val="000D0956"/>
    <w:rsid w:val="000D1C7C"/>
    <w:rsid w:val="000D2438"/>
    <w:rsid w:val="000D305B"/>
    <w:rsid w:val="000D34E6"/>
    <w:rsid w:val="000D3679"/>
    <w:rsid w:val="000D3ED0"/>
    <w:rsid w:val="000D4091"/>
    <w:rsid w:val="000D4BDC"/>
    <w:rsid w:val="000D4DF4"/>
    <w:rsid w:val="000D5B08"/>
    <w:rsid w:val="000D61C9"/>
    <w:rsid w:val="000D6A51"/>
    <w:rsid w:val="000D6B76"/>
    <w:rsid w:val="000D7458"/>
    <w:rsid w:val="000E105C"/>
    <w:rsid w:val="000E1933"/>
    <w:rsid w:val="000E26A2"/>
    <w:rsid w:val="000E2988"/>
    <w:rsid w:val="000E3109"/>
    <w:rsid w:val="000E39A2"/>
    <w:rsid w:val="000E3C8B"/>
    <w:rsid w:val="000E47D7"/>
    <w:rsid w:val="000E5FA6"/>
    <w:rsid w:val="000E6012"/>
    <w:rsid w:val="000E6046"/>
    <w:rsid w:val="000E6969"/>
    <w:rsid w:val="000E6E9B"/>
    <w:rsid w:val="000E6EFC"/>
    <w:rsid w:val="000E73EA"/>
    <w:rsid w:val="000E763B"/>
    <w:rsid w:val="000E770E"/>
    <w:rsid w:val="000E77FB"/>
    <w:rsid w:val="000F039B"/>
    <w:rsid w:val="000F0791"/>
    <w:rsid w:val="000F091E"/>
    <w:rsid w:val="000F1563"/>
    <w:rsid w:val="000F1E11"/>
    <w:rsid w:val="000F2373"/>
    <w:rsid w:val="000F248E"/>
    <w:rsid w:val="000F2875"/>
    <w:rsid w:val="000F29C3"/>
    <w:rsid w:val="000F3823"/>
    <w:rsid w:val="000F39BC"/>
    <w:rsid w:val="000F3A83"/>
    <w:rsid w:val="000F3FEA"/>
    <w:rsid w:val="000F5F73"/>
    <w:rsid w:val="000F64A3"/>
    <w:rsid w:val="000F6667"/>
    <w:rsid w:val="000F68FC"/>
    <w:rsid w:val="000F6ACB"/>
    <w:rsid w:val="000F7146"/>
    <w:rsid w:val="000F7DEE"/>
    <w:rsid w:val="00100E9C"/>
    <w:rsid w:val="00101959"/>
    <w:rsid w:val="00101ABF"/>
    <w:rsid w:val="00101B09"/>
    <w:rsid w:val="00101B19"/>
    <w:rsid w:val="00101F46"/>
    <w:rsid w:val="00102D31"/>
    <w:rsid w:val="00104FF3"/>
    <w:rsid w:val="001054A2"/>
    <w:rsid w:val="0010589E"/>
    <w:rsid w:val="001059FC"/>
    <w:rsid w:val="00105D42"/>
    <w:rsid w:val="00106F85"/>
    <w:rsid w:val="0011033D"/>
    <w:rsid w:val="00111619"/>
    <w:rsid w:val="001116F8"/>
    <w:rsid w:val="00111753"/>
    <w:rsid w:val="001117C1"/>
    <w:rsid w:val="00111840"/>
    <w:rsid w:val="00111E8E"/>
    <w:rsid w:val="00112CEF"/>
    <w:rsid w:val="00113804"/>
    <w:rsid w:val="00114173"/>
    <w:rsid w:val="00115536"/>
    <w:rsid w:val="00115E94"/>
    <w:rsid w:val="0011605B"/>
    <w:rsid w:val="0011615E"/>
    <w:rsid w:val="0011617A"/>
    <w:rsid w:val="0011618E"/>
    <w:rsid w:val="001161BB"/>
    <w:rsid w:val="001161DE"/>
    <w:rsid w:val="00116519"/>
    <w:rsid w:val="001204B2"/>
    <w:rsid w:val="001212C1"/>
    <w:rsid w:val="001213AC"/>
    <w:rsid w:val="00122723"/>
    <w:rsid w:val="00122DEC"/>
    <w:rsid w:val="00124A08"/>
    <w:rsid w:val="00125A8E"/>
    <w:rsid w:val="00125CF8"/>
    <w:rsid w:val="00126111"/>
    <w:rsid w:val="00127D2B"/>
    <w:rsid w:val="001300D4"/>
    <w:rsid w:val="0013059D"/>
    <w:rsid w:val="00130674"/>
    <w:rsid w:val="00130BE2"/>
    <w:rsid w:val="00130F5B"/>
    <w:rsid w:val="0013114B"/>
    <w:rsid w:val="001314B9"/>
    <w:rsid w:val="00131EB4"/>
    <w:rsid w:val="00132413"/>
    <w:rsid w:val="00132FD9"/>
    <w:rsid w:val="001339D2"/>
    <w:rsid w:val="00133DB3"/>
    <w:rsid w:val="00134A68"/>
    <w:rsid w:val="00135A05"/>
    <w:rsid w:val="00135AC9"/>
    <w:rsid w:val="00136277"/>
    <w:rsid w:val="001365BD"/>
    <w:rsid w:val="00140E06"/>
    <w:rsid w:val="00140EC7"/>
    <w:rsid w:val="00140F52"/>
    <w:rsid w:val="00140FCE"/>
    <w:rsid w:val="00141171"/>
    <w:rsid w:val="00141F46"/>
    <w:rsid w:val="00142311"/>
    <w:rsid w:val="00142929"/>
    <w:rsid w:val="00143A78"/>
    <w:rsid w:val="00143ECA"/>
    <w:rsid w:val="00143F65"/>
    <w:rsid w:val="0014419E"/>
    <w:rsid w:val="001444E8"/>
    <w:rsid w:val="00144A39"/>
    <w:rsid w:val="00145570"/>
    <w:rsid w:val="00145D2B"/>
    <w:rsid w:val="00145F96"/>
    <w:rsid w:val="001461F2"/>
    <w:rsid w:val="001462D1"/>
    <w:rsid w:val="0014662D"/>
    <w:rsid w:val="00146B40"/>
    <w:rsid w:val="00147384"/>
    <w:rsid w:val="001474CA"/>
    <w:rsid w:val="00147605"/>
    <w:rsid w:val="001500C8"/>
    <w:rsid w:val="00150714"/>
    <w:rsid w:val="00151E65"/>
    <w:rsid w:val="001520FC"/>
    <w:rsid w:val="001526A7"/>
    <w:rsid w:val="00152C36"/>
    <w:rsid w:val="00152DE1"/>
    <w:rsid w:val="0015345A"/>
    <w:rsid w:val="001536C6"/>
    <w:rsid w:val="0015375A"/>
    <w:rsid w:val="00153921"/>
    <w:rsid w:val="0015399F"/>
    <w:rsid w:val="001546FF"/>
    <w:rsid w:val="0015494F"/>
    <w:rsid w:val="00154CB7"/>
    <w:rsid w:val="00155ADA"/>
    <w:rsid w:val="00156087"/>
    <w:rsid w:val="00156339"/>
    <w:rsid w:val="00156931"/>
    <w:rsid w:val="00157CD5"/>
    <w:rsid w:val="00160AAA"/>
    <w:rsid w:val="00160C6C"/>
    <w:rsid w:val="00161256"/>
    <w:rsid w:val="001614CC"/>
    <w:rsid w:val="00161771"/>
    <w:rsid w:val="00161D38"/>
    <w:rsid w:val="00161E48"/>
    <w:rsid w:val="00162598"/>
    <w:rsid w:val="00163451"/>
    <w:rsid w:val="00163900"/>
    <w:rsid w:val="00163926"/>
    <w:rsid w:val="00163C05"/>
    <w:rsid w:val="00165502"/>
    <w:rsid w:val="00165697"/>
    <w:rsid w:val="0016591D"/>
    <w:rsid w:val="001662DC"/>
    <w:rsid w:val="001664C3"/>
    <w:rsid w:val="00166E09"/>
    <w:rsid w:val="00166EBB"/>
    <w:rsid w:val="00170DBE"/>
    <w:rsid w:val="00172658"/>
    <w:rsid w:val="001726E5"/>
    <w:rsid w:val="00172E3D"/>
    <w:rsid w:val="00172EEB"/>
    <w:rsid w:val="00172FB2"/>
    <w:rsid w:val="0017345F"/>
    <w:rsid w:val="00173C52"/>
    <w:rsid w:val="00173F05"/>
    <w:rsid w:val="00174CB1"/>
    <w:rsid w:val="00174D8E"/>
    <w:rsid w:val="0017595C"/>
    <w:rsid w:val="00175E0C"/>
    <w:rsid w:val="00176E20"/>
    <w:rsid w:val="001777E0"/>
    <w:rsid w:val="001778CA"/>
    <w:rsid w:val="001805BB"/>
    <w:rsid w:val="00180B1A"/>
    <w:rsid w:val="00181188"/>
    <w:rsid w:val="0018223E"/>
    <w:rsid w:val="00183161"/>
    <w:rsid w:val="00183A58"/>
    <w:rsid w:val="00184049"/>
    <w:rsid w:val="0018414B"/>
    <w:rsid w:val="00184431"/>
    <w:rsid w:val="00184C1E"/>
    <w:rsid w:val="00184E44"/>
    <w:rsid w:val="00185E80"/>
    <w:rsid w:val="00185EA9"/>
    <w:rsid w:val="00185F8A"/>
    <w:rsid w:val="0018666B"/>
    <w:rsid w:val="00186892"/>
    <w:rsid w:val="001876F5"/>
    <w:rsid w:val="00187A05"/>
    <w:rsid w:val="00187A09"/>
    <w:rsid w:val="0019023A"/>
    <w:rsid w:val="00190E4C"/>
    <w:rsid w:val="00191246"/>
    <w:rsid w:val="0019145A"/>
    <w:rsid w:val="00191A2A"/>
    <w:rsid w:val="00192A7A"/>
    <w:rsid w:val="00192D4A"/>
    <w:rsid w:val="001945A9"/>
    <w:rsid w:val="0019492D"/>
    <w:rsid w:val="00194AF7"/>
    <w:rsid w:val="00195B22"/>
    <w:rsid w:val="001967A8"/>
    <w:rsid w:val="0019690E"/>
    <w:rsid w:val="00196AF4"/>
    <w:rsid w:val="00197420"/>
    <w:rsid w:val="001A03F9"/>
    <w:rsid w:val="001A0609"/>
    <w:rsid w:val="001A0626"/>
    <w:rsid w:val="001A0AF9"/>
    <w:rsid w:val="001A0EC6"/>
    <w:rsid w:val="001A12DF"/>
    <w:rsid w:val="001A1A73"/>
    <w:rsid w:val="001A2A65"/>
    <w:rsid w:val="001A2B30"/>
    <w:rsid w:val="001A303E"/>
    <w:rsid w:val="001A3700"/>
    <w:rsid w:val="001A3810"/>
    <w:rsid w:val="001A3953"/>
    <w:rsid w:val="001A3A44"/>
    <w:rsid w:val="001A4883"/>
    <w:rsid w:val="001A60DB"/>
    <w:rsid w:val="001A65A1"/>
    <w:rsid w:val="001A7708"/>
    <w:rsid w:val="001A7E0E"/>
    <w:rsid w:val="001B0B06"/>
    <w:rsid w:val="001B0D0E"/>
    <w:rsid w:val="001B122A"/>
    <w:rsid w:val="001B1847"/>
    <w:rsid w:val="001B18B9"/>
    <w:rsid w:val="001B28C4"/>
    <w:rsid w:val="001B2E54"/>
    <w:rsid w:val="001B2F36"/>
    <w:rsid w:val="001B3281"/>
    <w:rsid w:val="001B3727"/>
    <w:rsid w:val="001B39C2"/>
    <w:rsid w:val="001B40E2"/>
    <w:rsid w:val="001B44A0"/>
    <w:rsid w:val="001B5284"/>
    <w:rsid w:val="001B570D"/>
    <w:rsid w:val="001B68E3"/>
    <w:rsid w:val="001B71DE"/>
    <w:rsid w:val="001B7EB6"/>
    <w:rsid w:val="001C0316"/>
    <w:rsid w:val="001C0B48"/>
    <w:rsid w:val="001C1C0A"/>
    <w:rsid w:val="001C291B"/>
    <w:rsid w:val="001C3D83"/>
    <w:rsid w:val="001C419A"/>
    <w:rsid w:val="001C4AD5"/>
    <w:rsid w:val="001C4B02"/>
    <w:rsid w:val="001C59A3"/>
    <w:rsid w:val="001C5C8D"/>
    <w:rsid w:val="001C6588"/>
    <w:rsid w:val="001C65C4"/>
    <w:rsid w:val="001C673F"/>
    <w:rsid w:val="001C68A3"/>
    <w:rsid w:val="001C705E"/>
    <w:rsid w:val="001D110E"/>
    <w:rsid w:val="001D1767"/>
    <w:rsid w:val="001D1E9E"/>
    <w:rsid w:val="001D2540"/>
    <w:rsid w:val="001D281D"/>
    <w:rsid w:val="001D2AA7"/>
    <w:rsid w:val="001D2B53"/>
    <w:rsid w:val="001D366C"/>
    <w:rsid w:val="001D3C4F"/>
    <w:rsid w:val="001D49C9"/>
    <w:rsid w:val="001D4AB0"/>
    <w:rsid w:val="001D4CF2"/>
    <w:rsid w:val="001D4DE2"/>
    <w:rsid w:val="001D57D0"/>
    <w:rsid w:val="001D6D69"/>
    <w:rsid w:val="001D7394"/>
    <w:rsid w:val="001D7969"/>
    <w:rsid w:val="001E1662"/>
    <w:rsid w:val="001E2FB8"/>
    <w:rsid w:val="001E3A9F"/>
    <w:rsid w:val="001E415C"/>
    <w:rsid w:val="001E5694"/>
    <w:rsid w:val="001E5A4F"/>
    <w:rsid w:val="001E61F5"/>
    <w:rsid w:val="001E6273"/>
    <w:rsid w:val="001E6E25"/>
    <w:rsid w:val="001E72B8"/>
    <w:rsid w:val="001E77B3"/>
    <w:rsid w:val="001E7C2C"/>
    <w:rsid w:val="001F0936"/>
    <w:rsid w:val="001F0A95"/>
    <w:rsid w:val="001F0F12"/>
    <w:rsid w:val="001F2830"/>
    <w:rsid w:val="001F3CBD"/>
    <w:rsid w:val="001F46C3"/>
    <w:rsid w:val="001F53F3"/>
    <w:rsid w:val="001F545A"/>
    <w:rsid w:val="001F58DB"/>
    <w:rsid w:val="001F5DE7"/>
    <w:rsid w:val="001F6230"/>
    <w:rsid w:val="001F6B14"/>
    <w:rsid w:val="001F6CC0"/>
    <w:rsid w:val="001F6DD0"/>
    <w:rsid w:val="001F6F0B"/>
    <w:rsid w:val="001F7494"/>
    <w:rsid w:val="001F7893"/>
    <w:rsid w:val="001F7EF9"/>
    <w:rsid w:val="002003DB"/>
    <w:rsid w:val="0020041A"/>
    <w:rsid w:val="00200B2F"/>
    <w:rsid w:val="00200BD9"/>
    <w:rsid w:val="00201006"/>
    <w:rsid w:val="00201345"/>
    <w:rsid w:val="00201BF7"/>
    <w:rsid w:val="00201CED"/>
    <w:rsid w:val="00203022"/>
    <w:rsid w:val="002035F7"/>
    <w:rsid w:val="00203AF3"/>
    <w:rsid w:val="00204A54"/>
    <w:rsid w:val="00205221"/>
    <w:rsid w:val="0020541D"/>
    <w:rsid w:val="00205530"/>
    <w:rsid w:val="002061B5"/>
    <w:rsid w:val="002068F6"/>
    <w:rsid w:val="00206D58"/>
    <w:rsid w:val="00207D66"/>
    <w:rsid w:val="0021020D"/>
    <w:rsid w:val="0021023F"/>
    <w:rsid w:val="00210CEC"/>
    <w:rsid w:val="0021223A"/>
    <w:rsid w:val="00212A04"/>
    <w:rsid w:val="00213DB1"/>
    <w:rsid w:val="00213DC9"/>
    <w:rsid w:val="0021465D"/>
    <w:rsid w:val="00214B38"/>
    <w:rsid w:val="00214B43"/>
    <w:rsid w:val="00215733"/>
    <w:rsid w:val="002159FC"/>
    <w:rsid w:val="0021642E"/>
    <w:rsid w:val="0021643F"/>
    <w:rsid w:val="00216B58"/>
    <w:rsid w:val="0021783C"/>
    <w:rsid w:val="00220732"/>
    <w:rsid w:val="0022077A"/>
    <w:rsid w:val="00220DA3"/>
    <w:rsid w:val="0022117D"/>
    <w:rsid w:val="002211EE"/>
    <w:rsid w:val="0022132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B87"/>
    <w:rsid w:val="00227FC6"/>
    <w:rsid w:val="00230E89"/>
    <w:rsid w:val="00231917"/>
    <w:rsid w:val="00231929"/>
    <w:rsid w:val="00232620"/>
    <w:rsid w:val="002330BF"/>
    <w:rsid w:val="002334D0"/>
    <w:rsid w:val="00233686"/>
    <w:rsid w:val="00233762"/>
    <w:rsid w:val="00234AE2"/>
    <w:rsid w:val="00234D4D"/>
    <w:rsid w:val="002355BC"/>
    <w:rsid w:val="00235663"/>
    <w:rsid w:val="00235A65"/>
    <w:rsid w:val="00235C02"/>
    <w:rsid w:val="002360B2"/>
    <w:rsid w:val="002360D1"/>
    <w:rsid w:val="002364D2"/>
    <w:rsid w:val="00236BE1"/>
    <w:rsid w:val="0023700D"/>
    <w:rsid w:val="0023748F"/>
    <w:rsid w:val="00237A9D"/>
    <w:rsid w:val="00237BBE"/>
    <w:rsid w:val="0024075F"/>
    <w:rsid w:val="00240783"/>
    <w:rsid w:val="00242DC0"/>
    <w:rsid w:val="00243693"/>
    <w:rsid w:val="002440DC"/>
    <w:rsid w:val="00245289"/>
    <w:rsid w:val="00246063"/>
    <w:rsid w:val="00246097"/>
    <w:rsid w:val="0024653F"/>
    <w:rsid w:val="00246727"/>
    <w:rsid w:val="00246DB9"/>
    <w:rsid w:val="002470F4"/>
    <w:rsid w:val="00250E7D"/>
    <w:rsid w:val="00251BDD"/>
    <w:rsid w:val="002528F2"/>
    <w:rsid w:val="00252DA2"/>
    <w:rsid w:val="002530EC"/>
    <w:rsid w:val="002531C8"/>
    <w:rsid w:val="00253892"/>
    <w:rsid w:val="0025411A"/>
    <w:rsid w:val="00254ED6"/>
    <w:rsid w:val="002563A6"/>
    <w:rsid w:val="00256D3C"/>
    <w:rsid w:val="0025736D"/>
    <w:rsid w:val="00257A76"/>
    <w:rsid w:val="00260300"/>
    <w:rsid w:val="00260316"/>
    <w:rsid w:val="00260FDA"/>
    <w:rsid w:val="00261452"/>
    <w:rsid w:val="00261A99"/>
    <w:rsid w:val="002620B0"/>
    <w:rsid w:val="002639E1"/>
    <w:rsid w:val="00263BFB"/>
    <w:rsid w:val="002644DC"/>
    <w:rsid w:val="0026453B"/>
    <w:rsid w:val="002645FB"/>
    <w:rsid w:val="00266816"/>
    <w:rsid w:val="0026783F"/>
    <w:rsid w:val="00267900"/>
    <w:rsid w:val="00267F4A"/>
    <w:rsid w:val="00270AD0"/>
    <w:rsid w:val="00270B6E"/>
    <w:rsid w:val="00270BC3"/>
    <w:rsid w:val="002716AD"/>
    <w:rsid w:val="00271E5A"/>
    <w:rsid w:val="00273224"/>
    <w:rsid w:val="00273376"/>
    <w:rsid w:val="00273D9E"/>
    <w:rsid w:val="00274560"/>
    <w:rsid w:val="00274E8A"/>
    <w:rsid w:val="00274F9A"/>
    <w:rsid w:val="00275568"/>
    <w:rsid w:val="002763FB"/>
    <w:rsid w:val="0027665C"/>
    <w:rsid w:val="00276F4D"/>
    <w:rsid w:val="00277439"/>
    <w:rsid w:val="00277C90"/>
    <w:rsid w:val="002801E6"/>
    <w:rsid w:val="002807B0"/>
    <w:rsid w:val="00280CA4"/>
    <w:rsid w:val="00280D6C"/>
    <w:rsid w:val="002825D5"/>
    <w:rsid w:val="00282B34"/>
    <w:rsid w:val="00283630"/>
    <w:rsid w:val="0028372F"/>
    <w:rsid w:val="00285810"/>
    <w:rsid w:val="00286169"/>
    <w:rsid w:val="00287957"/>
    <w:rsid w:val="00287C80"/>
    <w:rsid w:val="00287FC1"/>
    <w:rsid w:val="00290219"/>
    <w:rsid w:val="00290782"/>
    <w:rsid w:val="0029085E"/>
    <w:rsid w:val="00290A72"/>
    <w:rsid w:val="00291169"/>
    <w:rsid w:val="00291DA4"/>
    <w:rsid w:val="00292309"/>
    <w:rsid w:val="00292B96"/>
    <w:rsid w:val="00292CF5"/>
    <w:rsid w:val="002939B3"/>
    <w:rsid w:val="00293A4F"/>
    <w:rsid w:val="00293B14"/>
    <w:rsid w:val="0029436E"/>
    <w:rsid w:val="00294463"/>
    <w:rsid w:val="00294AFA"/>
    <w:rsid w:val="00295A50"/>
    <w:rsid w:val="00295CC5"/>
    <w:rsid w:val="00295FD3"/>
    <w:rsid w:val="00296BB7"/>
    <w:rsid w:val="002978A5"/>
    <w:rsid w:val="00297950"/>
    <w:rsid w:val="002A0552"/>
    <w:rsid w:val="002A0AB7"/>
    <w:rsid w:val="002A0D71"/>
    <w:rsid w:val="002A123A"/>
    <w:rsid w:val="002A1411"/>
    <w:rsid w:val="002A34B2"/>
    <w:rsid w:val="002A375A"/>
    <w:rsid w:val="002A3869"/>
    <w:rsid w:val="002A3D18"/>
    <w:rsid w:val="002A3E48"/>
    <w:rsid w:val="002A4C94"/>
    <w:rsid w:val="002A4ECB"/>
    <w:rsid w:val="002A4F9E"/>
    <w:rsid w:val="002A597B"/>
    <w:rsid w:val="002A5BF8"/>
    <w:rsid w:val="002A7014"/>
    <w:rsid w:val="002A7398"/>
    <w:rsid w:val="002A75BD"/>
    <w:rsid w:val="002A7A7A"/>
    <w:rsid w:val="002A7BC6"/>
    <w:rsid w:val="002B0A21"/>
    <w:rsid w:val="002B1992"/>
    <w:rsid w:val="002B1CAF"/>
    <w:rsid w:val="002B1F54"/>
    <w:rsid w:val="002B2157"/>
    <w:rsid w:val="002B267D"/>
    <w:rsid w:val="002B2724"/>
    <w:rsid w:val="002B2A3C"/>
    <w:rsid w:val="002B2D28"/>
    <w:rsid w:val="002B343E"/>
    <w:rsid w:val="002B3934"/>
    <w:rsid w:val="002B4595"/>
    <w:rsid w:val="002B4D07"/>
    <w:rsid w:val="002B4DF4"/>
    <w:rsid w:val="002B53D0"/>
    <w:rsid w:val="002B59DC"/>
    <w:rsid w:val="002B692A"/>
    <w:rsid w:val="002B6E9E"/>
    <w:rsid w:val="002B6F01"/>
    <w:rsid w:val="002B7234"/>
    <w:rsid w:val="002C2C62"/>
    <w:rsid w:val="002C4B5C"/>
    <w:rsid w:val="002C51FD"/>
    <w:rsid w:val="002C5381"/>
    <w:rsid w:val="002C541C"/>
    <w:rsid w:val="002C5943"/>
    <w:rsid w:val="002C5C1D"/>
    <w:rsid w:val="002C65A4"/>
    <w:rsid w:val="002C677C"/>
    <w:rsid w:val="002C71BB"/>
    <w:rsid w:val="002D0BD0"/>
    <w:rsid w:val="002D0F58"/>
    <w:rsid w:val="002D1B36"/>
    <w:rsid w:val="002D3F0F"/>
    <w:rsid w:val="002D454F"/>
    <w:rsid w:val="002D47BD"/>
    <w:rsid w:val="002D4D46"/>
    <w:rsid w:val="002D503A"/>
    <w:rsid w:val="002D5450"/>
    <w:rsid w:val="002D54D6"/>
    <w:rsid w:val="002D6032"/>
    <w:rsid w:val="002D65FA"/>
    <w:rsid w:val="002D6647"/>
    <w:rsid w:val="002D6C64"/>
    <w:rsid w:val="002D7A0E"/>
    <w:rsid w:val="002D7BDC"/>
    <w:rsid w:val="002D7C4D"/>
    <w:rsid w:val="002E02BF"/>
    <w:rsid w:val="002E08EE"/>
    <w:rsid w:val="002E0CE1"/>
    <w:rsid w:val="002E0F38"/>
    <w:rsid w:val="002E1824"/>
    <w:rsid w:val="002E2595"/>
    <w:rsid w:val="002E29B4"/>
    <w:rsid w:val="002E35E6"/>
    <w:rsid w:val="002E412A"/>
    <w:rsid w:val="002E41B6"/>
    <w:rsid w:val="002E5096"/>
    <w:rsid w:val="002E6FEA"/>
    <w:rsid w:val="002E72D0"/>
    <w:rsid w:val="002E73E2"/>
    <w:rsid w:val="002E74BB"/>
    <w:rsid w:val="002E7E68"/>
    <w:rsid w:val="002F00E4"/>
    <w:rsid w:val="002F0F8B"/>
    <w:rsid w:val="002F1241"/>
    <w:rsid w:val="002F1C64"/>
    <w:rsid w:val="002F29A5"/>
    <w:rsid w:val="002F3085"/>
    <w:rsid w:val="002F3AD7"/>
    <w:rsid w:val="002F4849"/>
    <w:rsid w:val="002F5880"/>
    <w:rsid w:val="002F58F5"/>
    <w:rsid w:val="002F5DA7"/>
    <w:rsid w:val="002F65E9"/>
    <w:rsid w:val="002F6BA2"/>
    <w:rsid w:val="00300042"/>
    <w:rsid w:val="00301230"/>
    <w:rsid w:val="00301554"/>
    <w:rsid w:val="0030159C"/>
    <w:rsid w:val="00301A92"/>
    <w:rsid w:val="00301B0D"/>
    <w:rsid w:val="003022A8"/>
    <w:rsid w:val="00302B6A"/>
    <w:rsid w:val="00302FD5"/>
    <w:rsid w:val="003038CB"/>
    <w:rsid w:val="003038FF"/>
    <w:rsid w:val="00303C38"/>
    <w:rsid w:val="00304273"/>
    <w:rsid w:val="00304381"/>
    <w:rsid w:val="00304D0D"/>
    <w:rsid w:val="00304D31"/>
    <w:rsid w:val="0030508C"/>
    <w:rsid w:val="00305B94"/>
    <w:rsid w:val="00305C71"/>
    <w:rsid w:val="00306178"/>
    <w:rsid w:val="00306F19"/>
    <w:rsid w:val="00307EC4"/>
    <w:rsid w:val="003111C2"/>
    <w:rsid w:val="00311813"/>
    <w:rsid w:val="00311E16"/>
    <w:rsid w:val="003120AB"/>
    <w:rsid w:val="00312859"/>
    <w:rsid w:val="00313F09"/>
    <w:rsid w:val="00314423"/>
    <w:rsid w:val="00314BD2"/>
    <w:rsid w:val="00316645"/>
    <w:rsid w:val="0032020B"/>
    <w:rsid w:val="00320501"/>
    <w:rsid w:val="003209A2"/>
    <w:rsid w:val="00320C0F"/>
    <w:rsid w:val="003223DF"/>
    <w:rsid w:val="00322477"/>
    <w:rsid w:val="0032286C"/>
    <w:rsid w:val="00322BD6"/>
    <w:rsid w:val="00322E1B"/>
    <w:rsid w:val="0032480C"/>
    <w:rsid w:val="0032497C"/>
    <w:rsid w:val="00324C88"/>
    <w:rsid w:val="00325079"/>
    <w:rsid w:val="00325270"/>
    <w:rsid w:val="003256D8"/>
    <w:rsid w:val="00325A38"/>
    <w:rsid w:val="00325C4F"/>
    <w:rsid w:val="00326653"/>
    <w:rsid w:val="00326799"/>
    <w:rsid w:val="00326C5D"/>
    <w:rsid w:val="00326D5A"/>
    <w:rsid w:val="0032729B"/>
    <w:rsid w:val="00327589"/>
    <w:rsid w:val="0032775C"/>
    <w:rsid w:val="00327D7A"/>
    <w:rsid w:val="00330539"/>
    <w:rsid w:val="0033234D"/>
    <w:rsid w:val="00332D41"/>
    <w:rsid w:val="00333546"/>
    <w:rsid w:val="003336F4"/>
    <w:rsid w:val="003338C0"/>
    <w:rsid w:val="00333C21"/>
    <w:rsid w:val="0033404C"/>
    <w:rsid w:val="00334A2E"/>
    <w:rsid w:val="00334E88"/>
    <w:rsid w:val="003353E1"/>
    <w:rsid w:val="00335A9F"/>
    <w:rsid w:val="003362FB"/>
    <w:rsid w:val="003367D9"/>
    <w:rsid w:val="00336ED4"/>
    <w:rsid w:val="003373A0"/>
    <w:rsid w:val="0033799B"/>
    <w:rsid w:val="00337B5F"/>
    <w:rsid w:val="00337BA0"/>
    <w:rsid w:val="00340389"/>
    <w:rsid w:val="0034053E"/>
    <w:rsid w:val="00340BCC"/>
    <w:rsid w:val="00340C3D"/>
    <w:rsid w:val="00340D6B"/>
    <w:rsid w:val="00340D81"/>
    <w:rsid w:val="00340DD9"/>
    <w:rsid w:val="00341564"/>
    <w:rsid w:val="00341900"/>
    <w:rsid w:val="00341BDA"/>
    <w:rsid w:val="00341EBC"/>
    <w:rsid w:val="00342AA8"/>
    <w:rsid w:val="00342D1C"/>
    <w:rsid w:val="00342D96"/>
    <w:rsid w:val="0034367E"/>
    <w:rsid w:val="00343A3B"/>
    <w:rsid w:val="00343CAF"/>
    <w:rsid w:val="0034424E"/>
    <w:rsid w:val="00344AE8"/>
    <w:rsid w:val="00344D83"/>
    <w:rsid w:val="00345931"/>
    <w:rsid w:val="00345C11"/>
    <w:rsid w:val="00345FFA"/>
    <w:rsid w:val="003461F8"/>
    <w:rsid w:val="00346F6F"/>
    <w:rsid w:val="00350CCB"/>
    <w:rsid w:val="00350D1F"/>
    <w:rsid w:val="00350D21"/>
    <w:rsid w:val="00350E36"/>
    <w:rsid w:val="0035140B"/>
    <w:rsid w:val="003521CC"/>
    <w:rsid w:val="003529C8"/>
    <w:rsid w:val="00352A95"/>
    <w:rsid w:val="00352F50"/>
    <w:rsid w:val="00353206"/>
    <w:rsid w:val="003532D2"/>
    <w:rsid w:val="00353AC6"/>
    <w:rsid w:val="00354620"/>
    <w:rsid w:val="003551E8"/>
    <w:rsid w:val="00355276"/>
    <w:rsid w:val="0035581E"/>
    <w:rsid w:val="00355C2D"/>
    <w:rsid w:val="00356778"/>
    <w:rsid w:val="00356E6E"/>
    <w:rsid w:val="003570C6"/>
    <w:rsid w:val="00357B90"/>
    <w:rsid w:val="00357B9B"/>
    <w:rsid w:val="00357E3E"/>
    <w:rsid w:val="003601E1"/>
    <w:rsid w:val="00360914"/>
    <w:rsid w:val="00360ABF"/>
    <w:rsid w:val="00360F51"/>
    <w:rsid w:val="0036145B"/>
    <w:rsid w:val="003619D2"/>
    <w:rsid w:val="00361CFB"/>
    <w:rsid w:val="0036206A"/>
    <w:rsid w:val="00362A6E"/>
    <w:rsid w:val="00362BFA"/>
    <w:rsid w:val="00362ECB"/>
    <w:rsid w:val="00363514"/>
    <w:rsid w:val="00363C6E"/>
    <w:rsid w:val="00363E2D"/>
    <w:rsid w:val="003645EC"/>
    <w:rsid w:val="00366C3D"/>
    <w:rsid w:val="0036746E"/>
    <w:rsid w:val="0036764A"/>
    <w:rsid w:val="00370107"/>
    <w:rsid w:val="003714EC"/>
    <w:rsid w:val="00371843"/>
    <w:rsid w:val="00372910"/>
    <w:rsid w:val="00372CE8"/>
    <w:rsid w:val="00373265"/>
    <w:rsid w:val="0037348D"/>
    <w:rsid w:val="003737E1"/>
    <w:rsid w:val="0037399D"/>
    <w:rsid w:val="00373A9F"/>
    <w:rsid w:val="0037440D"/>
    <w:rsid w:val="00374E70"/>
    <w:rsid w:val="00375119"/>
    <w:rsid w:val="003753E2"/>
    <w:rsid w:val="0037551D"/>
    <w:rsid w:val="00375A1E"/>
    <w:rsid w:val="003766DD"/>
    <w:rsid w:val="00377905"/>
    <w:rsid w:val="003801B4"/>
    <w:rsid w:val="0038029E"/>
    <w:rsid w:val="00381183"/>
    <w:rsid w:val="00381DA6"/>
    <w:rsid w:val="00382606"/>
    <w:rsid w:val="003827FB"/>
    <w:rsid w:val="003828AF"/>
    <w:rsid w:val="00382B01"/>
    <w:rsid w:val="003838DE"/>
    <w:rsid w:val="00383C0B"/>
    <w:rsid w:val="00383EA2"/>
    <w:rsid w:val="00384FC3"/>
    <w:rsid w:val="00385400"/>
    <w:rsid w:val="0038558B"/>
    <w:rsid w:val="003864B2"/>
    <w:rsid w:val="00386538"/>
    <w:rsid w:val="00386C08"/>
    <w:rsid w:val="00386CDA"/>
    <w:rsid w:val="00386F23"/>
    <w:rsid w:val="00387042"/>
    <w:rsid w:val="0038710E"/>
    <w:rsid w:val="00387877"/>
    <w:rsid w:val="0039027C"/>
    <w:rsid w:val="00390C4A"/>
    <w:rsid w:val="0039131B"/>
    <w:rsid w:val="003917A9"/>
    <w:rsid w:val="00391B20"/>
    <w:rsid w:val="0039224E"/>
    <w:rsid w:val="00392BD0"/>
    <w:rsid w:val="0039323F"/>
    <w:rsid w:val="00393310"/>
    <w:rsid w:val="003934C0"/>
    <w:rsid w:val="00394040"/>
    <w:rsid w:val="003942A0"/>
    <w:rsid w:val="00394856"/>
    <w:rsid w:val="00395FC2"/>
    <w:rsid w:val="00395FD9"/>
    <w:rsid w:val="00396396"/>
    <w:rsid w:val="00397E1A"/>
    <w:rsid w:val="003A07C7"/>
    <w:rsid w:val="003A0EC5"/>
    <w:rsid w:val="003A1151"/>
    <w:rsid w:val="003A1CF2"/>
    <w:rsid w:val="003A1D8C"/>
    <w:rsid w:val="003A2688"/>
    <w:rsid w:val="003A3A08"/>
    <w:rsid w:val="003A3C74"/>
    <w:rsid w:val="003A4182"/>
    <w:rsid w:val="003A45F7"/>
    <w:rsid w:val="003A471D"/>
    <w:rsid w:val="003A4F0B"/>
    <w:rsid w:val="003A5C73"/>
    <w:rsid w:val="003A693B"/>
    <w:rsid w:val="003A6D5F"/>
    <w:rsid w:val="003A723B"/>
    <w:rsid w:val="003A7576"/>
    <w:rsid w:val="003A7979"/>
    <w:rsid w:val="003A7CEC"/>
    <w:rsid w:val="003B0363"/>
    <w:rsid w:val="003B0FEF"/>
    <w:rsid w:val="003B11D4"/>
    <w:rsid w:val="003B12CE"/>
    <w:rsid w:val="003B1319"/>
    <w:rsid w:val="003B1868"/>
    <w:rsid w:val="003B249D"/>
    <w:rsid w:val="003B2524"/>
    <w:rsid w:val="003B35B8"/>
    <w:rsid w:val="003B3910"/>
    <w:rsid w:val="003B3CCA"/>
    <w:rsid w:val="003B51CF"/>
    <w:rsid w:val="003B51F6"/>
    <w:rsid w:val="003B538C"/>
    <w:rsid w:val="003B559F"/>
    <w:rsid w:val="003B5883"/>
    <w:rsid w:val="003B59E6"/>
    <w:rsid w:val="003B7190"/>
    <w:rsid w:val="003B72F8"/>
    <w:rsid w:val="003B735C"/>
    <w:rsid w:val="003B76A5"/>
    <w:rsid w:val="003B7AAF"/>
    <w:rsid w:val="003B7F9F"/>
    <w:rsid w:val="003C0B05"/>
    <w:rsid w:val="003C1682"/>
    <w:rsid w:val="003C1A13"/>
    <w:rsid w:val="003C1E18"/>
    <w:rsid w:val="003C2496"/>
    <w:rsid w:val="003C2648"/>
    <w:rsid w:val="003C2D87"/>
    <w:rsid w:val="003C4284"/>
    <w:rsid w:val="003C43CA"/>
    <w:rsid w:val="003C44F6"/>
    <w:rsid w:val="003C486C"/>
    <w:rsid w:val="003C56F3"/>
    <w:rsid w:val="003C61F7"/>
    <w:rsid w:val="003C678B"/>
    <w:rsid w:val="003C7145"/>
    <w:rsid w:val="003C7243"/>
    <w:rsid w:val="003C7381"/>
    <w:rsid w:val="003C749E"/>
    <w:rsid w:val="003D0289"/>
    <w:rsid w:val="003D029C"/>
    <w:rsid w:val="003D0EE4"/>
    <w:rsid w:val="003D111C"/>
    <w:rsid w:val="003D1569"/>
    <w:rsid w:val="003D1F50"/>
    <w:rsid w:val="003D42D3"/>
    <w:rsid w:val="003D4ED2"/>
    <w:rsid w:val="003D4EDE"/>
    <w:rsid w:val="003D50E1"/>
    <w:rsid w:val="003D55ED"/>
    <w:rsid w:val="003D6F2C"/>
    <w:rsid w:val="003D7882"/>
    <w:rsid w:val="003D789B"/>
    <w:rsid w:val="003D7A38"/>
    <w:rsid w:val="003D7C39"/>
    <w:rsid w:val="003D7C44"/>
    <w:rsid w:val="003E0143"/>
    <w:rsid w:val="003E187B"/>
    <w:rsid w:val="003E28C1"/>
    <w:rsid w:val="003E2BD0"/>
    <w:rsid w:val="003E39D4"/>
    <w:rsid w:val="003E3E80"/>
    <w:rsid w:val="003E4AA7"/>
    <w:rsid w:val="003E61E3"/>
    <w:rsid w:val="003E6368"/>
    <w:rsid w:val="003E6F29"/>
    <w:rsid w:val="003E738B"/>
    <w:rsid w:val="003E7B36"/>
    <w:rsid w:val="003F03DA"/>
    <w:rsid w:val="003F03E1"/>
    <w:rsid w:val="003F0587"/>
    <w:rsid w:val="003F0AAF"/>
    <w:rsid w:val="003F0B0B"/>
    <w:rsid w:val="003F1616"/>
    <w:rsid w:val="003F1ADD"/>
    <w:rsid w:val="003F1AEB"/>
    <w:rsid w:val="003F1E60"/>
    <w:rsid w:val="003F2FB2"/>
    <w:rsid w:val="003F3513"/>
    <w:rsid w:val="003F55B0"/>
    <w:rsid w:val="003F5A2C"/>
    <w:rsid w:val="003F5BFC"/>
    <w:rsid w:val="003F5CD7"/>
    <w:rsid w:val="003F68AD"/>
    <w:rsid w:val="003F6BA4"/>
    <w:rsid w:val="003F6D0D"/>
    <w:rsid w:val="003F7269"/>
    <w:rsid w:val="003F7A1E"/>
    <w:rsid w:val="0040069D"/>
    <w:rsid w:val="004006D6"/>
    <w:rsid w:val="004008C8"/>
    <w:rsid w:val="00400EDC"/>
    <w:rsid w:val="00401E6F"/>
    <w:rsid w:val="0040279C"/>
    <w:rsid w:val="00404549"/>
    <w:rsid w:val="00404B9F"/>
    <w:rsid w:val="00404E54"/>
    <w:rsid w:val="00404F18"/>
    <w:rsid w:val="004063D9"/>
    <w:rsid w:val="00410804"/>
    <w:rsid w:val="00411AC0"/>
    <w:rsid w:val="004122C9"/>
    <w:rsid w:val="00412A4A"/>
    <w:rsid w:val="004137A4"/>
    <w:rsid w:val="004138B0"/>
    <w:rsid w:val="00413C74"/>
    <w:rsid w:val="00413DE0"/>
    <w:rsid w:val="00413DFB"/>
    <w:rsid w:val="00414424"/>
    <w:rsid w:val="0041574A"/>
    <w:rsid w:val="0041607B"/>
    <w:rsid w:val="004160A3"/>
    <w:rsid w:val="00416931"/>
    <w:rsid w:val="00417914"/>
    <w:rsid w:val="00417A01"/>
    <w:rsid w:val="00417FD8"/>
    <w:rsid w:val="00420815"/>
    <w:rsid w:val="004209C1"/>
    <w:rsid w:val="00421C52"/>
    <w:rsid w:val="00421EDD"/>
    <w:rsid w:val="00422FF3"/>
    <w:rsid w:val="004247DC"/>
    <w:rsid w:val="00424DE4"/>
    <w:rsid w:val="00425FAD"/>
    <w:rsid w:val="00425FDC"/>
    <w:rsid w:val="004268F5"/>
    <w:rsid w:val="00426B9F"/>
    <w:rsid w:val="00426BA0"/>
    <w:rsid w:val="00427587"/>
    <w:rsid w:val="00430230"/>
    <w:rsid w:val="004304CF"/>
    <w:rsid w:val="004312B7"/>
    <w:rsid w:val="00431455"/>
    <w:rsid w:val="00431C87"/>
    <w:rsid w:val="00432354"/>
    <w:rsid w:val="0043243B"/>
    <w:rsid w:val="00432A91"/>
    <w:rsid w:val="00433852"/>
    <w:rsid w:val="00434837"/>
    <w:rsid w:val="00434CD5"/>
    <w:rsid w:val="00435120"/>
    <w:rsid w:val="00435B4D"/>
    <w:rsid w:val="00435EAA"/>
    <w:rsid w:val="0043619B"/>
    <w:rsid w:val="00436598"/>
    <w:rsid w:val="00436DE7"/>
    <w:rsid w:val="00437828"/>
    <w:rsid w:val="00437E31"/>
    <w:rsid w:val="00440138"/>
    <w:rsid w:val="004407E0"/>
    <w:rsid w:val="00441CB0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5CCF"/>
    <w:rsid w:val="00445D9D"/>
    <w:rsid w:val="00446227"/>
    <w:rsid w:val="00450392"/>
    <w:rsid w:val="00450434"/>
    <w:rsid w:val="004507E2"/>
    <w:rsid w:val="0045161C"/>
    <w:rsid w:val="00451D6B"/>
    <w:rsid w:val="004527C1"/>
    <w:rsid w:val="00453585"/>
    <w:rsid w:val="00453667"/>
    <w:rsid w:val="00453753"/>
    <w:rsid w:val="00453C0B"/>
    <w:rsid w:val="004541E0"/>
    <w:rsid w:val="0045441A"/>
    <w:rsid w:val="0045479B"/>
    <w:rsid w:val="0045772D"/>
    <w:rsid w:val="00460358"/>
    <w:rsid w:val="00460C02"/>
    <w:rsid w:val="0046121F"/>
    <w:rsid w:val="0046126E"/>
    <w:rsid w:val="00461501"/>
    <w:rsid w:val="0046170F"/>
    <w:rsid w:val="0046193F"/>
    <w:rsid w:val="00461DEE"/>
    <w:rsid w:val="004621FA"/>
    <w:rsid w:val="004624F1"/>
    <w:rsid w:val="00462517"/>
    <w:rsid w:val="004636AB"/>
    <w:rsid w:val="0046399F"/>
    <w:rsid w:val="004643F5"/>
    <w:rsid w:val="00464A55"/>
    <w:rsid w:val="00464DE8"/>
    <w:rsid w:val="00464E47"/>
    <w:rsid w:val="00465A11"/>
    <w:rsid w:val="00465B46"/>
    <w:rsid w:val="004666D6"/>
    <w:rsid w:val="00466BB0"/>
    <w:rsid w:val="00466E4B"/>
    <w:rsid w:val="00467FC6"/>
    <w:rsid w:val="00470006"/>
    <w:rsid w:val="00470ECA"/>
    <w:rsid w:val="00471468"/>
    <w:rsid w:val="00471E27"/>
    <w:rsid w:val="00472487"/>
    <w:rsid w:val="00472AEF"/>
    <w:rsid w:val="00472B74"/>
    <w:rsid w:val="00473248"/>
    <w:rsid w:val="00473BDE"/>
    <w:rsid w:val="00473CDF"/>
    <w:rsid w:val="00473FE7"/>
    <w:rsid w:val="00474084"/>
    <w:rsid w:val="00474A37"/>
    <w:rsid w:val="00476468"/>
    <w:rsid w:val="00476EFB"/>
    <w:rsid w:val="004779FA"/>
    <w:rsid w:val="00477C45"/>
    <w:rsid w:val="00480312"/>
    <w:rsid w:val="00480C09"/>
    <w:rsid w:val="004811D6"/>
    <w:rsid w:val="00481411"/>
    <w:rsid w:val="0048295B"/>
    <w:rsid w:val="00482E5F"/>
    <w:rsid w:val="004836CF"/>
    <w:rsid w:val="00483966"/>
    <w:rsid w:val="00483C59"/>
    <w:rsid w:val="00484A80"/>
    <w:rsid w:val="00486A0F"/>
    <w:rsid w:val="004876D7"/>
    <w:rsid w:val="00490568"/>
    <w:rsid w:val="00490DEF"/>
    <w:rsid w:val="004918B8"/>
    <w:rsid w:val="0049197F"/>
    <w:rsid w:val="00491F2D"/>
    <w:rsid w:val="00493091"/>
    <w:rsid w:val="004934D5"/>
    <w:rsid w:val="004936C7"/>
    <w:rsid w:val="0049399C"/>
    <w:rsid w:val="00493BDC"/>
    <w:rsid w:val="00493C45"/>
    <w:rsid w:val="004946C4"/>
    <w:rsid w:val="004965FD"/>
    <w:rsid w:val="004969DF"/>
    <w:rsid w:val="00496D59"/>
    <w:rsid w:val="00497257"/>
    <w:rsid w:val="0049750F"/>
    <w:rsid w:val="00497F1C"/>
    <w:rsid w:val="004A025F"/>
    <w:rsid w:val="004A0275"/>
    <w:rsid w:val="004A03A3"/>
    <w:rsid w:val="004A090C"/>
    <w:rsid w:val="004A0ECE"/>
    <w:rsid w:val="004A1DA5"/>
    <w:rsid w:val="004A2078"/>
    <w:rsid w:val="004A24EC"/>
    <w:rsid w:val="004A2A3B"/>
    <w:rsid w:val="004A2C58"/>
    <w:rsid w:val="004A2D17"/>
    <w:rsid w:val="004A330B"/>
    <w:rsid w:val="004A352B"/>
    <w:rsid w:val="004A404D"/>
    <w:rsid w:val="004A50E2"/>
    <w:rsid w:val="004A5A9E"/>
    <w:rsid w:val="004A5D40"/>
    <w:rsid w:val="004A63F3"/>
    <w:rsid w:val="004A67AF"/>
    <w:rsid w:val="004A6C71"/>
    <w:rsid w:val="004A6CB7"/>
    <w:rsid w:val="004A6F1B"/>
    <w:rsid w:val="004B028F"/>
    <w:rsid w:val="004B14D7"/>
    <w:rsid w:val="004B1512"/>
    <w:rsid w:val="004B1556"/>
    <w:rsid w:val="004B1BE7"/>
    <w:rsid w:val="004B1D50"/>
    <w:rsid w:val="004B2C5A"/>
    <w:rsid w:val="004B3A45"/>
    <w:rsid w:val="004B3A6A"/>
    <w:rsid w:val="004B3AB7"/>
    <w:rsid w:val="004B41B0"/>
    <w:rsid w:val="004B42C6"/>
    <w:rsid w:val="004B440F"/>
    <w:rsid w:val="004B45D7"/>
    <w:rsid w:val="004B4FBF"/>
    <w:rsid w:val="004B5AA4"/>
    <w:rsid w:val="004B6C0A"/>
    <w:rsid w:val="004B6E39"/>
    <w:rsid w:val="004B7596"/>
    <w:rsid w:val="004B7691"/>
    <w:rsid w:val="004C01B8"/>
    <w:rsid w:val="004C04DE"/>
    <w:rsid w:val="004C0784"/>
    <w:rsid w:val="004C0CB0"/>
    <w:rsid w:val="004C1161"/>
    <w:rsid w:val="004C1C16"/>
    <w:rsid w:val="004C1F64"/>
    <w:rsid w:val="004C2035"/>
    <w:rsid w:val="004C22D1"/>
    <w:rsid w:val="004C28DD"/>
    <w:rsid w:val="004C36DB"/>
    <w:rsid w:val="004C38BF"/>
    <w:rsid w:val="004C403F"/>
    <w:rsid w:val="004C4211"/>
    <w:rsid w:val="004C4465"/>
    <w:rsid w:val="004C53A2"/>
    <w:rsid w:val="004C56AE"/>
    <w:rsid w:val="004C56D9"/>
    <w:rsid w:val="004C598D"/>
    <w:rsid w:val="004C5B16"/>
    <w:rsid w:val="004C6148"/>
    <w:rsid w:val="004C63B1"/>
    <w:rsid w:val="004C669D"/>
    <w:rsid w:val="004C679C"/>
    <w:rsid w:val="004C68B0"/>
    <w:rsid w:val="004C6EDA"/>
    <w:rsid w:val="004C793B"/>
    <w:rsid w:val="004C7A08"/>
    <w:rsid w:val="004C7DCB"/>
    <w:rsid w:val="004C7DEC"/>
    <w:rsid w:val="004D0AF1"/>
    <w:rsid w:val="004D1478"/>
    <w:rsid w:val="004D18AC"/>
    <w:rsid w:val="004D2941"/>
    <w:rsid w:val="004D2CB5"/>
    <w:rsid w:val="004D2E53"/>
    <w:rsid w:val="004D4A3B"/>
    <w:rsid w:val="004D602A"/>
    <w:rsid w:val="004D7267"/>
    <w:rsid w:val="004E0660"/>
    <w:rsid w:val="004E0D84"/>
    <w:rsid w:val="004E1245"/>
    <w:rsid w:val="004E1763"/>
    <w:rsid w:val="004E1BE6"/>
    <w:rsid w:val="004E1C5D"/>
    <w:rsid w:val="004E226D"/>
    <w:rsid w:val="004E23A1"/>
    <w:rsid w:val="004E2A7B"/>
    <w:rsid w:val="004E2F5B"/>
    <w:rsid w:val="004E318F"/>
    <w:rsid w:val="004E44F5"/>
    <w:rsid w:val="004E4DE5"/>
    <w:rsid w:val="004E51F5"/>
    <w:rsid w:val="004E540D"/>
    <w:rsid w:val="004E5D74"/>
    <w:rsid w:val="004F04B1"/>
    <w:rsid w:val="004F0519"/>
    <w:rsid w:val="004F1CA8"/>
    <w:rsid w:val="004F2011"/>
    <w:rsid w:val="004F2A08"/>
    <w:rsid w:val="004F2E60"/>
    <w:rsid w:val="004F3700"/>
    <w:rsid w:val="004F3950"/>
    <w:rsid w:val="004F3DA6"/>
    <w:rsid w:val="004F3ED0"/>
    <w:rsid w:val="004F5241"/>
    <w:rsid w:val="004F5F51"/>
    <w:rsid w:val="004F62F3"/>
    <w:rsid w:val="004F6315"/>
    <w:rsid w:val="004F75C9"/>
    <w:rsid w:val="004F7637"/>
    <w:rsid w:val="004F7678"/>
    <w:rsid w:val="004F79DD"/>
    <w:rsid w:val="004F7FC6"/>
    <w:rsid w:val="005003D4"/>
    <w:rsid w:val="00500F71"/>
    <w:rsid w:val="005025F8"/>
    <w:rsid w:val="0050272A"/>
    <w:rsid w:val="0050325A"/>
    <w:rsid w:val="0050364D"/>
    <w:rsid w:val="005040CD"/>
    <w:rsid w:val="00504646"/>
    <w:rsid w:val="0050489A"/>
    <w:rsid w:val="00506096"/>
    <w:rsid w:val="00506C2A"/>
    <w:rsid w:val="005079D8"/>
    <w:rsid w:val="00507A81"/>
    <w:rsid w:val="0051006F"/>
    <w:rsid w:val="00511212"/>
    <w:rsid w:val="0051125F"/>
    <w:rsid w:val="0051127F"/>
    <w:rsid w:val="0051137B"/>
    <w:rsid w:val="00511C3C"/>
    <w:rsid w:val="00511D04"/>
    <w:rsid w:val="0051241A"/>
    <w:rsid w:val="00512B66"/>
    <w:rsid w:val="00512EF6"/>
    <w:rsid w:val="00513805"/>
    <w:rsid w:val="00513A60"/>
    <w:rsid w:val="0051485E"/>
    <w:rsid w:val="00514AEF"/>
    <w:rsid w:val="00515198"/>
    <w:rsid w:val="00515724"/>
    <w:rsid w:val="005158ED"/>
    <w:rsid w:val="00516616"/>
    <w:rsid w:val="0051674B"/>
    <w:rsid w:val="0051698D"/>
    <w:rsid w:val="00516C36"/>
    <w:rsid w:val="00517D65"/>
    <w:rsid w:val="005202DB"/>
    <w:rsid w:val="005208AD"/>
    <w:rsid w:val="00521C2D"/>
    <w:rsid w:val="00521DAB"/>
    <w:rsid w:val="005225DD"/>
    <w:rsid w:val="00522CA2"/>
    <w:rsid w:val="00522DBF"/>
    <w:rsid w:val="005234AF"/>
    <w:rsid w:val="00523FE1"/>
    <w:rsid w:val="00524676"/>
    <w:rsid w:val="00526206"/>
    <w:rsid w:val="00526304"/>
    <w:rsid w:val="005269DF"/>
    <w:rsid w:val="0052705D"/>
    <w:rsid w:val="00527820"/>
    <w:rsid w:val="00527D1F"/>
    <w:rsid w:val="00530DBA"/>
    <w:rsid w:val="00530EAE"/>
    <w:rsid w:val="00531030"/>
    <w:rsid w:val="005322D7"/>
    <w:rsid w:val="005332C7"/>
    <w:rsid w:val="00533D95"/>
    <w:rsid w:val="00534007"/>
    <w:rsid w:val="005345C9"/>
    <w:rsid w:val="00534DA0"/>
    <w:rsid w:val="00535347"/>
    <w:rsid w:val="0053552E"/>
    <w:rsid w:val="00535881"/>
    <w:rsid w:val="00535EA8"/>
    <w:rsid w:val="005378C0"/>
    <w:rsid w:val="00537C2B"/>
    <w:rsid w:val="0054018D"/>
    <w:rsid w:val="00540613"/>
    <w:rsid w:val="00540A9E"/>
    <w:rsid w:val="0054214A"/>
    <w:rsid w:val="00542A92"/>
    <w:rsid w:val="005447B5"/>
    <w:rsid w:val="00545463"/>
    <w:rsid w:val="005459E4"/>
    <w:rsid w:val="005461E9"/>
    <w:rsid w:val="005471DA"/>
    <w:rsid w:val="00547A28"/>
    <w:rsid w:val="00550C8F"/>
    <w:rsid w:val="00551C85"/>
    <w:rsid w:val="00551D02"/>
    <w:rsid w:val="00551EAE"/>
    <w:rsid w:val="005520AC"/>
    <w:rsid w:val="005524BE"/>
    <w:rsid w:val="005526F0"/>
    <w:rsid w:val="00553E19"/>
    <w:rsid w:val="00554866"/>
    <w:rsid w:val="00554C3D"/>
    <w:rsid w:val="005556DF"/>
    <w:rsid w:val="00555868"/>
    <w:rsid w:val="00555C15"/>
    <w:rsid w:val="00555DCD"/>
    <w:rsid w:val="00557838"/>
    <w:rsid w:val="00560CEC"/>
    <w:rsid w:val="00561BF1"/>
    <w:rsid w:val="00561E0A"/>
    <w:rsid w:val="005620B0"/>
    <w:rsid w:val="005621EB"/>
    <w:rsid w:val="005627ED"/>
    <w:rsid w:val="0056291D"/>
    <w:rsid w:val="00562BCA"/>
    <w:rsid w:val="005636AA"/>
    <w:rsid w:val="00563E97"/>
    <w:rsid w:val="00565A3F"/>
    <w:rsid w:val="00565B48"/>
    <w:rsid w:val="00567534"/>
    <w:rsid w:val="005715A8"/>
    <w:rsid w:val="005717A0"/>
    <w:rsid w:val="00571AD3"/>
    <w:rsid w:val="00571E41"/>
    <w:rsid w:val="00572B2A"/>
    <w:rsid w:val="00572B5F"/>
    <w:rsid w:val="00573AC9"/>
    <w:rsid w:val="00573AF0"/>
    <w:rsid w:val="00573B80"/>
    <w:rsid w:val="00574255"/>
    <w:rsid w:val="00574E5C"/>
    <w:rsid w:val="005750A2"/>
    <w:rsid w:val="0057567B"/>
    <w:rsid w:val="00576E1B"/>
    <w:rsid w:val="005773A3"/>
    <w:rsid w:val="005774F7"/>
    <w:rsid w:val="00577EA2"/>
    <w:rsid w:val="00582CE6"/>
    <w:rsid w:val="00583255"/>
    <w:rsid w:val="00583D44"/>
    <w:rsid w:val="005846A3"/>
    <w:rsid w:val="00584FDE"/>
    <w:rsid w:val="00585150"/>
    <w:rsid w:val="005866D4"/>
    <w:rsid w:val="00586DD4"/>
    <w:rsid w:val="00587C3F"/>
    <w:rsid w:val="00587D93"/>
    <w:rsid w:val="00590057"/>
    <w:rsid w:val="0059060C"/>
    <w:rsid w:val="0059154D"/>
    <w:rsid w:val="0059287C"/>
    <w:rsid w:val="00593B27"/>
    <w:rsid w:val="00593FC7"/>
    <w:rsid w:val="005942DA"/>
    <w:rsid w:val="005951C7"/>
    <w:rsid w:val="005958E9"/>
    <w:rsid w:val="005962B2"/>
    <w:rsid w:val="005970C5"/>
    <w:rsid w:val="00597B86"/>
    <w:rsid w:val="00597DFE"/>
    <w:rsid w:val="005A0368"/>
    <w:rsid w:val="005A072B"/>
    <w:rsid w:val="005A1A0E"/>
    <w:rsid w:val="005A1F23"/>
    <w:rsid w:val="005A3224"/>
    <w:rsid w:val="005A3FA2"/>
    <w:rsid w:val="005A43E3"/>
    <w:rsid w:val="005A46EF"/>
    <w:rsid w:val="005A4919"/>
    <w:rsid w:val="005A6369"/>
    <w:rsid w:val="005A64DD"/>
    <w:rsid w:val="005A6919"/>
    <w:rsid w:val="005A7F3C"/>
    <w:rsid w:val="005B0B95"/>
    <w:rsid w:val="005B0E2A"/>
    <w:rsid w:val="005B14AA"/>
    <w:rsid w:val="005B1CF2"/>
    <w:rsid w:val="005B203D"/>
    <w:rsid w:val="005B341F"/>
    <w:rsid w:val="005B36B2"/>
    <w:rsid w:val="005B36EF"/>
    <w:rsid w:val="005B4B76"/>
    <w:rsid w:val="005B4DF7"/>
    <w:rsid w:val="005B4F6D"/>
    <w:rsid w:val="005B58A5"/>
    <w:rsid w:val="005B607E"/>
    <w:rsid w:val="005B62C9"/>
    <w:rsid w:val="005B63B2"/>
    <w:rsid w:val="005B6EA5"/>
    <w:rsid w:val="005B7430"/>
    <w:rsid w:val="005C0192"/>
    <w:rsid w:val="005C0A41"/>
    <w:rsid w:val="005C0A4F"/>
    <w:rsid w:val="005C13D2"/>
    <w:rsid w:val="005C19ED"/>
    <w:rsid w:val="005C2985"/>
    <w:rsid w:val="005C2A0C"/>
    <w:rsid w:val="005C3AFF"/>
    <w:rsid w:val="005C477E"/>
    <w:rsid w:val="005C4B8F"/>
    <w:rsid w:val="005C5121"/>
    <w:rsid w:val="005C6C0B"/>
    <w:rsid w:val="005C7F77"/>
    <w:rsid w:val="005D06D1"/>
    <w:rsid w:val="005D0AD0"/>
    <w:rsid w:val="005D11C5"/>
    <w:rsid w:val="005D1544"/>
    <w:rsid w:val="005D164D"/>
    <w:rsid w:val="005D1870"/>
    <w:rsid w:val="005D1E0C"/>
    <w:rsid w:val="005D1E32"/>
    <w:rsid w:val="005D2325"/>
    <w:rsid w:val="005D2513"/>
    <w:rsid w:val="005D28C7"/>
    <w:rsid w:val="005D31A3"/>
    <w:rsid w:val="005D31C8"/>
    <w:rsid w:val="005D3759"/>
    <w:rsid w:val="005D3D90"/>
    <w:rsid w:val="005D3E58"/>
    <w:rsid w:val="005D3EE8"/>
    <w:rsid w:val="005D4596"/>
    <w:rsid w:val="005D48AB"/>
    <w:rsid w:val="005D5908"/>
    <w:rsid w:val="005D68B4"/>
    <w:rsid w:val="005D7B82"/>
    <w:rsid w:val="005D7D9A"/>
    <w:rsid w:val="005D7DB7"/>
    <w:rsid w:val="005D7F2C"/>
    <w:rsid w:val="005E0004"/>
    <w:rsid w:val="005E003A"/>
    <w:rsid w:val="005E1046"/>
    <w:rsid w:val="005E13C1"/>
    <w:rsid w:val="005E181E"/>
    <w:rsid w:val="005E2E50"/>
    <w:rsid w:val="005E3A73"/>
    <w:rsid w:val="005E3EEB"/>
    <w:rsid w:val="005E4F73"/>
    <w:rsid w:val="005E6985"/>
    <w:rsid w:val="005E69D2"/>
    <w:rsid w:val="005E744E"/>
    <w:rsid w:val="005E757B"/>
    <w:rsid w:val="005E7705"/>
    <w:rsid w:val="005E7D8B"/>
    <w:rsid w:val="005F18BB"/>
    <w:rsid w:val="005F19F0"/>
    <w:rsid w:val="005F23DB"/>
    <w:rsid w:val="005F2CB0"/>
    <w:rsid w:val="005F3166"/>
    <w:rsid w:val="005F37FB"/>
    <w:rsid w:val="005F3EDE"/>
    <w:rsid w:val="005F5BC7"/>
    <w:rsid w:val="005F5D9C"/>
    <w:rsid w:val="005F5D9F"/>
    <w:rsid w:val="005F60E1"/>
    <w:rsid w:val="005F6EAE"/>
    <w:rsid w:val="005F7B63"/>
    <w:rsid w:val="006012D0"/>
    <w:rsid w:val="006014D3"/>
    <w:rsid w:val="00601B05"/>
    <w:rsid w:val="00602394"/>
    <w:rsid w:val="00602E0E"/>
    <w:rsid w:val="006032B5"/>
    <w:rsid w:val="00604478"/>
    <w:rsid w:val="0060466C"/>
    <w:rsid w:val="00605881"/>
    <w:rsid w:val="00605A57"/>
    <w:rsid w:val="00606493"/>
    <w:rsid w:val="006105FA"/>
    <w:rsid w:val="00611E41"/>
    <w:rsid w:val="00612304"/>
    <w:rsid w:val="006130ED"/>
    <w:rsid w:val="006132CC"/>
    <w:rsid w:val="00613520"/>
    <w:rsid w:val="006143D4"/>
    <w:rsid w:val="0061531E"/>
    <w:rsid w:val="006153E8"/>
    <w:rsid w:val="00615BBA"/>
    <w:rsid w:val="006161AA"/>
    <w:rsid w:val="006167B7"/>
    <w:rsid w:val="00616C64"/>
    <w:rsid w:val="006172EE"/>
    <w:rsid w:val="006175E9"/>
    <w:rsid w:val="00617774"/>
    <w:rsid w:val="00617AA9"/>
    <w:rsid w:val="006225E8"/>
    <w:rsid w:val="006229BA"/>
    <w:rsid w:val="006229F3"/>
    <w:rsid w:val="00622DDB"/>
    <w:rsid w:val="00622F08"/>
    <w:rsid w:val="00622F48"/>
    <w:rsid w:val="00623246"/>
    <w:rsid w:val="00623882"/>
    <w:rsid w:val="00623CF9"/>
    <w:rsid w:val="00623E9A"/>
    <w:rsid w:val="00625E2C"/>
    <w:rsid w:val="00627A7D"/>
    <w:rsid w:val="00627B2D"/>
    <w:rsid w:val="00627E90"/>
    <w:rsid w:val="006301AD"/>
    <w:rsid w:val="00630801"/>
    <w:rsid w:val="00630C4C"/>
    <w:rsid w:val="00630DAB"/>
    <w:rsid w:val="00630E0A"/>
    <w:rsid w:val="00632819"/>
    <w:rsid w:val="0063283D"/>
    <w:rsid w:val="00632E24"/>
    <w:rsid w:val="006336CE"/>
    <w:rsid w:val="00633984"/>
    <w:rsid w:val="00634167"/>
    <w:rsid w:val="00634D35"/>
    <w:rsid w:val="00635AE3"/>
    <w:rsid w:val="0063628B"/>
    <w:rsid w:val="00636934"/>
    <w:rsid w:val="00637D14"/>
    <w:rsid w:val="0064012A"/>
    <w:rsid w:val="006402D8"/>
    <w:rsid w:val="00640646"/>
    <w:rsid w:val="00641207"/>
    <w:rsid w:val="00641940"/>
    <w:rsid w:val="00642968"/>
    <w:rsid w:val="00643143"/>
    <w:rsid w:val="00643667"/>
    <w:rsid w:val="00643790"/>
    <w:rsid w:val="006438D9"/>
    <w:rsid w:val="00645B0A"/>
    <w:rsid w:val="006462A2"/>
    <w:rsid w:val="006464AE"/>
    <w:rsid w:val="006464BE"/>
    <w:rsid w:val="006470BC"/>
    <w:rsid w:val="00647101"/>
    <w:rsid w:val="0064733B"/>
    <w:rsid w:val="006508D0"/>
    <w:rsid w:val="00650DB4"/>
    <w:rsid w:val="00652029"/>
    <w:rsid w:val="00652232"/>
    <w:rsid w:val="006525C9"/>
    <w:rsid w:val="006529A3"/>
    <w:rsid w:val="00653610"/>
    <w:rsid w:val="0065378B"/>
    <w:rsid w:val="00653DA3"/>
    <w:rsid w:val="006548E2"/>
    <w:rsid w:val="00654BA8"/>
    <w:rsid w:val="006557B0"/>
    <w:rsid w:val="00656074"/>
    <w:rsid w:val="00657541"/>
    <w:rsid w:val="00657AE7"/>
    <w:rsid w:val="00657B81"/>
    <w:rsid w:val="00660080"/>
    <w:rsid w:val="00660615"/>
    <w:rsid w:val="00660D8F"/>
    <w:rsid w:val="00661B19"/>
    <w:rsid w:val="00663926"/>
    <w:rsid w:val="0066407A"/>
    <w:rsid w:val="0066467C"/>
    <w:rsid w:val="00665F85"/>
    <w:rsid w:val="006671DB"/>
    <w:rsid w:val="00667572"/>
    <w:rsid w:val="00667816"/>
    <w:rsid w:val="006678B5"/>
    <w:rsid w:val="00667AAB"/>
    <w:rsid w:val="00670344"/>
    <w:rsid w:val="0067038C"/>
    <w:rsid w:val="006708F6"/>
    <w:rsid w:val="00670A72"/>
    <w:rsid w:val="00670AEF"/>
    <w:rsid w:val="00671669"/>
    <w:rsid w:val="00672505"/>
    <w:rsid w:val="00672B0C"/>
    <w:rsid w:val="00672D78"/>
    <w:rsid w:val="00673687"/>
    <w:rsid w:val="00673E54"/>
    <w:rsid w:val="00674249"/>
    <w:rsid w:val="006742F4"/>
    <w:rsid w:val="00674E5C"/>
    <w:rsid w:val="006751B6"/>
    <w:rsid w:val="006756B2"/>
    <w:rsid w:val="00676467"/>
    <w:rsid w:val="00676779"/>
    <w:rsid w:val="006801C9"/>
    <w:rsid w:val="00680ADB"/>
    <w:rsid w:val="00680EE0"/>
    <w:rsid w:val="006818C1"/>
    <w:rsid w:val="0068193B"/>
    <w:rsid w:val="00681DB5"/>
    <w:rsid w:val="00682875"/>
    <w:rsid w:val="00682C17"/>
    <w:rsid w:val="00683F7B"/>
    <w:rsid w:val="0068419D"/>
    <w:rsid w:val="00684B04"/>
    <w:rsid w:val="00684C2D"/>
    <w:rsid w:val="006857D6"/>
    <w:rsid w:val="00685AFB"/>
    <w:rsid w:val="00685CC8"/>
    <w:rsid w:val="00685F18"/>
    <w:rsid w:val="006861B9"/>
    <w:rsid w:val="006874E4"/>
    <w:rsid w:val="0068768F"/>
    <w:rsid w:val="00687D26"/>
    <w:rsid w:val="006900A6"/>
    <w:rsid w:val="00690695"/>
    <w:rsid w:val="00690C19"/>
    <w:rsid w:val="0069158D"/>
    <w:rsid w:val="00691984"/>
    <w:rsid w:val="00691BF0"/>
    <w:rsid w:val="006923CF"/>
    <w:rsid w:val="0069298C"/>
    <w:rsid w:val="00693838"/>
    <w:rsid w:val="00693CDB"/>
    <w:rsid w:val="00693DE8"/>
    <w:rsid w:val="0069459B"/>
    <w:rsid w:val="00694E66"/>
    <w:rsid w:val="00695330"/>
    <w:rsid w:val="00696876"/>
    <w:rsid w:val="006972BE"/>
    <w:rsid w:val="006A07F9"/>
    <w:rsid w:val="006A0D3A"/>
    <w:rsid w:val="006A13BC"/>
    <w:rsid w:val="006A1476"/>
    <w:rsid w:val="006A1A25"/>
    <w:rsid w:val="006A1AD8"/>
    <w:rsid w:val="006A252A"/>
    <w:rsid w:val="006A281D"/>
    <w:rsid w:val="006A2D04"/>
    <w:rsid w:val="006A38EA"/>
    <w:rsid w:val="006A3BAB"/>
    <w:rsid w:val="006A3CF7"/>
    <w:rsid w:val="006A4619"/>
    <w:rsid w:val="006A52B6"/>
    <w:rsid w:val="006B0420"/>
    <w:rsid w:val="006B0455"/>
    <w:rsid w:val="006B09B8"/>
    <w:rsid w:val="006B19C0"/>
    <w:rsid w:val="006B20BB"/>
    <w:rsid w:val="006B235E"/>
    <w:rsid w:val="006B2705"/>
    <w:rsid w:val="006B28E3"/>
    <w:rsid w:val="006B28E6"/>
    <w:rsid w:val="006B47E2"/>
    <w:rsid w:val="006B4FA7"/>
    <w:rsid w:val="006B5EC0"/>
    <w:rsid w:val="006B6218"/>
    <w:rsid w:val="006B64C5"/>
    <w:rsid w:val="006B6FA7"/>
    <w:rsid w:val="006B7502"/>
    <w:rsid w:val="006B75A4"/>
    <w:rsid w:val="006C0293"/>
    <w:rsid w:val="006C0515"/>
    <w:rsid w:val="006C0A19"/>
    <w:rsid w:val="006C0B12"/>
    <w:rsid w:val="006C0CB4"/>
    <w:rsid w:val="006C1637"/>
    <w:rsid w:val="006C1C1D"/>
    <w:rsid w:val="006C2939"/>
    <w:rsid w:val="006C32F0"/>
    <w:rsid w:val="006C393C"/>
    <w:rsid w:val="006C3E75"/>
    <w:rsid w:val="006C50C0"/>
    <w:rsid w:val="006C5105"/>
    <w:rsid w:val="006C6284"/>
    <w:rsid w:val="006C6381"/>
    <w:rsid w:val="006C73D4"/>
    <w:rsid w:val="006C74C5"/>
    <w:rsid w:val="006C7779"/>
    <w:rsid w:val="006C79CF"/>
    <w:rsid w:val="006C7DBF"/>
    <w:rsid w:val="006D092A"/>
    <w:rsid w:val="006D0E91"/>
    <w:rsid w:val="006D133F"/>
    <w:rsid w:val="006D179C"/>
    <w:rsid w:val="006D1F38"/>
    <w:rsid w:val="006D2B86"/>
    <w:rsid w:val="006D2EA0"/>
    <w:rsid w:val="006D3D47"/>
    <w:rsid w:val="006D613A"/>
    <w:rsid w:val="006D63FF"/>
    <w:rsid w:val="006D6DA0"/>
    <w:rsid w:val="006D7279"/>
    <w:rsid w:val="006E0032"/>
    <w:rsid w:val="006E05B2"/>
    <w:rsid w:val="006E0B12"/>
    <w:rsid w:val="006E0D2C"/>
    <w:rsid w:val="006E115D"/>
    <w:rsid w:val="006E1FDC"/>
    <w:rsid w:val="006E26F3"/>
    <w:rsid w:val="006E30D8"/>
    <w:rsid w:val="006E3C9B"/>
    <w:rsid w:val="006E48B6"/>
    <w:rsid w:val="006E497F"/>
    <w:rsid w:val="006E4C34"/>
    <w:rsid w:val="006E5698"/>
    <w:rsid w:val="006E5C3B"/>
    <w:rsid w:val="006E60FF"/>
    <w:rsid w:val="006E626B"/>
    <w:rsid w:val="006E6A34"/>
    <w:rsid w:val="006E767A"/>
    <w:rsid w:val="006E784E"/>
    <w:rsid w:val="006E7EE9"/>
    <w:rsid w:val="006F190B"/>
    <w:rsid w:val="006F19FD"/>
    <w:rsid w:val="006F1BE3"/>
    <w:rsid w:val="006F2100"/>
    <w:rsid w:val="006F299C"/>
    <w:rsid w:val="006F2BDE"/>
    <w:rsid w:val="006F3465"/>
    <w:rsid w:val="006F360F"/>
    <w:rsid w:val="006F57CA"/>
    <w:rsid w:val="006F65E5"/>
    <w:rsid w:val="006F6EB3"/>
    <w:rsid w:val="006F76BE"/>
    <w:rsid w:val="00700100"/>
    <w:rsid w:val="00700506"/>
    <w:rsid w:val="007005A5"/>
    <w:rsid w:val="0070145C"/>
    <w:rsid w:val="00701C92"/>
    <w:rsid w:val="00701EB6"/>
    <w:rsid w:val="007020EE"/>
    <w:rsid w:val="007033F1"/>
    <w:rsid w:val="007037DD"/>
    <w:rsid w:val="00704171"/>
    <w:rsid w:val="00704474"/>
    <w:rsid w:val="00704E93"/>
    <w:rsid w:val="00706438"/>
    <w:rsid w:val="007069F4"/>
    <w:rsid w:val="007079EB"/>
    <w:rsid w:val="00707F91"/>
    <w:rsid w:val="007106DC"/>
    <w:rsid w:val="00710C33"/>
    <w:rsid w:val="007111A9"/>
    <w:rsid w:val="00711394"/>
    <w:rsid w:val="00711AB8"/>
    <w:rsid w:val="00712466"/>
    <w:rsid w:val="00712854"/>
    <w:rsid w:val="00713DAD"/>
    <w:rsid w:val="00714AFC"/>
    <w:rsid w:val="007155A1"/>
    <w:rsid w:val="00715678"/>
    <w:rsid w:val="007157F3"/>
    <w:rsid w:val="00715AB6"/>
    <w:rsid w:val="00716034"/>
    <w:rsid w:val="007164EA"/>
    <w:rsid w:val="00720164"/>
    <w:rsid w:val="00720E73"/>
    <w:rsid w:val="00720E87"/>
    <w:rsid w:val="0072131A"/>
    <w:rsid w:val="0072133A"/>
    <w:rsid w:val="00721B42"/>
    <w:rsid w:val="00721DCF"/>
    <w:rsid w:val="007220CD"/>
    <w:rsid w:val="0072210E"/>
    <w:rsid w:val="007223EA"/>
    <w:rsid w:val="00722758"/>
    <w:rsid w:val="00723479"/>
    <w:rsid w:val="007239EE"/>
    <w:rsid w:val="0072416E"/>
    <w:rsid w:val="00724548"/>
    <w:rsid w:val="0072586E"/>
    <w:rsid w:val="007260FB"/>
    <w:rsid w:val="00726847"/>
    <w:rsid w:val="007276B5"/>
    <w:rsid w:val="007300C4"/>
    <w:rsid w:val="0073076B"/>
    <w:rsid w:val="00731993"/>
    <w:rsid w:val="00731AD4"/>
    <w:rsid w:val="00732421"/>
    <w:rsid w:val="00732AE1"/>
    <w:rsid w:val="00733B31"/>
    <w:rsid w:val="00734015"/>
    <w:rsid w:val="0073489D"/>
    <w:rsid w:val="00734BBF"/>
    <w:rsid w:val="00735683"/>
    <w:rsid w:val="0073670B"/>
    <w:rsid w:val="007370FB"/>
    <w:rsid w:val="00737457"/>
    <w:rsid w:val="00737A49"/>
    <w:rsid w:val="00740144"/>
    <w:rsid w:val="00740797"/>
    <w:rsid w:val="007410F1"/>
    <w:rsid w:val="007414E6"/>
    <w:rsid w:val="0074185C"/>
    <w:rsid w:val="007418DC"/>
    <w:rsid w:val="007419D6"/>
    <w:rsid w:val="007422E7"/>
    <w:rsid w:val="00743439"/>
    <w:rsid w:val="007434EA"/>
    <w:rsid w:val="007436FC"/>
    <w:rsid w:val="00744449"/>
    <w:rsid w:val="00744795"/>
    <w:rsid w:val="00744D13"/>
    <w:rsid w:val="007452DF"/>
    <w:rsid w:val="007454A9"/>
    <w:rsid w:val="00746219"/>
    <w:rsid w:val="0074651B"/>
    <w:rsid w:val="0074751F"/>
    <w:rsid w:val="00747B6F"/>
    <w:rsid w:val="00747C5F"/>
    <w:rsid w:val="00747EAD"/>
    <w:rsid w:val="00750A2C"/>
    <w:rsid w:val="00750E36"/>
    <w:rsid w:val="00751387"/>
    <w:rsid w:val="00751D78"/>
    <w:rsid w:val="00752157"/>
    <w:rsid w:val="00752265"/>
    <w:rsid w:val="00752CC2"/>
    <w:rsid w:val="0075377C"/>
    <w:rsid w:val="00754D50"/>
    <w:rsid w:val="007558FE"/>
    <w:rsid w:val="00755ED4"/>
    <w:rsid w:val="00756070"/>
    <w:rsid w:val="00756284"/>
    <w:rsid w:val="00756936"/>
    <w:rsid w:val="00756E74"/>
    <w:rsid w:val="007579C8"/>
    <w:rsid w:val="0076023A"/>
    <w:rsid w:val="00760CD4"/>
    <w:rsid w:val="00760D86"/>
    <w:rsid w:val="00760F05"/>
    <w:rsid w:val="00761A7E"/>
    <w:rsid w:val="00762385"/>
    <w:rsid w:val="00762E9E"/>
    <w:rsid w:val="007633D8"/>
    <w:rsid w:val="00763598"/>
    <w:rsid w:val="007637E8"/>
    <w:rsid w:val="00763A32"/>
    <w:rsid w:val="00763A5C"/>
    <w:rsid w:val="00763D08"/>
    <w:rsid w:val="00764896"/>
    <w:rsid w:val="007652B9"/>
    <w:rsid w:val="00765367"/>
    <w:rsid w:val="00765E88"/>
    <w:rsid w:val="00766E92"/>
    <w:rsid w:val="00766F80"/>
    <w:rsid w:val="00767275"/>
    <w:rsid w:val="00767472"/>
    <w:rsid w:val="007709B5"/>
    <w:rsid w:val="007716E9"/>
    <w:rsid w:val="007717CF"/>
    <w:rsid w:val="007717EC"/>
    <w:rsid w:val="00771EEF"/>
    <w:rsid w:val="007722CC"/>
    <w:rsid w:val="007722E9"/>
    <w:rsid w:val="007727FF"/>
    <w:rsid w:val="007728AC"/>
    <w:rsid w:val="00772FC1"/>
    <w:rsid w:val="0077434D"/>
    <w:rsid w:val="007753B8"/>
    <w:rsid w:val="00775B32"/>
    <w:rsid w:val="007762B0"/>
    <w:rsid w:val="00776886"/>
    <w:rsid w:val="007768DF"/>
    <w:rsid w:val="00776A10"/>
    <w:rsid w:val="00780214"/>
    <w:rsid w:val="007802A2"/>
    <w:rsid w:val="00780665"/>
    <w:rsid w:val="007807D9"/>
    <w:rsid w:val="0078095A"/>
    <w:rsid w:val="0078122B"/>
    <w:rsid w:val="00782696"/>
    <w:rsid w:val="00782B3E"/>
    <w:rsid w:val="00782B44"/>
    <w:rsid w:val="00783147"/>
    <w:rsid w:val="007833AF"/>
    <w:rsid w:val="00783B39"/>
    <w:rsid w:val="007854F0"/>
    <w:rsid w:val="0078567E"/>
    <w:rsid w:val="0078609E"/>
    <w:rsid w:val="007868BA"/>
    <w:rsid w:val="007873BF"/>
    <w:rsid w:val="00787C9F"/>
    <w:rsid w:val="007911D0"/>
    <w:rsid w:val="00791ADC"/>
    <w:rsid w:val="00791FA1"/>
    <w:rsid w:val="00791FF6"/>
    <w:rsid w:val="0079222F"/>
    <w:rsid w:val="00792663"/>
    <w:rsid w:val="007936B5"/>
    <w:rsid w:val="00794408"/>
    <w:rsid w:val="0079456D"/>
    <w:rsid w:val="00794E84"/>
    <w:rsid w:val="00794EA6"/>
    <w:rsid w:val="007955B5"/>
    <w:rsid w:val="00795A53"/>
    <w:rsid w:val="00795BA7"/>
    <w:rsid w:val="00797701"/>
    <w:rsid w:val="007977CB"/>
    <w:rsid w:val="00797B0A"/>
    <w:rsid w:val="007A009F"/>
    <w:rsid w:val="007A1714"/>
    <w:rsid w:val="007A186B"/>
    <w:rsid w:val="007A240D"/>
    <w:rsid w:val="007A2704"/>
    <w:rsid w:val="007A27B3"/>
    <w:rsid w:val="007A3242"/>
    <w:rsid w:val="007A35D0"/>
    <w:rsid w:val="007A3A23"/>
    <w:rsid w:val="007A4030"/>
    <w:rsid w:val="007A4045"/>
    <w:rsid w:val="007A42DC"/>
    <w:rsid w:val="007A4558"/>
    <w:rsid w:val="007A4971"/>
    <w:rsid w:val="007A4EAC"/>
    <w:rsid w:val="007A53A7"/>
    <w:rsid w:val="007A554D"/>
    <w:rsid w:val="007A5ADA"/>
    <w:rsid w:val="007A6235"/>
    <w:rsid w:val="007A6397"/>
    <w:rsid w:val="007A6447"/>
    <w:rsid w:val="007A667E"/>
    <w:rsid w:val="007A711A"/>
    <w:rsid w:val="007A717E"/>
    <w:rsid w:val="007A72DB"/>
    <w:rsid w:val="007A7973"/>
    <w:rsid w:val="007A7CEB"/>
    <w:rsid w:val="007A7F0D"/>
    <w:rsid w:val="007B0445"/>
    <w:rsid w:val="007B1231"/>
    <w:rsid w:val="007B12B2"/>
    <w:rsid w:val="007B1348"/>
    <w:rsid w:val="007B1EB1"/>
    <w:rsid w:val="007B23FE"/>
    <w:rsid w:val="007B322D"/>
    <w:rsid w:val="007B33BA"/>
    <w:rsid w:val="007B3B06"/>
    <w:rsid w:val="007B3F71"/>
    <w:rsid w:val="007B43A7"/>
    <w:rsid w:val="007B46AE"/>
    <w:rsid w:val="007B4B66"/>
    <w:rsid w:val="007B5268"/>
    <w:rsid w:val="007B53D5"/>
    <w:rsid w:val="007B54EE"/>
    <w:rsid w:val="007B5CC3"/>
    <w:rsid w:val="007B5E3B"/>
    <w:rsid w:val="007B600B"/>
    <w:rsid w:val="007B66C1"/>
    <w:rsid w:val="007B6D59"/>
    <w:rsid w:val="007B76D4"/>
    <w:rsid w:val="007C0202"/>
    <w:rsid w:val="007C118D"/>
    <w:rsid w:val="007C31ED"/>
    <w:rsid w:val="007C3EE0"/>
    <w:rsid w:val="007C4018"/>
    <w:rsid w:val="007C4284"/>
    <w:rsid w:val="007C5894"/>
    <w:rsid w:val="007C594C"/>
    <w:rsid w:val="007C5AD8"/>
    <w:rsid w:val="007C5BE8"/>
    <w:rsid w:val="007C6C77"/>
    <w:rsid w:val="007C7168"/>
    <w:rsid w:val="007C7253"/>
    <w:rsid w:val="007C72CD"/>
    <w:rsid w:val="007D004D"/>
    <w:rsid w:val="007D00C3"/>
    <w:rsid w:val="007D01D6"/>
    <w:rsid w:val="007D13C1"/>
    <w:rsid w:val="007D1976"/>
    <w:rsid w:val="007D216E"/>
    <w:rsid w:val="007D3660"/>
    <w:rsid w:val="007D426E"/>
    <w:rsid w:val="007D4745"/>
    <w:rsid w:val="007D4803"/>
    <w:rsid w:val="007D4961"/>
    <w:rsid w:val="007D4AFE"/>
    <w:rsid w:val="007D57DF"/>
    <w:rsid w:val="007D6576"/>
    <w:rsid w:val="007D6870"/>
    <w:rsid w:val="007D6EC2"/>
    <w:rsid w:val="007D72BC"/>
    <w:rsid w:val="007D799A"/>
    <w:rsid w:val="007D7A94"/>
    <w:rsid w:val="007D7AF6"/>
    <w:rsid w:val="007E00C2"/>
    <w:rsid w:val="007E03D6"/>
    <w:rsid w:val="007E042C"/>
    <w:rsid w:val="007E175A"/>
    <w:rsid w:val="007E1B62"/>
    <w:rsid w:val="007E2DB5"/>
    <w:rsid w:val="007E2F91"/>
    <w:rsid w:val="007E332D"/>
    <w:rsid w:val="007E518B"/>
    <w:rsid w:val="007E5F97"/>
    <w:rsid w:val="007E70CC"/>
    <w:rsid w:val="007E7453"/>
    <w:rsid w:val="007E7797"/>
    <w:rsid w:val="007F03CE"/>
    <w:rsid w:val="007F0898"/>
    <w:rsid w:val="007F09F2"/>
    <w:rsid w:val="007F0ED9"/>
    <w:rsid w:val="007F145E"/>
    <w:rsid w:val="007F151F"/>
    <w:rsid w:val="007F1971"/>
    <w:rsid w:val="007F19C3"/>
    <w:rsid w:val="007F2932"/>
    <w:rsid w:val="007F2AD3"/>
    <w:rsid w:val="007F2B87"/>
    <w:rsid w:val="007F2E59"/>
    <w:rsid w:val="007F41C6"/>
    <w:rsid w:val="007F41FD"/>
    <w:rsid w:val="007F572A"/>
    <w:rsid w:val="007F5CAF"/>
    <w:rsid w:val="007F61B2"/>
    <w:rsid w:val="007F6CA2"/>
    <w:rsid w:val="007F7282"/>
    <w:rsid w:val="007F7ED4"/>
    <w:rsid w:val="00800FB2"/>
    <w:rsid w:val="008015D5"/>
    <w:rsid w:val="00801D2C"/>
    <w:rsid w:val="00802045"/>
    <w:rsid w:val="0080205C"/>
    <w:rsid w:val="008028D8"/>
    <w:rsid w:val="008029AC"/>
    <w:rsid w:val="0080345F"/>
    <w:rsid w:val="00803581"/>
    <w:rsid w:val="00803796"/>
    <w:rsid w:val="00803EDE"/>
    <w:rsid w:val="0080451F"/>
    <w:rsid w:val="0080490D"/>
    <w:rsid w:val="00805C1A"/>
    <w:rsid w:val="00805CA1"/>
    <w:rsid w:val="00805CAB"/>
    <w:rsid w:val="00806517"/>
    <w:rsid w:val="00806DE5"/>
    <w:rsid w:val="00807985"/>
    <w:rsid w:val="00807AB7"/>
    <w:rsid w:val="00810367"/>
    <w:rsid w:val="00810780"/>
    <w:rsid w:val="00810AA0"/>
    <w:rsid w:val="00811816"/>
    <w:rsid w:val="00811ACF"/>
    <w:rsid w:val="00812055"/>
    <w:rsid w:val="00812244"/>
    <w:rsid w:val="008139D4"/>
    <w:rsid w:val="0081433B"/>
    <w:rsid w:val="00814F22"/>
    <w:rsid w:val="00815276"/>
    <w:rsid w:val="00816200"/>
    <w:rsid w:val="00816A2E"/>
    <w:rsid w:val="008200B1"/>
    <w:rsid w:val="00820AF8"/>
    <w:rsid w:val="0082366A"/>
    <w:rsid w:val="00823897"/>
    <w:rsid w:val="00823AF7"/>
    <w:rsid w:val="00823BCB"/>
    <w:rsid w:val="00825408"/>
    <w:rsid w:val="00825B11"/>
    <w:rsid w:val="00826112"/>
    <w:rsid w:val="008307BA"/>
    <w:rsid w:val="008309A5"/>
    <w:rsid w:val="008309B5"/>
    <w:rsid w:val="008310DA"/>
    <w:rsid w:val="00832C9D"/>
    <w:rsid w:val="00833352"/>
    <w:rsid w:val="008339A4"/>
    <w:rsid w:val="00833B8B"/>
    <w:rsid w:val="00833C6E"/>
    <w:rsid w:val="0083415E"/>
    <w:rsid w:val="00835026"/>
    <w:rsid w:val="008356CD"/>
    <w:rsid w:val="00835CA3"/>
    <w:rsid w:val="00836358"/>
    <w:rsid w:val="0083653B"/>
    <w:rsid w:val="00836BA8"/>
    <w:rsid w:val="0083790D"/>
    <w:rsid w:val="008403F7"/>
    <w:rsid w:val="008408D0"/>
    <w:rsid w:val="008409D9"/>
    <w:rsid w:val="00840DEB"/>
    <w:rsid w:val="0084118A"/>
    <w:rsid w:val="0084174D"/>
    <w:rsid w:val="00841AA1"/>
    <w:rsid w:val="00841D51"/>
    <w:rsid w:val="008429CE"/>
    <w:rsid w:val="00843821"/>
    <w:rsid w:val="008455BC"/>
    <w:rsid w:val="00845D31"/>
    <w:rsid w:val="00845E20"/>
    <w:rsid w:val="0084680B"/>
    <w:rsid w:val="00846E98"/>
    <w:rsid w:val="00847227"/>
    <w:rsid w:val="0084749C"/>
    <w:rsid w:val="00847C78"/>
    <w:rsid w:val="00850704"/>
    <w:rsid w:val="008516C7"/>
    <w:rsid w:val="00851CDF"/>
    <w:rsid w:val="00852435"/>
    <w:rsid w:val="00852E18"/>
    <w:rsid w:val="00853120"/>
    <w:rsid w:val="00853766"/>
    <w:rsid w:val="0085390D"/>
    <w:rsid w:val="008541D7"/>
    <w:rsid w:val="0085469D"/>
    <w:rsid w:val="00854BF2"/>
    <w:rsid w:val="00855E96"/>
    <w:rsid w:val="008565F8"/>
    <w:rsid w:val="00856E14"/>
    <w:rsid w:val="00856F18"/>
    <w:rsid w:val="00856F73"/>
    <w:rsid w:val="00857C9D"/>
    <w:rsid w:val="00861386"/>
    <w:rsid w:val="00861C9F"/>
    <w:rsid w:val="00861F7A"/>
    <w:rsid w:val="008622B6"/>
    <w:rsid w:val="00862706"/>
    <w:rsid w:val="0086286B"/>
    <w:rsid w:val="00862BBE"/>
    <w:rsid w:val="00862CB9"/>
    <w:rsid w:val="008634AC"/>
    <w:rsid w:val="00863643"/>
    <w:rsid w:val="00864458"/>
    <w:rsid w:val="00865805"/>
    <w:rsid w:val="008662E6"/>
    <w:rsid w:val="008666B5"/>
    <w:rsid w:val="00867A12"/>
    <w:rsid w:val="00867AC4"/>
    <w:rsid w:val="00867C71"/>
    <w:rsid w:val="0087114F"/>
    <w:rsid w:val="00871BA1"/>
    <w:rsid w:val="00871F30"/>
    <w:rsid w:val="00872632"/>
    <w:rsid w:val="008738A9"/>
    <w:rsid w:val="00874DFE"/>
    <w:rsid w:val="008757A6"/>
    <w:rsid w:val="00875D01"/>
    <w:rsid w:val="00876270"/>
    <w:rsid w:val="00876818"/>
    <w:rsid w:val="00876C23"/>
    <w:rsid w:val="0087768C"/>
    <w:rsid w:val="00877ABB"/>
    <w:rsid w:val="008800EE"/>
    <w:rsid w:val="00880E6C"/>
    <w:rsid w:val="008816EB"/>
    <w:rsid w:val="00883AFB"/>
    <w:rsid w:val="008842F3"/>
    <w:rsid w:val="00884925"/>
    <w:rsid w:val="008849AD"/>
    <w:rsid w:val="00885444"/>
    <w:rsid w:val="00885695"/>
    <w:rsid w:val="008856F4"/>
    <w:rsid w:val="008856FD"/>
    <w:rsid w:val="00885FF0"/>
    <w:rsid w:val="0088611D"/>
    <w:rsid w:val="0088644C"/>
    <w:rsid w:val="0088651E"/>
    <w:rsid w:val="00886ED8"/>
    <w:rsid w:val="00886F23"/>
    <w:rsid w:val="008875D6"/>
    <w:rsid w:val="008903C7"/>
    <w:rsid w:val="00890CE2"/>
    <w:rsid w:val="0089244B"/>
    <w:rsid w:val="0089264E"/>
    <w:rsid w:val="00892D86"/>
    <w:rsid w:val="00893004"/>
    <w:rsid w:val="00893284"/>
    <w:rsid w:val="00893332"/>
    <w:rsid w:val="008938C4"/>
    <w:rsid w:val="00894738"/>
    <w:rsid w:val="00895549"/>
    <w:rsid w:val="0089597C"/>
    <w:rsid w:val="00895D02"/>
    <w:rsid w:val="00895D35"/>
    <w:rsid w:val="00895D39"/>
    <w:rsid w:val="0089618E"/>
    <w:rsid w:val="00896257"/>
    <w:rsid w:val="00896FCD"/>
    <w:rsid w:val="0089757F"/>
    <w:rsid w:val="008979F3"/>
    <w:rsid w:val="008A02CA"/>
    <w:rsid w:val="008A0AF8"/>
    <w:rsid w:val="008A0DF3"/>
    <w:rsid w:val="008A1330"/>
    <w:rsid w:val="008A1498"/>
    <w:rsid w:val="008A1E00"/>
    <w:rsid w:val="008A2278"/>
    <w:rsid w:val="008A22CD"/>
    <w:rsid w:val="008A23F7"/>
    <w:rsid w:val="008A25B7"/>
    <w:rsid w:val="008A277E"/>
    <w:rsid w:val="008A3EDC"/>
    <w:rsid w:val="008A522F"/>
    <w:rsid w:val="008A60CF"/>
    <w:rsid w:val="008A612D"/>
    <w:rsid w:val="008A6782"/>
    <w:rsid w:val="008A67B3"/>
    <w:rsid w:val="008A72DF"/>
    <w:rsid w:val="008A73D4"/>
    <w:rsid w:val="008B1092"/>
    <w:rsid w:val="008B1335"/>
    <w:rsid w:val="008B1C37"/>
    <w:rsid w:val="008B23EE"/>
    <w:rsid w:val="008B2C07"/>
    <w:rsid w:val="008B2F6B"/>
    <w:rsid w:val="008B32E0"/>
    <w:rsid w:val="008B3860"/>
    <w:rsid w:val="008B3E47"/>
    <w:rsid w:val="008B5D20"/>
    <w:rsid w:val="008B5FA2"/>
    <w:rsid w:val="008B6200"/>
    <w:rsid w:val="008B63DF"/>
    <w:rsid w:val="008B64ED"/>
    <w:rsid w:val="008B6AFA"/>
    <w:rsid w:val="008B7C95"/>
    <w:rsid w:val="008B7D53"/>
    <w:rsid w:val="008C00ED"/>
    <w:rsid w:val="008C086C"/>
    <w:rsid w:val="008C0EC4"/>
    <w:rsid w:val="008C13B3"/>
    <w:rsid w:val="008C143A"/>
    <w:rsid w:val="008C187A"/>
    <w:rsid w:val="008C1C29"/>
    <w:rsid w:val="008C1E13"/>
    <w:rsid w:val="008C1F56"/>
    <w:rsid w:val="008C1F70"/>
    <w:rsid w:val="008C22F8"/>
    <w:rsid w:val="008C3855"/>
    <w:rsid w:val="008C4430"/>
    <w:rsid w:val="008C498E"/>
    <w:rsid w:val="008C4AF1"/>
    <w:rsid w:val="008C5867"/>
    <w:rsid w:val="008C63B2"/>
    <w:rsid w:val="008C6E5C"/>
    <w:rsid w:val="008C7277"/>
    <w:rsid w:val="008C74AA"/>
    <w:rsid w:val="008C7D60"/>
    <w:rsid w:val="008D0342"/>
    <w:rsid w:val="008D0D47"/>
    <w:rsid w:val="008D15CB"/>
    <w:rsid w:val="008D185E"/>
    <w:rsid w:val="008D193A"/>
    <w:rsid w:val="008D1B4F"/>
    <w:rsid w:val="008D350A"/>
    <w:rsid w:val="008D359D"/>
    <w:rsid w:val="008D35C7"/>
    <w:rsid w:val="008D4270"/>
    <w:rsid w:val="008D456E"/>
    <w:rsid w:val="008D466A"/>
    <w:rsid w:val="008D4E99"/>
    <w:rsid w:val="008D5054"/>
    <w:rsid w:val="008D5D97"/>
    <w:rsid w:val="008D781C"/>
    <w:rsid w:val="008D7DEE"/>
    <w:rsid w:val="008D7E31"/>
    <w:rsid w:val="008D7E9D"/>
    <w:rsid w:val="008E07BB"/>
    <w:rsid w:val="008E13B7"/>
    <w:rsid w:val="008E188E"/>
    <w:rsid w:val="008E18F2"/>
    <w:rsid w:val="008E25FA"/>
    <w:rsid w:val="008E3477"/>
    <w:rsid w:val="008E34A6"/>
    <w:rsid w:val="008E38A6"/>
    <w:rsid w:val="008E39A0"/>
    <w:rsid w:val="008E436C"/>
    <w:rsid w:val="008E49D1"/>
    <w:rsid w:val="008E55F8"/>
    <w:rsid w:val="008E5AAD"/>
    <w:rsid w:val="008E6971"/>
    <w:rsid w:val="008E69BA"/>
    <w:rsid w:val="008E720A"/>
    <w:rsid w:val="008E7AAE"/>
    <w:rsid w:val="008F0D8A"/>
    <w:rsid w:val="008F1949"/>
    <w:rsid w:val="008F1F90"/>
    <w:rsid w:val="008F220E"/>
    <w:rsid w:val="008F2AE2"/>
    <w:rsid w:val="008F2DD3"/>
    <w:rsid w:val="008F34B7"/>
    <w:rsid w:val="008F38A7"/>
    <w:rsid w:val="008F3B46"/>
    <w:rsid w:val="008F4437"/>
    <w:rsid w:val="008F5257"/>
    <w:rsid w:val="008F567E"/>
    <w:rsid w:val="008F586C"/>
    <w:rsid w:val="008F5A20"/>
    <w:rsid w:val="008F5AD6"/>
    <w:rsid w:val="008F5D1D"/>
    <w:rsid w:val="008F5D77"/>
    <w:rsid w:val="008F6D1F"/>
    <w:rsid w:val="00901913"/>
    <w:rsid w:val="00901D5B"/>
    <w:rsid w:val="00902072"/>
    <w:rsid w:val="009029BA"/>
    <w:rsid w:val="00902E68"/>
    <w:rsid w:val="009034BC"/>
    <w:rsid w:val="0090407D"/>
    <w:rsid w:val="00904098"/>
    <w:rsid w:val="0090456C"/>
    <w:rsid w:val="00904AD9"/>
    <w:rsid w:val="00905320"/>
    <w:rsid w:val="009056A1"/>
    <w:rsid w:val="00905983"/>
    <w:rsid w:val="00905BDF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5038"/>
    <w:rsid w:val="009158A8"/>
    <w:rsid w:val="00916005"/>
    <w:rsid w:val="00916693"/>
    <w:rsid w:val="00916B4B"/>
    <w:rsid w:val="00917C0C"/>
    <w:rsid w:val="00917D2A"/>
    <w:rsid w:val="00920322"/>
    <w:rsid w:val="00920384"/>
    <w:rsid w:val="00921AFA"/>
    <w:rsid w:val="00921B59"/>
    <w:rsid w:val="00922002"/>
    <w:rsid w:val="009234A5"/>
    <w:rsid w:val="00924939"/>
    <w:rsid w:val="00925D91"/>
    <w:rsid w:val="00925F59"/>
    <w:rsid w:val="0092704A"/>
    <w:rsid w:val="00927DAA"/>
    <w:rsid w:val="00930158"/>
    <w:rsid w:val="009301D9"/>
    <w:rsid w:val="009304F5"/>
    <w:rsid w:val="009305B8"/>
    <w:rsid w:val="00930C3F"/>
    <w:rsid w:val="009312FA"/>
    <w:rsid w:val="0093159C"/>
    <w:rsid w:val="00932A1A"/>
    <w:rsid w:val="009337A5"/>
    <w:rsid w:val="00933AEC"/>
    <w:rsid w:val="009351D4"/>
    <w:rsid w:val="009352CC"/>
    <w:rsid w:val="00935AAB"/>
    <w:rsid w:val="0093743F"/>
    <w:rsid w:val="00937800"/>
    <w:rsid w:val="009378D7"/>
    <w:rsid w:val="00940BC3"/>
    <w:rsid w:val="00940E85"/>
    <w:rsid w:val="00941A62"/>
    <w:rsid w:val="009422A9"/>
    <w:rsid w:val="0094258B"/>
    <w:rsid w:val="00942692"/>
    <w:rsid w:val="00942893"/>
    <w:rsid w:val="00942A40"/>
    <w:rsid w:val="00942F4B"/>
    <w:rsid w:val="00942FF8"/>
    <w:rsid w:val="009451BA"/>
    <w:rsid w:val="00946566"/>
    <w:rsid w:val="009465E5"/>
    <w:rsid w:val="009467DC"/>
    <w:rsid w:val="00946B94"/>
    <w:rsid w:val="009508A4"/>
    <w:rsid w:val="0095167C"/>
    <w:rsid w:val="00952384"/>
    <w:rsid w:val="00952423"/>
    <w:rsid w:val="00952CF9"/>
    <w:rsid w:val="00953E74"/>
    <w:rsid w:val="0095418C"/>
    <w:rsid w:val="00954503"/>
    <w:rsid w:val="00954B33"/>
    <w:rsid w:val="00954B47"/>
    <w:rsid w:val="00954DB4"/>
    <w:rsid w:val="0095523F"/>
    <w:rsid w:val="0095570C"/>
    <w:rsid w:val="00955767"/>
    <w:rsid w:val="00955B4C"/>
    <w:rsid w:val="00956E15"/>
    <w:rsid w:val="00957FF2"/>
    <w:rsid w:val="0096025D"/>
    <w:rsid w:val="0096159F"/>
    <w:rsid w:val="0096167D"/>
    <w:rsid w:val="00962A60"/>
    <w:rsid w:val="00962BC0"/>
    <w:rsid w:val="009634DD"/>
    <w:rsid w:val="009645B8"/>
    <w:rsid w:val="009645DC"/>
    <w:rsid w:val="0096590F"/>
    <w:rsid w:val="009669EC"/>
    <w:rsid w:val="009673E3"/>
    <w:rsid w:val="00967BD9"/>
    <w:rsid w:val="00967F7C"/>
    <w:rsid w:val="009702C0"/>
    <w:rsid w:val="009710FD"/>
    <w:rsid w:val="00971137"/>
    <w:rsid w:val="00971729"/>
    <w:rsid w:val="00971D3F"/>
    <w:rsid w:val="00971F15"/>
    <w:rsid w:val="009721A1"/>
    <w:rsid w:val="009724E3"/>
    <w:rsid w:val="00972D1C"/>
    <w:rsid w:val="0097341A"/>
    <w:rsid w:val="0097359B"/>
    <w:rsid w:val="00973742"/>
    <w:rsid w:val="009739E3"/>
    <w:rsid w:val="0097450F"/>
    <w:rsid w:val="0097473E"/>
    <w:rsid w:val="00975A80"/>
    <w:rsid w:val="00976A12"/>
    <w:rsid w:val="00976A77"/>
    <w:rsid w:val="00976D8F"/>
    <w:rsid w:val="009774AF"/>
    <w:rsid w:val="00977FA3"/>
    <w:rsid w:val="00980051"/>
    <w:rsid w:val="0098021D"/>
    <w:rsid w:val="0098061D"/>
    <w:rsid w:val="00980748"/>
    <w:rsid w:val="00980A4B"/>
    <w:rsid w:val="0098274B"/>
    <w:rsid w:val="00982AA1"/>
    <w:rsid w:val="00982C49"/>
    <w:rsid w:val="009833D8"/>
    <w:rsid w:val="0098418E"/>
    <w:rsid w:val="009843BB"/>
    <w:rsid w:val="009846E6"/>
    <w:rsid w:val="00985027"/>
    <w:rsid w:val="00985120"/>
    <w:rsid w:val="00985258"/>
    <w:rsid w:val="00985D5D"/>
    <w:rsid w:val="00985D8D"/>
    <w:rsid w:val="00985D94"/>
    <w:rsid w:val="0098709E"/>
    <w:rsid w:val="009875DE"/>
    <w:rsid w:val="0098769A"/>
    <w:rsid w:val="009902B8"/>
    <w:rsid w:val="009903F6"/>
    <w:rsid w:val="0099190A"/>
    <w:rsid w:val="00991E86"/>
    <w:rsid w:val="00992198"/>
    <w:rsid w:val="009921A4"/>
    <w:rsid w:val="009922C2"/>
    <w:rsid w:val="0099333A"/>
    <w:rsid w:val="00994F43"/>
    <w:rsid w:val="009952B6"/>
    <w:rsid w:val="009956C9"/>
    <w:rsid w:val="00996E8A"/>
    <w:rsid w:val="0099705F"/>
    <w:rsid w:val="009977DB"/>
    <w:rsid w:val="009978E6"/>
    <w:rsid w:val="009A0801"/>
    <w:rsid w:val="009A0B10"/>
    <w:rsid w:val="009A102F"/>
    <w:rsid w:val="009A14D4"/>
    <w:rsid w:val="009A171E"/>
    <w:rsid w:val="009A1921"/>
    <w:rsid w:val="009A1EA5"/>
    <w:rsid w:val="009A373A"/>
    <w:rsid w:val="009A4A8F"/>
    <w:rsid w:val="009A4BBF"/>
    <w:rsid w:val="009A4C77"/>
    <w:rsid w:val="009A4F3A"/>
    <w:rsid w:val="009A609D"/>
    <w:rsid w:val="009A7FD7"/>
    <w:rsid w:val="009B09E1"/>
    <w:rsid w:val="009B1A04"/>
    <w:rsid w:val="009B2866"/>
    <w:rsid w:val="009B3BED"/>
    <w:rsid w:val="009B434A"/>
    <w:rsid w:val="009B4F12"/>
    <w:rsid w:val="009B50F1"/>
    <w:rsid w:val="009B57DC"/>
    <w:rsid w:val="009B584D"/>
    <w:rsid w:val="009B5D5E"/>
    <w:rsid w:val="009B6BAD"/>
    <w:rsid w:val="009B71E0"/>
    <w:rsid w:val="009B7454"/>
    <w:rsid w:val="009B748D"/>
    <w:rsid w:val="009B7978"/>
    <w:rsid w:val="009C02B5"/>
    <w:rsid w:val="009C0C46"/>
    <w:rsid w:val="009C1340"/>
    <w:rsid w:val="009C14A4"/>
    <w:rsid w:val="009C1CAA"/>
    <w:rsid w:val="009C2122"/>
    <w:rsid w:val="009C2577"/>
    <w:rsid w:val="009C4031"/>
    <w:rsid w:val="009C5890"/>
    <w:rsid w:val="009C6489"/>
    <w:rsid w:val="009C6FE0"/>
    <w:rsid w:val="009C71F1"/>
    <w:rsid w:val="009D02F2"/>
    <w:rsid w:val="009D0C7D"/>
    <w:rsid w:val="009D132C"/>
    <w:rsid w:val="009D1726"/>
    <w:rsid w:val="009D1748"/>
    <w:rsid w:val="009D1D85"/>
    <w:rsid w:val="009D26E5"/>
    <w:rsid w:val="009D29E4"/>
    <w:rsid w:val="009D2CF0"/>
    <w:rsid w:val="009D3280"/>
    <w:rsid w:val="009D3A5E"/>
    <w:rsid w:val="009D3C3F"/>
    <w:rsid w:val="009D4E47"/>
    <w:rsid w:val="009D4FDD"/>
    <w:rsid w:val="009D50BA"/>
    <w:rsid w:val="009D5112"/>
    <w:rsid w:val="009D5808"/>
    <w:rsid w:val="009D6407"/>
    <w:rsid w:val="009E0713"/>
    <w:rsid w:val="009E1C0E"/>
    <w:rsid w:val="009E2014"/>
    <w:rsid w:val="009E2376"/>
    <w:rsid w:val="009E270E"/>
    <w:rsid w:val="009E290F"/>
    <w:rsid w:val="009E2BB2"/>
    <w:rsid w:val="009E30A1"/>
    <w:rsid w:val="009E3C56"/>
    <w:rsid w:val="009E3D93"/>
    <w:rsid w:val="009E4762"/>
    <w:rsid w:val="009E5C01"/>
    <w:rsid w:val="009E5DB8"/>
    <w:rsid w:val="009E5FF7"/>
    <w:rsid w:val="009E6575"/>
    <w:rsid w:val="009E6F2C"/>
    <w:rsid w:val="009E7847"/>
    <w:rsid w:val="009E7D97"/>
    <w:rsid w:val="009F0ED6"/>
    <w:rsid w:val="009F12A0"/>
    <w:rsid w:val="009F2253"/>
    <w:rsid w:val="009F2410"/>
    <w:rsid w:val="009F4395"/>
    <w:rsid w:val="009F4778"/>
    <w:rsid w:val="009F49D0"/>
    <w:rsid w:val="009F5525"/>
    <w:rsid w:val="009F6686"/>
    <w:rsid w:val="009F6705"/>
    <w:rsid w:val="009F676D"/>
    <w:rsid w:val="009F70BB"/>
    <w:rsid w:val="009F7607"/>
    <w:rsid w:val="00A005F5"/>
    <w:rsid w:val="00A01539"/>
    <w:rsid w:val="00A017B5"/>
    <w:rsid w:val="00A01DB3"/>
    <w:rsid w:val="00A029E8"/>
    <w:rsid w:val="00A03DE3"/>
    <w:rsid w:val="00A043CB"/>
    <w:rsid w:val="00A0450F"/>
    <w:rsid w:val="00A04801"/>
    <w:rsid w:val="00A049F8"/>
    <w:rsid w:val="00A064FF"/>
    <w:rsid w:val="00A06741"/>
    <w:rsid w:val="00A073E7"/>
    <w:rsid w:val="00A07DAB"/>
    <w:rsid w:val="00A1041B"/>
    <w:rsid w:val="00A104F2"/>
    <w:rsid w:val="00A10B6B"/>
    <w:rsid w:val="00A11829"/>
    <w:rsid w:val="00A12450"/>
    <w:rsid w:val="00A142AD"/>
    <w:rsid w:val="00A14B14"/>
    <w:rsid w:val="00A15A84"/>
    <w:rsid w:val="00A162AB"/>
    <w:rsid w:val="00A16DD4"/>
    <w:rsid w:val="00A17477"/>
    <w:rsid w:val="00A17517"/>
    <w:rsid w:val="00A20B6F"/>
    <w:rsid w:val="00A20CEC"/>
    <w:rsid w:val="00A20D60"/>
    <w:rsid w:val="00A2101A"/>
    <w:rsid w:val="00A2104A"/>
    <w:rsid w:val="00A22435"/>
    <w:rsid w:val="00A224BB"/>
    <w:rsid w:val="00A22ABB"/>
    <w:rsid w:val="00A24609"/>
    <w:rsid w:val="00A24B28"/>
    <w:rsid w:val="00A25A06"/>
    <w:rsid w:val="00A2671B"/>
    <w:rsid w:val="00A27395"/>
    <w:rsid w:val="00A3029B"/>
    <w:rsid w:val="00A303B5"/>
    <w:rsid w:val="00A31155"/>
    <w:rsid w:val="00A31774"/>
    <w:rsid w:val="00A318F7"/>
    <w:rsid w:val="00A32474"/>
    <w:rsid w:val="00A325C3"/>
    <w:rsid w:val="00A331F6"/>
    <w:rsid w:val="00A339E0"/>
    <w:rsid w:val="00A34820"/>
    <w:rsid w:val="00A35299"/>
    <w:rsid w:val="00A35DFB"/>
    <w:rsid w:val="00A35E47"/>
    <w:rsid w:val="00A35ED1"/>
    <w:rsid w:val="00A36B11"/>
    <w:rsid w:val="00A37A18"/>
    <w:rsid w:val="00A37AF1"/>
    <w:rsid w:val="00A37B78"/>
    <w:rsid w:val="00A4033E"/>
    <w:rsid w:val="00A40D3F"/>
    <w:rsid w:val="00A41777"/>
    <w:rsid w:val="00A41D83"/>
    <w:rsid w:val="00A41EF8"/>
    <w:rsid w:val="00A42917"/>
    <w:rsid w:val="00A42DD1"/>
    <w:rsid w:val="00A42E4C"/>
    <w:rsid w:val="00A42E71"/>
    <w:rsid w:val="00A43591"/>
    <w:rsid w:val="00A4393C"/>
    <w:rsid w:val="00A43AB0"/>
    <w:rsid w:val="00A43FF4"/>
    <w:rsid w:val="00A446BF"/>
    <w:rsid w:val="00A44943"/>
    <w:rsid w:val="00A45F30"/>
    <w:rsid w:val="00A45FDE"/>
    <w:rsid w:val="00A466EF"/>
    <w:rsid w:val="00A46A83"/>
    <w:rsid w:val="00A47002"/>
    <w:rsid w:val="00A50095"/>
    <w:rsid w:val="00A514F0"/>
    <w:rsid w:val="00A515A7"/>
    <w:rsid w:val="00A52012"/>
    <w:rsid w:val="00A52E27"/>
    <w:rsid w:val="00A53654"/>
    <w:rsid w:val="00A53BDB"/>
    <w:rsid w:val="00A53C74"/>
    <w:rsid w:val="00A55A3A"/>
    <w:rsid w:val="00A563D2"/>
    <w:rsid w:val="00A565B6"/>
    <w:rsid w:val="00A570BC"/>
    <w:rsid w:val="00A576F6"/>
    <w:rsid w:val="00A6000D"/>
    <w:rsid w:val="00A60012"/>
    <w:rsid w:val="00A600B6"/>
    <w:rsid w:val="00A61667"/>
    <w:rsid w:val="00A61CC9"/>
    <w:rsid w:val="00A6215B"/>
    <w:rsid w:val="00A62935"/>
    <w:rsid w:val="00A6387A"/>
    <w:rsid w:val="00A6390E"/>
    <w:rsid w:val="00A63CC8"/>
    <w:rsid w:val="00A643A5"/>
    <w:rsid w:val="00A647DD"/>
    <w:rsid w:val="00A65395"/>
    <w:rsid w:val="00A6541E"/>
    <w:rsid w:val="00A65DB8"/>
    <w:rsid w:val="00A661B9"/>
    <w:rsid w:val="00A677F6"/>
    <w:rsid w:val="00A67D7C"/>
    <w:rsid w:val="00A67E30"/>
    <w:rsid w:val="00A7028D"/>
    <w:rsid w:val="00A714C5"/>
    <w:rsid w:val="00A715CE"/>
    <w:rsid w:val="00A71A7C"/>
    <w:rsid w:val="00A71FC7"/>
    <w:rsid w:val="00A73527"/>
    <w:rsid w:val="00A739B2"/>
    <w:rsid w:val="00A7439A"/>
    <w:rsid w:val="00A749A5"/>
    <w:rsid w:val="00A75469"/>
    <w:rsid w:val="00A756A6"/>
    <w:rsid w:val="00A768AD"/>
    <w:rsid w:val="00A77A67"/>
    <w:rsid w:val="00A8097D"/>
    <w:rsid w:val="00A814A4"/>
    <w:rsid w:val="00A8193A"/>
    <w:rsid w:val="00A8255D"/>
    <w:rsid w:val="00A82AF0"/>
    <w:rsid w:val="00A837DE"/>
    <w:rsid w:val="00A8402C"/>
    <w:rsid w:val="00A846D3"/>
    <w:rsid w:val="00A8557E"/>
    <w:rsid w:val="00A8584C"/>
    <w:rsid w:val="00A85F54"/>
    <w:rsid w:val="00A863D7"/>
    <w:rsid w:val="00A86ACB"/>
    <w:rsid w:val="00A878A5"/>
    <w:rsid w:val="00A90118"/>
    <w:rsid w:val="00A9116F"/>
    <w:rsid w:val="00A9127E"/>
    <w:rsid w:val="00A9168C"/>
    <w:rsid w:val="00A9244F"/>
    <w:rsid w:val="00A92E58"/>
    <w:rsid w:val="00A92F81"/>
    <w:rsid w:val="00A93463"/>
    <w:rsid w:val="00A93FB4"/>
    <w:rsid w:val="00A94835"/>
    <w:rsid w:val="00A948E0"/>
    <w:rsid w:val="00A94A5F"/>
    <w:rsid w:val="00A9561C"/>
    <w:rsid w:val="00A956A5"/>
    <w:rsid w:val="00A95A71"/>
    <w:rsid w:val="00A9681C"/>
    <w:rsid w:val="00A9719A"/>
    <w:rsid w:val="00A973EB"/>
    <w:rsid w:val="00A97746"/>
    <w:rsid w:val="00AA1BA5"/>
    <w:rsid w:val="00AA1F78"/>
    <w:rsid w:val="00AA40FF"/>
    <w:rsid w:val="00AA5F14"/>
    <w:rsid w:val="00AA5FF8"/>
    <w:rsid w:val="00AA6DD9"/>
    <w:rsid w:val="00AA70D7"/>
    <w:rsid w:val="00AA71F0"/>
    <w:rsid w:val="00AA7321"/>
    <w:rsid w:val="00AA7B19"/>
    <w:rsid w:val="00AB025F"/>
    <w:rsid w:val="00AB054A"/>
    <w:rsid w:val="00AB149F"/>
    <w:rsid w:val="00AB1CE5"/>
    <w:rsid w:val="00AB20B7"/>
    <w:rsid w:val="00AB2499"/>
    <w:rsid w:val="00AB360B"/>
    <w:rsid w:val="00AB3AB2"/>
    <w:rsid w:val="00AB4B4E"/>
    <w:rsid w:val="00AB5F78"/>
    <w:rsid w:val="00AB6831"/>
    <w:rsid w:val="00AB695C"/>
    <w:rsid w:val="00AB71D1"/>
    <w:rsid w:val="00AB758F"/>
    <w:rsid w:val="00AB79ED"/>
    <w:rsid w:val="00AB7DAD"/>
    <w:rsid w:val="00AC03B3"/>
    <w:rsid w:val="00AC06C9"/>
    <w:rsid w:val="00AC08DD"/>
    <w:rsid w:val="00AC13EE"/>
    <w:rsid w:val="00AC158B"/>
    <w:rsid w:val="00AC16E8"/>
    <w:rsid w:val="00AC2042"/>
    <w:rsid w:val="00AC2798"/>
    <w:rsid w:val="00AC2CA5"/>
    <w:rsid w:val="00AC2F25"/>
    <w:rsid w:val="00AC302C"/>
    <w:rsid w:val="00AC397E"/>
    <w:rsid w:val="00AC3B9C"/>
    <w:rsid w:val="00AC4113"/>
    <w:rsid w:val="00AC46EA"/>
    <w:rsid w:val="00AC48DC"/>
    <w:rsid w:val="00AC520D"/>
    <w:rsid w:val="00AC5804"/>
    <w:rsid w:val="00AC6480"/>
    <w:rsid w:val="00AC68A0"/>
    <w:rsid w:val="00AC6AB5"/>
    <w:rsid w:val="00AC6FA2"/>
    <w:rsid w:val="00AC770F"/>
    <w:rsid w:val="00AD0AC9"/>
    <w:rsid w:val="00AD0D28"/>
    <w:rsid w:val="00AD1551"/>
    <w:rsid w:val="00AD1F20"/>
    <w:rsid w:val="00AD23DC"/>
    <w:rsid w:val="00AD2463"/>
    <w:rsid w:val="00AD283A"/>
    <w:rsid w:val="00AD2FBD"/>
    <w:rsid w:val="00AD33D5"/>
    <w:rsid w:val="00AD409B"/>
    <w:rsid w:val="00AD4127"/>
    <w:rsid w:val="00AD515C"/>
    <w:rsid w:val="00AD5338"/>
    <w:rsid w:val="00AD5771"/>
    <w:rsid w:val="00AD5D71"/>
    <w:rsid w:val="00AD64E7"/>
    <w:rsid w:val="00AD6678"/>
    <w:rsid w:val="00AD6796"/>
    <w:rsid w:val="00AD68EE"/>
    <w:rsid w:val="00AD6E8F"/>
    <w:rsid w:val="00AD73C8"/>
    <w:rsid w:val="00AD77B4"/>
    <w:rsid w:val="00AD7CFD"/>
    <w:rsid w:val="00AE096C"/>
    <w:rsid w:val="00AE2117"/>
    <w:rsid w:val="00AE2595"/>
    <w:rsid w:val="00AE2755"/>
    <w:rsid w:val="00AE2F17"/>
    <w:rsid w:val="00AE371F"/>
    <w:rsid w:val="00AE4D6D"/>
    <w:rsid w:val="00AE6ADA"/>
    <w:rsid w:val="00AE6E92"/>
    <w:rsid w:val="00AE7188"/>
    <w:rsid w:val="00AE75CB"/>
    <w:rsid w:val="00AE77B9"/>
    <w:rsid w:val="00AE77DC"/>
    <w:rsid w:val="00AE7F67"/>
    <w:rsid w:val="00AF12BD"/>
    <w:rsid w:val="00AF21F9"/>
    <w:rsid w:val="00AF2506"/>
    <w:rsid w:val="00AF2FFD"/>
    <w:rsid w:val="00AF3292"/>
    <w:rsid w:val="00AF3CD3"/>
    <w:rsid w:val="00AF3EB8"/>
    <w:rsid w:val="00AF453C"/>
    <w:rsid w:val="00AF48D7"/>
    <w:rsid w:val="00AF4C97"/>
    <w:rsid w:val="00AF5506"/>
    <w:rsid w:val="00AF5B63"/>
    <w:rsid w:val="00AF603A"/>
    <w:rsid w:val="00AF6101"/>
    <w:rsid w:val="00AF6704"/>
    <w:rsid w:val="00AF6EA1"/>
    <w:rsid w:val="00AF7559"/>
    <w:rsid w:val="00B0194F"/>
    <w:rsid w:val="00B01C0E"/>
    <w:rsid w:val="00B02686"/>
    <w:rsid w:val="00B03ADF"/>
    <w:rsid w:val="00B0405B"/>
    <w:rsid w:val="00B043DD"/>
    <w:rsid w:val="00B04EB2"/>
    <w:rsid w:val="00B06B17"/>
    <w:rsid w:val="00B07D11"/>
    <w:rsid w:val="00B104F0"/>
    <w:rsid w:val="00B1077A"/>
    <w:rsid w:val="00B10D5B"/>
    <w:rsid w:val="00B11711"/>
    <w:rsid w:val="00B129D8"/>
    <w:rsid w:val="00B12E8C"/>
    <w:rsid w:val="00B132EC"/>
    <w:rsid w:val="00B14332"/>
    <w:rsid w:val="00B14A11"/>
    <w:rsid w:val="00B15347"/>
    <w:rsid w:val="00B15E4E"/>
    <w:rsid w:val="00B16035"/>
    <w:rsid w:val="00B1617A"/>
    <w:rsid w:val="00B1653E"/>
    <w:rsid w:val="00B16779"/>
    <w:rsid w:val="00B17464"/>
    <w:rsid w:val="00B17775"/>
    <w:rsid w:val="00B20168"/>
    <w:rsid w:val="00B202D9"/>
    <w:rsid w:val="00B20F43"/>
    <w:rsid w:val="00B221E5"/>
    <w:rsid w:val="00B22990"/>
    <w:rsid w:val="00B22AB0"/>
    <w:rsid w:val="00B23E93"/>
    <w:rsid w:val="00B24074"/>
    <w:rsid w:val="00B240DB"/>
    <w:rsid w:val="00B2415E"/>
    <w:rsid w:val="00B241BC"/>
    <w:rsid w:val="00B2499C"/>
    <w:rsid w:val="00B252CA"/>
    <w:rsid w:val="00B253D4"/>
    <w:rsid w:val="00B2545C"/>
    <w:rsid w:val="00B25AAB"/>
    <w:rsid w:val="00B26BCE"/>
    <w:rsid w:val="00B27D90"/>
    <w:rsid w:val="00B307D2"/>
    <w:rsid w:val="00B3132A"/>
    <w:rsid w:val="00B3201C"/>
    <w:rsid w:val="00B320F9"/>
    <w:rsid w:val="00B3224C"/>
    <w:rsid w:val="00B32CE9"/>
    <w:rsid w:val="00B33F91"/>
    <w:rsid w:val="00B33FBA"/>
    <w:rsid w:val="00B3417D"/>
    <w:rsid w:val="00B34928"/>
    <w:rsid w:val="00B349A9"/>
    <w:rsid w:val="00B36084"/>
    <w:rsid w:val="00B36635"/>
    <w:rsid w:val="00B36720"/>
    <w:rsid w:val="00B36B83"/>
    <w:rsid w:val="00B37743"/>
    <w:rsid w:val="00B37E36"/>
    <w:rsid w:val="00B40663"/>
    <w:rsid w:val="00B40783"/>
    <w:rsid w:val="00B41269"/>
    <w:rsid w:val="00B4148D"/>
    <w:rsid w:val="00B43C37"/>
    <w:rsid w:val="00B43E2D"/>
    <w:rsid w:val="00B44EAF"/>
    <w:rsid w:val="00B45407"/>
    <w:rsid w:val="00B4631D"/>
    <w:rsid w:val="00B465A7"/>
    <w:rsid w:val="00B46AFB"/>
    <w:rsid w:val="00B46D0E"/>
    <w:rsid w:val="00B46D26"/>
    <w:rsid w:val="00B46F44"/>
    <w:rsid w:val="00B474FD"/>
    <w:rsid w:val="00B510A2"/>
    <w:rsid w:val="00B515F3"/>
    <w:rsid w:val="00B51B0A"/>
    <w:rsid w:val="00B51C9E"/>
    <w:rsid w:val="00B5209E"/>
    <w:rsid w:val="00B52F42"/>
    <w:rsid w:val="00B535A7"/>
    <w:rsid w:val="00B53B24"/>
    <w:rsid w:val="00B5481E"/>
    <w:rsid w:val="00B548EC"/>
    <w:rsid w:val="00B54BB1"/>
    <w:rsid w:val="00B54D33"/>
    <w:rsid w:val="00B55187"/>
    <w:rsid w:val="00B55675"/>
    <w:rsid w:val="00B55D12"/>
    <w:rsid w:val="00B55EF3"/>
    <w:rsid w:val="00B56299"/>
    <w:rsid w:val="00B56434"/>
    <w:rsid w:val="00B57074"/>
    <w:rsid w:val="00B5718F"/>
    <w:rsid w:val="00B572CD"/>
    <w:rsid w:val="00B57AEB"/>
    <w:rsid w:val="00B57D92"/>
    <w:rsid w:val="00B60C17"/>
    <w:rsid w:val="00B60D51"/>
    <w:rsid w:val="00B612D0"/>
    <w:rsid w:val="00B615EE"/>
    <w:rsid w:val="00B62E99"/>
    <w:rsid w:val="00B6301E"/>
    <w:rsid w:val="00B63C6A"/>
    <w:rsid w:val="00B64500"/>
    <w:rsid w:val="00B648AD"/>
    <w:rsid w:val="00B648CC"/>
    <w:rsid w:val="00B65368"/>
    <w:rsid w:val="00B65598"/>
    <w:rsid w:val="00B65667"/>
    <w:rsid w:val="00B660EF"/>
    <w:rsid w:val="00B6646D"/>
    <w:rsid w:val="00B677D6"/>
    <w:rsid w:val="00B700CC"/>
    <w:rsid w:val="00B703E3"/>
    <w:rsid w:val="00B724BF"/>
    <w:rsid w:val="00B73604"/>
    <w:rsid w:val="00B73987"/>
    <w:rsid w:val="00B741DD"/>
    <w:rsid w:val="00B7479D"/>
    <w:rsid w:val="00B75023"/>
    <w:rsid w:val="00B753C6"/>
    <w:rsid w:val="00B760FA"/>
    <w:rsid w:val="00B76441"/>
    <w:rsid w:val="00B768BF"/>
    <w:rsid w:val="00B774B7"/>
    <w:rsid w:val="00B775C3"/>
    <w:rsid w:val="00B77753"/>
    <w:rsid w:val="00B77992"/>
    <w:rsid w:val="00B810BA"/>
    <w:rsid w:val="00B812CA"/>
    <w:rsid w:val="00B81465"/>
    <w:rsid w:val="00B81A18"/>
    <w:rsid w:val="00B81C38"/>
    <w:rsid w:val="00B81F53"/>
    <w:rsid w:val="00B82111"/>
    <w:rsid w:val="00B82793"/>
    <w:rsid w:val="00B83509"/>
    <w:rsid w:val="00B84AC4"/>
    <w:rsid w:val="00B84EC1"/>
    <w:rsid w:val="00B85172"/>
    <w:rsid w:val="00B8576E"/>
    <w:rsid w:val="00B85B94"/>
    <w:rsid w:val="00B869A7"/>
    <w:rsid w:val="00B86D75"/>
    <w:rsid w:val="00B87AE4"/>
    <w:rsid w:val="00B87BA0"/>
    <w:rsid w:val="00B9056E"/>
    <w:rsid w:val="00B92B8B"/>
    <w:rsid w:val="00B92EDB"/>
    <w:rsid w:val="00B93131"/>
    <w:rsid w:val="00B931FF"/>
    <w:rsid w:val="00B932A8"/>
    <w:rsid w:val="00B94115"/>
    <w:rsid w:val="00B946A5"/>
    <w:rsid w:val="00B946EE"/>
    <w:rsid w:val="00B9670B"/>
    <w:rsid w:val="00B9673D"/>
    <w:rsid w:val="00B9681C"/>
    <w:rsid w:val="00B96C1E"/>
    <w:rsid w:val="00B96F09"/>
    <w:rsid w:val="00B97A80"/>
    <w:rsid w:val="00BA00B1"/>
    <w:rsid w:val="00BA15BA"/>
    <w:rsid w:val="00BA19BD"/>
    <w:rsid w:val="00BA1A74"/>
    <w:rsid w:val="00BA1CF6"/>
    <w:rsid w:val="00BA24C3"/>
    <w:rsid w:val="00BA2BA4"/>
    <w:rsid w:val="00BA32BC"/>
    <w:rsid w:val="00BA3604"/>
    <w:rsid w:val="00BA399D"/>
    <w:rsid w:val="00BA3B95"/>
    <w:rsid w:val="00BA45EB"/>
    <w:rsid w:val="00BA51A8"/>
    <w:rsid w:val="00BA6756"/>
    <w:rsid w:val="00BA6E97"/>
    <w:rsid w:val="00BB017C"/>
    <w:rsid w:val="00BB1480"/>
    <w:rsid w:val="00BB1A71"/>
    <w:rsid w:val="00BB1ADE"/>
    <w:rsid w:val="00BB1E46"/>
    <w:rsid w:val="00BB2143"/>
    <w:rsid w:val="00BB2BCE"/>
    <w:rsid w:val="00BB2C9E"/>
    <w:rsid w:val="00BB3047"/>
    <w:rsid w:val="00BB30D6"/>
    <w:rsid w:val="00BB316E"/>
    <w:rsid w:val="00BB35F2"/>
    <w:rsid w:val="00BB39B8"/>
    <w:rsid w:val="00BB4063"/>
    <w:rsid w:val="00BB40C6"/>
    <w:rsid w:val="00BB4951"/>
    <w:rsid w:val="00BB4AEB"/>
    <w:rsid w:val="00BB50F4"/>
    <w:rsid w:val="00BB6A7B"/>
    <w:rsid w:val="00BB6AB8"/>
    <w:rsid w:val="00BB731C"/>
    <w:rsid w:val="00BB7A0A"/>
    <w:rsid w:val="00BC1359"/>
    <w:rsid w:val="00BC1A99"/>
    <w:rsid w:val="00BC1CFA"/>
    <w:rsid w:val="00BC1DCD"/>
    <w:rsid w:val="00BC20EE"/>
    <w:rsid w:val="00BC2F67"/>
    <w:rsid w:val="00BC41DD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C7EE2"/>
    <w:rsid w:val="00BD111C"/>
    <w:rsid w:val="00BD13FE"/>
    <w:rsid w:val="00BD166C"/>
    <w:rsid w:val="00BD1770"/>
    <w:rsid w:val="00BD2F8B"/>
    <w:rsid w:val="00BD3F12"/>
    <w:rsid w:val="00BD4943"/>
    <w:rsid w:val="00BD4E32"/>
    <w:rsid w:val="00BD59BA"/>
    <w:rsid w:val="00BD5D5D"/>
    <w:rsid w:val="00BD69FB"/>
    <w:rsid w:val="00BD6DD4"/>
    <w:rsid w:val="00BD7BC4"/>
    <w:rsid w:val="00BD7F4D"/>
    <w:rsid w:val="00BD7F52"/>
    <w:rsid w:val="00BE1101"/>
    <w:rsid w:val="00BE186F"/>
    <w:rsid w:val="00BE2753"/>
    <w:rsid w:val="00BE32EC"/>
    <w:rsid w:val="00BE3C02"/>
    <w:rsid w:val="00BE44DB"/>
    <w:rsid w:val="00BE58C5"/>
    <w:rsid w:val="00BE5C58"/>
    <w:rsid w:val="00BE6043"/>
    <w:rsid w:val="00BE6389"/>
    <w:rsid w:val="00BE682F"/>
    <w:rsid w:val="00BE7470"/>
    <w:rsid w:val="00BE77A1"/>
    <w:rsid w:val="00BE7CC9"/>
    <w:rsid w:val="00BE7F4F"/>
    <w:rsid w:val="00BF0323"/>
    <w:rsid w:val="00BF0645"/>
    <w:rsid w:val="00BF1F21"/>
    <w:rsid w:val="00BF28A1"/>
    <w:rsid w:val="00BF2F46"/>
    <w:rsid w:val="00BF3606"/>
    <w:rsid w:val="00BF3674"/>
    <w:rsid w:val="00BF38F3"/>
    <w:rsid w:val="00BF3C37"/>
    <w:rsid w:val="00BF3DFD"/>
    <w:rsid w:val="00BF4240"/>
    <w:rsid w:val="00BF45A3"/>
    <w:rsid w:val="00BF4A56"/>
    <w:rsid w:val="00BF552E"/>
    <w:rsid w:val="00BF5852"/>
    <w:rsid w:val="00BF58A1"/>
    <w:rsid w:val="00BF5994"/>
    <w:rsid w:val="00BF5D8F"/>
    <w:rsid w:val="00BF7867"/>
    <w:rsid w:val="00BF7F8B"/>
    <w:rsid w:val="00C00937"/>
    <w:rsid w:val="00C00EE2"/>
    <w:rsid w:val="00C023BB"/>
    <w:rsid w:val="00C023C3"/>
    <w:rsid w:val="00C02EC6"/>
    <w:rsid w:val="00C03227"/>
    <w:rsid w:val="00C035EF"/>
    <w:rsid w:val="00C03CF1"/>
    <w:rsid w:val="00C04192"/>
    <w:rsid w:val="00C04660"/>
    <w:rsid w:val="00C0466B"/>
    <w:rsid w:val="00C048A0"/>
    <w:rsid w:val="00C05245"/>
    <w:rsid w:val="00C06225"/>
    <w:rsid w:val="00C070A2"/>
    <w:rsid w:val="00C07C0E"/>
    <w:rsid w:val="00C109A0"/>
    <w:rsid w:val="00C10DBB"/>
    <w:rsid w:val="00C12BE1"/>
    <w:rsid w:val="00C12E2D"/>
    <w:rsid w:val="00C13022"/>
    <w:rsid w:val="00C14078"/>
    <w:rsid w:val="00C14A86"/>
    <w:rsid w:val="00C14B71"/>
    <w:rsid w:val="00C15125"/>
    <w:rsid w:val="00C151BB"/>
    <w:rsid w:val="00C15749"/>
    <w:rsid w:val="00C15AA1"/>
    <w:rsid w:val="00C15AF9"/>
    <w:rsid w:val="00C15E1E"/>
    <w:rsid w:val="00C164FD"/>
    <w:rsid w:val="00C16569"/>
    <w:rsid w:val="00C16EC1"/>
    <w:rsid w:val="00C1723D"/>
    <w:rsid w:val="00C17ACE"/>
    <w:rsid w:val="00C17CD8"/>
    <w:rsid w:val="00C17E18"/>
    <w:rsid w:val="00C17E92"/>
    <w:rsid w:val="00C2092A"/>
    <w:rsid w:val="00C21145"/>
    <w:rsid w:val="00C21278"/>
    <w:rsid w:val="00C21D34"/>
    <w:rsid w:val="00C21DB1"/>
    <w:rsid w:val="00C23285"/>
    <w:rsid w:val="00C23631"/>
    <w:rsid w:val="00C23BEF"/>
    <w:rsid w:val="00C24848"/>
    <w:rsid w:val="00C24C2A"/>
    <w:rsid w:val="00C25145"/>
    <w:rsid w:val="00C25261"/>
    <w:rsid w:val="00C2536F"/>
    <w:rsid w:val="00C2580A"/>
    <w:rsid w:val="00C25E15"/>
    <w:rsid w:val="00C27218"/>
    <w:rsid w:val="00C276A3"/>
    <w:rsid w:val="00C277DB"/>
    <w:rsid w:val="00C277FD"/>
    <w:rsid w:val="00C27C75"/>
    <w:rsid w:val="00C30F6A"/>
    <w:rsid w:val="00C3176A"/>
    <w:rsid w:val="00C324D8"/>
    <w:rsid w:val="00C32EF0"/>
    <w:rsid w:val="00C3363D"/>
    <w:rsid w:val="00C33C78"/>
    <w:rsid w:val="00C33D60"/>
    <w:rsid w:val="00C340D6"/>
    <w:rsid w:val="00C3593D"/>
    <w:rsid w:val="00C36119"/>
    <w:rsid w:val="00C373EC"/>
    <w:rsid w:val="00C4054C"/>
    <w:rsid w:val="00C41CBE"/>
    <w:rsid w:val="00C426DA"/>
    <w:rsid w:val="00C4321F"/>
    <w:rsid w:val="00C444E4"/>
    <w:rsid w:val="00C450D1"/>
    <w:rsid w:val="00C46143"/>
    <w:rsid w:val="00C466DB"/>
    <w:rsid w:val="00C46F9A"/>
    <w:rsid w:val="00C47F4F"/>
    <w:rsid w:val="00C50361"/>
    <w:rsid w:val="00C5042F"/>
    <w:rsid w:val="00C512DC"/>
    <w:rsid w:val="00C518A3"/>
    <w:rsid w:val="00C51E67"/>
    <w:rsid w:val="00C522B9"/>
    <w:rsid w:val="00C52F5B"/>
    <w:rsid w:val="00C5345E"/>
    <w:rsid w:val="00C53565"/>
    <w:rsid w:val="00C54E79"/>
    <w:rsid w:val="00C5556D"/>
    <w:rsid w:val="00C575DA"/>
    <w:rsid w:val="00C57A37"/>
    <w:rsid w:val="00C6080B"/>
    <w:rsid w:val="00C614A3"/>
    <w:rsid w:val="00C6270D"/>
    <w:rsid w:val="00C63380"/>
    <w:rsid w:val="00C63B69"/>
    <w:rsid w:val="00C654B8"/>
    <w:rsid w:val="00C6560E"/>
    <w:rsid w:val="00C65624"/>
    <w:rsid w:val="00C65D96"/>
    <w:rsid w:val="00C66126"/>
    <w:rsid w:val="00C66462"/>
    <w:rsid w:val="00C669BE"/>
    <w:rsid w:val="00C6789F"/>
    <w:rsid w:val="00C67995"/>
    <w:rsid w:val="00C67CD8"/>
    <w:rsid w:val="00C705C5"/>
    <w:rsid w:val="00C70B84"/>
    <w:rsid w:val="00C71EEB"/>
    <w:rsid w:val="00C724C5"/>
    <w:rsid w:val="00C72A29"/>
    <w:rsid w:val="00C72CFF"/>
    <w:rsid w:val="00C7331A"/>
    <w:rsid w:val="00C739C9"/>
    <w:rsid w:val="00C73CD8"/>
    <w:rsid w:val="00C7476A"/>
    <w:rsid w:val="00C75830"/>
    <w:rsid w:val="00C75950"/>
    <w:rsid w:val="00C75D3F"/>
    <w:rsid w:val="00C762D3"/>
    <w:rsid w:val="00C765E4"/>
    <w:rsid w:val="00C76CBB"/>
    <w:rsid w:val="00C76F25"/>
    <w:rsid w:val="00C76FF5"/>
    <w:rsid w:val="00C77822"/>
    <w:rsid w:val="00C77946"/>
    <w:rsid w:val="00C80232"/>
    <w:rsid w:val="00C80475"/>
    <w:rsid w:val="00C80EB3"/>
    <w:rsid w:val="00C80EC2"/>
    <w:rsid w:val="00C81321"/>
    <w:rsid w:val="00C81B8E"/>
    <w:rsid w:val="00C83C6A"/>
    <w:rsid w:val="00C83CED"/>
    <w:rsid w:val="00C85204"/>
    <w:rsid w:val="00C85D03"/>
    <w:rsid w:val="00C85D75"/>
    <w:rsid w:val="00C8754E"/>
    <w:rsid w:val="00C87BF7"/>
    <w:rsid w:val="00C90118"/>
    <w:rsid w:val="00C90616"/>
    <w:rsid w:val="00C909A0"/>
    <w:rsid w:val="00C90EF5"/>
    <w:rsid w:val="00C91195"/>
    <w:rsid w:val="00C91385"/>
    <w:rsid w:val="00C913AC"/>
    <w:rsid w:val="00C9195C"/>
    <w:rsid w:val="00C91A40"/>
    <w:rsid w:val="00C92467"/>
    <w:rsid w:val="00C926D1"/>
    <w:rsid w:val="00C92750"/>
    <w:rsid w:val="00C92C6D"/>
    <w:rsid w:val="00C92DCD"/>
    <w:rsid w:val="00C93039"/>
    <w:rsid w:val="00C93362"/>
    <w:rsid w:val="00C960B4"/>
    <w:rsid w:val="00C97271"/>
    <w:rsid w:val="00C97369"/>
    <w:rsid w:val="00CA11AC"/>
    <w:rsid w:val="00CA13A4"/>
    <w:rsid w:val="00CA1E27"/>
    <w:rsid w:val="00CA1E6F"/>
    <w:rsid w:val="00CA31B0"/>
    <w:rsid w:val="00CA322C"/>
    <w:rsid w:val="00CA3326"/>
    <w:rsid w:val="00CA3907"/>
    <w:rsid w:val="00CA4048"/>
    <w:rsid w:val="00CA53E2"/>
    <w:rsid w:val="00CA5C35"/>
    <w:rsid w:val="00CA6423"/>
    <w:rsid w:val="00CA6918"/>
    <w:rsid w:val="00CA78B4"/>
    <w:rsid w:val="00CA7A60"/>
    <w:rsid w:val="00CB07F8"/>
    <w:rsid w:val="00CB1160"/>
    <w:rsid w:val="00CB1446"/>
    <w:rsid w:val="00CB14E8"/>
    <w:rsid w:val="00CB16F7"/>
    <w:rsid w:val="00CB1F05"/>
    <w:rsid w:val="00CB1F90"/>
    <w:rsid w:val="00CB3565"/>
    <w:rsid w:val="00CB36CD"/>
    <w:rsid w:val="00CB3F43"/>
    <w:rsid w:val="00CB73B3"/>
    <w:rsid w:val="00CB73DD"/>
    <w:rsid w:val="00CB767B"/>
    <w:rsid w:val="00CC06BF"/>
    <w:rsid w:val="00CC0EB1"/>
    <w:rsid w:val="00CC1322"/>
    <w:rsid w:val="00CC1422"/>
    <w:rsid w:val="00CC14B1"/>
    <w:rsid w:val="00CC362C"/>
    <w:rsid w:val="00CC391D"/>
    <w:rsid w:val="00CC3A21"/>
    <w:rsid w:val="00CC3B92"/>
    <w:rsid w:val="00CC3E25"/>
    <w:rsid w:val="00CC3F4A"/>
    <w:rsid w:val="00CC4A33"/>
    <w:rsid w:val="00CC4FDA"/>
    <w:rsid w:val="00CC567E"/>
    <w:rsid w:val="00CC6178"/>
    <w:rsid w:val="00CC6B44"/>
    <w:rsid w:val="00CC7426"/>
    <w:rsid w:val="00CC7D56"/>
    <w:rsid w:val="00CD1107"/>
    <w:rsid w:val="00CD11EB"/>
    <w:rsid w:val="00CD1F06"/>
    <w:rsid w:val="00CD2363"/>
    <w:rsid w:val="00CD288A"/>
    <w:rsid w:val="00CD2F20"/>
    <w:rsid w:val="00CD339B"/>
    <w:rsid w:val="00CD3FC9"/>
    <w:rsid w:val="00CD3FDC"/>
    <w:rsid w:val="00CD400F"/>
    <w:rsid w:val="00CD405F"/>
    <w:rsid w:val="00CD4412"/>
    <w:rsid w:val="00CD4492"/>
    <w:rsid w:val="00CD4958"/>
    <w:rsid w:val="00CD5339"/>
    <w:rsid w:val="00CD6739"/>
    <w:rsid w:val="00CD6BB1"/>
    <w:rsid w:val="00CD788A"/>
    <w:rsid w:val="00CD795E"/>
    <w:rsid w:val="00CD7C18"/>
    <w:rsid w:val="00CD7EEC"/>
    <w:rsid w:val="00CE0305"/>
    <w:rsid w:val="00CE09CE"/>
    <w:rsid w:val="00CE136C"/>
    <w:rsid w:val="00CE178A"/>
    <w:rsid w:val="00CE2CD0"/>
    <w:rsid w:val="00CE2FB3"/>
    <w:rsid w:val="00CE31BB"/>
    <w:rsid w:val="00CE406E"/>
    <w:rsid w:val="00CE470A"/>
    <w:rsid w:val="00CE5053"/>
    <w:rsid w:val="00CE52D4"/>
    <w:rsid w:val="00CE5744"/>
    <w:rsid w:val="00CE5CDF"/>
    <w:rsid w:val="00CE637F"/>
    <w:rsid w:val="00CE63D1"/>
    <w:rsid w:val="00CE665F"/>
    <w:rsid w:val="00CE680E"/>
    <w:rsid w:val="00CE71AB"/>
    <w:rsid w:val="00CE71BA"/>
    <w:rsid w:val="00CF0262"/>
    <w:rsid w:val="00CF0F1D"/>
    <w:rsid w:val="00CF16F1"/>
    <w:rsid w:val="00CF1F2B"/>
    <w:rsid w:val="00CF24AB"/>
    <w:rsid w:val="00CF25F1"/>
    <w:rsid w:val="00CF36C0"/>
    <w:rsid w:val="00CF3F3A"/>
    <w:rsid w:val="00CF4C83"/>
    <w:rsid w:val="00CF4E75"/>
    <w:rsid w:val="00CF5290"/>
    <w:rsid w:val="00CF542E"/>
    <w:rsid w:val="00CF5AD5"/>
    <w:rsid w:val="00CF6FC2"/>
    <w:rsid w:val="00CF723A"/>
    <w:rsid w:val="00CF725A"/>
    <w:rsid w:val="00CF75C6"/>
    <w:rsid w:val="00CF7934"/>
    <w:rsid w:val="00CF7C10"/>
    <w:rsid w:val="00D009D7"/>
    <w:rsid w:val="00D013A4"/>
    <w:rsid w:val="00D0149D"/>
    <w:rsid w:val="00D01908"/>
    <w:rsid w:val="00D01C46"/>
    <w:rsid w:val="00D01FE0"/>
    <w:rsid w:val="00D02BDA"/>
    <w:rsid w:val="00D03851"/>
    <w:rsid w:val="00D045BF"/>
    <w:rsid w:val="00D04BC1"/>
    <w:rsid w:val="00D0576D"/>
    <w:rsid w:val="00D0582F"/>
    <w:rsid w:val="00D05C7E"/>
    <w:rsid w:val="00D05CFD"/>
    <w:rsid w:val="00D063CC"/>
    <w:rsid w:val="00D06C4A"/>
    <w:rsid w:val="00D100B0"/>
    <w:rsid w:val="00D11128"/>
    <w:rsid w:val="00D1115D"/>
    <w:rsid w:val="00D11870"/>
    <w:rsid w:val="00D11DB4"/>
    <w:rsid w:val="00D127C9"/>
    <w:rsid w:val="00D13EC4"/>
    <w:rsid w:val="00D146F6"/>
    <w:rsid w:val="00D1476D"/>
    <w:rsid w:val="00D14BA5"/>
    <w:rsid w:val="00D14E3F"/>
    <w:rsid w:val="00D1701A"/>
    <w:rsid w:val="00D17DF6"/>
    <w:rsid w:val="00D17F5F"/>
    <w:rsid w:val="00D20251"/>
    <w:rsid w:val="00D202C7"/>
    <w:rsid w:val="00D2067A"/>
    <w:rsid w:val="00D21A36"/>
    <w:rsid w:val="00D223DD"/>
    <w:rsid w:val="00D229A3"/>
    <w:rsid w:val="00D22F09"/>
    <w:rsid w:val="00D2342F"/>
    <w:rsid w:val="00D23760"/>
    <w:rsid w:val="00D238B4"/>
    <w:rsid w:val="00D23A68"/>
    <w:rsid w:val="00D23A70"/>
    <w:rsid w:val="00D25079"/>
    <w:rsid w:val="00D256F7"/>
    <w:rsid w:val="00D25795"/>
    <w:rsid w:val="00D25A31"/>
    <w:rsid w:val="00D2602A"/>
    <w:rsid w:val="00D273D4"/>
    <w:rsid w:val="00D275C4"/>
    <w:rsid w:val="00D279D4"/>
    <w:rsid w:val="00D27CB8"/>
    <w:rsid w:val="00D27D33"/>
    <w:rsid w:val="00D30661"/>
    <w:rsid w:val="00D309DB"/>
    <w:rsid w:val="00D30AB4"/>
    <w:rsid w:val="00D31620"/>
    <w:rsid w:val="00D31A7F"/>
    <w:rsid w:val="00D32949"/>
    <w:rsid w:val="00D32CEE"/>
    <w:rsid w:val="00D32CEF"/>
    <w:rsid w:val="00D33471"/>
    <w:rsid w:val="00D35587"/>
    <w:rsid w:val="00D3558C"/>
    <w:rsid w:val="00D355B2"/>
    <w:rsid w:val="00D36056"/>
    <w:rsid w:val="00D364FC"/>
    <w:rsid w:val="00D3711E"/>
    <w:rsid w:val="00D40EEA"/>
    <w:rsid w:val="00D413FC"/>
    <w:rsid w:val="00D41C6B"/>
    <w:rsid w:val="00D41DD9"/>
    <w:rsid w:val="00D41EDF"/>
    <w:rsid w:val="00D4217A"/>
    <w:rsid w:val="00D42B8F"/>
    <w:rsid w:val="00D42E17"/>
    <w:rsid w:val="00D45414"/>
    <w:rsid w:val="00D45CE0"/>
    <w:rsid w:val="00D460A9"/>
    <w:rsid w:val="00D46665"/>
    <w:rsid w:val="00D4742C"/>
    <w:rsid w:val="00D4771F"/>
    <w:rsid w:val="00D50ECE"/>
    <w:rsid w:val="00D5108A"/>
    <w:rsid w:val="00D511CA"/>
    <w:rsid w:val="00D5141C"/>
    <w:rsid w:val="00D51ECD"/>
    <w:rsid w:val="00D52317"/>
    <w:rsid w:val="00D533A3"/>
    <w:rsid w:val="00D53E76"/>
    <w:rsid w:val="00D54350"/>
    <w:rsid w:val="00D60729"/>
    <w:rsid w:val="00D615A4"/>
    <w:rsid w:val="00D61ACC"/>
    <w:rsid w:val="00D61B0C"/>
    <w:rsid w:val="00D620D8"/>
    <w:rsid w:val="00D62917"/>
    <w:rsid w:val="00D62A88"/>
    <w:rsid w:val="00D62DBF"/>
    <w:rsid w:val="00D62EB7"/>
    <w:rsid w:val="00D63057"/>
    <w:rsid w:val="00D632CD"/>
    <w:rsid w:val="00D63478"/>
    <w:rsid w:val="00D63789"/>
    <w:rsid w:val="00D64038"/>
    <w:rsid w:val="00D64E4C"/>
    <w:rsid w:val="00D65A37"/>
    <w:rsid w:val="00D66DD1"/>
    <w:rsid w:val="00D70262"/>
    <w:rsid w:val="00D7093F"/>
    <w:rsid w:val="00D70A78"/>
    <w:rsid w:val="00D70AD4"/>
    <w:rsid w:val="00D7149D"/>
    <w:rsid w:val="00D71924"/>
    <w:rsid w:val="00D72243"/>
    <w:rsid w:val="00D725AB"/>
    <w:rsid w:val="00D7304B"/>
    <w:rsid w:val="00D732BB"/>
    <w:rsid w:val="00D736AB"/>
    <w:rsid w:val="00D7373D"/>
    <w:rsid w:val="00D73D8F"/>
    <w:rsid w:val="00D74406"/>
    <w:rsid w:val="00D74B02"/>
    <w:rsid w:val="00D74E42"/>
    <w:rsid w:val="00D75104"/>
    <w:rsid w:val="00D759C4"/>
    <w:rsid w:val="00D7602B"/>
    <w:rsid w:val="00D76736"/>
    <w:rsid w:val="00D768C9"/>
    <w:rsid w:val="00D76DE5"/>
    <w:rsid w:val="00D76ECF"/>
    <w:rsid w:val="00D77079"/>
    <w:rsid w:val="00D77CFA"/>
    <w:rsid w:val="00D81F23"/>
    <w:rsid w:val="00D82F52"/>
    <w:rsid w:val="00D83724"/>
    <w:rsid w:val="00D8426E"/>
    <w:rsid w:val="00D84E95"/>
    <w:rsid w:val="00D85287"/>
    <w:rsid w:val="00D85306"/>
    <w:rsid w:val="00D87182"/>
    <w:rsid w:val="00D91404"/>
    <w:rsid w:val="00D91DF3"/>
    <w:rsid w:val="00D921B4"/>
    <w:rsid w:val="00D92338"/>
    <w:rsid w:val="00D924A5"/>
    <w:rsid w:val="00D928E4"/>
    <w:rsid w:val="00D93703"/>
    <w:rsid w:val="00D94343"/>
    <w:rsid w:val="00D94EA0"/>
    <w:rsid w:val="00D959BE"/>
    <w:rsid w:val="00D95C65"/>
    <w:rsid w:val="00D96DE5"/>
    <w:rsid w:val="00D970A6"/>
    <w:rsid w:val="00D9733B"/>
    <w:rsid w:val="00D9751C"/>
    <w:rsid w:val="00DA0B68"/>
    <w:rsid w:val="00DA0D77"/>
    <w:rsid w:val="00DA1FF3"/>
    <w:rsid w:val="00DA2745"/>
    <w:rsid w:val="00DA2EA4"/>
    <w:rsid w:val="00DA3184"/>
    <w:rsid w:val="00DA3D99"/>
    <w:rsid w:val="00DA44F5"/>
    <w:rsid w:val="00DA5641"/>
    <w:rsid w:val="00DA5C4F"/>
    <w:rsid w:val="00DA665E"/>
    <w:rsid w:val="00DA6A9B"/>
    <w:rsid w:val="00DA6AE0"/>
    <w:rsid w:val="00DA6F65"/>
    <w:rsid w:val="00DA70A5"/>
    <w:rsid w:val="00DA79C5"/>
    <w:rsid w:val="00DB0617"/>
    <w:rsid w:val="00DB0938"/>
    <w:rsid w:val="00DB149C"/>
    <w:rsid w:val="00DB20F3"/>
    <w:rsid w:val="00DB29D7"/>
    <w:rsid w:val="00DB35C4"/>
    <w:rsid w:val="00DB3779"/>
    <w:rsid w:val="00DB3C3D"/>
    <w:rsid w:val="00DB450A"/>
    <w:rsid w:val="00DB49B2"/>
    <w:rsid w:val="00DB65F6"/>
    <w:rsid w:val="00DB688C"/>
    <w:rsid w:val="00DB6F59"/>
    <w:rsid w:val="00DB703E"/>
    <w:rsid w:val="00DB7209"/>
    <w:rsid w:val="00DB7594"/>
    <w:rsid w:val="00DB78F3"/>
    <w:rsid w:val="00DC11E5"/>
    <w:rsid w:val="00DC1852"/>
    <w:rsid w:val="00DC1B23"/>
    <w:rsid w:val="00DC1E62"/>
    <w:rsid w:val="00DC2180"/>
    <w:rsid w:val="00DC21F4"/>
    <w:rsid w:val="00DC220E"/>
    <w:rsid w:val="00DC2215"/>
    <w:rsid w:val="00DC252D"/>
    <w:rsid w:val="00DC37CD"/>
    <w:rsid w:val="00DC45ED"/>
    <w:rsid w:val="00DC5EF0"/>
    <w:rsid w:val="00DC6011"/>
    <w:rsid w:val="00DC7DA4"/>
    <w:rsid w:val="00DD0411"/>
    <w:rsid w:val="00DD0413"/>
    <w:rsid w:val="00DD0F86"/>
    <w:rsid w:val="00DD255C"/>
    <w:rsid w:val="00DD2A80"/>
    <w:rsid w:val="00DD2B36"/>
    <w:rsid w:val="00DD3C15"/>
    <w:rsid w:val="00DD465C"/>
    <w:rsid w:val="00DD4706"/>
    <w:rsid w:val="00DD4BAD"/>
    <w:rsid w:val="00DD58F2"/>
    <w:rsid w:val="00DD5C91"/>
    <w:rsid w:val="00DD69A6"/>
    <w:rsid w:val="00DD70F9"/>
    <w:rsid w:val="00DE0442"/>
    <w:rsid w:val="00DE058A"/>
    <w:rsid w:val="00DE08A7"/>
    <w:rsid w:val="00DE0935"/>
    <w:rsid w:val="00DE0B4F"/>
    <w:rsid w:val="00DE0B92"/>
    <w:rsid w:val="00DE115E"/>
    <w:rsid w:val="00DE2212"/>
    <w:rsid w:val="00DE2CB6"/>
    <w:rsid w:val="00DE31BB"/>
    <w:rsid w:val="00DE34D2"/>
    <w:rsid w:val="00DE3AF9"/>
    <w:rsid w:val="00DE4462"/>
    <w:rsid w:val="00DE4D05"/>
    <w:rsid w:val="00DE5016"/>
    <w:rsid w:val="00DE5D4B"/>
    <w:rsid w:val="00DE69CE"/>
    <w:rsid w:val="00DE734B"/>
    <w:rsid w:val="00DE77F7"/>
    <w:rsid w:val="00DE79FC"/>
    <w:rsid w:val="00DF0ACA"/>
    <w:rsid w:val="00DF1364"/>
    <w:rsid w:val="00DF1442"/>
    <w:rsid w:val="00DF2596"/>
    <w:rsid w:val="00DF2C3E"/>
    <w:rsid w:val="00DF2E01"/>
    <w:rsid w:val="00DF47EB"/>
    <w:rsid w:val="00DF498E"/>
    <w:rsid w:val="00DF5343"/>
    <w:rsid w:val="00DF5717"/>
    <w:rsid w:val="00DF6828"/>
    <w:rsid w:val="00DF7632"/>
    <w:rsid w:val="00DF7B87"/>
    <w:rsid w:val="00E0025F"/>
    <w:rsid w:val="00E00304"/>
    <w:rsid w:val="00E004B3"/>
    <w:rsid w:val="00E00A9A"/>
    <w:rsid w:val="00E00F65"/>
    <w:rsid w:val="00E01ABB"/>
    <w:rsid w:val="00E01E81"/>
    <w:rsid w:val="00E02285"/>
    <w:rsid w:val="00E02369"/>
    <w:rsid w:val="00E02CF5"/>
    <w:rsid w:val="00E02D0C"/>
    <w:rsid w:val="00E03309"/>
    <w:rsid w:val="00E035BA"/>
    <w:rsid w:val="00E037CD"/>
    <w:rsid w:val="00E0394E"/>
    <w:rsid w:val="00E047D9"/>
    <w:rsid w:val="00E04BE7"/>
    <w:rsid w:val="00E0538F"/>
    <w:rsid w:val="00E05CE0"/>
    <w:rsid w:val="00E068E3"/>
    <w:rsid w:val="00E07035"/>
    <w:rsid w:val="00E07F27"/>
    <w:rsid w:val="00E10372"/>
    <w:rsid w:val="00E109BD"/>
    <w:rsid w:val="00E113D9"/>
    <w:rsid w:val="00E1246C"/>
    <w:rsid w:val="00E129B8"/>
    <w:rsid w:val="00E12D25"/>
    <w:rsid w:val="00E14754"/>
    <w:rsid w:val="00E14A9A"/>
    <w:rsid w:val="00E14B37"/>
    <w:rsid w:val="00E1563C"/>
    <w:rsid w:val="00E15996"/>
    <w:rsid w:val="00E1661E"/>
    <w:rsid w:val="00E16658"/>
    <w:rsid w:val="00E168B8"/>
    <w:rsid w:val="00E16E45"/>
    <w:rsid w:val="00E17109"/>
    <w:rsid w:val="00E22891"/>
    <w:rsid w:val="00E22CD8"/>
    <w:rsid w:val="00E23115"/>
    <w:rsid w:val="00E2320C"/>
    <w:rsid w:val="00E23BF9"/>
    <w:rsid w:val="00E24082"/>
    <w:rsid w:val="00E24ED1"/>
    <w:rsid w:val="00E24F01"/>
    <w:rsid w:val="00E25275"/>
    <w:rsid w:val="00E258EA"/>
    <w:rsid w:val="00E26816"/>
    <w:rsid w:val="00E26986"/>
    <w:rsid w:val="00E30A28"/>
    <w:rsid w:val="00E31818"/>
    <w:rsid w:val="00E32261"/>
    <w:rsid w:val="00E3250A"/>
    <w:rsid w:val="00E3254E"/>
    <w:rsid w:val="00E32925"/>
    <w:rsid w:val="00E334A4"/>
    <w:rsid w:val="00E33813"/>
    <w:rsid w:val="00E33BD1"/>
    <w:rsid w:val="00E33CF1"/>
    <w:rsid w:val="00E33F37"/>
    <w:rsid w:val="00E341F3"/>
    <w:rsid w:val="00E347BF"/>
    <w:rsid w:val="00E34B4D"/>
    <w:rsid w:val="00E34D08"/>
    <w:rsid w:val="00E378F2"/>
    <w:rsid w:val="00E379F4"/>
    <w:rsid w:val="00E37C18"/>
    <w:rsid w:val="00E401C3"/>
    <w:rsid w:val="00E404D4"/>
    <w:rsid w:val="00E409AA"/>
    <w:rsid w:val="00E4140A"/>
    <w:rsid w:val="00E414D1"/>
    <w:rsid w:val="00E41876"/>
    <w:rsid w:val="00E41A31"/>
    <w:rsid w:val="00E42601"/>
    <w:rsid w:val="00E42A6D"/>
    <w:rsid w:val="00E43DD5"/>
    <w:rsid w:val="00E44BD5"/>
    <w:rsid w:val="00E4577A"/>
    <w:rsid w:val="00E4584B"/>
    <w:rsid w:val="00E4596C"/>
    <w:rsid w:val="00E45D31"/>
    <w:rsid w:val="00E471FB"/>
    <w:rsid w:val="00E47F3D"/>
    <w:rsid w:val="00E50789"/>
    <w:rsid w:val="00E5086A"/>
    <w:rsid w:val="00E51006"/>
    <w:rsid w:val="00E52219"/>
    <w:rsid w:val="00E5323D"/>
    <w:rsid w:val="00E53698"/>
    <w:rsid w:val="00E53B99"/>
    <w:rsid w:val="00E54055"/>
    <w:rsid w:val="00E54476"/>
    <w:rsid w:val="00E54BBE"/>
    <w:rsid w:val="00E54BE4"/>
    <w:rsid w:val="00E555EB"/>
    <w:rsid w:val="00E55F19"/>
    <w:rsid w:val="00E561E0"/>
    <w:rsid w:val="00E56213"/>
    <w:rsid w:val="00E56458"/>
    <w:rsid w:val="00E56C37"/>
    <w:rsid w:val="00E56CDA"/>
    <w:rsid w:val="00E56E4F"/>
    <w:rsid w:val="00E57AFF"/>
    <w:rsid w:val="00E57B08"/>
    <w:rsid w:val="00E6001B"/>
    <w:rsid w:val="00E60687"/>
    <w:rsid w:val="00E613EA"/>
    <w:rsid w:val="00E61B0B"/>
    <w:rsid w:val="00E623F2"/>
    <w:rsid w:val="00E6351B"/>
    <w:rsid w:val="00E636CB"/>
    <w:rsid w:val="00E63764"/>
    <w:rsid w:val="00E640AE"/>
    <w:rsid w:val="00E6441D"/>
    <w:rsid w:val="00E64D8B"/>
    <w:rsid w:val="00E654BD"/>
    <w:rsid w:val="00E65725"/>
    <w:rsid w:val="00E658A4"/>
    <w:rsid w:val="00E6591F"/>
    <w:rsid w:val="00E66083"/>
    <w:rsid w:val="00E66243"/>
    <w:rsid w:val="00E669DB"/>
    <w:rsid w:val="00E67456"/>
    <w:rsid w:val="00E676A9"/>
    <w:rsid w:val="00E676E1"/>
    <w:rsid w:val="00E70874"/>
    <w:rsid w:val="00E70A59"/>
    <w:rsid w:val="00E7102E"/>
    <w:rsid w:val="00E7148B"/>
    <w:rsid w:val="00E714AF"/>
    <w:rsid w:val="00E7187D"/>
    <w:rsid w:val="00E71AA6"/>
    <w:rsid w:val="00E72491"/>
    <w:rsid w:val="00E72653"/>
    <w:rsid w:val="00E729AD"/>
    <w:rsid w:val="00E7344F"/>
    <w:rsid w:val="00E7413F"/>
    <w:rsid w:val="00E74B54"/>
    <w:rsid w:val="00E75CD7"/>
    <w:rsid w:val="00E81111"/>
    <w:rsid w:val="00E8147D"/>
    <w:rsid w:val="00E816EC"/>
    <w:rsid w:val="00E81E54"/>
    <w:rsid w:val="00E820B8"/>
    <w:rsid w:val="00E82B06"/>
    <w:rsid w:val="00E83444"/>
    <w:rsid w:val="00E84414"/>
    <w:rsid w:val="00E84613"/>
    <w:rsid w:val="00E859DD"/>
    <w:rsid w:val="00E85DEF"/>
    <w:rsid w:val="00E86216"/>
    <w:rsid w:val="00E87A40"/>
    <w:rsid w:val="00E910A1"/>
    <w:rsid w:val="00E912E1"/>
    <w:rsid w:val="00E919C9"/>
    <w:rsid w:val="00E91C48"/>
    <w:rsid w:val="00E92F80"/>
    <w:rsid w:val="00E93DCB"/>
    <w:rsid w:val="00E949C8"/>
    <w:rsid w:val="00E94D0D"/>
    <w:rsid w:val="00E95FDF"/>
    <w:rsid w:val="00E962D4"/>
    <w:rsid w:val="00EA2850"/>
    <w:rsid w:val="00EA2E51"/>
    <w:rsid w:val="00EA33BD"/>
    <w:rsid w:val="00EA38D2"/>
    <w:rsid w:val="00EA4214"/>
    <w:rsid w:val="00EA449A"/>
    <w:rsid w:val="00EA4785"/>
    <w:rsid w:val="00EA4A30"/>
    <w:rsid w:val="00EA4BD9"/>
    <w:rsid w:val="00EA6607"/>
    <w:rsid w:val="00EA6904"/>
    <w:rsid w:val="00EA7C1A"/>
    <w:rsid w:val="00EB05D0"/>
    <w:rsid w:val="00EB1684"/>
    <w:rsid w:val="00EB2B24"/>
    <w:rsid w:val="00EB34A8"/>
    <w:rsid w:val="00EB34B1"/>
    <w:rsid w:val="00EB34F3"/>
    <w:rsid w:val="00EB4385"/>
    <w:rsid w:val="00EB4AFD"/>
    <w:rsid w:val="00EB55F5"/>
    <w:rsid w:val="00EB574F"/>
    <w:rsid w:val="00EB68FF"/>
    <w:rsid w:val="00EB6D35"/>
    <w:rsid w:val="00EB75C1"/>
    <w:rsid w:val="00EB76FB"/>
    <w:rsid w:val="00EC02BF"/>
    <w:rsid w:val="00EC0C05"/>
    <w:rsid w:val="00EC0C49"/>
    <w:rsid w:val="00EC0DBF"/>
    <w:rsid w:val="00EC1B1C"/>
    <w:rsid w:val="00EC1B74"/>
    <w:rsid w:val="00EC305B"/>
    <w:rsid w:val="00EC3577"/>
    <w:rsid w:val="00EC3C52"/>
    <w:rsid w:val="00EC4F65"/>
    <w:rsid w:val="00EC502D"/>
    <w:rsid w:val="00EC55A2"/>
    <w:rsid w:val="00EC597F"/>
    <w:rsid w:val="00EC5C97"/>
    <w:rsid w:val="00EC6B3F"/>
    <w:rsid w:val="00EC7CC0"/>
    <w:rsid w:val="00ED075B"/>
    <w:rsid w:val="00ED07CE"/>
    <w:rsid w:val="00ED1256"/>
    <w:rsid w:val="00ED1798"/>
    <w:rsid w:val="00ED1B21"/>
    <w:rsid w:val="00ED2489"/>
    <w:rsid w:val="00ED263E"/>
    <w:rsid w:val="00ED3053"/>
    <w:rsid w:val="00ED3116"/>
    <w:rsid w:val="00ED3368"/>
    <w:rsid w:val="00ED396C"/>
    <w:rsid w:val="00ED3AF3"/>
    <w:rsid w:val="00ED5362"/>
    <w:rsid w:val="00ED57B5"/>
    <w:rsid w:val="00ED592A"/>
    <w:rsid w:val="00ED69EE"/>
    <w:rsid w:val="00ED71DC"/>
    <w:rsid w:val="00EE0294"/>
    <w:rsid w:val="00EE122A"/>
    <w:rsid w:val="00EE15AA"/>
    <w:rsid w:val="00EE1BA5"/>
    <w:rsid w:val="00EE24DC"/>
    <w:rsid w:val="00EE3CFC"/>
    <w:rsid w:val="00EE43DD"/>
    <w:rsid w:val="00EE48D8"/>
    <w:rsid w:val="00EE4AC6"/>
    <w:rsid w:val="00EE537E"/>
    <w:rsid w:val="00EE5662"/>
    <w:rsid w:val="00EE64A9"/>
    <w:rsid w:val="00EE7014"/>
    <w:rsid w:val="00EE7A0C"/>
    <w:rsid w:val="00EF0880"/>
    <w:rsid w:val="00EF1535"/>
    <w:rsid w:val="00EF1781"/>
    <w:rsid w:val="00EF3FF1"/>
    <w:rsid w:val="00EF416B"/>
    <w:rsid w:val="00EF41C8"/>
    <w:rsid w:val="00EF50E6"/>
    <w:rsid w:val="00EF54D0"/>
    <w:rsid w:val="00EF61EF"/>
    <w:rsid w:val="00EF66B5"/>
    <w:rsid w:val="00EF68CB"/>
    <w:rsid w:val="00EF6D16"/>
    <w:rsid w:val="00EF7C97"/>
    <w:rsid w:val="00EF7DB3"/>
    <w:rsid w:val="00F01426"/>
    <w:rsid w:val="00F038E6"/>
    <w:rsid w:val="00F039EC"/>
    <w:rsid w:val="00F03B18"/>
    <w:rsid w:val="00F03FF5"/>
    <w:rsid w:val="00F04119"/>
    <w:rsid w:val="00F05188"/>
    <w:rsid w:val="00F064C1"/>
    <w:rsid w:val="00F06F87"/>
    <w:rsid w:val="00F07A3F"/>
    <w:rsid w:val="00F07CC9"/>
    <w:rsid w:val="00F10068"/>
    <w:rsid w:val="00F1038E"/>
    <w:rsid w:val="00F11157"/>
    <w:rsid w:val="00F11395"/>
    <w:rsid w:val="00F11491"/>
    <w:rsid w:val="00F11847"/>
    <w:rsid w:val="00F13D13"/>
    <w:rsid w:val="00F13EF1"/>
    <w:rsid w:val="00F1417E"/>
    <w:rsid w:val="00F14719"/>
    <w:rsid w:val="00F14AC4"/>
    <w:rsid w:val="00F15881"/>
    <w:rsid w:val="00F16588"/>
    <w:rsid w:val="00F20374"/>
    <w:rsid w:val="00F21701"/>
    <w:rsid w:val="00F23589"/>
    <w:rsid w:val="00F2368B"/>
    <w:rsid w:val="00F23909"/>
    <w:rsid w:val="00F2433D"/>
    <w:rsid w:val="00F2442B"/>
    <w:rsid w:val="00F244BA"/>
    <w:rsid w:val="00F249B1"/>
    <w:rsid w:val="00F25177"/>
    <w:rsid w:val="00F25F07"/>
    <w:rsid w:val="00F270E7"/>
    <w:rsid w:val="00F301A4"/>
    <w:rsid w:val="00F30647"/>
    <w:rsid w:val="00F315B8"/>
    <w:rsid w:val="00F31CE7"/>
    <w:rsid w:val="00F31F1E"/>
    <w:rsid w:val="00F32079"/>
    <w:rsid w:val="00F32205"/>
    <w:rsid w:val="00F329F7"/>
    <w:rsid w:val="00F33704"/>
    <w:rsid w:val="00F3377D"/>
    <w:rsid w:val="00F33B74"/>
    <w:rsid w:val="00F34041"/>
    <w:rsid w:val="00F3412D"/>
    <w:rsid w:val="00F3413B"/>
    <w:rsid w:val="00F34308"/>
    <w:rsid w:val="00F35071"/>
    <w:rsid w:val="00F352B5"/>
    <w:rsid w:val="00F35635"/>
    <w:rsid w:val="00F35A28"/>
    <w:rsid w:val="00F36749"/>
    <w:rsid w:val="00F402BF"/>
    <w:rsid w:val="00F40401"/>
    <w:rsid w:val="00F41A33"/>
    <w:rsid w:val="00F4381D"/>
    <w:rsid w:val="00F4565C"/>
    <w:rsid w:val="00F4637C"/>
    <w:rsid w:val="00F464D6"/>
    <w:rsid w:val="00F469B9"/>
    <w:rsid w:val="00F46CAF"/>
    <w:rsid w:val="00F47258"/>
    <w:rsid w:val="00F47C66"/>
    <w:rsid w:val="00F50394"/>
    <w:rsid w:val="00F50E80"/>
    <w:rsid w:val="00F50F7C"/>
    <w:rsid w:val="00F51886"/>
    <w:rsid w:val="00F51DC2"/>
    <w:rsid w:val="00F540D6"/>
    <w:rsid w:val="00F54839"/>
    <w:rsid w:val="00F549BD"/>
    <w:rsid w:val="00F56A62"/>
    <w:rsid w:val="00F56CF6"/>
    <w:rsid w:val="00F575D3"/>
    <w:rsid w:val="00F576C1"/>
    <w:rsid w:val="00F57788"/>
    <w:rsid w:val="00F6025A"/>
    <w:rsid w:val="00F602D5"/>
    <w:rsid w:val="00F6055D"/>
    <w:rsid w:val="00F607D1"/>
    <w:rsid w:val="00F60D86"/>
    <w:rsid w:val="00F6102A"/>
    <w:rsid w:val="00F615E5"/>
    <w:rsid w:val="00F620A9"/>
    <w:rsid w:val="00F62BE5"/>
    <w:rsid w:val="00F62C1D"/>
    <w:rsid w:val="00F62F6E"/>
    <w:rsid w:val="00F635CD"/>
    <w:rsid w:val="00F672AC"/>
    <w:rsid w:val="00F67754"/>
    <w:rsid w:val="00F707A9"/>
    <w:rsid w:val="00F71D3A"/>
    <w:rsid w:val="00F72A60"/>
    <w:rsid w:val="00F742DA"/>
    <w:rsid w:val="00F7446D"/>
    <w:rsid w:val="00F745F3"/>
    <w:rsid w:val="00F75A41"/>
    <w:rsid w:val="00F75F8D"/>
    <w:rsid w:val="00F761AA"/>
    <w:rsid w:val="00F77D50"/>
    <w:rsid w:val="00F81BCB"/>
    <w:rsid w:val="00F82C89"/>
    <w:rsid w:val="00F83543"/>
    <w:rsid w:val="00F8392F"/>
    <w:rsid w:val="00F83C44"/>
    <w:rsid w:val="00F84BA1"/>
    <w:rsid w:val="00F84E40"/>
    <w:rsid w:val="00F84FEA"/>
    <w:rsid w:val="00F8542A"/>
    <w:rsid w:val="00F870BF"/>
    <w:rsid w:val="00F872ED"/>
    <w:rsid w:val="00F8735F"/>
    <w:rsid w:val="00F87914"/>
    <w:rsid w:val="00F90C5E"/>
    <w:rsid w:val="00F917DE"/>
    <w:rsid w:val="00F91B00"/>
    <w:rsid w:val="00F9269E"/>
    <w:rsid w:val="00F93018"/>
    <w:rsid w:val="00F933DF"/>
    <w:rsid w:val="00F93538"/>
    <w:rsid w:val="00F93912"/>
    <w:rsid w:val="00F95BD6"/>
    <w:rsid w:val="00F9609B"/>
    <w:rsid w:val="00F97B55"/>
    <w:rsid w:val="00F97CF8"/>
    <w:rsid w:val="00FA0935"/>
    <w:rsid w:val="00FA1633"/>
    <w:rsid w:val="00FA17DA"/>
    <w:rsid w:val="00FA1BEC"/>
    <w:rsid w:val="00FA1F89"/>
    <w:rsid w:val="00FA201C"/>
    <w:rsid w:val="00FA213E"/>
    <w:rsid w:val="00FA2C05"/>
    <w:rsid w:val="00FA303F"/>
    <w:rsid w:val="00FA31D4"/>
    <w:rsid w:val="00FA35F0"/>
    <w:rsid w:val="00FA3707"/>
    <w:rsid w:val="00FA38AF"/>
    <w:rsid w:val="00FA40DB"/>
    <w:rsid w:val="00FA4162"/>
    <w:rsid w:val="00FA41FC"/>
    <w:rsid w:val="00FA4418"/>
    <w:rsid w:val="00FA4AB4"/>
    <w:rsid w:val="00FA4CA7"/>
    <w:rsid w:val="00FA505D"/>
    <w:rsid w:val="00FA6393"/>
    <w:rsid w:val="00FA7F84"/>
    <w:rsid w:val="00FB047B"/>
    <w:rsid w:val="00FB0619"/>
    <w:rsid w:val="00FB06F1"/>
    <w:rsid w:val="00FB083C"/>
    <w:rsid w:val="00FB15EC"/>
    <w:rsid w:val="00FB250B"/>
    <w:rsid w:val="00FB2E80"/>
    <w:rsid w:val="00FB3653"/>
    <w:rsid w:val="00FB39A6"/>
    <w:rsid w:val="00FB3F39"/>
    <w:rsid w:val="00FB413F"/>
    <w:rsid w:val="00FB457B"/>
    <w:rsid w:val="00FB45B7"/>
    <w:rsid w:val="00FB4E5A"/>
    <w:rsid w:val="00FB5345"/>
    <w:rsid w:val="00FB53DA"/>
    <w:rsid w:val="00FB5C1D"/>
    <w:rsid w:val="00FB6717"/>
    <w:rsid w:val="00FB74BB"/>
    <w:rsid w:val="00FB76BF"/>
    <w:rsid w:val="00FB7B87"/>
    <w:rsid w:val="00FB7C73"/>
    <w:rsid w:val="00FC0E4F"/>
    <w:rsid w:val="00FC1203"/>
    <w:rsid w:val="00FC1CFD"/>
    <w:rsid w:val="00FC2320"/>
    <w:rsid w:val="00FC2684"/>
    <w:rsid w:val="00FC27F5"/>
    <w:rsid w:val="00FC283C"/>
    <w:rsid w:val="00FC2CA8"/>
    <w:rsid w:val="00FC39CE"/>
    <w:rsid w:val="00FC3E79"/>
    <w:rsid w:val="00FC5431"/>
    <w:rsid w:val="00FC5489"/>
    <w:rsid w:val="00FC70AA"/>
    <w:rsid w:val="00FD0168"/>
    <w:rsid w:val="00FD0EB7"/>
    <w:rsid w:val="00FD19FF"/>
    <w:rsid w:val="00FD2066"/>
    <w:rsid w:val="00FD20C3"/>
    <w:rsid w:val="00FD21D5"/>
    <w:rsid w:val="00FD222D"/>
    <w:rsid w:val="00FD24F3"/>
    <w:rsid w:val="00FD2B9C"/>
    <w:rsid w:val="00FD3AA8"/>
    <w:rsid w:val="00FD44B2"/>
    <w:rsid w:val="00FD4880"/>
    <w:rsid w:val="00FD4E48"/>
    <w:rsid w:val="00FD5825"/>
    <w:rsid w:val="00FD58DF"/>
    <w:rsid w:val="00FD5E6A"/>
    <w:rsid w:val="00FD7431"/>
    <w:rsid w:val="00FD7533"/>
    <w:rsid w:val="00FD75A5"/>
    <w:rsid w:val="00FD79E5"/>
    <w:rsid w:val="00FD7B38"/>
    <w:rsid w:val="00FE090C"/>
    <w:rsid w:val="00FE0B3A"/>
    <w:rsid w:val="00FE0BDE"/>
    <w:rsid w:val="00FE1B88"/>
    <w:rsid w:val="00FE26D7"/>
    <w:rsid w:val="00FE3E79"/>
    <w:rsid w:val="00FE45E2"/>
    <w:rsid w:val="00FE4B6E"/>
    <w:rsid w:val="00FE5F4D"/>
    <w:rsid w:val="00FE64F4"/>
    <w:rsid w:val="00FE6B08"/>
    <w:rsid w:val="00FE7193"/>
    <w:rsid w:val="00FE72D0"/>
    <w:rsid w:val="00FE774F"/>
    <w:rsid w:val="00FE7F13"/>
    <w:rsid w:val="00FF0C85"/>
    <w:rsid w:val="00FF1472"/>
    <w:rsid w:val="00FF1666"/>
    <w:rsid w:val="00FF1818"/>
    <w:rsid w:val="00FF1AD7"/>
    <w:rsid w:val="00FF2264"/>
    <w:rsid w:val="00FF31C1"/>
    <w:rsid w:val="00FF340A"/>
    <w:rsid w:val="00FF3767"/>
    <w:rsid w:val="00FF403B"/>
    <w:rsid w:val="00FF4859"/>
    <w:rsid w:val="00FF48AD"/>
    <w:rsid w:val="00FF4DAE"/>
    <w:rsid w:val="00FF5D26"/>
    <w:rsid w:val="00FF5E4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5:chartTrackingRefBased/>
  <w15:docId w15:val="{1855C539-5821-4267-8D2A-1D3510A0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A2C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8">
    <w:name w:val="heading 8"/>
    <w:basedOn w:val="Normal"/>
    <w:next w:val="Normal"/>
    <w:qFormat/>
    <w:rsid w:val="00B97A80"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97A80"/>
    <w:pPr>
      <w:widowControl w:val="0"/>
      <w:autoSpaceDE w:val="0"/>
      <w:autoSpaceDN w:val="0"/>
    </w:pPr>
    <w:rPr>
      <w:rFonts w:ascii="Angsana New" w:cs="Angsana New"/>
      <w:sz w:val="28"/>
      <w:szCs w:val="28"/>
    </w:rPr>
  </w:style>
  <w:style w:type="character" w:styleId="PageNumber">
    <w:name w:val="page number"/>
    <w:rsid w:val="00B97A80"/>
    <w:rPr>
      <w:rFonts w:cs="Times New Roman"/>
      <w:lang w:bidi="th-TH"/>
    </w:rPr>
  </w:style>
  <w:style w:type="paragraph" w:customStyle="1" w:styleId="a">
    <w:name w:val="??"/>
    <w:basedOn w:val="Normal"/>
    <w:rsid w:val="00B97A80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10">
    <w:name w:val="10"/>
    <w:basedOn w:val="Normal"/>
    <w:rsid w:val="00B97A80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rsid w:val="00B97A80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a0">
    <w:name w:val="???????"/>
    <w:basedOn w:val="Normal"/>
    <w:rsid w:val="00B97A80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B97A80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/>
    </w:rPr>
  </w:style>
  <w:style w:type="paragraph" w:styleId="BlockText">
    <w:name w:val="Block Text"/>
    <w:basedOn w:val="Normal"/>
    <w:rsid w:val="00B97A80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sid w:val="00B97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rsid w:val="00B97A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rsid w:val="00B97A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styleId="CommentReference">
    <w:name w:val="annotation reference"/>
    <w:rsid w:val="00203AF3"/>
    <w:rPr>
      <w:sz w:val="16"/>
      <w:szCs w:val="18"/>
    </w:rPr>
  </w:style>
  <w:style w:type="paragraph" w:styleId="CommentText">
    <w:name w:val="annotation text"/>
    <w:basedOn w:val="Normal"/>
    <w:link w:val="CommentTextChar"/>
    <w:rsid w:val="00203AF3"/>
    <w:rPr>
      <w:sz w:val="20"/>
      <w:szCs w:val="25"/>
    </w:rPr>
  </w:style>
  <w:style w:type="character" w:customStyle="1" w:styleId="CommentTextChar">
    <w:name w:val="Comment Text Char"/>
    <w:link w:val="CommentText"/>
    <w:rsid w:val="00203AF3"/>
    <w:rPr>
      <w:rFonts w:eastAsia="Times New Roman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03AF3"/>
    <w:rPr>
      <w:b/>
      <w:bCs/>
    </w:rPr>
  </w:style>
  <w:style w:type="character" w:customStyle="1" w:styleId="CommentSubjectChar">
    <w:name w:val="Comment Subject Char"/>
    <w:link w:val="CommentSubject"/>
    <w:rsid w:val="00203AF3"/>
    <w:rPr>
      <w:rFonts w:eastAsia="Times New Roman" w:cs="Cordia New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A2C58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684B-FBFD-4478-B567-9285B308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13824584.dotm</Template>
  <TotalTime>11</TotalTime>
  <Pages>25</Pages>
  <Words>6926</Words>
  <Characters>29295</Characters>
  <Application>Microsoft Office Word</Application>
  <DocSecurity>0</DocSecurity>
  <Lines>244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36149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6</cp:revision>
  <cp:lastPrinted>2018-11-08T11:15:00Z</cp:lastPrinted>
  <dcterms:created xsi:type="dcterms:W3CDTF">2018-11-08T03:17:00Z</dcterms:created>
  <dcterms:modified xsi:type="dcterms:W3CDTF">2018-11-08T11:15:00Z</dcterms:modified>
</cp:coreProperties>
</file>