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216640" w14:paraId="190AE98C" w14:textId="77777777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4E72066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2B3EA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B4CB6BB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216640" w14:paraId="5E69E31D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14:paraId="52AE6083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B9692F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1204D4F1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09267B" w:rsidRPr="00216640" w14:paraId="73EF33C8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1F3AA6E7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821BDD1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7BC2DC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216640" w14:paraId="438C3B9A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AA272E6" w14:textId="77777777" w:rsidR="0073369C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1EA31F" w14:textId="77777777" w:rsidR="0009267B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648D45" w14:textId="77777777" w:rsidR="0073369C" w:rsidRPr="00216640" w:rsidRDefault="0009267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216640" w14:paraId="354E12F0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D74AE0" w14:textId="77777777" w:rsidR="006D78F2" w:rsidRPr="00216640" w:rsidRDefault="00F83AD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605B99" w14:textId="77777777" w:rsidR="006D78F2" w:rsidRPr="00216640" w:rsidRDefault="006D78F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EA6EFE6" w14:textId="77777777" w:rsidR="006D78F2" w:rsidRPr="00216640" w:rsidRDefault="006D78F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552B" w:rsidRPr="00216640" w14:paraId="4480A32E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F394680" w14:textId="77777777"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5250A7" w14:textId="77777777"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7ECDA54" w14:textId="77777777" w:rsidR="0064552B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64B39" w:rsidRPr="00216640" w14:paraId="1874B90D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600ED50" w14:textId="77777777" w:rsidR="00764B39" w:rsidRPr="00216640" w:rsidRDefault="0064552B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9CC21F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CFF19B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216640" w14:paraId="0E8E876F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0EBF739" w14:textId="77777777" w:rsidR="00764B39" w:rsidRPr="00216640" w:rsidRDefault="00985954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7814D6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4C40207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64B39" w:rsidRPr="00216640" w14:paraId="335486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CEE6C58" w14:textId="77777777" w:rsidR="00764B39" w:rsidRPr="00216640" w:rsidRDefault="00985954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BF163B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AC499FF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3186F" w:rsidRPr="00216640" w14:paraId="5C4B6761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CC55FE3" w14:textId="77777777" w:rsidR="0003186F" w:rsidRPr="00216640" w:rsidRDefault="00985954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FC5E62" w14:textId="77777777" w:rsidR="0003186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EBDA40D" w14:textId="77777777" w:rsidR="0003186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764B39" w:rsidRPr="00216640" w14:paraId="02E4A2D8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3C9DA37" w14:textId="77777777" w:rsidR="00764B39" w:rsidRPr="00216640" w:rsidRDefault="00985954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C551FE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9E720DE" w14:textId="77777777" w:rsidR="00764B39" w:rsidRPr="00216640" w:rsidRDefault="00764B39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020390" w:rsidRPr="00216640" w14:paraId="658E6F2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47F9CD" w14:textId="77777777" w:rsidR="00020390" w:rsidRPr="00216640" w:rsidRDefault="0064552B" w:rsidP="009859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46E0AE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6264769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6329F" w:rsidRPr="00216640" w14:paraId="74D5E12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244ABCC7" w14:textId="77777777" w:rsidR="0056329F" w:rsidRPr="00216640" w:rsidRDefault="0003186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38EC11" w14:textId="77777777" w:rsidR="0056329F" w:rsidRPr="00216640" w:rsidRDefault="0056329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CC536D8" w14:textId="77777777" w:rsidR="0056329F" w:rsidRPr="00216640" w:rsidRDefault="0056329F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20390" w:rsidRPr="00216640" w14:paraId="14E27498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C2C339E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C51E1F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321706A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57052" w:rsidRPr="00216640" w14:paraId="2F831CF3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E9F95C7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41D3B9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6457A6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57052" w:rsidRPr="00216640" w14:paraId="05B7BE29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53FA5F1B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1F7DED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E2ED540" w14:textId="77777777" w:rsidR="00057052" w:rsidRPr="00216640" w:rsidRDefault="00057052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20390" w:rsidRPr="00216640" w14:paraId="54312C31" w14:textId="77777777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7506F06D" w14:textId="77777777" w:rsidR="00A06DBC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427505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5E8FF830" w14:textId="77777777" w:rsidR="00A06DBC" w:rsidRPr="00216640" w:rsidRDefault="00A06DBC" w:rsidP="001951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20390" w:rsidRPr="00216640" w14:paraId="6AC7C992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7D793D12" w14:textId="77777777" w:rsidR="00020390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28E39C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B0AC1E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020390" w:rsidRPr="00216640" w14:paraId="74DA17E8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14:paraId="0D8CDB9B" w14:textId="77777777" w:rsidR="00020390" w:rsidRPr="00216640" w:rsidRDefault="0092694A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D17CA2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52A73CF3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20390" w:rsidRPr="00216640" w14:paraId="337EBB4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DD4131E" w14:textId="77777777" w:rsidR="00020390" w:rsidRPr="00216640" w:rsidRDefault="00A06DBC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664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59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EE5F34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2C75118" w14:textId="77777777" w:rsidR="00020390" w:rsidRPr="00216640" w:rsidRDefault="00020390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541F8" w:rsidRPr="00216640" w14:paraId="0E952949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FE40138" w14:textId="77777777" w:rsidR="001541F8" w:rsidRPr="00216640" w:rsidRDefault="00985954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90F8B14" w14:textId="77777777" w:rsidR="001541F8" w:rsidRPr="00216640" w:rsidRDefault="001541F8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457278D" w14:textId="77777777" w:rsidR="001541F8" w:rsidRPr="00216640" w:rsidRDefault="001541F8" w:rsidP="001951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664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B5D9FED" w14:textId="77777777" w:rsidR="001A021D" w:rsidRPr="00216640" w:rsidRDefault="001A021D" w:rsidP="001951DD">
      <w:pPr>
        <w:rPr>
          <w:b/>
          <w:bCs/>
        </w:rPr>
      </w:pPr>
    </w:p>
    <w:p w14:paraId="21CD08BD" w14:textId="77777777" w:rsidR="0009267B" w:rsidRPr="00216640" w:rsidRDefault="0009267B" w:rsidP="001951DD">
      <w:pPr>
        <w:spacing w:line="240" w:lineRule="auto"/>
        <w:rPr>
          <w:rFonts w:ascii="Angsana New" w:hAnsi="Angsana New"/>
          <w:sz w:val="30"/>
          <w:szCs w:val="30"/>
        </w:rPr>
      </w:pPr>
      <w:r w:rsidRPr="00216640">
        <w:rPr>
          <w:b/>
          <w:bCs/>
        </w:rPr>
        <w:br w:type="page"/>
      </w:r>
      <w:r w:rsidRPr="00216640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216640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21664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16640">
        <w:rPr>
          <w:rFonts w:ascii="Angsana New" w:hAnsi="Angsana New"/>
          <w:sz w:val="30"/>
          <w:szCs w:val="30"/>
          <w:cs/>
        </w:rPr>
        <w:t>นี้</w:t>
      </w:r>
    </w:p>
    <w:p w14:paraId="51D4F2A1" w14:textId="77777777"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16CFEA0" w14:textId="77777777"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466A1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466A11">
        <w:rPr>
          <w:rFonts w:ascii="Angsana New" w:hAnsi="Angsana New"/>
          <w:sz w:val="30"/>
          <w:szCs w:val="30"/>
          <w:cs/>
        </w:rPr>
        <w:t>เมื่อวันที่</w:t>
      </w:r>
      <w:r w:rsidR="00E34AD6" w:rsidRPr="00466A11">
        <w:rPr>
          <w:rFonts w:ascii="Angsana New" w:hAnsi="Angsana New"/>
          <w:sz w:val="30"/>
          <w:szCs w:val="30"/>
        </w:rPr>
        <w:t xml:space="preserve"> 12 </w:t>
      </w:r>
      <w:r w:rsidR="00E34AD6" w:rsidRPr="00466A1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A0F5F" w:rsidRPr="00466A11">
        <w:rPr>
          <w:rFonts w:ascii="Angsana New" w:hAnsi="Angsana New"/>
          <w:sz w:val="30"/>
          <w:szCs w:val="30"/>
        </w:rPr>
        <w:t>2561</w:t>
      </w:r>
    </w:p>
    <w:p w14:paraId="7D712ECA" w14:textId="77777777"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A1D0685" w14:textId="77777777"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</w:rPr>
        <w:t>1</w:t>
      </w:r>
      <w:r w:rsidRPr="00216640">
        <w:rPr>
          <w:rFonts w:ascii="Angsana New" w:hAnsi="Angsana New"/>
          <w:b/>
          <w:bCs/>
          <w:sz w:val="30"/>
          <w:szCs w:val="30"/>
        </w:rPr>
        <w:tab/>
      </w:r>
      <w:r w:rsidRPr="00216640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690285B" w14:textId="77777777" w:rsidR="0009267B" w:rsidRPr="00216640" w:rsidRDefault="0009267B" w:rsidP="001951DD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236917A2" w14:textId="77777777" w:rsidR="0009267B" w:rsidRPr="00216640" w:rsidRDefault="00874D2C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>บริษัท วิ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นท์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คอม เทคโนโลยี จำกัด (มหาชน)</w:t>
      </w:r>
      <w:r w:rsidR="0009267B" w:rsidRPr="00216640">
        <w:rPr>
          <w:rFonts w:ascii="Angsana New" w:hAnsi="Angsana New"/>
          <w:sz w:val="30"/>
          <w:szCs w:val="30"/>
        </w:rPr>
        <w:t xml:space="preserve"> </w:t>
      </w:r>
      <w:r w:rsidR="0009267B" w:rsidRPr="00216640">
        <w:rPr>
          <w:rFonts w:ascii="Angsana New" w:hAnsi="Angsana New"/>
          <w:sz w:val="30"/>
          <w:szCs w:val="30"/>
          <w:cs/>
        </w:rPr>
        <w:t>(</w:t>
      </w:r>
      <w:r w:rsidR="0009267B" w:rsidRPr="00216640">
        <w:rPr>
          <w:rFonts w:ascii="Angsana New" w:hAnsi="Angsana New"/>
          <w:sz w:val="30"/>
          <w:szCs w:val="30"/>
        </w:rPr>
        <w:t>“</w:t>
      </w:r>
      <w:r w:rsidR="0009267B" w:rsidRPr="00216640">
        <w:rPr>
          <w:rFonts w:ascii="Angsana New" w:hAnsi="Angsana New"/>
          <w:sz w:val="30"/>
          <w:szCs w:val="30"/>
          <w:cs/>
        </w:rPr>
        <w:t>บริษัท</w:t>
      </w:r>
      <w:r w:rsidR="0009267B" w:rsidRPr="00216640">
        <w:rPr>
          <w:rFonts w:ascii="Angsana New" w:hAnsi="Angsana New"/>
          <w:sz w:val="30"/>
          <w:szCs w:val="30"/>
        </w:rPr>
        <w:t xml:space="preserve">”) </w:t>
      </w:r>
      <w:r w:rsidR="0009267B" w:rsidRPr="00216640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และมีที่อยู่จดทะเบียนตั้งอยู่</w:t>
      </w:r>
      <w:r w:rsidRPr="00216640">
        <w:rPr>
          <w:rFonts w:ascii="Angsana New" w:hAnsi="Angsana New"/>
          <w:sz w:val="30"/>
          <w:szCs w:val="30"/>
          <w:cs/>
        </w:rPr>
        <w:t>เลขที่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159/21</w:t>
      </w:r>
      <w:r w:rsidRPr="00216640">
        <w:rPr>
          <w:rFonts w:ascii="Angsana New" w:hAnsi="Angsana New"/>
          <w:sz w:val="30"/>
          <w:szCs w:val="30"/>
          <w:cs/>
        </w:rPr>
        <w:t xml:space="preserve"> อาคารเสริมมิตร ทาว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ชั้น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14</w:t>
      </w:r>
      <w:r w:rsidRPr="00216640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="00674F01" w:rsidRPr="00216640">
        <w:rPr>
          <w:rFonts w:ascii="Angsana New" w:hAnsi="Angsana New"/>
          <w:sz w:val="30"/>
          <w:szCs w:val="30"/>
          <w:cs/>
        </w:rPr>
        <w:t>แขวงคลองเตยเหนือ</w:t>
      </w:r>
      <w:r w:rsidR="00674F01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>เขตวัฒนา</w:t>
      </w:r>
      <w:r w:rsidR="003D5A59"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BC5CE6" w14:textId="77777777"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02449C21" w14:textId="77777777"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2560</w:t>
      </w:r>
    </w:p>
    <w:p w14:paraId="1D2656C9" w14:textId="77777777" w:rsidR="00F07FF7" w:rsidRPr="00216640" w:rsidRDefault="00F07FF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62DC2AB9" w14:textId="77777777" w:rsidR="0009267B" w:rsidRPr="00216640" w:rsidRDefault="00DF42A7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5F61F1" w:rsidRPr="00216640">
        <w:rPr>
          <w:rFonts w:ascii="Angsana New" w:hAnsi="Angsana New"/>
          <w:sz w:val="30"/>
          <w:szCs w:val="30"/>
          <w:cs/>
        </w:rPr>
        <w:t>ใหญ่ในระหว่างปี</w:t>
      </w:r>
      <w:r w:rsidR="0009267B" w:rsidRPr="00216640">
        <w:rPr>
          <w:rFonts w:ascii="Angsana New" w:hAnsi="Angsana New"/>
          <w:sz w:val="30"/>
          <w:szCs w:val="30"/>
          <w:cs/>
        </w:rPr>
        <w:t xml:space="preserve">ได้แก่ </w:t>
      </w:r>
      <w:r w:rsidR="00874D2C" w:rsidRPr="00216640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="00874D2C" w:rsidRPr="00216640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="00874D2C" w:rsidRPr="00216640">
        <w:rPr>
          <w:rFonts w:ascii="Angsana New" w:hAnsi="Angsana New"/>
          <w:sz w:val="30"/>
          <w:szCs w:val="30"/>
          <w:cs/>
        </w:rPr>
        <w:t xml:space="preserve"> จำกัด</w:t>
      </w:r>
      <w:r w:rsidR="00D15177" w:rsidRPr="00216640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4024B3" w:rsidRPr="00216640">
        <w:rPr>
          <w:rFonts w:ascii="Angsana New" w:hAnsi="Angsana New"/>
          <w:sz w:val="30"/>
          <w:szCs w:val="30"/>
        </w:rPr>
        <w:t>73</w:t>
      </w:r>
      <w:r w:rsidR="0009267B" w:rsidRPr="00216640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335FD38C" w14:textId="77777777" w:rsidR="0009267B" w:rsidRPr="00216640" w:rsidRDefault="0009267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7E43819D" w14:textId="77777777" w:rsidR="0009267B" w:rsidRPr="00216640" w:rsidRDefault="00D15177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</w:t>
      </w:r>
      <w:r w:rsidR="009C729E" w:rsidRPr="0021664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16640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216640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216640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216640">
        <w:rPr>
          <w:rFonts w:ascii="Angsana New" w:hAnsi="Angsana New"/>
          <w:sz w:val="30"/>
          <w:szCs w:val="30"/>
          <w:cs/>
        </w:rPr>
        <w:t xml:space="preserve"> และให้บริการเกี่ยวกับคอมพิวเตอร์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CA08A0" w:rsidRPr="00216640">
        <w:rPr>
          <w:rFonts w:ascii="Angsana New" w:hAnsi="Angsana New"/>
          <w:sz w:val="30"/>
          <w:szCs w:val="30"/>
        </w:rPr>
        <w:t xml:space="preserve">30 </w:t>
      </w:r>
      <w:r w:rsidR="0092717B">
        <w:rPr>
          <w:rFonts w:ascii="Angsana New" w:hAnsi="Angsana New" w:hint="cs"/>
          <w:sz w:val="30"/>
          <w:szCs w:val="30"/>
          <w:cs/>
        </w:rPr>
        <w:t>กันยายน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5F61F1" w:rsidRPr="00216640">
        <w:rPr>
          <w:rFonts w:ascii="Angsana New" w:hAnsi="Angsana New"/>
          <w:sz w:val="30"/>
          <w:szCs w:val="30"/>
        </w:rPr>
        <w:t>256</w:t>
      </w:r>
      <w:r w:rsidR="005F61F1" w:rsidRPr="00216640">
        <w:rPr>
          <w:rFonts w:ascii="Angsana New" w:hAnsi="Angsana New" w:hint="cs"/>
          <w:sz w:val="30"/>
          <w:szCs w:val="30"/>
          <w:cs/>
        </w:rPr>
        <w:t>1</w:t>
      </w:r>
      <w:r w:rsidR="009C729E" w:rsidRPr="00216640">
        <w:rPr>
          <w:rFonts w:ascii="Angsana New" w:hAnsi="Angsana New"/>
          <w:sz w:val="30"/>
          <w:szCs w:val="30"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>และ</w:t>
      </w:r>
      <w:r w:rsidR="00674F01" w:rsidRPr="00216640">
        <w:rPr>
          <w:rFonts w:ascii="Angsana New" w:hAnsi="Angsana New" w:hint="cs"/>
          <w:sz w:val="30"/>
          <w:szCs w:val="30"/>
          <w:cs/>
        </w:rPr>
        <w:t>วันที่</w:t>
      </w:r>
      <w:r w:rsidR="00674F01" w:rsidRPr="00216640">
        <w:rPr>
          <w:rFonts w:ascii="Angsana New" w:hAnsi="Angsana New"/>
          <w:sz w:val="30"/>
          <w:szCs w:val="30"/>
        </w:rPr>
        <w:t xml:space="preserve"> </w:t>
      </w:r>
      <w:r w:rsidR="004A1B4E" w:rsidRPr="00216640">
        <w:rPr>
          <w:rFonts w:ascii="Angsana New" w:hAnsi="Angsana New"/>
          <w:sz w:val="30"/>
          <w:szCs w:val="30"/>
        </w:rPr>
        <w:t xml:space="preserve">31 </w:t>
      </w:r>
      <w:r w:rsidR="004A1B4E" w:rsidRPr="00216640">
        <w:rPr>
          <w:rFonts w:ascii="Angsana New" w:hAnsi="Angsana New" w:hint="cs"/>
          <w:sz w:val="30"/>
          <w:szCs w:val="30"/>
          <w:cs/>
        </w:rPr>
        <w:t>ธันวาคม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="006923FD" w:rsidRPr="00216640">
        <w:rPr>
          <w:rFonts w:ascii="Angsana New" w:hAnsi="Angsana New"/>
          <w:sz w:val="30"/>
          <w:szCs w:val="30"/>
        </w:rPr>
        <w:t xml:space="preserve"> </w:t>
      </w:r>
      <w:r w:rsidR="009C729E" w:rsidRPr="00216640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A60D0D" w:rsidRPr="00466A11">
        <w:rPr>
          <w:rFonts w:ascii="Angsana New" w:hAnsi="Angsana New"/>
          <w:sz w:val="30"/>
          <w:szCs w:val="30"/>
        </w:rPr>
        <w:t xml:space="preserve">3 </w:t>
      </w:r>
      <w:r w:rsidR="00A60D0D" w:rsidRPr="00466A11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5954" w:rsidRPr="00466A11">
        <w:rPr>
          <w:rFonts w:ascii="Angsana New" w:hAnsi="Angsana New"/>
          <w:sz w:val="30"/>
          <w:szCs w:val="30"/>
        </w:rPr>
        <w:t>7</w:t>
      </w:r>
    </w:p>
    <w:p w14:paraId="7ED0697B" w14:textId="77777777" w:rsidR="009C729E" w:rsidRPr="00216640" w:rsidRDefault="009C72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6B80DB" w14:textId="77777777" w:rsidR="0009267B" w:rsidRPr="00216640" w:rsidRDefault="005756D0" w:rsidP="001951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216640">
        <w:rPr>
          <w:rFonts w:ascii="Angsana New" w:hAnsi="Angsana New"/>
          <w:sz w:val="30"/>
          <w:szCs w:val="30"/>
          <w:cs/>
        </w:rPr>
        <w:t>เกณฑ์</w:t>
      </w:r>
      <w:r w:rsidR="00C714EB" w:rsidRPr="00216640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216640">
        <w:rPr>
          <w:rFonts w:ascii="Angsana New" w:hAnsi="Angsana New"/>
          <w:sz w:val="30"/>
          <w:szCs w:val="30"/>
          <w:cs/>
        </w:rPr>
        <w:t>งบการเงิน</w:t>
      </w:r>
      <w:r w:rsidR="00C714EB" w:rsidRPr="00216640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</w:p>
    <w:p w14:paraId="633B1E0F" w14:textId="77777777" w:rsidR="0098009E" w:rsidRPr="00216640" w:rsidRDefault="0098009E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6DFD10BE" w14:textId="77777777" w:rsidR="00C714EB" w:rsidRPr="00216640" w:rsidRDefault="00C714EB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0784D6D" w14:textId="77777777" w:rsidR="00C714EB" w:rsidRPr="00216640" w:rsidRDefault="00C714E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23F0093" w14:textId="6B5BC294" w:rsidR="00C714EB" w:rsidRPr="00216640" w:rsidRDefault="00C714EB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 xml:space="preserve">34 </w:t>
      </w:r>
      <w:r w:rsidRPr="00216640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sz w:val="30"/>
          <w:szCs w:val="30"/>
        </w:rPr>
        <w:t>25</w:t>
      </w:r>
      <w:r w:rsidR="00BD6154" w:rsidRPr="00216640">
        <w:rPr>
          <w:rFonts w:ascii="Angsana New" w:hAnsi="Angsana New"/>
          <w:sz w:val="30"/>
          <w:szCs w:val="30"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) </w:t>
      </w:r>
      <w:r w:rsidRPr="00216640">
        <w:rPr>
          <w:rFonts w:ascii="Angsana New" w:hAnsi="Angsana New"/>
          <w:sz w:val="30"/>
          <w:szCs w:val="30"/>
          <w:cs/>
        </w:rPr>
        <w:t>เรื่อง</w:t>
      </w:r>
      <w:r w:rsidR="007254EB">
        <w:rPr>
          <w:rFonts w:ascii="Angsana New" w:hAnsi="Angsana New"/>
          <w:sz w:val="30"/>
          <w:szCs w:val="30"/>
        </w:rPr>
        <w:br/>
      </w:r>
      <w:r w:rsidR="008439C8" w:rsidRPr="007254EB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254E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783848" w:rsidRPr="00216640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783848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674F01" w:rsidRPr="0021664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605E72A" w14:textId="77777777" w:rsidR="005F61F1" w:rsidRPr="007254EB" w:rsidRDefault="005F61F1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81EEFB" w14:textId="77777777" w:rsidR="00CB33AF" w:rsidRPr="00216640" w:rsidRDefault="00C714EB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5F61F1" w:rsidRPr="00216640">
        <w:rPr>
          <w:rFonts w:ascii="Angsana New" w:hAnsi="Angsana New"/>
          <w:sz w:val="30"/>
          <w:szCs w:val="30"/>
          <w:cs/>
        </w:rPr>
        <w:t>บปีสิ้นสุดวันที่ 31 ธันวาคม 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          </w:t>
      </w:r>
      <w:r w:rsidRPr="00216640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</w:p>
    <w:p w14:paraId="32B9D9EB" w14:textId="77777777" w:rsidR="005F61F1" w:rsidRPr="00216640" w:rsidRDefault="005F61F1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1EE9D1D5" w14:textId="77777777"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br w:type="page"/>
      </w:r>
    </w:p>
    <w:p w14:paraId="0B239A78" w14:textId="7E0D4D0C" w:rsidR="00044F70" w:rsidRPr="00216640" w:rsidRDefault="00044F70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0B56C5" w:rsidRPr="00216640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0B56C5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61F1"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 w:hint="cs"/>
          <w:sz w:val="30"/>
          <w:szCs w:val="30"/>
          <w:cs/>
        </w:rPr>
        <w:t>60</w:t>
      </w:r>
      <w:r w:rsidR="0067394C" w:rsidRPr="00216640">
        <w:rPr>
          <w:rFonts w:ascii="Angsana New" w:hAnsi="Angsana New"/>
          <w:sz w:val="30"/>
          <w:szCs w:val="30"/>
          <w:cs/>
        </w:rPr>
        <w:t xml:space="preserve"> ยกเว้น</w:t>
      </w:r>
      <w:r w:rsidRPr="00216640">
        <w:rPr>
          <w:rFonts w:ascii="Angsana New" w:hAnsi="Angsana New"/>
          <w:sz w:val="30"/>
          <w:szCs w:val="30"/>
          <w:cs/>
        </w:rPr>
        <w:t>กรณีที่</w:t>
      </w:r>
      <w:r w:rsidR="00B20247" w:rsidRPr="00216640">
        <w:rPr>
          <w:rFonts w:ascii="Angsana New" w:hAnsi="Angsana New"/>
          <w:sz w:val="30"/>
          <w:szCs w:val="30"/>
          <w:cs/>
        </w:rPr>
        <w:t>กลุ่มบริษัท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216640">
        <w:rPr>
          <w:rFonts w:ascii="Angsana New" w:hAnsi="Angsana New"/>
          <w:sz w:val="30"/>
          <w:szCs w:val="30"/>
        </w:rPr>
        <w:t xml:space="preserve">1 </w:t>
      </w:r>
      <w:r w:rsidRPr="00216640">
        <w:rPr>
          <w:rFonts w:ascii="Angsana New" w:hAnsi="Angsana New"/>
          <w:sz w:val="30"/>
          <w:szCs w:val="30"/>
          <w:cs/>
        </w:rPr>
        <w:t xml:space="preserve">มกราคม </w:t>
      </w:r>
      <w:r w:rsidRPr="00216640">
        <w:rPr>
          <w:rFonts w:ascii="Angsana New" w:hAnsi="Angsana New"/>
          <w:sz w:val="30"/>
          <w:szCs w:val="30"/>
        </w:rPr>
        <w:t>25</w:t>
      </w:r>
      <w:r w:rsidR="005F61F1" w:rsidRPr="00216640">
        <w:rPr>
          <w:rFonts w:ascii="Angsana New" w:hAnsi="Angsana New"/>
          <w:sz w:val="30"/>
          <w:szCs w:val="30"/>
        </w:rPr>
        <w:t>6</w:t>
      </w:r>
      <w:r w:rsidR="005F61F1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</w:t>
      </w:r>
      <w:r w:rsidR="00FD68D9" w:rsidRPr="00216640">
        <w:rPr>
          <w:rFonts w:ascii="Angsana New" w:hAnsi="Angsana New"/>
          <w:sz w:val="30"/>
          <w:szCs w:val="30"/>
          <w:cs/>
        </w:rPr>
        <w:t>ปรับปรุงใหม่</w:t>
      </w:r>
      <w:r w:rsidRPr="00216640">
        <w:rPr>
          <w:rFonts w:ascii="Angsana New" w:hAnsi="Angsana New"/>
          <w:sz w:val="30"/>
          <w:szCs w:val="30"/>
          <w:cs/>
        </w:rPr>
        <w:t>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  <w:r w:rsidR="00A06EB3" w:rsidRPr="00216640">
        <w:rPr>
          <w:rFonts w:ascii="Angsana New" w:hAnsi="Angsana New"/>
          <w:sz w:val="30"/>
          <w:szCs w:val="30"/>
        </w:rPr>
        <w:t xml:space="preserve"> </w:t>
      </w:r>
    </w:p>
    <w:p w14:paraId="6FE9A902" w14:textId="77777777"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05B380" w14:textId="5F51C09D" w:rsidR="00454E16" w:rsidRPr="00216640" w:rsidRDefault="00454E1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นอกเหนือจาก</w:t>
      </w:r>
      <w:r w:rsidRPr="0021664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Pr="00216640">
        <w:rPr>
          <w:rFonts w:ascii="Angsana New" w:hAnsi="Angsana New"/>
          <w:sz w:val="30"/>
          <w:szCs w:val="30"/>
          <w:cs/>
        </w:rPr>
        <w:t>ข้างต้น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804C0F" w:rsidRPr="007E039F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="00020390" w:rsidRPr="007E039F">
        <w:rPr>
          <w:rFonts w:ascii="Angsana New" w:hAnsi="Angsana New" w:hint="cs"/>
          <w:sz w:val="30"/>
          <w:szCs w:val="30"/>
          <w:cs/>
        </w:rPr>
        <w:t>มาตรฐาน</w:t>
      </w:r>
      <w:r w:rsidR="00804C0F" w:rsidRPr="007E039F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EE0E84" w:rsidRPr="007E039F">
        <w:rPr>
          <w:rFonts w:ascii="Angsana New" w:hAnsi="Angsana New" w:hint="cs"/>
          <w:sz w:val="30"/>
          <w:szCs w:val="30"/>
          <w:cs/>
        </w:rPr>
        <w:t>ที่เกี่ยวกับการดำเนินงานของกลุ่มบริษัท มาตรฐานการรายงานทางการเงินดังกล่าว กำหนดให้ถือปฏิบัติกับงบการเงิน</w:t>
      </w:r>
      <w:r w:rsidR="00804C0F" w:rsidRPr="007E039F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="00804C0F" w:rsidRPr="007E039F">
        <w:rPr>
          <w:rFonts w:ascii="Angsana New" w:hAnsi="Angsana New"/>
          <w:sz w:val="30"/>
          <w:szCs w:val="30"/>
        </w:rPr>
        <w:t xml:space="preserve"> 1</w:t>
      </w:r>
      <w:r w:rsidR="00804C0F" w:rsidRPr="007E039F">
        <w:rPr>
          <w:rFonts w:ascii="Angsana New" w:hAnsi="Angsana New"/>
          <w:sz w:val="30"/>
          <w:szCs w:val="30"/>
          <w:cs/>
        </w:rPr>
        <w:t xml:space="preserve"> มกราคม </w:t>
      </w:r>
      <w:r w:rsidR="00EE0E84" w:rsidRPr="007E039F">
        <w:rPr>
          <w:rFonts w:ascii="Angsana New" w:hAnsi="Angsana New" w:hint="cs"/>
          <w:sz w:val="30"/>
          <w:szCs w:val="30"/>
          <w:cs/>
        </w:rPr>
        <w:t xml:space="preserve">ในปีดังต่อไปนี้ </w:t>
      </w:r>
      <w:r w:rsidR="00804C0F" w:rsidRPr="007E039F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="00804C0F" w:rsidRPr="007E039F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="00804C0F" w:rsidRPr="007E039F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14:paraId="5FC4266A" w14:textId="77777777" w:rsidR="00804C0F" w:rsidRDefault="00804C0F" w:rsidP="00CD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960"/>
        <w:gridCol w:w="4050"/>
        <w:gridCol w:w="1260"/>
      </w:tblGrid>
      <w:tr w:rsidR="00CD0F1E" w:rsidRPr="00BC44D7" w14:paraId="2EB29D53" w14:textId="77777777" w:rsidTr="00EE0E84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063E27B6" w14:textId="77777777" w:rsidR="00CD0F1E" w:rsidRPr="003C7D90" w:rsidRDefault="00CD0F1E" w:rsidP="00CD0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C7D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19861FBA" w14:textId="77777777" w:rsidR="00CD0F1E" w:rsidRPr="003C7D90" w:rsidRDefault="00CD0F1E" w:rsidP="00CD0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C7D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shd w:val="clear" w:color="auto" w:fill="auto"/>
          </w:tcPr>
          <w:p w14:paraId="497BD54C" w14:textId="77777777" w:rsidR="00CD0F1E" w:rsidRPr="003C7D90" w:rsidRDefault="00CD0F1E" w:rsidP="00CD0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C7D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71DD1" w:rsidRPr="00BC44D7" w14:paraId="62AA68F9" w14:textId="77777777" w:rsidTr="00EE0E84">
        <w:tc>
          <w:tcPr>
            <w:tcW w:w="3960" w:type="dxa"/>
            <w:shd w:val="clear" w:color="auto" w:fill="auto"/>
          </w:tcPr>
          <w:p w14:paraId="37C13822" w14:textId="4793693D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C7D9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7D90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50" w:type="dxa"/>
            <w:shd w:val="clear" w:color="auto" w:fill="auto"/>
          </w:tcPr>
          <w:p w14:paraId="0A933118" w14:textId="7D391BA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D90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4BCF16CC" w14:textId="12E6D559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771DD1" w:rsidRPr="00BC44D7" w14:paraId="0A5B510E" w14:textId="77777777" w:rsidTr="00EE0E84">
        <w:tc>
          <w:tcPr>
            <w:tcW w:w="3960" w:type="dxa"/>
            <w:shd w:val="clear" w:color="auto" w:fill="auto"/>
          </w:tcPr>
          <w:p w14:paraId="154A5564" w14:textId="3A44A652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7D90">
              <w:rPr>
                <w:rFonts w:ascii="Angsana New" w:eastAsia="Calibri" w:hAnsi="Angsana New"/>
                <w:sz w:val="30"/>
                <w:szCs w:val="30"/>
              </w:rPr>
              <w:t>7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3C7D90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shd w:val="clear" w:color="auto" w:fill="auto"/>
          </w:tcPr>
          <w:p w14:paraId="5FBAA7CE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6C478CF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71DD1" w:rsidRPr="00BC44D7" w14:paraId="17A0BB86" w14:textId="77777777" w:rsidTr="00EE0E84">
        <w:tc>
          <w:tcPr>
            <w:tcW w:w="3960" w:type="dxa"/>
            <w:shd w:val="clear" w:color="auto" w:fill="auto"/>
          </w:tcPr>
          <w:p w14:paraId="6C412DDF" w14:textId="76AD69AF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9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shd w:val="clear" w:color="auto" w:fill="auto"/>
          </w:tcPr>
          <w:p w14:paraId="1B89AF29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C118825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71DD1" w:rsidRPr="00BC44D7" w14:paraId="06008108" w14:textId="77777777" w:rsidTr="00EE0E84">
        <w:tc>
          <w:tcPr>
            <w:tcW w:w="3960" w:type="dxa"/>
            <w:shd w:val="clear" w:color="auto" w:fill="auto"/>
          </w:tcPr>
          <w:p w14:paraId="1C3EEFFD" w14:textId="75BC4CDE" w:rsidR="00771DD1" w:rsidRPr="00234E29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32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shd w:val="clear" w:color="auto" w:fill="auto"/>
          </w:tcPr>
          <w:p w14:paraId="35896F6A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483F951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71DD1" w:rsidRPr="00BC44D7" w14:paraId="18F0AFE9" w14:textId="77777777" w:rsidTr="00EE0E84">
        <w:tc>
          <w:tcPr>
            <w:tcW w:w="3960" w:type="dxa"/>
            <w:shd w:val="clear" w:color="auto" w:fill="auto"/>
          </w:tcPr>
          <w:p w14:paraId="2E01D43E" w14:textId="77777777" w:rsidR="00771DD1" w:rsidRPr="00234E29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  <w:p w14:paraId="5C62B2E5" w14:textId="53DDC8DF" w:rsidR="00771DD1" w:rsidRPr="00234E29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16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shd w:val="clear" w:color="auto" w:fill="auto"/>
          </w:tcPr>
          <w:p w14:paraId="219FF1BA" w14:textId="77777777" w:rsidR="00771DD1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</w:rPr>
            </w:pP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</w:t>
            </w:r>
          </w:p>
          <w:p w14:paraId="5175F4B9" w14:textId="71D0844C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53A4EE0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771DD1" w:rsidRPr="00BC44D7" w14:paraId="49DCD75D" w14:textId="77777777" w:rsidTr="00EE0E84">
        <w:tc>
          <w:tcPr>
            <w:tcW w:w="3960" w:type="dxa"/>
            <w:shd w:val="clear" w:color="auto" w:fill="auto"/>
          </w:tcPr>
          <w:p w14:paraId="5BD0FEBD" w14:textId="77777777" w:rsidR="00771DD1" w:rsidRPr="00234E29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  <w:p w14:paraId="64992A86" w14:textId="7E700653" w:rsidR="00771DD1" w:rsidRPr="00234E29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  <w:r w:rsidRPr="00234E2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19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34E29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shd w:val="clear" w:color="auto" w:fill="auto"/>
          </w:tcPr>
          <w:p w14:paraId="63014F50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D9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  <w:shd w:val="clear" w:color="auto" w:fill="auto"/>
          </w:tcPr>
          <w:p w14:paraId="444C9AD6" w14:textId="77777777" w:rsidR="00771DD1" w:rsidRPr="003C7D90" w:rsidRDefault="00771DD1" w:rsidP="0077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C7D9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383ED989" w14:textId="77777777" w:rsidR="00CD0F1E" w:rsidRPr="00CD0F1E" w:rsidRDefault="00CD0F1E" w:rsidP="00CD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2C32F0" w14:textId="77777777" w:rsidR="00CD0F1E" w:rsidRDefault="00CD0F1E" w:rsidP="00CD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44D7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44D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BBB948A" w14:textId="77777777" w:rsidR="00CD0F1E" w:rsidRDefault="00CD0F1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85CDDDD" w14:textId="77777777" w:rsidR="00CD0F1E" w:rsidRDefault="00CD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6467BB85" w14:textId="0A9A312A" w:rsidR="00CD0F1E" w:rsidRDefault="00CD0F1E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C44D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C44D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BC44D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AB7DECC" w14:textId="77777777" w:rsidR="00CD0F1E" w:rsidRPr="00CD0F1E" w:rsidRDefault="00CD0F1E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02A686" w14:textId="77777777" w:rsidR="00804C0F" w:rsidRPr="00216640" w:rsidRDefault="00804C0F" w:rsidP="007254E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15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17BB1961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/>
          <w:color w:val="000000"/>
          <w:sz w:val="30"/>
          <w:szCs w:val="30"/>
          <w:cs/>
        </w:rPr>
        <w:t>)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1664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1664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7FC968A4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2560)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CC05A94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31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9F71E2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21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A5FDB79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2560)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3A73869A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15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>2560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1664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CFF8D05" w14:textId="77777777" w:rsidR="00804C0F" w:rsidRPr="00216640" w:rsidRDefault="00804C0F" w:rsidP="001951D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16640">
        <w:rPr>
          <w:rFonts w:ascii="Angsana New" w:hAnsi="Angsana New"/>
          <w:color w:val="000000"/>
          <w:sz w:val="30"/>
          <w:szCs w:val="30"/>
        </w:rPr>
        <w:t>18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16640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16640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16640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72D1F92A" w14:textId="77777777" w:rsidR="00804C0F" w:rsidRDefault="00804C0F" w:rsidP="001951DD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14:paraId="40435654" w14:textId="01A8ED8E" w:rsidR="00CD0F1E" w:rsidRPr="00BC44D7" w:rsidRDefault="00CD0F1E" w:rsidP="00CD0F1E">
      <w:pPr>
        <w:pStyle w:val="ListParagraph"/>
        <w:tabs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C44D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2539D6B" w14:textId="77777777" w:rsidR="00CD0F1E" w:rsidRPr="00690AE0" w:rsidRDefault="00CD0F1E" w:rsidP="00CD0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  <w:highlight w:val="cyan"/>
        </w:rPr>
      </w:pPr>
    </w:p>
    <w:p w14:paraId="0CCB07F6" w14:textId="70477D6D" w:rsidR="00CD0F1E" w:rsidRDefault="00CD0F1E" w:rsidP="00CD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C44D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4A51E5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BC44D7">
        <w:rPr>
          <w:rFonts w:ascii="Angsana New" w:hAnsi="Angsana New" w:hint="cs"/>
          <w:sz w:val="30"/>
          <w:szCs w:val="30"/>
          <w:cs/>
        </w:rPr>
        <w:t>เหล่านี้ให้ข้อกำหนดเกี่ยวกับนิยามสินทรัพย์ทางการเงินและหนี้สิน</w:t>
      </w:r>
      <w:r w:rsidR="004A51E5">
        <w:rPr>
          <w:rFonts w:ascii="Angsana New" w:hAnsi="Angsana New" w:hint="cs"/>
          <w:sz w:val="30"/>
          <w:szCs w:val="30"/>
          <w:cs/>
        </w:rPr>
        <w:t>ทาง</w:t>
      </w:r>
      <w:r w:rsidRPr="00BC44D7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054EEF6A" w14:textId="77777777" w:rsidR="00CD0F1E" w:rsidRPr="00216640" w:rsidRDefault="00CD0F1E" w:rsidP="001951DD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14:paraId="7C50C64D" w14:textId="65307C1E" w:rsidR="00804C0F" w:rsidRPr="00216640" w:rsidRDefault="00804C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216640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216640">
        <w:rPr>
          <w:rFonts w:ascii="Angsana New" w:hAnsi="Angsana New"/>
          <w:sz w:val="30"/>
          <w:szCs w:val="30"/>
        </w:rPr>
        <w:t>15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CD0F1E">
        <w:rPr>
          <w:rFonts w:ascii="Angsana New" w:hAnsi="Angsana New" w:hint="cs"/>
          <w:sz w:val="30"/>
          <w:szCs w:val="30"/>
          <w:cs/>
        </w:rPr>
        <w:t>และ</w:t>
      </w:r>
      <w:r w:rsidR="004A51E5">
        <w:rPr>
          <w:rFonts w:ascii="Angsana New" w:hAnsi="Angsana New" w:hint="cs"/>
          <w:sz w:val="30"/>
          <w:szCs w:val="30"/>
          <w:cs/>
        </w:rPr>
        <w:t>กลุ่มเครื่องมือ</w:t>
      </w:r>
      <w:r w:rsidR="00CD0F1E" w:rsidRPr="00BC44D7">
        <w:rPr>
          <w:rFonts w:ascii="Angsana New" w:hAnsi="Angsana New" w:hint="cs"/>
          <w:color w:val="000000"/>
          <w:sz w:val="30"/>
          <w:szCs w:val="30"/>
          <w:cs/>
        </w:rPr>
        <w:t>ทางการเงิน</w:t>
      </w:r>
      <w:r w:rsidR="00CD0F1E" w:rsidRPr="00BC44D7">
        <w:rPr>
          <w:rFonts w:ascii="Angsana New" w:hAnsi="Angsana New"/>
          <w:sz w:val="30"/>
          <w:szCs w:val="30"/>
          <w:cs/>
        </w:rPr>
        <w:t>เ</w:t>
      </w:r>
      <w:r w:rsidR="00CD0F1E">
        <w:rPr>
          <w:rFonts w:ascii="Angsana New" w:hAnsi="Angsana New"/>
          <w:sz w:val="30"/>
          <w:szCs w:val="30"/>
          <w:cs/>
        </w:rPr>
        <w:t>ป็นครั้งแรกต่</w:t>
      </w:r>
      <w:r w:rsidR="00CD0F1E">
        <w:rPr>
          <w:rFonts w:ascii="Angsana New" w:hAnsi="Angsana New" w:hint="cs"/>
          <w:sz w:val="30"/>
          <w:szCs w:val="30"/>
          <w:cs/>
        </w:rPr>
        <w:t>องบการเงินรวมและงบการเงินเฉพาะกิจการ</w:t>
      </w:r>
    </w:p>
    <w:p w14:paraId="41D47687" w14:textId="77777777" w:rsidR="00EC1B21" w:rsidRPr="00216640" w:rsidRDefault="00EC1B21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ED3EAF1" w14:textId="77777777" w:rsidR="00044F70" w:rsidRPr="00216640" w:rsidRDefault="00044F70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216640">
        <w:rPr>
          <w:rFonts w:ascii="Angsana New" w:hAnsi="Angsana New"/>
          <w:b/>
          <w:bCs/>
          <w:sz w:val="30"/>
          <w:szCs w:val="30"/>
          <w:cs/>
        </w:rPr>
        <w:tab/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2E8E77B" w14:textId="77777777"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0541E8" w14:textId="7E3E3CAC" w:rsidR="00044F70" w:rsidRPr="00216640" w:rsidRDefault="00044F70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FD68D9" w:rsidRPr="00216640">
        <w:rPr>
          <w:rFonts w:ascii="Angsana New" w:hAnsi="Angsana New"/>
          <w:sz w:val="30"/>
          <w:szCs w:val="30"/>
          <w:cs/>
        </w:rPr>
        <w:t>บริษัท</w:t>
      </w:r>
    </w:p>
    <w:p w14:paraId="20BE5499" w14:textId="77777777"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40C03A0A" w14:textId="77777777"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97F5DE9" w14:textId="77777777" w:rsidR="00044F70" w:rsidRPr="00216640" w:rsidRDefault="00044F70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16428A0A" w14:textId="77777777"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B665AC" w14:textId="77777777" w:rsidR="00044F70" w:rsidRPr="00216640" w:rsidRDefault="00D413D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ใน</w:t>
      </w:r>
      <w:r w:rsidR="00044F70" w:rsidRPr="00216640">
        <w:rPr>
          <w:rFonts w:ascii="Angsana New" w:hAnsi="Angsana New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A1375B" w:rsidRPr="00216640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="00044F70" w:rsidRPr="00216640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346081" w:rsidRPr="0021664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044F70" w:rsidRPr="00216640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1D672844" w14:textId="77777777" w:rsidR="00044F70" w:rsidRPr="00216640" w:rsidRDefault="00044F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8075B3" w14:textId="77777777" w:rsidR="00044F70" w:rsidRPr="00216640" w:rsidRDefault="00044F70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46081" w:rsidRPr="00216640">
        <w:rPr>
          <w:rFonts w:ascii="Angsana New" w:hAnsi="Angsana New"/>
          <w:sz w:val="30"/>
          <w:szCs w:val="30"/>
          <w:cs/>
        </w:rPr>
        <w:t>วิจารณญาณ</w:t>
      </w:r>
      <w:r w:rsidRPr="00216640">
        <w:rPr>
          <w:rFonts w:ascii="Angsana New" w:hAnsi="Angsana New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15D67" w:rsidRPr="00216640">
        <w:rPr>
          <w:rFonts w:ascii="Angsana New" w:hAnsi="Angsana New"/>
          <w:sz w:val="30"/>
          <w:szCs w:val="30"/>
        </w:rPr>
        <w:t>25</w:t>
      </w:r>
      <w:r w:rsidR="00B15D67" w:rsidRPr="00216640">
        <w:rPr>
          <w:rFonts w:ascii="Angsana New" w:hAnsi="Angsana New" w:hint="cs"/>
          <w:sz w:val="30"/>
          <w:szCs w:val="30"/>
          <w:cs/>
        </w:rPr>
        <w:t>60</w:t>
      </w:r>
    </w:p>
    <w:p w14:paraId="703001F5" w14:textId="77777777"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7CC7FB1A" w14:textId="77777777" w:rsidR="005F61F1" w:rsidRPr="00216640" w:rsidRDefault="00482A6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1EF91241" w14:textId="77777777" w:rsidR="005F61F1" w:rsidRPr="00216640" w:rsidRDefault="005F61F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43DFA30" w14:textId="77777777" w:rsidR="00482A65" w:rsidRPr="007254EB" w:rsidRDefault="00482A65" w:rsidP="0072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กลุ่มบริษัท</w:t>
      </w:r>
      <w:r w:rsidRPr="00216640">
        <w:rPr>
          <w:rFonts w:ascii="Angsana New" w:hAnsi="Angsana New" w:hint="cs"/>
          <w:sz w:val="30"/>
          <w:szCs w:val="30"/>
          <w:cs/>
        </w:rPr>
        <w:t>กำหนด</w:t>
      </w:r>
      <w:r w:rsidRPr="00216640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7254EB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216640">
        <w:rPr>
          <w:rFonts w:ascii="Angsana New" w:hAnsi="Angsana New" w:hint="cs"/>
          <w:sz w:val="30"/>
          <w:szCs w:val="30"/>
          <w:cs/>
        </w:rPr>
        <w:t>ถึง</w:t>
      </w:r>
      <w:r w:rsidRPr="00216640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16640">
        <w:rPr>
          <w:rFonts w:ascii="Angsana New" w:hAnsi="Angsana New" w:hint="cs"/>
          <w:sz w:val="30"/>
          <w:szCs w:val="30"/>
          <w:cs/>
        </w:rPr>
        <w:t>มีนัย</w:t>
      </w:r>
      <w:r w:rsidRPr="00216640">
        <w:rPr>
          <w:rFonts w:ascii="Angsana New" w:hAnsi="Angsana New"/>
          <w:sz w:val="30"/>
          <w:szCs w:val="30"/>
          <w:cs/>
        </w:rPr>
        <w:t>สำคัญ รวมถึง</w:t>
      </w:r>
      <w:r w:rsidRPr="00216640">
        <w:rPr>
          <w:rFonts w:ascii="Angsana New" w:hAnsi="Angsana New" w:hint="cs"/>
          <w:sz w:val="30"/>
          <w:szCs w:val="30"/>
          <w:cs/>
        </w:rPr>
        <w:t>การวัด</w:t>
      </w:r>
      <w:r w:rsidRPr="00216640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216640">
        <w:rPr>
          <w:rFonts w:ascii="Angsana New" w:hAnsi="Angsana New"/>
          <w:sz w:val="30"/>
          <w:szCs w:val="30"/>
        </w:rPr>
        <w:t xml:space="preserve">3 </w:t>
      </w:r>
      <w:r w:rsidRPr="00216640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254E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B3F494" w14:textId="77777777"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sz w:val="24"/>
          <w:szCs w:val="24"/>
          <w:lang w:val="en-GB"/>
        </w:rPr>
      </w:pPr>
    </w:p>
    <w:p w14:paraId="5ABAB63E" w14:textId="77777777" w:rsidR="00482A65" w:rsidRPr="00216640" w:rsidRDefault="00482A6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216640">
        <w:rPr>
          <w:rFonts w:ascii="Angsana New" w:hAnsi="Angsana New" w:hint="cs"/>
          <w:sz w:val="30"/>
          <w:szCs w:val="30"/>
          <w:cs/>
        </w:rPr>
        <w:t>มีการ</w:t>
      </w:r>
      <w:r w:rsidRPr="00216640">
        <w:rPr>
          <w:rFonts w:ascii="Angsana New" w:hAnsi="Angsana New"/>
          <w:sz w:val="30"/>
          <w:szCs w:val="30"/>
          <w:cs/>
        </w:rPr>
        <w:t>ทบทวนข้อมูลที่</w:t>
      </w:r>
      <w:r w:rsidRPr="00216640">
        <w:rPr>
          <w:rFonts w:ascii="Angsana New" w:hAnsi="Angsana New" w:hint="cs"/>
          <w:sz w:val="30"/>
          <w:szCs w:val="30"/>
          <w:cs/>
        </w:rPr>
        <w:t>ไม่สามารถ</w:t>
      </w:r>
      <w:r w:rsidR="00FD68D9" w:rsidRPr="00216640">
        <w:rPr>
          <w:rFonts w:ascii="Angsana New" w:hAnsi="Angsana New"/>
          <w:sz w:val="30"/>
          <w:szCs w:val="30"/>
          <w:cs/>
        </w:rPr>
        <w:t xml:space="preserve">สังเกตได้ </w:t>
      </w:r>
      <w:r w:rsidRPr="00216640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216640">
        <w:rPr>
          <w:rFonts w:ascii="Angsana New" w:hAnsi="Angsana New" w:hint="cs"/>
          <w:sz w:val="30"/>
          <w:szCs w:val="30"/>
          <w:cs/>
        </w:rPr>
        <w:t>มีนัย</w:t>
      </w:r>
      <w:r w:rsidR="00FD68D9" w:rsidRPr="00216640">
        <w:rPr>
          <w:rFonts w:ascii="Angsana New" w:hAnsi="Angsana New"/>
          <w:sz w:val="30"/>
          <w:szCs w:val="30"/>
          <w:cs/>
        </w:rPr>
        <w:t>สำคัญอย่า</w:t>
      </w:r>
      <w:r w:rsidR="00FD68D9" w:rsidRPr="00216640">
        <w:rPr>
          <w:rFonts w:ascii="Angsana New" w:hAnsi="Angsana New" w:hint="cs"/>
          <w:sz w:val="30"/>
          <w:szCs w:val="30"/>
          <w:cs/>
        </w:rPr>
        <w:t>ง</w:t>
      </w:r>
      <w:r w:rsidRPr="00216640">
        <w:rPr>
          <w:rFonts w:ascii="Angsana New" w:hAnsi="Angsana New"/>
          <w:sz w:val="30"/>
          <w:szCs w:val="30"/>
          <w:cs/>
        </w:rPr>
        <w:t xml:space="preserve">สม่ำเสมอ </w:t>
      </w:r>
      <w:r w:rsidRPr="00216640">
        <w:rPr>
          <w:rFonts w:ascii="Angsana New" w:hAnsi="Angsana New" w:hint="cs"/>
          <w:sz w:val="30"/>
          <w:szCs w:val="30"/>
          <w:cs/>
        </w:rPr>
        <w:t>หากมีการ</w:t>
      </w:r>
      <w:r w:rsidRPr="00216640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7254EB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Pr="00216640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7254EB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216640">
        <w:rPr>
          <w:rFonts w:ascii="Angsana New" w:hAnsi="Angsana New" w:hint="cs"/>
          <w:sz w:val="30"/>
          <w:szCs w:val="30"/>
          <w:cs/>
        </w:rPr>
        <w:t>ได้</w:t>
      </w:r>
      <w:r w:rsidRPr="00216640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216640">
        <w:rPr>
          <w:rFonts w:ascii="Angsana New" w:hAnsi="Angsana New" w:hint="cs"/>
          <w:sz w:val="30"/>
          <w:szCs w:val="30"/>
          <w:cs/>
        </w:rPr>
        <w:t>ที่</w:t>
      </w:r>
      <w:r w:rsidRPr="00216640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216640">
        <w:rPr>
          <w:rFonts w:ascii="Angsana New" w:hAnsi="Angsana New" w:hint="cs"/>
          <w:sz w:val="30"/>
          <w:szCs w:val="30"/>
          <w:cs/>
        </w:rPr>
        <w:t>เกี่ยวกับ</w:t>
      </w:r>
      <w:r w:rsidRPr="00216640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216640">
        <w:rPr>
          <w:rFonts w:ascii="Angsana New" w:hAnsi="Angsana New" w:hint="cs"/>
          <w:sz w:val="30"/>
          <w:szCs w:val="30"/>
          <w:cs/>
        </w:rPr>
        <w:t>การจัดลำ</w:t>
      </w:r>
      <w:r w:rsidRPr="00216640">
        <w:rPr>
          <w:rFonts w:ascii="Angsana New" w:hAnsi="Angsana New"/>
          <w:sz w:val="30"/>
          <w:szCs w:val="30"/>
          <w:cs/>
        </w:rPr>
        <w:t>ดับชั้น</w:t>
      </w:r>
      <w:r w:rsidRPr="00216640">
        <w:rPr>
          <w:rFonts w:ascii="Angsana New" w:hAnsi="Angsana New" w:hint="cs"/>
          <w:sz w:val="30"/>
          <w:szCs w:val="30"/>
          <w:cs/>
        </w:rPr>
        <w:t>ของ</w:t>
      </w:r>
      <w:r w:rsidRPr="00216640">
        <w:rPr>
          <w:rFonts w:ascii="Angsana New" w:hAnsi="Angsana New"/>
          <w:sz w:val="30"/>
          <w:szCs w:val="30"/>
          <w:cs/>
        </w:rPr>
        <w:t>มูลค่ายุติธรรม</w:t>
      </w:r>
      <w:r w:rsidRPr="00216640">
        <w:rPr>
          <w:rFonts w:ascii="Angsana New" w:hAnsi="Angsana New" w:hint="cs"/>
          <w:sz w:val="30"/>
          <w:szCs w:val="30"/>
          <w:cs/>
        </w:rPr>
        <w:t>ว่า</w:t>
      </w:r>
      <w:r w:rsidRPr="00216640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216640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47EE589E" w14:textId="77777777" w:rsidR="00614BF5" w:rsidRPr="00216640" w:rsidRDefault="00614BF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DCA750D" w14:textId="77777777" w:rsidR="00482A65" w:rsidRPr="00216640" w:rsidRDefault="00482A65" w:rsidP="001951DD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16640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16640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16640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16640">
        <w:rPr>
          <w:rFonts w:ascii="Angsana New" w:hAnsi="Angsana New"/>
          <w:sz w:val="30"/>
          <w:szCs w:val="30"/>
          <w:cs/>
        </w:rPr>
        <w:t>กลุ่ม</w:t>
      </w:r>
      <w:r w:rsidRPr="00216640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AF92A6B" w14:textId="77777777" w:rsidR="00804C0F" w:rsidRPr="00216640" w:rsidRDefault="00804C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3DD3BA3" w14:textId="77777777"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16640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1664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6640">
        <w:rPr>
          <w:rFonts w:ascii="Angsana New" w:hAnsi="Angsana New"/>
          <w:sz w:val="30"/>
          <w:szCs w:val="30"/>
          <w:cs/>
        </w:rPr>
        <w:t>ได้</w:t>
      </w:r>
      <w:r w:rsidRPr="00216640">
        <w:rPr>
          <w:rFonts w:asciiTheme="majorBidi" w:hAnsiTheme="majorBidi" w:cstheme="majorBidi"/>
          <w:sz w:val="30"/>
          <w:szCs w:val="30"/>
          <w:cs/>
        </w:rPr>
        <w:t>ใช้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16640">
        <w:rPr>
          <w:rFonts w:asciiTheme="majorBidi" w:hAnsiTheme="majorBidi" w:cstheme="majorBidi"/>
          <w:sz w:val="30"/>
          <w:szCs w:val="30"/>
        </w:rPr>
        <w:t xml:space="preserve"> </w:t>
      </w:r>
      <w:r w:rsidRPr="0021664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16640">
        <w:rPr>
          <w:rFonts w:asciiTheme="majorBidi" w:hAnsiTheme="majorBidi"/>
          <w:sz w:val="30"/>
          <w:szCs w:val="30"/>
          <w:cs/>
        </w:rPr>
        <w:t>ลำดับชั้น</w:t>
      </w:r>
      <w:r w:rsidRPr="00216640">
        <w:rPr>
          <w:rFonts w:asciiTheme="majorBidi" w:hAnsiTheme="majorBidi" w:hint="cs"/>
          <w:sz w:val="30"/>
          <w:szCs w:val="30"/>
          <w:cs/>
        </w:rPr>
        <w:t>ของ</w:t>
      </w:r>
      <w:r w:rsidRPr="00216640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16640">
        <w:rPr>
          <w:rFonts w:asciiTheme="majorBidi" w:hAnsiTheme="majorBidi"/>
          <w:sz w:val="30"/>
          <w:szCs w:val="30"/>
        </w:rPr>
        <w:t xml:space="preserve"> </w:t>
      </w:r>
      <w:r w:rsidRPr="00216640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14:paraId="1945C44B" w14:textId="77777777" w:rsidR="00614BF5" w:rsidRPr="00216640" w:rsidRDefault="00614BF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883030" w14:textId="77777777"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1664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7AD6B18" w14:textId="77777777"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16640">
        <w:rPr>
          <w:rFonts w:asciiTheme="majorBidi" w:hAnsiTheme="majorBidi"/>
          <w:sz w:val="30"/>
          <w:szCs w:val="30"/>
          <w:lang w:bidi="th-TH"/>
        </w:rPr>
        <w:t>(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2F24065" w14:textId="77777777" w:rsidR="00482A65" w:rsidRPr="00216640" w:rsidRDefault="00482A65" w:rsidP="001951DD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16640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16640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1664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1664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 w:rsidR="00FD68D9" w:rsidRPr="00216640">
        <w:rPr>
          <w:rFonts w:asciiTheme="majorBidi" w:hAnsiTheme="majorBidi" w:hint="cs"/>
          <w:sz w:val="30"/>
          <w:szCs w:val="30"/>
          <w:cs/>
          <w:lang w:val="en-US" w:bidi="th-TH"/>
        </w:rPr>
        <w:t>สามารถ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16640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16640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14:paraId="529D6A3C" w14:textId="77777777"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017043" w14:textId="77777777"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Theme="majorBidi" w:hAnsiTheme="majorBidi" w:cstheme="majorBidi"/>
          <w:sz w:val="30"/>
          <w:szCs w:val="30"/>
          <w:cs/>
        </w:rPr>
        <w:lastRenderedPageBreak/>
        <w:t>หา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1664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1664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1664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1664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1664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1664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1664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1664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1664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14:paraId="5E3CACD4" w14:textId="77777777"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BF2FD5" w14:textId="77777777" w:rsidR="00482A65" w:rsidRPr="00216640" w:rsidRDefault="00482A65" w:rsidP="001951D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216640">
        <w:rPr>
          <w:rFonts w:ascii="Angsana New" w:hAnsi="Angsana New" w:hint="cs"/>
          <w:sz w:val="30"/>
          <w:szCs w:val="30"/>
          <w:cs/>
        </w:rPr>
        <w:t>ของ</w:t>
      </w:r>
      <w:r w:rsidRPr="00216640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216640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216640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14:paraId="399AF105" w14:textId="77777777" w:rsidR="00FD68D9" w:rsidRPr="00216640" w:rsidRDefault="00FD68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081D2336" w14:textId="77777777" w:rsidR="005032A3" w:rsidRPr="00216640" w:rsidRDefault="00B15D67" w:rsidP="001951DD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  <w:r w:rsidRPr="00216640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4335CD" w:rsidRPr="00216640">
        <w:rPr>
          <w:rFonts w:ascii="Angsana New" w:hAnsi="Angsana New"/>
          <w:sz w:val="30"/>
          <w:szCs w:val="30"/>
          <w:cs/>
          <w:lang w:val="en-US"/>
        </w:rPr>
        <w:tab/>
      </w:r>
      <w:r w:rsidR="005032A3" w:rsidRPr="00216640">
        <w:rPr>
          <w:rFonts w:ascii="Angsan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0DC92A7" w14:textId="77777777" w:rsidR="008D27F0" w:rsidRPr="00216640" w:rsidRDefault="008D27F0" w:rsidP="001951DD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14:paraId="08F2E7D0" w14:textId="5DCAD68B" w:rsidR="008D27F0" w:rsidRPr="007254EB" w:rsidRDefault="008D27F0" w:rsidP="007254E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54EB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</w:t>
      </w:r>
      <w:r w:rsidR="007254EB">
        <w:rPr>
          <w:rFonts w:asciiTheme="majorBidi" w:hAnsiTheme="majorBidi" w:cstheme="majorBidi"/>
          <w:sz w:val="30"/>
          <w:szCs w:val="30"/>
          <w:cs/>
        </w:rPr>
        <w:t>รที่เกี่ยวข้องกันกับกลุ่มบริษัท</w:t>
      </w:r>
      <w:r w:rsidR="007254EB">
        <w:rPr>
          <w:rFonts w:asciiTheme="majorBidi" w:hAnsiTheme="majorBidi" w:cstheme="majorBidi"/>
          <w:sz w:val="30"/>
          <w:szCs w:val="30"/>
        </w:rPr>
        <w:t xml:space="preserve"> </w:t>
      </w:r>
      <w:r w:rsidRPr="007254EB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Pr="007254EB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Pr="007254EB">
        <w:rPr>
          <w:rFonts w:asciiTheme="majorBidi" w:hAnsiTheme="majorBidi" w:cstheme="majorBidi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7254EB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7254EB">
        <w:rPr>
          <w:rFonts w:asciiTheme="majorBidi" w:hAnsiTheme="majorBidi" w:cstheme="majorBidi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69B3D38D" w14:textId="77777777" w:rsidR="00A8739B" w:rsidRPr="00216640" w:rsidRDefault="00B42B7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-133"/>
        <w:rPr>
          <w:rFonts w:ascii="Angsana New" w:hAnsi="Angsana New"/>
          <w:sz w:val="24"/>
          <w:szCs w:val="24"/>
          <w:cs/>
          <w:lang w:val="th-TH" w:eastAsia="x-none"/>
        </w:rPr>
      </w:pPr>
      <w:r w:rsidRPr="00216640">
        <w:rPr>
          <w:rFonts w:ascii="Angsana New" w:hAnsi="Angsana New"/>
          <w:sz w:val="24"/>
          <w:szCs w:val="24"/>
          <w:cs/>
          <w:lang w:val="th-TH" w:eastAsia="x-none"/>
        </w:rPr>
        <w:tab/>
      </w:r>
    </w:p>
    <w:p w14:paraId="32C7C2E2" w14:textId="77777777" w:rsidR="008D27F0" w:rsidRPr="007254EB" w:rsidRDefault="008D27F0" w:rsidP="007254E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54EB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985954" w:rsidRPr="007254EB">
        <w:rPr>
          <w:rFonts w:asciiTheme="majorBidi" w:hAnsiTheme="majorBidi" w:cstheme="majorBidi"/>
          <w:sz w:val="30"/>
          <w:szCs w:val="30"/>
        </w:rPr>
        <w:t>7</w:t>
      </w:r>
      <w:r w:rsidRPr="007254EB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7254EB">
        <w:rPr>
          <w:rFonts w:asciiTheme="majorBidi" w:hAnsiTheme="majorBidi" w:cstheme="majorBidi"/>
          <w:sz w:val="30"/>
          <w:szCs w:val="30"/>
        </w:rPr>
        <w:t xml:space="preserve"> </w:t>
      </w:r>
      <w:r w:rsidRPr="007254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48C18D7" w14:textId="77777777" w:rsidR="008D27F0" w:rsidRPr="00216640" w:rsidRDefault="008D27F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7254EB" w:rsidRPr="00216640" w14:paraId="5F571B39" w14:textId="77777777" w:rsidTr="007254EB">
        <w:trPr>
          <w:trHeight w:val="20"/>
          <w:tblHeader/>
        </w:trPr>
        <w:tc>
          <w:tcPr>
            <w:tcW w:w="3870" w:type="dxa"/>
          </w:tcPr>
          <w:p w14:paraId="4614ADD2" w14:textId="77777777" w:rsidR="007254EB" w:rsidRPr="00216640" w:rsidRDefault="007254EB" w:rsidP="007254EB">
            <w:pPr>
              <w:spacing w:line="240" w:lineRule="auto"/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25D2536" w14:textId="77777777" w:rsidR="007254EB" w:rsidRPr="00216640" w:rsidRDefault="007254EB" w:rsidP="007254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A694CE0" w14:textId="77777777" w:rsidR="007254EB" w:rsidRPr="00216640" w:rsidRDefault="007254EB" w:rsidP="007254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64B7196B" w14:textId="77777777" w:rsidR="007254EB" w:rsidRPr="00216640" w:rsidRDefault="007254EB" w:rsidP="007254EB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254EB" w:rsidRPr="00216640" w14:paraId="1B8D8957" w14:textId="77777777" w:rsidTr="007254EB">
        <w:trPr>
          <w:trHeight w:val="20"/>
        </w:trPr>
        <w:tc>
          <w:tcPr>
            <w:tcW w:w="3870" w:type="dxa"/>
          </w:tcPr>
          <w:p w14:paraId="2BBC557D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32878F2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2B4C243" w14:textId="77777777" w:rsidR="007254EB" w:rsidRPr="00216640" w:rsidRDefault="007254EB" w:rsidP="007254EB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54EB" w:rsidRPr="00216640" w14:paraId="4E614F12" w14:textId="77777777" w:rsidTr="007254EB">
        <w:trPr>
          <w:trHeight w:val="20"/>
        </w:trPr>
        <w:tc>
          <w:tcPr>
            <w:tcW w:w="3870" w:type="dxa"/>
          </w:tcPr>
          <w:p w14:paraId="1FDA91F8" w14:textId="77777777" w:rsidR="007254EB" w:rsidRPr="00216640" w:rsidRDefault="007254EB" w:rsidP="007254EB">
            <w:pPr>
              <w:tabs>
                <w:tab w:val="clear" w:pos="227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F1E95E3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68E12E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9939900" w14:textId="77777777" w:rsidR="007254EB" w:rsidRPr="00216640" w:rsidRDefault="007254EB" w:rsidP="007254EB">
            <w:pPr>
              <w:tabs>
                <w:tab w:val="clear" w:pos="227"/>
                <w:tab w:val="clear" w:pos="3742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216640">
              <w:rPr>
                <w:rFonts w:ascii="Angsana New" w:hAnsi="Angsana New"/>
                <w:sz w:val="30"/>
                <w:szCs w:val="30"/>
              </w:rPr>
              <w:t>(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166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4EB" w:rsidRPr="00216640" w14:paraId="457398C5" w14:textId="77777777" w:rsidTr="007254EB">
        <w:trPr>
          <w:trHeight w:val="20"/>
        </w:trPr>
        <w:tc>
          <w:tcPr>
            <w:tcW w:w="3870" w:type="dxa"/>
          </w:tcPr>
          <w:p w14:paraId="0623369E" w14:textId="77777777" w:rsidR="007254EB" w:rsidRPr="00216640" w:rsidRDefault="007254EB" w:rsidP="007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FF2ED0B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57C87D3" w14:textId="77777777" w:rsidR="007254EB" w:rsidRPr="00216640" w:rsidRDefault="007254EB" w:rsidP="007254EB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254EB" w:rsidRPr="00216640" w14:paraId="2A0B574E" w14:textId="77777777" w:rsidTr="007254EB">
        <w:trPr>
          <w:trHeight w:val="20"/>
        </w:trPr>
        <w:tc>
          <w:tcPr>
            <w:tcW w:w="3870" w:type="dxa"/>
          </w:tcPr>
          <w:p w14:paraId="7EB8A5CA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วีเน็ท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CBD29A0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FF2A0B0" w14:textId="77777777" w:rsidR="007254EB" w:rsidRPr="00216640" w:rsidRDefault="007254EB" w:rsidP="007254EB">
            <w:pPr>
              <w:tabs>
                <w:tab w:val="clear" w:pos="227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254EB" w:rsidRPr="00216640" w14:paraId="6E5BE7FC" w14:textId="77777777" w:rsidTr="007254EB">
        <w:trPr>
          <w:trHeight w:val="20"/>
        </w:trPr>
        <w:tc>
          <w:tcPr>
            <w:tcW w:w="3870" w:type="dxa"/>
          </w:tcPr>
          <w:p w14:paraId="10211D3C" w14:textId="77777777" w:rsidR="007254EB" w:rsidRPr="00216640" w:rsidRDefault="007254EB" w:rsidP="007254EB">
            <w:pPr>
              <w:spacing w:line="240" w:lineRule="auto"/>
              <w:ind w:right="6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6B4EBA" w14:textId="77777777" w:rsidR="007254EB" w:rsidRPr="00216640" w:rsidRDefault="007254EB" w:rsidP="007254EB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6CB81DCB" w14:textId="77777777" w:rsidR="007254EB" w:rsidRPr="00216640" w:rsidRDefault="007254EB" w:rsidP="007254EB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4EB" w:rsidRPr="00216640" w14:paraId="13028D8C" w14:textId="77777777" w:rsidTr="007254EB">
        <w:trPr>
          <w:trHeight w:val="20"/>
        </w:trPr>
        <w:tc>
          <w:tcPr>
            <w:tcW w:w="3870" w:type="dxa"/>
          </w:tcPr>
          <w:p w14:paraId="56DF9679" w14:textId="77777777" w:rsidR="007254EB" w:rsidRPr="00216640" w:rsidRDefault="007254EB" w:rsidP="007254E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260" w:type="dxa"/>
          </w:tcPr>
          <w:p w14:paraId="5A9C7766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  <w:proofErr w:type="spellEnd"/>
          </w:p>
        </w:tc>
        <w:tc>
          <w:tcPr>
            <w:tcW w:w="4140" w:type="dxa"/>
          </w:tcPr>
          <w:p w14:paraId="3F9D5CEC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216640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7254EB" w:rsidRPr="00216640" w14:paraId="1C74A861" w14:textId="77777777" w:rsidTr="007254EB">
        <w:trPr>
          <w:trHeight w:val="20"/>
        </w:trPr>
        <w:tc>
          <w:tcPr>
            <w:tcW w:w="3870" w:type="dxa"/>
          </w:tcPr>
          <w:p w14:paraId="63FCF618" w14:textId="77777777" w:rsidR="007254EB" w:rsidRPr="00216640" w:rsidRDefault="007254EB" w:rsidP="007254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วิ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นท์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จี) จำกัด </w:t>
            </w:r>
          </w:p>
        </w:tc>
        <w:tc>
          <w:tcPr>
            <w:tcW w:w="1260" w:type="dxa"/>
          </w:tcPr>
          <w:p w14:paraId="7A79E66F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4140" w:type="dxa"/>
          </w:tcPr>
          <w:p w14:paraId="318A29DC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7254EB" w:rsidRPr="00216640" w14:paraId="4F7633A2" w14:textId="77777777" w:rsidTr="007254EB">
        <w:trPr>
          <w:trHeight w:val="20"/>
        </w:trPr>
        <w:tc>
          <w:tcPr>
            <w:tcW w:w="3870" w:type="dxa"/>
          </w:tcPr>
          <w:p w14:paraId="426C4158" w14:textId="77777777" w:rsidR="007254EB" w:rsidRPr="00216640" w:rsidRDefault="007254EB" w:rsidP="007254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4E1397F9" w14:textId="77777777" w:rsidR="007254EB" w:rsidRPr="00216640" w:rsidRDefault="007254EB" w:rsidP="007254EB">
            <w:pPr>
              <w:tabs>
                <w:tab w:val="clear" w:pos="227"/>
                <w:tab w:val="left" w:pos="16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B9FE7A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</w:tcPr>
          <w:p w14:paraId="5A64720C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216640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A782D7E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7254EB" w:rsidRPr="00216640" w14:paraId="544298A3" w14:textId="77777777" w:rsidTr="007254EB">
        <w:trPr>
          <w:trHeight w:val="20"/>
        </w:trPr>
        <w:tc>
          <w:tcPr>
            <w:tcW w:w="3870" w:type="dxa"/>
          </w:tcPr>
          <w:p w14:paraId="04A7A72C" w14:textId="77777777" w:rsidR="007254EB" w:rsidRPr="00216640" w:rsidRDefault="007254EB" w:rsidP="007254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C4E3E1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</w:tcPr>
          <w:p w14:paraId="5266FE9C" w14:textId="77777777" w:rsidR="007254EB" w:rsidRPr="00216640" w:rsidRDefault="007254EB" w:rsidP="007254EB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54EB" w:rsidRPr="00216640" w14:paraId="1C82D377" w14:textId="77777777" w:rsidTr="007254EB">
        <w:trPr>
          <w:trHeight w:val="20"/>
        </w:trPr>
        <w:tc>
          <w:tcPr>
            <w:tcW w:w="3870" w:type="dxa"/>
          </w:tcPr>
          <w:p w14:paraId="19E6899F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3C3A5B86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25D5F774" w14:textId="77777777" w:rsidR="007254EB" w:rsidRPr="00216640" w:rsidRDefault="007254EB" w:rsidP="007254EB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254EB" w:rsidRPr="00216640" w14:paraId="3EA62156" w14:textId="77777777" w:rsidTr="007254EB">
        <w:trPr>
          <w:trHeight w:val="20"/>
        </w:trPr>
        <w:tc>
          <w:tcPr>
            <w:tcW w:w="3870" w:type="dxa"/>
            <w:shd w:val="clear" w:color="auto" w:fill="auto"/>
          </w:tcPr>
          <w:p w14:paraId="61F74A27" w14:textId="77777777" w:rsidR="007254EB" w:rsidRPr="00216640" w:rsidRDefault="007254EB" w:rsidP="007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ซีทีซี โก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ลบอล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  <w:p w14:paraId="66E4B6C6" w14:textId="77777777" w:rsidR="007254EB" w:rsidRPr="00216640" w:rsidRDefault="007254EB" w:rsidP="007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(เดิมคือ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เน็ท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แบนด์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คอน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ซัลติ้ง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F44A663" w14:textId="77777777" w:rsidR="007254EB" w:rsidRPr="00216640" w:rsidRDefault="007254EB" w:rsidP="007254E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37B029B6" w14:textId="77777777" w:rsidR="007254EB" w:rsidRPr="00216640" w:rsidRDefault="007254EB" w:rsidP="007254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4140" w:type="dxa"/>
            <w:shd w:val="clear" w:color="auto" w:fill="auto"/>
          </w:tcPr>
          <w:p w14:paraId="7C3D0DCB" w14:textId="77777777" w:rsidR="007254EB" w:rsidRPr="00216640" w:rsidRDefault="007254EB" w:rsidP="007254EB">
            <w:pPr>
              <w:spacing w:line="240" w:lineRule="auto"/>
              <w:ind w:left="54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4D472D6A" w14:textId="77777777" w:rsidR="007254EB" w:rsidRPr="00216640" w:rsidRDefault="007254EB" w:rsidP="007254EB">
            <w:pPr>
              <w:spacing w:line="240" w:lineRule="auto"/>
              <w:ind w:left="54" w:firstLine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ถึงเดือนพฤศจิกายน 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7254EB" w:rsidRPr="00216640" w14:paraId="6CA92665" w14:textId="77777777" w:rsidTr="007254EB">
        <w:trPr>
          <w:trHeight w:val="20"/>
        </w:trPr>
        <w:tc>
          <w:tcPr>
            <w:tcW w:w="3870" w:type="dxa"/>
            <w:shd w:val="clear" w:color="auto" w:fill="auto"/>
          </w:tcPr>
          <w:p w14:paraId="0659B451" w14:textId="77777777" w:rsidR="007254EB" w:rsidRPr="00216640" w:rsidRDefault="007254EB" w:rsidP="007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วี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ที อีซี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3A673342" w14:textId="77777777" w:rsidR="007254EB" w:rsidRPr="00216640" w:rsidRDefault="007254EB" w:rsidP="007254E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ไทย     </w:t>
            </w:r>
          </w:p>
        </w:tc>
        <w:tc>
          <w:tcPr>
            <w:tcW w:w="4140" w:type="dxa"/>
            <w:shd w:val="clear" w:color="auto" w:fill="auto"/>
          </w:tcPr>
          <w:p w14:paraId="24264EC8" w14:textId="77777777" w:rsidR="007254EB" w:rsidRPr="00216640" w:rsidRDefault="007254EB" w:rsidP="007254EB">
            <w:pPr>
              <w:spacing w:line="240" w:lineRule="auto"/>
              <w:ind w:left="54" w:firstLine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กรรมการร่วมกัน (ถึงเดือนกุมภาพันธ์ 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254EB" w:rsidRPr="00216640" w14:paraId="400EBCD5" w14:textId="77777777" w:rsidTr="007254EB">
        <w:trPr>
          <w:trHeight w:val="20"/>
        </w:trPr>
        <w:tc>
          <w:tcPr>
            <w:tcW w:w="3870" w:type="dxa"/>
          </w:tcPr>
          <w:p w14:paraId="3032E56E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14:paraId="2B9886CD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5783826" w14:textId="77777777" w:rsidR="007254EB" w:rsidRPr="00216640" w:rsidRDefault="007254EB" w:rsidP="007254EB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7254EB" w:rsidRPr="00216640" w14:paraId="3FBFC244" w14:textId="77777777" w:rsidTr="007254EB">
        <w:trPr>
          <w:trHeight w:val="20"/>
        </w:trPr>
        <w:tc>
          <w:tcPr>
            <w:tcW w:w="3870" w:type="dxa"/>
          </w:tcPr>
          <w:p w14:paraId="106F059B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14:paraId="0E36D711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8E54CCA" w14:textId="77777777" w:rsidR="007254EB" w:rsidRPr="00216640" w:rsidRDefault="007254EB" w:rsidP="007254EB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7254EB" w:rsidRPr="00216640" w14:paraId="1ADF2BEC" w14:textId="77777777" w:rsidTr="007254EB">
        <w:trPr>
          <w:trHeight w:val="20"/>
        </w:trPr>
        <w:tc>
          <w:tcPr>
            <w:tcW w:w="3870" w:type="dxa"/>
          </w:tcPr>
          <w:p w14:paraId="3A8C7F39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บลู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ฟิซ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</w:tcPr>
          <w:p w14:paraId="3AF9835A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1130DEC7" w14:textId="77777777" w:rsidR="007254EB" w:rsidRPr="00216640" w:rsidRDefault="007254EB" w:rsidP="007254EB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7254EB" w:rsidRPr="00216640" w14:paraId="3B87DC24" w14:textId="77777777" w:rsidTr="007254EB">
        <w:trPr>
          <w:trHeight w:val="20"/>
        </w:trPr>
        <w:tc>
          <w:tcPr>
            <w:tcW w:w="3870" w:type="dxa"/>
          </w:tcPr>
          <w:p w14:paraId="7EA4B5FA" w14:textId="77777777" w:rsidR="007254EB" w:rsidRPr="00216640" w:rsidRDefault="007254EB" w:rsidP="007254E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คอปเปอร์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ไวร์ด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FE62F56" w14:textId="77777777" w:rsidR="007254EB" w:rsidRPr="00216640" w:rsidRDefault="007254EB" w:rsidP="007254E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CB29EEF" w14:textId="77777777" w:rsidR="007254EB" w:rsidRPr="00216640" w:rsidRDefault="007254EB" w:rsidP="007254EB">
            <w:pPr>
              <w:ind w:firstLine="72"/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</w:tbl>
    <w:p w14:paraId="2DF66F2E" w14:textId="77777777"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6213FAB2" w14:textId="77777777" w:rsidR="0084322A" w:rsidRPr="00216640" w:rsidRDefault="00D85CD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216640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14:paraId="33856757" w14:textId="77777777" w:rsidR="00AB612C" w:rsidRPr="00216640" w:rsidRDefault="00AB61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210"/>
      </w:tblGrid>
      <w:tr w:rsidR="00763AAD" w:rsidRPr="00216640" w14:paraId="1045C645" w14:textId="77777777" w:rsidTr="00602E70">
        <w:trPr>
          <w:cantSplit/>
          <w:trHeight w:val="20"/>
          <w:tblHeader/>
        </w:trPr>
        <w:tc>
          <w:tcPr>
            <w:tcW w:w="3060" w:type="dxa"/>
          </w:tcPr>
          <w:p w14:paraId="1FDA44EE" w14:textId="77777777" w:rsidR="00763AAD" w:rsidRPr="00216640" w:rsidRDefault="00763AAD" w:rsidP="001951D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14:paraId="13932D83" w14:textId="77777777" w:rsidR="00763AAD" w:rsidRPr="00216640" w:rsidRDefault="00763AAD" w:rsidP="001951DD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2C84" w:rsidRPr="00216640" w14:paraId="04D31B6E" w14:textId="77777777" w:rsidTr="00602E70">
        <w:trPr>
          <w:cantSplit/>
          <w:trHeight w:val="20"/>
        </w:trPr>
        <w:tc>
          <w:tcPr>
            <w:tcW w:w="3060" w:type="dxa"/>
          </w:tcPr>
          <w:p w14:paraId="5FD40A13" w14:textId="77777777" w:rsidR="00BB2C84" w:rsidRPr="00216640" w:rsidRDefault="00BB2C84" w:rsidP="001951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10" w:type="dxa"/>
          </w:tcPr>
          <w:p w14:paraId="64935FE7" w14:textId="77777777" w:rsidR="00BB2C84" w:rsidRPr="00216640" w:rsidRDefault="00BB2C84" w:rsidP="001951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ราคาใกล้เคียงกับราคาตลาดหรือราคาที่ตกลงกัน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712C37" w:rsidRPr="00216640" w14:paraId="1E5D2AFE" w14:textId="77777777" w:rsidTr="00602E70">
        <w:trPr>
          <w:cantSplit/>
          <w:trHeight w:val="20"/>
        </w:trPr>
        <w:tc>
          <w:tcPr>
            <w:tcW w:w="3060" w:type="dxa"/>
          </w:tcPr>
          <w:p w14:paraId="76628D3C" w14:textId="432AED99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277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0" w:type="dxa"/>
          </w:tcPr>
          <w:p w14:paraId="3DD137F9" w14:textId="06887408" w:rsidR="00712C37" w:rsidRPr="00216640" w:rsidRDefault="00B05816" w:rsidP="00B05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</w:t>
            </w:r>
            <w:r w:rsidRPr="00B05816"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  <w:r w:rsidR="00712C37" w:rsidRPr="00B05816">
              <w:rPr>
                <w:rFonts w:ascii="Angsana New" w:hAnsi="Angsana New"/>
                <w:sz w:val="30"/>
                <w:szCs w:val="30"/>
                <w:cs/>
              </w:rPr>
              <w:t xml:space="preserve"> อัตราร้อยละ </w:t>
            </w:r>
            <w:r w:rsidRPr="00B05816">
              <w:rPr>
                <w:rFonts w:ascii="Angsana New" w:hAnsi="Angsana New"/>
                <w:sz w:val="30"/>
                <w:szCs w:val="30"/>
              </w:rPr>
              <w:t>2</w:t>
            </w:r>
            <w:r w:rsidR="00712C37" w:rsidRPr="00B0581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05816">
              <w:rPr>
                <w:rFonts w:ascii="Angsana New" w:hAnsi="Angsana New"/>
                <w:sz w:val="30"/>
                <w:szCs w:val="30"/>
              </w:rPr>
              <w:t>1</w:t>
            </w:r>
            <w:r w:rsidRPr="00B05816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="00712C37" w:rsidRPr="00B0581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12C37" w:rsidRPr="00216640" w14:paraId="261249CC" w14:textId="77777777" w:rsidTr="00602E70">
        <w:trPr>
          <w:cantSplit/>
          <w:trHeight w:val="20"/>
        </w:trPr>
        <w:tc>
          <w:tcPr>
            <w:tcW w:w="3060" w:type="dxa"/>
          </w:tcPr>
          <w:p w14:paraId="31CFFDC3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14:paraId="13470187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712C37" w:rsidRPr="00216640" w14:paraId="0E4C688A" w14:textId="77777777" w:rsidTr="00602E70">
        <w:trPr>
          <w:cantSplit/>
          <w:trHeight w:val="20"/>
        </w:trPr>
        <w:tc>
          <w:tcPr>
            <w:tcW w:w="3060" w:type="dxa"/>
          </w:tcPr>
          <w:p w14:paraId="26A5E1F7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210" w:type="dxa"/>
          </w:tcPr>
          <w:p w14:paraId="44DA85D0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712C37" w:rsidRPr="00216640" w14:paraId="6A3434AE" w14:textId="77777777" w:rsidTr="00602E70">
        <w:trPr>
          <w:cantSplit/>
          <w:trHeight w:val="20"/>
        </w:trPr>
        <w:tc>
          <w:tcPr>
            <w:tcW w:w="3060" w:type="dxa"/>
          </w:tcPr>
          <w:p w14:paraId="24531FCC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0" w:type="dxa"/>
          </w:tcPr>
          <w:p w14:paraId="23F7884A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712C37" w:rsidRPr="00216640" w14:paraId="689BCDAE" w14:textId="77777777" w:rsidTr="00602E70">
        <w:trPr>
          <w:cantSplit/>
          <w:trHeight w:val="20"/>
        </w:trPr>
        <w:tc>
          <w:tcPr>
            <w:tcW w:w="3060" w:type="dxa"/>
          </w:tcPr>
          <w:p w14:paraId="6FD5E115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210" w:type="dxa"/>
          </w:tcPr>
          <w:p w14:paraId="7B28D5B7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712C37" w:rsidRPr="00216640" w14:paraId="436C61E9" w14:textId="77777777" w:rsidTr="00602E70">
        <w:trPr>
          <w:cantSplit/>
          <w:trHeight w:val="20"/>
        </w:trPr>
        <w:tc>
          <w:tcPr>
            <w:tcW w:w="3060" w:type="dxa"/>
          </w:tcPr>
          <w:p w14:paraId="3C2E8452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10" w:type="dxa"/>
          </w:tcPr>
          <w:p w14:paraId="5F971E25" w14:textId="77777777" w:rsidR="00712C37" w:rsidRPr="00216640" w:rsidRDefault="00712C37" w:rsidP="00712C3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712C37" w:rsidRPr="00216640" w14:paraId="1279913F" w14:textId="77777777" w:rsidTr="00602E70">
        <w:trPr>
          <w:cantSplit/>
          <w:trHeight w:val="20"/>
        </w:trPr>
        <w:tc>
          <w:tcPr>
            <w:tcW w:w="3060" w:type="dxa"/>
          </w:tcPr>
          <w:p w14:paraId="2FF4F3C6" w14:textId="77777777" w:rsidR="00712C37" w:rsidRPr="00216640" w:rsidRDefault="00712C37" w:rsidP="0071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0" w:type="dxa"/>
          </w:tcPr>
          <w:p w14:paraId="6338BB62" w14:textId="77777777" w:rsidR="00712C37" w:rsidRPr="00216640" w:rsidRDefault="00712C37" w:rsidP="0071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216640">
              <w:rPr>
                <w:rFonts w:ascii="Angsana New" w:hAnsi="Angsana New"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216640">
              <w:rPr>
                <w:rFonts w:ascii="Angsana New" w:hAnsi="Angsana New"/>
                <w:sz w:val="30"/>
                <w:szCs w:val="30"/>
              </w:rPr>
              <w:t>/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14:paraId="202D6946" w14:textId="77777777" w:rsidR="002D2D16" w:rsidRPr="002D2D16" w:rsidRDefault="002D2D16" w:rsidP="002D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D7390EC" w14:textId="104773AD" w:rsidR="00044F8F" w:rsidRPr="00216640" w:rsidRDefault="00044F8F" w:rsidP="002D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216640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Pr="00216640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BA0F5F">
        <w:rPr>
          <w:rFonts w:ascii="Angsana New" w:hAnsi="Angsana New" w:hint="cs"/>
          <w:sz w:val="30"/>
          <w:szCs w:val="30"/>
          <w:cs/>
        </w:rPr>
        <w:t>เก้า</w:t>
      </w:r>
      <w:r w:rsidRPr="00216640">
        <w:rPr>
          <w:rFonts w:ascii="Angsana New" w:hAnsi="Angsana New"/>
          <w:sz w:val="30"/>
          <w:szCs w:val="30"/>
          <w:cs/>
        </w:rPr>
        <w:t xml:space="preserve">เดือนสิ้นสุดวันที่ 30 </w:t>
      </w:r>
      <w:r w:rsidR="00BA0F5F">
        <w:rPr>
          <w:rFonts w:ascii="Angsana New" w:hAnsi="Angsana New" w:hint="cs"/>
          <w:sz w:val="30"/>
          <w:szCs w:val="30"/>
          <w:cs/>
        </w:rPr>
        <w:t>กันยายน</w:t>
      </w:r>
      <w:r w:rsidRPr="00216640">
        <w:rPr>
          <w:rFonts w:ascii="Angsana New" w:hAnsi="Angsana New"/>
          <w:sz w:val="30"/>
          <w:szCs w:val="30"/>
          <w:cs/>
        </w:rPr>
        <w:t xml:space="preserve"> 256</w:t>
      </w:r>
      <w:r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>25</w:t>
      </w:r>
      <w:r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สรุปได้ดังนี้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58B9118" w14:textId="77777777" w:rsidR="00BA0F5F" w:rsidRPr="00605A7B" w:rsidRDefault="00BA0F5F" w:rsidP="00BA0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4"/>
        <w:gridCol w:w="238"/>
        <w:gridCol w:w="24"/>
        <w:gridCol w:w="974"/>
        <w:gridCol w:w="24"/>
        <w:gridCol w:w="246"/>
        <w:gridCol w:w="24"/>
        <w:gridCol w:w="966"/>
      </w:tblGrid>
      <w:tr w:rsidR="002D2D16" w:rsidRPr="00216640" w14:paraId="3A14B1AA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598899EF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8864E59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3789516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6"/>
            <w:shd w:val="clear" w:color="auto" w:fill="auto"/>
          </w:tcPr>
          <w:p w14:paraId="43FC1DEC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D16" w:rsidRPr="00216640" w14:paraId="6C4CB1D8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46F092CF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163CF70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BDE7E1F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994147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F6A2EB6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78EE7D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61EAC5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778471B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2D2D16" w:rsidRPr="00216640" w14:paraId="281A8CD6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554FAE4B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11"/>
            <w:shd w:val="clear" w:color="auto" w:fill="auto"/>
          </w:tcPr>
          <w:p w14:paraId="6CDE52C7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D16" w:rsidRPr="00216640" w14:paraId="5A0502EC" w14:textId="77777777" w:rsidTr="00A81E1F">
        <w:tc>
          <w:tcPr>
            <w:tcW w:w="4410" w:type="dxa"/>
            <w:shd w:val="clear" w:color="auto" w:fill="auto"/>
          </w:tcPr>
          <w:p w14:paraId="1D99C0F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8D7C2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E1DB7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ADF7AA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80329E0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C6A262E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478835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6411666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D2D16" w:rsidRPr="00216640" w14:paraId="2C31249C" w14:textId="77777777" w:rsidTr="00A81E1F">
        <w:tc>
          <w:tcPr>
            <w:tcW w:w="4410" w:type="dxa"/>
            <w:shd w:val="clear" w:color="auto" w:fill="auto"/>
          </w:tcPr>
          <w:p w14:paraId="0D4DF699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02F9FD6A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2" w:type="dxa"/>
            <w:shd w:val="clear" w:color="auto" w:fill="auto"/>
          </w:tcPr>
          <w:p w14:paraId="4B7B76F7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8FC90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921216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70C891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F55662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CFFCB8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D2D16" w:rsidRPr="00216640" w14:paraId="15A5B087" w14:textId="77777777" w:rsidTr="00A81E1F">
        <w:tc>
          <w:tcPr>
            <w:tcW w:w="4410" w:type="dxa"/>
            <w:shd w:val="clear" w:color="auto" w:fill="auto"/>
          </w:tcPr>
          <w:p w14:paraId="745651A8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E8783D5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1FD94824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B144AC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4A47225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3BBD26D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48966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97D3D1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2D2D16" w:rsidRPr="00216640" w14:paraId="4FC5E6B6" w14:textId="77777777" w:rsidTr="00A81E1F">
        <w:tc>
          <w:tcPr>
            <w:tcW w:w="4410" w:type="dxa"/>
            <w:shd w:val="clear" w:color="auto" w:fill="auto"/>
          </w:tcPr>
          <w:p w14:paraId="7EF67933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491B6" w14:textId="77777777" w:rsidR="002D2D16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EA6DA71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2170D66" w14:textId="77777777" w:rsidR="002D2D16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969CEB6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B2BC8A1" w14:textId="77777777" w:rsidR="002D2D16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BC77EB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514B63" w14:textId="77777777" w:rsidR="002D2D16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2D16" w:rsidRPr="00216640" w14:paraId="56D6C50F" w14:textId="77777777" w:rsidTr="00A81E1F">
        <w:tc>
          <w:tcPr>
            <w:tcW w:w="4410" w:type="dxa"/>
            <w:shd w:val="clear" w:color="auto" w:fill="auto"/>
          </w:tcPr>
          <w:p w14:paraId="1071D5FC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4770" w:type="dxa"/>
            <w:gridSpan w:val="11"/>
            <w:shd w:val="clear" w:color="auto" w:fill="auto"/>
          </w:tcPr>
          <w:p w14:paraId="7A2ACBBB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2D2D16" w:rsidRPr="00216640" w14:paraId="47F4AE17" w14:textId="77777777" w:rsidTr="00A81E1F">
        <w:tc>
          <w:tcPr>
            <w:tcW w:w="4410" w:type="dxa"/>
            <w:shd w:val="clear" w:color="auto" w:fill="auto"/>
          </w:tcPr>
          <w:p w14:paraId="0852C1AB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C8234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7BF0D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CD41E4E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09B963E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BDF7E67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00D989" w14:textId="77777777" w:rsidR="002D2D16" w:rsidRPr="00216640" w:rsidRDefault="002D2D16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3A6255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2D16" w:rsidRPr="00216640" w14:paraId="4A26AD47" w14:textId="77777777" w:rsidTr="00A81E1F">
        <w:tc>
          <w:tcPr>
            <w:tcW w:w="4410" w:type="dxa"/>
            <w:shd w:val="clear" w:color="auto" w:fill="auto"/>
          </w:tcPr>
          <w:p w14:paraId="10C77682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1A1E03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FE2930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2C7EF6F2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DD479F5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B576FE3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6C4708" w14:textId="77777777" w:rsidR="002D2D16" w:rsidRPr="00216640" w:rsidRDefault="002D2D16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8EDE994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2D2D16" w:rsidRPr="00216640" w14:paraId="7E1FD4A2" w14:textId="77777777" w:rsidTr="00A81E1F">
        <w:tc>
          <w:tcPr>
            <w:tcW w:w="4410" w:type="dxa"/>
            <w:shd w:val="clear" w:color="auto" w:fill="auto"/>
          </w:tcPr>
          <w:p w14:paraId="48D266D1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BF3A97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378474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DE1288F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1DDEEA9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A1994C5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6D3F6E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272E16" w14:textId="77777777" w:rsidR="002D2D16" w:rsidRPr="00216640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2D16" w:rsidRPr="000E2859" w14:paraId="10CCCFF7" w14:textId="77777777" w:rsidTr="00A81E1F">
        <w:tc>
          <w:tcPr>
            <w:tcW w:w="4410" w:type="dxa"/>
            <w:shd w:val="clear" w:color="auto" w:fill="auto"/>
          </w:tcPr>
          <w:p w14:paraId="262D5878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0E2859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34A7B2C2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62" w:type="dxa"/>
            <w:shd w:val="clear" w:color="auto" w:fill="auto"/>
          </w:tcPr>
          <w:p w14:paraId="20819B0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27258AF4" w14:textId="742BA1B2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6506E9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6AF2FF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CF9E12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2CF0111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2D2D16" w:rsidRPr="000E2859" w14:paraId="3AD02C3B" w14:textId="77777777" w:rsidTr="00A81E1F">
        <w:tc>
          <w:tcPr>
            <w:tcW w:w="4410" w:type="dxa"/>
            <w:shd w:val="clear" w:color="auto" w:fill="auto"/>
          </w:tcPr>
          <w:p w14:paraId="1C52EF14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4AA9C8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35</w:t>
            </w: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10437462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06D493D2" w14:textId="076F6D00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43785F4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11AB0F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04C17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97EA6C1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2D16" w:rsidRPr="000E2859" w14:paraId="6292A5FE" w14:textId="77777777" w:rsidTr="00A81E1F">
        <w:tc>
          <w:tcPr>
            <w:tcW w:w="4410" w:type="dxa"/>
            <w:shd w:val="clear" w:color="auto" w:fill="auto"/>
          </w:tcPr>
          <w:p w14:paraId="60CB9BC6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0E28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E23E673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272</w:t>
            </w:r>
          </w:p>
        </w:tc>
        <w:tc>
          <w:tcPr>
            <w:tcW w:w="262" w:type="dxa"/>
            <w:shd w:val="clear" w:color="auto" w:fill="auto"/>
          </w:tcPr>
          <w:p w14:paraId="424CBCB8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14F0AAE6" w14:textId="3E536BC4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FD8FB0A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23A564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8CE9C8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F1929F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2D16" w:rsidRPr="000E2859" w14:paraId="631EB726" w14:textId="77777777" w:rsidTr="00A81E1F">
        <w:tc>
          <w:tcPr>
            <w:tcW w:w="4410" w:type="dxa"/>
            <w:shd w:val="clear" w:color="auto" w:fill="auto"/>
          </w:tcPr>
          <w:p w14:paraId="2EF6DF03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4FD6327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62" w:type="dxa"/>
            <w:shd w:val="clear" w:color="auto" w:fill="auto"/>
          </w:tcPr>
          <w:p w14:paraId="675B81F5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3C9575B6" w14:textId="288DA4F0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CD19B90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049B1FD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3E061C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47D39C9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BC20E5" w:rsidRPr="000E2859" w14:paraId="09DFBB6C" w14:textId="77777777" w:rsidTr="00A81E1F">
        <w:tc>
          <w:tcPr>
            <w:tcW w:w="4410" w:type="dxa"/>
            <w:shd w:val="clear" w:color="auto" w:fill="auto"/>
          </w:tcPr>
          <w:p w14:paraId="2C65128F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5C50D" w14:textId="0C7C7F1F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7,794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2E55A0A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3BC1510" w14:textId="7AAFE2D9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6,188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4180E226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870B5C2" w14:textId="0795B60A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6,894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F980CE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CCF5AEC" w14:textId="4FBB5C18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5,288</w:t>
            </w:r>
          </w:p>
        </w:tc>
      </w:tr>
    </w:tbl>
    <w:p w14:paraId="08CA82C4" w14:textId="37CA9D8F" w:rsidR="00BA0F5F" w:rsidRPr="000E2859" w:rsidRDefault="002D2D16" w:rsidP="002D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1"/>
          <w:tab w:val="left" w:pos="1959"/>
        </w:tabs>
        <w:rPr>
          <w:rFonts w:asciiTheme="majorBidi" w:hAnsiTheme="majorBidi" w:cstheme="majorBidi"/>
          <w:sz w:val="24"/>
          <w:szCs w:val="24"/>
        </w:rPr>
      </w:pPr>
      <w:r w:rsidRPr="000E2859">
        <w:rPr>
          <w:rFonts w:asciiTheme="majorBidi" w:hAnsiTheme="majorBidi" w:cstheme="majorBidi"/>
          <w:sz w:val="24"/>
          <w:szCs w:val="24"/>
        </w:rPr>
        <w:tab/>
      </w:r>
      <w:r w:rsidRPr="000E2859">
        <w:rPr>
          <w:rFonts w:asciiTheme="majorBidi" w:hAnsiTheme="majorBidi" w:cstheme="majorBidi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4"/>
        <w:gridCol w:w="238"/>
        <w:gridCol w:w="24"/>
        <w:gridCol w:w="974"/>
        <w:gridCol w:w="24"/>
        <w:gridCol w:w="246"/>
        <w:gridCol w:w="24"/>
        <w:gridCol w:w="966"/>
      </w:tblGrid>
      <w:tr w:rsidR="002D2D16" w:rsidRPr="000E2859" w14:paraId="65993D4D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453F4E98" w14:textId="77777777" w:rsidR="002D2D16" w:rsidRPr="000E2859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E285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285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E285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Pr="000E285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28B6FB7B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EDA647F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4E0233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AB742DC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38CADCA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F3FD3E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470BB6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D2D16" w:rsidRPr="000E2859" w14:paraId="50B1697E" w14:textId="77777777" w:rsidTr="00A81E1F">
        <w:tc>
          <w:tcPr>
            <w:tcW w:w="4410" w:type="dxa"/>
            <w:shd w:val="clear" w:color="auto" w:fill="auto"/>
          </w:tcPr>
          <w:p w14:paraId="42D19A4D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8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1941F4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042082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5FE03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82A42CD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851869D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A63490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3B5826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D2D16" w:rsidRPr="000E2859" w14:paraId="3926D253" w14:textId="77777777" w:rsidTr="00A81E1F">
        <w:tc>
          <w:tcPr>
            <w:tcW w:w="4410" w:type="dxa"/>
            <w:shd w:val="clear" w:color="auto" w:fill="auto"/>
          </w:tcPr>
          <w:p w14:paraId="4128EFC0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0E2859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5A825E9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56735F0E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128FA1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A1CCA6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D8DFD74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4126C8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D797FC0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2D2D16" w:rsidRPr="000E2859" w14:paraId="08FCA20B" w14:textId="77777777" w:rsidTr="00A81E1F">
        <w:tc>
          <w:tcPr>
            <w:tcW w:w="4410" w:type="dxa"/>
            <w:shd w:val="clear" w:color="auto" w:fill="auto"/>
          </w:tcPr>
          <w:p w14:paraId="215F9172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6A5B8D57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62" w:type="dxa"/>
            <w:shd w:val="clear" w:color="auto" w:fill="auto"/>
          </w:tcPr>
          <w:p w14:paraId="554A3505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AE0E8A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14AB88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A959C5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9B56CD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5DBBD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</w:tr>
      <w:tr w:rsidR="002D2D16" w:rsidRPr="000E2859" w14:paraId="6E7A0740" w14:textId="77777777" w:rsidTr="00A81E1F">
        <w:tc>
          <w:tcPr>
            <w:tcW w:w="4410" w:type="dxa"/>
            <w:shd w:val="clear" w:color="auto" w:fill="auto"/>
          </w:tcPr>
          <w:p w14:paraId="5EE13F89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24F45D0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3635E447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C83359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0AC8CE5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6A60442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E345D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82BAC33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</w:tr>
      <w:tr w:rsidR="002D2D16" w:rsidRPr="000E2859" w14:paraId="44EE320E" w14:textId="77777777" w:rsidTr="00A81E1F">
        <w:tc>
          <w:tcPr>
            <w:tcW w:w="4410" w:type="dxa"/>
            <w:shd w:val="clear" w:color="auto" w:fill="auto"/>
          </w:tcPr>
          <w:p w14:paraId="5A752393" w14:textId="77777777" w:rsidR="002D2D16" w:rsidRPr="000E2859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0E2859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0" w:type="dxa"/>
            <w:gridSpan w:val="11"/>
            <w:shd w:val="clear" w:color="auto" w:fill="auto"/>
          </w:tcPr>
          <w:p w14:paraId="5AE2AC05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2D2D16" w:rsidRPr="000E2859" w14:paraId="33CAA221" w14:textId="77777777" w:rsidTr="00A81E1F">
        <w:tc>
          <w:tcPr>
            <w:tcW w:w="4410" w:type="dxa"/>
            <w:shd w:val="clear" w:color="auto" w:fill="auto"/>
          </w:tcPr>
          <w:p w14:paraId="01030EB1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0E2859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575A57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31A4BB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4A897951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6FFFB09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54E3D3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905D79" w14:textId="77777777" w:rsidR="002D2D16" w:rsidRPr="000E2859" w:rsidRDefault="002D2D16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E5EBEC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2D2D16" w:rsidRPr="000E2859" w14:paraId="601B3C7D" w14:textId="77777777" w:rsidTr="00A81E1F">
        <w:tc>
          <w:tcPr>
            <w:tcW w:w="4410" w:type="dxa"/>
            <w:shd w:val="clear" w:color="auto" w:fill="auto"/>
          </w:tcPr>
          <w:p w14:paraId="7FBA95CA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1635D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1DBFBA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2510D5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A79F3CF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38B3C4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94EFF8" w14:textId="77777777" w:rsidR="002D2D16" w:rsidRPr="000E2859" w:rsidRDefault="002D2D16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FC6FE6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2D16" w:rsidRPr="000E2859" w14:paraId="0B2AFA6D" w14:textId="77777777" w:rsidTr="00A81E1F">
        <w:tc>
          <w:tcPr>
            <w:tcW w:w="4410" w:type="dxa"/>
            <w:shd w:val="clear" w:color="auto" w:fill="auto"/>
          </w:tcPr>
          <w:p w14:paraId="0FEC7DA6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9D14E7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37ECAF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B7FDEB3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38F4CDF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B84EAA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2B6BEC" w14:textId="77777777" w:rsidR="002D2D16" w:rsidRPr="000E2859" w:rsidRDefault="002D2D16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DD839B8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</w:tr>
      <w:tr w:rsidR="002D2D16" w:rsidRPr="000E2859" w14:paraId="0EF94D96" w14:textId="77777777" w:rsidTr="00A81E1F">
        <w:trPr>
          <w:trHeight w:val="87"/>
        </w:trPr>
        <w:tc>
          <w:tcPr>
            <w:tcW w:w="4410" w:type="dxa"/>
            <w:shd w:val="clear" w:color="auto" w:fill="auto"/>
          </w:tcPr>
          <w:p w14:paraId="0AD5CC04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007392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5E71C4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D3F6236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3A7B51F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3DC1158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9247D1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2D9F783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2D16" w:rsidRPr="000E2859" w14:paraId="2E0D4A45" w14:textId="77777777" w:rsidTr="00A81E1F">
        <w:tc>
          <w:tcPr>
            <w:tcW w:w="4410" w:type="dxa"/>
            <w:shd w:val="clear" w:color="auto" w:fill="auto"/>
          </w:tcPr>
          <w:p w14:paraId="0D2223AD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0E2859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71BF4F74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2" w:type="dxa"/>
            <w:shd w:val="clear" w:color="auto" w:fill="auto"/>
          </w:tcPr>
          <w:p w14:paraId="53580A67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7393F598" w14:textId="68019945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="000E2859"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E41C2C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BDB129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659FD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4BB30680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2D2D16" w:rsidRPr="000E2859" w14:paraId="297B6582" w14:textId="77777777" w:rsidTr="00A81E1F">
        <w:tc>
          <w:tcPr>
            <w:tcW w:w="4410" w:type="dxa"/>
            <w:shd w:val="clear" w:color="auto" w:fill="auto"/>
          </w:tcPr>
          <w:p w14:paraId="4EE716E0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1265791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62" w:type="dxa"/>
            <w:shd w:val="clear" w:color="auto" w:fill="auto"/>
          </w:tcPr>
          <w:p w14:paraId="59E3993C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0B7A74E2" w14:textId="0C197B3D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1,190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3E2ACA8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A06AFD3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94292A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FBFF3B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D2D16" w:rsidRPr="000E2859" w14:paraId="4570805B" w14:textId="77777777" w:rsidTr="00A81E1F">
        <w:tc>
          <w:tcPr>
            <w:tcW w:w="4410" w:type="dxa"/>
            <w:shd w:val="clear" w:color="auto" w:fill="auto"/>
          </w:tcPr>
          <w:p w14:paraId="7DF1F55A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5E88B0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AE9FAE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D30A496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E26E82E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5A616D0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C5E4D5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5E88CD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2D16" w:rsidRPr="000E2859" w14:paraId="606E729A" w14:textId="77777777" w:rsidTr="00A81E1F">
        <w:tc>
          <w:tcPr>
            <w:tcW w:w="4410" w:type="dxa"/>
            <w:shd w:val="clear" w:color="auto" w:fill="auto"/>
          </w:tcPr>
          <w:p w14:paraId="07F8F1E3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0E28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464483C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62" w:type="dxa"/>
            <w:shd w:val="clear" w:color="auto" w:fill="auto"/>
          </w:tcPr>
          <w:p w14:paraId="46341D88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585DCE6F" w14:textId="34208E42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1C564F9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CBF6678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CAE468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3A94951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2D2D16" w:rsidRPr="000E2859" w14:paraId="74B4E32F" w14:textId="77777777" w:rsidTr="00A81E1F">
        <w:tc>
          <w:tcPr>
            <w:tcW w:w="4410" w:type="dxa"/>
            <w:shd w:val="clear" w:color="auto" w:fill="auto"/>
          </w:tcPr>
          <w:p w14:paraId="082F7768" w14:textId="77777777" w:rsidR="002D2D16" w:rsidRPr="000E2859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004951E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62" w:type="dxa"/>
            <w:shd w:val="clear" w:color="auto" w:fill="auto"/>
          </w:tcPr>
          <w:p w14:paraId="6AD96C8C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32263018" w14:textId="4C3C19F1" w:rsidR="002D2D16" w:rsidRPr="000E2859" w:rsidRDefault="000E2859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E0FDEA8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DDE059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F47FFC" w14:textId="77777777" w:rsidR="002D2D16" w:rsidRPr="000E2859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9DED596" w14:textId="77777777" w:rsidR="002D2D16" w:rsidRPr="000E2859" w:rsidRDefault="002D2D16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BC20E5" w:rsidRPr="00216640" w14:paraId="5B1A42AA" w14:textId="77777777" w:rsidTr="00A81E1F">
        <w:tc>
          <w:tcPr>
            <w:tcW w:w="4410" w:type="dxa"/>
            <w:shd w:val="clear" w:color="auto" w:fill="auto"/>
          </w:tcPr>
          <w:p w14:paraId="5A7C807A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E285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559B2A4" w14:textId="2D5A1F09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18,546</w:t>
            </w:r>
          </w:p>
        </w:tc>
        <w:tc>
          <w:tcPr>
            <w:tcW w:w="262" w:type="dxa"/>
            <w:shd w:val="clear" w:color="auto" w:fill="auto"/>
          </w:tcPr>
          <w:p w14:paraId="0D27341E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34072429" w14:textId="501AA5B9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17,271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1031AC1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F261A22" w14:textId="2B910411" w:rsidR="00BC20E5" w:rsidRPr="000E2859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15,846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C550C9" w14:textId="77777777" w:rsidR="00BC20E5" w:rsidRPr="000E2859" w:rsidRDefault="00BC20E5" w:rsidP="00B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3B8FEF8" w14:textId="761305BB" w:rsidR="00BC20E5" w:rsidRPr="00216640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2859">
              <w:rPr>
                <w:rFonts w:ascii="Angsana New" w:hAnsi="Angsana New"/>
                <w:sz w:val="30"/>
                <w:szCs w:val="30"/>
                <w:lang w:val="en-US" w:bidi="th-TH"/>
              </w:rPr>
              <w:t>15,171</w:t>
            </w:r>
          </w:p>
        </w:tc>
      </w:tr>
    </w:tbl>
    <w:p w14:paraId="0E2D4E5C" w14:textId="77777777" w:rsidR="00044F8F" w:rsidRPr="004254CF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588766D" w14:textId="77777777" w:rsidR="002D2D16" w:rsidRDefault="00AB2A1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28E92AE6" w14:textId="77777777" w:rsidR="002D2D16" w:rsidRDefault="002D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B23D96A" w14:textId="1F33FFCD" w:rsidR="009F449E" w:rsidRPr="00216640" w:rsidRDefault="009F449E" w:rsidP="002D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</w:p>
    <w:p w14:paraId="2958A7FA" w14:textId="77777777" w:rsidR="00602222" w:rsidRPr="00216640" w:rsidRDefault="0060222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930EE06" w14:textId="77777777" w:rsidR="009F449E" w:rsidRPr="00216640" w:rsidRDefault="009F44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14:paraId="75282B9A" w14:textId="77777777" w:rsidR="00B36190" w:rsidRDefault="00B36190" w:rsidP="00B36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2D2D16" w:rsidRPr="00216640" w14:paraId="39C63AB8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4B2EB7B7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4AC477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15FF309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58FB3FAA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D16" w:rsidRPr="00216640" w14:paraId="34631A99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04C7819C" w14:textId="5E526B11" w:rsidR="002D2D16" w:rsidRPr="00E713CF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30 </w:t>
            </w:r>
            <w:r w:rsidR="00E713C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74C3EC33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1B495904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7E8A4E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14:paraId="630BF3F5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C9AF25E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F50DD5C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48EAC4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D2D16" w:rsidRPr="00216640" w14:paraId="7C3B5304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59003EAA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7970ECDA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D16" w:rsidRPr="00216640" w14:paraId="1A49B2F8" w14:textId="77777777" w:rsidTr="00A81E1F">
        <w:tc>
          <w:tcPr>
            <w:tcW w:w="4410" w:type="dxa"/>
            <w:shd w:val="clear" w:color="auto" w:fill="auto"/>
          </w:tcPr>
          <w:p w14:paraId="0AECA8FB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B67A5" w14:textId="1B13F9C6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D2D16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A640334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DBA8B4" w14:textId="7C7E776A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D2D16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2D2D16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E3A774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9BF179" w14:textId="248D65B7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6,636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B6ABF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B1FA4" w14:textId="48344A62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D2D16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974</w:t>
            </w:r>
          </w:p>
        </w:tc>
      </w:tr>
      <w:tr w:rsidR="002D2D16" w:rsidRPr="00216640" w14:paraId="4355A162" w14:textId="77777777" w:rsidTr="00A81E1F">
        <w:tc>
          <w:tcPr>
            <w:tcW w:w="4410" w:type="dxa"/>
            <w:shd w:val="clear" w:color="auto" w:fill="auto"/>
          </w:tcPr>
          <w:p w14:paraId="18638626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E202B" w14:textId="0BD96E8F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BC20E5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7C4EC95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4FD99" w14:textId="21BADF13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271BEE3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7F2" w14:textId="626970D7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BC20E5"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1A293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69BD9" w14:textId="0E804491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</w:tr>
      <w:tr w:rsidR="002D2D16" w:rsidRPr="00216640" w14:paraId="6D864DFD" w14:textId="77777777" w:rsidTr="00A81E1F">
        <w:tc>
          <w:tcPr>
            <w:tcW w:w="4410" w:type="dxa"/>
            <w:shd w:val="clear" w:color="auto" w:fill="auto"/>
          </w:tcPr>
          <w:p w14:paraId="471D065E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A0EDA" w14:textId="16945EC0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7,794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E689EB5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D539A" w14:textId="1415D4B2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6,188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49D3094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DA4DC" w14:textId="2EA7975F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A78F2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E9A68" w14:textId="664A6763" w:rsidR="002D2D16" w:rsidRPr="00BC20E5" w:rsidRDefault="00BC20E5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5,288</w:t>
            </w:r>
          </w:p>
        </w:tc>
      </w:tr>
      <w:tr w:rsidR="002D2D16" w:rsidRPr="00216640" w14:paraId="12DE9FB9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546AC451" w14:textId="77777777" w:rsidR="002D2D16" w:rsidRPr="00216640" w:rsidRDefault="002D2D16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EFA365D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0044696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3F148FD4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2D2D16" w:rsidRPr="00216640" w14:paraId="4471B60C" w14:textId="77777777" w:rsidTr="00A81E1F">
        <w:trPr>
          <w:tblHeader/>
        </w:trPr>
        <w:tc>
          <w:tcPr>
            <w:tcW w:w="4410" w:type="dxa"/>
            <w:shd w:val="clear" w:color="auto" w:fill="auto"/>
          </w:tcPr>
          <w:p w14:paraId="01A2262C" w14:textId="72A94B19" w:rsidR="002D2D16" w:rsidRPr="00216640" w:rsidRDefault="002D2D16" w:rsidP="002D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C19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C253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449F0EAC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502A82A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1FA23BA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3999EC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D2B63E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A65B9D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156FE1" w14:textId="77777777" w:rsidR="002D2D16" w:rsidRPr="00216640" w:rsidRDefault="002D2D16" w:rsidP="002D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D2D16" w:rsidRPr="00216640" w14:paraId="032DCCA8" w14:textId="77777777" w:rsidTr="00A81E1F">
        <w:tc>
          <w:tcPr>
            <w:tcW w:w="4410" w:type="dxa"/>
            <w:shd w:val="clear" w:color="auto" w:fill="auto"/>
          </w:tcPr>
          <w:p w14:paraId="5961C3BF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9F6AFA" w14:textId="6328B9B7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17,771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CD7C492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9D0760" w14:textId="099CBF54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1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C20E5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,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590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F30F546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3E3A9A" w14:textId="690C3312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15,071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AD3F3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1FF59" w14:textId="09D94FC2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BC20E5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,</w:t>
            </w: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</w:tr>
      <w:tr w:rsidR="002D2D16" w:rsidRPr="00216640" w14:paraId="1AF48338" w14:textId="77777777" w:rsidTr="00A81E1F">
        <w:tc>
          <w:tcPr>
            <w:tcW w:w="4410" w:type="dxa"/>
            <w:shd w:val="clear" w:color="auto" w:fill="auto"/>
          </w:tcPr>
          <w:p w14:paraId="0F10FBE9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CD9F0" w14:textId="4C90191F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6190D3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DB0D1" w14:textId="57B535FB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D750450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3485B" w14:textId="3DE16E27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B95FC" w14:textId="77777777" w:rsidR="002D2D16" w:rsidRPr="00216640" w:rsidRDefault="002D2D16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D6F6" w14:textId="355AE4A4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</w:p>
        </w:tc>
      </w:tr>
      <w:tr w:rsidR="002D2D16" w:rsidRPr="00216640" w14:paraId="5F906A7A" w14:textId="77777777" w:rsidTr="00A81E1F">
        <w:tc>
          <w:tcPr>
            <w:tcW w:w="4410" w:type="dxa"/>
            <w:shd w:val="clear" w:color="auto" w:fill="auto"/>
          </w:tcPr>
          <w:p w14:paraId="315ACBBE" w14:textId="77777777" w:rsidR="002D2D16" w:rsidRPr="00216640" w:rsidRDefault="002D2D16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70E0C" w14:textId="18D6166D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18,546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F2838D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DA3FA" w14:textId="5AC34AB0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1</w:t>
            </w: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C20E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,</w:t>
            </w: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785994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15F99" w14:textId="2D75FBC6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D72CF" w14:textId="77777777" w:rsidR="002D2D16" w:rsidRPr="00BC20E5" w:rsidRDefault="002D2D16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A3D5A" w14:textId="6759F019" w:rsidR="002D2D16" w:rsidRPr="00BC20E5" w:rsidRDefault="002D2D16" w:rsidP="00BC20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2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15,171</w:t>
            </w:r>
          </w:p>
        </w:tc>
      </w:tr>
    </w:tbl>
    <w:p w14:paraId="229E1E6C" w14:textId="6DFE5175" w:rsidR="001F47DA" w:rsidRPr="00FA2433" w:rsidRDefault="001F4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23DE764" w14:textId="44DE638E" w:rsidR="00B01A1A" w:rsidRPr="00216640" w:rsidRDefault="00B07C5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ยอดคงเหลือกับ</w:t>
      </w:r>
      <w:r w:rsidR="00B01A1A" w:rsidRPr="00216640">
        <w:rPr>
          <w:rFonts w:ascii="Angsana New" w:hAnsi="Angsana New"/>
          <w:sz w:val="30"/>
          <w:szCs w:val="30"/>
          <w:cs/>
        </w:rPr>
        <w:t>กิจการที่เ</w:t>
      </w:r>
      <w:r w:rsidR="00FA0689" w:rsidRPr="00216640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FA0689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 w:hint="cs"/>
          <w:sz w:val="30"/>
          <w:szCs w:val="30"/>
          <w:cs/>
        </w:rPr>
        <w:t>0</w:t>
      </w:r>
      <w:r w:rsidR="00935795" w:rsidRPr="00216640">
        <w:rPr>
          <w:rFonts w:ascii="Angsana New" w:hAnsi="Angsana New"/>
          <w:sz w:val="30"/>
          <w:szCs w:val="30"/>
        </w:rPr>
        <w:t xml:space="preserve"> </w:t>
      </w:r>
      <w:r w:rsidR="00B36190">
        <w:rPr>
          <w:rFonts w:ascii="Angsana New" w:hAnsi="Angsana New" w:hint="cs"/>
          <w:sz w:val="30"/>
          <w:szCs w:val="30"/>
          <w:cs/>
        </w:rPr>
        <w:t>กันยายน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 </w:t>
      </w:r>
      <w:r w:rsidR="00935795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B01A1A" w:rsidRPr="00216640">
        <w:rPr>
          <w:rFonts w:ascii="Angsana New" w:hAnsi="Angsana New"/>
          <w:sz w:val="30"/>
          <w:szCs w:val="30"/>
        </w:rPr>
        <w:t xml:space="preserve"> 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="00B01A1A" w:rsidRPr="00216640">
        <w:rPr>
          <w:rFonts w:ascii="Angsana New" w:hAnsi="Angsana New"/>
          <w:sz w:val="30"/>
          <w:szCs w:val="30"/>
        </w:rPr>
        <w:t xml:space="preserve">31 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935795" w:rsidRPr="00216640">
        <w:rPr>
          <w:rFonts w:ascii="Angsana New" w:hAnsi="Angsana New"/>
          <w:sz w:val="30"/>
          <w:szCs w:val="30"/>
        </w:rPr>
        <w:t>25</w:t>
      </w:r>
      <w:r w:rsidR="00B7029E" w:rsidRPr="00216640">
        <w:rPr>
          <w:rFonts w:ascii="Angsana New" w:hAnsi="Angsana New"/>
          <w:sz w:val="30"/>
          <w:szCs w:val="30"/>
        </w:rPr>
        <w:t>60</w:t>
      </w:r>
      <w:r w:rsidR="00B01A1A" w:rsidRPr="0021664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BE2D46C" w14:textId="77777777" w:rsidR="00B7029E" w:rsidRPr="00216640" w:rsidRDefault="00B7029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8"/>
        <w:gridCol w:w="990"/>
        <w:gridCol w:w="262"/>
        <w:gridCol w:w="8"/>
        <w:gridCol w:w="982"/>
        <w:gridCol w:w="8"/>
      </w:tblGrid>
      <w:tr w:rsidR="00B7029E" w:rsidRPr="00216640" w14:paraId="58CAEF86" w14:textId="77777777" w:rsidTr="00602E70">
        <w:trPr>
          <w:gridAfter w:val="1"/>
          <w:wAfter w:w="8" w:type="dxa"/>
          <w:tblHeader/>
        </w:trPr>
        <w:tc>
          <w:tcPr>
            <w:tcW w:w="6660" w:type="dxa"/>
            <w:gridSpan w:val="4"/>
            <w:shd w:val="clear" w:color="auto" w:fill="auto"/>
          </w:tcPr>
          <w:p w14:paraId="47FC1F0E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="00AB2A14" w:rsidRPr="002166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 </w:t>
            </w:r>
            <w:r w:rsidRPr="002166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40449D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</w:tcPr>
          <w:p w14:paraId="7294FD6B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B7029E" w:rsidRPr="00216640" w14:paraId="5FF9F925" w14:textId="77777777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14:paraId="7C53D90B" w14:textId="77777777" w:rsidR="00B7029E" w:rsidRPr="00216640" w:rsidRDefault="00B7029E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BA7461" w14:textId="77777777"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0F90F9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14:paraId="7B394ADD" w14:textId="77777777"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1F1417A9" w14:textId="77777777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14:paraId="13D7D9D5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CC8E9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74879C0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17ADDC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9B6F6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E17F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3EBA2C2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73BE02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7BC8C210" w14:textId="77777777" w:rsidTr="00602E70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14:paraId="60DC64C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1394A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43A29B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5E94D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81D52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DAFE1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C53097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89F8BF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25161859" w14:textId="77777777" w:rsidTr="00602E70">
        <w:trPr>
          <w:gridAfter w:val="1"/>
          <w:wAfter w:w="8" w:type="dxa"/>
          <w:trHeight w:val="80"/>
          <w:tblHeader/>
        </w:trPr>
        <w:tc>
          <w:tcPr>
            <w:tcW w:w="4410" w:type="dxa"/>
            <w:shd w:val="clear" w:color="auto" w:fill="auto"/>
          </w:tcPr>
          <w:p w14:paraId="5FC9E96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2" w:type="dxa"/>
            <w:gridSpan w:val="9"/>
            <w:shd w:val="clear" w:color="auto" w:fill="auto"/>
            <w:vAlign w:val="bottom"/>
          </w:tcPr>
          <w:p w14:paraId="600B1AF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7581E353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BB0E50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EF71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C69F40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C2FBF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48394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C9FB6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EC1D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F1F0EA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36190" w:rsidRPr="00216640" w14:paraId="5E59C24B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12FACC0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712F1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32827F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92522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665BB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D9422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CB1D9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3A304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E2905" w:rsidRPr="00216640" w14:paraId="28029D84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347F962E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</w:t>
            </w:r>
            <w:proofErr w:type="spellStart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นท์</w:t>
            </w:r>
            <w:proofErr w:type="spellEnd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B141DF" w14:textId="77777777" w:rsidR="009E2905" w:rsidRPr="00216640" w:rsidRDefault="00750F83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438D5B7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6B8ED2" w14:textId="77777777" w:rsidR="009E2905" w:rsidRPr="00216640" w:rsidRDefault="009E2905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52D0C0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1F3403" w14:textId="77777777" w:rsidR="009E2905" w:rsidRPr="00216640" w:rsidRDefault="009E2905" w:rsidP="00721E4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C1B1DE7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56CCFC" w14:textId="77777777" w:rsidR="009E2905" w:rsidRPr="00216640" w:rsidRDefault="009E2905" w:rsidP="00B361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</w:tr>
      <w:tr w:rsidR="00B36190" w:rsidRPr="00216640" w14:paraId="46A1813D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07618CC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61534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4C4A71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4B884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B7107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FF597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317A82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99F6E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2905" w:rsidRPr="00216640" w14:paraId="10112225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3CE7D71A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2533E766" w14:textId="77777777" w:rsidR="009E2905" w:rsidRPr="00216640" w:rsidRDefault="00750F83" w:rsidP="00B361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5340FD8F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F4C380E" w14:textId="77777777" w:rsidR="009E2905" w:rsidRPr="00216640" w:rsidRDefault="009E2905" w:rsidP="00B361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0F5A83" w14:textId="77777777" w:rsidR="009E2905" w:rsidRPr="00216640" w:rsidRDefault="009E2905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101CF2" w14:textId="77777777" w:rsidR="009E2905" w:rsidRPr="00216640" w:rsidRDefault="009E2905" w:rsidP="00721E4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334316" w14:textId="77777777" w:rsidR="009E2905" w:rsidRPr="00216640" w:rsidRDefault="009E2905" w:rsidP="00B361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4A16E4C" w14:textId="77777777" w:rsidR="009E2905" w:rsidRPr="00216640" w:rsidRDefault="009E2905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05" w:rsidRPr="00216640" w14:paraId="3F15BA78" w14:textId="77777777" w:rsidTr="00721E41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7C579252" w14:textId="122D46B5" w:rsidR="009E2905" w:rsidRPr="00216640" w:rsidRDefault="009E2905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0E28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954C6C" w14:textId="77777777" w:rsidR="009E2905" w:rsidRPr="00216640" w:rsidRDefault="00750F83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68A1B628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ED5FE17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817EDE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BB35" w14:textId="77777777" w:rsidR="009E2905" w:rsidRPr="00FA2433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0D68857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395243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9E2905" w:rsidRPr="00216640" w14:paraId="48C594E7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3F9F5740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FAEE" w14:textId="77777777" w:rsidR="009E2905" w:rsidRPr="00216640" w:rsidRDefault="00750F83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C15DA5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24CF8" w14:textId="77777777" w:rsidR="009E2905" w:rsidRPr="002166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BFB19E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DC6FA" w14:textId="77777777" w:rsidR="009E2905" w:rsidRPr="00216640" w:rsidRDefault="00750F83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D9730B9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031E" w14:textId="77777777" w:rsidR="009E2905" w:rsidRPr="002166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05" w:rsidRPr="00216640" w14:paraId="69A2DA5B" w14:textId="77777777" w:rsidTr="00721E41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14:paraId="5EEE3742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ADAE8" w14:textId="77777777" w:rsidR="009E2905" w:rsidRPr="00216640" w:rsidRDefault="00E24540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483CE0C1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2A4C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6E8BCF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67B1D" w14:textId="77777777" w:rsidR="009E2905" w:rsidRPr="00FA2433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FDDC533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222D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9E2905" w:rsidRPr="00216640" w14:paraId="3A23EE4D" w14:textId="77777777" w:rsidTr="00FA2433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14:paraId="279FD63D" w14:textId="77777777" w:rsidR="009E2905" w:rsidRPr="0002241F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EA9B55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55D60E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001D08C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AA4F45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0AFDDB1" w14:textId="77777777" w:rsidR="009E2905" w:rsidRPr="002166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877B0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74711C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2433" w:rsidRPr="00216640" w14:paraId="5C45B9CC" w14:textId="77777777" w:rsidTr="00FA2433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14:paraId="6138D3AF" w14:textId="77777777" w:rsidR="00FA2433" w:rsidRPr="0002241F" w:rsidRDefault="00FA2433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1DCD38" w14:textId="77777777" w:rsidR="00FA2433" w:rsidRPr="00216640" w:rsidRDefault="00FA2433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56C5B7" w14:textId="77777777" w:rsidR="00FA2433" w:rsidRPr="00216640" w:rsidRDefault="00FA2433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EBFEA8" w14:textId="77777777" w:rsidR="00FA2433" w:rsidRPr="00216640" w:rsidRDefault="00FA2433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955291" w14:textId="77777777" w:rsidR="00FA2433" w:rsidRPr="00216640" w:rsidRDefault="00FA2433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D4EDB" w14:textId="77777777" w:rsidR="00FA2433" w:rsidRPr="00216640" w:rsidRDefault="00FA2433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16FAA8" w14:textId="77777777" w:rsidR="00FA2433" w:rsidRPr="00216640" w:rsidRDefault="00FA2433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9AC35D" w14:textId="77777777" w:rsidR="00FA2433" w:rsidRPr="00216640" w:rsidRDefault="00FA2433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E2905" w:rsidRPr="00216640" w14:paraId="29940C29" w14:textId="77777777" w:rsidTr="00602E70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0F79E37B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18A18D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5FA7D16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9D66D2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7E581C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71181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E37217C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40C5E8C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E2905" w:rsidRPr="00216640" w14:paraId="223820DA" w14:textId="77777777" w:rsidTr="009E2905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2FA33891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DEAF2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47EAF857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4604D0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3365EC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D9D7B7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43355E2C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6A9DE4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E2905" w:rsidRPr="00216640" w14:paraId="095CE8AE" w14:textId="77777777" w:rsidTr="009E2905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E5109C2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</w:t>
            </w:r>
            <w:proofErr w:type="spellStart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นท์</w:t>
            </w:r>
            <w:proofErr w:type="spellEnd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F04B04" w14:textId="77777777" w:rsidR="009E2905" w:rsidRPr="004B4540" w:rsidRDefault="00E24540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5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E7AB5BD" w14:textId="77777777" w:rsidR="009E2905" w:rsidRPr="004B45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9AF2F8" w14:textId="77777777" w:rsidR="009E2905" w:rsidRPr="004B45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5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67EFBB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64B864" w14:textId="77777777" w:rsidR="009E2905" w:rsidRPr="00CA2642" w:rsidRDefault="009E2905" w:rsidP="009E290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1,297</w:t>
            </w:r>
          </w:p>
        </w:tc>
        <w:tc>
          <w:tcPr>
            <w:tcW w:w="262" w:type="dxa"/>
            <w:shd w:val="clear" w:color="auto" w:fill="auto"/>
          </w:tcPr>
          <w:p w14:paraId="3802BDE7" w14:textId="77777777" w:rsidR="009E2905" w:rsidRPr="00CA2642" w:rsidRDefault="009E2905" w:rsidP="009E29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3C1E22" w14:textId="77777777" w:rsidR="009E2905" w:rsidRPr="00CA2642" w:rsidRDefault="009E2905" w:rsidP="009E2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</w:tr>
      <w:tr w:rsidR="009E2905" w:rsidRPr="00216640" w14:paraId="098FB532" w14:textId="77777777" w:rsidTr="00721E41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4C570505" w14:textId="05656D2A" w:rsidR="009E2905" w:rsidRPr="00216640" w:rsidRDefault="00FA2433" w:rsidP="00CF21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 วิ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นท์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คอม เทคโนโลยี</w:t>
            </w:r>
            <w:r w:rsidR="00CF21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proofErr w:type="spellStart"/>
            <w:r w:rsidR="00CF21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 w:rsidR="00CF21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จี)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784B" w14:textId="77777777" w:rsidR="009E2905" w:rsidRPr="004B4540" w:rsidRDefault="00E24540" w:rsidP="00E245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5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FDBA92A" w14:textId="77777777" w:rsidR="009E2905" w:rsidRPr="004B45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9AE2" w14:textId="77777777" w:rsidR="009E2905" w:rsidRPr="004B45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5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4395C9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D61703" w14:textId="77777777" w:rsidR="009E2905" w:rsidRPr="00CA2642" w:rsidRDefault="00474F8A" w:rsidP="009E290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83DA382" w14:textId="77777777" w:rsidR="009E2905" w:rsidRPr="00CA2642" w:rsidRDefault="009E2905" w:rsidP="009E29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68EC4" w14:textId="77777777" w:rsidR="009E2905" w:rsidRPr="00CA2642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2859" w:rsidRPr="00216640" w14:paraId="07939E69" w14:textId="77777777" w:rsidTr="006E6D31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7692DBE" w14:textId="6FF984DB" w:rsidR="000E2859" w:rsidRPr="00216640" w:rsidRDefault="000E2859" w:rsidP="000E2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CC02A" w14:textId="229682D9" w:rsidR="000E2859" w:rsidRPr="000E2859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8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9350BE8" w14:textId="77777777" w:rsidR="000E2859" w:rsidRPr="000E2859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6BED8" w14:textId="03268066" w:rsidR="000E2859" w:rsidRPr="000E2859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8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A405D0" w14:textId="77777777" w:rsidR="000E2859" w:rsidRPr="000E2859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7FCFE3" w14:textId="65A60BDC" w:rsidR="000E2859" w:rsidRPr="000E2859" w:rsidRDefault="000E2859" w:rsidP="000E285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28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1,301</w:t>
            </w:r>
          </w:p>
        </w:tc>
        <w:tc>
          <w:tcPr>
            <w:tcW w:w="262" w:type="dxa"/>
            <w:shd w:val="clear" w:color="auto" w:fill="auto"/>
          </w:tcPr>
          <w:p w14:paraId="3F570158" w14:textId="77777777" w:rsidR="000E2859" w:rsidRPr="000E2859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B6A8F" w14:textId="75DC5224" w:rsidR="000E2859" w:rsidRPr="000E2859" w:rsidRDefault="000E2859" w:rsidP="000E285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8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1,307</w:t>
            </w:r>
          </w:p>
        </w:tc>
      </w:tr>
      <w:tr w:rsidR="000E2859" w:rsidRPr="00216640" w14:paraId="09C76509" w14:textId="77777777" w:rsidTr="00602E70">
        <w:trPr>
          <w:gridAfter w:val="1"/>
          <w:wAfter w:w="8" w:type="dxa"/>
          <w:trHeight w:val="154"/>
        </w:trPr>
        <w:tc>
          <w:tcPr>
            <w:tcW w:w="4410" w:type="dxa"/>
            <w:shd w:val="clear" w:color="auto" w:fill="auto"/>
          </w:tcPr>
          <w:p w14:paraId="6926F748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E9873C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F5C8DD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278560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348B77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8D73B08" w14:textId="77777777" w:rsidR="000E2859" w:rsidRPr="00216640" w:rsidRDefault="000E2859" w:rsidP="000E285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0083D7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2CE9217" w14:textId="77777777" w:rsidR="000E2859" w:rsidRPr="00216640" w:rsidRDefault="000E2859" w:rsidP="000E285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E2859" w:rsidRPr="00216640" w14:paraId="0747413A" w14:textId="77777777" w:rsidTr="00602E70">
        <w:trPr>
          <w:gridAfter w:val="1"/>
          <w:wAfter w:w="8" w:type="dxa"/>
          <w:trHeight w:val="70"/>
        </w:trPr>
        <w:tc>
          <w:tcPr>
            <w:tcW w:w="4410" w:type="dxa"/>
            <w:shd w:val="clear" w:color="auto" w:fill="auto"/>
          </w:tcPr>
          <w:p w14:paraId="417BB43B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1BE0A7C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32A502BA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F665E93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4738C6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859B1B5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1,301</w:t>
            </w:r>
          </w:p>
        </w:tc>
        <w:tc>
          <w:tcPr>
            <w:tcW w:w="262" w:type="dxa"/>
            <w:shd w:val="clear" w:color="auto" w:fill="auto"/>
          </w:tcPr>
          <w:p w14:paraId="54036C48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25DE5D8" w14:textId="77777777" w:rsidR="000E2859" w:rsidRPr="00216640" w:rsidRDefault="000E2859" w:rsidP="000E285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1,474</w:t>
            </w:r>
          </w:p>
        </w:tc>
      </w:tr>
      <w:tr w:rsidR="000E2859" w:rsidRPr="00216640" w14:paraId="60CD8411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539DF28F" w14:textId="77777777" w:rsidR="000E2859" w:rsidRPr="00216640" w:rsidRDefault="000E2859" w:rsidP="000E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D6F4365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07965A9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shd w:val="clear" w:color="auto" w:fill="auto"/>
          </w:tcPr>
          <w:p w14:paraId="2C3DFADC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E2859" w:rsidRPr="00216640" w14:paraId="5A9B78B2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47505837" w14:textId="77777777" w:rsidR="000E2859" w:rsidRPr="00216640" w:rsidRDefault="000E2859" w:rsidP="000E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55203A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0CC240A4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33698E4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14:paraId="309416FB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C425ED8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3D5F21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776CF3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E2859" w:rsidRPr="00216640" w14:paraId="5185281D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19723D60" w14:textId="77777777" w:rsidR="000E2859" w:rsidRPr="00216640" w:rsidRDefault="000E2859" w:rsidP="000E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10"/>
            <w:shd w:val="clear" w:color="auto" w:fill="auto"/>
          </w:tcPr>
          <w:p w14:paraId="4EA95741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859" w:rsidRPr="00216640" w14:paraId="0EB15DDF" w14:textId="77777777" w:rsidTr="00602E70">
        <w:tc>
          <w:tcPr>
            <w:tcW w:w="4410" w:type="dxa"/>
            <w:shd w:val="clear" w:color="auto" w:fill="auto"/>
          </w:tcPr>
          <w:p w14:paraId="7C60AFA8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</w:tcPr>
          <w:p w14:paraId="243FB90B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BAA9BF6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2DF25A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CB73332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B33F077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BCE8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07C22F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E2859" w:rsidRPr="00216640" w14:paraId="4A050236" w14:textId="77777777" w:rsidTr="00602E70">
        <w:tc>
          <w:tcPr>
            <w:tcW w:w="4410" w:type="dxa"/>
            <w:shd w:val="clear" w:color="auto" w:fill="auto"/>
          </w:tcPr>
          <w:p w14:paraId="456AE17E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059826E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14:paraId="74ED7FC3" w14:textId="77777777" w:rsidR="000E2859" w:rsidRPr="00216640" w:rsidRDefault="000E2859" w:rsidP="000E2859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B58D2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39B493B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552737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CE2719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EB3CF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E2859" w:rsidRPr="00216640" w14:paraId="10738AB9" w14:textId="77777777" w:rsidTr="00602E70">
        <w:trPr>
          <w:trHeight w:val="404"/>
        </w:trPr>
        <w:tc>
          <w:tcPr>
            <w:tcW w:w="4410" w:type="dxa"/>
            <w:shd w:val="clear" w:color="auto" w:fill="auto"/>
          </w:tcPr>
          <w:p w14:paraId="3D32AEAE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64139D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14:paraId="0651560A" w14:textId="77777777" w:rsidR="000E2859" w:rsidRPr="00216640" w:rsidRDefault="000E2859" w:rsidP="000E2859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E759A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28916" w14:textId="77777777" w:rsidR="000E2859" w:rsidRPr="00216640" w:rsidRDefault="000E2859" w:rsidP="000E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E1D973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FDD0E" w14:textId="77777777" w:rsidR="000E2859" w:rsidRPr="00216640" w:rsidRDefault="000E2859" w:rsidP="000E285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0387A" w14:textId="77777777" w:rsidR="000E2859" w:rsidRPr="00216640" w:rsidRDefault="000E2859" w:rsidP="000E285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9D8BFC" w14:textId="77777777" w:rsidR="00723071" w:rsidRPr="00216640" w:rsidRDefault="00723071" w:rsidP="001951DD">
      <w:pPr>
        <w:rPr>
          <w:vanish/>
        </w:rPr>
      </w:pPr>
    </w:p>
    <w:p w14:paraId="261025E7" w14:textId="77777777" w:rsidR="00541BB8" w:rsidRPr="00FA2433" w:rsidRDefault="00986423" w:rsidP="001951D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216640">
        <w:rPr>
          <w:rFonts w:asciiTheme="majorBidi" w:hAnsiTheme="majorBidi" w:cstheme="majorBidi"/>
          <w:sz w:val="24"/>
          <w:szCs w:val="24"/>
        </w:rPr>
        <w:tab/>
      </w:r>
    </w:p>
    <w:tbl>
      <w:tblPr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701"/>
        <w:gridCol w:w="236"/>
        <w:gridCol w:w="723"/>
        <w:gridCol w:w="236"/>
        <w:gridCol w:w="995"/>
        <w:gridCol w:w="236"/>
        <w:gridCol w:w="995"/>
        <w:gridCol w:w="27"/>
        <w:gridCol w:w="218"/>
        <w:gridCol w:w="20"/>
        <w:gridCol w:w="979"/>
        <w:gridCol w:w="17"/>
        <w:gridCol w:w="223"/>
        <w:gridCol w:w="15"/>
        <w:gridCol w:w="999"/>
        <w:gridCol w:w="9"/>
      </w:tblGrid>
      <w:tr w:rsidR="002C3BBD" w:rsidRPr="00CA2642" w14:paraId="3B254E70" w14:textId="77777777" w:rsidTr="002C3BBD">
        <w:trPr>
          <w:gridAfter w:val="1"/>
          <w:wAfter w:w="5" w:type="pct"/>
          <w:tblHeader/>
        </w:trPr>
        <w:tc>
          <w:tcPr>
            <w:tcW w:w="4995" w:type="pct"/>
            <w:gridSpan w:val="16"/>
          </w:tcPr>
          <w:p w14:paraId="2745C863" w14:textId="5CAAC633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</w:tr>
      <w:tr w:rsidR="002C3BBD" w:rsidRPr="00CA2642" w14:paraId="7B614CB4" w14:textId="77777777" w:rsidTr="002C3BBD">
        <w:trPr>
          <w:gridAfter w:val="1"/>
          <w:wAfter w:w="5" w:type="pct"/>
          <w:tblHeader/>
        </w:trPr>
        <w:tc>
          <w:tcPr>
            <w:tcW w:w="1377" w:type="pct"/>
            <w:vMerge w:val="restart"/>
          </w:tcPr>
          <w:p w14:paraId="571FEB49" w14:textId="4FE77E2B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gridSpan w:val="3"/>
            <w:hideMark/>
          </w:tcPr>
          <w:p w14:paraId="7E922875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14:paraId="482701A5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4"/>
            <w:hideMark/>
          </w:tcPr>
          <w:p w14:paraId="1B76FB93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gridSpan w:val="2"/>
          </w:tcPr>
          <w:p w14:paraId="3E9DE7B5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pct"/>
            <w:gridSpan w:val="5"/>
            <w:hideMark/>
          </w:tcPr>
          <w:p w14:paraId="4ACED22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3BBD" w:rsidRPr="00CA2642" w14:paraId="50D76CE3" w14:textId="77777777" w:rsidTr="002C3BBD">
        <w:trPr>
          <w:tblHeader/>
        </w:trPr>
        <w:tc>
          <w:tcPr>
            <w:tcW w:w="1377" w:type="pct"/>
            <w:vMerge/>
            <w:vAlign w:val="center"/>
            <w:hideMark/>
          </w:tcPr>
          <w:p w14:paraId="5EC87F1D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gridSpan w:val="3"/>
            <w:vAlign w:val="bottom"/>
          </w:tcPr>
          <w:p w14:paraId="4CC160C3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1AA01E4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hideMark/>
          </w:tcPr>
          <w:p w14:paraId="621754A1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416854C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hideMark/>
          </w:tcPr>
          <w:p w14:paraId="5F04822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gridSpan w:val="2"/>
          </w:tcPr>
          <w:p w14:paraId="4B0238A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hideMark/>
          </w:tcPr>
          <w:p w14:paraId="2F44761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gridSpan w:val="2"/>
          </w:tcPr>
          <w:p w14:paraId="70737A97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1932E712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>31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C3BBD" w:rsidRPr="00CA2642" w14:paraId="4C0851A3" w14:textId="77777777" w:rsidTr="002C3BBD">
        <w:trPr>
          <w:tblHeader/>
        </w:trPr>
        <w:tc>
          <w:tcPr>
            <w:tcW w:w="1377" w:type="pct"/>
            <w:vMerge/>
            <w:vAlign w:val="center"/>
            <w:hideMark/>
          </w:tcPr>
          <w:p w14:paraId="73792803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3" w:type="pct"/>
            <w:hideMark/>
          </w:tcPr>
          <w:p w14:paraId="0A00FC58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14:paraId="62DD7C2E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hideMark/>
          </w:tcPr>
          <w:p w14:paraId="65F1E41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</w:tcPr>
          <w:p w14:paraId="0BC888CC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hideMark/>
          </w:tcPr>
          <w:p w14:paraId="2734BB4D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14:paraId="2D022D80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hideMark/>
          </w:tcPr>
          <w:p w14:paraId="479847A3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gridSpan w:val="2"/>
          </w:tcPr>
          <w:p w14:paraId="380124A3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hideMark/>
          </w:tcPr>
          <w:p w14:paraId="1EE754B0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  <w:gridSpan w:val="2"/>
          </w:tcPr>
          <w:p w14:paraId="2BA8A4C1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7FC53828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C3BBD" w:rsidRPr="00CA2642" w14:paraId="38923691" w14:textId="77777777" w:rsidTr="002C3BBD">
        <w:trPr>
          <w:gridAfter w:val="1"/>
          <w:wAfter w:w="5" w:type="pct"/>
          <w:trHeight w:val="87"/>
          <w:tblHeader/>
        </w:trPr>
        <w:tc>
          <w:tcPr>
            <w:tcW w:w="1377" w:type="pct"/>
          </w:tcPr>
          <w:p w14:paraId="7630C4D6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gridSpan w:val="3"/>
            <w:hideMark/>
          </w:tcPr>
          <w:p w14:paraId="47FC31CA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6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9" w:type="pct"/>
          </w:tcPr>
          <w:p w14:paraId="310EE987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2" w:type="pct"/>
            <w:gridSpan w:val="11"/>
            <w:hideMark/>
          </w:tcPr>
          <w:p w14:paraId="24219D09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6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A26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A26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3BBD" w:rsidRPr="00CA2642" w14:paraId="2A5AD3DA" w14:textId="77777777" w:rsidTr="002C3BBD">
        <w:trPr>
          <w:gridAfter w:val="1"/>
          <w:wAfter w:w="5" w:type="pct"/>
        </w:trPr>
        <w:tc>
          <w:tcPr>
            <w:tcW w:w="1377" w:type="pct"/>
            <w:hideMark/>
          </w:tcPr>
          <w:p w14:paraId="5C44196A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7" w:type="pct"/>
            <w:gridSpan w:val="3"/>
          </w:tcPr>
          <w:p w14:paraId="3B8FCEF3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7031925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2" w:type="pct"/>
            <w:gridSpan w:val="11"/>
          </w:tcPr>
          <w:p w14:paraId="6CE86440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C3BBD" w:rsidRPr="00CA2642" w14:paraId="202B0EBF" w14:textId="77777777" w:rsidTr="002C3BBD">
        <w:trPr>
          <w:gridAfter w:val="1"/>
          <w:wAfter w:w="5" w:type="pct"/>
        </w:trPr>
        <w:tc>
          <w:tcPr>
            <w:tcW w:w="1377" w:type="pct"/>
            <w:hideMark/>
          </w:tcPr>
          <w:p w14:paraId="73EF336D" w14:textId="1595B5BD" w:rsidR="002C3BBD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  <w:p w14:paraId="0B2E984F" w14:textId="77777777" w:rsidR="002C3BBD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นท์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คอม เทคโนโลยี  </w:t>
            </w:r>
          </w:p>
          <w:p w14:paraId="75F3C364" w14:textId="2B69DF7D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จี) จำกัด</w:t>
            </w:r>
          </w:p>
        </w:tc>
        <w:tc>
          <w:tcPr>
            <w:tcW w:w="383" w:type="pct"/>
          </w:tcPr>
          <w:p w14:paraId="239BC525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263EBD0" w14:textId="77777777" w:rsidR="002C3BBD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E6F2FC" w14:textId="0E5A5ECA" w:rsidR="002C3BBD" w:rsidRPr="00466A11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11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466A1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" w:type="pct"/>
          </w:tcPr>
          <w:p w14:paraId="1C047F85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14:paraId="739CE037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4ACD5D" w14:textId="77777777" w:rsidR="002C3BBD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528215" w14:textId="2AB538A9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4C55533E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06755C8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528E7C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530E0B2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4F28F6F8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1976022" w14:textId="77777777" w:rsidR="002C3BBD" w:rsidRPr="006E6D31" w:rsidRDefault="002C3BBD" w:rsidP="006E6D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4B7700" w14:textId="77777777" w:rsidR="002C3BBD" w:rsidRPr="006E6D31" w:rsidRDefault="002C3BBD" w:rsidP="006E6D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6D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14:paraId="574FE299" w14:textId="3B20F90B" w:rsidR="002C3BBD" w:rsidRPr="006E6D31" w:rsidRDefault="002C3BBD" w:rsidP="006E6D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6D31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val="en-US"/>
              </w:rPr>
              <w:t>6</w:t>
            </w:r>
            <w:r w:rsidRPr="006E6D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,447</w:t>
            </w:r>
          </w:p>
        </w:tc>
        <w:tc>
          <w:tcPr>
            <w:tcW w:w="131" w:type="pct"/>
            <w:gridSpan w:val="2"/>
          </w:tcPr>
          <w:p w14:paraId="2EB4F74D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6F801824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BBD" w:rsidRPr="00CA2642" w14:paraId="2E3264B3" w14:textId="77777777" w:rsidTr="002C3BBD">
        <w:trPr>
          <w:gridAfter w:val="1"/>
          <w:wAfter w:w="5" w:type="pct"/>
        </w:trPr>
        <w:tc>
          <w:tcPr>
            <w:tcW w:w="1377" w:type="pct"/>
            <w:hideMark/>
          </w:tcPr>
          <w:p w14:paraId="1B83DB22" w14:textId="77777777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264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383" w:type="pct"/>
          </w:tcPr>
          <w:p w14:paraId="2C7A78CD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717914F4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14:paraId="4D25D597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F7FF2EC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  <w:hideMark/>
          </w:tcPr>
          <w:p w14:paraId="2A97253F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7CAFBE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  <w:hideMark/>
          </w:tcPr>
          <w:p w14:paraId="616EB4EF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6F201567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vAlign w:val="bottom"/>
            <w:hideMark/>
          </w:tcPr>
          <w:p w14:paraId="3CE215CA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486ACC83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vAlign w:val="bottom"/>
            <w:hideMark/>
          </w:tcPr>
          <w:p w14:paraId="4434872B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BBD" w:rsidRPr="00CA2642" w14:paraId="6867A846" w14:textId="77777777" w:rsidTr="002C3BBD">
        <w:trPr>
          <w:gridAfter w:val="1"/>
          <w:wAfter w:w="5" w:type="pct"/>
        </w:trPr>
        <w:tc>
          <w:tcPr>
            <w:tcW w:w="2284" w:type="pct"/>
            <w:gridSpan w:val="4"/>
            <w:hideMark/>
          </w:tcPr>
          <w:p w14:paraId="0577D84A" w14:textId="77777777" w:rsidR="002C3BBD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ืมระยะสั้นแก่บุคคลหรือ</w:t>
            </w:r>
          </w:p>
          <w:p w14:paraId="5E4DE5F7" w14:textId="68CFCF24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</w:t>
            </w: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9" w:type="pct"/>
          </w:tcPr>
          <w:p w14:paraId="6D7C24BF" w14:textId="77777777" w:rsidR="002C3BBD" w:rsidRPr="00CA2642" w:rsidRDefault="002C3BBD" w:rsidP="002C3B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9AA26E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D56374C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941037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14:paraId="3E3ECAE6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AA6E2" w14:textId="77777777" w:rsidR="002C3BBD" w:rsidRPr="006E6D31" w:rsidRDefault="002C3BBD" w:rsidP="006E6D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E0F0F5" w14:textId="4CD45D95" w:rsidR="002C3BBD" w:rsidRPr="006E6D31" w:rsidRDefault="002C3BBD" w:rsidP="006E6D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6D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6E6D31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cs/>
                <w:lang w:val="en-US"/>
              </w:rPr>
              <w:t>6</w:t>
            </w:r>
            <w:r w:rsidRPr="006E6D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,447</w:t>
            </w:r>
          </w:p>
        </w:tc>
        <w:tc>
          <w:tcPr>
            <w:tcW w:w="131" w:type="pct"/>
            <w:gridSpan w:val="2"/>
            <w:vAlign w:val="bottom"/>
          </w:tcPr>
          <w:p w14:paraId="2388E470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B052DC" w14:textId="77777777" w:rsidR="002C3BBD" w:rsidRPr="00CA2642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AF63E9" w14:textId="77777777" w:rsidR="008C255A" w:rsidRPr="00CA2642" w:rsidRDefault="008C255A" w:rsidP="001951D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548FF63" w14:textId="77777777" w:rsidR="00B6739C" w:rsidRDefault="00B67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1DC20C" w14:textId="1B64CE3F" w:rsidR="00CA2642" w:rsidRDefault="008C255A" w:rsidP="008C255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A264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</w:t>
      </w:r>
      <w:r w:rsidR="00840B47" w:rsidRPr="00CA2642">
        <w:rPr>
          <w:rFonts w:ascii="Angsana New" w:hAnsi="Angsana New"/>
          <w:sz w:val="30"/>
          <w:szCs w:val="30"/>
          <w:cs/>
        </w:rPr>
        <w:t>ิจการที่เกี่ยวข้องกันสำหรับงว</w:t>
      </w:r>
      <w:r w:rsidR="00840B47" w:rsidRPr="00CA2642">
        <w:rPr>
          <w:rFonts w:ascii="Angsana New" w:hAnsi="Angsana New" w:hint="cs"/>
          <w:sz w:val="30"/>
          <w:szCs w:val="30"/>
          <w:cs/>
        </w:rPr>
        <w:t>ดเก้า</w:t>
      </w:r>
      <w:r w:rsidRPr="00CA264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A2642">
        <w:rPr>
          <w:rFonts w:ascii="Angsana New" w:hAnsi="Angsana New"/>
          <w:sz w:val="30"/>
          <w:szCs w:val="30"/>
        </w:rPr>
        <w:t xml:space="preserve">30 </w:t>
      </w:r>
      <w:r w:rsidR="00840B47" w:rsidRPr="00CA264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A264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98E3B8" w14:textId="60AA1110" w:rsidR="008C255A" w:rsidRPr="00CA2642" w:rsidRDefault="008C255A" w:rsidP="008C255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A264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E64F044" w14:textId="77777777" w:rsidR="008C255A" w:rsidRPr="00CA2642" w:rsidRDefault="008C255A" w:rsidP="001951D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7"/>
        <w:gridCol w:w="709"/>
        <w:gridCol w:w="237"/>
        <w:gridCol w:w="767"/>
        <w:gridCol w:w="264"/>
        <w:gridCol w:w="991"/>
        <w:gridCol w:w="237"/>
        <w:gridCol w:w="1034"/>
        <w:gridCol w:w="237"/>
        <w:gridCol w:w="1013"/>
        <w:gridCol w:w="237"/>
        <w:gridCol w:w="1017"/>
      </w:tblGrid>
      <w:tr w:rsidR="002C3BBD" w:rsidRPr="00CA2642" w14:paraId="72637866" w14:textId="77777777" w:rsidTr="002C3BBD">
        <w:trPr>
          <w:tblHeader/>
        </w:trPr>
        <w:tc>
          <w:tcPr>
            <w:tcW w:w="5000" w:type="pct"/>
            <w:gridSpan w:val="12"/>
          </w:tcPr>
          <w:p w14:paraId="58593C19" w14:textId="648CC46C" w:rsidR="002C3BBD" w:rsidRPr="00CA2642" w:rsidRDefault="002C3BBD" w:rsidP="002C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</w:tr>
      <w:tr w:rsidR="002C3BBD" w:rsidRPr="00CA2642" w14:paraId="6C91EC2C" w14:textId="77777777" w:rsidTr="002C3BBD">
        <w:trPr>
          <w:tblHeader/>
        </w:trPr>
        <w:tc>
          <w:tcPr>
            <w:tcW w:w="1327" w:type="pct"/>
            <w:vMerge w:val="restart"/>
            <w:hideMark/>
          </w:tcPr>
          <w:p w14:paraId="41E63A56" w14:textId="694A5ADD" w:rsidR="00CA2642" w:rsidRPr="00CA2642" w:rsidRDefault="00CA2642" w:rsidP="00AA1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3" w:type="pct"/>
            <w:gridSpan w:val="3"/>
            <w:hideMark/>
          </w:tcPr>
          <w:p w14:paraId="3858C903" w14:textId="3721FE4C" w:rsidR="00CA2642" w:rsidRPr="00CA2642" w:rsidRDefault="00CA2642" w:rsidP="00AA1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2454C7" w14:textId="77777777" w:rsidR="00CA2642" w:rsidRPr="00CA2642" w:rsidRDefault="00CA2642" w:rsidP="00AA1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hideMark/>
          </w:tcPr>
          <w:p w14:paraId="29D52438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70DB4E95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hideMark/>
          </w:tcPr>
          <w:p w14:paraId="2862ACF5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3BBD" w:rsidRPr="00CA2642" w14:paraId="73379A29" w14:textId="77777777" w:rsidTr="002C3BBD">
        <w:trPr>
          <w:tblHeader/>
        </w:trPr>
        <w:tc>
          <w:tcPr>
            <w:tcW w:w="1327" w:type="pct"/>
            <w:vMerge/>
            <w:vAlign w:val="center"/>
            <w:hideMark/>
          </w:tcPr>
          <w:p w14:paraId="7722DFF8" w14:textId="77777777" w:rsidR="00CA2642" w:rsidRPr="00CA2642" w:rsidRDefault="00CA2642" w:rsidP="00AA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6" w:type="pct"/>
            <w:hideMark/>
          </w:tcPr>
          <w:p w14:paraId="0FF72E20" w14:textId="6E423AB1" w:rsidR="00CA2642" w:rsidRPr="00CA2642" w:rsidRDefault="00CA2642" w:rsidP="00CA26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B12D03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  <w:hideMark/>
          </w:tcPr>
          <w:p w14:paraId="60188615" w14:textId="7DD283F8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DCC419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hideMark/>
          </w:tcPr>
          <w:p w14:paraId="5B5BBF35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14:paraId="69C34312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hideMark/>
          </w:tcPr>
          <w:p w14:paraId="02F0FC2F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</w:tcPr>
          <w:p w14:paraId="7207471A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hideMark/>
          </w:tcPr>
          <w:p w14:paraId="1C3F9AD9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14:paraId="4F243EB0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14:paraId="3C85C732" w14:textId="77777777" w:rsidR="00CA2642" w:rsidRPr="00CA2642" w:rsidRDefault="00CA2642" w:rsidP="00AA1C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C3BBD" w:rsidRPr="00CA2642" w14:paraId="209369A2" w14:textId="77777777" w:rsidTr="002C3BBD">
        <w:trPr>
          <w:tblHeader/>
        </w:trPr>
        <w:tc>
          <w:tcPr>
            <w:tcW w:w="1327" w:type="pct"/>
          </w:tcPr>
          <w:p w14:paraId="2FBD67E1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6" w:type="pct"/>
          </w:tcPr>
          <w:p w14:paraId="1046DE76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D0FF6E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31E3D908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9D8FB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pct"/>
            <w:gridSpan w:val="7"/>
            <w:hideMark/>
          </w:tcPr>
          <w:p w14:paraId="4DD5DD30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64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40B47" w:rsidRPr="00CA26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A26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A264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BBD" w:rsidRPr="00CA2642" w14:paraId="7ADC9116" w14:textId="77777777" w:rsidTr="002C3BBD">
        <w:tc>
          <w:tcPr>
            <w:tcW w:w="1327" w:type="pct"/>
            <w:hideMark/>
          </w:tcPr>
          <w:p w14:paraId="5248349B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386" w:type="pct"/>
          </w:tcPr>
          <w:p w14:paraId="37170676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5FA2C7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34F471D4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BF9B13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ACDF32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FB8351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EE98188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1B26B5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FA8C199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17EE3D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91B641E" w14:textId="77777777" w:rsidR="008C255A" w:rsidRPr="00CA2642" w:rsidRDefault="008C25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BBD" w:rsidRPr="00CA2642" w14:paraId="35053CB4" w14:textId="77777777" w:rsidTr="002C3BBD">
        <w:tc>
          <w:tcPr>
            <w:tcW w:w="2260" w:type="pct"/>
            <w:gridSpan w:val="4"/>
            <w:hideMark/>
          </w:tcPr>
          <w:p w14:paraId="7AB6F00D" w14:textId="5A0201D2" w:rsidR="008C255A" w:rsidRPr="00CA2642" w:rsidRDefault="001F47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</w:tcPr>
          <w:p w14:paraId="572414B0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E3A886B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903A9A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2624F599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2EEA547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4847858F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DBA705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57A3767B" w14:textId="77777777" w:rsidR="008C255A" w:rsidRPr="00CA2642" w:rsidRDefault="008C2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BBD" w:rsidRPr="00CA2642" w14:paraId="4A46453C" w14:textId="77777777" w:rsidTr="002C3BBD">
        <w:tc>
          <w:tcPr>
            <w:tcW w:w="1327" w:type="pct"/>
            <w:hideMark/>
          </w:tcPr>
          <w:p w14:paraId="24F68E13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264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21B529B9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E0E683D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14:paraId="49C1B152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BC635E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243CD90E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5FA1A3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8C8C2DA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8E820D3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C40339D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608FCB4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61D36A2B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BBD" w:rsidRPr="00CA2642" w14:paraId="05F9F1A7" w14:textId="77777777" w:rsidTr="002C3BBD">
        <w:tc>
          <w:tcPr>
            <w:tcW w:w="1327" w:type="pct"/>
            <w:hideMark/>
          </w:tcPr>
          <w:p w14:paraId="04DAED5C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5DD09EBD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669AF8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14:paraId="2653DB8F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1AD104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1D17F03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D0279F9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30DFDE1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AD171F6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100DC050" w14:textId="6295CC61" w:rsidR="001F47DA" w:rsidRPr="00CA2642" w:rsidRDefault="001F47DA" w:rsidP="0069634D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ind w:left="-12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64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A264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CA2642">
              <w:rPr>
                <w:rFonts w:ascii="Angsana New" w:hAnsi="Angsana New"/>
                <w:sz w:val="30"/>
                <w:szCs w:val="30"/>
              </w:rPr>
              <w:t>,447</w:t>
            </w:r>
          </w:p>
        </w:tc>
        <w:tc>
          <w:tcPr>
            <w:tcW w:w="129" w:type="pct"/>
          </w:tcPr>
          <w:p w14:paraId="7A977DA6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decimal" w:pos="595"/>
              </w:tabs>
              <w:ind w:left="-12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20BC392D" w14:textId="77777777" w:rsidR="001F47DA" w:rsidRPr="00CA2642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6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BBD" w14:paraId="0092FCAA" w14:textId="77777777" w:rsidTr="002C3BBD">
        <w:tc>
          <w:tcPr>
            <w:tcW w:w="1327" w:type="pct"/>
            <w:hideMark/>
          </w:tcPr>
          <w:p w14:paraId="1469C960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6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264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26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86" w:type="pct"/>
          </w:tcPr>
          <w:p w14:paraId="395F1DF9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10DB8D8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14:paraId="5678F2B6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9040B74" w14:textId="77777777" w:rsidR="001F47DA" w:rsidRPr="00CA2642" w:rsidRDefault="001F47DA" w:rsidP="00220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84B17" w14:textId="77777777" w:rsidR="001F47DA" w:rsidRPr="003E758F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5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9A58534" w14:textId="77777777" w:rsidR="001F47DA" w:rsidRPr="003E758F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D92E" w14:textId="77777777" w:rsidR="001F47DA" w:rsidRPr="003E758F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5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EDFA9E2" w14:textId="77777777" w:rsidR="001F47DA" w:rsidRPr="003E758F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4F35C" w14:textId="3B54ECC1" w:rsidR="001F47DA" w:rsidRPr="003E758F" w:rsidRDefault="001F47DA" w:rsidP="0069634D">
            <w:pPr>
              <w:tabs>
                <w:tab w:val="clear" w:pos="227"/>
                <w:tab w:val="clear" w:pos="454"/>
                <w:tab w:val="clear" w:pos="680"/>
                <w:tab w:val="decimal" w:pos="-125"/>
              </w:tabs>
              <w:ind w:left="-12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5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3E75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3E758F">
              <w:rPr>
                <w:rFonts w:ascii="Angsana New" w:hAnsi="Angsana New"/>
                <w:b/>
                <w:bCs/>
                <w:sz w:val="30"/>
                <w:szCs w:val="30"/>
              </w:rPr>
              <w:t>,447</w:t>
            </w:r>
          </w:p>
        </w:tc>
        <w:tc>
          <w:tcPr>
            <w:tcW w:w="129" w:type="pct"/>
          </w:tcPr>
          <w:p w14:paraId="5878C2FF" w14:textId="77777777" w:rsidR="001F47DA" w:rsidRPr="003E758F" w:rsidRDefault="001F47DA" w:rsidP="00220638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ind w:left="-125"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DA1C8" w14:textId="77777777" w:rsidR="001F47DA" w:rsidRPr="003E758F" w:rsidRDefault="001F47DA" w:rsidP="002206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5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A0B46E" w14:textId="77777777" w:rsidR="008C255A" w:rsidRPr="00216640" w:rsidRDefault="008C255A" w:rsidP="001951D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70"/>
        <w:gridCol w:w="998"/>
        <w:gridCol w:w="262"/>
        <w:gridCol w:w="990"/>
      </w:tblGrid>
      <w:tr w:rsidR="00B7029E" w:rsidRPr="00216640" w14:paraId="658BDE5F" w14:textId="77777777" w:rsidTr="00602E70">
        <w:trPr>
          <w:tblHeader/>
        </w:trPr>
        <w:tc>
          <w:tcPr>
            <w:tcW w:w="6660" w:type="dxa"/>
            <w:gridSpan w:val="4"/>
            <w:shd w:val="clear" w:color="auto" w:fill="auto"/>
          </w:tcPr>
          <w:p w14:paraId="7B36C363" w14:textId="0C59B0FC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  <w:r w:rsidR="00F130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EF2AE96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F20B9FC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B7029E" w:rsidRPr="00216640" w14:paraId="70823FAF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41DEDCF2" w14:textId="77777777" w:rsidR="00B7029E" w:rsidRPr="002C3BBD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DCF021D" w14:textId="77777777"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990CFFA" w14:textId="77777777" w:rsidR="00B7029E" w:rsidRPr="00216640" w:rsidRDefault="00B702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878190" w14:textId="77777777" w:rsidR="00B7029E" w:rsidRPr="00216640" w:rsidRDefault="00B7029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12DAB134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4FD21CA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A1104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1FFB1C3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F760CF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6EDC7FA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C190EF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085F0A1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130CB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0C2C439C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6ACCD5A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C751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7954AC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562701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C72D40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C3D212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02DC4B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E14BF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24011418" w14:textId="77777777" w:rsidTr="00602E70">
        <w:trPr>
          <w:tblHeader/>
        </w:trPr>
        <w:tc>
          <w:tcPr>
            <w:tcW w:w="4410" w:type="dxa"/>
            <w:shd w:val="clear" w:color="auto" w:fill="auto"/>
          </w:tcPr>
          <w:p w14:paraId="192A7B5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CA468C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0F85A823" w14:textId="77777777" w:rsidTr="00602E70">
        <w:tc>
          <w:tcPr>
            <w:tcW w:w="4410" w:type="dxa"/>
            <w:shd w:val="clear" w:color="auto" w:fill="auto"/>
          </w:tcPr>
          <w:p w14:paraId="586CAF2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7CA6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06D82F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46805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FB598E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B81BA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609BCF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448B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B36190" w:rsidRPr="00216640" w14:paraId="53513D41" w14:textId="77777777" w:rsidTr="00602E70">
        <w:tc>
          <w:tcPr>
            <w:tcW w:w="4410" w:type="dxa"/>
            <w:shd w:val="clear" w:color="auto" w:fill="auto"/>
          </w:tcPr>
          <w:p w14:paraId="1590078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7DA47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C1ACAE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E62AA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AFF076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CB15B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E0CE28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B0EB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9E2905" w:rsidRPr="00216640" w14:paraId="08351C5A" w14:textId="77777777" w:rsidTr="00721E41">
        <w:tc>
          <w:tcPr>
            <w:tcW w:w="4410" w:type="dxa"/>
            <w:shd w:val="clear" w:color="auto" w:fill="auto"/>
          </w:tcPr>
          <w:p w14:paraId="6EA7C339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4F07" w14:textId="77777777" w:rsidR="009E2905" w:rsidRPr="00216640" w:rsidRDefault="00E24540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5999FB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153E" w14:textId="77777777" w:rsidR="009E2905" w:rsidRPr="00216640" w:rsidRDefault="009E2905" w:rsidP="009E290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CA3F3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A4C23" w14:textId="77777777" w:rsidR="009E2905" w:rsidRPr="00216640" w:rsidRDefault="009E2905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377B0AA" w14:textId="77777777" w:rsidR="009E2905" w:rsidRPr="00216640" w:rsidRDefault="009E2905" w:rsidP="009E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C11AFD" w14:textId="77777777" w:rsidR="009E2905" w:rsidRPr="00216640" w:rsidRDefault="009E2905" w:rsidP="009E29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B36190" w:rsidRPr="00216640" w14:paraId="1557FBED" w14:textId="77777777" w:rsidTr="00602E70">
        <w:tc>
          <w:tcPr>
            <w:tcW w:w="4410" w:type="dxa"/>
            <w:shd w:val="clear" w:color="auto" w:fill="auto"/>
          </w:tcPr>
          <w:p w14:paraId="788D644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C47B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06713C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FE1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B9F24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B8F826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B8AB72F" w14:textId="77777777" w:rsidR="00B36190" w:rsidRPr="00216640" w:rsidRDefault="00B36190" w:rsidP="00B3619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A2530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36190" w:rsidRPr="00216640" w14:paraId="310442F6" w14:textId="77777777" w:rsidTr="00602E70">
        <w:tc>
          <w:tcPr>
            <w:tcW w:w="4410" w:type="dxa"/>
            <w:shd w:val="clear" w:color="auto" w:fill="auto"/>
          </w:tcPr>
          <w:p w14:paraId="6B68786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E0084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AAB0F4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75A4B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3D6B8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5312E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809013B" w14:textId="77777777" w:rsidR="00B36190" w:rsidRPr="00216640" w:rsidRDefault="00B36190" w:rsidP="00B3619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220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190" w:rsidRPr="00216640" w14:paraId="7F5C2CC3" w14:textId="77777777" w:rsidTr="00602E70">
        <w:trPr>
          <w:trHeight w:val="80"/>
        </w:trPr>
        <w:tc>
          <w:tcPr>
            <w:tcW w:w="4410" w:type="dxa"/>
            <w:shd w:val="clear" w:color="auto" w:fill="auto"/>
          </w:tcPr>
          <w:p w14:paraId="0B89A32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43A83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09A0D0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0F3338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0C249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E4CCA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58C496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8143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36190" w:rsidRPr="00216640" w14:paraId="652F9980" w14:textId="77777777" w:rsidTr="00602E70">
        <w:tc>
          <w:tcPr>
            <w:tcW w:w="4410" w:type="dxa"/>
            <w:shd w:val="clear" w:color="auto" w:fill="auto"/>
          </w:tcPr>
          <w:p w14:paraId="0E2E2A2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1C14EB93" w14:textId="77777777" w:rsidR="00B36190" w:rsidRPr="00216640" w:rsidRDefault="00E2454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99E171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E94331" w14:textId="77777777" w:rsidR="00B36190" w:rsidRPr="00216640" w:rsidRDefault="00B3619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3FC3AD9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E6ED7E" w14:textId="77777777" w:rsidR="00B36190" w:rsidRPr="00216640" w:rsidRDefault="009E2905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4631D5BD" w14:textId="77777777" w:rsidR="00B36190" w:rsidRPr="00216640" w:rsidRDefault="00B36190" w:rsidP="00B3619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E17AC5" w14:textId="77777777" w:rsidR="00B36190" w:rsidRPr="00216640" w:rsidRDefault="00B3619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B36190" w:rsidRPr="00216640" w14:paraId="2E2B4519" w14:textId="77777777" w:rsidTr="00602E70">
        <w:tc>
          <w:tcPr>
            <w:tcW w:w="4410" w:type="dxa"/>
            <w:shd w:val="clear" w:color="auto" w:fill="auto"/>
          </w:tcPr>
          <w:p w14:paraId="6E20BDB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1AB7D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10CCE3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50C71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F36BE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7FDBA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11B7CBA" w14:textId="77777777" w:rsidR="00B36190" w:rsidRPr="00216640" w:rsidRDefault="00B36190" w:rsidP="00B3619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8CAF3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00C47846" w14:textId="77777777" w:rsidTr="00602E70">
        <w:tc>
          <w:tcPr>
            <w:tcW w:w="4410" w:type="dxa"/>
            <w:shd w:val="clear" w:color="auto" w:fill="auto"/>
          </w:tcPr>
          <w:p w14:paraId="4D06AD2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216640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2E9EC9" w14:textId="77777777" w:rsidR="00B36190" w:rsidRPr="00216640" w:rsidRDefault="00E2454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8E316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091E1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45FF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772CAF9" w14:textId="77777777" w:rsidR="00B36190" w:rsidRPr="00216640" w:rsidRDefault="009E2905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59E15B2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2661F" w14:textId="77777777" w:rsidR="00B36190" w:rsidRPr="00216640" w:rsidRDefault="00B3619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36190" w:rsidRPr="00216640" w14:paraId="3D54AB7E" w14:textId="77777777" w:rsidTr="00E101B6">
        <w:tc>
          <w:tcPr>
            <w:tcW w:w="4410" w:type="dxa"/>
            <w:shd w:val="clear" w:color="auto" w:fill="auto"/>
          </w:tcPr>
          <w:p w14:paraId="0C46D41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วิ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นท์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428AB0" w14:textId="77777777" w:rsidR="00B36190" w:rsidRPr="00216640" w:rsidRDefault="00E2454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7CF403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E0527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9845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9E6CBE9" w14:textId="1DE1D5B9" w:rsidR="00B36190" w:rsidRPr="00216640" w:rsidRDefault="000E2859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62" w:type="dxa"/>
            <w:shd w:val="clear" w:color="auto" w:fill="auto"/>
          </w:tcPr>
          <w:p w14:paraId="7629561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80C18" w14:textId="77777777" w:rsidR="00B36190" w:rsidRPr="00216640" w:rsidRDefault="00B36190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BBD" w:rsidRPr="00216640" w14:paraId="4D7DE668" w14:textId="77777777" w:rsidTr="00E101B6">
        <w:tc>
          <w:tcPr>
            <w:tcW w:w="4410" w:type="dxa"/>
            <w:shd w:val="clear" w:color="auto" w:fill="auto"/>
          </w:tcPr>
          <w:p w14:paraId="5B50FA89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A841C5" w14:textId="77777777" w:rsidR="002C3BBD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F000E6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5F6BB2" w14:textId="77777777" w:rsidR="002C3BBD" w:rsidRPr="00216640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B35420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AEF58A" w14:textId="77777777" w:rsidR="002C3BBD" w:rsidRDefault="002C3BBD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0E8586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55014" w14:textId="77777777" w:rsidR="002C3BBD" w:rsidRPr="00216640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591" w:rsidRPr="00216640" w14:paraId="32A25FC0" w14:textId="77777777" w:rsidTr="00E101B6">
        <w:tc>
          <w:tcPr>
            <w:tcW w:w="4410" w:type="dxa"/>
            <w:shd w:val="clear" w:color="auto" w:fill="auto"/>
          </w:tcPr>
          <w:p w14:paraId="2FB342BD" w14:textId="77777777" w:rsidR="00A76591" w:rsidRPr="00216640" w:rsidRDefault="00A76591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141CE9" w14:textId="77777777" w:rsidR="00A76591" w:rsidRDefault="00A76591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A5DEBA" w14:textId="77777777" w:rsidR="00A76591" w:rsidRPr="00216640" w:rsidRDefault="00A76591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5E555E" w14:textId="77777777" w:rsidR="00A76591" w:rsidRPr="00216640" w:rsidRDefault="00A76591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FDE225" w14:textId="77777777" w:rsidR="00A76591" w:rsidRPr="00216640" w:rsidRDefault="00A76591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D98DF8" w14:textId="77777777" w:rsidR="00A76591" w:rsidRDefault="00A76591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28257A" w14:textId="77777777" w:rsidR="00A76591" w:rsidRPr="00216640" w:rsidRDefault="00A76591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2B6FA" w14:textId="77777777" w:rsidR="00A76591" w:rsidRPr="00216640" w:rsidRDefault="00A76591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BBD" w:rsidRPr="00216640" w14:paraId="173B51A2" w14:textId="77777777" w:rsidTr="00E101B6">
        <w:tc>
          <w:tcPr>
            <w:tcW w:w="4410" w:type="dxa"/>
            <w:shd w:val="clear" w:color="auto" w:fill="auto"/>
          </w:tcPr>
          <w:p w14:paraId="09C79D3D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7F252" w14:textId="77777777" w:rsidR="002C3BBD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48005D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42E20C" w14:textId="77777777" w:rsidR="002C3BBD" w:rsidRPr="00216640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E6E6A3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2AD3DC" w14:textId="77777777" w:rsidR="002C3BBD" w:rsidRDefault="002C3BBD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0E4DD3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CC8C9D" w14:textId="77777777" w:rsidR="002C3BBD" w:rsidRPr="00216640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BBD" w:rsidRPr="00216640" w14:paraId="21915869" w14:textId="77777777" w:rsidTr="00E101B6">
        <w:tc>
          <w:tcPr>
            <w:tcW w:w="4410" w:type="dxa"/>
            <w:shd w:val="clear" w:color="auto" w:fill="auto"/>
          </w:tcPr>
          <w:p w14:paraId="7F563275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DABC73" w14:textId="77777777" w:rsidR="002C3BBD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A7C4AB0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4A23A5" w14:textId="77777777" w:rsidR="002C3BBD" w:rsidRPr="00216640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464562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E0B5A5" w14:textId="77777777" w:rsidR="002C3BBD" w:rsidRDefault="002C3BBD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1A523C8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A62E9" w14:textId="77777777" w:rsidR="002C3BBD" w:rsidRPr="00216640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BBD" w:rsidRPr="00216640" w14:paraId="22A80EAE" w14:textId="77777777" w:rsidTr="00E101B6">
        <w:tc>
          <w:tcPr>
            <w:tcW w:w="4410" w:type="dxa"/>
            <w:shd w:val="clear" w:color="auto" w:fill="auto"/>
          </w:tcPr>
          <w:p w14:paraId="7F62E172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FD58B" w14:textId="77777777" w:rsidR="002C3BBD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05FE42D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C17269" w14:textId="77777777" w:rsidR="002C3BBD" w:rsidRPr="00216640" w:rsidRDefault="002C3BBD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4ED460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436437D" w14:textId="77777777" w:rsidR="002C3BBD" w:rsidRDefault="002C3BBD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C7D95F" w14:textId="77777777" w:rsidR="002C3BBD" w:rsidRPr="00216640" w:rsidRDefault="002C3BBD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AC583" w14:textId="77777777" w:rsidR="002C3BBD" w:rsidRPr="00216640" w:rsidRDefault="002C3BBD" w:rsidP="002C3BB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36B697A0" w14:textId="77777777" w:rsidTr="00602E70">
        <w:tc>
          <w:tcPr>
            <w:tcW w:w="4410" w:type="dxa"/>
            <w:shd w:val="clear" w:color="auto" w:fill="auto"/>
          </w:tcPr>
          <w:p w14:paraId="0396B69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E8783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58548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B0BA7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ED3E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4523B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78A7B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69E6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60F339BE" w14:textId="77777777" w:rsidTr="00602E70">
        <w:tc>
          <w:tcPr>
            <w:tcW w:w="4410" w:type="dxa"/>
            <w:shd w:val="clear" w:color="auto" w:fill="auto"/>
          </w:tcPr>
          <w:p w14:paraId="15E3AB4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14:paraId="5A2F31BD" w14:textId="77777777" w:rsidR="00B36190" w:rsidRPr="00216640" w:rsidRDefault="00E2454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14:paraId="5F94032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C4A447D" w14:textId="77777777" w:rsidR="00B36190" w:rsidRPr="00216640" w:rsidRDefault="00B3619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58324E4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CF18542" w14:textId="063F842C" w:rsidR="00B36190" w:rsidRPr="00216640" w:rsidRDefault="002D7F1F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89206C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1BA770" w14:textId="77777777" w:rsidR="00B36190" w:rsidRPr="00216640" w:rsidRDefault="00B36190" w:rsidP="00B361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13050" w:rsidRPr="00216640" w14:paraId="4B844DFC" w14:textId="77777777" w:rsidTr="00D359A6">
        <w:tc>
          <w:tcPr>
            <w:tcW w:w="4410" w:type="dxa"/>
            <w:shd w:val="clear" w:color="auto" w:fill="auto"/>
          </w:tcPr>
          <w:p w14:paraId="5EB860F0" w14:textId="14AF1BB9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14:paraId="626BCB79" w14:textId="1CC73B9C" w:rsidR="00F1305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C69DD90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65B9C6" w14:textId="22469A61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94C051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A29FAB" w14:textId="099D3264" w:rsidR="00F13050" w:rsidRPr="002C3BBD" w:rsidRDefault="00F13050" w:rsidP="00F130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FD43E75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6CF875" w14:textId="6EA2CDD0" w:rsidR="00F13050" w:rsidRPr="00216640" w:rsidRDefault="00F13050" w:rsidP="00F130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13050" w:rsidRPr="00216640" w14:paraId="55FB2112" w14:textId="77777777" w:rsidTr="00AA1CBD">
        <w:tc>
          <w:tcPr>
            <w:tcW w:w="4410" w:type="dxa"/>
            <w:shd w:val="clear" w:color="auto" w:fill="auto"/>
          </w:tcPr>
          <w:p w14:paraId="1A3D10FD" w14:textId="6DB32721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C17986" w14:textId="28EB3F43" w:rsidR="00F1305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5FEBB0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AE188E5" w14:textId="14E9215E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94D7761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E9BB4E" w14:textId="55B6F162" w:rsidR="00F13050" w:rsidRPr="002C3BBD" w:rsidRDefault="00F13050" w:rsidP="00F130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3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C34481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7BFEF" w14:textId="34B67486" w:rsidR="00F13050" w:rsidRPr="00216640" w:rsidRDefault="00F13050" w:rsidP="00F130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050" w:rsidRPr="00216640" w14:paraId="67704346" w14:textId="77777777" w:rsidTr="001A5E2D">
        <w:tc>
          <w:tcPr>
            <w:tcW w:w="4410" w:type="dxa"/>
            <w:shd w:val="clear" w:color="auto" w:fill="auto"/>
          </w:tcPr>
          <w:p w14:paraId="29FBD6F0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16EA8" w14:textId="52522D45" w:rsidR="00F13050" w:rsidRPr="001A5E2D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14:paraId="43AF0915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C539B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67202724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7501" w14:textId="45B66CE1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62" w:type="dxa"/>
            <w:shd w:val="clear" w:color="auto" w:fill="auto"/>
          </w:tcPr>
          <w:p w14:paraId="75B79AE6" w14:textId="77777777" w:rsidR="00F13050" w:rsidRPr="00216640" w:rsidRDefault="00F13050" w:rsidP="00F130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E6D35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F13050" w:rsidRPr="00216640" w14:paraId="2F4D8CE7" w14:textId="77777777" w:rsidTr="00602E70">
        <w:tc>
          <w:tcPr>
            <w:tcW w:w="4410" w:type="dxa"/>
            <w:shd w:val="clear" w:color="auto" w:fill="auto"/>
          </w:tcPr>
          <w:p w14:paraId="58D1B709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AF9C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4C8B742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B32AC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43D496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F721C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1095A24" w14:textId="77777777" w:rsidR="00F13050" w:rsidRPr="00216640" w:rsidRDefault="00F13050" w:rsidP="00F130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3D2DF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13050" w:rsidRPr="00216640" w14:paraId="0A46E856" w14:textId="77777777" w:rsidTr="00602E70">
        <w:trPr>
          <w:trHeight w:val="443"/>
        </w:trPr>
        <w:tc>
          <w:tcPr>
            <w:tcW w:w="4410" w:type="dxa"/>
            <w:shd w:val="clear" w:color="auto" w:fill="auto"/>
          </w:tcPr>
          <w:p w14:paraId="4D23563B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FE6E1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14:paraId="7A393095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09C514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34DA8155" w14:textId="77777777" w:rsidR="00F13050" w:rsidRPr="00216640" w:rsidRDefault="00F13050" w:rsidP="00F1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07777" w14:textId="0F0CD4E0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62" w:type="dxa"/>
            <w:shd w:val="clear" w:color="auto" w:fill="auto"/>
          </w:tcPr>
          <w:p w14:paraId="5013E50C" w14:textId="77777777" w:rsidR="00F13050" w:rsidRPr="00216640" w:rsidRDefault="00F13050" w:rsidP="00F130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6EEE1" w14:textId="77777777" w:rsidR="00F13050" w:rsidRPr="00216640" w:rsidRDefault="00F13050" w:rsidP="00F130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</w:tr>
    </w:tbl>
    <w:p w14:paraId="344706D1" w14:textId="4FB25EAD" w:rsidR="004E40FD" w:rsidRPr="00AD48CA" w:rsidRDefault="004E4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2EB47AC" w14:textId="515490E2" w:rsidR="0084322A" w:rsidRPr="00216640" w:rsidRDefault="0084322A" w:rsidP="004E4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7295CF0" w14:textId="77777777" w:rsidR="00B0698B" w:rsidRPr="00216640" w:rsidRDefault="00B0698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68DF39A7" w14:textId="77777777" w:rsidR="00AF3C24" w:rsidRPr="00216640" w:rsidRDefault="00AF3C2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</w:p>
    <w:p w14:paraId="56B3AD09" w14:textId="77777777" w:rsidR="00D418FF" w:rsidRPr="00216640" w:rsidRDefault="00D418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4602054A" w14:textId="77777777" w:rsidR="00745B75" w:rsidRPr="00216640" w:rsidRDefault="00B60BB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216640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14:paraId="5691CB9C" w14:textId="77777777" w:rsidR="00B36190" w:rsidRPr="00723E6F" w:rsidRDefault="00B36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23D16CF" w14:textId="77777777" w:rsidR="00F663F6" w:rsidRPr="00216640" w:rsidRDefault="004C53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บริษัทได้ทำสัญญาบริการสำนักงานและบริการระบบเงินเดือนพนักงาน กับ บริษัท วีเน็ท 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โดย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จะเป็นผู้ให้บริการด้านสำนักงาน อันได้แ</w:t>
      </w:r>
      <w:r w:rsidR="00986423" w:rsidRPr="00216640">
        <w:rPr>
          <w:rFonts w:ascii="Angsana New" w:hAnsi="Angsana New"/>
          <w:sz w:val="30"/>
          <w:szCs w:val="30"/>
          <w:cs/>
        </w:rPr>
        <w:t>ก่ การอำนวยความสะดวกด้านสถานที่</w:t>
      </w:r>
      <w:r w:rsidR="00986423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การต้อนรับลูกค้าและผู้มาติดต่อ การสาธารณูปโภค การจัดการห้องประชุม รวมทั้งบริการจัดทำระบบเงินเดือน คำนวณภาษีหัก ณ ที่จ่าย คำนวณเงินสมทบกองทุนประกันสังคม และจัดเตรียมแบบยื่นแสดงรายการที่เกี่ยวข้องโดยคิดในอัตราคงที่เดือนละ </w:t>
      </w:r>
      <w:r w:rsidRPr="00216640">
        <w:rPr>
          <w:rFonts w:ascii="Angsana New" w:hAnsi="Angsana New"/>
          <w:sz w:val="30"/>
          <w:szCs w:val="30"/>
        </w:rPr>
        <w:t xml:space="preserve">45,000 </w:t>
      </w:r>
      <w:r w:rsidRPr="00216640">
        <w:rPr>
          <w:rFonts w:ascii="Angsana New" w:hAnsi="Angsana New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="00F663F6" w:rsidRPr="00216640">
        <w:rPr>
          <w:rFonts w:ascii="Angsana New" w:hAnsi="Angsana New"/>
          <w:sz w:val="30"/>
          <w:szCs w:val="30"/>
        </w:rPr>
        <w:t xml:space="preserve">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663F6" w:rsidRPr="00216640">
        <w:rPr>
          <w:rFonts w:ascii="Angsana New" w:hAnsi="Angsana New"/>
          <w:sz w:val="30"/>
          <w:szCs w:val="30"/>
        </w:rPr>
        <w:t xml:space="preserve">2561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 w:rsidRPr="00216640">
        <w:rPr>
          <w:rFonts w:ascii="Angsana New" w:hAnsi="Angsana New"/>
          <w:sz w:val="30"/>
          <w:szCs w:val="30"/>
        </w:rPr>
        <w:t xml:space="preserve">31 </w:t>
      </w:r>
      <w:r w:rsidR="00F663F6" w:rsidRPr="002166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663F6" w:rsidRPr="00216640">
        <w:rPr>
          <w:rFonts w:ascii="Angsana New" w:hAnsi="Angsana New"/>
          <w:sz w:val="30"/>
          <w:szCs w:val="30"/>
        </w:rPr>
        <w:t xml:space="preserve">2561 </w:t>
      </w:r>
    </w:p>
    <w:p w14:paraId="6CA0D5B1" w14:textId="77777777" w:rsidR="00C242ED" w:rsidRPr="00B36190" w:rsidRDefault="00C242E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5B73CC" w14:textId="77777777" w:rsidR="00627537" w:rsidRDefault="00627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32E6FA" w14:textId="0ED3C5E4" w:rsidR="006E3670" w:rsidRPr="00216640" w:rsidRDefault="006E36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="00D91179" w:rsidRPr="00216640">
        <w:rPr>
          <w:rFonts w:ascii="Angsana New" w:hAnsi="Angsana New"/>
          <w:i/>
          <w:iCs/>
          <w:sz w:val="30"/>
          <w:szCs w:val="30"/>
          <w:cs/>
        </w:rPr>
        <w:t>การบริการ</w:t>
      </w:r>
      <w:r w:rsidRPr="00216640">
        <w:rPr>
          <w:rFonts w:ascii="Angsana New" w:hAnsi="Angsana New"/>
          <w:i/>
          <w:iCs/>
          <w:sz w:val="30"/>
          <w:szCs w:val="30"/>
          <w:cs/>
        </w:rPr>
        <w:t>บริหาร</w:t>
      </w:r>
      <w:r w:rsidR="00020390" w:rsidRPr="00216640">
        <w:rPr>
          <w:rFonts w:ascii="Angsana New" w:hAnsi="Angsana New"/>
          <w:i/>
          <w:iCs/>
          <w:sz w:val="30"/>
          <w:szCs w:val="30"/>
          <w:cs/>
        </w:rPr>
        <w:t>อุปกรณ์และ</w:t>
      </w:r>
      <w:r w:rsidR="00D91179" w:rsidRPr="00216640">
        <w:rPr>
          <w:rFonts w:ascii="Angsana New" w:hAnsi="Angsana New"/>
          <w:i/>
          <w:iCs/>
          <w:sz w:val="30"/>
          <w:szCs w:val="30"/>
          <w:cs/>
        </w:rPr>
        <w:t>อะไหล่</w:t>
      </w: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8D3F271" w14:textId="77777777" w:rsidR="00440C52" w:rsidRPr="00216640" w:rsidRDefault="00440C5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0608A901" w14:textId="60D34853" w:rsidR="004C532C" w:rsidRPr="000E2433" w:rsidRDefault="004C532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บริษัทได้ทำสัญญาการบริการบริหารอุปกรณ์และอะไหล่ กับ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โดย บริษัท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จะเป็นผู้ให้บริการจัดเก็บดูแล และบริการจัดส่งอุปกรณ์และอะไหล่ไปยังสถานที่ให้บริการตามเงื่อนไขที่</w:t>
      </w:r>
      <w:r w:rsidR="00986423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 xml:space="preserve">ตกลงกัน รวมทั้งจัดทำประกันอัคคีภัยและประกันอุบัติเหตุสำหรับอุปกรณ์และอะไหล่ ดังกล่าวด้วย โดยคิดอัตราคงที่เดือนละ </w:t>
      </w:r>
      <w:r w:rsidR="00F663F6" w:rsidRPr="00216640">
        <w:rPr>
          <w:rFonts w:ascii="Angsana New" w:hAnsi="Angsana New"/>
          <w:sz w:val="30"/>
          <w:szCs w:val="30"/>
        </w:rPr>
        <w:t>31</w:t>
      </w:r>
      <w:r w:rsidRPr="00216640">
        <w:rPr>
          <w:rFonts w:ascii="Angsana New" w:hAnsi="Angsana New"/>
          <w:sz w:val="30"/>
          <w:szCs w:val="30"/>
        </w:rPr>
        <w:t>,000</w:t>
      </w:r>
      <w:r w:rsidRPr="00216640">
        <w:rPr>
          <w:rFonts w:ascii="Angsana New" w:hAnsi="Angsana New"/>
          <w:sz w:val="30"/>
          <w:szCs w:val="30"/>
          <w:cs/>
        </w:rPr>
        <w:t xml:space="preserve"> บาท </w:t>
      </w:r>
      <w:r w:rsidRPr="000E2433">
        <w:rPr>
          <w:rFonts w:ascii="Angsana New" w:hAnsi="Angsana New"/>
          <w:sz w:val="30"/>
          <w:szCs w:val="30"/>
          <w:cs/>
        </w:rPr>
        <w:t>สัญญา</w:t>
      </w:r>
      <w:r w:rsidR="00F663F6" w:rsidRPr="000E2433">
        <w:rPr>
          <w:rFonts w:ascii="Angsana New" w:hAnsi="Angsana New" w:hint="cs"/>
          <w:sz w:val="30"/>
          <w:szCs w:val="30"/>
          <w:cs/>
        </w:rPr>
        <w:t xml:space="preserve">มีกำหนดระยะเวลาตั้งแต่วันที่ </w:t>
      </w:r>
      <w:r w:rsidR="00F663F6" w:rsidRPr="000E2433">
        <w:rPr>
          <w:rFonts w:ascii="Angsana New" w:hAnsi="Angsana New"/>
          <w:sz w:val="30"/>
          <w:szCs w:val="30"/>
        </w:rPr>
        <w:t>1</w:t>
      </w:r>
      <w:r w:rsidR="00F663F6" w:rsidRPr="000E243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E2433" w:rsidRPr="000E2433">
        <w:rPr>
          <w:rFonts w:ascii="Angsana New" w:hAnsi="Angsana New"/>
          <w:sz w:val="30"/>
          <w:szCs w:val="30"/>
        </w:rPr>
        <w:t>256</w:t>
      </w:r>
      <w:r w:rsidR="00771DD1">
        <w:rPr>
          <w:rFonts w:ascii="Angsana New" w:hAnsi="Angsana New" w:hint="cs"/>
          <w:sz w:val="30"/>
          <w:szCs w:val="30"/>
          <w:cs/>
        </w:rPr>
        <w:t>0</w:t>
      </w:r>
      <w:r w:rsidR="00F663F6" w:rsidRPr="000E2433">
        <w:rPr>
          <w:rFonts w:ascii="Angsana New" w:hAnsi="Angsana New"/>
          <w:sz w:val="30"/>
          <w:szCs w:val="30"/>
        </w:rPr>
        <w:t xml:space="preserve"> </w:t>
      </w:r>
      <w:r w:rsidR="00F663F6" w:rsidRPr="000E243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 w:rsidRPr="000E2433">
        <w:rPr>
          <w:rFonts w:ascii="Angsana New" w:hAnsi="Angsana New"/>
          <w:sz w:val="30"/>
          <w:szCs w:val="30"/>
        </w:rPr>
        <w:t xml:space="preserve">30 </w:t>
      </w:r>
      <w:r w:rsidR="00F663F6" w:rsidRPr="000E243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E2433" w:rsidRPr="000E2433">
        <w:rPr>
          <w:rFonts w:ascii="Angsana New" w:hAnsi="Angsana New"/>
          <w:sz w:val="30"/>
          <w:szCs w:val="30"/>
        </w:rPr>
        <w:t>256</w:t>
      </w:r>
      <w:r w:rsidR="00771DD1">
        <w:rPr>
          <w:rFonts w:ascii="Angsana New" w:hAnsi="Angsana New" w:hint="cs"/>
          <w:sz w:val="30"/>
          <w:szCs w:val="30"/>
          <w:cs/>
        </w:rPr>
        <w:t>1</w:t>
      </w:r>
      <w:r w:rsidR="00771DD1">
        <w:rPr>
          <w:rFonts w:ascii="Angsana New" w:hAnsi="Angsana New"/>
          <w:sz w:val="30"/>
          <w:szCs w:val="30"/>
        </w:rPr>
        <w:t xml:space="preserve"> </w:t>
      </w:r>
      <w:r w:rsidR="00771DD1">
        <w:rPr>
          <w:rFonts w:ascii="Angsana New" w:hAnsi="Angsana New" w:hint="cs"/>
          <w:sz w:val="30"/>
          <w:szCs w:val="30"/>
          <w:cs/>
        </w:rPr>
        <w:t xml:space="preserve">สัญญาดังกล่าวได้ต่ออายุออกไปอีกหนึ่งปี โดยจะสิ้นสุดวันที่ </w:t>
      </w:r>
      <w:r w:rsidR="00771DD1">
        <w:rPr>
          <w:rFonts w:ascii="Angsana New" w:hAnsi="Angsana New"/>
          <w:sz w:val="30"/>
          <w:szCs w:val="30"/>
        </w:rPr>
        <w:t xml:space="preserve">30 </w:t>
      </w:r>
      <w:r w:rsidR="00771DD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71DD1">
        <w:rPr>
          <w:rFonts w:ascii="Angsana New" w:hAnsi="Angsana New"/>
          <w:sz w:val="30"/>
          <w:szCs w:val="30"/>
        </w:rPr>
        <w:t>2562</w:t>
      </w:r>
      <w:r w:rsidR="00F663F6" w:rsidRPr="000E2433">
        <w:rPr>
          <w:rFonts w:ascii="Angsana New" w:hAnsi="Angsana New"/>
          <w:sz w:val="30"/>
          <w:szCs w:val="30"/>
        </w:rPr>
        <w:t xml:space="preserve"> </w:t>
      </w:r>
    </w:p>
    <w:p w14:paraId="15483793" w14:textId="77777777" w:rsidR="007A59A4" w:rsidRPr="000E2433" w:rsidRDefault="007A59A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0E88BC53" w14:textId="77777777" w:rsidR="006E3670" w:rsidRPr="00216640" w:rsidRDefault="006E367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E2433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B34E53" w:rsidRPr="000E2433">
        <w:rPr>
          <w:rFonts w:ascii="Angsana New" w:hAnsi="Angsana New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14:paraId="2EAD7F4A" w14:textId="77777777" w:rsidR="00440C52" w:rsidRPr="00216640" w:rsidRDefault="00440C5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F90A21" w14:textId="0149C0C5" w:rsidR="00D271BB" w:rsidRPr="00216640" w:rsidRDefault="004C532C" w:rsidP="00AD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วี</w:t>
      </w:r>
      <w:proofErr w:type="spellStart"/>
      <w:r w:rsidRPr="00216640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ได้ทำสัญญาอนุญาตให้ใช้สิทธิในโปรแกรมคอมพิวเตอร์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กับบริษัท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เอ็นทีเอ็น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โซลูชั่น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0F2D19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เอ็นทีเอ็น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โซลูชั่น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จำกัด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จะเป็นผู้อนุญาตให้ใช้สิทธิในโปรแกรม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 xml:space="preserve">NIMBUS (ERP) </w:t>
      </w:r>
      <w:r w:rsidRPr="00216640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รวมทั้งเป็นผู้ให้บริการที่เกี่ยวข้องกับระบบงานดังกล่าวโดยคิดในอัตราคงที่เดือนละ</w:t>
      </w:r>
      <w:r w:rsidRPr="00216640">
        <w:rPr>
          <w:rFonts w:ascii="Angsana New" w:hAnsi="Angsana New"/>
          <w:sz w:val="30"/>
          <w:szCs w:val="30"/>
          <w:cs/>
        </w:rPr>
        <w:t xml:space="preserve"> 30</w:t>
      </w:r>
      <w:r w:rsidRPr="00216640">
        <w:rPr>
          <w:rFonts w:ascii="Angsana New" w:hAnsi="Angsana New"/>
          <w:sz w:val="30"/>
          <w:szCs w:val="30"/>
        </w:rPr>
        <w:t>,</w:t>
      </w:r>
      <w:r w:rsidRPr="00216640">
        <w:rPr>
          <w:rFonts w:ascii="Angsana New" w:hAnsi="Angsana New"/>
          <w:sz w:val="30"/>
          <w:szCs w:val="30"/>
          <w:cs/>
        </w:rPr>
        <w:t xml:space="preserve">000 </w:t>
      </w:r>
      <w:r w:rsidRPr="00216640">
        <w:rPr>
          <w:rFonts w:ascii="Angsana New" w:hAnsi="Angsana New" w:hint="cs"/>
          <w:sz w:val="30"/>
          <w:szCs w:val="30"/>
          <w:cs/>
        </w:rPr>
        <w:t>บาท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D7F1F">
        <w:rPr>
          <w:rFonts w:ascii="Angsana New" w:hAnsi="Angsana New" w:hint="cs"/>
          <w:sz w:val="30"/>
          <w:szCs w:val="30"/>
          <w:cs/>
        </w:rPr>
        <w:t>สัญญามีกำหนดระยะเวลาตั้งแต่วันที่</w:t>
      </w:r>
      <w:r w:rsidR="00986423" w:rsidRPr="002D7F1F">
        <w:rPr>
          <w:rFonts w:ascii="Angsana New" w:hAnsi="Angsana New"/>
          <w:sz w:val="30"/>
          <w:szCs w:val="30"/>
        </w:rPr>
        <w:br/>
      </w:r>
      <w:r w:rsidRPr="002D7F1F">
        <w:rPr>
          <w:rFonts w:ascii="Angsana New" w:hAnsi="Angsana New"/>
          <w:sz w:val="30"/>
          <w:szCs w:val="30"/>
          <w:cs/>
        </w:rPr>
        <w:t xml:space="preserve">1 </w:t>
      </w:r>
      <w:r w:rsidRPr="002D7F1F">
        <w:rPr>
          <w:rFonts w:ascii="Angsana New" w:hAnsi="Angsana New" w:hint="cs"/>
          <w:sz w:val="30"/>
          <w:szCs w:val="30"/>
          <w:cs/>
        </w:rPr>
        <w:t>กันยายน</w:t>
      </w:r>
      <w:r w:rsidR="005C3EB2" w:rsidRPr="002D7F1F">
        <w:rPr>
          <w:rFonts w:ascii="Angsana New" w:hAnsi="Angsana New"/>
          <w:sz w:val="30"/>
          <w:szCs w:val="30"/>
          <w:cs/>
        </w:rPr>
        <w:t xml:space="preserve"> 25</w:t>
      </w:r>
      <w:r w:rsidR="002D7F1F" w:rsidRPr="002D7F1F">
        <w:rPr>
          <w:rFonts w:ascii="Angsana New" w:hAnsi="Angsana New"/>
          <w:sz w:val="30"/>
          <w:szCs w:val="30"/>
        </w:rPr>
        <w:t>61</w:t>
      </w:r>
      <w:r w:rsidRPr="002D7F1F">
        <w:rPr>
          <w:rFonts w:ascii="Angsana New" w:hAnsi="Angsana New"/>
          <w:sz w:val="30"/>
          <w:szCs w:val="30"/>
          <w:cs/>
        </w:rPr>
        <w:t xml:space="preserve"> </w:t>
      </w:r>
      <w:r w:rsidRPr="002D7F1F">
        <w:rPr>
          <w:rFonts w:ascii="Angsana New" w:hAnsi="Angsana New" w:hint="cs"/>
          <w:sz w:val="30"/>
          <w:szCs w:val="30"/>
          <w:cs/>
        </w:rPr>
        <w:t>ถึงวันที่</w:t>
      </w:r>
      <w:r w:rsidRPr="002D7F1F">
        <w:rPr>
          <w:rFonts w:ascii="Angsana New" w:hAnsi="Angsana New"/>
          <w:sz w:val="30"/>
          <w:szCs w:val="30"/>
          <w:cs/>
        </w:rPr>
        <w:t xml:space="preserve"> 31 </w:t>
      </w:r>
      <w:r w:rsidRPr="002D7F1F">
        <w:rPr>
          <w:rFonts w:ascii="Angsana New" w:hAnsi="Angsana New" w:hint="cs"/>
          <w:sz w:val="30"/>
          <w:szCs w:val="30"/>
          <w:cs/>
        </w:rPr>
        <w:t>สิงหาคม</w:t>
      </w:r>
      <w:r w:rsidR="005C3EB2" w:rsidRPr="002D7F1F">
        <w:rPr>
          <w:rFonts w:ascii="Angsana New" w:hAnsi="Angsana New"/>
          <w:sz w:val="30"/>
          <w:szCs w:val="30"/>
          <w:cs/>
        </w:rPr>
        <w:t xml:space="preserve"> 256</w:t>
      </w:r>
      <w:r w:rsidR="002D7F1F" w:rsidRPr="002D7F1F">
        <w:rPr>
          <w:rFonts w:ascii="Angsana New" w:hAnsi="Angsana New"/>
          <w:sz w:val="30"/>
          <w:szCs w:val="30"/>
        </w:rPr>
        <w:t>2</w:t>
      </w:r>
    </w:p>
    <w:p w14:paraId="7D06826E" w14:textId="77777777" w:rsidR="00EC1B21" w:rsidRPr="00216640" w:rsidRDefault="00EC1B21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DC6AC1F" w14:textId="77777777"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การทำสัญญาค้ำประกันหนี้สินทางการค้า</w:t>
      </w:r>
    </w:p>
    <w:p w14:paraId="49C60C55" w14:textId="77777777"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4"/>
          <w:szCs w:val="24"/>
        </w:rPr>
      </w:pPr>
    </w:p>
    <w:p w14:paraId="4DD40872" w14:textId="77777777" w:rsidR="008B34E7" w:rsidRPr="00216640" w:rsidRDefault="008B34E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บริษัทเข้าทำสัญญาค้ำประกันหนี้สินทางการค้าของ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โดยบริษัทมีภาระค้ำประกันในหนี้สินทางการค้าร้อยละ </w:t>
      </w:r>
      <w:r w:rsidRPr="00216640">
        <w:rPr>
          <w:rFonts w:ascii="Angsana New" w:hAnsi="Angsana New"/>
          <w:sz w:val="30"/>
          <w:szCs w:val="30"/>
        </w:rPr>
        <w:t xml:space="preserve">51 </w:t>
      </w:r>
      <w:r w:rsidRPr="00216640">
        <w:rPr>
          <w:rFonts w:ascii="Angsana New" w:hAnsi="Angsana New"/>
          <w:sz w:val="30"/>
          <w:szCs w:val="30"/>
          <w:cs/>
        </w:rPr>
        <w:t>ตามสัดส่วนการถือหุ้นในบริษัท</w:t>
      </w:r>
      <w:r w:rsidR="00986423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216640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Pr="00216640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153D613F" w14:textId="08E6F070" w:rsidR="004E40FD" w:rsidRDefault="004E4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67BEBA4" w14:textId="711A33AD" w:rsidR="00A065C2" w:rsidRPr="00216640" w:rsidRDefault="00A065C2" w:rsidP="001951D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6640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5B0B93FF" w14:textId="77777777" w:rsidR="00A065C2" w:rsidRPr="00AD48CA" w:rsidRDefault="00A065C2" w:rsidP="00195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47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63977EC" w14:textId="77777777" w:rsidR="00A065C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</w:rPr>
        <w:tab/>
      </w:r>
      <w:r w:rsidRPr="0021664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16640">
        <w:rPr>
          <w:rFonts w:ascii="Angsana New" w:hAnsi="Angsana New"/>
          <w:sz w:val="30"/>
          <w:szCs w:val="30"/>
        </w:rPr>
        <w:t xml:space="preserve">30 </w:t>
      </w:r>
      <w:r w:rsidR="00B36190">
        <w:rPr>
          <w:rFonts w:ascii="Angsana New" w:hAnsi="Angsana New" w:hint="cs"/>
          <w:sz w:val="30"/>
          <w:szCs w:val="30"/>
          <w:cs/>
        </w:rPr>
        <w:t>กันยายน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2561 เงินฝากออมทรัพย์และเงินฝากประจำในงบการ</w:t>
      </w:r>
      <w:r w:rsidR="0064784B" w:rsidRPr="00216640">
        <w:rPr>
          <w:rFonts w:ascii="Angsana New" w:hAnsi="Angsana New" w:hint="cs"/>
          <w:sz w:val="30"/>
          <w:szCs w:val="30"/>
          <w:cs/>
        </w:rPr>
        <w:t>เ</w:t>
      </w:r>
      <w:r w:rsidRPr="00216640">
        <w:rPr>
          <w:rFonts w:ascii="Angsana New" w:hAnsi="Angsana New" w:hint="cs"/>
          <w:sz w:val="30"/>
          <w:szCs w:val="30"/>
          <w:cs/>
        </w:rPr>
        <w:t>งินรวมและงบการเงินเฉพาะกิจการ</w:t>
      </w:r>
      <w:r w:rsidRPr="00466A1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87F80" w:rsidRPr="00466A11">
        <w:rPr>
          <w:rFonts w:ascii="Angsana New" w:hAnsi="Angsana New" w:hint="cs"/>
          <w:sz w:val="30"/>
          <w:szCs w:val="30"/>
          <w:cs/>
        </w:rPr>
        <w:t>12.23</w:t>
      </w:r>
      <w:r w:rsidRPr="00466A11">
        <w:rPr>
          <w:rFonts w:ascii="Angsana New" w:hAnsi="Angsana New" w:hint="cs"/>
          <w:sz w:val="30"/>
          <w:szCs w:val="30"/>
          <w:cs/>
        </w:rPr>
        <w:t xml:space="preserve"> </w:t>
      </w:r>
      <w:r w:rsidRPr="00466A11">
        <w:rPr>
          <w:rFonts w:ascii="Angsana New" w:hAnsi="Angsana New"/>
          <w:sz w:val="30"/>
          <w:szCs w:val="30"/>
        </w:rPr>
        <w:t xml:space="preserve"> </w:t>
      </w:r>
      <w:r w:rsidRPr="00466A1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66A11">
        <w:rPr>
          <w:rFonts w:ascii="Angsana New" w:hAnsi="Angsana New"/>
          <w:i/>
          <w:iCs/>
          <w:sz w:val="30"/>
          <w:szCs w:val="30"/>
        </w:rPr>
        <w:t>(</w:t>
      </w:r>
      <w:r w:rsidR="006F0B4D" w:rsidRPr="00466A11">
        <w:rPr>
          <w:rFonts w:ascii="Angsana New" w:hAnsi="Angsana New"/>
          <w:i/>
          <w:iCs/>
          <w:sz w:val="30"/>
          <w:szCs w:val="30"/>
        </w:rPr>
        <w:t xml:space="preserve">31 </w:t>
      </w:r>
      <w:r w:rsidR="006F0B4D" w:rsidRPr="00466A11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66A11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6939E8" w:rsidRPr="00466A11">
        <w:rPr>
          <w:rFonts w:ascii="Angsana New" w:hAnsi="Angsana New"/>
          <w:i/>
          <w:iCs/>
          <w:sz w:val="30"/>
          <w:szCs w:val="30"/>
        </w:rPr>
        <w:t>4.60</w:t>
      </w:r>
      <w:r w:rsidRPr="00466A11">
        <w:rPr>
          <w:rFonts w:ascii="Angsana New" w:hAnsi="Angsana New"/>
          <w:i/>
          <w:iCs/>
          <w:sz w:val="30"/>
          <w:szCs w:val="30"/>
        </w:rPr>
        <w:t xml:space="preserve"> </w:t>
      </w:r>
      <w:r w:rsidRPr="00466A11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21664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ได้ใช้เป็นหลักประกันต่อธนาคารสำหรับวงเงินเบิกเกินบัญชีธนาคาร</w:t>
      </w:r>
      <w:r w:rsidR="006939E8" w:rsidRPr="00216640">
        <w:rPr>
          <w:rFonts w:ascii="Angsana New" w:hAnsi="Angsana New"/>
          <w:sz w:val="30"/>
          <w:szCs w:val="30"/>
        </w:rPr>
        <w:t xml:space="preserve"> </w:t>
      </w:r>
      <w:r w:rsidR="001A22CE" w:rsidRPr="00216640">
        <w:rPr>
          <w:rFonts w:ascii="Angsana New" w:hAnsi="Angsana New" w:hint="cs"/>
          <w:sz w:val="30"/>
          <w:szCs w:val="30"/>
          <w:cs/>
        </w:rPr>
        <w:t>วงเงิน</w:t>
      </w:r>
      <w:r w:rsidR="006939E8" w:rsidRPr="00216640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 </w:t>
      </w:r>
      <w:r w:rsidRPr="00216640">
        <w:rPr>
          <w:rFonts w:ascii="Angsana New" w:hAnsi="Angsana New" w:hint="cs"/>
          <w:sz w:val="30"/>
          <w:szCs w:val="30"/>
          <w:cs/>
        </w:rPr>
        <w:t>ภาระผูกพันและหนี้สินที่อาจเกิดขึ้น</w:t>
      </w:r>
    </w:p>
    <w:p w14:paraId="702CF7B6" w14:textId="77777777" w:rsidR="007C6EF8" w:rsidRPr="00AD48CA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7E58B5" w14:textId="77777777" w:rsidR="00627537" w:rsidRDefault="00627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27F509" w14:textId="68764D3F" w:rsidR="00EC6792" w:rsidRPr="00216640" w:rsidRDefault="00A065C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166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C532C" w:rsidRPr="00216640">
        <w:rPr>
          <w:rFonts w:ascii="Angsana New" w:hAnsi="Angsana New"/>
          <w:b/>
          <w:bCs/>
          <w:sz w:val="30"/>
          <w:szCs w:val="30"/>
        </w:rPr>
        <w:tab/>
      </w:r>
      <w:r w:rsidR="005032A3" w:rsidRPr="0021664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FF00DBE" w14:textId="77777777" w:rsidR="00752303" w:rsidRPr="00AD48CA" w:rsidRDefault="00752303" w:rsidP="001951D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8E4499" w:rsidRPr="00216640" w14:paraId="7AC4655D" w14:textId="77777777" w:rsidTr="00AD48CA">
        <w:trPr>
          <w:tblHeader/>
        </w:trPr>
        <w:tc>
          <w:tcPr>
            <w:tcW w:w="3330" w:type="dxa"/>
            <w:shd w:val="clear" w:color="auto" w:fill="auto"/>
          </w:tcPr>
          <w:p w14:paraId="374C2A0F" w14:textId="77777777"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FF65AFC" w14:textId="77777777"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0D7813" w14:textId="77777777"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4C43491" w14:textId="77777777"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62152F9" w14:textId="77777777" w:rsidR="008E4499" w:rsidRPr="00216640" w:rsidRDefault="008E4499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779126A" w14:textId="77777777" w:rsidR="008E4499" w:rsidRPr="00216640" w:rsidRDefault="008E4499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64772792" w14:textId="77777777" w:rsidTr="00AD48CA">
        <w:trPr>
          <w:tblHeader/>
        </w:trPr>
        <w:tc>
          <w:tcPr>
            <w:tcW w:w="3330" w:type="dxa"/>
            <w:shd w:val="clear" w:color="auto" w:fill="auto"/>
          </w:tcPr>
          <w:p w14:paraId="5B71A08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1289C6F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06210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2E913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3185CC5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FBF10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005A7CD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A73780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AD17CE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1FE5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15D3D5C5" w14:textId="77777777" w:rsidTr="00AD48CA">
        <w:trPr>
          <w:tblHeader/>
        </w:trPr>
        <w:tc>
          <w:tcPr>
            <w:tcW w:w="3330" w:type="dxa"/>
            <w:shd w:val="clear" w:color="auto" w:fill="auto"/>
          </w:tcPr>
          <w:p w14:paraId="4A35EF5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22AEA1E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36445C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4FA8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D9C82E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55F08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3F8DEA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D83942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D8497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86CF8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59754281" w14:textId="77777777" w:rsidTr="00AD48CA">
        <w:trPr>
          <w:tblHeader/>
        </w:trPr>
        <w:tc>
          <w:tcPr>
            <w:tcW w:w="3330" w:type="dxa"/>
            <w:shd w:val="clear" w:color="auto" w:fill="auto"/>
          </w:tcPr>
          <w:p w14:paraId="7ABC9FB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148DFD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C00E5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9F364F8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7D2EEB27" w14:textId="77777777" w:rsidTr="004E40FD">
        <w:tc>
          <w:tcPr>
            <w:tcW w:w="3330" w:type="dxa"/>
            <w:shd w:val="clear" w:color="auto" w:fill="auto"/>
          </w:tcPr>
          <w:p w14:paraId="0285227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888BDC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6114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31BD4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0379A5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281ED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34236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13F059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5CC7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41D90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1D79CF27" w14:textId="77777777" w:rsidTr="004E40FD">
        <w:tc>
          <w:tcPr>
            <w:tcW w:w="3330" w:type="dxa"/>
            <w:shd w:val="clear" w:color="auto" w:fill="auto"/>
          </w:tcPr>
          <w:p w14:paraId="0C0037A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F6488B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DEB0E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5334E" w14:textId="77777777" w:rsidR="00B36190" w:rsidRPr="00216640" w:rsidRDefault="00E2454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23FE29A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91B2BA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882847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202BCA" w14:textId="77777777" w:rsidR="00B36190" w:rsidRPr="00216640" w:rsidRDefault="009C546C" w:rsidP="00B3619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3C891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645E12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B36190" w:rsidRPr="00216640" w14:paraId="1C371965" w14:textId="77777777" w:rsidTr="004E40FD">
        <w:tc>
          <w:tcPr>
            <w:tcW w:w="3330" w:type="dxa"/>
            <w:shd w:val="clear" w:color="auto" w:fill="auto"/>
          </w:tcPr>
          <w:p w14:paraId="650CD33F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8110E0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4CD5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570496" w14:textId="59C10DBE" w:rsidR="00B36190" w:rsidRPr="00216640" w:rsidRDefault="00C15F7B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65D6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052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="0040527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65D60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62" w:type="dxa"/>
            <w:shd w:val="clear" w:color="auto" w:fill="auto"/>
          </w:tcPr>
          <w:p w14:paraId="7E57B0E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5298A89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14:paraId="25B45D1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3644BD2" w14:textId="3D3FC216" w:rsidR="00B36190" w:rsidRPr="00216640" w:rsidRDefault="00765D6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326,115</w:t>
            </w:r>
          </w:p>
        </w:tc>
        <w:tc>
          <w:tcPr>
            <w:tcW w:w="270" w:type="dxa"/>
            <w:shd w:val="clear" w:color="auto" w:fill="auto"/>
          </w:tcPr>
          <w:p w14:paraId="09BD729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E0A56D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185,732</w:t>
            </w:r>
          </w:p>
        </w:tc>
      </w:tr>
      <w:tr w:rsidR="00B36190" w:rsidRPr="00216640" w14:paraId="4D5877B7" w14:textId="77777777" w:rsidTr="004E40FD">
        <w:tc>
          <w:tcPr>
            <w:tcW w:w="3330" w:type="dxa"/>
            <w:shd w:val="clear" w:color="auto" w:fill="auto"/>
          </w:tcPr>
          <w:p w14:paraId="08D6068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5C4D318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2EAB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53C573" w14:textId="757F64B6" w:rsidR="00B36190" w:rsidRPr="00216640" w:rsidRDefault="00B969F1" w:rsidP="00B3619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65D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22,438</w:t>
            </w:r>
          </w:p>
        </w:tc>
        <w:tc>
          <w:tcPr>
            <w:tcW w:w="262" w:type="dxa"/>
            <w:shd w:val="clear" w:color="auto" w:fill="auto"/>
          </w:tcPr>
          <w:p w14:paraId="5ECAAB7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021A4AB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257,741</w:t>
            </w:r>
          </w:p>
        </w:tc>
        <w:tc>
          <w:tcPr>
            <w:tcW w:w="262" w:type="dxa"/>
            <w:shd w:val="clear" w:color="auto" w:fill="auto"/>
          </w:tcPr>
          <w:p w14:paraId="45B6E7D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4E849DE" w14:textId="75162B88" w:rsidR="00B36190" w:rsidRPr="00216640" w:rsidRDefault="00765D60" w:rsidP="00B3619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326,115</w:t>
            </w:r>
          </w:p>
        </w:tc>
        <w:tc>
          <w:tcPr>
            <w:tcW w:w="270" w:type="dxa"/>
            <w:shd w:val="clear" w:color="auto" w:fill="auto"/>
          </w:tcPr>
          <w:p w14:paraId="2E6696A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0AF3A33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9C546C" w:rsidRPr="00216640" w14:paraId="029F03B5" w14:textId="77777777" w:rsidTr="004E40FD">
        <w:tc>
          <w:tcPr>
            <w:tcW w:w="3330" w:type="dxa"/>
            <w:shd w:val="clear" w:color="auto" w:fill="auto"/>
          </w:tcPr>
          <w:p w14:paraId="55F5825E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69736A6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6ABA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3350A" w14:textId="14E235E6" w:rsidR="009C546C" w:rsidRPr="00216640" w:rsidRDefault="006222D0" w:rsidP="000E285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</w:t>
            </w:r>
            <w:r w:rsidR="005B52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4D6A7CE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8EAE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14:paraId="4C9EAB5C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E20D5D0" w14:textId="2E679F54" w:rsidR="009C546C" w:rsidRPr="00216640" w:rsidRDefault="005E242A" w:rsidP="000E285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9C546C">
              <w:rPr>
                <w:rFonts w:ascii="Angsana New" w:hAnsi="Angsana New"/>
                <w:sz w:val="30"/>
                <w:szCs w:val="30"/>
                <w:lang w:val="en-US" w:bidi="th-TH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14:paraId="4CB79442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F8005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46C" w:rsidRPr="00216640" w14:paraId="35E78569" w14:textId="77777777" w:rsidTr="004E40FD">
        <w:tc>
          <w:tcPr>
            <w:tcW w:w="3330" w:type="dxa"/>
            <w:shd w:val="clear" w:color="auto" w:fill="auto"/>
          </w:tcPr>
          <w:p w14:paraId="295DD999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07187D2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44779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6D208" w14:textId="06AEB001" w:rsidR="009C546C" w:rsidRPr="00216640" w:rsidRDefault="00765D60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422,209</w:t>
            </w:r>
          </w:p>
        </w:tc>
        <w:tc>
          <w:tcPr>
            <w:tcW w:w="262" w:type="dxa"/>
            <w:shd w:val="clear" w:color="auto" w:fill="auto"/>
          </w:tcPr>
          <w:p w14:paraId="1B147E76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42A96" w14:textId="77777777" w:rsidR="009C546C" w:rsidRPr="00216640" w:rsidRDefault="009C546C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14:paraId="5E22C5C2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99AAF" w14:textId="064EE371" w:rsidR="009C546C" w:rsidRPr="00216640" w:rsidRDefault="00765D60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325,887</w:t>
            </w:r>
          </w:p>
        </w:tc>
        <w:tc>
          <w:tcPr>
            <w:tcW w:w="270" w:type="dxa"/>
            <w:shd w:val="clear" w:color="auto" w:fill="auto"/>
          </w:tcPr>
          <w:p w14:paraId="46802B67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E3C3" w14:textId="77777777" w:rsidR="009C546C" w:rsidRPr="00216640" w:rsidRDefault="009C546C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9C546C" w:rsidRPr="00216640" w14:paraId="6235686A" w14:textId="77777777" w:rsidTr="004E40FD">
        <w:tc>
          <w:tcPr>
            <w:tcW w:w="3330" w:type="dxa"/>
            <w:shd w:val="clear" w:color="auto" w:fill="auto"/>
          </w:tcPr>
          <w:p w14:paraId="0DF5D142" w14:textId="77777777" w:rsidR="00627537" w:rsidRPr="00627537" w:rsidRDefault="00627537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A6988BA" w14:textId="77777777" w:rsidR="009C546C" w:rsidRPr="00627537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AF0071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0C3B9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1514D6C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714116F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7EDAA10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3A20061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F55789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2C1BDB" w14:textId="77777777" w:rsidR="009C546C" w:rsidRPr="00627537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C546C" w:rsidRPr="00216640" w14:paraId="00D879F4" w14:textId="77777777" w:rsidTr="004E40FD">
        <w:trPr>
          <w:trHeight w:val="80"/>
        </w:trPr>
        <w:tc>
          <w:tcPr>
            <w:tcW w:w="3330" w:type="dxa"/>
            <w:shd w:val="clear" w:color="auto" w:fill="auto"/>
          </w:tcPr>
          <w:p w14:paraId="35F38BC4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B45AF33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F1EEE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325D6A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3673E3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208B723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366943B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515F18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B9F663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2DDF33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46C" w:rsidRPr="00216640" w14:paraId="041FD76C" w14:textId="77777777" w:rsidTr="004E40FD">
        <w:tc>
          <w:tcPr>
            <w:tcW w:w="3330" w:type="dxa"/>
            <w:shd w:val="clear" w:color="auto" w:fill="auto"/>
          </w:tcPr>
          <w:p w14:paraId="0BCB31A1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D3B9282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039DD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68B110" w14:textId="482EB605" w:rsidR="009C546C" w:rsidRPr="00216640" w:rsidRDefault="00765D60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17,068</w:t>
            </w:r>
          </w:p>
        </w:tc>
        <w:tc>
          <w:tcPr>
            <w:tcW w:w="262" w:type="dxa"/>
            <w:shd w:val="clear" w:color="auto" w:fill="auto"/>
          </w:tcPr>
          <w:p w14:paraId="105D5F79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9246252" w14:textId="77777777" w:rsidR="009C546C" w:rsidRPr="00216640" w:rsidRDefault="009C546C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14:paraId="33DCDAED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AC78898" w14:textId="17162E37" w:rsidR="009C546C" w:rsidRPr="00216640" w:rsidRDefault="00765D60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13D00889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E43707" w14:textId="77777777" w:rsidR="009C546C" w:rsidRPr="00216640" w:rsidRDefault="009C546C" w:rsidP="009C54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</w:tr>
      <w:tr w:rsidR="009C546C" w:rsidRPr="00255B5C" w14:paraId="3951D089" w14:textId="77777777" w:rsidTr="004E40FD">
        <w:tc>
          <w:tcPr>
            <w:tcW w:w="3330" w:type="dxa"/>
            <w:shd w:val="clear" w:color="auto" w:fill="auto"/>
          </w:tcPr>
          <w:p w14:paraId="5497EF79" w14:textId="77777777" w:rsidR="009C546C" w:rsidRPr="00AD48CA" w:rsidRDefault="009C546C" w:rsidP="009C546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3CAD95C" w14:textId="77777777" w:rsidR="009C546C" w:rsidRPr="00AD48CA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01878B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B9D9A0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DED254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8379617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785C553" w14:textId="77777777" w:rsidR="009C546C" w:rsidRPr="00AD48CA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1EFDA3D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94553E" w14:textId="77777777" w:rsidR="009C546C" w:rsidRPr="00AD48CA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96E165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C546C" w:rsidRPr="00216640" w14:paraId="2E316A8E" w14:textId="77777777" w:rsidTr="004E40FD">
        <w:tc>
          <w:tcPr>
            <w:tcW w:w="3330" w:type="dxa"/>
            <w:shd w:val="clear" w:color="auto" w:fill="auto"/>
          </w:tcPr>
          <w:p w14:paraId="12B9E061" w14:textId="77777777" w:rsidR="009C546C" w:rsidRPr="00216640" w:rsidRDefault="009C546C" w:rsidP="009C54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FE19D16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44982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94C515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759B40F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5D7FFC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903CCE6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D87231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A18516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7B7B2E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5EEF" w:rsidRPr="00216640" w14:paraId="18539B0B" w14:textId="77777777" w:rsidTr="004E40FD">
        <w:tc>
          <w:tcPr>
            <w:tcW w:w="3330" w:type="dxa"/>
            <w:shd w:val="clear" w:color="auto" w:fill="auto"/>
          </w:tcPr>
          <w:p w14:paraId="38D19111" w14:textId="77777777" w:rsidR="00385EEF" w:rsidRPr="00216640" w:rsidRDefault="00385EEF" w:rsidP="00385E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AB71DF4" w14:textId="77777777" w:rsidR="00385EEF" w:rsidRPr="00216640" w:rsidRDefault="00385EEF" w:rsidP="0038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04FF3E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C0D30D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6D7848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AC44D6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D9A80D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10BA31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,301</w:t>
            </w:r>
          </w:p>
        </w:tc>
        <w:tc>
          <w:tcPr>
            <w:tcW w:w="270" w:type="dxa"/>
            <w:shd w:val="clear" w:color="auto" w:fill="auto"/>
          </w:tcPr>
          <w:p w14:paraId="3EC39782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98286C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</w:tr>
      <w:tr w:rsidR="00385EEF" w:rsidRPr="00216640" w14:paraId="24B53AD4" w14:textId="77777777" w:rsidTr="004E40FD">
        <w:tc>
          <w:tcPr>
            <w:tcW w:w="3330" w:type="dxa"/>
            <w:shd w:val="clear" w:color="auto" w:fill="auto"/>
          </w:tcPr>
          <w:p w14:paraId="5A6FA65F" w14:textId="77777777" w:rsidR="00385EEF" w:rsidRPr="00216640" w:rsidRDefault="00385EEF" w:rsidP="00385E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84E7F41" w14:textId="77777777" w:rsidR="00385EEF" w:rsidRPr="00216640" w:rsidRDefault="00385EEF" w:rsidP="0038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493F0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C484A" w14:textId="70936343" w:rsidR="00385EEF" w:rsidRPr="00216640" w:rsidRDefault="00385EEF" w:rsidP="00765D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5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07,166</w:t>
            </w:r>
          </w:p>
        </w:tc>
        <w:tc>
          <w:tcPr>
            <w:tcW w:w="262" w:type="dxa"/>
            <w:shd w:val="clear" w:color="auto" w:fill="auto"/>
          </w:tcPr>
          <w:p w14:paraId="4C4DFA27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68277A5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14:paraId="3634D334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39738B3" w14:textId="612E309A" w:rsidR="00385EEF" w:rsidRPr="00216640" w:rsidRDefault="00765D60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99,051</w:t>
            </w:r>
          </w:p>
        </w:tc>
        <w:tc>
          <w:tcPr>
            <w:tcW w:w="270" w:type="dxa"/>
            <w:shd w:val="clear" w:color="auto" w:fill="auto"/>
          </w:tcPr>
          <w:p w14:paraId="7B66F773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300178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75,277</w:t>
            </w:r>
          </w:p>
        </w:tc>
      </w:tr>
      <w:tr w:rsidR="00385EEF" w:rsidRPr="00216640" w14:paraId="595FFDED" w14:textId="77777777" w:rsidTr="004E40FD">
        <w:tc>
          <w:tcPr>
            <w:tcW w:w="3330" w:type="dxa"/>
            <w:shd w:val="clear" w:color="auto" w:fill="auto"/>
          </w:tcPr>
          <w:p w14:paraId="579E8F83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8F46CC7" w14:textId="77777777" w:rsidR="00385EEF" w:rsidRPr="00216640" w:rsidRDefault="00385EEF" w:rsidP="0038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E067A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B5DA5" w14:textId="023A3216" w:rsidR="00385EEF" w:rsidRPr="00303A39" w:rsidRDefault="00385EEF" w:rsidP="005B52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3A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65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07,166</w:t>
            </w:r>
          </w:p>
        </w:tc>
        <w:tc>
          <w:tcPr>
            <w:tcW w:w="262" w:type="dxa"/>
            <w:shd w:val="clear" w:color="auto" w:fill="auto"/>
          </w:tcPr>
          <w:p w14:paraId="0D546F4B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E3662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14:paraId="1CB938E7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8AD98" w14:textId="5CE1ED05" w:rsidR="00385EEF" w:rsidRPr="00216640" w:rsidRDefault="00765D60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100,352</w:t>
            </w:r>
          </w:p>
        </w:tc>
        <w:tc>
          <w:tcPr>
            <w:tcW w:w="270" w:type="dxa"/>
            <w:shd w:val="clear" w:color="auto" w:fill="auto"/>
          </w:tcPr>
          <w:p w14:paraId="15B85220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3480D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  <w:tr w:rsidR="00385EEF" w:rsidRPr="00216640" w14:paraId="14AE1DC6" w14:textId="77777777" w:rsidTr="004E40FD">
        <w:tc>
          <w:tcPr>
            <w:tcW w:w="3330" w:type="dxa"/>
            <w:shd w:val="clear" w:color="auto" w:fill="auto"/>
          </w:tcPr>
          <w:p w14:paraId="529D59D1" w14:textId="77777777" w:rsidR="00385EEF" w:rsidRPr="00AD48CA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98B9644" w14:textId="77777777" w:rsidR="00385EEF" w:rsidRPr="00AD48CA" w:rsidRDefault="00385EEF" w:rsidP="0038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10ABC1" w14:textId="77777777" w:rsidR="00385EEF" w:rsidRPr="00AD48CA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9A1176" w14:textId="77777777" w:rsidR="00385EEF" w:rsidRPr="00AD48CA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9CA992" w14:textId="77777777" w:rsidR="00385EEF" w:rsidRPr="00AD48CA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3220761" w14:textId="77777777" w:rsidR="00385EEF" w:rsidRPr="00AD48CA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B81D6B3" w14:textId="77777777" w:rsidR="00385EEF" w:rsidRPr="00AD48CA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F166F49" w14:textId="77777777" w:rsidR="00385EEF" w:rsidRPr="00AD48CA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B830B1" w14:textId="77777777" w:rsidR="00385EEF" w:rsidRPr="00AD48CA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30C2CE" w14:textId="77777777" w:rsidR="00385EEF" w:rsidRPr="00AD48CA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5EEF" w:rsidRPr="00216640" w14:paraId="2CCD794E" w14:textId="77777777" w:rsidTr="004E40FD">
        <w:tc>
          <w:tcPr>
            <w:tcW w:w="3330" w:type="dxa"/>
            <w:shd w:val="clear" w:color="auto" w:fill="auto"/>
          </w:tcPr>
          <w:p w14:paraId="76B8EC99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F59A836" w14:textId="77777777" w:rsidR="00385EEF" w:rsidRPr="00216640" w:rsidRDefault="00385EEF" w:rsidP="00385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6F88F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3CA50BA" w14:textId="5D08281B" w:rsidR="00385EEF" w:rsidRPr="00216640" w:rsidRDefault="00765D60" w:rsidP="005B52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546,443</w:t>
            </w:r>
          </w:p>
        </w:tc>
        <w:tc>
          <w:tcPr>
            <w:tcW w:w="262" w:type="dxa"/>
            <w:shd w:val="clear" w:color="auto" w:fill="auto"/>
          </w:tcPr>
          <w:p w14:paraId="4387D40D" w14:textId="77777777" w:rsidR="00385EEF" w:rsidRPr="00216640" w:rsidRDefault="00385EEF" w:rsidP="00385E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CDEC074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362,120</w:t>
            </w:r>
          </w:p>
        </w:tc>
        <w:tc>
          <w:tcPr>
            <w:tcW w:w="262" w:type="dxa"/>
            <w:shd w:val="clear" w:color="auto" w:fill="auto"/>
          </w:tcPr>
          <w:p w14:paraId="1889F1CB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F0DAF71" w14:textId="7D22C08A" w:rsidR="00385EEF" w:rsidRPr="00216640" w:rsidRDefault="00076CE1" w:rsidP="00765D6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765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29,378</w:t>
            </w:r>
          </w:p>
        </w:tc>
        <w:tc>
          <w:tcPr>
            <w:tcW w:w="270" w:type="dxa"/>
            <w:shd w:val="clear" w:color="auto" w:fill="auto"/>
          </w:tcPr>
          <w:p w14:paraId="4B1072D1" w14:textId="77777777" w:rsidR="00385EEF" w:rsidRPr="00216640" w:rsidRDefault="00385EEF" w:rsidP="0038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111A400" w14:textId="77777777" w:rsidR="00385EEF" w:rsidRPr="00216640" w:rsidRDefault="00385EEF" w:rsidP="00385E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265,791</w:t>
            </w:r>
          </w:p>
        </w:tc>
      </w:tr>
      <w:tr w:rsidR="009C546C" w:rsidRPr="00255B5C" w14:paraId="693B49DF" w14:textId="77777777" w:rsidTr="004E40FD">
        <w:tc>
          <w:tcPr>
            <w:tcW w:w="4140" w:type="dxa"/>
            <w:gridSpan w:val="2"/>
            <w:shd w:val="clear" w:color="auto" w:fill="auto"/>
          </w:tcPr>
          <w:p w14:paraId="61B36EFD" w14:textId="77777777" w:rsidR="009C546C" w:rsidRPr="00AD48CA" w:rsidRDefault="009C546C" w:rsidP="004E4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5CEF4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8D147D3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FBD33AF" w14:textId="77777777" w:rsidR="009C546C" w:rsidRPr="00AD48CA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87485BC" w14:textId="77777777" w:rsidR="009C546C" w:rsidRPr="00AD48CA" w:rsidRDefault="009C546C" w:rsidP="009C54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C546C" w:rsidRPr="00216640" w14:paraId="18629D11" w14:textId="77777777" w:rsidTr="004E40FD">
        <w:tc>
          <w:tcPr>
            <w:tcW w:w="4140" w:type="dxa"/>
            <w:gridSpan w:val="2"/>
            <w:shd w:val="clear" w:color="auto" w:fill="auto"/>
          </w:tcPr>
          <w:p w14:paraId="228DE248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E97B5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7ED364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12809EF7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5F121D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14:paraId="3946DF11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EE864D1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470975E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6BCB49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C546C" w:rsidRPr="00216640" w14:paraId="76C7B8DA" w14:textId="77777777" w:rsidTr="004E40FD">
        <w:tc>
          <w:tcPr>
            <w:tcW w:w="4140" w:type="dxa"/>
            <w:gridSpan w:val="2"/>
            <w:shd w:val="clear" w:color="auto" w:fill="auto"/>
          </w:tcPr>
          <w:p w14:paraId="1A305E15" w14:textId="77777777" w:rsidR="009C546C" w:rsidRPr="00216640" w:rsidRDefault="009C546C" w:rsidP="009C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61B5A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35A42FBA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46C" w:rsidRPr="00216640" w14:paraId="49F8F419" w14:textId="77777777" w:rsidTr="004E40FD">
        <w:tc>
          <w:tcPr>
            <w:tcW w:w="4140" w:type="dxa"/>
            <w:gridSpan w:val="2"/>
            <w:shd w:val="clear" w:color="auto" w:fill="auto"/>
          </w:tcPr>
          <w:p w14:paraId="670B6B92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(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70" w:type="dxa"/>
          </w:tcPr>
          <w:p w14:paraId="3C2A9AED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9865C99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9B4601" w14:textId="77777777" w:rsidR="009C546C" w:rsidRPr="00216640" w:rsidRDefault="009C546C" w:rsidP="009C54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9D967D5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4713D8F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7534F00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0A6162" w14:textId="77777777" w:rsidR="009C546C" w:rsidRPr="00216640" w:rsidRDefault="009C546C" w:rsidP="009C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46B0CA" w14:textId="77777777" w:rsidR="009C546C" w:rsidRPr="00216640" w:rsidRDefault="009C546C" w:rsidP="009C54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56713" w:rsidRPr="00216640" w14:paraId="0D169E2D" w14:textId="77777777" w:rsidTr="004E40FD">
        <w:tc>
          <w:tcPr>
            <w:tcW w:w="4140" w:type="dxa"/>
            <w:gridSpan w:val="2"/>
            <w:shd w:val="clear" w:color="auto" w:fill="auto"/>
          </w:tcPr>
          <w:p w14:paraId="6EB93E32" w14:textId="77777777" w:rsidR="00456713" w:rsidRPr="00395FFD" w:rsidRDefault="00456713" w:rsidP="00456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6377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 w:rsidRPr="007563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563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56377">
              <w:rPr>
                <w:rFonts w:ascii="Angsana New" w:hAnsi="Angsana New"/>
                <w:sz w:val="30"/>
                <w:szCs w:val="30"/>
              </w:rPr>
              <w:t>3</w:t>
            </w:r>
            <w:r w:rsidRPr="00756377">
              <w:rPr>
                <w:rFonts w:ascii="Angsana New" w:hAnsi="Angsana New" w:hint="cs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270" w:type="dxa"/>
          </w:tcPr>
          <w:p w14:paraId="5393F036" w14:textId="77777777" w:rsidR="00456713" w:rsidRPr="00395FFD" w:rsidRDefault="00456713" w:rsidP="004567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31EC2" w14:textId="057AD9E8" w:rsidR="00456713" w:rsidRPr="00756377" w:rsidRDefault="00D21F1B" w:rsidP="007563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21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AD48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46FDBD4" w14:textId="77777777" w:rsidR="00456713" w:rsidRPr="00395FFD" w:rsidRDefault="00456713" w:rsidP="0045671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14ED4" w14:textId="77777777" w:rsidR="00456713" w:rsidRPr="00395FFD" w:rsidRDefault="00456713" w:rsidP="004567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8F4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49C368" w14:textId="77777777" w:rsidR="00456713" w:rsidRPr="00395FFD" w:rsidRDefault="00456713" w:rsidP="00456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A1C97" w14:textId="6A31A717" w:rsidR="00456713" w:rsidRPr="00395FFD" w:rsidRDefault="008F4E40" w:rsidP="008F4E4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8F4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768792FA" w14:textId="77777777" w:rsidR="00456713" w:rsidRPr="00395FFD" w:rsidRDefault="00456713" w:rsidP="00456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1E7260" w14:textId="77777777" w:rsidR="00456713" w:rsidRPr="0032170C" w:rsidRDefault="00456713" w:rsidP="004567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95FFD" w:rsidRPr="00216640" w14:paraId="708491F9" w14:textId="77777777" w:rsidTr="004E40FD">
        <w:tc>
          <w:tcPr>
            <w:tcW w:w="4140" w:type="dxa"/>
            <w:gridSpan w:val="2"/>
            <w:shd w:val="clear" w:color="auto" w:fill="auto"/>
          </w:tcPr>
          <w:p w14:paraId="37BEDAE5" w14:textId="77777777" w:rsidR="00395FFD" w:rsidRPr="00216640" w:rsidRDefault="00395FFD" w:rsidP="0039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- 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FE06606" w14:textId="77777777" w:rsidR="00395FFD" w:rsidRPr="00216640" w:rsidRDefault="00395FFD" w:rsidP="00395F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B6BE0F" w14:textId="1319A51E" w:rsidR="00395FFD" w:rsidRPr="0032170C" w:rsidRDefault="00AD48CA" w:rsidP="00395FF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(242)</w:t>
            </w:r>
          </w:p>
        </w:tc>
        <w:tc>
          <w:tcPr>
            <w:tcW w:w="262" w:type="dxa"/>
            <w:shd w:val="clear" w:color="auto" w:fill="auto"/>
          </w:tcPr>
          <w:p w14:paraId="53A62309" w14:textId="77777777" w:rsidR="00395FFD" w:rsidRPr="0032170C" w:rsidRDefault="00395FFD" w:rsidP="00395F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9AE517" w14:textId="48B558F2" w:rsidR="00395FFD" w:rsidRPr="0032170C" w:rsidRDefault="00395FFD" w:rsidP="00395F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C536E81" w14:textId="77777777" w:rsidR="00395FFD" w:rsidRPr="0032170C" w:rsidRDefault="00395FFD" w:rsidP="0039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C35230" w14:textId="69AFC421" w:rsidR="00395FFD" w:rsidRPr="0032170C" w:rsidRDefault="00395FFD" w:rsidP="00395FF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0B34B0B7" w14:textId="77777777" w:rsidR="00395FFD" w:rsidRPr="0032170C" w:rsidRDefault="00395FFD" w:rsidP="0039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6C1593" w14:textId="0A12AACE" w:rsidR="00395FFD" w:rsidRPr="0032170C" w:rsidRDefault="00395FFD" w:rsidP="00395F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8FBAE01" w14:textId="77777777" w:rsidR="00AD48CA" w:rsidRPr="00AD48CA" w:rsidRDefault="00AD48C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34539702" w14:textId="77777777" w:rsidR="00627537" w:rsidRDefault="00627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ADBBAE2" w14:textId="7CC1DD4C" w:rsidR="00B71680" w:rsidRPr="00216640" w:rsidRDefault="00B7168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A9D454B" w14:textId="77777777" w:rsidR="0098060A" w:rsidRPr="00216640" w:rsidRDefault="0098060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98060A" w:rsidRPr="00216640" w14:paraId="665CBBF1" w14:textId="77777777" w:rsidTr="00602E70">
        <w:trPr>
          <w:tblHeader/>
        </w:trPr>
        <w:tc>
          <w:tcPr>
            <w:tcW w:w="3330" w:type="dxa"/>
            <w:shd w:val="clear" w:color="auto" w:fill="auto"/>
          </w:tcPr>
          <w:p w14:paraId="0E783C3F" w14:textId="77777777"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5ABE2E0" w14:textId="77777777"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2B88BD" w14:textId="77777777"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297A94" w14:textId="77777777"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D5030EB" w14:textId="77777777" w:rsidR="0098060A" w:rsidRPr="00216640" w:rsidRDefault="0098060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68718734" w14:textId="77777777" w:rsidR="0098060A" w:rsidRPr="00216640" w:rsidRDefault="0098060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2A327167" w14:textId="77777777" w:rsidTr="00602E70">
        <w:trPr>
          <w:tblHeader/>
        </w:trPr>
        <w:tc>
          <w:tcPr>
            <w:tcW w:w="3330" w:type="dxa"/>
            <w:shd w:val="clear" w:color="auto" w:fill="auto"/>
          </w:tcPr>
          <w:p w14:paraId="0EA2F58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CB201E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FED34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FD248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376E930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0B3A6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51CD3AF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5D027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0350B3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C115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29B67664" w14:textId="77777777" w:rsidTr="00602E70">
        <w:trPr>
          <w:tblHeader/>
        </w:trPr>
        <w:tc>
          <w:tcPr>
            <w:tcW w:w="3330" w:type="dxa"/>
            <w:shd w:val="clear" w:color="auto" w:fill="auto"/>
          </w:tcPr>
          <w:p w14:paraId="6C354FB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440DEE6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B4044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5191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471815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7CDB7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2DFB9EA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011D6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D2672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CD0E9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538C3B2C" w14:textId="77777777" w:rsidTr="00602E70">
        <w:trPr>
          <w:tblHeader/>
        </w:trPr>
        <w:tc>
          <w:tcPr>
            <w:tcW w:w="3330" w:type="dxa"/>
            <w:shd w:val="clear" w:color="auto" w:fill="auto"/>
          </w:tcPr>
          <w:p w14:paraId="57E891E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033026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EFB99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AB02BC6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56638B9F" w14:textId="77777777" w:rsidTr="00602E70">
        <w:tc>
          <w:tcPr>
            <w:tcW w:w="3330" w:type="dxa"/>
            <w:shd w:val="clear" w:color="auto" w:fill="auto"/>
          </w:tcPr>
          <w:p w14:paraId="45C6E4B8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A414999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15BD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DC25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B55F0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0B0D6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80CC51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F1B31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0218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C2AC9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99A" w:rsidRPr="00216640" w14:paraId="0C7CCADE" w14:textId="77777777" w:rsidTr="00602E70">
        <w:tc>
          <w:tcPr>
            <w:tcW w:w="3330" w:type="dxa"/>
            <w:shd w:val="clear" w:color="auto" w:fill="auto"/>
          </w:tcPr>
          <w:p w14:paraId="43F03525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13392DF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6B52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021CC" w14:textId="62BF305D" w:rsidR="0075399A" w:rsidRPr="00216640" w:rsidRDefault="00590FA6" w:rsidP="006275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685AC5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7D3D765B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F28CCD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910652C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5061482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4DC308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FAA81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399A" w:rsidRPr="00216640" w14:paraId="737FBD24" w14:textId="77777777" w:rsidTr="00602E70">
        <w:trPr>
          <w:trHeight w:val="80"/>
        </w:trPr>
        <w:tc>
          <w:tcPr>
            <w:tcW w:w="3330" w:type="dxa"/>
            <w:shd w:val="clear" w:color="auto" w:fill="auto"/>
          </w:tcPr>
          <w:p w14:paraId="2A7F5C60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3078B6A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C58B9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646462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A6BDFC4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77425B8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D7AA36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A98D18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96A363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070CB8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9A" w:rsidRPr="00216640" w14:paraId="0B90813C" w14:textId="77777777" w:rsidTr="00721E41">
        <w:tc>
          <w:tcPr>
            <w:tcW w:w="3330" w:type="dxa"/>
            <w:shd w:val="clear" w:color="auto" w:fill="auto"/>
          </w:tcPr>
          <w:p w14:paraId="0688072B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B879E1E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99FCC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3FFBF" w14:textId="77777777" w:rsidR="0075399A" w:rsidRPr="00216640" w:rsidRDefault="00685AC5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77036C" w14:textId="77777777" w:rsidR="0075399A" w:rsidRPr="00216640" w:rsidRDefault="0075399A" w:rsidP="0075399A">
            <w:pPr>
              <w:tabs>
                <w:tab w:val="clear" w:pos="454"/>
                <w:tab w:val="decimal" w:pos="432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CB398C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6B9E9A" w14:textId="77777777" w:rsidR="0075399A" w:rsidRPr="00216640" w:rsidRDefault="0075399A" w:rsidP="007539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B065C5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CF8BA" w14:textId="77777777" w:rsidR="0075399A" w:rsidRPr="00216640" w:rsidRDefault="0075399A" w:rsidP="007539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EE053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399A" w:rsidRPr="00216640" w14:paraId="73C969D5" w14:textId="77777777" w:rsidTr="00602E70">
        <w:tc>
          <w:tcPr>
            <w:tcW w:w="3330" w:type="dxa"/>
            <w:shd w:val="clear" w:color="auto" w:fill="auto"/>
          </w:tcPr>
          <w:p w14:paraId="41BA8D4C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CCB86C9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E8F42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AA055" w14:textId="77777777" w:rsidR="0075399A" w:rsidRPr="00216640" w:rsidRDefault="00685AC5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E75B00C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EFAE08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CF40B27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5C8B04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E0CF7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544AE1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399A" w:rsidRPr="00216640" w14:paraId="51DBB816" w14:textId="77777777" w:rsidTr="00602E70">
        <w:tc>
          <w:tcPr>
            <w:tcW w:w="3330" w:type="dxa"/>
            <w:shd w:val="clear" w:color="auto" w:fill="auto"/>
          </w:tcPr>
          <w:p w14:paraId="10EE1741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8FECA4B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36323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ED88E" w14:textId="77777777" w:rsidR="0075399A" w:rsidRPr="00216640" w:rsidRDefault="00685AC5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E66AB2F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C20929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5E630A0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E455F2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20D5D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78A92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75399A" w:rsidRPr="00216640" w14:paraId="2C37F7FF" w14:textId="77777777" w:rsidTr="00602E70">
        <w:tc>
          <w:tcPr>
            <w:tcW w:w="3330" w:type="dxa"/>
            <w:shd w:val="clear" w:color="auto" w:fill="auto"/>
          </w:tcPr>
          <w:p w14:paraId="753214E8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D58FE39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D8095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AD6F4" w14:textId="77777777" w:rsidR="0075399A" w:rsidRPr="00216640" w:rsidRDefault="00685AC5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E752E2C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93E87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6609423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FED69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3C829" w14:textId="77777777" w:rsidR="0075399A" w:rsidRPr="00216640" w:rsidRDefault="0075399A" w:rsidP="007539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9FC5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399A" w:rsidRPr="00216640" w14:paraId="24F620EB" w14:textId="77777777" w:rsidTr="00602E70">
        <w:tc>
          <w:tcPr>
            <w:tcW w:w="3330" w:type="dxa"/>
            <w:shd w:val="clear" w:color="auto" w:fill="auto"/>
          </w:tcPr>
          <w:p w14:paraId="7A31CAA6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3383A6A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5D4F0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66F29F" w14:textId="77777777" w:rsidR="0075399A" w:rsidRPr="00216640" w:rsidRDefault="00685AC5" w:rsidP="006275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2D76AC48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CBC1CEC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7AE709D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A22F993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D3B44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6788C1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75399A" w:rsidRPr="00216640" w14:paraId="0A23917A" w14:textId="77777777" w:rsidTr="00602E70">
        <w:tc>
          <w:tcPr>
            <w:tcW w:w="3330" w:type="dxa"/>
            <w:shd w:val="clear" w:color="auto" w:fill="auto"/>
          </w:tcPr>
          <w:p w14:paraId="115991D1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43BCC7A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03E15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A9CB1" w14:textId="77777777" w:rsidR="0075399A" w:rsidRPr="00216640" w:rsidRDefault="00685AC5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95A3640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0A24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1F1FF90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61426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FD1AA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5B20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399A" w:rsidRPr="00216640" w14:paraId="295EE34F" w14:textId="77777777" w:rsidTr="00602E70">
        <w:tc>
          <w:tcPr>
            <w:tcW w:w="3330" w:type="dxa"/>
            <w:shd w:val="clear" w:color="auto" w:fill="auto"/>
          </w:tcPr>
          <w:p w14:paraId="1190A74D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56EEE5D" w14:textId="77777777" w:rsidR="0075399A" w:rsidRPr="00216640" w:rsidRDefault="0075399A" w:rsidP="0075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B6B3C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A39B" w14:textId="77777777" w:rsidR="0075399A" w:rsidRPr="00216640" w:rsidRDefault="00685AC5" w:rsidP="006275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464A3DBC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F39A1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3C29149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F0C" w14:textId="77777777" w:rsidR="0075399A" w:rsidRPr="00216640" w:rsidRDefault="0075399A" w:rsidP="0075399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15BAC" w14:textId="77777777" w:rsidR="0075399A" w:rsidRPr="00216640" w:rsidRDefault="0075399A" w:rsidP="0075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6A6EF" w14:textId="77777777" w:rsidR="0075399A" w:rsidRPr="00216640" w:rsidRDefault="0075399A" w:rsidP="0075399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B36190" w:rsidRPr="00216640" w14:paraId="0754D57E" w14:textId="77777777" w:rsidTr="00602E70">
        <w:tc>
          <w:tcPr>
            <w:tcW w:w="3330" w:type="dxa"/>
            <w:shd w:val="clear" w:color="auto" w:fill="auto"/>
          </w:tcPr>
          <w:p w14:paraId="3843284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36D698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759D2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F35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C98860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25B84D5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03864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2C2F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3E232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AC4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36190" w:rsidRPr="00216640" w14:paraId="1E97F1E7" w14:textId="77777777" w:rsidTr="00602E70">
        <w:tc>
          <w:tcPr>
            <w:tcW w:w="3330" w:type="dxa"/>
            <w:shd w:val="clear" w:color="auto" w:fill="auto"/>
            <w:vAlign w:val="bottom"/>
          </w:tcPr>
          <w:p w14:paraId="5C8EE5C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111635F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E252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51E5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BE8E3A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71D8BA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A9442C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D33CC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D0D3F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5FE9C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190" w:rsidRPr="00216640" w14:paraId="6962F753" w14:textId="77777777" w:rsidTr="00602E70">
        <w:tc>
          <w:tcPr>
            <w:tcW w:w="3330" w:type="dxa"/>
            <w:shd w:val="clear" w:color="auto" w:fill="auto"/>
          </w:tcPr>
          <w:p w14:paraId="4627DB6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2189F8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D2F8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5F376" w14:textId="126DAC23" w:rsidR="00B36190" w:rsidRPr="00216640" w:rsidRDefault="005116C6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F3FD1">
              <w:rPr>
                <w:rFonts w:ascii="Angsana New" w:hAnsi="Angsana New"/>
                <w:sz w:val="30"/>
                <w:szCs w:val="30"/>
                <w:lang w:val="en-US" w:bidi="th-TH"/>
              </w:rPr>
              <w:t>27,243</w:t>
            </w:r>
          </w:p>
        </w:tc>
        <w:tc>
          <w:tcPr>
            <w:tcW w:w="262" w:type="dxa"/>
            <w:shd w:val="clear" w:color="auto" w:fill="auto"/>
          </w:tcPr>
          <w:p w14:paraId="5F59F26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8B4AC8A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216,517</w:t>
            </w:r>
          </w:p>
        </w:tc>
        <w:tc>
          <w:tcPr>
            <w:tcW w:w="262" w:type="dxa"/>
            <w:shd w:val="clear" w:color="auto" w:fill="auto"/>
          </w:tcPr>
          <w:p w14:paraId="664BE52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A3CE49" w14:textId="0AB07D8E" w:rsidR="00B36190" w:rsidRPr="00216640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63,668</w:t>
            </w:r>
          </w:p>
        </w:tc>
        <w:tc>
          <w:tcPr>
            <w:tcW w:w="270" w:type="dxa"/>
            <w:shd w:val="clear" w:color="auto" w:fill="auto"/>
          </w:tcPr>
          <w:p w14:paraId="0F2D7F5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7A1420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164,517</w:t>
            </w:r>
          </w:p>
        </w:tc>
      </w:tr>
      <w:tr w:rsidR="00B36190" w:rsidRPr="00216640" w14:paraId="3E5EFA3F" w14:textId="77777777" w:rsidTr="00602E70">
        <w:tc>
          <w:tcPr>
            <w:tcW w:w="3330" w:type="dxa"/>
            <w:shd w:val="clear" w:color="auto" w:fill="auto"/>
          </w:tcPr>
          <w:p w14:paraId="14B713F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2166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E863C1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BB87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F6D1D" w14:textId="77777777" w:rsidR="00B36190" w:rsidRPr="00627537" w:rsidRDefault="00B36190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29D5D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FE617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ED03F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BD10DC" w14:textId="77777777" w:rsidR="00B36190" w:rsidRPr="00627537" w:rsidRDefault="00B36190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CBFB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453C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190" w:rsidRPr="00216640" w14:paraId="7C4A65E2" w14:textId="77777777" w:rsidTr="00602E70">
        <w:tc>
          <w:tcPr>
            <w:tcW w:w="3330" w:type="dxa"/>
            <w:shd w:val="clear" w:color="auto" w:fill="auto"/>
          </w:tcPr>
          <w:p w14:paraId="5CB30D9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>3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C1D375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1DEF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4D246" w14:textId="5AF6FEC2" w:rsidR="00B36190" w:rsidRPr="00216640" w:rsidRDefault="005116C6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93,487</w:t>
            </w:r>
          </w:p>
        </w:tc>
        <w:tc>
          <w:tcPr>
            <w:tcW w:w="262" w:type="dxa"/>
            <w:shd w:val="clear" w:color="auto" w:fill="auto"/>
          </w:tcPr>
          <w:p w14:paraId="0873A80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015A19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39,412</w:t>
            </w:r>
          </w:p>
        </w:tc>
        <w:tc>
          <w:tcPr>
            <w:tcW w:w="262" w:type="dxa"/>
            <w:shd w:val="clear" w:color="auto" w:fill="auto"/>
          </w:tcPr>
          <w:p w14:paraId="46EA573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207C33" w14:textId="77777777" w:rsidR="00B36190" w:rsidRPr="00216640" w:rsidRDefault="00A46E85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6E85">
              <w:rPr>
                <w:rFonts w:ascii="Angsana New" w:hAnsi="Angsana New"/>
                <w:sz w:val="30"/>
                <w:szCs w:val="30"/>
                <w:lang w:val="en-US" w:bidi="th-TH"/>
              </w:rPr>
              <w:t>62,219</w:t>
            </w:r>
          </w:p>
        </w:tc>
        <w:tc>
          <w:tcPr>
            <w:tcW w:w="270" w:type="dxa"/>
            <w:shd w:val="clear" w:color="auto" w:fill="auto"/>
          </w:tcPr>
          <w:p w14:paraId="2449723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B07377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21,215</w:t>
            </w:r>
          </w:p>
        </w:tc>
      </w:tr>
      <w:tr w:rsidR="00A40311" w:rsidRPr="00216640" w14:paraId="06E91660" w14:textId="77777777" w:rsidTr="00CE1BDC">
        <w:tc>
          <w:tcPr>
            <w:tcW w:w="3330" w:type="dxa"/>
            <w:shd w:val="clear" w:color="auto" w:fill="auto"/>
          </w:tcPr>
          <w:p w14:paraId="4D337E25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B7B32C6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7ADE5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B70D79" w14:textId="77777777" w:rsidR="00A40311" w:rsidRPr="00216640" w:rsidRDefault="00685AC5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1,407</w:t>
            </w:r>
          </w:p>
        </w:tc>
        <w:tc>
          <w:tcPr>
            <w:tcW w:w="262" w:type="dxa"/>
            <w:shd w:val="clear" w:color="auto" w:fill="auto"/>
          </w:tcPr>
          <w:p w14:paraId="5F8CA848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220BD61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262" w:type="dxa"/>
            <w:shd w:val="clear" w:color="auto" w:fill="auto"/>
          </w:tcPr>
          <w:p w14:paraId="2D0E094E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87D1BA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857EA0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7807E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311" w:rsidRPr="00216640" w14:paraId="75328510" w14:textId="77777777" w:rsidTr="00602E70">
        <w:tc>
          <w:tcPr>
            <w:tcW w:w="3330" w:type="dxa"/>
            <w:shd w:val="clear" w:color="auto" w:fill="auto"/>
          </w:tcPr>
          <w:p w14:paraId="370C27FC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866B07B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D58E4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98067C" w14:textId="77777777" w:rsidR="00A40311" w:rsidRPr="00216640" w:rsidRDefault="00685AC5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5E3D8CDA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A515DCF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2" w:type="dxa"/>
            <w:shd w:val="clear" w:color="auto" w:fill="auto"/>
          </w:tcPr>
          <w:p w14:paraId="1E88CD81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4098B9" w14:textId="77777777" w:rsidR="00A40311" w:rsidRPr="00216640" w:rsidRDefault="00A4031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627537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262F8FEE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16313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311" w:rsidRPr="00216640" w14:paraId="611BABE0" w14:textId="77777777" w:rsidTr="00602E70">
        <w:tc>
          <w:tcPr>
            <w:tcW w:w="3330" w:type="dxa"/>
            <w:shd w:val="clear" w:color="auto" w:fill="auto"/>
          </w:tcPr>
          <w:p w14:paraId="2E279F00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10B9FB0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9F0DC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A2488" w14:textId="77777777" w:rsidR="00A40311" w:rsidRPr="00216640" w:rsidRDefault="00685AC5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782B95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CB31F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E06461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7DF51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EE67D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D2EDE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311" w:rsidRPr="00216640" w14:paraId="5A54BC90" w14:textId="77777777" w:rsidTr="00602E70">
        <w:tc>
          <w:tcPr>
            <w:tcW w:w="3330" w:type="dxa"/>
            <w:shd w:val="clear" w:color="auto" w:fill="auto"/>
          </w:tcPr>
          <w:p w14:paraId="7D9D972C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1BD7B48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F3C37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825F9A0" w14:textId="6E1B4C49" w:rsidR="00A40311" w:rsidRPr="00627537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422,365</w:t>
            </w:r>
          </w:p>
        </w:tc>
        <w:tc>
          <w:tcPr>
            <w:tcW w:w="262" w:type="dxa"/>
            <w:shd w:val="clear" w:color="auto" w:fill="auto"/>
          </w:tcPr>
          <w:p w14:paraId="03E63B7B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28494AF" w14:textId="77777777" w:rsidR="00A40311" w:rsidRPr="00627537" w:rsidRDefault="00A40311" w:rsidP="0062753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7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14:paraId="2348BD7D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89A3BED" w14:textId="68D7012D" w:rsidR="00A40311" w:rsidRPr="00627537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326,115</w:t>
            </w:r>
          </w:p>
        </w:tc>
        <w:tc>
          <w:tcPr>
            <w:tcW w:w="270" w:type="dxa"/>
            <w:shd w:val="clear" w:color="auto" w:fill="auto"/>
          </w:tcPr>
          <w:p w14:paraId="0FF9D2EF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1DDA83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A40311" w:rsidRPr="00216640" w14:paraId="55D6EB96" w14:textId="77777777" w:rsidTr="00602E70">
        <w:tc>
          <w:tcPr>
            <w:tcW w:w="3330" w:type="dxa"/>
            <w:shd w:val="clear" w:color="auto" w:fill="auto"/>
          </w:tcPr>
          <w:p w14:paraId="7FD2CC95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4FF5C06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A4199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33683E" w14:textId="3813AD15" w:rsidR="00A40311" w:rsidRPr="00216640" w:rsidRDefault="00063278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(229</w:t>
            </w:r>
            <w:r w:rsidR="00685A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332EE50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3ED3A17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14:paraId="6EDA8C0C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13BA6C3" w14:textId="77777777" w:rsidR="00A40311" w:rsidRPr="00216640" w:rsidRDefault="00A4031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14:paraId="78797129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286E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311" w:rsidRPr="00216640" w14:paraId="188D92BB" w14:textId="77777777" w:rsidTr="00602E70">
        <w:tc>
          <w:tcPr>
            <w:tcW w:w="3330" w:type="dxa"/>
            <w:shd w:val="clear" w:color="auto" w:fill="auto"/>
          </w:tcPr>
          <w:p w14:paraId="3118BB5A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CD827B7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85DEA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7A9F5" w14:textId="7258FFC2" w:rsidR="00A40311" w:rsidRPr="00627537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422,136</w:t>
            </w:r>
          </w:p>
        </w:tc>
        <w:tc>
          <w:tcPr>
            <w:tcW w:w="262" w:type="dxa"/>
            <w:shd w:val="clear" w:color="auto" w:fill="auto"/>
          </w:tcPr>
          <w:p w14:paraId="77FFEE92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5DB0" w14:textId="77777777" w:rsidR="00A40311" w:rsidRPr="00627537" w:rsidRDefault="00A40311" w:rsidP="0062753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7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257,265</w:t>
            </w:r>
          </w:p>
        </w:tc>
        <w:tc>
          <w:tcPr>
            <w:tcW w:w="262" w:type="dxa"/>
            <w:shd w:val="clear" w:color="auto" w:fill="auto"/>
          </w:tcPr>
          <w:p w14:paraId="61C6EC25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E4506" w14:textId="4192FD31" w:rsidR="00A40311" w:rsidRPr="00627537" w:rsidRDefault="00BF3FD1" w:rsidP="006275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325,887</w:t>
            </w:r>
          </w:p>
        </w:tc>
        <w:tc>
          <w:tcPr>
            <w:tcW w:w="270" w:type="dxa"/>
            <w:shd w:val="clear" w:color="auto" w:fill="auto"/>
          </w:tcPr>
          <w:p w14:paraId="668ABB23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A2440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A40311" w:rsidRPr="00216640" w14:paraId="0B615DAF" w14:textId="77777777" w:rsidTr="00602E70">
        <w:tc>
          <w:tcPr>
            <w:tcW w:w="3330" w:type="dxa"/>
            <w:shd w:val="clear" w:color="auto" w:fill="auto"/>
          </w:tcPr>
          <w:p w14:paraId="0A42BD92" w14:textId="77777777" w:rsidR="00A40311" w:rsidRPr="00627537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D6F2EE7" w14:textId="77777777" w:rsidR="00A40311" w:rsidRPr="00627537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73BD7" w14:textId="77777777" w:rsidR="00A40311" w:rsidRPr="00627537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A4D6" w14:textId="77777777" w:rsidR="00A40311" w:rsidRPr="00627537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21377CA" w14:textId="77777777" w:rsidR="00A40311" w:rsidRPr="00627537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FE75640" w14:textId="77777777" w:rsidR="00A40311" w:rsidRPr="00627537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E4B53B" w14:textId="77777777" w:rsidR="00A40311" w:rsidRPr="00627537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9098C6B" w14:textId="77777777" w:rsidR="00A40311" w:rsidRPr="00627537" w:rsidRDefault="00A4031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5CEBF7" w14:textId="77777777" w:rsidR="00A40311" w:rsidRPr="00627537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54FC0" w14:textId="77777777" w:rsidR="00A40311" w:rsidRPr="00627537" w:rsidRDefault="00A40311" w:rsidP="00A4031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0311" w:rsidRPr="00216640" w14:paraId="0F998B22" w14:textId="77777777" w:rsidTr="00602E70">
        <w:tc>
          <w:tcPr>
            <w:tcW w:w="3330" w:type="dxa"/>
            <w:shd w:val="clear" w:color="auto" w:fill="auto"/>
          </w:tcPr>
          <w:p w14:paraId="3153A963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196183F" w14:textId="77777777" w:rsidR="00A40311" w:rsidRPr="00216640" w:rsidRDefault="00A40311" w:rsidP="00A4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D2E90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E5FFF97" w14:textId="7DC8DE82" w:rsidR="00A40311" w:rsidRPr="00216640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422,209</w:t>
            </w:r>
          </w:p>
        </w:tc>
        <w:tc>
          <w:tcPr>
            <w:tcW w:w="262" w:type="dxa"/>
            <w:shd w:val="clear" w:color="auto" w:fill="auto"/>
          </w:tcPr>
          <w:p w14:paraId="33DCFCF4" w14:textId="77777777" w:rsidR="00A40311" w:rsidRPr="00216640" w:rsidRDefault="00A40311" w:rsidP="00A403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FE0DFDA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14:paraId="30F8856A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922F778" w14:textId="68CE1AB9" w:rsidR="00A40311" w:rsidRPr="00627537" w:rsidRDefault="00BF3FD1" w:rsidP="00627537">
            <w:pPr>
              <w:pStyle w:val="acctfourfigures"/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325,887</w:t>
            </w:r>
          </w:p>
        </w:tc>
        <w:tc>
          <w:tcPr>
            <w:tcW w:w="270" w:type="dxa"/>
            <w:shd w:val="clear" w:color="auto" w:fill="auto"/>
          </w:tcPr>
          <w:p w14:paraId="5D7C86C4" w14:textId="77777777" w:rsidR="00A40311" w:rsidRPr="00216640" w:rsidRDefault="00A40311" w:rsidP="00A4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4AF4AF" w14:textId="77777777" w:rsidR="00A40311" w:rsidRPr="00216640" w:rsidRDefault="00A40311" w:rsidP="00A4031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</w:tbl>
    <w:p w14:paraId="107B5B9D" w14:textId="77777777" w:rsidR="008E4499" w:rsidRPr="00216640" w:rsidRDefault="008E4499" w:rsidP="001951D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lang w:val="en-US"/>
        </w:rPr>
      </w:pPr>
    </w:p>
    <w:p w14:paraId="67765BB7" w14:textId="6E28E796" w:rsidR="00D75511" w:rsidRPr="00216640" w:rsidRDefault="005B1B34" w:rsidP="001951D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216640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16640">
        <w:rPr>
          <w:rFonts w:ascii="Angsana New" w:hAnsi="Angsana New"/>
          <w:b w:val="0"/>
          <w:bCs w:val="0"/>
          <w:sz w:val="30"/>
          <w:szCs w:val="30"/>
          <w:cs/>
        </w:rPr>
        <w:t>มีระยะเวลา</w:t>
      </w:r>
      <w:r w:rsidRPr="00390493">
        <w:rPr>
          <w:rFonts w:ascii="Angsana New" w:hAnsi="Angsana New"/>
          <w:b w:val="0"/>
          <w:bCs w:val="0"/>
          <w:sz w:val="30"/>
          <w:szCs w:val="30"/>
          <w:cs/>
        </w:rPr>
        <w:t>ตั้งแต่</w:t>
      </w:r>
      <w:r w:rsidR="00E728EB" w:rsidRPr="0039049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30</w:t>
      </w:r>
      <w:r w:rsidRPr="0039049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90493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  <w:r w:rsidRPr="0039049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90493">
        <w:rPr>
          <w:rFonts w:ascii="Angsana New" w:hAnsi="Angsana New"/>
          <w:b w:val="0"/>
          <w:bCs w:val="0"/>
          <w:sz w:val="30"/>
          <w:szCs w:val="30"/>
          <w:cs/>
        </w:rPr>
        <w:t>ถึง</w:t>
      </w:r>
      <w:r w:rsidR="00E728EB" w:rsidRPr="0039049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207364">
        <w:rPr>
          <w:rFonts w:ascii="Angsana New" w:hAnsi="Angsana New"/>
          <w:b w:val="0"/>
          <w:bCs w:val="0"/>
          <w:sz w:val="30"/>
          <w:szCs w:val="30"/>
          <w:lang w:val="en-US"/>
        </w:rPr>
        <w:t>9</w:t>
      </w:r>
      <w:r w:rsidR="00422DA7" w:rsidRPr="00390493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E728EB" w:rsidRPr="0039049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390493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</w:p>
    <w:p w14:paraId="42A978D6" w14:textId="77777777" w:rsidR="00113980" w:rsidRPr="00216640" w:rsidRDefault="00113980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A8D7F28" w14:textId="77777777" w:rsidR="008E4499" w:rsidRPr="00216640" w:rsidRDefault="008E449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 w:rsidRPr="00216640">
        <w:rPr>
          <w:rFonts w:ascii="Angsana New" w:eastAsia="MS Mincho" w:hAnsi="Angsana New"/>
          <w:sz w:val="30"/>
          <w:szCs w:val="30"/>
          <w:cs/>
        </w:rPr>
        <w:br w:type="page"/>
      </w:r>
    </w:p>
    <w:p w14:paraId="2154246F" w14:textId="77777777" w:rsidR="00A16EB2" w:rsidRPr="00216640" w:rsidRDefault="000F63E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/>
          <w:sz w:val="30"/>
          <w:szCs w:val="30"/>
          <w:cs/>
        </w:rPr>
        <w:lastRenderedPageBreak/>
        <w:t>ลูกหนี้อื่น</w:t>
      </w:r>
      <w:r w:rsidR="00B34325" w:rsidRPr="00216640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14:paraId="34067664" w14:textId="77777777"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810"/>
        <w:gridCol w:w="990"/>
        <w:gridCol w:w="262"/>
        <w:gridCol w:w="998"/>
        <w:gridCol w:w="262"/>
        <w:gridCol w:w="998"/>
        <w:gridCol w:w="270"/>
        <w:gridCol w:w="990"/>
      </w:tblGrid>
      <w:tr w:rsidR="00EE776A" w:rsidRPr="00216640" w14:paraId="12D5576B" w14:textId="77777777" w:rsidTr="00583293">
        <w:tc>
          <w:tcPr>
            <w:tcW w:w="3600" w:type="dxa"/>
            <w:shd w:val="clear" w:color="auto" w:fill="auto"/>
          </w:tcPr>
          <w:p w14:paraId="76F8996A" w14:textId="77777777"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A227577" w14:textId="77777777"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70116BE" w14:textId="77777777" w:rsidR="00EE776A" w:rsidRPr="00216640" w:rsidRDefault="00EE776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FD25FEC" w14:textId="77777777" w:rsidR="00EE776A" w:rsidRPr="00216640" w:rsidRDefault="00EE776A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4B6C5F7" w14:textId="77777777" w:rsidR="00EE776A" w:rsidRPr="00216640" w:rsidRDefault="00EE776A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2552CEE2" w14:textId="77777777" w:rsidTr="00583293">
        <w:tc>
          <w:tcPr>
            <w:tcW w:w="3600" w:type="dxa"/>
            <w:shd w:val="clear" w:color="auto" w:fill="auto"/>
          </w:tcPr>
          <w:p w14:paraId="1D8770A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FFA574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F3A5C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2B2C5CF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FF6A80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1498CE8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5384E3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C1E464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7B4D5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4CB1178C" w14:textId="77777777" w:rsidTr="00583293">
        <w:tc>
          <w:tcPr>
            <w:tcW w:w="3600" w:type="dxa"/>
            <w:shd w:val="clear" w:color="auto" w:fill="auto"/>
          </w:tcPr>
          <w:p w14:paraId="74D78A7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BE8EE2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05E52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733DFF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C24747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7D956A6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20A5F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8C1B4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00044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3D2B72AB" w14:textId="77777777" w:rsidTr="00583293">
        <w:tc>
          <w:tcPr>
            <w:tcW w:w="3600" w:type="dxa"/>
            <w:shd w:val="clear" w:color="auto" w:fill="auto"/>
          </w:tcPr>
          <w:p w14:paraId="40E1241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8322BB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7C50A5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5675FE0A" w14:textId="77777777" w:rsidTr="00583293">
        <w:tc>
          <w:tcPr>
            <w:tcW w:w="3600" w:type="dxa"/>
            <w:shd w:val="clear" w:color="auto" w:fill="auto"/>
          </w:tcPr>
          <w:p w14:paraId="46DADEA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59C0F38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0C8C9" w14:textId="11CDF395" w:rsidR="00B36190" w:rsidRPr="00216640" w:rsidRDefault="000C02E7" w:rsidP="006D4CE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96,276</w:t>
            </w:r>
          </w:p>
        </w:tc>
        <w:tc>
          <w:tcPr>
            <w:tcW w:w="262" w:type="dxa"/>
            <w:shd w:val="clear" w:color="auto" w:fill="auto"/>
          </w:tcPr>
          <w:p w14:paraId="3C23A10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E4A95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70,538</w:t>
            </w:r>
          </w:p>
        </w:tc>
        <w:tc>
          <w:tcPr>
            <w:tcW w:w="262" w:type="dxa"/>
            <w:shd w:val="clear" w:color="auto" w:fill="auto"/>
          </w:tcPr>
          <w:p w14:paraId="0841196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77E04D" w14:textId="56353DF2" w:rsidR="00B36190" w:rsidRPr="00CA4527" w:rsidRDefault="000C02E7" w:rsidP="000C02E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93,551</w:t>
            </w:r>
          </w:p>
        </w:tc>
        <w:tc>
          <w:tcPr>
            <w:tcW w:w="270" w:type="dxa"/>
            <w:shd w:val="clear" w:color="auto" w:fill="auto"/>
          </w:tcPr>
          <w:p w14:paraId="45E4D50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CDF67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68,883</w:t>
            </w:r>
          </w:p>
        </w:tc>
      </w:tr>
      <w:tr w:rsidR="00583293" w:rsidRPr="00216640" w14:paraId="4EB8FED1" w14:textId="77777777" w:rsidTr="00583293">
        <w:tc>
          <w:tcPr>
            <w:tcW w:w="3600" w:type="dxa"/>
            <w:shd w:val="clear" w:color="auto" w:fill="auto"/>
          </w:tcPr>
          <w:p w14:paraId="72BF7E75" w14:textId="4BB15029" w:rsidR="00583293" w:rsidRPr="00216640" w:rsidRDefault="00583293" w:rsidP="00583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76354B4" w14:textId="77777777" w:rsidR="00583293" w:rsidRPr="00216640" w:rsidRDefault="00583293" w:rsidP="00583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B53D27" w14:textId="6B14606A" w:rsidR="00583293" w:rsidRDefault="00583293" w:rsidP="0058329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3,477</w:t>
            </w:r>
          </w:p>
        </w:tc>
        <w:tc>
          <w:tcPr>
            <w:tcW w:w="262" w:type="dxa"/>
            <w:shd w:val="clear" w:color="auto" w:fill="auto"/>
          </w:tcPr>
          <w:p w14:paraId="5BF7F11C" w14:textId="77777777" w:rsidR="00583293" w:rsidRPr="00216640" w:rsidRDefault="00583293" w:rsidP="005832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1E9A765" w14:textId="07C3BA3F" w:rsidR="00583293" w:rsidRPr="00216640" w:rsidRDefault="00583293" w:rsidP="0058329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62" w:type="dxa"/>
            <w:shd w:val="clear" w:color="auto" w:fill="auto"/>
          </w:tcPr>
          <w:p w14:paraId="0BC7C0EF" w14:textId="77777777" w:rsidR="00583293" w:rsidRPr="00216640" w:rsidRDefault="00583293" w:rsidP="00583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941523E" w14:textId="7ACCC08D" w:rsidR="00583293" w:rsidRPr="00CA4527" w:rsidRDefault="00583293" w:rsidP="0058329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527">
              <w:rPr>
                <w:rFonts w:ascii="Angsana New" w:hAnsi="Angsana New"/>
                <w:sz w:val="30"/>
                <w:szCs w:val="30"/>
                <w:lang w:val="en-US" w:bidi="th-TH"/>
              </w:rPr>
              <w:t>2,208</w:t>
            </w:r>
          </w:p>
        </w:tc>
        <w:tc>
          <w:tcPr>
            <w:tcW w:w="270" w:type="dxa"/>
            <w:shd w:val="clear" w:color="auto" w:fill="auto"/>
          </w:tcPr>
          <w:p w14:paraId="29FCB797" w14:textId="77777777" w:rsidR="00583293" w:rsidRPr="00216640" w:rsidRDefault="00583293" w:rsidP="00583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1BF5FE" w14:textId="1C03CDDF" w:rsidR="00583293" w:rsidRPr="00216640" w:rsidRDefault="00583293" w:rsidP="0058329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2,265</w:t>
            </w:r>
          </w:p>
        </w:tc>
      </w:tr>
      <w:tr w:rsidR="00B36190" w:rsidRPr="00216640" w14:paraId="2E4B64B0" w14:textId="77777777" w:rsidTr="00583293">
        <w:tc>
          <w:tcPr>
            <w:tcW w:w="3600" w:type="dxa"/>
            <w:shd w:val="clear" w:color="auto" w:fill="auto"/>
          </w:tcPr>
          <w:p w14:paraId="079F9D6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1653A4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7882F0" w14:textId="26841D59" w:rsidR="00B36190" w:rsidRPr="00216640" w:rsidRDefault="006D4CE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,142</w:t>
            </w:r>
          </w:p>
        </w:tc>
        <w:tc>
          <w:tcPr>
            <w:tcW w:w="262" w:type="dxa"/>
            <w:shd w:val="clear" w:color="auto" w:fill="auto"/>
          </w:tcPr>
          <w:p w14:paraId="71441B49" w14:textId="77777777" w:rsidR="00B36190" w:rsidRPr="00216640" w:rsidRDefault="00B36190" w:rsidP="006D4CE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CD7A12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2,672</w:t>
            </w:r>
          </w:p>
        </w:tc>
        <w:tc>
          <w:tcPr>
            <w:tcW w:w="262" w:type="dxa"/>
            <w:shd w:val="clear" w:color="auto" w:fill="auto"/>
          </w:tcPr>
          <w:p w14:paraId="574E22B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96C69B" w14:textId="77777777" w:rsidR="00B36190" w:rsidRPr="00CA4527" w:rsidRDefault="008D634F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527">
              <w:rPr>
                <w:rFonts w:ascii="Angsana New" w:hAnsi="Angsana New"/>
                <w:sz w:val="30"/>
                <w:szCs w:val="30"/>
                <w:lang w:val="en-US" w:bidi="th-TH"/>
              </w:rPr>
              <w:t>1,463</w:t>
            </w:r>
          </w:p>
        </w:tc>
        <w:tc>
          <w:tcPr>
            <w:tcW w:w="270" w:type="dxa"/>
            <w:shd w:val="clear" w:color="auto" w:fill="auto"/>
          </w:tcPr>
          <w:p w14:paraId="124E196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30557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2,241</w:t>
            </w:r>
          </w:p>
        </w:tc>
      </w:tr>
      <w:tr w:rsidR="00B36190" w:rsidRPr="00216640" w14:paraId="14FBBAE1" w14:textId="77777777" w:rsidTr="00583293">
        <w:tc>
          <w:tcPr>
            <w:tcW w:w="3600" w:type="dxa"/>
            <w:shd w:val="clear" w:color="auto" w:fill="auto"/>
          </w:tcPr>
          <w:p w14:paraId="5988CA2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FBFBFD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3053A2" w14:textId="62F89E0B" w:rsidR="00B36190" w:rsidRPr="00216640" w:rsidRDefault="00CB17FE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2,688</w:t>
            </w:r>
          </w:p>
        </w:tc>
        <w:tc>
          <w:tcPr>
            <w:tcW w:w="262" w:type="dxa"/>
            <w:shd w:val="clear" w:color="auto" w:fill="auto"/>
          </w:tcPr>
          <w:p w14:paraId="1B05394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2743BC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262" w:type="dxa"/>
            <w:shd w:val="clear" w:color="auto" w:fill="auto"/>
          </w:tcPr>
          <w:p w14:paraId="302718D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6F0C320" w14:textId="77777777" w:rsidR="00B36190" w:rsidRPr="00CA4527" w:rsidRDefault="008D634F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527">
              <w:rPr>
                <w:rFonts w:ascii="Angsana New" w:hAnsi="Angsana New"/>
                <w:sz w:val="30"/>
                <w:szCs w:val="30"/>
                <w:lang w:val="en-US" w:bidi="th-TH"/>
              </w:rPr>
              <w:t>1,967</w:t>
            </w:r>
          </w:p>
        </w:tc>
        <w:tc>
          <w:tcPr>
            <w:tcW w:w="270" w:type="dxa"/>
            <w:shd w:val="clear" w:color="auto" w:fill="auto"/>
          </w:tcPr>
          <w:p w14:paraId="3D7A865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8121D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</w:tr>
      <w:tr w:rsidR="00B36190" w:rsidRPr="00216640" w14:paraId="3F028983" w14:textId="77777777" w:rsidTr="00583293">
        <w:tc>
          <w:tcPr>
            <w:tcW w:w="3600" w:type="dxa"/>
            <w:shd w:val="clear" w:color="auto" w:fill="auto"/>
          </w:tcPr>
          <w:p w14:paraId="183CFCB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6B6D98E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512D2" w14:textId="5FECF363" w:rsidR="00B36190" w:rsidRPr="00216640" w:rsidRDefault="00CA452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1,583</w:t>
            </w:r>
          </w:p>
        </w:tc>
        <w:tc>
          <w:tcPr>
            <w:tcW w:w="262" w:type="dxa"/>
            <w:shd w:val="clear" w:color="auto" w:fill="auto"/>
          </w:tcPr>
          <w:p w14:paraId="266FF46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00005C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2,434</w:t>
            </w:r>
          </w:p>
        </w:tc>
        <w:tc>
          <w:tcPr>
            <w:tcW w:w="262" w:type="dxa"/>
            <w:shd w:val="clear" w:color="auto" w:fill="auto"/>
          </w:tcPr>
          <w:p w14:paraId="0BE9C45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21ED1F1" w14:textId="1C20833F" w:rsidR="00B36190" w:rsidRPr="00CA4527" w:rsidRDefault="008D634F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4527">
              <w:rPr>
                <w:rFonts w:ascii="Angsana New" w:hAnsi="Angsana New"/>
                <w:sz w:val="30"/>
                <w:szCs w:val="30"/>
                <w:lang w:val="en-US" w:bidi="th-TH"/>
              </w:rPr>
              <w:t>1,16</w:t>
            </w:r>
            <w:r w:rsidR="00CA4527" w:rsidRPr="00CA45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368E03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6DA93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</w:tr>
      <w:tr w:rsidR="00B36190" w:rsidRPr="00216640" w14:paraId="75B27ADC" w14:textId="77777777" w:rsidTr="00583293">
        <w:tc>
          <w:tcPr>
            <w:tcW w:w="3600" w:type="dxa"/>
            <w:shd w:val="clear" w:color="auto" w:fill="auto"/>
          </w:tcPr>
          <w:p w14:paraId="5F624632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82BE3A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A32D3" w14:textId="3813C89E" w:rsidR="00B36190" w:rsidRPr="00216640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107,166</w:t>
            </w:r>
          </w:p>
        </w:tc>
        <w:tc>
          <w:tcPr>
            <w:tcW w:w="262" w:type="dxa"/>
            <w:shd w:val="clear" w:color="auto" w:fill="auto"/>
          </w:tcPr>
          <w:p w14:paraId="360C8D5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7F1E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14:paraId="522882A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87EE1" w14:textId="442C279C" w:rsidR="00B36190" w:rsidRPr="00CA4527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100,352</w:t>
            </w:r>
          </w:p>
        </w:tc>
        <w:tc>
          <w:tcPr>
            <w:tcW w:w="270" w:type="dxa"/>
            <w:shd w:val="clear" w:color="auto" w:fill="auto"/>
          </w:tcPr>
          <w:p w14:paraId="67986B8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1381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</w:tbl>
    <w:p w14:paraId="01DC72F6" w14:textId="77777777" w:rsidR="00255B5C" w:rsidRPr="00590FA6" w:rsidRDefault="00255B5C" w:rsidP="001951D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0132F561" w14:textId="77777777" w:rsidR="0050635B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90DE6" w:rsidRPr="00216640">
        <w:rPr>
          <w:rFonts w:ascii="Angsana New" w:hAnsi="Angsana New"/>
          <w:b/>
          <w:bCs/>
          <w:sz w:val="30"/>
          <w:szCs w:val="30"/>
        </w:rPr>
        <w:tab/>
      </w:r>
      <w:r w:rsidR="00990DE6" w:rsidRPr="00216640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14CB5644" w14:textId="77777777" w:rsidR="00590FA6" w:rsidRPr="00590FA6" w:rsidRDefault="00590FA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216640" w14:paraId="0024AE5D" w14:textId="77777777" w:rsidTr="00602E70">
        <w:tc>
          <w:tcPr>
            <w:tcW w:w="3330" w:type="dxa"/>
            <w:shd w:val="clear" w:color="auto" w:fill="auto"/>
          </w:tcPr>
          <w:p w14:paraId="1AFC2B96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720DD72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DC41CF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6D566D5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3D6E1E7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5A543BF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0962BE18" w14:textId="77777777" w:rsidTr="00602E70">
        <w:trPr>
          <w:trHeight w:val="80"/>
        </w:trPr>
        <w:tc>
          <w:tcPr>
            <w:tcW w:w="3330" w:type="dxa"/>
            <w:shd w:val="clear" w:color="auto" w:fill="auto"/>
          </w:tcPr>
          <w:p w14:paraId="1A41CD3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969E5D5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A30F7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94907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0E77B97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213E58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70591BD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8E295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9D438B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91472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7959B5E2" w14:textId="77777777" w:rsidTr="00602E70">
        <w:tc>
          <w:tcPr>
            <w:tcW w:w="3330" w:type="dxa"/>
            <w:shd w:val="clear" w:color="auto" w:fill="auto"/>
          </w:tcPr>
          <w:p w14:paraId="2C2350E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1E43C08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FF7F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39932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DCE3A3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9D53E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DA7EC9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E2BBDC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1BAD1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CB4D1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5EEA1C11" w14:textId="77777777" w:rsidTr="00602E70">
        <w:tc>
          <w:tcPr>
            <w:tcW w:w="3330" w:type="dxa"/>
            <w:shd w:val="clear" w:color="auto" w:fill="auto"/>
          </w:tcPr>
          <w:p w14:paraId="01A39E5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CFDE6D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8D9648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9CB14CF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5D40E436" w14:textId="77777777" w:rsidTr="00602E70">
        <w:tc>
          <w:tcPr>
            <w:tcW w:w="3330" w:type="dxa"/>
            <w:shd w:val="clear" w:color="auto" w:fill="auto"/>
          </w:tcPr>
          <w:p w14:paraId="5643B455" w14:textId="77777777" w:rsidR="00B36190" w:rsidRPr="00216640" w:rsidRDefault="00B36190" w:rsidP="00B36190">
            <w:pPr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E69F9E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97F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5B29F" w14:textId="4FB6ED34" w:rsidR="00B36190" w:rsidRPr="000C02E7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02E7">
              <w:rPr>
                <w:rFonts w:ascii="Angsana New" w:hAnsi="Angsana New"/>
                <w:sz w:val="30"/>
                <w:szCs w:val="30"/>
                <w:lang w:val="en-US" w:bidi="th-TH"/>
              </w:rPr>
              <w:t>139,039</w:t>
            </w:r>
          </w:p>
        </w:tc>
        <w:tc>
          <w:tcPr>
            <w:tcW w:w="262" w:type="dxa"/>
            <w:shd w:val="clear" w:color="auto" w:fill="auto"/>
          </w:tcPr>
          <w:p w14:paraId="3B824ED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172FC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30,654</w:t>
            </w:r>
          </w:p>
        </w:tc>
        <w:tc>
          <w:tcPr>
            <w:tcW w:w="262" w:type="dxa"/>
            <w:shd w:val="clear" w:color="auto" w:fill="auto"/>
          </w:tcPr>
          <w:p w14:paraId="418FA19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3699E2" w14:textId="63A96EA3" w:rsidR="00B36190" w:rsidRPr="00216640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131,923</w:t>
            </w:r>
          </w:p>
        </w:tc>
        <w:tc>
          <w:tcPr>
            <w:tcW w:w="270" w:type="dxa"/>
            <w:shd w:val="clear" w:color="auto" w:fill="auto"/>
          </w:tcPr>
          <w:p w14:paraId="4FBA5B4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4B9286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29,578</w:t>
            </w:r>
          </w:p>
        </w:tc>
      </w:tr>
      <w:tr w:rsidR="00922D09" w:rsidRPr="00216640" w14:paraId="45F72755" w14:textId="77777777" w:rsidTr="00922D09">
        <w:tc>
          <w:tcPr>
            <w:tcW w:w="3330" w:type="dxa"/>
            <w:shd w:val="clear" w:color="auto" w:fill="auto"/>
          </w:tcPr>
          <w:p w14:paraId="1D7FDB0A" w14:textId="77777777" w:rsidR="00922D09" w:rsidRPr="00216640" w:rsidRDefault="00922D09" w:rsidP="0092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D02C5EE" w14:textId="77777777" w:rsidR="00922D09" w:rsidRPr="00216640" w:rsidRDefault="00922D09" w:rsidP="0092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0173F" w14:textId="77777777" w:rsidR="00922D09" w:rsidRPr="00216640" w:rsidRDefault="00922D09" w:rsidP="00922D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38B949" w14:textId="27D5AF60" w:rsidR="00922D09" w:rsidRPr="000C02E7" w:rsidRDefault="00CA4527" w:rsidP="00CA452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28E07C" w14:textId="77777777" w:rsidR="00922D09" w:rsidRPr="00216640" w:rsidRDefault="00922D09" w:rsidP="00922D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38F360" w14:textId="77777777" w:rsidR="00922D09" w:rsidRPr="00216640" w:rsidRDefault="00922D09" w:rsidP="00922D0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10,745</w:t>
            </w:r>
          </w:p>
        </w:tc>
        <w:tc>
          <w:tcPr>
            <w:tcW w:w="262" w:type="dxa"/>
            <w:shd w:val="clear" w:color="auto" w:fill="auto"/>
          </w:tcPr>
          <w:p w14:paraId="26DD8D4F" w14:textId="77777777" w:rsidR="00922D09" w:rsidRPr="00216640" w:rsidRDefault="00922D09" w:rsidP="0092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82C49A" w14:textId="0E4D932A" w:rsidR="00922D09" w:rsidRPr="000C02E7" w:rsidRDefault="00CA4527" w:rsidP="00CA452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2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D0490" w14:textId="77777777" w:rsidR="00922D09" w:rsidRPr="00216640" w:rsidRDefault="00922D09" w:rsidP="0092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4E020" w14:textId="77777777" w:rsidR="00922D09" w:rsidRPr="00216640" w:rsidRDefault="00922D09" w:rsidP="00922D0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10,745</w:t>
            </w:r>
          </w:p>
        </w:tc>
      </w:tr>
      <w:tr w:rsidR="00B36190" w:rsidRPr="00216640" w14:paraId="2563D246" w14:textId="77777777" w:rsidTr="00922D09">
        <w:tc>
          <w:tcPr>
            <w:tcW w:w="3330" w:type="dxa"/>
            <w:shd w:val="clear" w:color="auto" w:fill="auto"/>
          </w:tcPr>
          <w:p w14:paraId="35ACBD86" w14:textId="77777777" w:rsidR="00B36190" w:rsidRPr="00216640" w:rsidRDefault="00B36190" w:rsidP="00B361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EEF88C2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E547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DB38D6" w14:textId="7EC8D642" w:rsidR="00B36190" w:rsidRPr="000C02E7" w:rsidRDefault="00A07C64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02E7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D4CE0" w:rsidRPr="000C02E7">
              <w:rPr>
                <w:rFonts w:ascii="Angsana New" w:hAnsi="Angsana New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62" w:type="dxa"/>
            <w:shd w:val="clear" w:color="auto" w:fill="auto"/>
          </w:tcPr>
          <w:p w14:paraId="5420614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3FC9A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62" w:type="dxa"/>
            <w:shd w:val="clear" w:color="auto" w:fill="auto"/>
          </w:tcPr>
          <w:p w14:paraId="1F284A7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7BC6FD8" w14:textId="77777777" w:rsidR="00B36190" w:rsidRPr="000C02E7" w:rsidRDefault="00922D09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02E7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431BA46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7F1C0D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</w:tr>
      <w:tr w:rsidR="00922D09" w:rsidRPr="00216640" w14:paraId="1AA46B65" w14:textId="77777777" w:rsidTr="00721E41">
        <w:tc>
          <w:tcPr>
            <w:tcW w:w="3330" w:type="dxa"/>
            <w:shd w:val="clear" w:color="auto" w:fill="auto"/>
          </w:tcPr>
          <w:p w14:paraId="0186A013" w14:textId="77777777" w:rsidR="00922D09" w:rsidRPr="00216640" w:rsidRDefault="00922D09" w:rsidP="00922D0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4B7A7CF" w14:textId="77777777" w:rsidR="00922D09" w:rsidRPr="00216640" w:rsidRDefault="00922D09" w:rsidP="0092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D7ECD" w14:textId="77777777" w:rsidR="00922D09" w:rsidRPr="00216640" w:rsidRDefault="00922D09" w:rsidP="00922D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E65234" w14:textId="77777777" w:rsidR="00922D09" w:rsidRPr="00216640" w:rsidRDefault="00A07C64" w:rsidP="00922D0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6,458</w:t>
            </w:r>
          </w:p>
        </w:tc>
        <w:tc>
          <w:tcPr>
            <w:tcW w:w="262" w:type="dxa"/>
            <w:shd w:val="clear" w:color="auto" w:fill="auto"/>
          </w:tcPr>
          <w:p w14:paraId="64EC8146" w14:textId="77777777" w:rsidR="00922D09" w:rsidRPr="00216640" w:rsidRDefault="00922D09" w:rsidP="00922D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0283DB5" w14:textId="77777777" w:rsidR="00922D09" w:rsidRPr="00216640" w:rsidRDefault="00A07C64" w:rsidP="00A07C6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2D43C72" w14:textId="77777777" w:rsidR="00922D09" w:rsidRPr="00216640" w:rsidRDefault="00922D09" w:rsidP="0092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31FA646" w14:textId="77777777" w:rsidR="00922D09" w:rsidRDefault="00922D09" w:rsidP="00922D0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6,458</w:t>
            </w:r>
          </w:p>
        </w:tc>
        <w:tc>
          <w:tcPr>
            <w:tcW w:w="270" w:type="dxa"/>
            <w:shd w:val="clear" w:color="auto" w:fill="auto"/>
          </w:tcPr>
          <w:p w14:paraId="103AA280" w14:textId="77777777" w:rsidR="00922D09" w:rsidRPr="00216640" w:rsidRDefault="00922D09" w:rsidP="0092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D587" w14:textId="77777777" w:rsidR="00922D09" w:rsidRPr="00216640" w:rsidRDefault="00922D09" w:rsidP="00922D0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190" w:rsidRPr="00216640" w14:paraId="009FCA58" w14:textId="77777777" w:rsidTr="00602E70">
        <w:tc>
          <w:tcPr>
            <w:tcW w:w="3330" w:type="dxa"/>
            <w:shd w:val="clear" w:color="auto" w:fill="auto"/>
          </w:tcPr>
          <w:p w14:paraId="30B8C2E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B190CA0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63CA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50B28C" w14:textId="4DE23BBC" w:rsidR="00B36190" w:rsidRPr="00216640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147,075</w:t>
            </w:r>
          </w:p>
        </w:tc>
        <w:tc>
          <w:tcPr>
            <w:tcW w:w="262" w:type="dxa"/>
            <w:shd w:val="clear" w:color="auto" w:fill="auto"/>
          </w:tcPr>
          <w:p w14:paraId="37DE785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CBB15B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43,350</w:t>
            </w:r>
          </w:p>
        </w:tc>
        <w:tc>
          <w:tcPr>
            <w:tcW w:w="262" w:type="dxa"/>
            <w:shd w:val="clear" w:color="auto" w:fill="auto"/>
          </w:tcPr>
          <w:p w14:paraId="603C05B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9B3EBDC" w14:textId="37362DE4" w:rsidR="00B36190" w:rsidRPr="00216640" w:rsidRDefault="000C02E7" w:rsidP="00243A2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139,190</w:t>
            </w:r>
          </w:p>
        </w:tc>
        <w:tc>
          <w:tcPr>
            <w:tcW w:w="270" w:type="dxa"/>
            <w:shd w:val="clear" w:color="auto" w:fill="auto"/>
          </w:tcPr>
          <w:p w14:paraId="066C417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187DD3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41,228</w:t>
            </w:r>
          </w:p>
        </w:tc>
      </w:tr>
      <w:tr w:rsidR="00A07C64" w:rsidRPr="00216640" w14:paraId="1C216C37" w14:textId="77777777" w:rsidTr="00602E70">
        <w:tc>
          <w:tcPr>
            <w:tcW w:w="3330" w:type="dxa"/>
            <w:shd w:val="clear" w:color="auto" w:fill="auto"/>
          </w:tcPr>
          <w:p w14:paraId="0D22386A" w14:textId="77777777" w:rsidR="00A07C64" w:rsidRPr="00216640" w:rsidRDefault="00A07C64" w:rsidP="00A07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4DAE595" w14:textId="77777777" w:rsidR="00A07C64" w:rsidRPr="00216640" w:rsidRDefault="00A07C64" w:rsidP="00A07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68338" w14:textId="77777777" w:rsidR="00A07C64" w:rsidRPr="00216640" w:rsidRDefault="00A07C64" w:rsidP="00A07C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04AB38" w14:textId="77777777" w:rsidR="00A07C64" w:rsidRPr="00216640" w:rsidRDefault="00A07C64" w:rsidP="00A07C6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62" w:type="dxa"/>
            <w:shd w:val="clear" w:color="auto" w:fill="auto"/>
          </w:tcPr>
          <w:p w14:paraId="2D29862C" w14:textId="77777777" w:rsidR="00A07C64" w:rsidRPr="00216640" w:rsidRDefault="00A07C64" w:rsidP="00A07C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D0CFF28" w14:textId="77777777" w:rsidR="00A07C64" w:rsidRPr="00216640" w:rsidRDefault="00A07C64" w:rsidP="00A07C6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  <w:tc>
          <w:tcPr>
            <w:tcW w:w="262" w:type="dxa"/>
            <w:shd w:val="clear" w:color="auto" w:fill="auto"/>
          </w:tcPr>
          <w:p w14:paraId="66A56BB5" w14:textId="77777777" w:rsidR="00A07C64" w:rsidRPr="00216640" w:rsidRDefault="00A07C64" w:rsidP="00A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321F836" w14:textId="77777777" w:rsidR="00A07C64" w:rsidRPr="00216640" w:rsidRDefault="00A07C64" w:rsidP="00A07C6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  <w:shd w:val="clear" w:color="auto" w:fill="auto"/>
          </w:tcPr>
          <w:p w14:paraId="793C1A50" w14:textId="77777777" w:rsidR="00A07C64" w:rsidRPr="00216640" w:rsidRDefault="00A07C64" w:rsidP="00A0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CA6215" w14:textId="77777777" w:rsidR="00A07C64" w:rsidRPr="00216640" w:rsidRDefault="00A07C64" w:rsidP="00A07C6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</w:tr>
      <w:tr w:rsidR="00B36190" w:rsidRPr="00216640" w14:paraId="5AE44E38" w14:textId="77777777" w:rsidTr="00602E70">
        <w:tc>
          <w:tcPr>
            <w:tcW w:w="3330" w:type="dxa"/>
            <w:shd w:val="clear" w:color="auto" w:fill="auto"/>
          </w:tcPr>
          <w:p w14:paraId="4941306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4E9CE21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5C07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405BECC" w14:textId="1BB7C2A7" w:rsidR="00B36190" w:rsidRPr="00216640" w:rsidRDefault="000C02E7" w:rsidP="000C02E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145,875</w:t>
            </w:r>
          </w:p>
        </w:tc>
        <w:tc>
          <w:tcPr>
            <w:tcW w:w="262" w:type="dxa"/>
            <w:shd w:val="clear" w:color="auto" w:fill="auto"/>
          </w:tcPr>
          <w:p w14:paraId="0B754DB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E32078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42,182</w:t>
            </w:r>
          </w:p>
        </w:tc>
        <w:tc>
          <w:tcPr>
            <w:tcW w:w="262" w:type="dxa"/>
            <w:shd w:val="clear" w:color="auto" w:fill="auto"/>
          </w:tcPr>
          <w:p w14:paraId="5058389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37FAB35" w14:textId="6A24B7C4" w:rsidR="00B36190" w:rsidRPr="00216640" w:rsidRDefault="000C02E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137,990</w:t>
            </w:r>
          </w:p>
        </w:tc>
        <w:tc>
          <w:tcPr>
            <w:tcW w:w="270" w:type="dxa"/>
            <w:shd w:val="clear" w:color="auto" w:fill="auto"/>
          </w:tcPr>
          <w:p w14:paraId="33D7EC7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D98684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40,060</w:t>
            </w:r>
          </w:p>
        </w:tc>
      </w:tr>
    </w:tbl>
    <w:p w14:paraId="039994A3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E7DFF9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88141F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78B9BC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7A3E49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2031C4" w14:textId="77777777" w:rsidR="007C6EF8" w:rsidRDefault="007C6EF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21E3CC" w14:textId="77777777" w:rsidR="00F524D2" w:rsidRPr="00216640" w:rsidRDefault="007C6EF8" w:rsidP="004E4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8D4BBA" w:rsidRPr="00216640">
        <w:rPr>
          <w:rFonts w:ascii="Angsana New" w:hAnsi="Angsana New"/>
          <w:b/>
          <w:bCs/>
          <w:sz w:val="30"/>
          <w:szCs w:val="30"/>
        </w:rPr>
        <w:tab/>
      </w:r>
      <w:r w:rsidR="00F524D2" w:rsidRPr="0021664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E2D00C6" w14:textId="77777777" w:rsidR="00B36190" w:rsidRDefault="00B36190" w:rsidP="00B3619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4"/>
        <w:gridCol w:w="1079"/>
        <w:gridCol w:w="1253"/>
        <w:gridCol w:w="264"/>
        <w:gridCol w:w="1266"/>
      </w:tblGrid>
      <w:tr w:rsidR="00B36190" w:rsidRPr="00AC1955" w14:paraId="33848126" w14:textId="77777777" w:rsidTr="00627537">
        <w:tc>
          <w:tcPr>
            <w:tcW w:w="2895" w:type="pct"/>
          </w:tcPr>
          <w:p w14:paraId="6F83628D" w14:textId="77777777" w:rsidR="00B36190" w:rsidRPr="00AC1955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E68A506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pct"/>
            <w:gridSpan w:val="3"/>
          </w:tcPr>
          <w:p w14:paraId="2F8F9CF0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36190" w:rsidRPr="00AC1955" w14:paraId="5376F62A" w14:textId="77777777" w:rsidTr="00627537">
        <w:tc>
          <w:tcPr>
            <w:tcW w:w="2895" w:type="pct"/>
          </w:tcPr>
          <w:p w14:paraId="7D5B6019" w14:textId="77777777" w:rsidR="00B36190" w:rsidRPr="00AC1955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19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88" w:type="pct"/>
          </w:tcPr>
          <w:p w14:paraId="3582A25B" w14:textId="793FB6F8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6F9B5FE3" w14:textId="77777777" w:rsidR="00B36190" w:rsidRPr="00AC1955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4" w:type="pct"/>
          </w:tcPr>
          <w:p w14:paraId="36BA77B5" w14:textId="77777777" w:rsidR="00B36190" w:rsidRPr="00AC1955" w:rsidRDefault="00B36190" w:rsidP="00B3619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2A8F387E" w14:textId="77777777" w:rsidR="00B36190" w:rsidRPr="00AC1955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B36190" w:rsidRPr="00AC1955" w14:paraId="7AA4DCDB" w14:textId="77777777" w:rsidTr="00627537">
        <w:tc>
          <w:tcPr>
            <w:tcW w:w="2895" w:type="pct"/>
          </w:tcPr>
          <w:p w14:paraId="15CE9289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D84D1D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pct"/>
            <w:gridSpan w:val="3"/>
          </w:tcPr>
          <w:p w14:paraId="751325FA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190" w:rsidRPr="00AC1955" w14:paraId="4676EAC8" w14:textId="77777777" w:rsidTr="00627537">
        <w:tc>
          <w:tcPr>
            <w:tcW w:w="2895" w:type="pct"/>
          </w:tcPr>
          <w:p w14:paraId="21B9B346" w14:textId="135E99BE" w:rsidR="00B36190" w:rsidRPr="00AC1955" w:rsidRDefault="00B36190" w:rsidP="0062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</w:tcPr>
          <w:p w14:paraId="6C1F45B1" w14:textId="1C5B3A5D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6C17929" w14:textId="54E93BA3" w:rsidR="00B36190" w:rsidRPr="00127D5E" w:rsidRDefault="00752774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42,238</w:t>
            </w:r>
          </w:p>
        </w:tc>
        <w:tc>
          <w:tcPr>
            <w:tcW w:w="144" w:type="pct"/>
          </w:tcPr>
          <w:p w14:paraId="4751D610" w14:textId="77777777" w:rsidR="00B36190" w:rsidRPr="00F51885" w:rsidRDefault="00B36190" w:rsidP="00B361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98DF82F" w14:textId="77777777" w:rsidR="00B36190" w:rsidRPr="00127D5E" w:rsidRDefault="00B36190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26,451</w:t>
            </w:r>
          </w:p>
        </w:tc>
      </w:tr>
      <w:tr w:rsidR="00B36190" w:rsidRPr="00AC1955" w14:paraId="3EE71597" w14:textId="77777777" w:rsidTr="00627537">
        <w:tc>
          <w:tcPr>
            <w:tcW w:w="2895" w:type="pct"/>
          </w:tcPr>
          <w:p w14:paraId="5B19CDFA" w14:textId="5CD883A8" w:rsidR="00B36190" w:rsidRPr="00AC1955" w:rsidRDefault="00B36190" w:rsidP="0062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588" w:type="pct"/>
          </w:tcPr>
          <w:p w14:paraId="07FFC910" w14:textId="72DAB568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7AD12B19" w14:textId="427A222E" w:rsidR="00B36190" w:rsidRPr="00127D5E" w:rsidRDefault="00C01E3C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5,825</w:t>
            </w:r>
          </w:p>
        </w:tc>
        <w:tc>
          <w:tcPr>
            <w:tcW w:w="144" w:type="pct"/>
          </w:tcPr>
          <w:p w14:paraId="456F5871" w14:textId="77777777" w:rsidR="00B36190" w:rsidRPr="00F51885" w:rsidRDefault="00B36190" w:rsidP="00B361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BA0B25A" w14:textId="0B8B0175" w:rsidR="00B36190" w:rsidRPr="00127D5E" w:rsidRDefault="006B0F6D" w:rsidP="00827BB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8,932</w:t>
            </w:r>
          </w:p>
        </w:tc>
      </w:tr>
      <w:tr w:rsidR="00B36190" w:rsidRPr="00AC1955" w14:paraId="0DC55108" w14:textId="77777777" w:rsidTr="00627537">
        <w:tc>
          <w:tcPr>
            <w:tcW w:w="2895" w:type="pct"/>
          </w:tcPr>
          <w:p w14:paraId="4234151A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 w:hanging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  <w:r w:rsidRPr="00B03052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B0305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B03052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B030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588" w:type="pct"/>
          </w:tcPr>
          <w:p w14:paraId="631A58B7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4CA4F42" w14:textId="1C2A17C2" w:rsidR="00B36190" w:rsidRPr="00127D5E" w:rsidRDefault="00C01E3C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(342</w:t>
            </w:r>
            <w:r w:rsidR="002C113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604F443B" w14:textId="77777777" w:rsidR="00B36190" w:rsidRPr="00F51885" w:rsidRDefault="00B36190" w:rsidP="00B361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BF9808C" w14:textId="61E49A70" w:rsidR="00B36190" w:rsidRPr="00127D5E" w:rsidRDefault="00B36190" w:rsidP="00827BB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B0F6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27D5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36190" w:rsidRPr="00AC1955" w14:paraId="6EEFF628" w14:textId="77777777" w:rsidTr="00627537">
        <w:tc>
          <w:tcPr>
            <w:tcW w:w="2895" w:type="pct"/>
          </w:tcPr>
          <w:p w14:paraId="65C24F09" w14:textId="77777777" w:rsidR="00B36190" w:rsidRPr="00AC1955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8" w:type="pct"/>
          </w:tcPr>
          <w:p w14:paraId="6A5EEFC6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" w:type="pct"/>
          </w:tcPr>
          <w:p w14:paraId="57216129" w14:textId="2A43976D" w:rsidR="00B36190" w:rsidRPr="00127D5E" w:rsidRDefault="00C01E3C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3,843</w:t>
            </w:r>
          </w:p>
        </w:tc>
        <w:tc>
          <w:tcPr>
            <w:tcW w:w="144" w:type="pct"/>
          </w:tcPr>
          <w:p w14:paraId="369940C1" w14:textId="77777777" w:rsidR="00B36190" w:rsidRPr="00F51885" w:rsidRDefault="00B36190" w:rsidP="00B3619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3056044E" w14:textId="1CA9A653" w:rsidR="00B36190" w:rsidRPr="00127D5E" w:rsidRDefault="006B0F6D" w:rsidP="00827BB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3,460</w:t>
            </w:r>
          </w:p>
        </w:tc>
      </w:tr>
      <w:tr w:rsidR="00B36190" w:rsidRPr="00AC1955" w14:paraId="6BA200EE" w14:textId="77777777" w:rsidTr="00627537">
        <w:trPr>
          <w:trHeight w:val="289"/>
        </w:trPr>
        <w:tc>
          <w:tcPr>
            <w:tcW w:w="2895" w:type="pct"/>
          </w:tcPr>
          <w:p w14:paraId="3768E63C" w14:textId="49F1D07F" w:rsidR="00B36190" w:rsidRPr="00AC1955" w:rsidRDefault="00B36190" w:rsidP="0062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</w:tcPr>
          <w:p w14:paraId="4E554AA9" w14:textId="77777777" w:rsidR="00B36190" w:rsidRPr="00AC1955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91E1E72" w14:textId="549BA031" w:rsidR="00B36190" w:rsidRPr="00127D5E" w:rsidRDefault="004660D5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51,564</w:t>
            </w:r>
          </w:p>
        </w:tc>
        <w:tc>
          <w:tcPr>
            <w:tcW w:w="144" w:type="pct"/>
          </w:tcPr>
          <w:p w14:paraId="5382C837" w14:textId="77777777" w:rsidR="00B36190" w:rsidRPr="00F51885" w:rsidRDefault="00B36190" w:rsidP="00B3619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5B47C6C9" w14:textId="0F50809D" w:rsidR="00B36190" w:rsidRPr="00127D5E" w:rsidRDefault="006B0F6D" w:rsidP="00B36190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38,818</w:t>
            </w:r>
          </w:p>
        </w:tc>
      </w:tr>
    </w:tbl>
    <w:p w14:paraId="410AAA97" w14:textId="77777777" w:rsidR="001A02AC" w:rsidRPr="00216640" w:rsidRDefault="001A02AC" w:rsidP="001951DD">
      <w:pPr>
        <w:pStyle w:val="block"/>
        <w:spacing w:after="0" w:line="240" w:lineRule="auto"/>
        <w:ind w:left="518" w:right="-45" w:firstLine="22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562417E1" w14:textId="418E18D7" w:rsidR="009305EC" w:rsidRPr="009305EC" w:rsidRDefault="00627537" w:rsidP="009305E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216640">
        <w:rPr>
          <w:rFonts w:ascii="Angsana New" w:hAnsi="Angsana New"/>
          <w:sz w:val="30"/>
          <w:szCs w:val="30"/>
          <w:cs/>
          <w:lang w:val="en-US" w:bidi="th-TH"/>
        </w:rPr>
        <w:t>เมื่อวันที่ 16 พฤษภาคม 2561 กลุ่มบริษัทได้จัดตั้งบริษัท วิ</w:t>
      </w:r>
      <w:proofErr w:type="spellStart"/>
      <w:r w:rsidRPr="00216640">
        <w:rPr>
          <w:rFonts w:ascii="Angsana New" w:hAnsi="Angsana New"/>
          <w:sz w:val="30"/>
          <w:szCs w:val="30"/>
          <w:cs/>
          <w:lang w:val="en-US" w:bidi="th-TH"/>
        </w:rPr>
        <w:t>นท์</w:t>
      </w:r>
      <w:proofErr w:type="spellEnd"/>
      <w:r w:rsidRPr="00216640">
        <w:rPr>
          <w:rFonts w:ascii="Angsana New" w:hAnsi="Angsana New"/>
          <w:sz w:val="30"/>
          <w:szCs w:val="30"/>
          <w:cs/>
          <w:lang w:val="en-US" w:bidi="th-TH"/>
        </w:rPr>
        <w:t>คอม เทคโนโลยี (</w:t>
      </w:r>
      <w:proofErr w:type="spellStart"/>
      <w:r w:rsidRPr="00216640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  <w:lang w:val="en-US" w:bidi="th-TH"/>
        </w:rPr>
        <w:t xml:space="preserve">จี) จำกัด ซึ่งเป็นบริษัทที่จัดตั้งขึ้นในประเทศสิงคโปร์ โดยการลงทุนในหุ้นทุนซึ่งมีสิทธิออกเสียงในบริษัทดังกล่าวร้อยละ 100 ดำเนินธุรกิจหลักเกี่ยวกับการขายเครื่องคอมพิวเตอร์และอุปกรณ์รวมทั้งซอฟต์แวร์ที่เกี่ยวข้อง 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มีทุนจดทะเบียนจำนวน </w:t>
      </w:r>
      <w:r w:rsidRPr="00216640">
        <w:rPr>
          <w:rFonts w:ascii="Angsana New" w:hAnsi="Angsana New"/>
          <w:sz w:val="30"/>
          <w:szCs w:val="30"/>
          <w:lang w:val="en-US" w:bidi="th-TH"/>
        </w:rPr>
        <w:t xml:space="preserve">100,000 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>เหรียญสิงค</w:t>
      </w:r>
      <w:r w:rsidRPr="00FE6E99">
        <w:rPr>
          <w:rFonts w:ascii="Angsana New" w:hAnsi="Angsana New" w:hint="cs"/>
          <w:sz w:val="30"/>
          <w:szCs w:val="30"/>
          <w:cs/>
          <w:lang w:val="en-US" w:bidi="th-TH"/>
        </w:rPr>
        <w:t>โปร์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และมีการเรียกชำระค่าหุ้นจำนวน </w:t>
      </w:r>
      <w:r w:rsidR="005D1EF2">
        <w:rPr>
          <w:rFonts w:ascii="Angsana New" w:hAnsi="Angsana New"/>
          <w:sz w:val="30"/>
          <w:szCs w:val="30"/>
          <w:lang w:val="en-US" w:bidi="th-TH"/>
        </w:rPr>
        <w:t xml:space="preserve">21,000 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(เทียบเท่า </w:t>
      </w:r>
      <w:r w:rsidR="005D1EF2">
        <w:rPr>
          <w:rFonts w:ascii="Angsana New" w:hAnsi="Angsana New"/>
          <w:sz w:val="30"/>
          <w:szCs w:val="30"/>
          <w:lang w:val="en-US" w:bidi="th-TH"/>
        </w:rPr>
        <w:t xml:space="preserve">0.51 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>ล้านบาท) โดย</w:t>
      </w:r>
      <w:r w:rsidR="00841D14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="00841D14">
        <w:rPr>
          <w:rFonts w:ascii="Angsana New" w:hAnsi="Angsana New"/>
          <w:sz w:val="30"/>
          <w:szCs w:val="30"/>
          <w:lang w:val="en-US" w:bidi="th-TH"/>
        </w:rPr>
        <w:br/>
      </w:r>
      <w:r w:rsidR="00456C7B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="00456C7B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2561 บริษัทได้ชำระเงินลงทุนงวดแรก </w:t>
      </w:r>
      <w:r w:rsidR="00110739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="005D1EF2">
        <w:rPr>
          <w:rFonts w:ascii="Angsana New" w:hAnsi="Angsana New"/>
          <w:sz w:val="30"/>
          <w:szCs w:val="30"/>
          <w:lang w:val="en-US" w:bidi="th-TH"/>
        </w:rPr>
        <w:t xml:space="preserve">20,000 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(เทียบเท่า </w:t>
      </w:r>
      <w:r w:rsidR="005D1EF2">
        <w:rPr>
          <w:rFonts w:ascii="Angsana New" w:hAnsi="Angsana New"/>
          <w:sz w:val="30"/>
          <w:szCs w:val="30"/>
          <w:lang w:val="en-US" w:bidi="th-TH"/>
        </w:rPr>
        <w:t xml:space="preserve">0.49 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>ล้านบาท)</w:t>
      </w:r>
      <w:r w:rsidR="00841D14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คงค้างค่าหุ้นจำนวน </w:t>
      </w:r>
      <w:r w:rsidR="005D1EF2">
        <w:rPr>
          <w:rFonts w:ascii="Angsana New" w:hAnsi="Angsana New"/>
          <w:sz w:val="30"/>
          <w:szCs w:val="30"/>
          <w:lang w:val="en-US" w:bidi="th-TH"/>
        </w:rPr>
        <w:t xml:space="preserve">1,000 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(เทียบเท่า </w:t>
      </w:r>
      <w:r w:rsidR="005D1EF2">
        <w:rPr>
          <w:rFonts w:ascii="Angsana New" w:hAnsi="Angsana New"/>
          <w:sz w:val="30"/>
          <w:szCs w:val="30"/>
          <w:lang w:val="en-US" w:bidi="th-TH"/>
        </w:rPr>
        <w:t>0.02</w:t>
      </w:r>
      <w:r w:rsidR="005D1EF2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ล้านบาท)</w:t>
      </w:r>
      <w:r w:rsidR="009305EC" w:rsidRPr="009305EC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738CC260" w14:textId="77777777" w:rsidR="00627537" w:rsidRPr="009305EC" w:rsidRDefault="00627537" w:rsidP="00627537">
      <w:pPr>
        <w:pStyle w:val="block"/>
        <w:spacing w:after="0" w:line="240" w:lineRule="auto"/>
        <w:ind w:left="516" w:right="-45" w:firstLine="23"/>
        <w:jc w:val="thaiDistribute"/>
        <w:rPr>
          <w:rFonts w:ascii="Angsana New" w:hAnsi="Angsana New"/>
          <w:sz w:val="24"/>
          <w:szCs w:val="24"/>
        </w:rPr>
      </w:pPr>
    </w:p>
    <w:p w14:paraId="12D75F50" w14:textId="3FC6B666" w:rsidR="00C01E3C" w:rsidRPr="00216640" w:rsidRDefault="001B1F47" w:rsidP="009305EC">
      <w:pPr>
        <w:pStyle w:val="block"/>
        <w:spacing w:after="0"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  <w:sectPr w:rsidR="00C01E3C" w:rsidRPr="00216640" w:rsidSect="00594DA8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720" w:left="1152" w:header="634" w:footer="662" w:gutter="0"/>
          <w:pgNumType w:start="16"/>
          <w:cols w:space="720"/>
          <w:docGrid w:linePitch="245"/>
        </w:sectPr>
      </w:pP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13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กรกฎาคม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2561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บริษัทได้ลงทุนเพิ่มในบริษัท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วิ</w:t>
      </w:r>
      <w:proofErr w:type="spellStart"/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นท์</w:t>
      </w:r>
      <w:proofErr w:type="spellEnd"/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คอม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เทคโนโลยี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proofErr w:type="spellStart"/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เมียนมาร์</w:t>
      </w:r>
      <w:proofErr w:type="spellEnd"/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ซึ่งเป็นบริษัทที่จัดตั้งขึ้นในประเทศ</w:t>
      </w:r>
      <w:proofErr w:type="spellStart"/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เมียนมาร์</w:t>
      </w:r>
      <w:proofErr w:type="spellEnd"/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3.33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1B1F4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B1F47">
        <w:rPr>
          <w:rFonts w:ascii="Angsana New" w:hAnsi="Angsana New" w:hint="cs"/>
          <w:sz w:val="30"/>
          <w:szCs w:val="30"/>
          <w:cs/>
          <w:lang w:val="en-US" w:bidi="th-TH"/>
        </w:rPr>
        <w:t>สัดส่วนการลงทุนในบริษัทดังกล่าวไม่มีการเปลี่ยนแปลง</w:t>
      </w:r>
      <w:r w:rsidR="00915A90">
        <w:rPr>
          <w:rFonts w:ascii="Angsana New" w:hAnsi="Angsana New"/>
          <w:sz w:val="30"/>
          <w:szCs w:val="30"/>
          <w:lang w:val="en-US" w:bidi="th-TH"/>
        </w:rPr>
        <w:t xml:space="preserve">    </w:t>
      </w:r>
    </w:p>
    <w:p w14:paraId="57FB182A" w14:textId="77777777" w:rsidR="003D53C9" w:rsidRPr="00216640" w:rsidRDefault="008C00A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216640">
        <w:rPr>
          <w:rFonts w:ascii="Angsana New" w:hAnsi="Angsana New"/>
          <w:sz w:val="30"/>
          <w:szCs w:val="30"/>
        </w:rPr>
        <w:t>3</w:t>
      </w:r>
      <w:r w:rsidR="00140795" w:rsidRPr="00216640">
        <w:rPr>
          <w:rFonts w:ascii="Angsana New" w:hAnsi="Angsana New" w:hint="cs"/>
          <w:sz w:val="30"/>
          <w:szCs w:val="30"/>
          <w:cs/>
        </w:rPr>
        <w:t>0</w:t>
      </w:r>
      <w:r w:rsidR="0087479C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B36190">
        <w:rPr>
          <w:rFonts w:ascii="Angsana New" w:hAnsi="Angsana New" w:hint="cs"/>
          <w:sz w:val="30"/>
          <w:szCs w:val="30"/>
          <w:cs/>
        </w:rPr>
        <w:t>กันยายน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87479C" w:rsidRPr="00216640">
        <w:rPr>
          <w:rFonts w:ascii="Angsana New" w:hAnsi="Angsana New"/>
          <w:sz w:val="30"/>
          <w:szCs w:val="30"/>
        </w:rPr>
        <w:t>25</w:t>
      </w:r>
      <w:r w:rsidR="0087479C" w:rsidRPr="00216640">
        <w:rPr>
          <w:rFonts w:ascii="Angsana New" w:hAnsi="Angsana New" w:hint="cs"/>
          <w:sz w:val="30"/>
          <w:szCs w:val="30"/>
          <w:cs/>
        </w:rPr>
        <w:t>6</w:t>
      </w:r>
      <w:r w:rsidR="00EE776A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7479C" w:rsidRPr="00216640">
        <w:rPr>
          <w:rFonts w:ascii="Angsana New" w:hAnsi="Angsana New"/>
          <w:sz w:val="30"/>
          <w:szCs w:val="30"/>
        </w:rPr>
        <w:t>25</w:t>
      </w:r>
      <w:r w:rsidR="00EE776A" w:rsidRPr="00216640">
        <w:rPr>
          <w:rFonts w:ascii="Angsana New" w:hAnsi="Angsana New" w:hint="cs"/>
          <w:sz w:val="30"/>
          <w:szCs w:val="30"/>
          <w:cs/>
        </w:rPr>
        <w:t>60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มีดังนี้</w:t>
      </w:r>
    </w:p>
    <w:p w14:paraId="56DAE244" w14:textId="77777777" w:rsidR="00EE776A" w:rsidRPr="00216640" w:rsidRDefault="00EE776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-112" w:tblpY="47"/>
        <w:tblW w:w="15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251"/>
        <w:gridCol w:w="809"/>
        <w:gridCol w:w="180"/>
        <w:gridCol w:w="810"/>
        <w:gridCol w:w="184"/>
        <w:gridCol w:w="806"/>
        <w:gridCol w:w="180"/>
        <w:gridCol w:w="811"/>
        <w:gridCol w:w="184"/>
        <w:gridCol w:w="810"/>
        <w:gridCol w:w="185"/>
        <w:gridCol w:w="806"/>
        <w:gridCol w:w="178"/>
        <w:gridCol w:w="806"/>
        <w:gridCol w:w="190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EE776A" w:rsidRPr="00216640" w14:paraId="68F1EB91" w14:textId="77777777" w:rsidTr="00AD75AF">
        <w:trPr>
          <w:cantSplit/>
          <w:tblHeader/>
        </w:trPr>
        <w:tc>
          <w:tcPr>
            <w:tcW w:w="1620" w:type="dxa"/>
            <w:vAlign w:val="bottom"/>
          </w:tcPr>
          <w:p w14:paraId="262730D5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488924F5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14:paraId="505BB314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776A" w:rsidRPr="00216640" w14:paraId="0B63FBEC" w14:textId="77777777" w:rsidTr="008E09ED">
        <w:trPr>
          <w:cantSplit/>
          <w:trHeight w:val="507"/>
          <w:tblHeader/>
        </w:trPr>
        <w:tc>
          <w:tcPr>
            <w:tcW w:w="1620" w:type="dxa"/>
            <w:vAlign w:val="bottom"/>
          </w:tcPr>
          <w:p w14:paraId="23E709B2" w14:textId="77777777" w:rsidR="00EE776A" w:rsidRPr="00216640" w:rsidRDefault="00EE776A" w:rsidP="001951DD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51" w:type="dxa"/>
            <w:vAlign w:val="bottom"/>
          </w:tcPr>
          <w:p w14:paraId="716BBA58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9" w:type="dxa"/>
            <w:gridSpan w:val="3"/>
            <w:vAlign w:val="bottom"/>
          </w:tcPr>
          <w:p w14:paraId="4CD8A326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2DF7D946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8571E8F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613C1C67" w14:textId="77777777" w:rsidR="00AA4B48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="00AA4B48"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</w:p>
          <w:p w14:paraId="5A1A8E0F" w14:textId="77777777" w:rsidR="00EE776A" w:rsidRPr="00216640" w:rsidRDefault="00AA4B48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4" w:type="dxa"/>
            <w:vAlign w:val="bottom"/>
          </w:tcPr>
          <w:p w14:paraId="47C8ABD7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8754180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5EC901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0520ECB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70E5D02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D12F8B6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2BDC0F92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344E2962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5966A2C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673DE18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61C1CD5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F8AD03F" w14:textId="77777777" w:rsidR="00EE776A" w:rsidRPr="00216640" w:rsidRDefault="00EE776A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B36190" w:rsidRPr="00216640" w14:paraId="48A2FD6C" w14:textId="77777777" w:rsidTr="008E09ED">
        <w:trPr>
          <w:cantSplit/>
          <w:trHeight w:val="389"/>
          <w:tblHeader/>
        </w:trPr>
        <w:tc>
          <w:tcPr>
            <w:tcW w:w="1620" w:type="dxa"/>
          </w:tcPr>
          <w:p w14:paraId="15C44A1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65B983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left" w:pos="35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809" w:type="dxa"/>
          </w:tcPr>
          <w:p w14:paraId="22EB6ED8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3D08076C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811817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A18EA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14:paraId="1AEA420F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7F5056E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7DDE077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9D1CE3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10E07689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14:paraId="0E3030D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ECED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3DE12DE6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02AAA1B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70A455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14:paraId="1013EBD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74C370E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71E8EFA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103E8BCC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4A85D88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14:paraId="0BD01DC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4A12AB90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494C9877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A81EF50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6A0F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301AC3F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0DDD454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30 </w:t>
            </w:r>
          </w:p>
          <w:p w14:paraId="7CB6BCF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097CD861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1585C9FF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B36190" w:rsidRPr="00216640" w14:paraId="69F0462F" w14:textId="77777777" w:rsidTr="008E09ED">
        <w:trPr>
          <w:cantSplit/>
          <w:trHeight w:val="389"/>
          <w:tblHeader/>
        </w:trPr>
        <w:tc>
          <w:tcPr>
            <w:tcW w:w="1620" w:type="dxa"/>
          </w:tcPr>
          <w:p w14:paraId="2FE1048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6676B4C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730165E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14:paraId="17AEDFD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CE8A2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14:paraId="50960F5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7D695E1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14:paraId="6E40B173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42E48B61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14:paraId="54C3D2C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7A8551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5" w:type="dxa"/>
          </w:tcPr>
          <w:p w14:paraId="325970E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C4C5CB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14:paraId="088D2DA0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2B1C0A80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90" w:type="dxa"/>
          </w:tcPr>
          <w:p w14:paraId="6DCB8CE4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34E8F01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14:paraId="674FF73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01CC477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14:paraId="14DF2A9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72258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14:paraId="46164C69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607E43F7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4" w:type="dxa"/>
          </w:tcPr>
          <w:p w14:paraId="6702432E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5CD81D7E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>25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B36190" w:rsidRPr="00216640" w14:paraId="164E0EE6" w14:textId="77777777" w:rsidTr="00AD75AF">
        <w:trPr>
          <w:cantSplit/>
          <w:tblHeader/>
        </w:trPr>
        <w:tc>
          <w:tcPr>
            <w:tcW w:w="1620" w:type="dxa"/>
          </w:tcPr>
          <w:p w14:paraId="41C169FE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14:paraId="340C04D9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14:paraId="4C22CEED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E69289F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14:paraId="53484363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6190" w:rsidRPr="00216640" w14:paraId="22642F04" w14:textId="77777777" w:rsidTr="008E09ED">
        <w:trPr>
          <w:cantSplit/>
        </w:trPr>
        <w:tc>
          <w:tcPr>
            <w:tcW w:w="1620" w:type="dxa"/>
          </w:tcPr>
          <w:p w14:paraId="4B9E508A" w14:textId="77777777" w:rsidR="00B36190" w:rsidRPr="00216640" w:rsidRDefault="00B36190" w:rsidP="00B36190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</w:rPr>
              <w:t>บริษัท วิ</w:t>
            </w:r>
            <w:proofErr w:type="spellStart"/>
            <w:r w:rsidRPr="00216640">
              <w:rPr>
                <w:rFonts w:ascii="Angsana New" w:hAnsi="Angsana New"/>
                <w:sz w:val="28"/>
                <w:szCs w:val="28"/>
                <w:cs/>
              </w:rPr>
              <w:t>นท์</w:t>
            </w:r>
            <w:proofErr w:type="spellEnd"/>
            <w:r w:rsidRPr="00216640">
              <w:rPr>
                <w:rFonts w:ascii="Angsana New" w:hAnsi="Angsana New"/>
                <w:sz w:val="28"/>
                <w:szCs w:val="28"/>
                <w:cs/>
              </w:rPr>
              <w:t xml:space="preserve">คอม </w:t>
            </w:r>
          </w:p>
          <w:p w14:paraId="1384A6D0" w14:textId="77777777" w:rsidR="00B36190" w:rsidRPr="00216640" w:rsidRDefault="00B36190" w:rsidP="00B36190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</w:p>
          <w:p w14:paraId="63002385" w14:textId="77777777" w:rsidR="00B36190" w:rsidRPr="00216640" w:rsidRDefault="00B36190" w:rsidP="00B36190">
            <w:pPr>
              <w:spacing w:line="240" w:lineRule="auto"/>
              <w:ind w:right="-46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16640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spellStart"/>
            <w:r w:rsidRPr="00216640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  <w:proofErr w:type="spellEnd"/>
            <w:r w:rsidRPr="00216640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251" w:type="dxa"/>
          </w:tcPr>
          <w:p w14:paraId="175F9AB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ให้บริการเกี่ยวกับการติดตั้ง</w:t>
            </w:r>
          </w:p>
          <w:p w14:paraId="49BFC39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14:paraId="5CC0230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14:paraId="520D4200" w14:textId="05594407" w:rsidR="002C113A" w:rsidRDefault="002C113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C7A468" w14:textId="77777777" w:rsidR="007464DA" w:rsidRDefault="007464D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374B56B" w14:textId="51602BC0" w:rsidR="00B36190" w:rsidRPr="007464DA" w:rsidRDefault="007464DA" w:rsidP="007464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61A9CE2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563A9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9132BF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8B876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14:paraId="46D5D22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37C0B703" w14:textId="77777777" w:rsidR="00B3619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39B9FD" w14:textId="77777777" w:rsidR="00F7521F" w:rsidRDefault="00F7521F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3ED1A29" w14:textId="29D7AF3E" w:rsidR="00F7521F" w:rsidRPr="00F7521F" w:rsidRDefault="00F7521F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,842</w:t>
            </w:r>
          </w:p>
        </w:tc>
        <w:tc>
          <w:tcPr>
            <w:tcW w:w="180" w:type="dxa"/>
          </w:tcPr>
          <w:p w14:paraId="0A115C8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571690E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C12E0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90EB88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</w:tcPr>
          <w:p w14:paraId="74C9D68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6E308CF" w14:textId="77777777" w:rsidR="00B3619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D5B3DB" w14:textId="77777777" w:rsidR="00CB4A53" w:rsidRDefault="00CB4A53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38D24F" w14:textId="1761BD6A" w:rsidR="00CB4A53" w:rsidRPr="00216640" w:rsidRDefault="00CB4A53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5" w:type="dxa"/>
            <w:shd w:val="clear" w:color="auto" w:fill="auto"/>
          </w:tcPr>
          <w:p w14:paraId="64E920E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5EA00FA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85CD1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1AC20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78" w:type="dxa"/>
            <w:shd w:val="clear" w:color="auto" w:fill="auto"/>
          </w:tcPr>
          <w:p w14:paraId="0A916C7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01F9FBE0" w14:textId="77777777" w:rsidR="00B36190" w:rsidRPr="009305EC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40634A" w14:textId="77777777" w:rsidR="00155600" w:rsidRPr="009305EC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FBE63C" w14:textId="1FD1A2D3" w:rsidR="00155600" w:rsidRPr="009305EC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05EC">
              <w:rPr>
                <w:rFonts w:ascii="Angsana New" w:hAnsi="Angsana New"/>
                <w:sz w:val="28"/>
                <w:szCs w:val="28"/>
                <w:lang w:bidi="th-TH"/>
              </w:rPr>
              <w:t>1,415</w:t>
            </w:r>
          </w:p>
        </w:tc>
        <w:tc>
          <w:tcPr>
            <w:tcW w:w="190" w:type="dxa"/>
            <w:shd w:val="clear" w:color="auto" w:fill="auto"/>
          </w:tcPr>
          <w:p w14:paraId="65BC31B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FCBE98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4CCA0AA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F2453A2" w14:textId="77777777" w:rsidR="00B3619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FA97C11" w14:textId="77777777" w:rsidR="00155600" w:rsidRDefault="0015560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E067343" w14:textId="140968BA" w:rsidR="00155600" w:rsidRPr="00216640" w:rsidRDefault="0015560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80DB0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60A2E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55F9D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D5F88D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11C67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52938A02" w14:textId="77777777" w:rsidR="00B36190" w:rsidRPr="009305EC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2255AF" w14:textId="77777777" w:rsidR="00155600" w:rsidRPr="009305EC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F6E68C" w14:textId="7B51FEEB" w:rsidR="00155600" w:rsidRPr="009305EC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05EC">
              <w:rPr>
                <w:rFonts w:ascii="Angsana New" w:hAnsi="Angsana New"/>
                <w:sz w:val="28"/>
                <w:szCs w:val="28"/>
                <w:lang w:bidi="th-TH"/>
              </w:rPr>
              <w:t>1,415</w:t>
            </w:r>
          </w:p>
        </w:tc>
        <w:tc>
          <w:tcPr>
            <w:tcW w:w="184" w:type="dxa"/>
          </w:tcPr>
          <w:p w14:paraId="3BF7484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189B8C5B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B36190" w:rsidRPr="00216640" w14:paraId="2B7F10F1" w14:textId="77777777" w:rsidTr="008E09ED">
        <w:trPr>
          <w:cantSplit/>
        </w:trPr>
        <w:tc>
          <w:tcPr>
            <w:tcW w:w="1620" w:type="dxa"/>
          </w:tcPr>
          <w:p w14:paraId="786C698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>บริษัท วิ</w:t>
            </w:r>
            <w:proofErr w:type="spellStart"/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>นท์</w:t>
            </w:r>
            <w:proofErr w:type="spellEnd"/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คอม </w:t>
            </w:r>
            <w:r w:rsidRPr="0021664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7218EE9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เทคโนโลยี</w:t>
            </w:r>
          </w:p>
          <w:p w14:paraId="418586E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(</w:t>
            </w:r>
            <w:proofErr w:type="spellStart"/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proofErr w:type="spellEnd"/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>จี) จำกัด</w:t>
            </w:r>
          </w:p>
        </w:tc>
        <w:tc>
          <w:tcPr>
            <w:tcW w:w="2251" w:type="dxa"/>
          </w:tcPr>
          <w:p w14:paraId="3A94E50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left" w:pos="197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การขายเครื่องคอมพิวเตอร์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         </w:t>
            </w:r>
          </w:p>
          <w:p w14:paraId="7D22C4E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และอุปกรณ์รวมทั้ง </w:t>
            </w:r>
          </w:p>
          <w:p w14:paraId="39E80AA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ซอฟต์แวร์ที่เกี่ยวข้อง</w:t>
            </w:r>
          </w:p>
        </w:tc>
        <w:tc>
          <w:tcPr>
            <w:tcW w:w="809" w:type="dxa"/>
          </w:tcPr>
          <w:p w14:paraId="717B434F" w14:textId="77777777" w:rsidR="00B3619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D21062" w14:textId="77777777" w:rsidR="007464DA" w:rsidRDefault="007464D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EDD947" w14:textId="325C931D" w:rsidR="007464DA" w:rsidRPr="00216640" w:rsidRDefault="007464D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60B5312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22AFC5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61F22F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38C5E2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B03E50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526AA1A2" w14:textId="77777777" w:rsidR="00B3619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FC7A1F6" w14:textId="77777777" w:rsidR="00F7521F" w:rsidRDefault="00F7521F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F7599CD" w14:textId="07E90C94" w:rsidR="00F7521F" w:rsidRPr="00216640" w:rsidRDefault="00084BF3" w:rsidP="00084B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0D9A350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6FF1023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EEEC6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7F0A93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697EBB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5B1284A" w14:textId="77777777" w:rsidR="00B36190" w:rsidRDefault="00B36190" w:rsidP="00CB4A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638563" w14:textId="77777777" w:rsidR="00CB4A53" w:rsidRDefault="00CB4A53" w:rsidP="00CB4A5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D397077" w14:textId="3E612AD4" w:rsidR="00CB4A53" w:rsidRPr="00084BF3" w:rsidRDefault="00084BF3" w:rsidP="00084BF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14:paraId="7F9C618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2D56E2F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94D227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F305D8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80579D" w14:textId="77777777" w:rsidR="00B36190" w:rsidRPr="00216640" w:rsidRDefault="00B36190" w:rsidP="00B36190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368AD794" w14:textId="77777777" w:rsidR="00B36190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7D1D4A" w14:textId="77777777" w:rsidR="00155600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FADE086" w14:textId="5111EE05" w:rsidR="00155600" w:rsidRPr="00216640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09ED">
              <w:rPr>
                <w:rFonts w:ascii="Angsana New" w:hAnsi="Angsana New"/>
                <w:sz w:val="28"/>
                <w:szCs w:val="28"/>
                <w:lang w:bidi="th-TH"/>
              </w:rPr>
              <w:t>867</w:t>
            </w:r>
          </w:p>
        </w:tc>
        <w:tc>
          <w:tcPr>
            <w:tcW w:w="190" w:type="dxa"/>
            <w:shd w:val="clear" w:color="auto" w:fill="auto"/>
          </w:tcPr>
          <w:p w14:paraId="2C8B614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7A1EB5A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72BCCF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662FEF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DC1E6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8036529" w14:textId="77777777" w:rsidR="00B3619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54CBB92" w14:textId="77777777" w:rsidR="00155600" w:rsidRDefault="0015560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D8712A3" w14:textId="2BC4BC89" w:rsidR="00155600" w:rsidRPr="00216640" w:rsidRDefault="0015560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2BA0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085F7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6430A6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4F412A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7B56E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64A3F696" w14:textId="77777777" w:rsidR="00B36190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37CD6C" w14:textId="77777777" w:rsidR="00155600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C26A8E" w14:textId="5AF952CF" w:rsidR="00155600" w:rsidRPr="00216640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867</w:t>
            </w:r>
          </w:p>
        </w:tc>
        <w:tc>
          <w:tcPr>
            <w:tcW w:w="184" w:type="dxa"/>
          </w:tcPr>
          <w:p w14:paraId="6D7ECD1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14:paraId="348E967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2E319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0320F3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36190" w:rsidRPr="00216640" w14:paraId="2B0831C7" w14:textId="77777777" w:rsidTr="008E09ED">
        <w:trPr>
          <w:cantSplit/>
        </w:trPr>
        <w:tc>
          <w:tcPr>
            <w:tcW w:w="1620" w:type="dxa"/>
          </w:tcPr>
          <w:p w14:paraId="44B9C478" w14:textId="77777777" w:rsidR="00B36190" w:rsidRPr="00216640" w:rsidRDefault="00B36190" w:rsidP="00B3619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</w:rPr>
              <w:t>บริษัท วี</w:t>
            </w:r>
            <w:proofErr w:type="spellStart"/>
            <w:r w:rsidRPr="00216640">
              <w:rPr>
                <w:rFonts w:ascii="Angsana New" w:hAnsi="Angsana New"/>
                <w:sz w:val="28"/>
                <w:szCs w:val="28"/>
                <w:cs/>
              </w:rPr>
              <w:t>เซิร์ฟพลัส</w:t>
            </w:r>
            <w:proofErr w:type="spellEnd"/>
            <w:r w:rsidRPr="002166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5B2FE0C" w14:textId="77777777" w:rsidR="00B36190" w:rsidRPr="00216640" w:rsidRDefault="00B36190" w:rsidP="00B361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251" w:type="dxa"/>
          </w:tcPr>
          <w:p w14:paraId="5EC8CCA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14:paraId="586008A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14:paraId="773883F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1664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14:paraId="35CB3B9F" w14:textId="77777777" w:rsidR="00B3619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0BB0932" w14:textId="77777777" w:rsidR="007464DA" w:rsidRDefault="007464D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E2ACB3B" w14:textId="2484921C" w:rsidR="007464DA" w:rsidRPr="00216640" w:rsidRDefault="007464DA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14:paraId="5AC37B1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854EC7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00F21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543A2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14:paraId="524846F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14:paraId="12B79D9E" w14:textId="77777777" w:rsidR="00B3619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6739E" w14:textId="77777777" w:rsidR="00F7521F" w:rsidRDefault="00F7521F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D7F06A" w14:textId="432E373C" w:rsidR="00F7521F" w:rsidRPr="00216640" w:rsidRDefault="00F7521F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14:paraId="2C2ED53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1BB5ABF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393038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FB92A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14:paraId="23371D5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D00ED05" w14:textId="77777777" w:rsidR="00B3619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91D2A6" w14:textId="77777777" w:rsidR="00CB4A53" w:rsidRDefault="00CB4A53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6D5D50" w14:textId="5C17A063" w:rsidR="00CB4A53" w:rsidRPr="00216640" w:rsidRDefault="00B6258D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14:paraId="42A17D3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84D4E7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8C820D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A1C53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78" w:type="dxa"/>
            <w:shd w:val="clear" w:color="auto" w:fill="auto"/>
          </w:tcPr>
          <w:p w14:paraId="29184772" w14:textId="77777777" w:rsidR="00B36190" w:rsidRPr="00216640" w:rsidRDefault="00B36190" w:rsidP="00B36190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14:paraId="4F652179" w14:textId="77777777" w:rsidR="00B36190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C1F040" w14:textId="77777777" w:rsidR="00155600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379A02E" w14:textId="729799E9" w:rsidR="00155600" w:rsidRPr="00216640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49,282</w:t>
            </w:r>
          </w:p>
        </w:tc>
        <w:tc>
          <w:tcPr>
            <w:tcW w:w="190" w:type="dxa"/>
            <w:shd w:val="clear" w:color="auto" w:fill="auto"/>
          </w:tcPr>
          <w:p w14:paraId="0C02CE4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2B0D4F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34E6A04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581AE35" w14:textId="77777777" w:rsidR="00B3619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B050A4F" w14:textId="77777777" w:rsidR="00155600" w:rsidRDefault="0015560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EA0C05B" w14:textId="1B69577C" w:rsidR="00155600" w:rsidRPr="00216640" w:rsidRDefault="0015560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002BB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9AD2D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397727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4105DA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E5E8F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5775A954" w14:textId="77777777" w:rsidR="00B36190" w:rsidRDefault="00B3619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EDEADC" w14:textId="77777777" w:rsidR="00155600" w:rsidRDefault="00155600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276483" w14:textId="78A2759B" w:rsidR="00155600" w:rsidRPr="00216640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49,282</w:t>
            </w:r>
          </w:p>
        </w:tc>
        <w:tc>
          <w:tcPr>
            <w:tcW w:w="184" w:type="dxa"/>
          </w:tcPr>
          <w:p w14:paraId="3747B71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55474AA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21664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21664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B36190" w:rsidRPr="00216640" w14:paraId="120293FD" w14:textId="77777777" w:rsidTr="008E09ED">
        <w:trPr>
          <w:cantSplit/>
          <w:trHeight w:val="197"/>
        </w:trPr>
        <w:tc>
          <w:tcPr>
            <w:tcW w:w="1620" w:type="dxa"/>
            <w:vAlign w:val="bottom"/>
          </w:tcPr>
          <w:p w14:paraId="746A66D9" w14:textId="77777777" w:rsidR="00B36190" w:rsidRPr="00216640" w:rsidRDefault="00B36190" w:rsidP="00B3619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1" w:type="dxa"/>
          </w:tcPr>
          <w:p w14:paraId="30F87E9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481CD56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33778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27D6F3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11FECB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0C9059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94FC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3A61C7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69E202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335E1" w14:textId="24442835" w:rsidR="00B36190" w:rsidRPr="00216640" w:rsidRDefault="00084BF3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32,755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76D2C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1E90D" w14:textId="77777777" w:rsidR="00B36190" w:rsidRPr="008E09ED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E09E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664C0" w14:textId="77777777" w:rsidR="00B36190" w:rsidRPr="008E09ED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3E919" w14:textId="3CF87283" w:rsidR="00B36190" w:rsidRPr="009305EC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305E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51,564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C724BA2" w14:textId="77777777" w:rsidR="00B36190" w:rsidRPr="008E09ED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C60BE" w14:textId="77777777" w:rsidR="00B36190" w:rsidRPr="008E09ED" w:rsidRDefault="00B36190" w:rsidP="00B361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9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8E0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78" w:type="dxa"/>
            <w:shd w:val="clear" w:color="auto" w:fill="auto"/>
          </w:tcPr>
          <w:p w14:paraId="46A81929" w14:textId="77777777" w:rsidR="00B36190" w:rsidRPr="008E09ED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A2651" w14:textId="334E0145" w:rsidR="00B36190" w:rsidRPr="008E09ED" w:rsidRDefault="0015560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E09E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FCC4E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A6C5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BC3090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FBE3B" w14:textId="69156BA6" w:rsidR="00B36190" w:rsidRPr="009305EC" w:rsidRDefault="008E09ED" w:rsidP="009305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305E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51,564</w:t>
            </w:r>
          </w:p>
        </w:tc>
        <w:tc>
          <w:tcPr>
            <w:tcW w:w="184" w:type="dxa"/>
            <w:vAlign w:val="bottom"/>
          </w:tcPr>
          <w:p w14:paraId="5D51C6E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5498F13" w14:textId="77777777" w:rsidR="00B36190" w:rsidRPr="00216640" w:rsidRDefault="00B36190" w:rsidP="00B361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216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</w:tr>
    </w:tbl>
    <w:p w14:paraId="07F3FA59" w14:textId="77777777" w:rsidR="005925EE" w:rsidRPr="00216640" w:rsidRDefault="005925EE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eastAsia="MS Mincho" w:hAnsi="Angsana New"/>
          <w:sz w:val="24"/>
          <w:szCs w:val="24"/>
        </w:rPr>
      </w:pPr>
    </w:p>
    <w:p w14:paraId="35D7ECF8" w14:textId="77777777" w:rsidR="00DC54D3" w:rsidRPr="00216640" w:rsidRDefault="0028197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cs/>
        </w:rPr>
        <w:sectPr w:rsidR="00DC54D3" w:rsidRPr="00216640" w:rsidSect="00AD75AF">
          <w:pgSz w:w="16834" w:h="11909" w:orient="landscape" w:code="9"/>
          <w:pgMar w:top="1152" w:right="691" w:bottom="1152" w:left="1152" w:header="634" w:footer="763" w:gutter="0"/>
          <w:cols w:space="720"/>
          <w:docGrid w:linePitch="245"/>
        </w:sectPr>
      </w:pPr>
      <w:r w:rsidRPr="00216640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>ไม่มีเงินปันผล</w:t>
      </w:r>
      <w:r w:rsidR="00DE04C3" w:rsidRPr="00216640">
        <w:rPr>
          <w:rFonts w:ascii="Angsana New" w:eastAsia="MS Mincho" w:hAnsi="Angsana New" w:hint="cs"/>
          <w:sz w:val="30"/>
          <w:szCs w:val="30"/>
          <w:cs/>
        </w:rPr>
        <w:t>รับ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>จากเงินลงทุนดังกล่าวข้างต้นในระหว่างงวด</w:t>
      </w:r>
      <w:r w:rsidR="00B36190">
        <w:rPr>
          <w:rFonts w:ascii="Angsana New" w:eastAsia="MS Mincho" w:hAnsi="Angsana New" w:hint="cs"/>
          <w:sz w:val="30"/>
          <w:szCs w:val="30"/>
          <w:cs/>
        </w:rPr>
        <w:t>เก้า</w:t>
      </w:r>
      <w:r w:rsidR="00DE04C3" w:rsidRPr="00216640">
        <w:rPr>
          <w:rFonts w:ascii="Angsana New" w:eastAsia="MS Mincho" w:hAnsi="Angsana New" w:hint="cs"/>
          <w:sz w:val="30"/>
          <w:szCs w:val="30"/>
          <w:cs/>
        </w:rPr>
        <w:t>เดือน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 w:rsidR="00386E9C" w:rsidRPr="00216640">
        <w:rPr>
          <w:rFonts w:ascii="Angsana New" w:eastAsia="MS Mincho" w:hAnsi="Angsana New"/>
          <w:sz w:val="30"/>
          <w:szCs w:val="30"/>
        </w:rPr>
        <w:t>3</w:t>
      </w:r>
      <w:r w:rsidR="003642F2" w:rsidRPr="00216640">
        <w:rPr>
          <w:rFonts w:ascii="Angsana New" w:eastAsia="MS Mincho" w:hAnsi="Angsana New" w:hint="cs"/>
          <w:sz w:val="30"/>
          <w:szCs w:val="30"/>
          <w:cs/>
        </w:rPr>
        <w:t xml:space="preserve">0 </w:t>
      </w:r>
      <w:r w:rsidR="00B36190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86E9C" w:rsidRPr="00216640">
        <w:rPr>
          <w:rFonts w:ascii="Angsana New" w:eastAsia="MS Mincho" w:hAnsi="Angsana New"/>
          <w:sz w:val="30"/>
          <w:szCs w:val="30"/>
        </w:rPr>
        <w:t>256</w:t>
      </w:r>
      <w:r w:rsidR="00EE776A" w:rsidRPr="00216640">
        <w:rPr>
          <w:rFonts w:ascii="Angsana New" w:eastAsia="MS Mincho" w:hAnsi="Angsana New" w:hint="cs"/>
          <w:sz w:val="30"/>
          <w:szCs w:val="30"/>
          <w:cs/>
        </w:rPr>
        <w:t>1</w:t>
      </w:r>
      <w:r w:rsidR="00386E9C"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386E9C" w:rsidRPr="00216640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EE776A" w:rsidRPr="00216640">
        <w:rPr>
          <w:rFonts w:ascii="Angsana New" w:eastAsia="MS Mincho" w:hAnsi="Angsana New"/>
          <w:sz w:val="30"/>
          <w:szCs w:val="30"/>
        </w:rPr>
        <w:t>25</w:t>
      </w:r>
      <w:r w:rsidR="00EE776A" w:rsidRPr="00216640">
        <w:rPr>
          <w:rFonts w:ascii="Angsana New" w:eastAsia="MS Mincho" w:hAnsi="Angsana New" w:hint="cs"/>
          <w:sz w:val="30"/>
          <w:szCs w:val="30"/>
          <w:cs/>
        </w:rPr>
        <w:t>60</w:t>
      </w:r>
    </w:p>
    <w:p w14:paraId="37AAA842" w14:textId="77777777" w:rsidR="00DC54D3" w:rsidRPr="00216640" w:rsidRDefault="00933851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lastRenderedPageBreak/>
        <w:t>8</w:t>
      </w:r>
      <w:r w:rsidR="00DC54D3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DC54D3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เงินกู้ยืมระยะสั้นจากสถาบันการเงิน</w:t>
      </w:r>
      <w:r w:rsidR="00DC54D3" w:rsidRPr="00216640">
        <w:rPr>
          <w:rFonts w:ascii="Angsana New" w:eastAsia="MS Mincho" w:hAnsi="Angsana New"/>
          <w:sz w:val="30"/>
          <w:szCs w:val="30"/>
          <w:lang w:val="en-US"/>
        </w:rPr>
        <w:t xml:space="preserve"> </w:t>
      </w:r>
    </w:p>
    <w:p w14:paraId="2905AE5D" w14:textId="77777777" w:rsidR="0004110F" w:rsidRPr="00216640" w:rsidRDefault="0004110F" w:rsidP="001951DD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DC54D3" w:rsidRPr="00216640" w14:paraId="77574D66" w14:textId="77777777" w:rsidTr="00602E70">
        <w:tc>
          <w:tcPr>
            <w:tcW w:w="3240" w:type="dxa"/>
            <w:shd w:val="clear" w:color="auto" w:fill="auto"/>
          </w:tcPr>
          <w:p w14:paraId="59FEFD13" w14:textId="77777777"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63FB332" w14:textId="77777777"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CA5137" w14:textId="77777777"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09A92D6" w14:textId="77777777"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4FFC5EE" w14:textId="77777777" w:rsidR="00DC54D3" w:rsidRPr="00216640" w:rsidRDefault="00DC54D3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358F90E" w14:textId="77777777" w:rsidR="00DC54D3" w:rsidRPr="00216640" w:rsidRDefault="00DC54D3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62898F99" w14:textId="77777777" w:rsidTr="00602E70">
        <w:tc>
          <w:tcPr>
            <w:tcW w:w="3240" w:type="dxa"/>
            <w:shd w:val="clear" w:color="auto" w:fill="auto"/>
          </w:tcPr>
          <w:p w14:paraId="6B412E8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EA3B1A9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3838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39916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2A8D1C6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8857E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43A18F7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80896F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C93E24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5BF31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1A2E8B5F" w14:textId="77777777" w:rsidTr="00602E70">
        <w:tc>
          <w:tcPr>
            <w:tcW w:w="3240" w:type="dxa"/>
            <w:shd w:val="clear" w:color="auto" w:fill="auto"/>
          </w:tcPr>
          <w:p w14:paraId="5256BD0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49F3CC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B090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C5A1D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2DD8DB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892879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3867703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3498E3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E23E8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4C96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41BFC731" w14:textId="77777777" w:rsidTr="00602E70">
        <w:tc>
          <w:tcPr>
            <w:tcW w:w="3240" w:type="dxa"/>
            <w:shd w:val="clear" w:color="auto" w:fill="auto"/>
          </w:tcPr>
          <w:p w14:paraId="06A57C2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5999AD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54746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11C323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7ADC1B3C" w14:textId="77777777" w:rsidTr="00602E70">
        <w:tc>
          <w:tcPr>
            <w:tcW w:w="3240" w:type="dxa"/>
            <w:shd w:val="clear" w:color="auto" w:fill="auto"/>
          </w:tcPr>
          <w:p w14:paraId="754980C2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FDD8A24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93DB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90E5D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3CDBBC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A978E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8F942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326C8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7AA69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562BD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4D8239FB" w14:textId="77777777" w:rsidTr="00602E70">
        <w:tc>
          <w:tcPr>
            <w:tcW w:w="3240" w:type="dxa"/>
            <w:shd w:val="clear" w:color="auto" w:fill="auto"/>
          </w:tcPr>
          <w:p w14:paraId="690DC80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0C09348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F14F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3F91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FE8758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F2558C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C8C5F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B5F29A2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CD1FB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459C19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6190" w:rsidRPr="00216640" w14:paraId="51BB1C8E" w14:textId="77777777" w:rsidTr="00602E70">
        <w:tc>
          <w:tcPr>
            <w:tcW w:w="3240" w:type="dxa"/>
            <w:shd w:val="clear" w:color="auto" w:fill="auto"/>
          </w:tcPr>
          <w:p w14:paraId="17F7364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1EA8223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F369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2EB380" w14:textId="2864EBEA" w:rsidR="00B36190" w:rsidRPr="00216640" w:rsidRDefault="00966F18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153,000</w:t>
            </w:r>
          </w:p>
        </w:tc>
        <w:tc>
          <w:tcPr>
            <w:tcW w:w="262" w:type="dxa"/>
            <w:shd w:val="clear" w:color="auto" w:fill="auto"/>
          </w:tcPr>
          <w:p w14:paraId="43A9022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5C4650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65066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0B45C9D" w14:textId="77777777" w:rsidR="00B36190" w:rsidRPr="00216640" w:rsidRDefault="00F87F8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153,000</w:t>
            </w:r>
          </w:p>
        </w:tc>
        <w:tc>
          <w:tcPr>
            <w:tcW w:w="270" w:type="dxa"/>
            <w:shd w:val="clear" w:color="auto" w:fill="auto"/>
          </w:tcPr>
          <w:p w14:paraId="1251C4C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5F70D0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436614" w14:textId="77777777" w:rsidR="0004110F" w:rsidRPr="00216640" w:rsidRDefault="0004110F" w:rsidP="001951DD">
      <w:pPr>
        <w:pStyle w:val="Heading6"/>
        <w:ind w:left="540" w:right="-223"/>
        <w:rPr>
          <w:rFonts w:ascii="Angsana New" w:eastAsia="MS Mincho" w:hAnsi="Angsana New"/>
          <w:b w:val="0"/>
          <w:bCs w:val="0"/>
          <w:lang w:val="en-US"/>
        </w:rPr>
      </w:pPr>
    </w:p>
    <w:p w14:paraId="3EAFD5B9" w14:textId="5BFDD4E1" w:rsidR="00DC54D3" w:rsidRPr="00216640" w:rsidRDefault="002E73CA" w:rsidP="001951DD">
      <w:pPr>
        <w:pStyle w:val="Heading6"/>
        <w:ind w:left="540" w:right="-223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บริษัทมีเงินกู้ยืมระยะสั้นจากสถาบันการเงิน โดยมีอัตราดอกเบี้ยคงที่ต่อปี เงื่อนไขการเรียกชำระคืนเงินกู้เมื่อทวงถาม</w:t>
      </w:r>
      <w:r w:rsidR="0021143D" w:rsidRPr="00216640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21664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โดยมีหลักประกันเป็นเงินฝากสถาบัน</w:t>
      </w:r>
      <w:r w:rsidRPr="00390493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การเงิน</w:t>
      </w:r>
      <w:r w:rsidRPr="009305E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จำนวน </w:t>
      </w:r>
      <w:r w:rsidR="009305EC" w:rsidRPr="009305E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10</w:t>
      </w:r>
      <w:r w:rsidR="00390493" w:rsidRPr="009305E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</w:t>
      </w:r>
      <w:r w:rsidR="009305EC" w:rsidRPr="009305E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50</w:t>
      </w:r>
      <w:r w:rsidRPr="0039049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390493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="000E611C" w:rsidRPr="00390493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(</w:t>
      </w:r>
      <w:r w:rsidR="000E611C" w:rsidRPr="00390493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ดูหมายเหตุ </w:t>
      </w:r>
      <w:r w:rsidR="000E611C" w:rsidRPr="0039049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="000E611C" w:rsidRPr="00390493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)</w:t>
      </w:r>
    </w:p>
    <w:p w14:paraId="7AA6E67B" w14:textId="77777777" w:rsidR="00DC54D3" w:rsidRPr="00216640" w:rsidRDefault="00DC54D3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6FE4F970" w14:textId="77777777" w:rsidR="00A57F80" w:rsidRPr="00216640" w:rsidRDefault="00933851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lang w:val="en-US"/>
        </w:rPr>
        <w:t>9</w:t>
      </w:r>
      <w:r w:rsidR="00CB3B4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A57F80" w:rsidRPr="00216640">
        <w:rPr>
          <w:rFonts w:ascii="Angsana New" w:eastAsia="MS Mincho" w:hAnsi="Angsana New"/>
          <w:sz w:val="30"/>
          <w:szCs w:val="30"/>
          <w:cs/>
        </w:rPr>
        <w:t>เจ้าหนี้การค้าและเจ้าหนี้อื่น</w:t>
      </w:r>
    </w:p>
    <w:p w14:paraId="3E422829" w14:textId="77777777" w:rsidR="001B2A32" w:rsidRPr="00216640" w:rsidRDefault="001B2A3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 w:rsidRPr="00216640">
        <w:rPr>
          <w:rFonts w:ascii="Angsana New" w:eastAsia="MS Mincho" w:hAnsi="Angsana New"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B2A32" w:rsidRPr="00216640" w14:paraId="4FCB7990" w14:textId="77777777" w:rsidTr="00602E70">
        <w:tc>
          <w:tcPr>
            <w:tcW w:w="3330" w:type="dxa"/>
            <w:shd w:val="clear" w:color="auto" w:fill="auto"/>
          </w:tcPr>
          <w:p w14:paraId="0B0B8B15" w14:textId="77777777"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4E36478" w14:textId="77777777"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922025" w14:textId="77777777"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AE7E909" w14:textId="77777777"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DE3BD96" w14:textId="77777777" w:rsidR="001B2A32" w:rsidRPr="00216640" w:rsidRDefault="001B2A32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4ECE9A0" w14:textId="77777777" w:rsidR="001B2A32" w:rsidRPr="00216640" w:rsidRDefault="001B2A32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56F8BEA9" w14:textId="77777777" w:rsidTr="00602E70">
        <w:tc>
          <w:tcPr>
            <w:tcW w:w="3330" w:type="dxa"/>
            <w:shd w:val="clear" w:color="auto" w:fill="auto"/>
          </w:tcPr>
          <w:p w14:paraId="4C036C5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A6130EF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9F120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842C4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5BA46CE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DF3899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12F2BA0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4D86E2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E06711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2D253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783A38DC" w14:textId="77777777" w:rsidTr="00602E70">
        <w:tc>
          <w:tcPr>
            <w:tcW w:w="3330" w:type="dxa"/>
            <w:shd w:val="clear" w:color="auto" w:fill="auto"/>
          </w:tcPr>
          <w:p w14:paraId="1FB74EE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65A06BF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6C1B4A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BB69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DD8B5D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C4E40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756CC22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6205D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86429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B5C45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46493BA7" w14:textId="77777777" w:rsidTr="00602E70">
        <w:tc>
          <w:tcPr>
            <w:tcW w:w="3330" w:type="dxa"/>
            <w:shd w:val="clear" w:color="auto" w:fill="auto"/>
          </w:tcPr>
          <w:p w14:paraId="6CA4486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57A9A9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8A7B55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AAA674A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4227ABB1" w14:textId="77777777" w:rsidTr="00602E70">
        <w:tc>
          <w:tcPr>
            <w:tcW w:w="3330" w:type="dxa"/>
            <w:shd w:val="clear" w:color="auto" w:fill="auto"/>
          </w:tcPr>
          <w:p w14:paraId="0282513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C731CE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9776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D7A4C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7DA579E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E6007A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11DDB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974A096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4156C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AC2582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190" w:rsidRPr="00216640" w14:paraId="53B6D721" w14:textId="77777777" w:rsidTr="00602E70">
        <w:tc>
          <w:tcPr>
            <w:tcW w:w="3330" w:type="dxa"/>
            <w:shd w:val="clear" w:color="auto" w:fill="auto"/>
          </w:tcPr>
          <w:p w14:paraId="06F27960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F2703B6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C61A8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5B7B0" w14:textId="77777777" w:rsidR="00B36190" w:rsidRPr="00216640" w:rsidRDefault="00E2454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594CFA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EFF98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44E6D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359B449" w14:textId="77777777" w:rsidR="00B36190" w:rsidRPr="00216640" w:rsidRDefault="00E24540" w:rsidP="00B3619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5FBA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7348A6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B36190" w:rsidRPr="00216640" w14:paraId="66125FEE" w14:textId="77777777" w:rsidTr="00602E70">
        <w:tc>
          <w:tcPr>
            <w:tcW w:w="3330" w:type="dxa"/>
            <w:shd w:val="clear" w:color="auto" w:fill="auto"/>
          </w:tcPr>
          <w:p w14:paraId="2867EA20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58D9F00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9808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6426AA" w14:textId="2A259815" w:rsidR="00B36190" w:rsidRPr="00216640" w:rsidRDefault="006E3B76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61,916</w:t>
            </w:r>
          </w:p>
        </w:tc>
        <w:tc>
          <w:tcPr>
            <w:tcW w:w="262" w:type="dxa"/>
            <w:shd w:val="clear" w:color="auto" w:fill="auto"/>
          </w:tcPr>
          <w:p w14:paraId="332C120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CBBD727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14:paraId="0D39D9C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F634169" w14:textId="6984E3D7" w:rsidR="00B36190" w:rsidRPr="00216640" w:rsidRDefault="006E3B76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26,788</w:t>
            </w:r>
          </w:p>
        </w:tc>
        <w:tc>
          <w:tcPr>
            <w:tcW w:w="270" w:type="dxa"/>
            <w:shd w:val="clear" w:color="auto" w:fill="auto"/>
          </w:tcPr>
          <w:p w14:paraId="1DD14ED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CB0F3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90,598</w:t>
            </w:r>
          </w:p>
        </w:tc>
      </w:tr>
      <w:tr w:rsidR="00B36190" w:rsidRPr="00216640" w14:paraId="7CB0CD01" w14:textId="77777777" w:rsidTr="00602E70">
        <w:tc>
          <w:tcPr>
            <w:tcW w:w="3330" w:type="dxa"/>
            <w:shd w:val="clear" w:color="auto" w:fill="auto"/>
          </w:tcPr>
          <w:p w14:paraId="69F70FD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627AEE7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DC12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83BA7" w14:textId="7F482375" w:rsidR="00B36190" w:rsidRPr="00216640" w:rsidRDefault="006E3B76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61,916</w:t>
            </w:r>
          </w:p>
        </w:tc>
        <w:tc>
          <w:tcPr>
            <w:tcW w:w="262" w:type="dxa"/>
            <w:shd w:val="clear" w:color="auto" w:fill="auto"/>
          </w:tcPr>
          <w:p w14:paraId="373555F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F34C8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14:paraId="7208868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E4A94" w14:textId="0D854ACD" w:rsidR="00B36190" w:rsidRPr="00216640" w:rsidRDefault="006E3B76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26,788</w:t>
            </w:r>
          </w:p>
        </w:tc>
        <w:tc>
          <w:tcPr>
            <w:tcW w:w="270" w:type="dxa"/>
            <w:shd w:val="clear" w:color="auto" w:fill="auto"/>
          </w:tcPr>
          <w:p w14:paraId="411FDFB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6420C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90,637</w:t>
            </w:r>
          </w:p>
        </w:tc>
      </w:tr>
      <w:tr w:rsidR="00B36190" w:rsidRPr="00216640" w14:paraId="64A7C2D6" w14:textId="77777777" w:rsidTr="00602E70">
        <w:tc>
          <w:tcPr>
            <w:tcW w:w="3330" w:type="dxa"/>
            <w:shd w:val="clear" w:color="auto" w:fill="auto"/>
          </w:tcPr>
          <w:p w14:paraId="25B588F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053367B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5DD79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256E16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FD29D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B3B13D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47601A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E2AD02D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148D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D4D2CD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36190" w:rsidRPr="00216640" w14:paraId="3CAD9B0B" w14:textId="77777777" w:rsidTr="00602E70">
        <w:tc>
          <w:tcPr>
            <w:tcW w:w="3330" w:type="dxa"/>
            <w:shd w:val="clear" w:color="auto" w:fill="auto"/>
          </w:tcPr>
          <w:p w14:paraId="12EA66B5" w14:textId="77777777" w:rsidR="00B36190" w:rsidRPr="00216640" w:rsidRDefault="00B36190" w:rsidP="00B3619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4572F4DC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88438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B65528D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1CCEE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139578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E0461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EE9F7A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8D61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EA618F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6190" w:rsidRPr="00216640" w14:paraId="0B5BA53F" w14:textId="77777777" w:rsidTr="00602E70">
        <w:tc>
          <w:tcPr>
            <w:tcW w:w="3330" w:type="dxa"/>
            <w:shd w:val="clear" w:color="auto" w:fill="auto"/>
          </w:tcPr>
          <w:p w14:paraId="6B21C4A4" w14:textId="77777777" w:rsidR="00B36190" w:rsidRPr="00216640" w:rsidRDefault="00B36190" w:rsidP="00B3619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166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981CB02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55AFEB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4A99F3" w14:textId="6778B849" w:rsidR="00B36190" w:rsidRPr="00216640" w:rsidRDefault="003119E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E285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E00AF0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B46AE4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14:paraId="4197B4E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02D73A" w14:textId="468D19B3" w:rsidR="00B36190" w:rsidRPr="00216640" w:rsidRDefault="000E2859" w:rsidP="003119E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2C07D4D1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7C1C6F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B36190" w:rsidRPr="00216640" w14:paraId="3A257C0C" w14:textId="77777777" w:rsidTr="00602E70">
        <w:tc>
          <w:tcPr>
            <w:tcW w:w="3330" w:type="dxa"/>
            <w:shd w:val="clear" w:color="auto" w:fill="auto"/>
          </w:tcPr>
          <w:p w14:paraId="55DF09F9" w14:textId="77777777" w:rsidR="00B36190" w:rsidRPr="00216640" w:rsidRDefault="00B36190" w:rsidP="00B3619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88E761D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61C8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90AF98" w14:textId="74999C1F" w:rsidR="00B36190" w:rsidRPr="00216640" w:rsidRDefault="00EC3A84" w:rsidP="00EC3A8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192,943</w:t>
            </w:r>
          </w:p>
        </w:tc>
        <w:tc>
          <w:tcPr>
            <w:tcW w:w="262" w:type="dxa"/>
            <w:shd w:val="clear" w:color="auto" w:fill="auto"/>
          </w:tcPr>
          <w:p w14:paraId="1FAD4A8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6114E53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209,274</w:t>
            </w:r>
          </w:p>
        </w:tc>
        <w:tc>
          <w:tcPr>
            <w:tcW w:w="262" w:type="dxa"/>
            <w:shd w:val="clear" w:color="auto" w:fill="auto"/>
          </w:tcPr>
          <w:p w14:paraId="70F696D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F05F4B9" w14:textId="7610E880" w:rsidR="00B36190" w:rsidRPr="00216640" w:rsidRDefault="00EC3A84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150,540</w:t>
            </w:r>
          </w:p>
        </w:tc>
        <w:tc>
          <w:tcPr>
            <w:tcW w:w="270" w:type="dxa"/>
            <w:shd w:val="clear" w:color="auto" w:fill="auto"/>
          </w:tcPr>
          <w:p w14:paraId="628A3AA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F892D2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163,347</w:t>
            </w:r>
          </w:p>
        </w:tc>
      </w:tr>
      <w:tr w:rsidR="00B36190" w:rsidRPr="00216640" w14:paraId="06DE5E36" w14:textId="77777777" w:rsidTr="00602E70">
        <w:tc>
          <w:tcPr>
            <w:tcW w:w="3330" w:type="dxa"/>
            <w:shd w:val="clear" w:color="auto" w:fill="auto"/>
          </w:tcPr>
          <w:p w14:paraId="4B14B8A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4FC5513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8B084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8801C" w14:textId="539B2B9B" w:rsidR="00B36190" w:rsidRPr="00216640" w:rsidRDefault="00EC3A84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193,041</w:t>
            </w:r>
          </w:p>
        </w:tc>
        <w:tc>
          <w:tcPr>
            <w:tcW w:w="262" w:type="dxa"/>
            <w:shd w:val="clear" w:color="auto" w:fill="auto"/>
          </w:tcPr>
          <w:p w14:paraId="21D788F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D461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14:paraId="6665BCB6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57758" w14:textId="6F054AA6" w:rsidR="00B36190" w:rsidRPr="00216640" w:rsidRDefault="00EC3A84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150,748</w:t>
            </w:r>
          </w:p>
        </w:tc>
        <w:tc>
          <w:tcPr>
            <w:tcW w:w="270" w:type="dxa"/>
            <w:shd w:val="clear" w:color="auto" w:fill="auto"/>
          </w:tcPr>
          <w:p w14:paraId="34C0540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109E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  <w:tr w:rsidR="00B36190" w:rsidRPr="00216640" w14:paraId="4B8AF0AC" w14:textId="77777777" w:rsidTr="00602E70">
        <w:tc>
          <w:tcPr>
            <w:tcW w:w="3330" w:type="dxa"/>
            <w:shd w:val="clear" w:color="auto" w:fill="auto"/>
          </w:tcPr>
          <w:p w14:paraId="1BD0E4C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7E68C9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CBAA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814FD0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6DFD2C7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3A5EB92" w14:textId="77777777" w:rsidR="00B36190" w:rsidRPr="00216640" w:rsidRDefault="00B36190" w:rsidP="00B3619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4AFA4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6F94FC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B36DA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834F6D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36190" w:rsidRPr="00216640" w14:paraId="0986B7D3" w14:textId="77777777" w:rsidTr="00602E70">
        <w:tc>
          <w:tcPr>
            <w:tcW w:w="3330" w:type="dxa"/>
            <w:shd w:val="clear" w:color="auto" w:fill="auto"/>
          </w:tcPr>
          <w:p w14:paraId="2C3FDBC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8DF9E0A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EAE51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32143F" w14:textId="2E1649A4" w:rsidR="00B36190" w:rsidRPr="00216640" w:rsidRDefault="00EC3A84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254,957</w:t>
            </w:r>
          </w:p>
        </w:tc>
        <w:tc>
          <w:tcPr>
            <w:tcW w:w="262" w:type="dxa"/>
            <w:shd w:val="clear" w:color="auto" w:fill="auto"/>
          </w:tcPr>
          <w:p w14:paraId="5F3F7EEA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1F4C288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328,900</w:t>
            </w:r>
          </w:p>
        </w:tc>
        <w:tc>
          <w:tcPr>
            <w:tcW w:w="262" w:type="dxa"/>
            <w:shd w:val="clear" w:color="auto" w:fill="auto"/>
          </w:tcPr>
          <w:p w14:paraId="45D7A7F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D543A72" w14:textId="6AC1BE19" w:rsidR="00B36190" w:rsidRPr="00216640" w:rsidRDefault="004B33A7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EC3A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7,536</w:t>
            </w:r>
          </w:p>
        </w:tc>
        <w:tc>
          <w:tcPr>
            <w:tcW w:w="270" w:type="dxa"/>
            <w:shd w:val="clear" w:color="auto" w:fill="auto"/>
          </w:tcPr>
          <w:p w14:paraId="235327B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2689F1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254,140</w:t>
            </w:r>
          </w:p>
        </w:tc>
      </w:tr>
    </w:tbl>
    <w:p w14:paraId="1046C1E4" w14:textId="77777777" w:rsidR="001B2A32" w:rsidRPr="00216640" w:rsidRDefault="001B2A3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 w:rsidRPr="00216640">
        <w:rPr>
          <w:rFonts w:ascii="Angsana New" w:eastAsia="MS Mincho" w:hAnsi="Angsana New"/>
          <w:sz w:val="24"/>
          <w:szCs w:val="24"/>
        </w:rPr>
        <w:tab/>
      </w:r>
      <w:r w:rsidRPr="00216640">
        <w:rPr>
          <w:rFonts w:ascii="Angsana New" w:eastAsia="MS Mincho" w:hAnsi="Angsana New"/>
          <w:sz w:val="24"/>
          <w:szCs w:val="24"/>
        </w:rPr>
        <w:tab/>
      </w:r>
    </w:p>
    <w:p w14:paraId="05891010" w14:textId="77777777" w:rsidR="002E73CA" w:rsidRPr="00216640" w:rsidRDefault="002E73C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</w:p>
    <w:p w14:paraId="7639ED2E" w14:textId="77777777" w:rsidR="002E73CA" w:rsidRPr="00216640" w:rsidRDefault="002E73C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</w:p>
    <w:p w14:paraId="274D06D5" w14:textId="77777777" w:rsidR="00A57F80" w:rsidRPr="00216640" w:rsidRDefault="0059715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lang w:val="x-none" w:eastAsia="x-none"/>
        </w:rPr>
        <w:lastRenderedPageBreak/>
        <w:tab/>
      </w:r>
      <w:r w:rsidRPr="00216640">
        <w:rPr>
          <w:rFonts w:ascii="Angsana New" w:hAnsi="Angsana New"/>
          <w:sz w:val="30"/>
          <w:szCs w:val="30"/>
          <w:cs/>
        </w:rPr>
        <w:t>เจ้าหนี้อื่นประกอบด้วย</w:t>
      </w:r>
    </w:p>
    <w:p w14:paraId="510BDC70" w14:textId="77777777" w:rsidR="0050635B" w:rsidRPr="00216640" w:rsidRDefault="0050635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216640" w14:paraId="0FA55A24" w14:textId="77777777" w:rsidTr="00602E70">
        <w:tc>
          <w:tcPr>
            <w:tcW w:w="3330" w:type="dxa"/>
            <w:shd w:val="clear" w:color="auto" w:fill="auto"/>
          </w:tcPr>
          <w:p w14:paraId="4F14A454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5F11D14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F57E0D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DF1A73D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A9CC5E" w14:textId="77777777" w:rsidR="0050635B" w:rsidRPr="00216640" w:rsidRDefault="0050635B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F11F9B5" w14:textId="77777777" w:rsidR="0050635B" w:rsidRPr="00216640" w:rsidRDefault="0050635B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190" w:rsidRPr="00216640" w14:paraId="2363EFE9" w14:textId="77777777" w:rsidTr="00602E70">
        <w:trPr>
          <w:trHeight w:val="80"/>
        </w:trPr>
        <w:tc>
          <w:tcPr>
            <w:tcW w:w="3330" w:type="dxa"/>
            <w:shd w:val="clear" w:color="auto" w:fill="auto"/>
          </w:tcPr>
          <w:p w14:paraId="557FD23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3AFAE12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B59D37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5D150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64FD9E4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AD6AE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47EBBFD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2C834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8B566FA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3C6E65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36190" w:rsidRPr="00216640" w14:paraId="27CA0E02" w14:textId="77777777" w:rsidTr="00602E70">
        <w:tc>
          <w:tcPr>
            <w:tcW w:w="3330" w:type="dxa"/>
            <w:shd w:val="clear" w:color="auto" w:fill="auto"/>
          </w:tcPr>
          <w:p w14:paraId="4BF7819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133E77B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444128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8495E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1771723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BF3BE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53692059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30AD412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17672E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3FDB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B36190" w:rsidRPr="00216640" w14:paraId="7049B9EF" w14:textId="77777777" w:rsidTr="00602E70">
        <w:tc>
          <w:tcPr>
            <w:tcW w:w="3330" w:type="dxa"/>
            <w:shd w:val="clear" w:color="auto" w:fill="auto"/>
          </w:tcPr>
          <w:p w14:paraId="0D882E1C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C5D914F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C52D2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4223B4C" w14:textId="77777777" w:rsidR="00B36190" w:rsidRPr="00216640" w:rsidRDefault="00B36190" w:rsidP="00B361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6190" w:rsidRPr="00216640" w14:paraId="5FB29F2F" w14:textId="77777777" w:rsidTr="00602E70">
        <w:tc>
          <w:tcPr>
            <w:tcW w:w="3330" w:type="dxa"/>
            <w:shd w:val="clear" w:color="auto" w:fill="auto"/>
            <w:vAlign w:val="center"/>
          </w:tcPr>
          <w:p w14:paraId="576EF22B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64D4EA3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E9615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609FCA" w14:textId="382D476A" w:rsidR="00B36190" w:rsidRPr="00216640" w:rsidRDefault="007755EA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99,168</w:t>
            </w:r>
          </w:p>
        </w:tc>
        <w:tc>
          <w:tcPr>
            <w:tcW w:w="262" w:type="dxa"/>
            <w:shd w:val="clear" w:color="auto" w:fill="auto"/>
          </w:tcPr>
          <w:p w14:paraId="43DEBB1C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2BCF9E3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86,917</w:t>
            </w:r>
          </w:p>
        </w:tc>
        <w:tc>
          <w:tcPr>
            <w:tcW w:w="262" w:type="dxa"/>
            <w:shd w:val="clear" w:color="auto" w:fill="auto"/>
          </w:tcPr>
          <w:p w14:paraId="36CB55B4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1A3A4DF" w14:textId="66FFD715" w:rsidR="00B36190" w:rsidRPr="00216640" w:rsidRDefault="007755EA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81,829</w:t>
            </w:r>
          </w:p>
        </w:tc>
        <w:tc>
          <w:tcPr>
            <w:tcW w:w="270" w:type="dxa"/>
            <w:shd w:val="clear" w:color="auto" w:fill="auto"/>
          </w:tcPr>
          <w:p w14:paraId="6DF8C79D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0ED29C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73,331</w:t>
            </w:r>
          </w:p>
        </w:tc>
      </w:tr>
      <w:tr w:rsidR="00B36190" w:rsidRPr="00216640" w14:paraId="0C3CF13E" w14:textId="77777777" w:rsidTr="00602E70">
        <w:tc>
          <w:tcPr>
            <w:tcW w:w="3330" w:type="dxa"/>
            <w:shd w:val="clear" w:color="auto" w:fill="auto"/>
            <w:vAlign w:val="center"/>
          </w:tcPr>
          <w:p w14:paraId="6291B94B" w14:textId="77777777" w:rsidR="00B36190" w:rsidRPr="00216640" w:rsidRDefault="00B36190" w:rsidP="00B361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B7E6FAE" w14:textId="77777777" w:rsidR="00B36190" w:rsidRPr="00216640" w:rsidRDefault="00B36190" w:rsidP="00B36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F1C3D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3B0236" w14:textId="1BB36282" w:rsidR="00B36190" w:rsidRPr="00216640" w:rsidRDefault="00BA18C5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67,442</w:t>
            </w:r>
          </w:p>
        </w:tc>
        <w:tc>
          <w:tcPr>
            <w:tcW w:w="262" w:type="dxa"/>
            <w:shd w:val="clear" w:color="auto" w:fill="auto"/>
          </w:tcPr>
          <w:p w14:paraId="17D0B859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3CE2EF" w14:textId="77777777" w:rsidR="00B36190" w:rsidRPr="00216640" w:rsidRDefault="00B36190" w:rsidP="00B361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86,141</w:t>
            </w:r>
          </w:p>
        </w:tc>
        <w:tc>
          <w:tcPr>
            <w:tcW w:w="262" w:type="dxa"/>
            <w:shd w:val="clear" w:color="auto" w:fill="auto"/>
          </w:tcPr>
          <w:p w14:paraId="63DAB1EE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E8DFC3" w14:textId="6E6F1C3A" w:rsidR="00B36190" w:rsidRPr="00216640" w:rsidRDefault="00BA18C5" w:rsidP="004C07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51,412</w:t>
            </w:r>
          </w:p>
        </w:tc>
        <w:tc>
          <w:tcPr>
            <w:tcW w:w="270" w:type="dxa"/>
            <w:shd w:val="clear" w:color="auto" w:fill="auto"/>
          </w:tcPr>
          <w:p w14:paraId="1BDD0FB0" w14:textId="77777777" w:rsidR="00B36190" w:rsidRPr="00216640" w:rsidRDefault="00B36190" w:rsidP="00B3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AF903C" w14:textId="77777777" w:rsidR="00B36190" w:rsidRPr="00216640" w:rsidRDefault="00B36190" w:rsidP="00B3619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63,660</w:t>
            </w:r>
          </w:p>
        </w:tc>
      </w:tr>
      <w:tr w:rsidR="009305EC" w:rsidRPr="00216640" w14:paraId="44F0EE51" w14:textId="77777777" w:rsidTr="00602E70">
        <w:tc>
          <w:tcPr>
            <w:tcW w:w="3330" w:type="dxa"/>
            <w:shd w:val="clear" w:color="auto" w:fill="auto"/>
            <w:vAlign w:val="center"/>
          </w:tcPr>
          <w:p w14:paraId="3683BE17" w14:textId="4F8B5668" w:rsidR="009305EC" w:rsidRPr="00216640" w:rsidRDefault="009305EC" w:rsidP="009305E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72039B1" w14:textId="77777777" w:rsidR="009305EC" w:rsidRPr="00216640" w:rsidRDefault="009305EC" w:rsidP="0093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22421" w14:textId="77777777" w:rsidR="009305EC" w:rsidRPr="00216640" w:rsidRDefault="009305EC" w:rsidP="009305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0BDF6" w14:textId="2F7EB02B" w:rsidR="009305EC" w:rsidRDefault="009305EC" w:rsidP="009305E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10,807</w:t>
            </w:r>
          </w:p>
        </w:tc>
        <w:tc>
          <w:tcPr>
            <w:tcW w:w="262" w:type="dxa"/>
            <w:shd w:val="clear" w:color="auto" w:fill="auto"/>
          </w:tcPr>
          <w:p w14:paraId="4AC45424" w14:textId="77777777" w:rsidR="009305EC" w:rsidRPr="00216640" w:rsidRDefault="009305EC" w:rsidP="009305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DCD7BF" w14:textId="2A393A0A" w:rsidR="009305EC" w:rsidRPr="00216640" w:rsidRDefault="009305EC" w:rsidP="009305E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262" w:type="dxa"/>
            <w:shd w:val="clear" w:color="auto" w:fill="auto"/>
          </w:tcPr>
          <w:p w14:paraId="7B4D9F16" w14:textId="77777777" w:rsidR="009305EC" w:rsidRPr="00216640" w:rsidRDefault="009305EC" w:rsidP="0093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DD13FD" w14:textId="707451FE" w:rsidR="009305EC" w:rsidRDefault="009305EC" w:rsidP="009305E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9,799</w:t>
            </w:r>
          </w:p>
        </w:tc>
        <w:tc>
          <w:tcPr>
            <w:tcW w:w="270" w:type="dxa"/>
            <w:shd w:val="clear" w:color="auto" w:fill="auto"/>
          </w:tcPr>
          <w:p w14:paraId="1B54BAA3" w14:textId="77777777" w:rsidR="009305EC" w:rsidRPr="00216640" w:rsidRDefault="009305EC" w:rsidP="0093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88BE15" w14:textId="397A7E9A" w:rsidR="009305EC" w:rsidRPr="00216640" w:rsidRDefault="009305EC" w:rsidP="009305E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9,764</w:t>
            </w:r>
          </w:p>
        </w:tc>
      </w:tr>
      <w:tr w:rsidR="0002241F" w:rsidRPr="00216640" w14:paraId="447DF957" w14:textId="77777777" w:rsidTr="00602E70">
        <w:tc>
          <w:tcPr>
            <w:tcW w:w="3330" w:type="dxa"/>
            <w:shd w:val="clear" w:color="auto" w:fill="auto"/>
            <w:vAlign w:val="center"/>
          </w:tcPr>
          <w:p w14:paraId="39AA58BD" w14:textId="3A5C1218" w:rsidR="0002241F" w:rsidRPr="00216640" w:rsidRDefault="0002241F" w:rsidP="0002241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71B0B9F" w14:textId="77777777" w:rsidR="0002241F" w:rsidRPr="00216640" w:rsidRDefault="0002241F" w:rsidP="0002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9BF1C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4561AC" w14:textId="785ECFBB" w:rsidR="0002241F" w:rsidRPr="00216640" w:rsidRDefault="00BA18C5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5,781</w:t>
            </w:r>
          </w:p>
        </w:tc>
        <w:tc>
          <w:tcPr>
            <w:tcW w:w="262" w:type="dxa"/>
            <w:shd w:val="clear" w:color="auto" w:fill="auto"/>
          </w:tcPr>
          <w:p w14:paraId="0CC0EEC9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954CB1" w14:textId="792EFD61" w:rsidR="0002241F" w:rsidRPr="00216640" w:rsidRDefault="0002241F" w:rsidP="000224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14,042</w:t>
            </w:r>
          </w:p>
        </w:tc>
        <w:tc>
          <w:tcPr>
            <w:tcW w:w="262" w:type="dxa"/>
            <w:shd w:val="clear" w:color="auto" w:fill="auto"/>
          </w:tcPr>
          <w:p w14:paraId="5AABFA91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2B86578" w14:textId="4211E85A" w:rsidR="0002241F" w:rsidRPr="00216640" w:rsidRDefault="00BA18C5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3,235</w:t>
            </w:r>
          </w:p>
        </w:tc>
        <w:tc>
          <w:tcPr>
            <w:tcW w:w="270" w:type="dxa"/>
            <w:shd w:val="clear" w:color="auto" w:fill="auto"/>
          </w:tcPr>
          <w:p w14:paraId="4719696F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EEB40C" w14:textId="1ABB6A33" w:rsidR="0002241F" w:rsidRPr="00216640" w:rsidRDefault="0002241F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12,868</w:t>
            </w:r>
          </w:p>
        </w:tc>
      </w:tr>
      <w:tr w:rsidR="0002241F" w:rsidRPr="00216640" w14:paraId="70792DD5" w14:textId="77777777" w:rsidTr="00602E70">
        <w:tc>
          <w:tcPr>
            <w:tcW w:w="3330" w:type="dxa"/>
            <w:shd w:val="clear" w:color="auto" w:fill="auto"/>
          </w:tcPr>
          <w:p w14:paraId="6DC937D8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B703EFF" w14:textId="77777777" w:rsidR="0002241F" w:rsidRPr="00216640" w:rsidRDefault="0002241F" w:rsidP="0002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D9B45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AA8FB6" w14:textId="0E7D030C" w:rsidR="0002241F" w:rsidRPr="00216640" w:rsidRDefault="007755EA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9,84</w:t>
            </w:r>
            <w:r w:rsidR="00BA18C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6583DD1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24848C6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11,885</w:t>
            </w:r>
          </w:p>
        </w:tc>
        <w:tc>
          <w:tcPr>
            <w:tcW w:w="262" w:type="dxa"/>
            <w:shd w:val="clear" w:color="auto" w:fill="auto"/>
          </w:tcPr>
          <w:p w14:paraId="5A1CC991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D6DA069" w14:textId="19FA60B7" w:rsidR="0002241F" w:rsidRPr="00216640" w:rsidRDefault="004C0771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4,473</w:t>
            </w:r>
          </w:p>
        </w:tc>
        <w:tc>
          <w:tcPr>
            <w:tcW w:w="270" w:type="dxa"/>
            <w:shd w:val="clear" w:color="auto" w:fill="auto"/>
          </w:tcPr>
          <w:p w14:paraId="11AFA2BB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029775" w14:textId="77777777" w:rsidR="0002241F" w:rsidRPr="00216640" w:rsidRDefault="0002241F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3,880</w:t>
            </w:r>
          </w:p>
        </w:tc>
      </w:tr>
      <w:tr w:rsidR="0002241F" w:rsidRPr="00216640" w14:paraId="5AA96EF5" w14:textId="77777777" w:rsidTr="00602E70">
        <w:tc>
          <w:tcPr>
            <w:tcW w:w="3330" w:type="dxa"/>
            <w:shd w:val="clear" w:color="auto" w:fill="auto"/>
          </w:tcPr>
          <w:p w14:paraId="73E02569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9080FAC" w14:textId="77777777" w:rsidR="0002241F" w:rsidRPr="00216640" w:rsidRDefault="0002241F" w:rsidP="0002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E344B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438EFFE" w14:textId="1EFC3B39" w:rsidR="0002241F" w:rsidRPr="00216640" w:rsidRDefault="00BA18C5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193,041</w:t>
            </w:r>
          </w:p>
        </w:tc>
        <w:tc>
          <w:tcPr>
            <w:tcW w:w="262" w:type="dxa"/>
            <w:shd w:val="clear" w:color="auto" w:fill="auto"/>
          </w:tcPr>
          <w:p w14:paraId="775BDFCD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AA5B755" w14:textId="77777777" w:rsidR="0002241F" w:rsidRPr="00216640" w:rsidRDefault="0002241F" w:rsidP="000224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14:paraId="6276F518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8A582EC" w14:textId="56210007" w:rsidR="0002241F" w:rsidRPr="00216640" w:rsidRDefault="00BA18C5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150,748</w:t>
            </w:r>
          </w:p>
        </w:tc>
        <w:tc>
          <w:tcPr>
            <w:tcW w:w="270" w:type="dxa"/>
            <w:shd w:val="clear" w:color="auto" w:fill="auto"/>
          </w:tcPr>
          <w:p w14:paraId="509C4C1C" w14:textId="77777777" w:rsidR="0002241F" w:rsidRPr="00216640" w:rsidRDefault="0002241F" w:rsidP="0002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720A6BD" w14:textId="77777777" w:rsidR="0002241F" w:rsidRPr="00216640" w:rsidRDefault="0002241F" w:rsidP="000224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</w:tbl>
    <w:p w14:paraId="3112A617" w14:textId="77777777" w:rsidR="0004110F" w:rsidRPr="00216640" w:rsidRDefault="0004110F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14:paraId="337A8836" w14:textId="77777777" w:rsidR="00020390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</w:t>
      </w:r>
      <w:r w:rsidR="00933851">
        <w:rPr>
          <w:rFonts w:ascii="Angsana New" w:eastAsia="MS Mincho" w:hAnsi="Angsana New"/>
          <w:sz w:val="30"/>
          <w:szCs w:val="30"/>
          <w:lang w:val="en-US"/>
        </w:rPr>
        <w:t>0</w:t>
      </w:r>
      <w:r w:rsidR="00020390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020390" w:rsidRPr="00216640">
        <w:rPr>
          <w:rFonts w:ascii="Angsana New" w:eastAsia="MS Mincho" w:hAnsi="Angsana New"/>
          <w:sz w:val="30"/>
          <w:szCs w:val="30"/>
          <w:cs/>
        </w:rPr>
        <w:t>ทุนเรือนหุ้น</w:t>
      </w:r>
      <w:r w:rsidR="00020390" w:rsidRPr="00216640">
        <w:rPr>
          <w:rFonts w:ascii="Angsana New" w:eastAsia="MS Mincho" w:hAnsi="Angsana New"/>
          <w:sz w:val="30"/>
          <w:szCs w:val="30"/>
          <w:lang w:val="en-US"/>
        </w:rPr>
        <w:t xml:space="preserve">  </w:t>
      </w:r>
    </w:p>
    <w:p w14:paraId="7EC860DF" w14:textId="77777777" w:rsidR="00B36190" w:rsidRDefault="00B36190" w:rsidP="00B36190">
      <w:pPr>
        <w:rPr>
          <w:rFonts w:ascii="Angsana New" w:hAnsi="Angsana New"/>
          <w:sz w:val="24"/>
          <w:szCs w:val="24"/>
          <w:lang w:val="x-none" w:eastAsia="x-none"/>
        </w:rPr>
      </w:pPr>
    </w:p>
    <w:p w14:paraId="104F9E92" w14:textId="1555832A" w:rsidR="00583293" w:rsidRPr="004A6419" w:rsidRDefault="00583293" w:rsidP="00583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2166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สำหรับงวด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เก้า</w:t>
      </w:r>
      <w:r w:rsidRPr="002166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 xml:space="preserve">เดือนสิ้นสุดวันที่ </w:t>
      </w:r>
      <w:r w:rsidRPr="00216640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 xml:space="preserve">30 </w:t>
      </w:r>
      <w:r w:rsidR="004A64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กันยายน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992"/>
        <w:gridCol w:w="275"/>
        <w:gridCol w:w="984"/>
        <w:gridCol w:w="266"/>
        <w:gridCol w:w="997"/>
        <w:gridCol w:w="237"/>
        <w:gridCol w:w="29"/>
        <w:gridCol w:w="988"/>
        <w:gridCol w:w="264"/>
        <w:gridCol w:w="995"/>
      </w:tblGrid>
      <w:tr w:rsidR="00583293" w:rsidRPr="00216640" w14:paraId="2E8B8A86" w14:textId="77777777" w:rsidTr="00583293">
        <w:trPr>
          <w:trHeight w:val="80"/>
          <w:tblHeader/>
        </w:trPr>
        <w:tc>
          <w:tcPr>
            <w:tcW w:w="1717" w:type="pct"/>
          </w:tcPr>
          <w:p w14:paraId="524E76D7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731E78E" w14:textId="77777777" w:rsidR="00583293" w:rsidRPr="00216640" w:rsidRDefault="00583293" w:rsidP="00A81E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0" w:type="pct"/>
          </w:tcPr>
          <w:p w14:paraId="408CF712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tcBorders>
              <w:bottom w:val="single" w:sz="4" w:space="0" w:color="000000"/>
            </w:tcBorders>
            <w:vAlign w:val="bottom"/>
          </w:tcPr>
          <w:p w14:paraId="7AEF482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vAlign w:val="bottom"/>
          </w:tcPr>
          <w:p w14:paraId="48AEE49E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pct"/>
            <w:gridSpan w:val="4"/>
            <w:tcBorders>
              <w:bottom w:val="single" w:sz="4" w:space="0" w:color="000000"/>
            </w:tcBorders>
            <w:vAlign w:val="bottom"/>
          </w:tcPr>
          <w:p w14:paraId="788557F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583293" w:rsidRPr="00216640" w14:paraId="0470E28F" w14:textId="77777777" w:rsidTr="00583293">
        <w:trPr>
          <w:trHeight w:val="70"/>
          <w:tblHeader/>
        </w:trPr>
        <w:tc>
          <w:tcPr>
            <w:tcW w:w="1717" w:type="pct"/>
          </w:tcPr>
          <w:p w14:paraId="3A4E05BB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3EA29C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0" w:type="pct"/>
          </w:tcPr>
          <w:p w14:paraId="23F1260C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54D58F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</w:tcPr>
          <w:p w14:paraId="335C292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1A349AE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pct"/>
            <w:gridSpan w:val="2"/>
          </w:tcPr>
          <w:p w14:paraId="204E7EDD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E65B86D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</w:tcPr>
          <w:p w14:paraId="1F612D21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E0D047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83293" w:rsidRPr="00216640" w14:paraId="61F9009D" w14:textId="77777777" w:rsidTr="00583293">
        <w:trPr>
          <w:trHeight w:val="80"/>
          <w:tblHeader/>
        </w:trPr>
        <w:tc>
          <w:tcPr>
            <w:tcW w:w="1717" w:type="pct"/>
          </w:tcPr>
          <w:p w14:paraId="79B04AB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B2EFBE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14:paraId="5482104D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4" w:type="pct"/>
            <w:gridSpan w:val="8"/>
          </w:tcPr>
          <w:p w14:paraId="1CB835EA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21664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3293" w:rsidRPr="00216640" w14:paraId="3ACB7CDB" w14:textId="77777777" w:rsidTr="00583293">
        <w:tc>
          <w:tcPr>
            <w:tcW w:w="1717" w:type="pct"/>
          </w:tcPr>
          <w:p w14:paraId="28996020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0" w:type="pct"/>
          </w:tcPr>
          <w:p w14:paraId="1F098458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B26D9D8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C7FFDF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3E1BE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AC0875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713FC9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4CD7E9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7F9731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BD80F3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144B1FBD" w14:textId="77777777" w:rsidTr="00583293">
        <w:tc>
          <w:tcPr>
            <w:tcW w:w="1717" w:type="pct"/>
          </w:tcPr>
          <w:p w14:paraId="2B819DEC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269441B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0A9372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6B4FBA8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27098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CA4CA3E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8EF9CB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B5B08EB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71F84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54FDFD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78130A00" w14:textId="77777777" w:rsidTr="00583293">
        <w:tc>
          <w:tcPr>
            <w:tcW w:w="1717" w:type="pct"/>
          </w:tcPr>
          <w:p w14:paraId="210D470A" w14:textId="77777777" w:rsidR="00583293" w:rsidRPr="00216640" w:rsidRDefault="00583293" w:rsidP="00A81E1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156B190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48AB3B6A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C133B9B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</w:tcPr>
          <w:p w14:paraId="38E28AF1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5F90D19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</w:tcPr>
          <w:p w14:paraId="1E787836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EA87A53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4" w:type="pct"/>
          </w:tcPr>
          <w:p w14:paraId="7069794C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95F4CD3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140,000</w:t>
            </w:r>
          </w:p>
        </w:tc>
      </w:tr>
      <w:tr w:rsidR="00583293" w:rsidRPr="00216640" w14:paraId="05A2642C" w14:textId="77777777" w:rsidTr="00583293">
        <w:tc>
          <w:tcPr>
            <w:tcW w:w="1717" w:type="pct"/>
          </w:tcPr>
          <w:p w14:paraId="0D73898E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40" w:type="pct"/>
          </w:tcPr>
          <w:p w14:paraId="2470C14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14B2F56B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07DC7B0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4627F28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1B501AA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080DB25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7ECC48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(60,000)</w:t>
            </w:r>
          </w:p>
        </w:tc>
        <w:tc>
          <w:tcPr>
            <w:tcW w:w="144" w:type="pct"/>
          </w:tcPr>
          <w:p w14:paraId="6B6FAD7C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65F6B41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(30,000)</w:t>
            </w:r>
          </w:p>
        </w:tc>
      </w:tr>
      <w:tr w:rsidR="00583293" w:rsidRPr="00216640" w14:paraId="48D2CCC7" w14:textId="77777777" w:rsidTr="00583293">
        <w:tc>
          <w:tcPr>
            <w:tcW w:w="1717" w:type="pct"/>
          </w:tcPr>
          <w:p w14:paraId="41E9B15E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ออกหุ้นใหม่ </w:t>
            </w:r>
          </w:p>
        </w:tc>
        <w:tc>
          <w:tcPr>
            <w:tcW w:w="540" w:type="pct"/>
          </w:tcPr>
          <w:p w14:paraId="3D4644A1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4BC3BA64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ED2695E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9210939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36BB3E2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35E0DFA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EF21CB6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4" w:type="pct"/>
          </w:tcPr>
          <w:p w14:paraId="79442750" w14:textId="77777777" w:rsidR="00583293" w:rsidRPr="00216640" w:rsidRDefault="00583293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6A526EB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583293" w:rsidRPr="00216640" w14:paraId="7FD5EB79" w14:textId="77777777" w:rsidTr="00583293">
        <w:tc>
          <w:tcPr>
            <w:tcW w:w="1717" w:type="pct"/>
          </w:tcPr>
          <w:p w14:paraId="5A06CC1A" w14:textId="424AE42F" w:rsidR="00583293" w:rsidRPr="00216640" w:rsidRDefault="00583293" w:rsidP="00583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pct"/>
          </w:tcPr>
          <w:p w14:paraId="51D0EB2B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6DAB5C6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F7C4F03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EFF70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56E40E86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60DFBD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182C2FD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7F4EFB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5F05E2AD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60608ACB" w14:textId="77777777" w:rsidTr="00583293">
        <w:tc>
          <w:tcPr>
            <w:tcW w:w="1717" w:type="pct"/>
          </w:tcPr>
          <w:p w14:paraId="4CB77EFC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368F7778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38E6FBFA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105D874E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</w:tcPr>
          <w:p w14:paraId="6F1C7AD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32A2BE6A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</w:tcPr>
          <w:p w14:paraId="286FB6A9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0BF362D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4" w:type="pct"/>
          </w:tcPr>
          <w:p w14:paraId="228E52D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490BAFB5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  <w:tr w:rsidR="00583293" w:rsidRPr="00216640" w14:paraId="445C3381" w14:textId="77777777" w:rsidTr="00583293">
        <w:tc>
          <w:tcPr>
            <w:tcW w:w="1717" w:type="pct"/>
          </w:tcPr>
          <w:p w14:paraId="72B977FE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" w:type="pct"/>
          </w:tcPr>
          <w:p w14:paraId="503D3AD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0" w:type="pct"/>
          </w:tcPr>
          <w:p w14:paraId="580735C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27A6EDC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9FDE1DC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2BCE8F96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14:paraId="2E673F1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49EC27C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3BECFA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4A3091F5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3293" w:rsidRPr="00216640" w14:paraId="648F5FAD" w14:textId="77777777" w:rsidTr="00583293">
        <w:tc>
          <w:tcPr>
            <w:tcW w:w="1717" w:type="pct"/>
          </w:tcPr>
          <w:p w14:paraId="2030AAFD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40" w:type="pct"/>
          </w:tcPr>
          <w:p w14:paraId="061C7E8F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E2FF4D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0D09B1E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DBC4E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31CFD06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A23B0BC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640092B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AC8D9D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3C1957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0E4C0B90" w14:textId="77777777" w:rsidTr="00583293">
        <w:tc>
          <w:tcPr>
            <w:tcW w:w="1717" w:type="pct"/>
          </w:tcPr>
          <w:p w14:paraId="6B565646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6A38A0E1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980D5D8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E988DD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867129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9AFF5B4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E71E2FE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1DF3A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183AA9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8F30B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2F3F7926" w14:textId="77777777" w:rsidTr="00583293">
        <w:tc>
          <w:tcPr>
            <w:tcW w:w="1717" w:type="pct"/>
          </w:tcPr>
          <w:p w14:paraId="16644033" w14:textId="77777777" w:rsidR="00583293" w:rsidRPr="00216640" w:rsidRDefault="00583293" w:rsidP="00A81E1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1EFF907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4D54DD19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BB2DBB4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  <w:vAlign w:val="bottom"/>
          </w:tcPr>
          <w:p w14:paraId="27A35724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52D63F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  <w:vAlign w:val="bottom"/>
          </w:tcPr>
          <w:p w14:paraId="44F20461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39EE0BF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4" w:type="pct"/>
            <w:vAlign w:val="bottom"/>
          </w:tcPr>
          <w:p w14:paraId="5120BB41" w14:textId="77777777" w:rsidR="00583293" w:rsidRPr="00216640" w:rsidRDefault="00583293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BC8B78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110,000 </w:t>
            </w:r>
          </w:p>
        </w:tc>
      </w:tr>
      <w:tr w:rsidR="00583293" w:rsidRPr="00216640" w14:paraId="216EE9AD" w14:textId="77777777" w:rsidTr="00583293">
        <w:tc>
          <w:tcPr>
            <w:tcW w:w="1717" w:type="pct"/>
          </w:tcPr>
          <w:p w14:paraId="311778B4" w14:textId="0251E509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pct"/>
          </w:tcPr>
          <w:p w14:paraId="6C7E595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6358704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0E897168" w14:textId="77777777" w:rsidR="00583293" w:rsidRPr="00216640" w:rsidRDefault="00583293" w:rsidP="00A81E1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9D06B29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5BABEF91" w14:textId="77777777" w:rsidR="00583293" w:rsidRPr="00216640" w:rsidRDefault="00583293" w:rsidP="00A81E1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6E126830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5333E376" w14:textId="77777777" w:rsidR="00583293" w:rsidRPr="00216640" w:rsidRDefault="00583293" w:rsidP="00A81E1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8AA009C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7CE612DF" w14:textId="77777777" w:rsidR="00583293" w:rsidRPr="00216640" w:rsidRDefault="00583293" w:rsidP="00A81E1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293" w:rsidRPr="00216640" w14:paraId="4BAC8EE8" w14:textId="77777777" w:rsidTr="00583293">
        <w:tc>
          <w:tcPr>
            <w:tcW w:w="1717" w:type="pct"/>
          </w:tcPr>
          <w:p w14:paraId="370764A5" w14:textId="77777777" w:rsidR="00583293" w:rsidRPr="00216640" w:rsidRDefault="00583293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31ACDCC4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0" w:type="pct"/>
          </w:tcPr>
          <w:p w14:paraId="4F9E2857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bottom"/>
          </w:tcPr>
          <w:p w14:paraId="017E62FB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5" w:type="pct"/>
            <w:vAlign w:val="bottom"/>
          </w:tcPr>
          <w:p w14:paraId="68A7F4B3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0E6355BE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5" w:type="pct"/>
            <w:gridSpan w:val="2"/>
            <w:vAlign w:val="bottom"/>
          </w:tcPr>
          <w:p w14:paraId="13DD0962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21BDA049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220,000 </w:t>
            </w:r>
          </w:p>
        </w:tc>
        <w:tc>
          <w:tcPr>
            <w:tcW w:w="144" w:type="pct"/>
            <w:vAlign w:val="bottom"/>
          </w:tcPr>
          <w:p w14:paraId="02BAE664" w14:textId="77777777" w:rsidR="00583293" w:rsidRPr="00216640" w:rsidRDefault="00583293" w:rsidP="00A81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572543F2" w14:textId="77777777" w:rsidR="00583293" w:rsidRPr="00216640" w:rsidRDefault="00583293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110,000</w:t>
            </w:r>
          </w:p>
        </w:tc>
      </w:tr>
    </w:tbl>
    <w:p w14:paraId="79836961" w14:textId="77777777" w:rsidR="00B36190" w:rsidRDefault="00B36190">
      <w:r>
        <w:br w:type="page"/>
      </w:r>
    </w:p>
    <w:p w14:paraId="12F4022C" w14:textId="77777777" w:rsidR="00583293" w:rsidRPr="00216640" w:rsidRDefault="00583293" w:rsidP="00583293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การลดทุนจดทะเบียน และการเพิ่มทุนจดทะเบียน</w:t>
      </w:r>
    </w:p>
    <w:p w14:paraId="36041CFD" w14:textId="77777777" w:rsidR="00583293" w:rsidRPr="00216640" w:rsidRDefault="00583293" w:rsidP="00583293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</w:rPr>
      </w:pPr>
    </w:p>
    <w:p w14:paraId="56D8E8EE" w14:textId="77777777" w:rsidR="00583293" w:rsidRPr="00216640" w:rsidRDefault="00583293" w:rsidP="005832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28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เมษายน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2560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การประชุมสามัญผู้ถือหุ้น มีมติดังนี้</w:t>
      </w:r>
    </w:p>
    <w:p w14:paraId="5A6CD630" w14:textId="77777777" w:rsidR="00583293" w:rsidRPr="00216640" w:rsidRDefault="00583293" w:rsidP="00583293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1.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อนุมัติลดทุนจดทะเบียนจำนวน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30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ล้านบาท โดยการตัดหุ้นที่ยังไม่ออกจำหน่ายจำนวน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60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ล้านหุ้น มูลค่าที่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br/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ตราไว้หุ้นละ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0.50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บาท จดทะเบียนกับกระทรวงพาณิชย์เมื่อวันที่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3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พฤษภาคม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เหลือเป็นทุนจดทะเบียนจำนวน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>110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1C61E693" w14:textId="77777777" w:rsidR="00583293" w:rsidRPr="00216640" w:rsidRDefault="00583293" w:rsidP="00583293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2.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อนุมัติเพิ่มทุนจดทะเบียนจำนวน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40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ล้านบาท โดยออกเป็นหุ้นสามัญจำนวน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80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ล้านหุ้น มูลค่าหุ้นละ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0.50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บาท จดทะเบียนกับกระทรวงพาณิชย์ เมื่อวันที่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4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พฤษภาคม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รวมเป็นทุนจดทะเบียนจำนวน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150 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 ซึ่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งบริษัทยังมิได้เรียกชำระค่าหุ้น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ส่วนที่จดทะเบียนเพิ่มทุนดังกล่าว</w:t>
      </w:r>
    </w:p>
    <w:p w14:paraId="73014654" w14:textId="77777777" w:rsidR="00583293" w:rsidRDefault="00583293" w:rsidP="001951DD">
      <w:pPr>
        <w:pStyle w:val="Heading6"/>
        <w:ind w:left="540" w:right="-45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FA8C0C" w14:textId="77777777" w:rsidR="009A45B0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lang w:val="en-US"/>
        </w:rPr>
        <w:t>11</w:t>
      </w:r>
      <w:r w:rsidR="00CB3B4E" w:rsidRPr="00216640">
        <w:rPr>
          <w:rFonts w:ascii="Angsana New" w:hAnsi="Angsana New"/>
          <w:sz w:val="30"/>
          <w:szCs w:val="30"/>
          <w:cs/>
          <w:lang w:val="th-TH"/>
        </w:rPr>
        <w:tab/>
      </w:r>
      <w:r w:rsidR="009A45B0" w:rsidRPr="00216640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56329F" w:rsidRPr="00216640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</w:p>
    <w:p w14:paraId="7FDB6E1D" w14:textId="77777777" w:rsidR="009A45B0" w:rsidRPr="00216640" w:rsidRDefault="009A45B0" w:rsidP="001951DD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14:paraId="201C52DC" w14:textId="77777777" w:rsidR="009B0DBC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  <w:tab w:val="left" w:pos="1403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="000D7378" w:rsidRPr="00216640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79A3935E" w14:textId="77777777" w:rsidR="009B0DBC" w:rsidRPr="00216640" w:rsidRDefault="009B0DBC" w:rsidP="001951DD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13596800" w14:textId="77777777" w:rsidR="009B0DBC" w:rsidRPr="00216640" w:rsidRDefault="009B0DBC" w:rsidP="001951DD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16640">
        <w:rPr>
          <w:rFonts w:ascii="Angsana New" w:hAnsi="Angsana New"/>
          <w:color w:val="000000"/>
          <w:sz w:val="30"/>
          <w:szCs w:val="30"/>
          <w:cs/>
        </w:rPr>
        <w:t>ข้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อมูลเกี่ยวกับการดำเนินงานของกลุ่มบริษัท</w:t>
      </w:r>
      <w:r w:rsidR="000D7378" w:rsidRPr="00216640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จำแนกตามส่วนงานทางธุรกิจได้ดังต่อไปนี้ :</w:t>
      </w:r>
    </w:p>
    <w:p w14:paraId="67F77C5F" w14:textId="77777777" w:rsidR="009B0DBC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</w:tabs>
        <w:spacing w:line="240" w:lineRule="auto"/>
        <w:ind w:left="540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1 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คือ ขาย</w:t>
      </w:r>
      <w:r w:rsidRPr="00216640">
        <w:rPr>
          <w:rFonts w:ascii="Angsana New" w:eastAsia="Cordia New" w:hAnsi="Angsana New" w:hint="cs"/>
          <w:color w:val="000000"/>
          <w:sz w:val="30"/>
          <w:szCs w:val="30"/>
          <w:cs/>
        </w:rPr>
        <w:t>สินค้า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</w:p>
    <w:p w14:paraId="1C6B4771" w14:textId="77777777" w:rsidR="00F83578" w:rsidRPr="00216640" w:rsidRDefault="009B0DBC" w:rsidP="001951DD">
      <w:pPr>
        <w:tabs>
          <w:tab w:val="clear" w:pos="227"/>
          <w:tab w:val="clear" w:pos="454"/>
          <w:tab w:val="left" w:pos="737"/>
          <w:tab w:val="left" w:pos="1304"/>
          <w:tab w:val="left" w:pos="1814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216640">
        <w:rPr>
          <w:rFonts w:ascii="Angsana New" w:eastAsia="Cordia New" w:hAnsi="Angsana New"/>
          <w:color w:val="000000"/>
          <w:sz w:val="30"/>
          <w:szCs w:val="30"/>
        </w:rPr>
        <w:t xml:space="preserve">2 </w:t>
      </w:r>
      <w:r w:rsidRPr="00216640">
        <w:rPr>
          <w:rFonts w:ascii="Angsana New" w:eastAsia="Cordia New" w:hAnsi="Angsana New"/>
          <w:color w:val="000000"/>
          <w:sz w:val="30"/>
          <w:szCs w:val="30"/>
          <w:cs/>
        </w:rPr>
        <w:t>คือ บริการ</w:t>
      </w:r>
    </w:p>
    <w:p w14:paraId="5AA08859" w14:textId="77777777" w:rsidR="00F83578" w:rsidRDefault="00F83578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E16B8B4" w14:textId="77777777" w:rsidR="00A81E1F" w:rsidRPr="00216640" w:rsidRDefault="00A81E1F" w:rsidP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8B8BC03" w14:textId="77777777" w:rsidR="00A81E1F" w:rsidRPr="00216640" w:rsidRDefault="00A81E1F" w:rsidP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81E1F" w:rsidRPr="00216640" w14:paraId="1FF5D92D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4211AB2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ADF34B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1E1F" w:rsidRPr="00216640" w14:paraId="2FE0686A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3599498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4A659A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CCAD39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C24BD0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744F3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10E2F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81E1F" w:rsidRPr="00216640" w14:paraId="3B024F0C" w14:textId="77777777" w:rsidTr="00A81E1F">
        <w:tc>
          <w:tcPr>
            <w:tcW w:w="2340" w:type="dxa"/>
            <w:shd w:val="clear" w:color="auto" w:fill="auto"/>
          </w:tcPr>
          <w:p w14:paraId="4F126B0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0A087B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9835CB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F8874C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0F5CFC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13140C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8E64A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B88FD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336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7B96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08D1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1A20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81E1F" w:rsidRPr="00216640" w14:paraId="797F1A0A" w14:textId="77777777" w:rsidTr="00A81E1F">
        <w:tc>
          <w:tcPr>
            <w:tcW w:w="2340" w:type="dxa"/>
            <w:shd w:val="clear" w:color="auto" w:fill="auto"/>
          </w:tcPr>
          <w:p w14:paraId="629F4B09" w14:textId="334E0BE0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140E83A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BDD0F9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AB9B4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6470A59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8D97E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09510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76911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1AAA3DB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E34E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C0F535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FCDB8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81E1F" w:rsidRPr="00216640" w14:paraId="2211EEA6" w14:textId="77777777" w:rsidTr="00A81E1F">
        <w:tc>
          <w:tcPr>
            <w:tcW w:w="2340" w:type="dxa"/>
            <w:shd w:val="clear" w:color="auto" w:fill="auto"/>
          </w:tcPr>
          <w:p w14:paraId="1C16FAD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8A160F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E1F" w:rsidRPr="00216640" w14:paraId="56A14244" w14:textId="77777777" w:rsidTr="00A81E1F">
        <w:tc>
          <w:tcPr>
            <w:tcW w:w="2340" w:type="dxa"/>
            <w:shd w:val="clear" w:color="auto" w:fill="auto"/>
            <w:vAlign w:val="bottom"/>
          </w:tcPr>
          <w:p w14:paraId="24FD270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CE1CE5" w14:textId="535F23FA" w:rsidR="00A81E1F" w:rsidRPr="00216640" w:rsidRDefault="00BA18C5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321,495</w:t>
            </w:r>
          </w:p>
        </w:tc>
        <w:tc>
          <w:tcPr>
            <w:tcW w:w="262" w:type="dxa"/>
            <w:shd w:val="clear" w:color="auto" w:fill="auto"/>
          </w:tcPr>
          <w:p w14:paraId="64373443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DCDB96" w14:textId="4620D9AC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294,527</w:t>
            </w:r>
          </w:p>
        </w:tc>
        <w:tc>
          <w:tcPr>
            <w:tcW w:w="262" w:type="dxa"/>
            <w:shd w:val="clear" w:color="auto" w:fill="auto"/>
          </w:tcPr>
          <w:p w14:paraId="17E0DCE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6D0AD" w14:textId="2BAC2985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103,428</w:t>
            </w:r>
          </w:p>
        </w:tc>
        <w:tc>
          <w:tcPr>
            <w:tcW w:w="270" w:type="dxa"/>
            <w:shd w:val="clear" w:color="auto" w:fill="auto"/>
          </w:tcPr>
          <w:p w14:paraId="5700390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9822D3" w14:textId="42FCA82D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115,204</w:t>
            </w:r>
          </w:p>
        </w:tc>
        <w:tc>
          <w:tcPr>
            <w:tcW w:w="270" w:type="dxa"/>
          </w:tcPr>
          <w:p w14:paraId="6D7CC05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EC5CBD" w14:textId="451B571F" w:rsidR="00A81E1F" w:rsidRPr="00216640" w:rsidRDefault="00BA18C5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424,923</w:t>
            </w:r>
          </w:p>
        </w:tc>
        <w:tc>
          <w:tcPr>
            <w:tcW w:w="270" w:type="dxa"/>
          </w:tcPr>
          <w:p w14:paraId="37AEBE4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C5F6FE" w14:textId="2AC85C81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409,731</w:t>
            </w:r>
          </w:p>
        </w:tc>
      </w:tr>
      <w:tr w:rsidR="00A81E1F" w:rsidRPr="00216640" w14:paraId="11DCEE99" w14:textId="77777777" w:rsidTr="00A81E1F">
        <w:tc>
          <w:tcPr>
            <w:tcW w:w="2340" w:type="dxa"/>
            <w:shd w:val="clear" w:color="auto" w:fill="auto"/>
            <w:vAlign w:val="bottom"/>
          </w:tcPr>
          <w:p w14:paraId="03781C4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E2512C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250DC5A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223A99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EA12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91708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2571C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8B0ABB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27723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547581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2C961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864A4B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E1F" w:rsidRPr="00216640" w14:paraId="592D6BFA" w14:textId="77777777" w:rsidTr="00A81E1F">
        <w:tc>
          <w:tcPr>
            <w:tcW w:w="2340" w:type="dxa"/>
            <w:shd w:val="clear" w:color="auto" w:fill="auto"/>
            <w:vAlign w:val="bottom"/>
          </w:tcPr>
          <w:p w14:paraId="63BA24C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17474" w14:textId="48BE53E3" w:rsidR="00A81E1F" w:rsidRPr="00216640" w:rsidRDefault="00C67214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28,442</w:t>
            </w:r>
          </w:p>
        </w:tc>
        <w:tc>
          <w:tcPr>
            <w:tcW w:w="262" w:type="dxa"/>
            <w:shd w:val="clear" w:color="auto" w:fill="auto"/>
          </w:tcPr>
          <w:p w14:paraId="597D6CA4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BDBC00" w14:textId="497B677E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18,236</w:t>
            </w:r>
          </w:p>
        </w:tc>
        <w:tc>
          <w:tcPr>
            <w:tcW w:w="262" w:type="dxa"/>
            <w:shd w:val="clear" w:color="auto" w:fill="auto"/>
          </w:tcPr>
          <w:p w14:paraId="78E21F7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E25C6" w14:textId="77854C6A" w:rsidR="00A81E1F" w:rsidRPr="00503A32" w:rsidRDefault="00C67214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B2ADD"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6,321</w:t>
            </w:r>
          </w:p>
        </w:tc>
        <w:tc>
          <w:tcPr>
            <w:tcW w:w="270" w:type="dxa"/>
            <w:shd w:val="clear" w:color="auto" w:fill="auto"/>
          </w:tcPr>
          <w:p w14:paraId="065BD50E" w14:textId="77777777" w:rsidR="00A81E1F" w:rsidRPr="00503A32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92F70" w14:textId="088EDA2A" w:rsidR="00A81E1F" w:rsidRPr="00503A32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40,936</w:t>
            </w:r>
          </w:p>
        </w:tc>
        <w:tc>
          <w:tcPr>
            <w:tcW w:w="270" w:type="dxa"/>
          </w:tcPr>
          <w:p w14:paraId="576D9BC0" w14:textId="77777777" w:rsidR="00A81E1F" w:rsidRPr="00503A32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FCFA34" w14:textId="33DD4F19" w:rsidR="00A81E1F" w:rsidRPr="00503A32" w:rsidRDefault="001B2ADD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64,763</w:t>
            </w:r>
          </w:p>
        </w:tc>
        <w:tc>
          <w:tcPr>
            <w:tcW w:w="270" w:type="dxa"/>
          </w:tcPr>
          <w:p w14:paraId="5E17747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DC797C" w14:textId="2A2B534A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59,172</w:t>
            </w:r>
          </w:p>
        </w:tc>
      </w:tr>
    </w:tbl>
    <w:p w14:paraId="22A2795D" w14:textId="77777777" w:rsidR="00A81E1F" w:rsidRPr="00216640" w:rsidRDefault="00A81E1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4F6C3D6" w14:textId="77777777" w:rsid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C3C40A" w14:textId="77777777" w:rsid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81E1F" w:rsidRPr="00216640" w14:paraId="42243ED0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3B6914A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494A4AC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21664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1E1F" w:rsidRPr="00216640" w14:paraId="2BB2CBAA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038A8F1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59F99C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DA506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04AC6B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B5879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220499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81E1F" w:rsidRPr="00216640" w14:paraId="094016ED" w14:textId="77777777" w:rsidTr="00A81E1F">
        <w:tc>
          <w:tcPr>
            <w:tcW w:w="2340" w:type="dxa"/>
            <w:shd w:val="clear" w:color="auto" w:fill="auto"/>
          </w:tcPr>
          <w:p w14:paraId="053C1500" w14:textId="1C895E48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FE5C1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520D0C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F7238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21A26B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4D0BC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CAD44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3F481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E7EF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8A77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C3D0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EA22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81E1F" w:rsidRPr="00216640" w14:paraId="15CC59E9" w14:textId="77777777" w:rsidTr="00A81E1F">
        <w:tc>
          <w:tcPr>
            <w:tcW w:w="2340" w:type="dxa"/>
            <w:shd w:val="clear" w:color="auto" w:fill="auto"/>
          </w:tcPr>
          <w:p w14:paraId="7ABC4AA0" w14:textId="65EC2803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2487D5B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A1F5FA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A5085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63D014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67431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85563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A6BA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1510CB6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8BB7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71D684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72D2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81E1F" w:rsidRPr="00216640" w14:paraId="674EE826" w14:textId="77777777" w:rsidTr="00A81E1F">
        <w:tc>
          <w:tcPr>
            <w:tcW w:w="2340" w:type="dxa"/>
            <w:shd w:val="clear" w:color="auto" w:fill="auto"/>
          </w:tcPr>
          <w:p w14:paraId="5BA1F53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6F493A4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E1F" w:rsidRPr="00216640" w14:paraId="2AE6FA23" w14:textId="77777777" w:rsidTr="00A81E1F">
        <w:tc>
          <w:tcPr>
            <w:tcW w:w="2340" w:type="dxa"/>
            <w:shd w:val="clear" w:color="auto" w:fill="auto"/>
            <w:vAlign w:val="bottom"/>
          </w:tcPr>
          <w:p w14:paraId="592CF8F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7B236" w14:textId="4D0B6287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791,166</w:t>
            </w:r>
          </w:p>
        </w:tc>
        <w:tc>
          <w:tcPr>
            <w:tcW w:w="262" w:type="dxa"/>
            <w:shd w:val="clear" w:color="auto" w:fill="auto"/>
          </w:tcPr>
          <w:p w14:paraId="185C87FA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94ACD" w14:textId="221E1EB0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817,740</w:t>
            </w:r>
          </w:p>
        </w:tc>
        <w:tc>
          <w:tcPr>
            <w:tcW w:w="262" w:type="dxa"/>
            <w:shd w:val="clear" w:color="auto" w:fill="auto"/>
          </w:tcPr>
          <w:p w14:paraId="1B17712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5D382A" w14:textId="7D871E09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310,306</w:t>
            </w:r>
          </w:p>
        </w:tc>
        <w:tc>
          <w:tcPr>
            <w:tcW w:w="270" w:type="dxa"/>
            <w:shd w:val="clear" w:color="auto" w:fill="auto"/>
          </w:tcPr>
          <w:p w14:paraId="2C40904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EBD8B9" w14:textId="67F587D4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291,053</w:t>
            </w:r>
          </w:p>
        </w:tc>
        <w:tc>
          <w:tcPr>
            <w:tcW w:w="270" w:type="dxa"/>
          </w:tcPr>
          <w:p w14:paraId="49E5FE6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5CD2E4" w14:textId="6695B2CF" w:rsidR="00A81E1F" w:rsidRPr="00216640" w:rsidRDefault="00884BB1" w:rsidP="00A81E1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1,101,472</w:t>
            </w:r>
          </w:p>
        </w:tc>
        <w:tc>
          <w:tcPr>
            <w:tcW w:w="270" w:type="dxa"/>
          </w:tcPr>
          <w:p w14:paraId="5F132DC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CFE090" w14:textId="0A208496" w:rsidR="00A81E1F" w:rsidRPr="00216640" w:rsidRDefault="00A81E1F" w:rsidP="00A81E1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1,108,793</w:t>
            </w:r>
          </w:p>
        </w:tc>
      </w:tr>
      <w:tr w:rsidR="00A81E1F" w:rsidRPr="00216640" w14:paraId="2746DFBC" w14:textId="77777777" w:rsidTr="00A81E1F">
        <w:tc>
          <w:tcPr>
            <w:tcW w:w="2340" w:type="dxa"/>
            <w:shd w:val="clear" w:color="auto" w:fill="auto"/>
            <w:vAlign w:val="bottom"/>
          </w:tcPr>
          <w:p w14:paraId="7A16D41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D2C20E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86B7552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808349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395FB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199AF0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59D08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A11DF0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064CB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3B8E73D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8BC6D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57B1A6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E1F" w:rsidRPr="00216640" w14:paraId="711377D3" w14:textId="77777777" w:rsidTr="00A81E1F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14:paraId="6501EC2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CE770" w14:textId="66AAEFD8" w:rsidR="00A81E1F" w:rsidRPr="00216640" w:rsidRDefault="00884BB1" w:rsidP="00C6721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</w:t>
            </w:r>
            <w:r w:rsidR="00C67214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62" w:type="dxa"/>
            <w:shd w:val="clear" w:color="auto" w:fill="auto"/>
          </w:tcPr>
          <w:p w14:paraId="70D77CAA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682D1" w14:textId="39578514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66,301</w:t>
            </w:r>
          </w:p>
        </w:tc>
        <w:tc>
          <w:tcPr>
            <w:tcW w:w="262" w:type="dxa"/>
            <w:shd w:val="clear" w:color="auto" w:fill="auto"/>
          </w:tcPr>
          <w:p w14:paraId="6165458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29D97D" w14:textId="562A5656" w:rsidR="00A81E1F" w:rsidRPr="00503A32" w:rsidRDefault="001B2ADD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</w:t>
            </w: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3,096</w:t>
            </w:r>
          </w:p>
        </w:tc>
        <w:tc>
          <w:tcPr>
            <w:tcW w:w="270" w:type="dxa"/>
            <w:shd w:val="clear" w:color="auto" w:fill="auto"/>
          </w:tcPr>
          <w:p w14:paraId="31894AC8" w14:textId="77777777" w:rsidR="00A81E1F" w:rsidRPr="00503A32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06A13C" w14:textId="12689E80" w:rsidR="00A81E1F" w:rsidRPr="00503A32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117,406</w:t>
            </w:r>
          </w:p>
        </w:tc>
        <w:tc>
          <w:tcPr>
            <w:tcW w:w="270" w:type="dxa"/>
          </w:tcPr>
          <w:p w14:paraId="48647F0C" w14:textId="77777777" w:rsidR="00A81E1F" w:rsidRPr="00503A32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6AB9C3" w14:textId="7483F4DC" w:rsidR="00A81E1F" w:rsidRPr="00503A32" w:rsidRDefault="001B2ADD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A32">
              <w:rPr>
                <w:rFonts w:ascii="Angsana New" w:hAnsi="Angsana New"/>
                <w:sz w:val="30"/>
                <w:szCs w:val="30"/>
                <w:lang w:val="en-US" w:bidi="th-TH"/>
              </w:rPr>
              <w:t>170,878</w:t>
            </w:r>
          </w:p>
        </w:tc>
        <w:tc>
          <w:tcPr>
            <w:tcW w:w="270" w:type="dxa"/>
          </w:tcPr>
          <w:p w14:paraId="636555D7" w14:textId="77777777" w:rsidR="00A81E1F" w:rsidRPr="00503A32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9AF771" w14:textId="573DB780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183,707</w:t>
            </w:r>
          </w:p>
        </w:tc>
      </w:tr>
    </w:tbl>
    <w:p w14:paraId="1644AD52" w14:textId="77777777" w:rsidR="00A81E1F" w:rsidRP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81E1F" w:rsidRPr="00216640" w14:paraId="43DECE74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63FFCC0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6744578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81E1F" w:rsidRPr="00216640" w14:paraId="55BD5B76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55A30E0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5D42B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3D50DB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F7D12C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45632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8F43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81E1F" w:rsidRPr="00216640" w14:paraId="77E85F1D" w14:textId="77777777" w:rsidTr="00A81E1F">
        <w:tc>
          <w:tcPr>
            <w:tcW w:w="2340" w:type="dxa"/>
            <w:shd w:val="clear" w:color="auto" w:fill="auto"/>
          </w:tcPr>
          <w:p w14:paraId="5C6A9F4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16D1F5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25911F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123E9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F9003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89855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CD01C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CAA28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9464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A88C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D485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C8DC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81E1F" w:rsidRPr="00216640" w14:paraId="283FC9A5" w14:textId="77777777" w:rsidTr="00A81E1F">
        <w:tc>
          <w:tcPr>
            <w:tcW w:w="2340" w:type="dxa"/>
            <w:shd w:val="clear" w:color="auto" w:fill="auto"/>
          </w:tcPr>
          <w:p w14:paraId="2895C87C" w14:textId="6C6986A4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1538F4B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5110F1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A7D7DF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7B56299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385B2C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27ABE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A4DD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3C897FF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FAD9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8B2E81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EDF0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81E1F" w:rsidRPr="00216640" w14:paraId="48B80965" w14:textId="77777777" w:rsidTr="00A81E1F">
        <w:tc>
          <w:tcPr>
            <w:tcW w:w="2340" w:type="dxa"/>
            <w:shd w:val="clear" w:color="auto" w:fill="auto"/>
          </w:tcPr>
          <w:p w14:paraId="3227833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30E1279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E1F" w:rsidRPr="00216640" w14:paraId="3B05F535" w14:textId="77777777" w:rsidTr="00A81E1F">
        <w:tc>
          <w:tcPr>
            <w:tcW w:w="2340" w:type="dxa"/>
            <w:shd w:val="clear" w:color="auto" w:fill="auto"/>
            <w:vAlign w:val="bottom"/>
          </w:tcPr>
          <w:p w14:paraId="574D3D1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E37B5" w14:textId="4B81594C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259,086</w:t>
            </w:r>
          </w:p>
        </w:tc>
        <w:tc>
          <w:tcPr>
            <w:tcW w:w="262" w:type="dxa"/>
            <w:shd w:val="clear" w:color="auto" w:fill="auto"/>
          </w:tcPr>
          <w:p w14:paraId="0D1C011C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63474C" w14:textId="1C90BA5D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250,625</w:t>
            </w:r>
          </w:p>
        </w:tc>
        <w:tc>
          <w:tcPr>
            <w:tcW w:w="262" w:type="dxa"/>
            <w:shd w:val="clear" w:color="auto" w:fill="auto"/>
          </w:tcPr>
          <w:p w14:paraId="29B2E3F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0146E" w14:textId="198CC1BC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50,416</w:t>
            </w:r>
          </w:p>
        </w:tc>
        <w:tc>
          <w:tcPr>
            <w:tcW w:w="270" w:type="dxa"/>
            <w:shd w:val="clear" w:color="auto" w:fill="auto"/>
          </w:tcPr>
          <w:p w14:paraId="057CA56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2AB1A" w14:textId="273FA58B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62,453</w:t>
            </w:r>
          </w:p>
        </w:tc>
        <w:tc>
          <w:tcPr>
            <w:tcW w:w="270" w:type="dxa"/>
          </w:tcPr>
          <w:p w14:paraId="27CAC4E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FF409" w14:textId="4E47BCB6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309,502</w:t>
            </w:r>
          </w:p>
        </w:tc>
        <w:tc>
          <w:tcPr>
            <w:tcW w:w="270" w:type="dxa"/>
          </w:tcPr>
          <w:p w14:paraId="1871C04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E96649" w14:textId="2F7AA155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313,078</w:t>
            </w:r>
          </w:p>
        </w:tc>
      </w:tr>
      <w:tr w:rsidR="00A81E1F" w:rsidRPr="00216640" w14:paraId="648B69EC" w14:textId="77777777" w:rsidTr="00A81E1F">
        <w:tc>
          <w:tcPr>
            <w:tcW w:w="2340" w:type="dxa"/>
            <w:shd w:val="clear" w:color="auto" w:fill="auto"/>
            <w:vAlign w:val="bottom"/>
          </w:tcPr>
          <w:p w14:paraId="6E9CC14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B09904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EAF39D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909A9C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58844E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9852E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06EF0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0CDE05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AE570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4DB96D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CF7D8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0FE330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E1F" w:rsidRPr="00216640" w14:paraId="7597B99C" w14:textId="77777777" w:rsidTr="00A81E1F">
        <w:tc>
          <w:tcPr>
            <w:tcW w:w="2340" w:type="dxa"/>
            <w:shd w:val="clear" w:color="auto" w:fill="auto"/>
            <w:vAlign w:val="bottom"/>
          </w:tcPr>
          <w:p w14:paraId="536B797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20D327" w14:textId="2DC0BCE6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23,075</w:t>
            </w:r>
          </w:p>
        </w:tc>
        <w:tc>
          <w:tcPr>
            <w:tcW w:w="262" w:type="dxa"/>
            <w:shd w:val="clear" w:color="auto" w:fill="auto"/>
          </w:tcPr>
          <w:p w14:paraId="4F516D16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D2D0BE" w14:textId="525F3984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10,759</w:t>
            </w:r>
          </w:p>
        </w:tc>
        <w:tc>
          <w:tcPr>
            <w:tcW w:w="262" w:type="dxa"/>
            <w:shd w:val="clear" w:color="auto" w:fill="auto"/>
          </w:tcPr>
          <w:p w14:paraId="0F9EC42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77EFB" w14:textId="4641E6B9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14,521</w:t>
            </w:r>
          </w:p>
        </w:tc>
        <w:tc>
          <w:tcPr>
            <w:tcW w:w="270" w:type="dxa"/>
            <w:shd w:val="clear" w:color="auto" w:fill="auto"/>
          </w:tcPr>
          <w:p w14:paraId="5E2F553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55714" w14:textId="0FBC679D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13,321</w:t>
            </w:r>
          </w:p>
        </w:tc>
        <w:tc>
          <w:tcPr>
            <w:tcW w:w="270" w:type="dxa"/>
          </w:tcPr>
          <w:p w14:paraId="714A7F4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014E36" w14:textId="2BE6A0EE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37,596</w:t>
            </w:r>
          </w:p>
        </w:tc>
        <w:tc>
          <w:tcPr>
            <w:tcW w:w="270" w:type="dxa"/>
          </w:tcPr>
          <w:p w14:paraId="172246D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9052637" w14:textId="1D790F38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24,080</w:t>
            </w:r>
          </w:p>
        </w:tc>
      </w:tr>
    </w:tbl>
    <w:p w14:paraId="58B88743" w14:textId="77777777" w:rsidR="00A81E1F" w:rsidRPr="00216640" w:rsidRDefault="00A81E1F" w:rsidP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A81E1F" w:rsidRPr="00216640" w14:paraId="4B5E116F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3A29FD4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7E5F11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21664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81E1F" w:rsidRPr="00216640" w14:paraId="329457AB" w14:textId="77777777" w:rsidTr="00A81E1F">
        <w:trPr>
          <w:trHeight w:val="80"/>
        </w:trPr>
        <w:tc>
          <w:tcPr>
            <w:tcW w:w="2340" w:type="dxa"/>
            <w:shd w:val="clear" w:color="auto" w:fill="auto"/>
          </w:tcPr>
          <w:p w14:paraId="72CFBDB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6AD1E7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77B6E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DB030F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216640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53D31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D6054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A81E1F" w:rsidRPr="00216640" w14:paraId="6CC6D432" w14:textId="77777777" w:rsidTr="00A81E1F">
        <w:tc>
          <w:tcPr>
            <w:tcW w:w="2340" w:type="dxa"/>
            <w:shd w:val="clear" w:color="auto" w:fill="auto"/>
          </w:tcPr>
          <w:p w14:paraId="7FF418C7" w14:textId="18A7AF0E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2678C7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83B88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D4AAE9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19B73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97A94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44F36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39EF7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45B4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DC13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9B3A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D8CF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A81E1F" w:rsidRPr="00216640" w14:paraId="4B65F868" w14:textId="77777777" w:rsidTr="00A81E1F">
        <w:tc>
          <w:tcPr>
            <w:tcW w:w="2340" w:type="dxa"/>
            <w:shd w:val="clear" w:color="auto" w:fill="auto"/>
          </w:tcPr>
          <w:p w14:paraId="22C77FE5" w14:textId="0CE421FA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5A82463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2CD680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1CB48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41466CA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5C3BCD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30E425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AD16F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4A56CC0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F47F1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D7E95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004D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81E1F" w:rsidRPr="00216640" w14:paraId="502D1A4D" w14:textId="77777777" w:rsidTr="00A81E1F">
        <w:tc>
          <w:tcPr>
            <w:tcW w:w="2340" w:type="dxa"/>
            <w:shd w:val="clear" w:color="auto" w:fill="auto"/>
          </w:tcPr>
          <w:p w14:paraId="21F77AE2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2E32066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E1F" w:rsidRPr="00216640" w14:paraId="3AB0477E" w14:textId="77777777" w:rsidTr="00A81E1F">
        <w:tc>
          <w:tcPr>
            <w:tcW w:w="2340" w:type="dxa"/>
            <w:shd w:val="clear" w:color="auto" w:fill="auto"/>
            <w:vAlign w:val="bottom"/>
          </w:tcPr>
          <w:p w14:paraId="6D56D73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BFBC7" w14:textId="7E9CAFB5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644,797</w:t>
            </w:r>
          </w:p>
        </w:tc>
        <w:tc>
          <w:tcPr>
            <w:tcW w:w="262" w:type="dxa"/>
            <w:shd w:val="clear" w:color="auto" w:fill="auto"/>
          </w:tcPr>
          <w:p w14:paraId="1046D930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6BC64" w14:textId="6C8E0C62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711,548</w:t>
            </w:r>
          </w:p>
        </w:tc>
        <w:tc>
          <w:tcPr>
            <w:tcW w:w="262" w:type="dxa"/>
            <w:shd w:val="clear" w:color="auto" w:fill="auto"/>
          </w:tcPr>
          <w:p w14:paraId="6275F36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07EDFE" w14:textId="6D34CB3D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149,219</w:t>
            </w:r>
          </w:p>
        </w:tc>
        <w:tc>
          <w:tcPr>
            <w:tcW w:w="270" w:type="dxa"/>
            <w:shd w:val="clear" w:color="auto" w:fill="auto"/>
          </w:tcPr>
          <w:p w14:paraId="654203D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AFFEA" w14:textId="064A5255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144,596</w:t>
            </w:r>
          </w:p>
        </w:tc>
        <w:tc>
          <w:tcPr>
            <w:tcW w:w="270" w:type="dxa"/>
          </w:tcPr>
          <w:p w14:paraId="45588A8D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C81531" w14:textId="3E0B483E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794,016</w:t>
            </w:r>
          </w:p>
        </w:tc>
        <w:tc>
          <w:tcPr>
            <w:tcW w:w="270" w:type="dxa"/>
          </w:tcPr>
          <w:p w14:paraId="46E1EE10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76BFFD" w14:textId="52F8ADF0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856,144</w:t>
            </w:r>
          </w:p>
        </w:tc>
      </w:tr>
      <w:tr w:rsidR="00A81E1F" w:rsidRPr="00216640" w14:paraId="1795920E" w14:textId="77777777" w:rsidTr="00A81E1F">
        <w:tc>
          <w:tcPr>
            <w:tcW w:w="2340" w:type="dxa"/>
            <w:shd w:val="clear" w:color="auto" w:fill="auto"/>
            <w:vAlign w:val="bottom"/>
          </w:tcPr>
          <w:p w14:paraId="17B38CE9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17BD8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B68E5F6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4AD5B2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BF50ADF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AED492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1DAA6C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FD2B8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E39C6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6F336A3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83FFA7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F38DD9" w14:textId="77777777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E1F" w:rsidRPr="00216640" w14:paraId="20FB8953" w14:textId="77777777" w:rsidTr="00A81E1F">
        <w:tc>
          <w:tcPr>
            <w:tcW w:w="2340" w:type="dxa"/>
            <w:shd w:val="clear" w:color="auto" w:fill="auto"/>
            <w:vAlign w:val="bottom"/>
          </w:tcPr>
          <w:p w14:paraId="6010DCDB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59920" w14:textId="44A87A03" w:rsidR="00A81E1F" w:rsidRPr="00216640" w:rsidRDefault="00884BB1" w:rsidP="004A641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52,123</w:t>
            </w:r>
          </w:p>
        </w:tc>
        <w:tc>
          <w:tcPr>
            <w:tcW w:w="262" w:type="dxa"/>
            <w:shd w:val="clear" w:color="auto" w:fill="auto"/>
          </w:tcPr>
          <w:p w14:paraId="460012C1" w14:textId="77777777" w:rsidR="00A81E1F" w:rsidRPr="00216640" w:rsidRDefault="00A81E1F" w:rsidP="00A81E1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C3D73" w14:textId="552439A5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52,837</w:t>
            </w:r>
          </w:p>
        </w:tc>
        <w:tc>
          <w:tcPr>
            <w:tcW w:w="262" w:type="dxa"/>
            <w:shd w:val="clear" w:color="auto" w:fill="auto"/>
          </w:tcPr>
          <w:p w14:paraId="1B2E2C43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64C4C1" w14:textId="66CACFCF" w:rsidR="00A81E1F" w:rsidRPr="00216640" w:rsidRDefault="004A6419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34,181</w:t>
            </w:r>
          </w:p>
        </w:tc>
        <w:tc>
          <w:tcPr>
            <w:tcW w:w="270" w:type="dxa"/>
            <w:shd w:val="clear" w:color="auto" w:fill="auto"/>
          </w:tcPr>
          <w:p w14:paraId="15DD05B8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312302" w14:textId="7CFC354B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41,382</w:t>
            </w:r>
          </w:p>
        </w:tc>
        <w:tc>
          <w:tcPr>
            <w:tcW w:w="270" w:type="dxa"/>
          </w:tcPr>
          <w:p w14:paraId="0718E24A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ADED33" w14:textId="6B4B3C58" w:rsidR="00A81E1F" w:rsidRPr="00216640" w:rsidRDefault="00884BB1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86,304</w:t>
            </w:r>
          </w:p>
        </w:tc>
        <w:tc>
          <w:tcPr>
            <w:tcW w:w="270" w:type="dxa"/>
          </w:tcPr>
          <w:p w14:paraId="0B719FD6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0D9435" w14:textId="63F31658" w:rsidR="00A81E1F" w:rsidRPr="00216640" w:rsidRDefault="00A81E1F" w:rsidP="00A81E1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</w:tr>
    </w:tbl>
    <w:p w14:paraId="558ED7F6" w14:textId="77777777" w:rsid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D72330" w14:textId="77777777" w:rsid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9BB76A" w14:textId="77777777" w:rsidR="00B36190" w:rsidRDefault="00B36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8FD2CC4" w14:textId="77777777" w:rsidR="00F14CC6" w:rsidRDefault="00F14CC6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14:paraId="05FF2FB5" w14:textId="77777777" w:rsidR="00A81E1F" w:rsidRPr="00A610BD" w:rsidRDefault="00A81E1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63"/>
        <w:gridCol w:w="997"/>
        <w:gridCol w:w="236"/>
        <w:gridCol w:w="1114"/>
      </w:tblGrid>
      <w:tr w:rsidR="00A81E1F" w:rsidRPr="00216640" w14:paraId="45E0B714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7E732C" w14:textId="77777777" w:rsidR="00A81E1F" w:rsidRPr="00216640" w:rsidRDefault="00A81E1F" w:rsidP="00A81E1F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51DED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29D6C0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072CC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E1F" w:rsidRPr="00216640" w14:paraId="5F7BA0DD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DC523B" w14:textId="7350EFC5" w:rsidR="00A81E1F" w:rsidRPr="00216640" w:rsidRDefault="00A81E1F" w:rsidP="00A81E1F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B84B7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2F2DCE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FD230E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21664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536CD84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2771D7D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B32AC4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A7C5954" w14:textId="77777777" w:rsidR="00A81E1F" w:rsidRPr="00216640" w:rsidRDefault="00A81E1F" w:rsidP="00A8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1664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21664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A81E1F" w:rsidRPr="00216640" w14:paraId="0D9B9BA2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D724B7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A83F91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166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2166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81E1F" w:rsidRPr="00216640" w14:paraId="67DDF313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AE565E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3416B0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1CCD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8CD85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8F15A7B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E29017E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B0C53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C84A5EA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E1F" w:rsidRPr="00216640" w14:paraId="499D474E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C2FD6A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995B" w14:textId="08DA1542" w:rsidR="00A81E1F" w:rsidRPr="00503A32" w:rsidRDefault="001B2ADD" w:rsidP="00A81E1F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64,763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2DB3" w14:textId="77777777" w:rsidR="00A81E1F" w:rsidRPr="00216640" w:rsidRDefault="00A81E1F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E665" w14:textId="6E061059" w:rsidR="00A81E1F" w:rsidRPr="00216640" w:rsidRDefault="00A81E1F" w:rsidP="00A81E1F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9DA4" w14:textId="77777777" w:rsidR="00A81E1F" w:rsidRPr="00216640" w:rsidRDefault="00A81E1F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5441" w14:textId="1DED8873" w:rsidR="00A81E1F" w:rsidRPr="00216640" w:rsidRDefault="008B7FDD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F383" w14:textId="77777777" w:rsidR="00A81E1F" w:rsidRPr="00216640" w:rsidRDefault="00A81E1F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E7BF" w14:textId="76E93459" w:rsidR="00A81E1F" w:rsidRPr="00216640" w:rsidRDefault="00A81E1F" w:rsidP="00A81E1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24,080</w:t>
            </w:r>
          </w:p>
        </w:tc>
      </w:tr>
      <w:tr w:rsidR="00A81E1F" w:rsidRPr="00216640" w14:paraId="76DAEB4C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C548AA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669D" w14:textId="77777777" w:rsidR="00A81E1F" w:rsidRPr="00503A32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9278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BBC5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348E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0A12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3041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EDAE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E1F" w:rsidRPr="00216640" w14:paraId="441B28A1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81C090" w14:textId="77777777" w:rsidR="00A81E1F" w:rsidRPr="00216640" w:rsidRDefault="00A81E1F" w:rsidP="00A81E1F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3B30" w14:textId="73AB8E5B" w:rsidR="00A81E1F" w:rsidRPr="00503A32" w:rsidRDefault="002974B0" w:rsidP="002974B0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1,1</w:t>
            </w:r>
            <w:r w:rsidR="00A81E1F" w:rsidRPr="00503A32">
              <w:rPr>
                <w:rFonts w:ascii="Angsana New" w:hAnsi="Angsana New"/>
                <w:sz w:val="30"/>
                <w:szCs w:val="30"/>
              </w:rPr>
              <w:t>4</w:t>
            </w:r>
            <w:r w:rsidRPr="00503A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8956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8D78" w14:textId="41AA3F1D" w:rsidR="00A81E1F" w:rsidRPr="00216640" w:rsidRDefault="00A81E1F" w:rsidP="00A81E1F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1DA5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0FE5" w14:textId="3CC9E2FF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8C92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A8B7" w14:textId="76541162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3,786</w:t>
            </w:r>
          </w:p>
        </w:tc>
      </w:tr>
      <w:tr w:rsidR="00A81E1F" w:rsidRPr="00216640" w14:paraId="0E1B7F96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F29283" w14:textId="77777777" w:rsidR="00A81E1F" w:rsidRPr="00216640" w:rsidRDefault="00A81E1F" w:rsidP="00A81E1F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641" w14:textId="4918A82E" w:rsidR="00A81E1F" w:rsidRPr="00503A32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(11,367)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3D35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B130A" w14:textId="504D5C3D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(8,706)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38FB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C090" w14:textId="04198BA8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23D0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B1B1" w14:textId="61B2BA2C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(6,125)</w:t>
            </w:r>
          </w:p>
        </w:tc>
      </w:tr>
      <w:tr w:rsidR="00A81E1F" w:rsidRPr="00216640" w14:paraId="25F59E35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FA5E61" w14:textId="77777777" w:rsidR="00A81E1F" w:rsidRPr="00216640" w:rsidRDefault="00A81E1F" w:rsidP="00A81E1F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949E" w14:textId="6B89F68B" w:rsidR="00A81E1F" w:rsidRPr="00503A32" w:rsidRDefault="001B2ADD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(37,504</w:t>
            </w:r>
            <w:r w:rsidR="00A81E1F" w:rsidRPr="00503A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4205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6A4BE" w14:textId="4C32C0A3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(35,778)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C838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D2DA" w14:textId="0DF59C28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(17,024)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CC1D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42FC" w14:textId="63A95705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(14,754)</w:t>
            </w:r>
          </w:p>
        </w:tc>
      </w:tr>
      <w:tr w:rsidR="00A81E1F" w:rsidRPr="00216640" w14:paraId="5E8EB76D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C316DE" w14:textId="77777777" w:rsidR="00A81E1F" w:rsidRPr="00216640" w:rsidRDefault="00A81E1F" w:rsidP="00A81E1F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24A9" w14:textId="249D8471" w:rsidR="00A81E1F" w:rsidRPr="00503A32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0AFD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4A1A" w14:textId="65F6D254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9825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8EF8" w14:textId="30AD3CA5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9D87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14A" w14:textId="6AB46731" w:rsidR="00A81E1F" w:rsidRPr="00216640" w:rsidRDefault="00A81E1F" w:rsidP="00A81E1F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</w:tr>
      <w:tr w:rsidR="00A81E1F" w:rsidRPr="00216640" w14:paraId="5F1FBFEA" w14:textId="77777777" w:rsidTr="00A81E1F">
        <w:trPr>
          <w:trHeight w:val="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1FBEBF" w14:textId="77777777" w:rsidR="00A81E1F" w:rsidRPr="00216640" w:rsidRDefault="00A81E1F" w:rsidP="00A81E1F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594F" w14:textId="4428BD6B" w:rsidR="00A81E1F" w:rsidRPr="00503A32" w:rsidRDefault="00A81E1F" w:rsidP="00A81E1F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272F" w14:textId="7777777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F6BE" w14:textId="57788525" w:rsidR="00A81E1F" w:rsidRPr="00216640" w:rsidRDefault="00A81E1F" w:rsidP="00A81E1F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8122" w14:textId="77777777" w:rsidR="00A81E1F" w:rsidRPr="00216640" w:rsidRDefault="00A81E1F" w:rsidP="00A81E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D256" w14:textId="0E145FA7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24AF" w14:textId="77777777" w:rsidR="00A81E1F" w:rsidRPr="00216640" w:rsidRDefault="00A81E1F" w:rsidP="00A81E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EF5E" w14:textId="097EF1E3" w:rsidR="00A81E1F" w:rsidRPr="00216640" w:rsidRDefault="00A81E1F" w:rsidP="00A81E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</w:tr>
      <w:tr w:rsidR="00A81E1F" w:rsidRPr="00216640" w14:paraId="31D4E2AA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125AE2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57900" w14:textId="61C836F5" w:rsidR="00A81E1F" w:rsidRPr="00503A32" w:rsidRDefault="008B7FDD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A32">
              <w:rPr>
                <w:rFonts w:ascii="Angsana New" w:hAnsi="Angsana New"/>
                <w:b/>
                <w:bCs/>
                <w:sz w:val="30"/>
                <w:szCs w:val="30"/>
              </w:rPr>
              <w:t>16,506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DA3B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13CC1F" w14:textId="29F5F3C6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8E10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8DC9E" w14:textId="486F86A7" w:rsidR="00A81E1F" w:rsidRPr="00216640" w:rsidRDefault="008B7FDD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8D4F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E0FE8" w14:textId="7719C8AE" w:rsidR="00A81E1F" w:rsidRPr="00216640" w:rsidRDefault="00A81E1F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11,219</w:t>
            </w:r>
          </w:p>
        </w:tc>
      </w:tr>
      <w:tr w:rsidR="00A81E1F" w:rsidRPr="00216640" w14:paraId="2793E223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08741D" w14:textId="77777777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6D01" w14:textId="77777777" w:rsidR="00A81E1F" w:rsidRPr="00503A32" w:rsidRDefault="00A81E1F" w:rsidP="00A81E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8B7D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01293B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88B6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48483" w14:textId="77777777" w:rsidR="00A81E1F" w:rsidRPr="00216640" w:rsidRDefault="00A81E1F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599F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72644" w14:textId="77777777" w:rsidR="00A81E1F" w:rsidRPr="00216640" w:rsidRDefault="00A81E1F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1E1F" w:rsidRPr="00216640" w14:paraId="247BD876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570D9D" w14:textId="004A5DA0" w:rsidR="00A81E1F" w:rsidRPr="00216640" w:rsidRDefault="00A81E1F" w:rsidP="00A81E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2303" w14:textId="77777777" w:rsidR="00A81E1F" w:rsidRPr="00503A32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2858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945C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3F7A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EBAE" w14:textId="77777777" w:rsidR="00A81E1F" w:rsidRPr="00216640" w:rsidRDefault="00A81E1F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7389" w14:textId="77777777" w:rsidR="00A81E1F" w:rsidRPr="00216640" w:rsidRDefault="00A81E1F" w:rsidP="00A81E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3C3E" w14:textId="77777777" w:rsidR="00A81E1F" w:rsidRPr="00216640" w:rsidRDefault="00A81E1F" w:rsidP="00A81E1F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6419" w:rsidRPr="00216640" w14:paraId="203527A5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380A5A" w14:textId="329DB70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F2B0" w14:textId="77777777" w:rsidR="004A6419" w:rsidRPr="00503A32" w:rsidRDefault="004A6419" w:rsidP="004A6419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3B88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91F8" w14:textId="77777777" w:rsidR="004A6419" w:rsidRDefault="004A6419" w:rsidP="004A6419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AE75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DB6C3" w14:textId="77777777" w:rsidR="004A6419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4522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1194" w14:textId="77777777" w:rsidR="004A6419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419" w:rsidRPr="00216640" w14:paraId="26C7D886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2BFAB6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166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FBC6" w14:textId="258B7671" w:rsidR="004A6419" w:rsidRPr="00503A32" w:rsidRDefault="001B2ADD" w:rsidP="008B7FDD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170,878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A4BC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96E9" w14:textId="0C3E75D1" w:rsidR="004A6419" w:rsidRPr="00216640" w:rsidRDefault="004A6419" w:rsidP="004A6419">
            <w:pPr>
              <w:tabs>
                <w:tab w:val="clear" w:pos="2580"/>
                <w:tab w:val="left" w:pos="9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183,707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67F2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A022" w14:textId="37A9D837" w:rsidR="004A6419" w:rsidRPr="00216640" w:rsidRDefault="008B7FDD" w:rsidP="008B7FD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1FD83" w14:textId="77777777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72A" w14:textId="4B77C36D" w:rsidR="004A6419" w:rsidRPr="00216640" w:rsidRDefault="004A6419" w:rsidP="004A64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</w:tr>
      <w:tr w:rsidR="004A6419" w:rsidRPr="00216640" w14:paraId="7079B23B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CA6698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ADDB" w14:textId="77777777" w:rsidR="004A6419" w:rsidRPr="00503A32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A630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748E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1B65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A0D3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8A29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2C2E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419" w:rsidRPr="00216640" w14:paraId="71E8E76A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B77341" w14:textId="77777777" w:rsidR="004A6419" w:rsidRPr="00216640" w:rsidRDefault="004A6419" w:rsidP="004A641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34CB" w14:textId="39DF86A8" w:rsidR="004A6419" w:rsidRPr="00503A32" w:rsidRDefault="004A6419" w:rsidP="004A6419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21B9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5EBE" w14:textId="4E7DACEE" w:rsidR="004A6419" w:rsidRPr="00216640" w:rsidRDefault="004A6419" w:rsidP="004A6419">
            <w:pPr>
              <w:tabs>
                <w:tab w:val="clear" w:pos="907"/>
                <w:tab w:val="left" w:pos="88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8321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63C" w14:textId="6F6AD3F0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466A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2BD9" w14:textId="0644935B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6,685</w:t>
            </w:r>
          </w:p>
        </w:tc>
      </w:tr>
      <w:tr w:rsidR="004A6419" w:rsidRPr="00216640" w14:paraId="47F3C563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02C792" w14:textId="77777777" w:rsidR="004A6419" w:rsidRPr="00216640" w:rsidRDefault="004A6419" w:rsidP="004A641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DB77" w14:textId="186FE471" w:rsidR="004A6419" w:rsidRPr="00503A32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(28,825)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639B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8296B" w14:textId="4280A651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(23,485)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CE3C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78A" w14:textId="3637AB22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B543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93CB" w14:textId="57AAB6CE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(16,320)</w:t>
            </w:r>
          </w:p>
        </w:tc>
      </w:tr>
      <w:tr w:rsidR="004A6419" w:rsidRPr="00216640" w14:paraId="57CD56AB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E83D5B" w14:textId="77777777" w:rsidR="004A6419" w:rsidRPr="00216640" w:rsidRDefault="004A6419" w:rsidP="004A641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B676" w14:textId="5920A397" w:rsidR="004A6419" w:rsidRPr="00503A32" w:rsidRDefault="001B2ADD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32">
              <w:rPr>
                <w:rFonts w:ascii="Angsana New" w:hAnsi="Angsana New"/>
                <w:sz w:val="30"/>
                <w:szCs w:val="30"/>
              </w:rPr>
              <w:t>(104,912</w:t>
            </w:r>
            <w:r w:rsidR="004A6419" w:rsidRPr="00503A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7DA6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064C" w14:textId="52A584C2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(99,497)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7167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7236" w14:textId="44A1D6A6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(45,562)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2368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49E9" w14:textId="1B0A22C0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(41,097)</w:t>
            </w:r>
          </w:p>
        </w:tc>
      </w:tr>
      <w:tr w:rsidR="004A6419" w:rsidRPr="00216640" w14:paraId="74822A0C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82D4F4" w14:textId="77777777" w:rsidR="004A6419" w:rsidRPr="00216640" w:rsidRDefault="004A6419" w:rsidP="004A641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97FD" w14:textId="3963F91E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AEC9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21C0" w14:textId="268F37B7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763B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60BE" w14:textId="7D9BFEEC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326A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DABB" w14:textId="77A1E823" w:rsidR="004A6419" w:rsidRPr="00216640" w:rsidRDefault="004A6419" w:rsidP="004A6419">
            <w:pPr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(866)</w:t>
            </w:r>
          </w:p>
        </w:tc>
      </w:tr>
      <w:tr w:rsidR="004A6419" w:rsidRPr="00216640" w14:paraId="3FCBEF1C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9400C6" w14:textId="77777777" w:rsidR="004A6419" w:rsidRPr="00216640" w:rsidRDefault="004A6419" w:rsidP="004A641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93DC" w14:textId="30FEFEA3" w:rsidR="004A6419" w:rsidRPr="00216640" w:rsidRDefault="004A6419" w:rsidP="004A6419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0FED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EC8FF" w14:textId="3C88BC21" w:rsidR="004A6419" w:rsidRPr="00216640" w:rsidRDefault="004A6419" w:rsidP="004A6419">
            <w:pPr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A691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FF0E6" w14:textId="50EA68D6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9ACB" w14:textId="77777777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44586" w14:textId="55693E72" w:rsidR="004A6419" w:rsidRPr="00216640" w:rsidRDefault="004A6419" w:rsidP="004A64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8,932</w:t>
            </w:r>
          </w:p>
        </w:tc>
      </w:tr>
      <w:tr w:rsidR="004A6419" w:rsidRPr="00216640" w14:paraId="51E73EC7" w14:textId="77777777" w:rsidTr="00A81E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A0DF50" w14:textId="77777777" w:rsidR="004A6419" w:rsidRPr="00216640" w:rsidRDefault="004A6419" w:rsidP="004A64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3C73E" w14:textId="14116489" w:rsidR="004A6419" w:rsidRPr="00216640" w:rsidRDefault="008B7FDD" w:rsidP="004A64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84CA" w14:textId="77777777" w:rsidR="004A6419" w:rsidRPr="00216640" w:rsidRDefault="004A6419" w:rsidP="004A64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62F8B" w14:textId="3EF4A4B6" w:rsidR="004A6419" w:rsidRPr="00216640" w:rsidRDefault="004A6419" w:rsidP="004A64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69,462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D292" w14:textId="77777777" w:rsidR="004A6419" w:rsidRPr="00216640" w:rsidRDefault="004A6419" w:rsidP="004A64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F42C" w14:textId="74DE6447" w:rsidR="004A6419" w:rsidRPr="00216640" w:rsidRDefault="008B7FDD" w:rsidP="004A6419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FA40" w14:textId="77777777" w:rsidR="004A6419" w:rsidRPr="00216640" w:rsidRDefault="004A6419" w:rsidP="004A64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040EA" w14:textId="2580D3F1" w:rsidR="004A6419" w:rsidRPr="00216640" w:rsidRDefault="004A6419" w:rsidP="004A6419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51,553</w:t>
            </w:r>
          </w:p>
        </w:tc>
      </w:tr>
    </w:tbl>
    <w:p w14:paraId="12C115E7" w14:textId="77777777" w:rsidR="00F83578" w:rsidRPr="00216640" w:rsidRDefault="00F83578" w:rsidP="001951D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1088"/>
        <w:gridCol w:w="262"/>
        <w:gridCol w:w="998"/>
        <w:gridCol w:w="270"/>
        <w:gridCol w:w="1080"/>
      </w:tblGrid>
      <w:tr w:rsidR="0057386A" w:rsidRPr="00216640" w14:paraId="2ADBF028" w14:textId="77777777" w:rsidTr="00602E70">
        <w:tc>
          <w:tcPr>
            <w:tcW w:w="4140" w:type="dxa"/>
            <w:shd w:val="clear" w:color="auto" w:fill="auto"/>
          </w:tcPr>
          <w:p w14:paraId="14720A60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4B4FA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2D9FCC30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6692088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14:paraId="6A11EC1A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C9B9476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79B45BE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CF3973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57386A" w:rsidRPr="00216640" w14:paraId="13C4D7F9" w14:textId="77777777" w:rsidTr="00602E70">
        <w:tc>
          <w:tcPr>
            <w:tcW w:w="4140" w:type="dxa"/>
            <w:shd w:val="clear" w:color="auto" w:fill="auto"/>
          </w:tcPr>
          <w:p w14:paraId="52990047" w14:textId="77777777" w:rsidR="0057386A" w:rsidRPr="00216640" w:rsidRDefault="0057386A" w:rsidP="0057386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C8426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F569646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CFC78E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79278167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B9C3F21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2ED8CA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3F8458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57386A" w:rsidRPr="00216640" w14:paraId="0362B240" w14:textId="77777777" w:rsidTr="00602E70">
        <w:tc>
          <w:tcPr>
            <w:tcW w:w="4140" w:type="dxa"/>
            <w:shd w:val="clear" w:color="auto" w:fill="auto"/>
          </w:tcPr>
          <w:p w14:paraId="019E212F" w14:textId="77777777" w:rsidR="0057386A" w:rsidRPr="00216640" w:rsidRDefault="0057386A" w:rsidP="0057386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2A6BC49E" w14:textId="77777777" w:rsidR="0057386A" w:rsidRPr="00216640" w:rsidRDefault="0057386A" w:rsidP="005738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386A" w:rsidRPr="00216640" w14:paraId="79BCC4B3" w14:textId="77777777" w:rsidTr="00602E70">
        <w:tc>
          <w:tcPr>
            <w:tcW w:w="4140" w:type="dxa"/>
            <w:shd w:val="clear" w:color="auto" w:fill="auto"/>
          </w:tcPr>
          <w:p w14:paraId="7C5CFFD9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D0320A" w14:textId="1D87396E" w:rsidR="0057386A" w:rsidRPr="00216640" w:rsidRDefault="008B7FDD" w:rsidP="00AA600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AA600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600D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4C1C71CA" w14:textId="77777777" w:rsidR="0057386A" w:rsidRPr="00216640" w:rsidRDefault="0057386A" w:rsidP="0057386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7A462926" w14:textId="77777777" w:rsidR="0057386A" w:rsidRPr="00216640" w:rsidRDefault="0057386A" w:rsidP="0057386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768,835</w:t>
            </w:r>
          </w:p>
        </w:tc>
        <w:tc>
          <w:tcPr>
            <w:tcW w:w="262" w:type="dxa"/>
            <w:shd w:val="clear" w:color="auto" w:fill="auto"/>
          </w:tcPr>
          <w:p w14:paraId="70A57DAE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7D36530" w14:textId="383A8962" w:rsidR="0057386A" w:rsidRPr="00216640" w:rsidRDefault="00AA600D" w:rsidP="00AA600D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725,545</w:t>
            </w:r>
          </w:p>
        </w:tc>
        <w:tc>
          <w:tcPr>
            <w:tcW w:w="270" w:type="dxa"/>
            <w:shd w:val="clear" w:color="auto" w:fill="auto"/>
          </w:tcPr>
          <w:p w14:paraId="23DDA859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9023DE" w14:textId="77777777" w:rsidR="0057386A" w:rsidRPr="00216640" w:rsidRDefault="0057386A" w:rsidP="0057386A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639,017</w:t>
            </w:r>
          </w:p>
        </w:tc>
      </w:tr>
      <w:tr w:rsidR="0057386A" w:rsidRPr="00216640" w14:paraId="13003A11" w14:textId="77777777" w:rsidTr="00602E70">
        <w:tc>
          <w:tcPr>
            <w:tcW w:w="4140" w:type="dxa"/>
            <w:shd w:val="clear" w:color="auto" w:fill="auto"/>
          </w:tcPr>
          <w:p w14:paraId="59D30B0D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5BCDAA" w14:textId="12E8B6D1" w:rsidR="0057386A" w:rsidRPr="00216640" w:rsidRDefault="008B7FDD" w:rsidP="0057386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442,959</w:t>
            </w:r>
          </w:p>
        </w:tc>
        <w:tc>
          <w:tcPr>
            <w:tcW w:w="262" w:type="dxa"/>
            <w:shd w:val="clear" w:color="auto" w:fill="auto"/>
          </w:tcPr>
          <w:p w14:paraId="2CEDA15D" w14:textId="77777777" w:rsidR="0057386A" w:rsidRPr="00216640" w:rsidRDefault="0057386A" w:rsidP="0057386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5445E0" w14:textId="77777777" w:rsidR="0057386A" w:rsidRPr="00216640" w:rsidRDefault="0057386A" w:rsidP="0057386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360,282</w:t>
            </w:r>
          </w:p>
        </w:tc>
        <w:tc>
          <w:tcPr>
            <w:tcW w:w="262" w:type="dxa"/>
            <w:shd w:val="clear" w:color="auto" w:fill="auto"/>
          </w:tcPr>
          <w:p w14:paraId="43097B17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C3FD97" w14:textId="47020237" w:rsidR="0057386A" w:rsidRPr="00216640" w:rsidRDefault="008B7FDD" w:rsidP="0057386A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347,644</w:t>
            </w:r>
          </w:p>
        </w:tc>
        <w:tc>
          <w:tcPr>
            <w:tcW w:w="270" w:type="dxa"/>
            <w:shd w:val="clear" w:color="auto" w:fill="auto"/>
          </w:tcPr>
          <w:p w14:paraId="42E47AB3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43EDA2" w14:textId="77777777" w:rsidR="0057386A" w:rsidRPr="00216640" w:rsidRDefault="0057386A" w:rsidP="0057386A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269,050</w:t>
            </w:r>
          </w:p>
        </w:tc>
      </w:tr>
    </w:tbl>
    <w:p w14:paraId="0AC06C54" w14:textId="77777777" w:rsidR="008B3281" w:rsidRPr="00216640" w:rsidRDefault="008B3281" w:rsidP="001951DD">
      <w:pPr>
        <w:pStyle w:val="Heading6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lang w:val="en-US"/>
        </w:rPr>
      </w:pPr>
    </w:p>
    <w:p w14:paraId="30611739" w14:textId="77777777" w:rsidR="00A81E1F" w:rsidRDefault="00A8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308974E" w14:textId="111366F2" w:rsidR="00134537" w:rsidRPr="00216640" w:rsidRDefault="00134537" w:rsidP="001951DD">
      <w:pPr>
        <w:ind w:left="313" w:firstLine="227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21664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BA13512" w14:textId="77777777" w:rsidR="00134537" w:rsidRPr="00290079" w:rsidRDefault="00134537" w:rsidP="001951DD">
      <w:pPr>
        <w:rPr>
          <w:rFonts w:ascii="Angsana New" w:hAnsi="Angsana New"/>
          <w:sz w:val="24"/>
          <w:szCs w:val="24"/>
        </w:rPr>
      </w:pPr>
    </w:p>
    <w:p w14:paraId="027DD40D" w14:textId="39D36E8D" w:rsidR="00134537" w:rsidRPr="00837A66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 w:hint="cs"/>
          <w:sz w:val="30"/>
          <w:szCs w:val="30"/>
          <w:cs/>
        </w:rPr>
        <w:t>ส่วนงานที่</w:t>
      </w:r>
      <w:r w:rsidRPr="00216640">
        <w:rPr>
          <w:rFonts w:ascii="Angsana New" w:hAnsi="Angsana New"/>
          <w:sz w:val="30"/>
          <w:szCs w:val="30"/>
          <w:cs/>
        </w:rPr>
        <w:t xml:space="preserve"> 1 </w:t>
      </w:r>
      <w:r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</w:rPr>
        <w:t>2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มีการดำเนินงานและมีสำนักงานขาย</w:t>
      </w:r>
      <w:r w:rsidRPr="00D359A6">
        <w:rPr>
          <w:rFonts w:ascii="Angsana New" w:hAnsi="Angsana New" w:hint="cs"/>
          <w:sz w:val="30"/>
          <w:szCs w:val="30"/>
          <w:cs/>
        </w:rPr>
        <w:t>ในประเทศไทย</w:t>
      </w:r>
      <w:r w:rsidRPr="00D359A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837A66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="00837A66">
        <w:rPr>
          <w:rFonts w:ascii="Angsana New" w:hAnsi="Angsana New" w:hint="cs"/>
          <w:sz w:val="30"/>
          <w:szCs w:val="30"/>
          <w:cs/>
        </w:rPr>
        <w:t xml:space="preserve"> </w:t>
      </w:r>
      <w:r w:rsidRPr="00D359A6">
        <w:rPr>
          <w:rFonts w:ascii="Angsana New" w:hAnsi="Angsana New" w:hint="cs"/>
          <w:sz w:val="30"/>
          <w:szCs w:val="30"/>
          <w:cs/>
        </w:rPr>
        <w:t>กัมพูชา</w:t>
      </w:r>
      <w:r w:rsidR="00837A66">
        <w:rPr>
          <w:rFonts w:ascii="Angsana New" w:hAnsi="Angsana New"/>
          <w:sz w:val="30"/>
          <w:szCs w:val="30"/>
        </w:rPr>
        <w:t xml:space="preserve"> </w:t>
      </w:r>
      <w:r w:rsidR="00837A66">
        <w:rPr>
          <w:rFonts w:ascii="Angsana New" w:hAnsi="Angsana New" w:hint="cs"/>
          <w:sz w:val="30"/>
          <w:szCs w:val="30"/>
          <w:cs/>
        </w:rPr>
        <w:t>และสิงคโปร์</w:t>
      </w:r>
    </w:p>
    <w:p w14:paraId="303CA867" w14:textId="77777777" w:rsidR="00134537" w:rsidRPr="00290079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14:paraId="22153B4F" w14:textId="77777777" w:rsidR="00134537" w:rsidRPr="00216640" w:rsidRDefault="0013453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</w:p>
    <w:p w14:paraId="5B359DD2" w14:textId="77777777" w:rsidR="00814EBD" w:rsidRPr="00A81E1F" w:rsidRDefault="00814EBD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14:paraId="32F46F96" w14:textId="77777777" w:rsidR="00134537" w:rsidRPr="00216640" w:rsidRDefault="00134537" w:rsidP="001951DD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2166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66698F5A" w14:textId="77777777" w:rsidR="00F2469E" w:rsidRPr="00290079" w:rsidRDefault="00F2469E" w:rsidP="001951DD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CD265E" w:rsidRPr="00216640" w14:paraId="03471288" w14:textId="77777777" w:rsidTr="00602E70">
        <w:tc>
          <w:tcPr>
            <w:tcW w:w="4410" w:type="dxa"/>
            <w:shd w:val="clear" w:color="auto" w:fill="auto"/>
          </w:tcPr>
          <w:p w14:paraId="7AAD62EF" w14:textId="77777777"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8B95299" w14:textId="77777777"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8A2A774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2FEC7E3" w14:textId="77777777" w:rsidR="00CD265E" w:rsidRPr="00216640" w:rsidRDefault="00CD265E" w:rsidP="001951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265E" w:rsidRPr="00216640" w14:paraId="62427FCB" w14:textId="77777777" w:rsidTr="00602E70">
        <w:tc>
          <w:tcPr>
            <w:tcW w:w="4410" w:type="dxa"/>
            <w:shd w:val="clear" w:color="auto" w:fill="auto"/>
          </w:tcPr>
          <w:p w14:paraId="589E8E53" w14:textId="77777777" w:rsidR="00CD265E" w:rsidRPr="00216640" w:rsidRDefault="00CD265E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2166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0 </w:t>
            </w:r>
            <w:r w:rsidR="0057386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55C6E95A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AF306C6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57B50A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7C93C0B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112BB1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C5F9E6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10A2CD" w14:textId="77777777" w:rsidR="00CD265E" w:rsidRPr="00216640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CD265E" w:rsidRPr="00216640" w14:paraId="05894DE3" w14:textId="77777777" w:rsidTr="00224B11">
        <w:trPr>
          <w:trHeight w:val="92"/>
        </w:trPr>
        <w:tc>
          <w:tcPr>
            <w:tcW w:w="4410" w:type="dxa"/>
            <w:shd w:val="clear" w:color="auto" w:fill="auto"/>
          </w:tcPr>
          <w:p w14:paraId="2C2D691C" w14:textId="77777777" w:rsidR="00CD265E" w:rsidRPr="00216640" w:rsidRDefault="00CD265E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5263342" w14:textId="77777777" w:rsidR="00CD265E" w:rsidRPr="00216640" w:rsidRDefault="00CD265E" w:rsidP="001951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265E" w:rsidRPr="00AB348D" w14:paraId="66C92C8F" w14:textId="77777777" w:rsidTr="00602E70">
        <w:tc>
          <w:tcPr>
            <w:tcW w:w="4410" w:type="dxa"/>
            <w:shd w:val="clear" w:color="auto" w:fill="auto"/>
          </w:tcPr>
          <w:p w14:paraId="7F7DA7F2" w14:textId="77777777" w:rsidR="00CD265E" w:rsidRPr="00AB348D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12A0EEBF" w14:textId="43533E0D" w:rsidR="00CD265E" w:rsidRPr="00AB348D" w:rsidRDefault="004113E2" w:rsidP="00D359A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386,311</w:t>
            </w:r>
          </w:p>
        </w:tc>
        <w:tc>
          <w:tcPr>
            <w:tcW w:w="262" w:type="dxa"/>
            <w:shd w:val="clear" w:color="auto" w:fill="auto"/>
          </w:tcPr>
          <w:p w14:paraId="42F3C45E" w14:textId="77777777" w:rsidR="00CD265E" w:rsidRPr="00AB348D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C11FB8" w14:textId="6F4C61A1" w:rsidR="00CD265E" w:rsidRPr="00AB348D" w:rsidRDefault="00AB348D" w:rsidP="00AB348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  <w:r w:rsidR="00EC7793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C7793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37EA99F4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2103C0" w14:textId="331B9E45" w:rsidR="00CD265E" w:rsidRPr="00AB348D" w:rsidRDefault="004113E2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279,376</w:t>
            </w:r>
          </w:p>
        </w:tc>
        <w:tc>
          <w:tcPr>
            <w:tcW w:w="270" w:type="dxa"/>
            <w:shd w:val="clear" w:color="auto" w:fill="auto"/>
          </w:tcPr>
          <w:p w14:paraId="1399BBFD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D8738" w14:textId="08B89905" w:rsidR="00CD265E" w:rsidRPr="00AB348D" w:rsidRDefault="00D359A6" w:rsidP="00D359A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124,019</w:t>
            </w:r>
          </w:p>
        </w:tc>
      </w:tr>
      <w:tr w:rsidR="00CD265E" w:rsidRPr="00AB348D" w14:paraId="4D6B44E9" w14:textId="77777777" w:rsidTr="00602E70">
        <w:tc>
          <w:tcPr>
            <w:tcW w:w="4410" w:type="dxa"/>
            <w:shd w:val="clear" w:color="auto" w:fill="auto"/>
          </w:tcPr>
          <w:p w14:paraId="4EBF5326" w14:textId="77777777" w:rsidR="00CD265E" w:rsidRPr="00AB348D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CE5B38C" w14:textId="5BB39102" w:rsidR="00CD265E" w:rsidRPr="00AB348D" w:rsidRDefault="00D359A6" w:rsidP="00D359A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15,539</w:t>
            </w:r>
          </w:p>
        </w:tc>
        <w:tc>
          <w:tcPr>
            <w:tcW w:w="262" w:type="dxa"/>
            <w:shd w:val="clear" w:color="auto" w:fill="auto"/>
          </w:tcPr>
          <w:p w14:paraId="3325B410" w14:textId="77777777" w:rsidR="00CD265E" w:rsidRPr="00AB348D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79981D" w14:textId="24941658" w:rsidR="00CD265E" w:rsidRPr="00AB348D" w:rsidRDefault="00AB348D" w:rsidP="00AB348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188,896</w:t>
            </w:r>
          </w:p>
        </w:tc>
        <w:tc>
          <w:tcPr>
            <w:tcW w:w="262" w:type="dxa"/>
            <w:shd w:val="clear" w:color="auto" w:fill="auto"/>
          </w:tcPr>
          <w:p w14:paraId="7BCD6341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165A2D6" w14:textId="7A06454F" w:rsidR="00CD265E" w:rsidRPr="00AB348D" w:rsidRDefault="00F6563E" w:rsidP="00D359A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F7057" w:rsidRPr="00AB348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 w:rsidR="00EF7057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,07</w:t>
            </w:r>
            <w:r w:rsidR="00D359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24A6B7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C6C16" w14:textId="39255D92" w:rsidR="00CD265E" w:rsidRPr="00AB348D" w:rsidRDefault="00EC7793" w:rsidP="00C82D2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188,88</w:t>
            </w:r>
            <w:r w:rsidR="00D359A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D265E" w:rsidRPr="00AB348D" w14:paraId="6487D61A" w14:textId="77777777" w:rsidTr="00602E70">
        <w:tc>
          <w:tcPr>
            <w:tcW w:w="4410" w:type="dxa"/>
            <w:shd w:val="clear" w:color="auto" w:fill="auto"/>
          </w:tcPr>
          <w:p w14:paraId="273F82FA" w14:textId="77777777" w:rsidR="00CD265E" w:rsidRPr="00AB348D" w:rsidRDefault="00CD265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06C9D" w14:textId="269C7090" w:rsidR="00CD265E" w:rsidRPr="00AB348D" w:rsidRDefault="00D359A6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23,07</w:t>
            </w:r>
            <w:r w:rsidR="00EF7057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21A39AEE" w14:textId="77777777" w:rsidR="00CD265E" w:rsidRPr="00AB348D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B5269" w14:textId="3AC643EA" w:rsidR="00CD265E" w:rsidRPr="00AB348D" w:rsidRDefault="00AB348D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3,229</w:t>
            </w:r>
          </w:p>
        </w:tc>
        <w:tc>
          <w:tcPr>
            <w:tcW w:w="262" w:type="dxa"/>
            <w:shd w:val="clear" w:color="auto" w:fill="auto"/>
          </w:tcPr>
          <w:p w14:paraId="42155797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7CE26B4" w14:textId="08E8CF1C" w:rsidR="00CD265E" w:rsidRPr="00AB348D" w:rsidRDefault="00D359A6" w:rsidP="00D359A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20,053</w:t>
            </w:r>
          </w:p>
        </w:tc>
        <w:tc>
          <w:tcPr>
            <w:tcW w:w="270" w:type="dxa"/>
            <w:shd w:val="clear" w:color="auto" w:fill="auto"/>
          </w:tcPr>
          <w:p w14:paraId="4AAFA1FB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5E4D0" w14:textId="77777777" w:rsidR="00CD265E" w:rsidRPr="00AB348D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CD265E" w:rsidRPr="00AB348D" w14:paraId="176E7F0E" w14:textId="77777777" w:rsidTr="00602E70">
        <w:tc>
          <w:tcPr>
            <w:tcW w:w="4410" w:type="dxa"/>
            <w:shd w:val="clear" w:color="auto" w:fill="auto"/>
          </w:tcPr>
          <w:p w14:paraId="4A2D9BC8" w14:textId="77777777" w:rsidR="00CD265E" w:rsidRPr="00AB348D" w:rsidRDefault="00CD265E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B34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E168E" w14:textId="163262A0" w:rsidR="00CD265E" w:rsidRPr="00AB348D" w:rsidRDefault="004113E2" w:rsidP="004113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424,923</w:t>
            </w:r>
          </w:p>
        </w:tc>
        <w:tc>
          <w:tcPr>
            <w:tcW w:w="262" w:type="dxa"/>
            <w:shd w:val="clear" w:color="auto" w:fill="auto"/>
          </w:tcPr>
          <w:p w14:paraId="617429B0" w14:textId="77777777" w:rsidR="00CD265E" w:rsidRPr="00AB348D" w:rsidRDefault="00CD265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0388D" w14:textId="77777777" w:rsidR="00CD265E" w:rsidRPr="00AB348D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409,731</w:t>
            </w:r>
          </w:p>
        </w:tc>
        <w:tc>
          <w:tcPr>
            <w:tcW w:w="262" w:type="dxa"/>
            <w:shd w:val="clear" w:color="auto" w:fill="auto"/>
          </w:tcPr>
          <w:p w14:paraId="2C365D7A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CEC82" w14:textId="0070A155" w:rsidR="00CD265E" w:rsidRPr="00AB348D" w:rsidRDefault="004113E2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309,502</w:t>
            </w:r>
          </w:p>
        </w:tc>
        <w:tc>
          <w:tcPr>
            <w:tcW w:w="270" w:type="dxa"/>
            <w:shd w:val="clear" w:color="auto" w:fill="auto"/>
          </w:tcPr>
          <w:p w14:paraId="50FA133D" w14:textId="77777777" w:rsidR="00CD265E" w:rsidRPr="00AB348D" w:rsidRDefault="00CD265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0E719" w14:textId="77777777" w:rsidR="00CD265E" w:rsidRPr="00AB348D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313,078</w:t>
            </w:r>
          </w:p>
        </w:tc>
      </w:tr>
    </w:tbl>
    <w:p w14:paraId="050CEED1" w14:textId="77777777" w:rsidR="00CD265E" w:rsidRPr="00AB348D" w:rsidRDefault="00CD265E" w:rsidP="001951DD">
      <w:pPr>
        <w:ind w:left="680" w:hanging="140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F2469E" w:rsidRPr="00AB348D" w14:paraId="7446D13B" w14:textId="77777777" w:rsidTr="00602E70">
        <w:tc>
          <w:tcPr>
            <w:tcW w:w="4410" w:type="dxa"/>
            <w:shd w:val="clear" w:color="auto" w:fill="auto"/>
          </w:tcPr>
          <w:p w14:paraId="5C327A47" w14:textId="77777777" w:rsidR="00F2469E" w:rsidRPr="00AB348D" w:rsidRDefault="00F2469E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348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7386A" w:rsidRPr="00AB348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B348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B348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F83578" w:rsidRPr="00AB348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0 </w:t>
            </w:r>
            <w:r w:rsidR="0057386A" w:rsidRPr="00AB348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14:paraId="1789D208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D4B4763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FE6991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24E041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3BBEBC4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5082FD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BDF402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2469E" w:rsidRPr="00AB348D" w14:paraId="296A18B7" w14:textId="77777777" w:rsidTr="00602E70">
        <w:tc>
          <w:tcPr>
            <w:tcW w:w="4410" w:type="dxa"/>
            <w:shd w:val="clear" w:color="auto" w:fill="auto"/>
          </w:tcPr>
          <w:p w14:paraId="5BD5C2D6" w14:textId="77777777" w:rsidR="00F2469E" w:rsidRPr="00AB348D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32A07611" w14:textId="331D984A" w:rsidR="00F2469E" w:rsidRPr="00AB348D" w:rsidRDefault="004113E2" w:rsidP="00F5698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906,975</w:t>
            </w:r>
          </w:p>
        </w:tc>
        <w:tc>
          <w:tcPr>
            <w:tcW w:w="262" w:type="dxa"/>
            <w:shd w:val="clear" w:color="auto" w:fill="auto"/>
          </w:tcPr>
          <w:p w14:paraId="50DE3A59" w14:textId="77777777" w:rsidR="00F2469E" w:rsidRPr="00AB348D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714FCE" w14:textId="5158CE03" w:rsidR="00F2469E" w:rsidRPr="00AB348D" w:rsidRDefault="00AB348D" w:rsidP="00AB348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  <w:r w:rsidR="00EC7793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2" w:type="dxa"/>
            <w:shd w:val="clear" w:color="auto" w:fill="auto"/>
          </w:tcPr>
          <w:p w14:paraId="2E0F8C1F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7F4586" w14:textId="482D0A0F" w:rsidR="00F2469E" w:rsidRPr="00AB348D" w:rsidRDefault="00F21E1E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614,230</w:t>
            </w:r>
          </w:p>
        </w:tc>
        <w:tc>
          <w:tcPr>
            <w:tcW w:w="270" w:type="dxa"/>
            <w:shd w:val="clear" w:color="auto" w:fill="auto"/>
          </w:tcPr>
          <w:p w14:paraId="1E9AEB5E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4425C7" w14:textId="77777777" w:rsidR="00F2469E" w:rsidRPr="00AB348D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605,486</w:t>
            </w:r>
          </w:p>
        </w:tc>
      </w:tr>
      <w:tr w:rsidR="00F2469E" w:rsidRPr="00AB348D" w14:paraId="53D4EE6E" w14:textId="77777777" w:rsidTr="00602E70">
        <w:tc>
          <w:tcPr>
            <w:tcW w:w="4410" w:type="dxa"/>
            <w:shd w:val="clear" w:color="auto" w:fill="auto"/>
          </w:tcPr>
          <w:p w14:paraId="6642DAA7" w14:textId="77777777" w:rsidR="00F2469E" w:rsidRPr="00AB348D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DCB1F05" w14:textId="192CDB7D" w:rsidR="00F2469E" w:rsidRPr="00AB348D" w:rsidRDefault="00D359A6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106,723</w:t>
            </w:r>
          </w:p>
        </w:tc>
        <w:tc>
          <w:tcPr>
            <w:tcW w:w="262" w:type="dxa"/>
            <w:shd w:val="clear" w:color="auto" w:fill="auto"/>
          </w:tcPr>
          <w:p w14:paraId="6471E14D" w14:textId="77777777" w:rsidR="00F2469E" w:rsidRPr="00AB348D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DD22AE" w14:textId="053AF21A" w:rsidR="00F2469E" w:rsidRPr="00AB348D" w:rsidRDefault="00AB348D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226,484</w:t>
            </w:r>
          </w:p>
        </w:tc>
        <w:tc>
          <w:tcPr>
            <w:tcW w:w="262" w:type="dxa"/>
            <w:shd w:val="clear" w:color="auto" w:fill="auto"/>
          </w:tcPr>
          <w:p w14:paraId="61887A00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BBD3787" w14:textId="13AF8B76" w:rsidR="00F2469E" w:rsidRPr="00AB348D" w:rsidRDefault="00EF7057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101,048</w:t>
            </w:r>
          </w:p>
        </w:tc>
        <w:tc>
          <w:tcPr>
            <w:tcW w:w="270" w:type="dxa"/>
            <w:shd w:val="clear" w:color="auto" w:fill="auto"/>
          </w:tcPr>
          <w:p w14:paraId="3508149A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0B3AA1" w14:textId="77777777" w:rsidR="00F2469E" w:rsidRPr="00AB348D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226,347</w:t>
            </w:r>
          </w:p>
        </w:tc>
      </w:tr>
      <w:tr w:rsidR="00F2469E" w:rsidRPr="0099399B" w14:paraId="338267E0" w14:textId="77777777" w:rsidTr="00602E70">
        <w:tc>
          <w:tcPr>
            <w:tcW w:w="4410" w:type="dxa"/>
            <w:shd w:val="clear" w:color="auto" w:fill="auto"/>
          </w:tcPr>
          <w:p w14:paraId="2ACBD7CA" w14:textId="77777777" w:rsidR="00F2469E" w:rsidRPr="00AB348D" w:rsidRDefault="00F2469E" w:rsidP="001951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348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23473" w14:textId="7316F02C" w:rsidR="00F2469E" w:rsidRPr="00AB348D" w:rsidRDefault="00D359A6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87,77</w:t>
            </w:r>
            <w:r w:rsidR="00EF7057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0431856" w14:textId="77777777" w:rsidR="00F2469E" w:rsidRPr="00AB348D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7F0D" w14:textId="6CF85109" w:rsidR="00F2469E" w:rsidRPr="00AB348D" w:rsidRDefault="00AB348D" w:rsidP="00AB348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EC7793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62" w:type="dxa"/>
            <w:shd w:val="clear" w:color="auto" w:fill="auto"/>
          </w:tcPr>
          <w:p w14:paraId="4C5BC71A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7F1FED1" w14:textId="7A655C61" w:rsidR="00F2469E" w:rsidRPr="00AB348D" w:rsidRDefault="00D359A6" w:rsidP="00C82D2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78,738</w:t>
            </w:r>
          </w:p>
        </w:tc>
        <w:tc>
          <w:tcPr>
            <w:tcW w:w="270" w:type="dxa"/>
            <w:shd w:val="clear" w:color="auto" w:fill="auto"/>
          </w:tcPr>
          <w:p w14:paraId="19C997FB" w14:textId="77777777" w:rsidR="00F2469E" w:rsidRPr="00AB348D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83BFE" w14:textId="3B322935" w:rsidR="00F2469E" w:rsidRPr="0099399B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24,31</w:t>
            </w:r>
            <w:r w:rsidR="001C1B63" w:rsidRPr="00AB348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2469E" w:rsidRPr="00216640" w14:paraId="277D164A" w14:textId="77777777" w:rsidTr="00602E70">
        <w:tc>
          <w:tcPr>
            <w:tcW w:w="4410" w:type="dxa"/>
            <w:shd w:val="clear" w:color="auto" w:fill="auto"/>
          </w:tcPr>
          <w:p w14:paraId="2CD7C5BB" w14:textId="77777777" w:rsidR="00F2469E" w:rsidRPr="0099399B" w:rsidRDefault="00F2469E" w:rsidP="001951D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9939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96A1A" w14:textId="267A8CCD" w:rsidR="00F2469E" w:rsidRPr="0099399B" w:rsidRDefault="004113E2" w:rsidP="004113E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1,101,472</w:t>
            </w:r>
          </w:p>
        </w:tc>
        <w:tc>
          <w:tcPr>
            <w:tcW w:w="262" w:type="dxa"/>
            <w:shd w:val="clear" w:color="auto" w:fill="auto"/>
          </w:tcPr>
          <w:p w14:paraId="05F8591E" w14:textId="77777777" w:rsidR="00F2469E" w:rsidRPr="0099399B" w:rsidRDefault="00F2469E" w:rsidP="001951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F7625" w14:textId="77777777" w:rsidR="00F2469E" w:rsidRPr="0099399B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939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1,108,793</w:t>
            </w:r>
          </w:p>
        </w:tc>
        <w:tc>
          <w:tcPr>
            <w:tcW w:w="262" w:type="dxa"/>
            <w:shd w:val="clear" w:color="auto" w:fill="auto"/>
          </w:tcPr>
          <w:p w14:paraId="6BE41D4A" w14:textId="77777777" w:rsidR="00F2469E" w:rsidRPr="0099399B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49466" w14:textId="4AA09CA9" w:rsidR="00F2469E" w:rsidRPr="0099399B" w:rsidRDefault="004113E2" w:rsidP="001951D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794,016</w:t>
            </w:r>
          </w:p>
        </w:tc>
        <w:tc>
          <w:tcPr>
            <w:tcW w:w="270" w:type="dxa"/>
            <w:shd w:val="clear" w:color="auto" w:fill="auto"/>
          </w:tcPr>
          <w:p w14:paraId="46FDD1EA" w14:textId="77777777" w:rsidR="00F2469E" w:rsidRPr="0099399B" w:rsidRDefault="00F2469E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AD514" w14:textId="77777777" w:rsidR="00F2469E" w:rsidRPr="00216640" w:rsidRDefault="00EC7793" w:rsidP="001951D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39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856,144</w:t>
            </w:r>
          </w:p>
        </w:tc>
      </w:tr>
    </w:tbl>
    <w:p w14:paraId="44B86356" w14:textId="77777777" w:rsidR="0057386A" w:rsidRDefault="0057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lang w:eastAsia="x-none"/>
        </w:rPr>
      </w:pPr>
    </w:p>
    <w:p w14:paraId="70C7B534" w14:textId="77777777" w:rsidR="00F2469E" w:rsidRPr="00216640" w:rsidRDefault="00A065C2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12</w:t>
      </w:r>
      <w:r w:rsidR="008B3281" w:rsidRPr="0021664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631D2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F2469E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387F795D" w14:textId="77777777" w:rsidR="00F2469E" w:rsidRPr="00290079" w:rsidRDefault="00F2469E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lang w:val="en-US"/>
        </w:rPr>
      </w:pPr>
    </w:p>
    <w:p w14:paraId="0D5FA6CD" w14:textId="678FBB4B" w:rsidR="00F2469E" w:rsidRDefault="00F2469E" w:rsidP="00056191">
      <w:pPr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5F2551">
        <w:rPr>
          <w:rFonts w:ascii="Angsana New" w:hAnsi="Angsana New" w:hint="cs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5F2551">
        <w:rPr>
          <w:rFonts w:ascii="Angsana New" w:hAnsi="Angsana New"/>
          <w:sz w:val="30"/>
          <w:szCs w:val="30"/>
          <w:cs/>
        </w:rPr>
        <w:t xml:space="preserve"> </w:t>
      </w:r>
      <w:r w:rsidRPr="005F2551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อัตราภาษีเงินได้ที่แท้จริงรวมของกลุ่มบริษัทในก</w:t>
      </w:r>
      <w:r w:rsidR="00697EAB" w:rsidRPr="005F2551">
        <w:rPr>
          <w:rFonts w:ascii="Angsana New" w:hAnsi="Angsana New" w:hint="cs"/>
          <w:sz w:val="30"/>
          <w:szCs w:val="30"/>
          <w:cs/>
        </w:rPr>
        <w:t>ารดำเนินงานต่อเนื่องสำหรับงวดสาม</w:t>
      </w:r>
      <w:r w:rsidRPr="005F2551">
        <w:rPr>
          <w:rFonts w:ascii="Angsana New" w:hAnsi="Angsana New" w:hint="cs"/>
          <w:sz w:val="30"/>
          <w:szCs w:val="30"/>
          <w:cs/>
        </w:rPr>
        <w:t>เดือน</w:t>
      </w:r>
      <w:r w:rsidR="00AB232F" w:rsidRPr="005F2551">
        <w:rPr>
          <w:rFonts w:ascii="Angsana New" w:hAnsi="Angsana New" w:hint="cs"/>
          <w:sz w:val="30"/>
          <w:szCs w:val="30"/>
          <w:cs/>
        </w:rPr>
        <w:t>และงวด</w:t>
      </w:r>
      <w:r w:rsidR="0057386A" w:rsidRPr="005F2551">
        <w:rPr>
          <w:rFonts w:ascii="Angsana New" w:hAnsi="Angsana New" w:hint="cs"/>
          <w:sz w:val="30"/>
          <w:szCs w:val="30"/>
          <w:cs/>
        </w:rPr>
        <w:t>เก้า</w:t>
      </w:r>
      <w:r w:rsidR="00AB232F" w:rsidRPr="005F2551">
        <w:rPr>
          <w:rFonts w:ascii="Angsana New" w:hAnsi="Angsana New" w:hint="cs"/>
          <w:sz w:val="30"/>
          <w:szCs w:val="30"/>
          <w:cs/>
        </w:rPr>
        <w:t>เดือน</w:t>
      </w:r>
      <w:r w:rsidRPr="005F255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F2551">
        <w:rPr>
          <w:rFonts w:ascii="Angsana New" w:hAnsi="Angsana New"/>
          <w:sz w:val="30"/>
          <w:szCs w:val="30"/>
          <w:cs/>
        </w:rPr>
        <w:t xml:space="preserve"> </w:t>
      </w:r>
      <w:r w:rsidR="00CD265E" w:rsidRPr="005F2551">
        <w:rPr>
          <w:rFonts w:ascii="Angsana New" w:hAnsi="Angsana New"/>
          <w:sz w:val="30"/>
          <w:szCs w:val="30"/>
        </w:rPr>
        <w:t>30</w:t>
      </w:r>
      <w:r w:rsidRPr="005F2551">
        <w:rPr>
          <w:rFonts w:ascii="Angsana New" w:hAnsi="Angsana New"/>
          <w:sz w:val="30"/>
          <w:szCs w:val="30"/>
        </w:rPr>
        <w:t xml:space="preserve"> </w:t>
      </w:r>
      <w:r w:rsidR="0057386A" w:rsidRPr="005F2551">
        <w:rPr>
          <w:rFonts w:ascii="Angsana New" w:hAnsi="Angsana New" w:hint="cs"/>
          <w:sz w:val="30"/>
          <w:szCs w:val="30"/>
          <w:cs/>
        </w:rPr>
        <w:t>กันยายน</w:t>
      </w:r>
      <w:r w:rsidRPr="005F2551">
        <w:rPr>
          <w:rFonts w:ascii="Angsana New" w:hAnsi="Angsana New"/>
          <w:sz w:val="30"/>
          <w:szCs w:val="30"/>
          <w:cs/>
        </w:rPr>
        <w:t xml:space="preserve"> 256</w:t>
      </w:r>
      <w:r w:rsidRPr="005F2551">
        <w:rPr>
          <w:rFonts w:ascii="Angsana New" w:hAnsi="Angsana New"/>
          <w:sz w:val="30"/>
          <w:szCs w:val="30"/>
        </w:rPr>
        <w:t>1</w:t>
      </w:r>
      <w:r w:rsidRPr="005F2551">
        <w:rPr>
          <w:rFonts w:ascii="Angsana New" w:hAnsi="Angsana New"/>
          <w:sz w:val="30"/>
          <w:szCs w:val="30"/>
          <w:cs/>
        </w:rPr>
        <w:t xml:space="preserve"> </w:t>
      </w:r>
      <w:r w:rsidRPr="00783F68">
        <w:rPr>
          <w:rFonts w:ascii="Angsana New" w:hAnsi="Angsana New" w:hint="cs"/>
          <w:sz w:val="30"/>
          <w:szCs w:val="30"/>
          <w:cs/>
        </w:rPr>
        <w:t>คือ</w:t>
      </w:r>
      <w:r w:rsidR="00697EAB" w:rsidRPr="00783F6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60219">
        <w:rPr>
          <w:rFonts w:ascii="Angsana New" w:hAnsi="Angsana New"/>
          <w:sz w:val="30"/>
          <w:szCs w:val="30"/>
        </w:rPr>
        <w:t>22</w:t>
      </w:r>
      <w:r w:rsidR="00697EAB" w:rsidRPr="00783F68">
        <w:rPr>
          <w:rFonts w:ascii="Angsana New" w:hAnsi="Angsana New"/>
          <w:sz w:val="30"/>
          <w:szCs w:val="30"/>
        </w:rPr>
        <w:t xml:space="preserve"> </w:t>
      </w:r>
      <w:r w:rsidR="00697EAB" w:rsidRPr="00783F68">
        <w:rPr>
          <w:rFonts w:ascii="Angsana New" w:hAnsi="Angsana New" w:hint="cs"/>
          <w:sz w:val="30"/>
          <w:szCs w:val="30"/>
          <w:cs/>
        </w:rPr>
        <w:t>และ</w:t>
      </w:r>
      <w:r w:rsidRPr="00783F68">
        <w:rPr>
          <w:rFonts w:ascii="Angsana New" w:hAnsi="Angsana New" w:hint="cs"/>
          <w:sz w:val="30"/>
          <w:szCs w:val="30"/>
          <w:cs/>
        </w:rPr>
        <w:t>ร้อยละ</w:t>
      </w:r>
      <w:r w:rsidR="00AE0D73" w:rsidRPr="00783F68">
        <w:rPr>
          <w:rFonts w:ascii="Angsana New" w:hAnsi="Angsana New"/>
          <w:sz w:val="30"/>
          <w:szCs w:val="30"/>
        </w:rPr>
        <w:t xml:space="preserve"> </w:t>
      </w:r>
      <w:r w:rsidR="004113E2">
        <w:rPr>
          <w:rFonts w:ascii="Angsana New" w:hAnsi="Angsana New"/>
          <w:sz w:val="30"/>
          <w:szCs w:val="30"/>
        </w:rPr>
        <w:t>2</w:t>
      </w:r>
      <w:r w:rsidR="00960219">
        <w:rPr>
          <w:rFonts w:ascii="Angsana New" w:hAnsi="Angsana New"/>
          <w:sz w:val="30"/>
          <w:szCs w:val="30"/>
        </w:rPr>
        <w:t>1</w:t>
      </w:r>
      <w:r w:rsidRPr="00783F68">
        <w:rPr>
          <w:rFonts w:ascii="Angsana New" w:hAnsi="Angsana New" w:hint="cs"/>
          <w:sz w:val="30"/>
          <w:szCs w:val="30"/>
          <w:cs/>
        </w:rPr>
        <w:t xml:space="preserve"> </w:t>
      </w:r>
      <w:r w:rsidR="00F82584" w:rsidRPr="00783F6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83F68">
        <w:rPr>
          <w:rFonts w:ascii="Angsana New" w:hAnsi="Angsana New"/>
          <w:i/>
          <w:iCs/>
          <w:sz w:val="30"/>
          <w:szCs w:val="30"/>
        </w:rPr>
        <w:t>(</w:t>
      </w:r>
      <w:r w:rsidR="001F103F" w:rsidRPr="00783F68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AB232F" w:rsidRPr="00783F68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F65B3F" w:rsidRPr="00783F68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783F68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783F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F103F" w:rsidRPr="00783F68">
        <w:rPr>
          <w:rFonts w:ascii="Angsana New" w:hAnsi="Angsana New"/>
          <w:i/>
          <w:iCs/>
          <w:sz w:val="30"/>
          <w:szCs w:val="30"/>
        </w:rPr>
        <w:t>3</w:t>
      </w:r>
      <w:r w:rsidR="001F103F" w:rsidRPr="00783F68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Pr="00783F68">
        <w:rPr>
          <w:rFonts w:ascii="Angsana New" w:hAnsi="Angsana New"/>
          <w:i/>
          <w:iCs/>
          <w:sz w:val="30"/>
          <w:szCs w:val="30"/>
        </w:rPr>
        <w:t xml:space="preserve"> </w:t>
      </w:r>
      <w:r w:rsidR="0057386A" w:rsidRPr="00783F68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783F68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 w:rsidRPr="00783F68">
        <w:rPr>
          <w:rFonts w:ascii="Angsana New" w:hAnsi="Angsana New"/>
          <w:i/>
          <w:iCs/>
          <w:sz w:val="30"/>
          <w:szCs w:val="30"/>
        </w:rPr>
        <w:t>0</w:t>
      </w:r>
      <w:r w:rsidRPr="00783F6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83F68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F65B3F" w:rsidRPr="00783F68">
        <w:rPr>
          <w:rFonts w:ascii="Angsana New" w:hAnsi="Angsana New"/>
          <w:i/>
          <w:iCs/>
          <w:sz w:val="30"/>
          <w:szCs w:val="30"/>
        </w:rPr>
        <w:t>18</w:t>
      </w:r>
      <w:r w:rsidR="00F82584" w:rsidRPr="00783F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32F" w:rsidRPr="00783F68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F65B3F" w:rsidRPr="00783F68">
        <w:rPr>
          <w:rFonts w:ascii="Angsana New" w:hAnsi="Angsana New"/>
          <w:i/>
          <w:iCs/>
          <w:sz w:val="30"/>
          <w:szCs w:val="30"/>
        </w:rPr>
        <w:t xml:space="preserve"> 2</w:t>
      </w:r>
      <w:r w:rsidR="00783F68" w:rsidRPr="00783F6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82584" w:rsidRPr="00783F68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783F68">
        <w:rPr>
          <w:rFonts w:ascii="Angsana New" w:hAnsi="Angsana New"/>
          <w:i/>
          <w:iCs/>
          <w:sz w:val="30"/>
          <w:szCs w:val="30"/>
        </w:rPr>
        <w:t>)</w:t>
      </w:r>
      <w:r w:rsidRPr="00783F68">
        <w:rPr>
          <w:rFonts w:ascii="Angsana New" w:hAnsi="Angsana New"/>
          <w:sz w:val="30"/>
          <w:szCs w:val="30"/>
        </w:rPr>
        <w:t xml:space="preserve"> </w:t>
      </w:r>
      <w:r w:rsidRPr="00783F68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อัตราภาษีเงินได้ที่แท้จริงของบริษัทใน</w:t>
      </w:r>
      <w:r w:rsidR="001F103F" w:rsidRPr="00783F68">
        <w:rPr>
          <w:rFonts w:ascii="Angsana New" w:hAnsi="Angsana New" w:hint="cs"/>
          <w:sz w:val="30"/>
          <w:szCs w:val="30"/>
          <w:cs/>
        </w:rPr>
        <w:t>การดำเนินงานต่อเนื่องสำหรับงวด</w:t>
      </w:r>
      <w:r w:rsidR="00AB232F" w:rsidRPr="00783F68">
        <w:rPr>
          <w:rFonts w:ascii="Angsana New" w:hAnsi="Angsana New" w:hint="cs"/>
          <w:sz w:val="30"/>
          <w:szCs w:val="30"/>
          <w:cs/>
        </w:rPr>
        <w:t>สามเดือนและงวด</w:t>
      </w:r>
      <w:r w:rsidR="0092717B" w:rsidRPr="00783F68">
        <w:rPr>
          <w:rFonts w:ascii="Angsana New" w:hAnsi="Angsana New" w:hint="cs"/>
          <w:sz w:val="30"/>
          <w:szCs w:val="30"/>
          <w:cs/>
        </w:rPr>
        <w:t>เก้า</w:t>
      </w:r>
      <w:r w:rsidRPr="00783F6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84A04" w:rsidRPr="00783F68">
        <w:rPr>
          <w:rFonts w:ascii="Angsana New" w:hAnsi="Angsana New"/>
          <w:sz w:val="30"/>
          <w:szCs w:val="30"/>
        </w:rPr>
        <w:t>3</w:t>
      </w:r>
      <w:r w:rsidR="001F103F" w:rsidRPr="00783F68">
        <w:rPr>
          <w:rFonts w:ascii="Angsana New" w:hAnsi="Angsana New" w:hint="cs"/>
          <w:sz w:val="30"/>
          <w:szCs w:val="30"/>
          <w:cs/>
        </w:rPr>
        <w:t>0</w:t>
      </w:r>
      <w:r w:rsidR="00C84A04" w:rsidRPr="00783F68">
        <w:rPr>
          <w:rFonts w:ascii="Angsana New" w:hAnsi="Angsana New"/>
          <w:sz w:val="30"/>
          <w:szCs w:val="30"/>
        </w:rPr>
        <w:t xml:space="preserve"> </w:t>
      </w:r>
      <w:r w:rsidR="0092717B" w:rsidRPr="00783F68">
        <w:rPr>
          <w:rFonts w:ascii="Angsana New" w:hAnsi="Angsana New" w:hint="cs"/>
          <w:sz w:val="30"/>
          <w:szCs w:val="30"/>
          <w:cs/>
        </w:rPr>
        <w:t>กันยายน</w:t>
      </w:r>
      <w:r w:rsidR="00C84A04" w:rsidRPr="00783F68">
        <w:rPr>
          <w:rFonts w:ascii="Angsana New" w:hAnsi="Angsana New"/>
          <w:sz w:val="30"/>
          <w:szCs w:val="30"/>
          <w:cs/>
        </w:rPr>
        <w:t xml:space="preserve"> 256</w:t>
      </w:r>
      <w:r w:rsidR="00C84A04" w:rsidRPr="00783F68">
        <w:rPr>
          <w:rFonts w:ascii="Angsana New" w:hAnsi="Angsana New"/>
          <w:sz w:val="30"/>
          <w:szCs w:val="30"/>
        </w:rPr>
        <w:t>1</w:t>
      </w:r>
      <w:r w:rsidRPr="00783F68">
        <w:rPr>
          <w:rFonts w:ascii="Angsana New" w:hAnsi="Angsana New"/>
          <w:sz w:val="30"/>
          <w:szCs w:val="30"/>
          <w:cs/>
        </w:rPr>
        <w:t xml:space="preserve"> </w:t>
      </w:r>
      <w:r w:rsidRPr="00783F68">
        <w:rPr>
          <w:rFonts w:ascii="Angsana New" w:hAnsi="Angsana New" w:hint="cs"/>
          <w:sz w:val="30"/>
          <w:szCs w:val="30"/>
          <w:cs/>
        </w:rPr>
        <w:t>คือร้อยละ</w:t>
      </w:r>
      <w:r w:rsidR="005F2551" w:rsidRPr="00783F68">
        <w:rPr>
          <w:rFonts w:ascii="Angsana New" w:hAnsi="Angsana New"/>
          <w:sz w:val="30"/>
          <w:szCs w:val="30"/>
        </w:rPr>
        <w:t xml:space="preserve"> 2</w:t>
      </w:r>
      <w:r w:rsidR="00960219">
        <w:rPr>
          <w:rFonts w:ascii="Angsana New" w:hAnsi="Angsana New"/>
          <w:sz w:val="30"/>
          <w:szCs w:val="30"/>
        </w:rPr>
        <w:t xml:space="preserve">1 </w:t>
      </w:r>
      <w:r w:rsidR="00AB232F" w:rsidRPr="00783F68">
        <w:rPr>
          <w:rFonts w:ascii="Angsana New" w:hAnsi="Angsana New" w:hint="cs"/>
          <w:sz w:val="30"/>
          <w:szCs w:val="30"/>
          <w:cs/>
        </w:rPr>
        <w:t>และร้อยละ</w:t>
      </w:r>
      <w:r w:rsidR="00AE0D73" w:rsidRPr="00783F68">
        <w:rPr>
          <w:rFonts w:ascii="Angsana New" w:hAnsi="Angsana New"/>
          <w:sz w:val="30"/>
          <w:szCs w:val="30"/>
        </w:rPr>
        <w:t xml:space="preserve"> </w:t>
      </w:r>
      <w:r w:rsidR="00960219">
        <w:rPr>
          <w:rFonts w:ascii="Angsana New" w:hAnsi="Angsana New"/>
          <w:sz w:val="30"/>
          <w:szCs w:val="30"/>
        </w:rPr>
        <w:t>17</w:t>
      </w:r>
      <w:r w:rsidR="00AE0D73" w:rsidRPr="00783F68">
        <w:rPr>
          <w:rFonts w:ascii="Angsana New" w:hAnsi="Angsana New"/>
          <w:sz w:val="30"/>
          <w:szCs w:val="30"/>
        </w:rPr>
        <w:t xml:space="preserve"> </w:t>
      </w:r>
      <w:r w:rsidR="00F82584" w:rsidRPr="00783F6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83F68">
        <w:rPr>
          <w:rFonts w:ascii="Angsana New" w:hAnsi="Angsana New"/>
          <w:i/>
          <w:iCs/>
          <w:sz w:val="30"/>
          <w:szCs w:val="30"/>
        </w:rPr>
        <w:t>(</w:t>
      </w:r>
      <w:r w:rsidR="001F103F" w:rsidRPr="00783F68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F82584" w:rsidRPr="00783F68">
        <w:rPr>
          <w:rFonts w:ascii="Angsana New" w:hAnsi="Angsana New" w:hint="cs"/>
          <w:i/>
          <w:iCs/>
          <w:sz w:val="30"/>
          <w:szCs w:val="30"/>
          <w:cs/>
        </w:rPr>
        <w:t>สามเดือนและ</w:t>
      </w:r>
      <w:r w:rsidR="0092717B" w:rsidRPr="00783F68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783F68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783F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84A04" w:rsidRPr="00783F68">
        <w:rPr>
          <w:rFonts w:ascii="Angsana New" w:hAnsi="Angsana New"/>
          <w:i/>
          <w:iCs/>
          <w:sz w:val="30"/>
          <w:szCs w:val="30"/>
        </w:rPr>
        <w:t>3</w:t>
      </w:r>
      <w:r w:rsidR="001F103F" w:rsidRPr="00783F68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C84A04" w:rsidRPr="00783F68">
        <w:rPr>
          <w:rFonts w:ascii="Angsana New" w:hAnsi="Angsana New"/>
          <w:i/>
          <w:iCs/>
          <w:sz w:val="30"/>
          <w:szCs w:val="30"/>
        </w:rPr>
        <w:t xml:space="preserve"> </w:t>
      </w:r>
      <w:r w:rsidR="0092717B" w:rsidRPr="00783F68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C84A04" w:rsidRPr="00783F68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 w:rsidR="00C84A04" w:rsidRPr="00783F68">
        <w:rPr>
          <w:rFonts w:ascii="Angsana New" w:hAnsi="Angsana New"/>
          <w:i/>
          <w:iCs/>
          <w:sz w:val="30"/>
          <w:szCs w:val="30"/>
        </w:rPr>
        <w:t>0</w:t>
      </w:r>
      <w:r w:rsidR="00C84A04" w:rsidRPr="00783F68">
        <w:rPr>
          <w:rFonts w:ascii="Angsana New" w:hAnsi="Angsana New"/>
          <w:i/>
          <w:iCs/>
          <w:sz w:val="30"/>
          <w:szCs w:val="30"/>
          <w:cs/>
        </w:rPr>
        <w:t>:</w:t>
      </w:r>
      <w:r w:rsidRPr="00783F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F68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F65B3F" w:rsidRPr="00783F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65B3F" w:rsidRPr="00783F68">
        <w:rPr>
          <w:rFonts w:ascii="Angsana New" w:hAnsi="Angsana New"/>
          <w:i/>
          <w:iCs/>
          <w:sz w:val="30"/>
          <w:szCs w:val="30"/>
        </w:rPr>
        <w:t>6</w:t>
      </w:r>
      <w:r w:rsidR="00F82584" w:rsidRPr="00783F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32F" w:rsidRPr="00783F68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AE0D73" w:rsidRPr="00783F68">
        <w:rPr>
          <w:rFonts w:ascii="Angsana New" w:hAnsi="Angsana New"/>
          <w:i/>
          <w:iCs/>
          <w:sz w:val="30"/>
          <w:szCs w:val="30"/>
        </w:rPr>
        <w:t xml:space="preserve"> </w:t>
      </w:r>
      <w:r w:rsidR="00A610BD" w:rsidRPr="00783F68">
        <w:rPr>
          <w:rFonts w:ascii="Angsana New" w:hAnsi="Angsana New"/>
          <w:i/>
          <w:iCs/>
          <w:sz w:val="30"/>
          <w:szCs w:val="30"/>
        </w:rPr>
        <w:t>1</w:t>
      </w:r>
      <w:r w:rsidR="00783F68" w:rsidRPr="00783F68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F82584" w:rsidRPr="00783F68">
        <w:rPr>
          <w:rFonts w:ascii="Angsana New" w:hAnsi="Angsana New"/>
          <w:i/>
          <w:iCs/>
          <w:sz w:val="30"/>
          <w:szCs w:val="30"/>
        </w:rPr>
        <w:t xml:space="preserve"> </w:t>
      </w:r>
      <w:r w:rsidR="00F82584" w:rsidRPr="00783F6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83F68">
        <w:rPr>
          <w:rFonts w:ascii="Angsana New" w:hAnsi="Angsana New"/>
          <w:i/>
          <w:iCs/>
          <w:sz w:val="30"/>
          <w:szCs w:val="30"/>
        </w:rPr>
        <w:t>)</w:t>
      </w:r>
      <w:r w:rsidR="00C84A0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="001B1992" w:rsidRPr="00216640">
        <w:rPr>
          <w:rFonts w:ascii="Angsana New" w:hAnsi="Angsana New" w:hint="cs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216640">
        <w:rPr>
          <w:rFonts w:ascii="Angsana New" w:hAnsi="Angsana New"/>
          <w:color w:val="000000"/>
          <w:sz w:val="30"/>
          <w:szCs w:val="30"/>
          <w:cs/>
        </w:rPr>
        <w:t>รายได้รับล่วงหน้า</w:t>
      </w:r>
      <w:r w:rsidRPr="00216640">
        <w:rPr>
          <w:rFonts w:ascii="Angsana New" w:hAnsi="Angsana New" w:hint="cs"/>
          <w:color w:val="000000"/>
          <w:sz w:val="30"/>
          <w:szCs w:val="30"/>
          <w:cs/>
        </w:rPr>
        <w:t xml:space="preserve"> และประมาณการหนี้สิน</w:t>
      </w:r>
    </w:p>
    <w:p w14:paraId="50B5D2F5" w14:textId="77777777" w:rsidR="003407EA" w:rsidRPr="00216640" w:rsidRDefault="00020390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lastRenderedPageBreak/>
        <w:t>1</w:t>
      </w:r>
      <w:r w:rsidR="00A065C2" w:rsidRPr="00216640">
        <w:rPr>
          <w:rFonts w:ascii="Angsana New" w:eastAsia="MS Mincho" w:hAnsi="Angsana New"/>
          <w:sz w:val="30"/>
          <w:szCs w:val="30"/>
          <w:lang w:val="en-US"/>
        </w:rPr>
        <w:t>3</w:t>
      </w:r>
      <w:r w:rsidR="00F2469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7F67C8" w:rsidRPr="00216640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="00DE4A29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="007F67C8" w:rsidRPr="00216640">
        <w:rPr>
          <w:rFonts w:ascii="Angsana New" w:eastAsia="MS Mincho" w:hAnsi="Angsana New"/>
          <w:sz w:val="30"/>
          <w:szCs w:val="30"/>
          <w:cs/>
          <w:lang w:val="en-US"/>
        </w:rPr>
        <w:t>ต่อ</w:t>
      </w:r>
      <w:r w:rsidR="004119C4" w:rsidRPr="00216640">
        <w:rPr>
          <w:rFonts w:ascii="Angsana New" w:eastAsia="MS Mincho" w:hAnsi="Angsana New"/>
          <w:sz w:val="30"/>
          <w:szCs w:val="30"/>
          <w:cs/>
          <w:lang w:val="en-US"/>
        </w:rPr>
        <w:t>หุ้นขั้นพื้นฐาน</w:t>
      </w:r>
    </w:p>
    <w:p w14:paraId="6A6AD4B2" w14:textId="77777777" w:rsidR="00FB335F" w:rsidRPr="00216640" w:rsidRDefault="00FB335F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73E5ED6E" w14:textId="6437D8B4" w:rsidR="0057386A" w:rsidRDefault="004F39F8" w:rsidP="0029007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กำไรต่อหุ้นขั้นพื้น</w:t>
      </w:r>
      <w:r w:rsidR="00F918A4" w:rsidRPr="00216640">
        <w:rPr>
          <w:rFonts w:ascii="Angsana New" w:hAnsi="Angsana New"/>
          <w:sz w:val="30"/>
          <w:szCs w:val="30"/>
          <w:cs/>
        </w:rPr>
        <w:t>ฐานสำหรับงวดสามเดือน</w:t>
      </w:r>
      <w:r w:rsidR="001F103F" w:rsidRPr="00216640">
        <w:rPr>
          <w:rFonts w:ascii="Angsana New" w:hAnsi="Angsana New" w:hint="cs"/>
          <w:sz w:val="30"/>
          <w:szCs w:val="30"/>
          <w:cs/>
        </w:rPr>
        <w:t>และ</w:t>
      </w:r>
      <w:r w:rsidR="0057386A">
        <w:rPr>
          <w:rFonts w:ascii="Angsana New" w:hAnsi="Angsana New" w:hint="cs"/>
          <w:sz w:val="30"/>
          <w:szCs w:val="30"/>
          <w:cs/>
        </w:rPr>
        <w:t>เก้า</w:t>
      </w:r>
      <w:r w:rsidR="001F103F" w:rsidRPr="00216640">
        <w:rPr>
          <w:rFonts w:ascii="Angsana New" w:hAnsi="Angsana New" w:hint="cs"/>
          <w:sz w:val="30"/>
          <w:szCs w:val="30"/>
          <w:cs/>
        </w:rPr>
        <w:t>เดือน</w:t>
      </w:r>
      <w:r w:rsidRPr="0021664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918A4" w:rsidRPr="00216640">
        <w:rPr>
          <w:rFonts w:ascii="Angsana New" w:hAnsi="Angsana New"/>
          <w:sz w:val="30"/>
          <w:szCs w:val="30"/>
        </w:rPr>
        <w:t>3</w:t>
      </w:r>
      <w:r w:rsidR="000207CD" w:rsidRPr="00216640">
        <w:rPr>
          <w:rFonts w:ascii="Angsana New" w:hAnsi="Angsana New" w:hint="cs"/>
          <w:sz w:val="30"/>
          <w:szCs w:val="30"/>
          <w:cs/>
        </w:rPr>
        <w:t>0</w:t>
      </w:r>
      <w:r w:rsidR="00D631D2" w:rsidRPr="00216640">
        <w:rPr>
          <w:rFonts w:ascii="Angsana New" w:hAnsi="Angsana New"/>
          <w:sz w:val="30"/>
          <w:szCs w:val="30"/>
        </w:rPr>
        <w:t xml:space="preserve"> </w:t>
      </w:r>
      <w:r w:rsidR="0057386A">
        <w:rPr>
          <w:rFonts w:ascii="Angsana New" w:hAnsi="Angsana New" w:hint="cs"/>
          <w:sz w:val="30"/>
          <w:szCs w:val="30"/>
          <w:cs/>
        </w:rPr>
        <w:t>กันยายน</w:t>
      </w:r>
      <w:r w:rsidR="00F918A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F918A4" w:rsidRPr="00216640">
        <w:rPr>
          <w:rFonts w:ascii="Angsana New" w:hAnsi="Angsana New"/>
          <w:sz w:val="30"/>
          <w:szCs w:val="30"/>
        </w:rPr>
        <w:t>25</w:t>
      </w:r>
      <w:r w:rsidR="00F918A4" w:rsidRPr="00216640">
        <w:rPr>
          <w:rFonts w:ascii="Angsana New" w:hAnsi="Angsana New" w:hint="cs"/>
          <w:sz w:val="30"/>
          <w:szCs w:val="30"/>
          <w:cs/>
        </w:rPr>
        <w:t>6</w:t>
      </w:r>
      <w:r w:rsidR="001973A5" w:rsidRPr="00216640">
        <w:rPr>
          <w:rFonts w:ascii="Angsana New" w:hAnsi="Angsana New" w:hint="cs"/>
          <w:sz w:val="30"/>
          <w:szCs w:val="30"/>
          <w:cs/>
        </w:rPr>
        <w:t>1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และ</w:t>
      </w:r>
      <w:r w:rsidR="00F918A4" w:rsidRPr="00216640">
        <w:rPr>
          <w:rFonts w:ascii="Angsana New" w:hAnsi="Angsana New"/>
          <w:sz w:val="30"/>
          <w:szCs w:val="30"/>
        </w:rPr>
        <w:t xml:space="preserve"> 25</w:t>
      </w:r>
      <w:r w:rsidR="001973A5" w:rsidRPr="00216640">
        <w:rPr>
          <w:rFonts w:ascii="Angsana New" w:hAnsi="Angsana New" w:hint="cs"/>
          <w:sz w:val="30"/>
          <w:szCs w:val="30"/>
          <w:cs/>
        </w:rPr>
        <w:t>60</w:t>
      </w:r>
      <w:r w:rsidR="00F918A4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216640">
        <w:rPr>
          <w:rFonts w:ascii="Angsana New" w:hAnsi="Angsana New"/>
          <w:sz w:val="30"/>
          <w:szCs w:val="30"/>
        </w:rPr>
        <w:t xml:space="preserve"> </w:t>
      </w:r>
    </w:p>
    <w:p w14:paraId="529C07D9" w14:textId="77777777" w:rsidR="00AB348D" w:rsidRDefault="00AB348D" w:rsidP="0029007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AB348D" w:rsidRPr="00216640" w14:paraId="7AF98E57" w14:textId="77777777" w:rsidTr="006E6D31">
        <w:tc>
          <w:tcPr>
            <w:tcW w:w="4410" w:type="dxa"/>
            <w:shd w:val="clear" w:color="auto" w:fill="auto"/>
          </w:tcPr>
          <w:p w14:paraId="18E3231C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CC6AFAE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D4E7D21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7232970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348D" w:rsidRPr="00216640" w14:paraId="73AC05C7" w14:textId="77777777" w:rsidTr="006E6D31">
        <w:tc>
          <w:tcPr>
            <w:tcW w:w="4410" w:type="dxa"/>
            <w:shd w:val="clear" w:color="auto" w:fill="auto"/>
          </w:tcPr>
          <w:p w14:paraId="52D6ABF2" w14:textId="754DFE31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="001C261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108F4500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356BB8F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1663D63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1A4DA9AD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7319DB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B3AF63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5C5815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B348D" w:rsidRPr="00216640" w14:paraId="7FB9878A" w14:textId="77777777" w:rsidTr="006E6D31">
        <w:tc>
          <w:tcPr>
            <w:tcW w:w="4410" w:type="dxa"/>
            <w:shd w:val="clear" w:color="auto" w:fill="auto"/>
          </w:tcPr>
          <w:p w14:paraId="29668F91" w14:textId="77777777" w:rsidR="00AB348D" w:rsidRPr="00216640" w:rsidRDefault="00AB348D" w:rsidP="006E6D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E9E7348" w14:textId="77777777" w:rsidR="00AB348D" w:rsidRPr="00216640" w:rsidRDefault="00AB348D" w:rsidP="006E6D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</w:t>
            </w: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B348D" w:rsidRPr="00216640" w14:paraId="7FD1F759" w14:textId="77777777" w:rsidTr="006E6D31">
        <w:tc>
          <w:tcPr>
            <w:tcW w:w="4410" w:type="dxa"/>
            <w:shd w:val="clear" w:color="auto" w:fill="auto"/>
          </w:tcPr>
          <w:p w14:paraId="0B91B90A" w14:textId="77777777" w:rsidR="00AB348D" w:rsidRPr="00216640" w:rsidRDefault="00AB348D" w:rsidP="006E6D31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0746A81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D26C7B5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C83383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26CEA62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685126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DE457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DBDAB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34BE" w:rsidRPr="00216640" w14:paraId="55DA9A1A" w14:textId="77777777" w:rsidTr="006E6D31">
        <w:tc>
          <w:tcPr>
            <w:tcW w:w="4410" w:type="dxa"/>
            <w:shd w:val="clear" w:color="auto" w:fill="auto"/>
          </w:tcPr>
          <w:p w14:paraId="350B144F" w14:textId="77777777" w:rsidR="008434BE" w:rsidRPr="00216640" w:rsidRDefault="008434BE" w:rsidP="008434BE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16E1A9" w14:textId="40C86099" w:rsidR="008434BE" w:rsidRPr="00216640" w:rsidRDefault="00AA600D" w:rsidP="00AA600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C24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DBC465" w14:textId="77777777" w:rsidR="008434BE" w:rsidRPr="00216640" w:rsidRDefault="008434BE" w:rsidP="008434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0A32C7" w14:textId="1EE2FF85" w:rsidR="008434BE" w:rsidRPr="00216640" w:rsidRDefault="008434BE" w:rsidP="008434B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10,573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54ADF33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17860" w14:textId="5EF9EC02" w:rsidR="008434BE" w:rsidRPr="00216640" w:rsidRDefault="00AA600D" w:rsidP="00AA600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3D456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05E2CD" w14:textId="3E2994E5" w:rsidR="008434BE" w:rsidRPr="00216640" w:rsidRDefault="008434BE" w:rsidP="008434B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34BB">
              <w:rPr>
                <w:rFonts w:ascii="Angsana New" w:hAnsi="Angsana New"/>
                <w:b/>
                <w:bCs/>
                <w:sz w:val="30"/>
                <w:szCs w:val="30"/>
              </w:rPr>
              <w:t>10,575</w:t>
            </w:r>
          </w:p>
        </w:tc>
      </w:tr>
      <w:tr w:rsidR="00AB348D" w:rsidRPr="00216640" w14:paraId="5A00E036" w14:textId="77777777" w:rsidTr="006E6D31">
        <w:tc>
          <w:tcPr>
            <w:tcW w:w="4410" w:type="dxa"/>
            <w:shd w:val="clear" w:color="auto" w:fill="auto"/>
          </w:tcPr>
          <w:p w14:paraId="3E56CA29" w14:textId="77777777" w:rsidR="00AB348D" w:rsidRPr="00216640" w:rsidRDefault="00AB348D" w:rsidP="006E6D3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2966442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90F7E3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2BD59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A6B8CE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2B0C7687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2BDBA8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681DD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B348D" w:rsidRPr="00216640" w14:paraId="6BB91345" w14:textId="77777777" w:rsidTr="006E6D31">
        <w:tc>
          <w:tcPr>
            <w:tcW w:w="4410" w:type="dxa"/>
            <w:shd w:val="clear" w:color="auto" w:fill="auto"/>
          </w:tcPr>
          <w:p w14:paraId="6EA66B27" w14:textId="77777777" w:rsidR="00AB348D" w:rsidRPr="00216640" w:rsidRDefault="00AB348D" w:rsidP="006E6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9BAD2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14:paraId="5030C34F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C1904E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62" w:type="dxa"/>
            <w:shd w:val="clear" w:color="auto" w:fill="auto"/>
          </w:tcPr>
          <w:p w14:paraId="11C9E724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50BA6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018CA24B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AD990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</w:tr>
      <w:tr w:rsidR="00AB348D" w:rsidRPr="00216640" w14:paraId="01083049" w14:textId="77777777" w:rsidTr="006E6D31">
        <w:tc>
          <w:tcPr>
            <w:tcW w:w="4410" w:type="dxa"/>
            <w:shd w:val="clear" w:color="auto" w:fill="auto"/>
          </w:tcPr>
          <w:p w14:paraId="36253EFB" w14:textId="77777777" w:rsidR="00AB348D" w:rsidRPr="00216640" w:rsidRDefault="00AB348D" w:rsidP="006E6D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EDFD9F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E279FD1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2AF3B7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D45E57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934058C" w14:textId="77777777" w:rsidR="00AB348D" w:rsidRPr="00216640" w:rsidRDefault="00AB348D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C5B2D0" w14:textId="77777777" w:rsidR="00AB348D" w:rsidRPr="00216640" w:rsidRDefault="00AB348D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99F11" w14:textId="77777777" w:rsidR="00AB348D" w:rsidRPr="00216640" w:rsidRDefault="00AB348D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434BE" w:rsidRPr="00216640" w14:paraId="582AD923" w14:textId="77777777" w:rsidTr="006E6D31">
        <w:tc>
          <w:tcPr>
            <w:tcW w:w="4410" w:type="dxa"/>
            <w:shd w:val="clear" w:color="auto" w:fill="auto"/>
          </w:tcPr>
          <w:p w14:paraId="32312395" w14:textId="77777777" w:rsidR="008434BE" w:rsidRPr="00216640" w:rsidRDefault="008434BE" w:rsidP="008434B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2ED469" w14:textId="74A44F3A" w:rsidR="008434BE" w:rsidRPr="00216640" w:rsidRDefault="008434BE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9797D8" w14:textId="77777777" w:rsidR="008434BE" w:rsidRPr="00216640" w:rsidRDefault="008434BE" w:rsidP="008434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A93DE8" w14:textId="7FB3163E" w:rsidR="008434BE" w:rsidRPr="00216640" w:rsidRDefault="008434BE" w:rsidP="008434B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0.05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2B8B5E3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69FAE" w14:textId="1E6C9847" w:rsidR="008434BE" w:rsidRPr="00216640" w:rsidRDefault="008434BE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AA60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8A45D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564892" w14:textId="3C8FFF9B" w:rsidR="008434BE" w:rsidRPr="00216640" w:rsidRDefault="008434BE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0.05 </w:t>
            </w:r>
          </w:p>
        </w:tc>
      </w:tr>
    </w:tbl>
    <w:p w14:paraId="389074F1" w14:textId="77777777" w:rsidR="00AB348D" w:rsidRPr="00AB348D" w:rsidRDefault="00AB348D" w:rsidP="0029007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8434BE" w:rsidRPr="00216640" w14:paraId="1B230D8A" w14:textId="77777777" w:rsidTr="006E6D31">
        <w:tc>
          <w:tcPr>
            <w:tcW w:w="4410" w:type="dxa"/>
            <w:shd w:val="clear" w:color="auto" w:fill="auto"/>
          </w:tcPr>
          <w:p w14:paraId="762E8E18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30E1657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E7C0FE6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87AD3FA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34BE" w:rsidRPr="00216640" w14:paraId="3452BAD0" w14:textId="77777777" w:rsidTr="006E6D31">
        <w:tc>
          <w:tcPr>
            <w:tcW w:w="4410" w:type="dxa"/>
            <w:shd w:val="clear" w:color="auto" w:fill="auto"/>
          </w:tcPr>
          <w:p w14:paraId="2ACB3A61" w14:textId="52A737B2" w:rsidR="008434BE" w:rsidRPr="00216640" w:rsidRDefault="008434BE" w:rsidP="001C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C261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166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</w:t>
            </w:r>
            <w:r w:rsidR="001C261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518B6D82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CF4FEFF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DE776A0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14:paraId="03BE8084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E54F7C2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B1A2F8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C5E79A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16640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21664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8434BE" w:rsidRPr="00216640" w14:paraId="07962E6C" w14:textId="77777777" w:rsidTr="006E6D31">
        <w:tc>
          <w:tcPr>
            <w:tcW w:w="4410" w:type="dxa"/>
            <w:shd w:val="clear" w:color="auto" w:fill="auto"/>
          </w:tcPr>
          <w:p w14:paraId="64D59C6B" w14:textId="77777777" w:rsidR="008434BE" w:rsidRPr="00216640" w:rsidRDefault="008434BE" w:rsidP="006E6D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1DEB36C" w14:textId="77777777" w:rsidR="008434BE" w:rsidRPr="00216640" w:rsidRDefault="008434BE" w:rsidP="006E6D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166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</w:t>
            </w:r>
            <w:r w:rsidRPr="002166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34BE" w:rsidRPr="00216640" w14:paraId="6F2BEEED" w14:textId="77777777" w:rsidTr="006E6D31">
        <w:tc>
          <w:tcPr>
            <w:tcW w:w="4410" w:type="dxa"/>
            <w:shd w:val="clear" w:color="auto" w:fill="auto"/>
          </w:tcPr>
          <w:p w14:paraId="277FA633" w14:textId="77777777" w:rsidR="008434BE" w:rsidRPr="00216640" w:rsidRDefault="008434BE" w:rsidP="006E6D31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717B882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0E4618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2A3CBA8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C8A3B4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C3D08A9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204D4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FFECCB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34BE" w:rsidRPr="00216640" w14:paraId="29C3F577" w14:textId="77777777" w:rsidTr="006E6D31">
        <w:tc>
          <w:tcPr>
            <w:tcW w:w="4410" w:type="dxa"/>
            <w:shd w:val="clear" w:color="auto" w:fill="auto"/>
          </w:tcPr>
          <w:p w14:paraId="0379E95F" w14:textId="77777777" w:rsidR="008434BE" w:rsidRPr="00216640" w:rsidRDefault="008434BE" w:rsidP="008434BE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A8AF2" w14:textId="087620F0" w:rsidR="008434BE" w:rsidRPr="00216640" w:rsidRDefault="00AA600D" w:rsidP="00AA600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27,775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4B150EA" w14:textId="77777777" w:rsidR="008434BE" w:rsidRPr="00216640" w:rsidRDefault="008434BE" w:rsidP="008434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9E32C" w14:textId="6F94121C" w:rsidR="008434BE" w:rsidRPr="00216640" w:rsidRDefault="008434BE" w:rsidP="008434B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44,072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C0CD15F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900CD" w14:textId="7DFD0107" w:rsidR="008434BE" w:rsidRPr="00216640" w:rsidRDefault="00AA600D" w:rsidP="00AA600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0A9C4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D9041" w14:textId="3A2D7552" w:rsidR="008434BE" w:rsidRPr="00216640" w:rsidRDefault="008434BE" w:rsidP="008434B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43,766</w:t>
            </w:r>
          </w:p>
        </w:tc>
      </w:tr>
      <w:tr w:rsidR="008434BE" w:rsidRPr="00216640" w14:paraId="26C3B105" w14:textId="77777777" w:rsidTr="006E6D31">
        <w:tc>
          <w:tcPr>
            <w:tcW w:w="4410" w:type="dxa"/>
            <w:shd w:val="clear" w:color="auto" w:fill="auto"/>
          </w:tcPr>
          <w:p w14:paraId="5DACA6C7" w14:textId="77777777" w:rsidR="008434BE" w:rsidRPr="00216640" w:rsidRDefault="008434BE" w:rsidP="006E6D3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387043F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DBACA91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9E2CE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7EF9A4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143BC559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0EA6B8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ED44F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434BE" w:rsidRPr="00216640" w14:paraId="797FB57E" w14:textId="77777777" w:rsidTr="006E6D31">
        <w:tc>
          <w:tcPr>
            <w:tcW w:w="4410" w:type="dxa"/>
            <w:shd w:val="clear" w:color="auto" w:fill="auto"/>
          </w:tcPr>
          <w:p w14:paraId="3C6AC9E2" w14:textId="77777777" w:rsidR="008434BE" w:rsidRPr="00216640" w:rsidRDefault="008434BE" w:rsidP="006E6D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216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FBE5D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14:paraId="27C6D8C4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6AF06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62" w:type="dxa"/>
            <w:shd w:val="clear" w:color="auto" w:fill="auto"/>
          </w:tcPr>
          <w:p w14:paraId="6E252828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28277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03D3D37F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654E74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</w:tr>
      <w:tr w:rsidR="008434BE" w:rsidRPr="00216640" w14:paraId="3424A7AC" w14:textId="77777777" w:rsidTr="006E6D31">
        <w:tc>
          <w:tcPr>
            <w:tcW w:w="4410" w:type="dxa"/>
            <w:shd w:val="clear" w:color="auto" w:fill="auto"/>
          </w:tcPr>
          <w:p w14:paraId="33629EA2" w14:textId="77777777" w:rsidR="008434BE" w:rsidRPr="00216640" w:rsidRDefault="008434BE" w:rsidP="006E6D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6C6A11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2DF75F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77F89E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8977AE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EC0FD1E" w14:textId="77777777" w:rsidR="008434BE" w:rsidRPr="00216640" w:rsidRDefault="008434BE" w:rsidP="006E6D3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BB3680" w14:textId="77777777" w:rsidR="008434BE" w:rsidRPr="00216640" w:rsidRDefault="008434BE" w:rsidP="006E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694BC" w14:textId="77777777" w:rsidR="008434BE" w:rsidRPr="00216640" w:rsidRDefault="008434BE" w:rsidP="006E6D3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434BE" w:rsidRPr="00216640" w14:paraId="1CFC253C" w14:textId="77777777" w:rsidTr="006E6D31">
        <w:tc>
          <w:tcPr>
            <w:tcW w:w="4410" w:type="dxa"/>
            <w:shd w:val="clear" w:color="auto" w:fill="auto"/>
          </w:tcPr>
          <w:p w14:paraId="7D412DE0" w14:textId="77777777" w:rsidR="008434BE" w:rsidRPr="00216640" w:rsidRDefault="008434BE" w:rsidP="008434B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9D3A6" w14:textId="38F851C7" w:rsidR="008434BE" w:rsidRPr="00216640" w:rsidRDefault="001C24FB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896915" w14:textId="77777777" w:rsidR="008434BE" w:rsidRPr="00216640" w:rsidRDefault="008434BE" w:rsidP="008434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14C68" w14:textId="42C0EE73" w:rsidR="008434BE" w:rsidRPr="00216640" w:rsidRDefault="008434BE" w:rsidP="008434B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0.20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CFC56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D93ED0" w14:textId="59999A7F" w:rsidR="008434BE" w:rsidRPr="00216640" w:rsidRDefault="001C24FB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BAE05" w14:textId="77777777" w:rsidR="008434BE" w:rsidRPr="00216640" w:rsidRDefault="008434BE" w:rsidP="008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FC457" w14:textId="5C50C4B0" w:rsidR="008434BE" w:rsidRPr="00216640" w:rsidRDefault="008434BE" w:rsidP="008434B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2010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</w:tbl>
    <w:p w14:paraId="00B784F9" w14:textId="77777777" w:rsidR="00814EBD" w:rsidRPr="00290079" w:rsidRDefault="00814EBD" w:rsidP="00814EB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B74E6B4" w14:textId="77777777" w:rsidR="008304F2" w:rsidRPr="00216640" w:rsidRDefault="00A065C2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14</w:t>
      </w:r>
      <w:r w:rsidR="008304F2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8304F2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เงินปันผล</w:t>
      </w:r>
    </w:p>
    <w:p w14:paraId="6EC33B3D" w14:textId="77777777" w:rsidR="008304F2" w:rsidRPr="00216640" w:rsidRDefault="008304F2" w:rsidP="001951DD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14:paraId="52C4932D" w14:textId="77777777" w:rsidR="008304F2" w:rsidRPr="00216640" w:rsidRDefault="008304F2" w:rsidP="001951DD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664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16640">
        <w:rPr>
          <w:rFonts w:ascii="Angsana New" w:hAnsi="Angsana New"/>
          <w:sz w:val="30"/>
          <w:szCs w:val="30"/>
        </w:rPr>
        <w:t>2</w:t>
      </w:r>
      <w:r w:rsidR="00B01C87" w:rsidRPr="00216640">
        <w:rPr>
          <w:rFonts w:ascii="Angsana New" w:hAnsi="Angsana New"/>
          <w:sz w:val="30"/>
          <w:szCs w:val="30"/>
        </w:rPr>
        <w:t>7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01C87" w:rsidRPr="00216640">
        <w:rPr>
          <w:rFonts w:ascii="Angsana New" w:hAnsi="Angsana New"/>
          <w:sz w:val="30"/>
          <w:szCs w:val="30"/>
        </w:rPr>
        <w:t>2561</w:t>
      </w:r>
      <w:r w:rsidRPr="0021664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="00574D9A" w:rsidRPr="00216640">
        <w:rPr>
          <w:rFonts w:ascii="Angsana New" w:hAnsi="Angsana New"/>
          <w:sz w:val="30"/>
          <w:szCs w:val="30"/>
        </w:rPr>
        <w:t xml:space="preserve"> 6.5</w:t>
      </w:r>
      <w:r w:rsidRPr="00216640">
        <w:rPr>
          <w:rFonts w:ascii="Angsana New" w:hAnsi="Angsana New" w:hint="cs"/>
          <w:sz w:val="30"/>
          <w:szCs w:val="30"/>
          <w:cs/>
        </w:rPr>
        <w:t xml:space="preserve"> สตางค์ เป็นจำนวนเงินทั้งสิ้น</w:t>
      </w:r>
      <w:r w:rsidR="00574D9A" w:rsidRPr="00216640">
        <w:rPr>
          <w:rFonts w:ascii="Angsana New" w:hAnsi="Angsana New"/>
          <w:sz w:val="30"/>
          <w:szCs w:val="30"/>
        </w:rPr>
        <w:t xml:space="preserve"> 19.50</w:t>
      </w:r>
      <w:r w:rsidRPr="00216640"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เงินปันผลดังกล่าวได้จ่ายให้แก่ผู้ถือหุ้นในระหว่างปี 256</w:t>
      </w:r>
      <w:r w:rsidRPr="00216640">
        <w:rPr>
          <w:rFonts w:ascii="Angsana New" w:hAnsi="Angsana New"/>
          <w:sz w:val="30"/>
          <w:szCs w:val="30"/>
        </w:rPr>
        <w:t>1</w:t>
      </w:r>
    </w:p>
    <w:p w14:paraId="5A4EF8E4" w14:textId="77777777" w:rsidR="008304F2" w:rsidRPr="00290079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AF30FA" w14:textId="77777777" w:rsidR="008304F2" w:rsidRPr="00216640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216640">
        <w:rPr>
          <w:rFonts w:ascii="Angsana New" w:hAnsi="Angsana New"/>
          <w:sz w:val="30"/>
          <w:szCs w:val="30"/>
        </w:rPr>
        <w:t xml:space="preserve">28 </w:t>
      </w:r>
      <w:r w:rsidRPr="00216640">
        <w:rPr>
          <w:rFonts w:ascii="Angsana New" w:hAnsi="Angsana New" w:hint="cs"/>
          <w:sz w:val="30"/>
          <w:szCs w:val="30"/>
          <w:cs/>
        </w:rPr>
        <w:t>เมษายน 2560 ผู้ถือหุ้นมีมติอนุมัติการจัดสรรกำไรเป็นเงินปันผลในอัตราหุ้นละ 8.25 สตางค์ เป็นจำนวนเงินทั้งสิ้น 18.15 ล้านบาท เงินปันผลดังกล่าวได้จ่ายให้แก่ผู้ถือหุ้นในระหว่างปี 2560</w:t>
      </w:r>
    </w:p>
    <w:p w14:paraId="5812F5B6" w14:textId="219686A8" w:rsidR="00056191" w:rsidRDefault="00056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lang w:val="en-GB" w:eastAsia="x-none"/>
        </w:rPr>
      </w:pPr>
    </w:p>
    <w:p w14:paraId="509B6681" w14:textId="4B8568D1" w:rsidR="006957CC" w:rsidRPr="00216640" w:rsidRDefault="006957CC" w:rsidP="001951DD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216640">
        <w:rPr>
          <w:rFonts w:ascii="Angsana New" w:eastAsia="MS Mincho" w:hAnsi="Angsana New"/>
          <w:sz w:val="30"/>
          <w:szCs w:val="30"/>
          <w:lang w:val="en-GB"/>
        </w:rPr>
        <w:t>15</w:t>
      </w:r>
      <w:r w:rsidRPr="00216640">
        <w:rPr>
          <w:rFonts w:ascii="Angsana New" w:eastAsia="MS Mincho" w:hAnsi="Angsana New"/>
          <w:sz w:val="30"/>
          <w:szCs w:val="30"/>
          <w:lang w:val="en-GB"/>
        </w:rPr>
        <w:tab/>
      </w:r>
      <w:r w:rsidRPr="00216640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14:paraId="74B849E3" w14:textId="77777777" w:rsidR="006957CC" w:rsidRPr="00216640" w:rsidRDefault="006957CC" w:rsidP="001951DD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CF7804D" w14:textId="77777777" w:rsidR="006957CC" w:rsidRPr="00216640" w:rsidRDefault="006957CC" w:rsidP="001951DD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E01E71C" w14:textId="77777777"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A0BEE8B" w14:textId="40527CD3" w:rsidR="006957CC" w:rsidRDefault="006957CC" w:rsidP="00032597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16640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C06598A" w14:textId="77777777" w:rsidR="00032597" w:rsidRPr="000176F9" w:rsidRDefault="00032597" w:rsidP="00032597">
      <w:pPr>
        <w:pStyle w:val="block"/>
        <w:tabs>
          <w:tab w:val="left" w:pos="540"/>
        </w:tabs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7C54FB" w:rsidRPr="00216640" w14:paraId="711BF4E8" w14:textId="77777777" w:rsidTr="002C6DA7">
        <w:trPr>
          <w:cantSplit/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2F9A979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14:paraId="0EE7337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AE320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73C1E931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54FB" w:rsidRPr="00216640" w14:paraId="5888D89B" w14:textId="77777777" w:rsidTr="002C6DA7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588F6F13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1A5236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074C687C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14:paraId="195121C2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C54FB" w:rsidRPr="00216640" w14:paraId="746D28DB" w14:textId="77777777" w:rsidTr="002C6DA7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14EA96F1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6AD4CDC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16A34F7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EC58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C54FB" w:rsidRPr="00216640" w14:paraId="638121EB" w14:textId="77777777" w:rsidTr="002C6DA7">
        <w:trPr>
          <w:cantSplit/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14:paraId="1AC53EB7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3AE5A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4446B31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5FD10EFD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238F81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E92980C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8DFCA6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C653E58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1576C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7AB511" w14:textId="77777777" w:rsidR="007C54FB" w:rsidRPr="00216640" w:rsidRDefault="007C54FB" w:rsidP="002C6D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54FB" w:rsidRPr="00216640" w14:paraId="1068A7F7" w14:textId="77777777" w:rsidTr="002C6DA7">
        <w:trPr>
          <w:cantSplit/>
          <w:tblHeader/>
        </w:trPr>
        <w:tc>
          <w:tcPr>
            <w:tcW w:w="3870" w:type="dxa"/>
            <w:shd w:val="clear" w:color="auto" w:fill="auto"/>
          </w:tcPr>
          <w:p w14:paraId="6BFF1EEB" w14:textId="77777777" w:rsidR="007C54FB" w:rsidRPr="00216640" w:rsidRDefault="007C54FB" w:rsidP="002C6D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20273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34D0F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14:paraId="53416FBE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54FB" w:rsidRPr="00216640" w14:paraId="22724841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1A005D57" w14:textId="0E86C4C1" w:rsidR="007C54FB" w:rsidRPr="00216640" w:rsidRDefault="007C54FB" w:rsidP="002C6D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55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ยน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1B09855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4CE69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3C373175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C711FFC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AE4CF2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EBE563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2CBAEC1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FBE6E5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D5D5A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4FB" w:rsidRPr="00216640" w14:paraId="16C46392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154A9E43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6AA6301A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04904564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2CF0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258D97F0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40A9BD8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609762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0670FD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2963F0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EBD9B7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0BE7B1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4FB" w:rsidRPr="00216640" w14:paraId="7EE80E3E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072C8B98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14:paraId="52F3F87F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490F567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8236561" w14:textId="4120B90C" w:rsidR="007C54FB" w:rsidRPr="00216640" w:rsidRDefault="001C2614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0" w:type="dxa"/>
          </w:tcPr>
          <w:p w14:paraId="00F528E9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582F310F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79F20E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47CDB7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7ABBC0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2590428" w14:textId="25A89456" w:rsidR="007C54FB" w:rsidRPr="00216640" w:rsidRDefault="001C2614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2C011B12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783F4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209169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774456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B854CE3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3E3A2C3" w14:textId="6359B1E0" w:rsidR="007C54FB" w:rsidRPr="00216640" w:rsidRDefault="001C2614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7C54FB" w:rsidRPr="00216640" w14:paraId="750817D2" w14:textId="77777777" w:rsidTr="002C6DA7">
        <w:trPr>
          <w:cantSplit/>
          <w:tblHeader/>
        </w:trPr>
        <w:tc>
          <w:tcPr>
            <w:tcW w:w="3870" w:type="dxa"/>
            <w:shd w:val="clear" w:color="auto" w:fill="auto"/>
          </w:tcPr>
          <w:p w14:paraId="27776706" w14:textId="77777777" w:rsidR="007C54FB" w:rsidRPr="00216640" w:rsidRDefault="007C54FB" w:rsidP="002C6D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B80675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0DC6F99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14:paraId="53B22A28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</w:tr>
      <w:tr w:rsidR="007C54FB" w:rsidRPr="00216640" w14:paraId="5C96735E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5286C494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14:paraId="1730542F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1A5090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709174B5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374023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A4464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28B0D0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13FD0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DF74E5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A947697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4FB" w:rsidRPr="00216640" w14:paraId="0C393D28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12D4C84D" w14:textId="77777777" w:rsidR="007C54FB" w:rsidRPr="00216640" w:rsidRDefault="007C54FB" w:rsidP="002C6D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0814DBB6" w14:textId="77777777" w:rsidR="007C54FB" w:rsidRPr="00216640" w:rsidRDefault="007C54FB" w:rsidP="002C6D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33D8F43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ADD562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26DFD47D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3E7889D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470DAA3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804C65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FFACD5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966807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21D019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4FB" w:rsidRPr="00216640" w14:paraId="222CED36" w14:textId="77777777" w:rsidTr="002C6DA7">
        <w:trPr>
          <w:tblHeader/>
        </w:trPr>
        <w:tc>
          <w:tcPr>
            <w:tcW w:w="3870" w:type="dxa"/>
            <w:shd w:val="clear" w:color="auto" w:fill="auto"/>
          </w:tcPr>
          <w:p w14:paraId="0AEBD47E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14:paraId="144398A7" w14:textId="77777777" w:rsidR="007C54FB" w:rsidRPr="00216640" w:rsidRDefault="007C54FB" w:rsidP="002C6DA7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2166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43FEF6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98D100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641"/>
                <w:tab w:val="decimal" w:pos="1001"/>
              </w:tabs>
              <w:spacing w:line="240" w:lineRule="auto"/>
              <w:ind w:right="9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96B83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14:paraId="71267F61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CF1A52C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left" w:pos="255"/>
                <w:tab w:val="center" w:pos="324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14:paraId="0D5A696C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08AFF04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6631CA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90FD75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583AA2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CE3D7B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196F59" w14:textId="77777777" w:rsidR="007C54FB" w:rsidRPr="00216640" w:rsidRDefault="007C54FB" w:rsidP="002C6DA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D1971A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9E9E55" w14:textId="77777777" w:rsidR="007C54FB" w:rsidRPr="00216640" w:rsidRDefault="007C54FB" w:rsidP="002C6DA7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9DB3520" w14:textId="77777777" w:rsidR="000176F9" w:rsidRDefault="000176F9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11066EC" w14:textId="77777777" w:rsidR="00056191" w:rsidRDefault="00056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5C982B" w14:textId="6A693483"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6D466E67" w14:textId="77777777" w:rsidR="006957CC" w:rsidRPr="00216640" w:rsidRDefault="006957CC" w:rsidP="001951DD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2065BE1" w14:textId="77777777"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21664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08FFA753" w14:textId="77777777" w:rsidR="006957CC" w:rsidRPr="00216640" w:rsidRDefault="006957CC" w:rsidP="001951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52C2D3CC" w14:textId="77777777" w:rsidR="006957CC" w:rsidRPr="00216640" w:rsidRDefault="006957CC" w:rsidP="001951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16640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216640">
        <w:rPr>
          <w:rFonts w:ascii="Angsana New" w:hAnsi="Angsana New"/>
          <w:sz w:val="30"/>
          <w:szCs w:val="30"/>
          <w:lang w:val="en-US" w:bidi="th-TH"/>
        </w:rPr>
        <w:t>2</w:t>
      </w:r>
      <w:r w:rsidRPr="0021664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17441F3D" w14:textId="77777777"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957CC" w:rsidRPr="00216640" w14:paraId="61718499" w14:textId="77777777" w:rsidTr="00602E7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F30BE" w14:textId="77777777" w:rsidR="006957CC" w:rsidRPr="00216640" w:rsidRDefault="006957CC" w:rsidP="008A6A2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DAABC" w14:textId="77777777" w:rsidR="006957CC" w:rsidRPr="00216640" w:rsidRDefault="006957CC" w:rsidP="001951DD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BD39A" w14:textId="77777777" w:rsidR="006957CC" w:rsidRPr="00216640" w:rsidRDefault="006957CC" w:rsidP="008A6A2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7CC" w:rsidRPr="00216640" w14:paraId="1ED5EE18" w14:textId="77777777" w:rsidTr="00602E7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8D0A0" w14:textId="77777777" w:rsidR="006957CC" w:rsidRPr="00216640" w:rsidRDefault="006957CC" w:rsidP="001951DD">
            <w:pPr>
              <w:pStyle w:val="block"/>
              <w:spacing w:after="0" w:line="240" w:lineRule="atLeast"/>
              <w:ind w:left="144" w:right="-108" w:hanging="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86B4F" w14:textId="77777777" w:rsidR="006957CC" w:rsidRPr="00216640" w:rsidRDefault="006957CC" w:rsidP="001951DD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97FBB" w14:textId="77777777" w:rsidR="006957CC" w:rsidRPr="00216640" w:rsidRDefault="006957CC" w:rsidP="001951DD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0E820A82" w14:textId="77777777" w:rsidR="00145655" w:rsidRPr="000176F9" w:rsidRDefault="00145655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2DD9CC22" w14:textId="77777777"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16640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77902F4" w14:textId="77777777" w:rsidR="006957CC" w:rsidRPr="00216640" w:rsidRDefault="006957CC" w:rsidP="001951DD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957CC" w:rsidRPr="00216640" w14:paraId="13406A5B" w14:textId="77777777" w:rsidTr="00602E70">
        <w:trPr>
          <w:tblHeader/>
        </w:trPr>
        <w:tc>
          <w:tcPr>
            <w:tcW w:w="2880" w:type="dxa"/>
            <w:vAlign w:val="bottom"/>
            <w:hideMark/>
          </w:tcPr>
          <w:p w14:paraId="187312E0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1A7D2C0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vAlign w:val="bottom"/>
            <w:hideMark/>
          </w:tcPr>
          <w:p w14:paraId="6E4CCC24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7CC" w:rsidRPr="00216640" w14:paraId="700CB3C4" w14:textId="77777777" w:rsidTr="00602E70">
        <w:trPr>
          <w:tblHeader/>
        </w:trPr>
        <w:tc>
          <w:tcPr>
            <w:tcW w:w="2880" w:type="dxa"/>
            <w:hideMark/>
          </w:tcPr>
          <w:p w14:paraId="293CE07A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1F7C83BC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14:paraId="06D68DDB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6957CC" w:rsidRPr="00216640" w14:paraId="3B043B62" w14:textId="77777777" w:rsidTr="00602E70">
        <w:tc>
          <w:tcPr>
            <w:tcW w:w="2880" w:type="dxa"/>
            <w:hideMark/>
          </w:tcPr>
          <w:p w14:paraId="325962A9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6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14:paraId="2A2ABBFF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14:paraId="447AEDDE" w14:textId="77777777" w:rsidR="006957CC" w:rsidRPr="00216640" w:rsidRDefault="006957CC" w:rsidP="00195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14:paraId="2C67015C" w14:textId="77777777" w:rsidR="008304F2" w:rsidRPr="00216640" w:rsidRDefault="008304F2" w:rsidP="001951DD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6ABE956" w14:textId="77777777" w:rsidR="001C2306" w:rsidRPr="00216640" w:rsidRDefault="00CB3B4E" w:rsidP="001951DD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</w:t>
      </w:r>
      <w:r w:rsidR="006957CC" w:rsidRPr="00216640">
        <w:rPr>
          <w:rFonts w:ascii="Angsana New" w:eastAsia="MS Mincho" w:hAnsi="Angsana New"/>
          <w:sz w:val="30"/>
          <w:szCs w:val="30"/>
          <w:lang w:val="en-US"/>
        </w:rPr>
        <w:t>6</w:t>
      </w:r>
      <w:r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020390" w:rsidRPr="00216640">
        <w:rPr>
          <w:rFonts w:ascii="Angsana New" w:eastAsia="MS Mincho" w:hAnsi="Angsana New" w:hint="cs"/>
          <w:sz w:val="30"/>
          <w:szCs w:val="30"/>
          <w:cs/>
          <w:lang w:val="en-US"/>
        </w:rPr>
        <w:t>สัญญาเกี่ยวกับการซื้อธุรกิจ</w:t>
      </w:r>
    </w:p>
    <w:p w14:paraId="0C234397" w14:textId="77777777" w:rsidR="005B4D2D" w:rsidRPr="00216640" w:rsidRDefault="005B4D2D" w:rsidP="001951D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3FE4A5F0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14:paraId="41BEB6DD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7A0B7C" w14:textId="0D38E7D4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จากการที่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ได้ซื้อส่วนงานธุรกิจบริการ </w:t>
      </w:r>
      <w:r w:rsidRPr="00216640">
        <w:rPr>
          <w:rFonts w:ascii="Angsana New" w:hAnsi="Angsana New"/>
          <w:sz w:val="30"/>
          <w:szCs w:val="30"/>
        </w:rPr>
        <w:t xml:space="preserve">IT </w:t>
      </w:r>
      <w:r w:rsidRPr="00216640">
        <w:rPr>
          <w:rFonts w:ascii="Angsana New" w:hAnsi="Angsana New"/>
          <w:sz w:val="30"/>
          <w:szCs w:val="30"/>
          <w:cs/>
        </w:rPr>
        <w:t>จาก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 วันที่ 23 สิงหาคม 2559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20390" w:rsidRPr="00216640">
        <w:rPr>
          <w:rFonts w:ascii="Angsana New" w:hAnsi="Angsana New"/>
          <w:sz w:val="30"/>
          <w:szCs w:val="30"/>
        </w:rPr>
        <w:t>1</w:t>
      </w:r>
      <w:r w:rsidR="00B21020">
        <w:rPr>
          <w:rFonts w:ascii="Angsana New" w:hAnsi="Angsana New"/>
          <w:sz w:val="30"/>
          <w:szCs w:val="30"/>
        </w:rPr>
        <w:t>4.29</w:t>
      </w:r>
      <w:r w:rsidR="00020390" w:rsidRPr="00216640">
        <w:rPr>
          <w:rFonts w:ascii="Angsana New" w:hAnsi="Angsana New"/>
          <w:sz w:val="30"/>
          <w:szCs w:val="30"/>
        </w:rPr>
        <w:t xml:space="preserve">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ล้านบาท (มูลค่าตามบัญชี ณ วันที่ </w:t>
      </w:r>
      <w:r w:rsidR="003912D7" w:rsidRPr="00216640">
        <w:rPr>
          <w:rFonts w:ascii="Angsana New" w:hAnsi="Angsana New"/>
          <w:sz w:val="30"/>
          <w:szCs w:val="30"/>
        </w:rPr>
        <w:t xml:space="preserve">30 </w:t>
      </w:r>
      <w:r w:rsidR="00B21020">
        <w:rPr>
          <w:rFonts w:ascii="Angsana New" w:hAnsi="Angsana New" w:hint="cs"/>
          <w:sz w:val="30"/>
          <w:szCs w:val="30"/>
          <w:cs/>
        </w:rPr>
        <w:t>กันยายน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020390" w:rsidRPr="00216640">
        <w:rPr>
          <w:rFonts w:ascii="Angsana New" w:hAnsi="Angsana New"/>
          <w:sz w:val="30"/>
          <w:szCs w:val="30"/>
        </w:rPr>
        <w:t xml:space="preserve">2561) </w:t>
      </w:r>
      <w:r w:rsidR="00020390" w:rsidRPr="00216640">
        <w:rPr>
          <w:rFonts w:ascii="Angsana New" w:hAnsi="Angsana New" w:hint="cs"/>
          <w:sz w:val="30"/>
          <w:szCs w:val="30"/>
          <w:cs/>
        </w:rPr>
        <w:t xml:space="preserve">ซึ่งมีกำหนดชำระในปี </w:t>
      </w:r>
      <w:r w:rsidR="00020390" w:rsidRPr="00216640">
        <w:rPr>
          <w:rFonts w:ascii="Angsana New" w:hAnsi="Angsana New"/>
          <w:sz w:val="30"/>
          <w:szCs w:val="30"/>
        </w:rPr>
        <w:t xml:space="preserve">2562 </w:t>
      </w:r>
      <w:r w:rsidRPr="00216640">
        <w:rPr>
          <w:rFonts w:ascii="Angsana New" w:hAnsi="Angsana New"/>
          <w:sz w:val="30"/>
          <w:szCs w:val="30"/>
          <w:cs/>
        </w:rPr>
        <w:t>โดยรับโอนบุคลากร</w:t>
      </w:r>
      <w:r w:rsidRPr="00216640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Pr="00216640">
        <w:rPr>
          <w:rFonts w:ascii="Angsana New" w:hAnsi="Angsana New"/>
          <w:sz w:val="30"/>
          <w:szCs w:val="30"/>
          <w:cs/>
        </w:rPr>
        <w:t xml:space="preserve"> และ</w:t>
      </w:r>
      <w:r w:rsidRPr="00216640">
        <w:rPr>
          <w:rFonts w:ascii="Angsana New" w:hAnsi="Angsana New" w:hint="cs"/>
          <w:sz w:val="30"/>
          <w:szCs w:val="30"/>
          <w:cs/>
        </w:rPr>
        <w:t>สัญญาในการดำเนินงานต่างๆ ภายใต้</w:t>
      </w:r>
      <w:r w:rsidRPr="00216640">
        <w:rPr>
          <w:rFonts w:ascii="Angsana New" w:hAnsi="Angsana New"/>
          <w:sz w:val="30"/>
          <w:szCs w:val="30"/>
          <w:cs/>
        </w:rPr>
        <w:t>เงื่อนไขใน</w:t>
      </w:r>
      <w:r w:rsidRPr="00216640">
        <w:rPr>
          <w:rFonts w:ascii="Angsana New" w:hAnsi="Angsana New"/>
          <w:sz w:val="30"/>
          <w:szCs w:val="30"/>
        </w:rPr>
        <w:t xml:space="preserve"> Business Transfer Agreement </w:t>
      </w:r>
      <w:r w:rsidRPr="00216640">
        <w:rPr>
          <w:rFonts w:ascii="Angsana New" w:hAnsi="Angsana New"/>
          <w:sz w:val="30"/>
          <w:szCs w:val="30"/>
          <w:cs/>
        </w:rPr>
        <w:t xml:space="preserve">และ </w:t>
      </w:r>
      <w:r w:rsidRPr="00216640">
        <w:rPr>
          <w:rFonts w:ascii="Angsana New" w:hAnsi="Angsana New"/>
          <w:sz w:val="30"/>
          <w:szCs w:val="30"/>
        </w:rPr>
        <w:t xml:space="preserve">Service Level Agreement </w:t>
      </w:r>
      <w:r w:rsidRPr="00216640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</w:t>
      </w:r>
      <w:r w:rsidR="00571F55" w:rsidRPr="00216640">
        <w:rPr>
          <w:rFonts w:ascii="Angsana New" w:hAnsi="Angsana New"/>
          <w:sz w:val="30"/>
          <w:szCs w:val="30"/>
          <w:cs/>
        </w:rPr>
        <w:t>ไทย) จำกัด ได้มอบหมายให้ บริษัท</w:t>
      </w:r>
      <w:r w:rsidR="00571F55" w:rsidRPr="00216640">
        <w:rPr>
          <w:rFonts w:ascii="Angsana New" w:hAnsi="Angsana New"/>
          <w:sz w:val="30"/>
          <w:szCs w:val="30"/>
        </w:rPr>
        <w:br/>
      </w:r>
      <w:r w:rsidRPr="00216640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216640">
        <w:rPr>
          <w:rFonts w:ascii="Angsana New" w:hAnsi="Angsana New"/>
          <w:sz w:val="30"/>
          <w:szCs w:val="30"/>
        </w:rPr>
        <w:t xml:space="preserve"> 1 </w:t>
      </w:r>
      <w:r w:rsidRPr="0021664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16640">
        <w:rPr>
          <w:rFonts w:ascii="Angsana New" w:hAnsi="Angsana New"/>
          <w:sz w:val="30"/>
          <w:szCs w:val="30"/>
        </w:rPr>
        <w:t xml:space="preserve">2559 </w:t>
      </w:r>
      <w:r w:rsidRPr="0021664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16640">
        <w:rPr>
          <w:rFonts w:ascii="Angsana New" w:hAnsi="Angsana New"/>
          <w:sz w:val="30"/>
          <w:szCs w:val="30"/>
        </w:rPr>
        <w:t>2566</w:t>
      </w:r>
    </w:p>
    <w:p w14:paraId="01176DAA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D6CF85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216640">
        <w:rPr>
          <w:rFonts w:ascii="Angsana New" w:hAnsi="Angsana New"/>
          <w:sz w:val="30"/>
          <w:szCs w:val="30"/>
        </w:rPr>
        <w:t xml:space="preserve">2560 </w:t>
      </w:r>
      <w:r w:rsidRPr="00216640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216640">
        <w:rPr>
          <w:rFonts w:ascii="Angsana New" w:hAnsi="Angsana New"/>
          <w:sz w:val="30"/>
          <w:szCs w:val="30"/>
        </w:rPr>
        <w:t>Business Transfer Agreement</w:t>
      </w:r>
      <w:r w:rsidRPr="00216640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216640">
        <w:rPr>
          <w:rFonts w:ascii="Angsana New" w:hAnsi="Angsana New"/>
          <w:sz w:val="30"/>
          <w:szCs w:val="30"/>
          <w:cs/>
        </w:rPr>
        <w:t>23 สิงหาคม 2559</w:t>
      </w:r>
      <w:r w:rsidRPr="00216640">
        <w:rPr>
          <w:rFonts w:ascii="Angsana New" w:hAnsi="Angsana New" w:hint="cs"/>
          <w:sz w:val="30"/>
          <w:szCs w:val="30"/>
          <w:cs/>
        </w:rPr>
        <w:t xml:space="preserve"> ให้แก่บริษัท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216640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</w:p>
    <w:p w14:paraId="1DE42D70" w14:textId="77777777" w:rsidR="003912D7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0EB70D50" w14:textId="77777777" w:rsidR="00056191" w:rsidRDefault="00056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55AFD3F7" w14:textId="4D4943B3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324D2">
        <w:rPr>
          <w:rFonts w:ascii="Angsana New" w:hAnsi="Angsana New"/>
          <w:i/>
          <w:iCs/>
          <w:sz w:val="30"/>
          <w:szCs w:val="30"/>
        </w:rPr>
        <w:lastRenderedPageBreak/>
        <w:t>Service</w:t>
      </w:r>
      <w:r w:rsidRPr="00216640">
        <w:rPr>
          <w:rFonts w:ascii="Angsana New" w:hAnsi="Angsana New"/>
          <w:i/>
          <w:iCs/>
          <w:sz w:val="30"/>
          <w:szCs w:val="30"/>
        </w:rPr>
        <w:t xml:space="preserve"> Level Agreement</w:t>
      </w:r>
    </w:p>
    <w:p w14:paraId="55637FFF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65324E99" w14:textId="77777777" w:rsidR="006B2E0F" w:rsidRPr="00216640" w:rsidRDefault="006B2E0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216640">
        <w:rPr>
          <w:rFonts w:ascii="Angsana New" w:hAnsi="Angsana New"/>
          <w:sz w:val="30"/>
          <w:szCs w:val="30"/>
        </w:rPr>
        <w:t xml:space="preserve">Service Level Agreement </w:t>
      </w:r>
      <w:r w:rsidRPr="00216640">
        <w:rPr>
          <w:rFonts w:ascii="Angsana New" w:hAnsi="Angsana New" w:hint="cs"/>
          <w:sz w:val="30"/>
          <w:szCs w:val="30"/>
          <w:cs/>
        </w:rPr>
        <w:t>กับบริษัท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เซอร์วิส</w:t>
      </w:r>
      <w:proofErr w:type="spellStart"/>
      <w:r w:rsidRPr="00216640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โดยให้สิทธิ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216640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Pr="00216640">
        <w:rPr>
          <w:rFonts w:ascii="Angsana New" w:hAnsi="Angsana New" w:hint="cs"/>
          <w:sz w:val="30"/>
          <w:szCs w:val="30"/>
          <w:cs/>
        </w:rPr>
        <w:t xml:space="preserve"> จำกัด ในการให้บริการแก่ บริษัท วี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216640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216640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216640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Pr="00216640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สัญญามีกำหนด</w:t>
      </w:r>
      <w:r w:rsidRPr="00216640">
        <w:rPr>
          <w:rFonts w:ascii="Angsana New" w:hAnsi="Angsana New" w:hint="cs"/>
          <w:sz w:val="30"/>
          <w:szCs w:val="30"/>
          <w:cs/>
        </w:rPr>
        <w:t>ร</w:t>
      </w:r>
      <w:r w:rsidRPr="00216640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216640">
        <w:rPr>
          <w:rFonts w:ascii="Angsana New" w:hAnsi="Angsana New"/>
          <w:sz w:val="30"/>
          <w:szCs w:val="30"/>
        </w:rPr>
        <w:t xml:space="preserve">1 </w:t>
      </w:r>
      <w:r w:rsidRPr="0021664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16640">
        <w:rPr>
          <w:rFonts w:ascii="Angsana New" w:hAnsi="Angsana New"/>
          <w:sz w:val="30"/>
          <w:szCs w:val="30"/>
        </w:rPr>
        <w:t xml:space="preserve">2560 </w:t>
      </w:r>
      <w:r w:rsidRPr="00216640">
        <w:rPr>
          <w:rFonts w:ascii="Angsana New" w:hAnsi="Angsana New"/>
          <w:sz w:val="30"/>
          <w:szCs w:val="30"/>
          <w:cs/>
        </w:rPr>
        <w:t>ถึงวัน</w:t>
      </w:r>
      <w:r w:rsidRPr="0021664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216640">
        <w:rPr>
          <w:rFonts w:ascii="Angsana New" w:hAnsi="Angsana New"/>
          <w:sz w:val="30"/>
          <w:szCs w:val="30"/>
        </w:rPr>
        <w:t xml:space="preserve">31 </w:t>
      </w:r>
      <w:r w:rsidRPr="0021664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16640">
        <w:rPr>
          <w:rFonts w:ascii="Angsana New" w:hAnsi="Angsana New"/>
          <w:sz w:val="30"/>
          <w:szCs w:val="30"/>
        </w:rPr>
        <w:t>2562</w:t>
      </w:r>
    </w:p>
    <w:p w14:paraId="5946E712" w14:textId="77777777" w:rsidR="00145655" w:rsidRPr="00216640" w:rsidRDefault="0014565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01B9295" w14:textId="77777777" w:rsidR="00820F68" w:rsidRPr="00216640" w:rsidRDefault="00E53A5C" w:rsidP="001951DD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216640">
        <w:rPr>
          <w:rFonts w:ascii="Angsana New" w:eastAsia="MS Mincho" w:hAnsi="Angsana New"/>
          <w:sz w:val="30"/>
          <w:szCs w:val="30"/>
          <w:lang w:val="en-US"/>
        </w:rPr>
        <w:t>1</w:t>
      </w:r>
      <w:r w:rsidR="00277D79" w:rsidRPr="00216640">
        <w:rPr>
          <w:rFonts w:ascii="Angsana New" w:eastAsia="MS Mincho" w:hAnsi="Angsana New"/>
          <w:sz w:val="30"/>
          <w:szCs w:val="30"/>
          <w:lang w:val="en-US"/>
        </w:rPr>
        <w:t>7</w:t>
      </w:r>
      <w:r w:rsidR="00CB3B4E" w:rsidRPr="00216640">
        <w:rPr>
          <w:rFonts w:ascii="Angsana New" w:eastAsia="MS Mincho" w:hAnsi="Angsana New"/>
          <w:sz w:val="30"/>
          <w:szCs w:val="30"/>
          <w:lang w:val="en-US"/>
        </w:rPr>
        <w:tab/>
      </w:r>
      <w:r w:rsidR="00820F68" w:rsidRPr="00216640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0CD306F8" w14:textId="77777777" w:rsidR="001973A5" w:rsidRPr="00216640" w:rsidRDefault="001973A5" w:rsidP="001951D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89"/>
        <w:gridCol w:w="1065"/>
        <w:gridCol w:w="13"/>
        <w:gridCol w:w="268"/>
        <w:gridCol w:w="11"/>
        <w:gridCol w:w="1000"/>
        <w:gridCol w:w="278"/>
        <w:gridCol w:w="1087"/>
        <w:gridCol w:w="7"/>
        <w:gridCol w:w="237"/>
        <w:gridCol w:w="1087"/>
      </w:tblGrid>
      <w:tr w:rsidR="001973A5" w:rsidRPr="00216640" w14:paraId="6751F8DC" w14:textId="77777777" w:rsidTr="00602E70">
        <w:trPr>
          <w:tblHeader/>
        </w:trPr>
        <w:tc>
          <w:tcPr>
            <w:tcW w:w="2252" w:type="pct"/>
            <w:gridSpan w:val="2"/>
          </w:tcPr>
          <w:p w14:paraId="16BF0B59" w14:textId="77777777" w:rsidR="001973A5" w:rsidRPr="00216640" w:rsidRDefault="001973A5" w:rsidP="0019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5"/>
          </w:tcPr>
          <w:p w14:paraId="3A231219" w14:textId="77777777"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E7A2ED5" w14:textId="77777777"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4"/>
          </w:tcPr>
          <w:p w14:paraId="606394D7" w14:textId="77777777" w:rsidR="001973A5" w:rsidRPr="00216640" w:rsidRDefault="001973A5" w:rsidP="00195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386A" w:rsidRPr="00216640" w14:paraId="1E890E91" w14:textId="77777777" w:rsidTr="00602E70">
        <w:trPr>
          <w:trHeight w:val="344"/>
          <w:tblHeader/>
        </w:trPr>
        <w:tc>
          <w:tcPr>
            <w:tcW w:w="2252" w:type="pct"/>
            <w:gridSpan w:val="2"/>
          </w:tcPr>
          <w:p w14:paraId="4EC4FA52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5C3F2ED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794B77D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F40615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1" w:type="pct"/>
          </w:tcPr>
          <w:p w14:paraId="43E44843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27B50882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71438B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D0CE5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7386A" w:rsidRPr="00216640" w14:paraId="53BDED68" w14:textId="77777777" w:rsidTr="00602E70">
        <w:trPr>
          <w:trHeight w:val="344"/>
          <w:tblHeader/>
        </w:trPr>
        <w:tc>
          <w:tcPr>
            <w:tcW w:w="2252" w:type="pct"/>
            <w:gridSpan w:val="2"/>
          </w:tcPr>
          <w:p w14:paraId="0B00892D" w14:textId="77777777" w:rsidR="0057386A" w:rsidRPr="00216640" w:rsidRDefault="0057386A" w:rsidP="0057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E9B352D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2" w:type="pct"/>
            <w:gridSpan w:val="2"/>
          </w:tcPr>
          <w:p w14:paraId="1353D12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18C45F3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1" w:type="pct"/>
          </w:tcPr>
          <w:p w14:paraId="4D644143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1A2873D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256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14:paraId="1CF0EA6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5D4F74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25</w:t>
            </w: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7386A" w:rsidRPr="00216640" w14:paraId="4339BBF1" w14:textId="77777777" w:rsidTr="00602E70">
        <w:trPr>
          <w:tblHeader/>
        </w:trPr>
        <w:tc>
          <w:tcPr>
            <w:tcW w:w="1714" w:type="pct"/>
          </w:tcPr>
          <w:p w14:paraId="38498792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7E2CF3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pct"/>
            <w:gridSpan w:val="10"/>
          </w:tcPr>
          <w:p w14:paraId="53356A3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86A" w:rsidRPr="00216640" w14:paraId="042EEFC1" w14:textId="77777777" w:rsidTr="00602E70">
        <w:tc>
          <w:tcPr>
            <w:tcW w:w="2252" w:type="pct"/>
            <w:gridSpan w:val="2"/>
          </w:tcPr>
          <w:p w14:paraId="18EBEA37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D84F56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586" w:type="pct"/>
            <w:gridSpan w:val="2"/>
          </w:tcPr>
          <w:p w14:paraId="60C75DD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B66D5E5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13288A29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54903D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240FE4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B8262B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10D101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86A" w:rsidRPr="00216640" w14:paraId="25C3E927" w14:textId="77777777" w:rsidTr="00602E70">
        <w:tc>
          <w:tcPr>
            <w:tcW w:w="1714" w:type="pct"/>
          </w:tcPr>
          <w:p w14:paraId="17B0712B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8" w:type="pct"/>
          </w:tcPr>
          <w:p w14:paraId="66F23EF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6672482" w14:textId="2204E031" w:rsidR="0057386A" w:rsidRPr="00216640" w:rsidRDefault="000C1244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13,687</w:t>
            </w:r>
          </w:p>
        </w:tc>
        <w:tc>
          <w:tcPr>
            <w:tcW w:w="146" w:type="pct"/>
          </w:tcPr>
          <w:p w14:paraId="6DF07CB2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3DECA10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51" w:type="pct"/>
          </w:tcPr>
          <w:p w14:paraId="39EAD786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5AEFD3" w14:textId="77777777" w:rsidR="0057386A" w:rsidRPr="00216640" w:rsidRDefault="00E8523F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33" w:type="pct"/>
            <w:gridSpan w:val="2"/>
          </w:tcPr>
          <w:p w14:paraId="18AF115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F3956C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1"/>
                <w:tab w:val="right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ab/>
            </w:r>
            <w:r w:rsidRPr="00216640">
              <w:rPr>
                <w:rFonts w:ascii="Angsana New" w:hAnsi="Angsana New"/>
                <w:sz w:val="30"/>
                <w:szCs w:val="30"/>
              </w:rPr>
              <w:tab/>
              <w:t>1,739</w:t>
            </w:r>
          </w:p>
        </w:tc>
      </w:tr>
      <w:tr w:rsidR="0057386A" w:rsidRPr="00216640" w14:paraId="3CCA9D4E" w14:textId="77777777" w:rsidTr="00602E70">
        <w:tc>
          <w:tcPr>
            <w:tcW w:w="2252" w:type="pct"/>
            <w:gridSpan w:val="2"/>
          </w:tcPr>
          <w:p w14:paraId="67D443D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6" w:type="pct"/>
            <w:gridSpan w:val="2"/>
          </w:tcPr>
          <w:p w14:paraId="553C4A71" w14:textId="2D75ECCF" w:rsidR="0057386A" w:rsidRPr="00216640" w:rsidRDefault="000C1244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8,147</w:t>
            </w:r>
          </w:p>
        </w:tc>
        <w:tc>
          <w:tcPr>
            <w:tcW w:w="146" w:type="pct"/>
          </w:tcPr>
          <w:p w14:paraId="0500A86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0549E2C6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1" w:type="pct"/>
          </w:tcPr>
          <w:p w14:paraId="7E8D677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C85B5D" w14:textId="77777777" w:rsidR="0057386A" w:rsidRPr="00216640" w:rsidRDefault="00E8523F" w:rsidP="00412371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33" w:type="pct"/>
            <w:gridSpan w:val="2"/>
          </w:tcPr>
          <w:p w14:paraId="4E65CBB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45DA0B" w14:textId="77777777" w:rsidR="0057386A" w:rsidRPr="00216640" w:rsidRDefault="0057386A" w:rsidP="0057386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66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386A" w:rsidRPr="00216640" w14:paraId="0A0C877B" w14:textId="77777777" w:rsidTr="00602E70">
        <w:tc>
          <w:tcPr>
            <w:tcW w:w="2252" w:type="pct"/>
            <w:gridSpan w:val="2"/>
          </w:tcPr>
          <w:p w14:paraId="440193D9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91D5DC" w14:textId="200A87EF" w:rsidR="0057386A" w:rsidRPr="00216640" w:rsidRDefault="000C1244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21,834</w:t>
            </w:r>
          </w:p>
        </w:tc>
        <w:tc>
          <w:tcPr>
            <w:tcW w:w="146" w:type="pct"/>
          </w:tcPr>
          <w:p w14:paraId="74C60D3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6154D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22,743</w:t>
            </w:r>
          </w:p>
        </w:tc>
        <w:tc>
          <w:tcPr>
            <w:tcW w:w="151" w:type="pct"/>
          </w:tcPr>
          <w:p w14:paraId="379C23D5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C177BC4" w14:textId="77777777" w:rsidR="0057386A" w:rsidRPr="00216640" w:rsidRDefault="00E8523F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2,261</w:t>
            </w:r>
          </w:p>
        </w:tc>
        <w:tc>
          <w:tcPr>
            <w:tcW w:w="133" w:type="pct"/>
            <w:gridSpan w:val="2"/>
          </w:tcPr>
          <w:p w14:paraId="2BF402CB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B1BF18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</w:tr>
      <w:tr w:rsidR="0057386A" w:rsidRPr="00216640" w14:paraId="387B6730" w14:textId="77777777" w:rsidTr="00602E70">
        <w:tc>
          <w:tcPr>
            <w:tcW w:w="2252" w:type="pct"/>
            <w:gridSpan w:val="2"/>
          </w:tcPr>
          <w:p w14:paraId="1DB63434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71FD836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5A728C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</w:tcPr>
          <w:p w14:paraId="18D4988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" w:type="pct"/>
          </w:tcPr>
          <w:p w14:paraId="2EECA0BA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6DEDB0F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gridSpan w:val="2"/>
          </w:tcPr>
          <w:p w14:paraId="6E869FF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DB3DEE9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7386A" w:rsidRPr="00216640" w14:paraId="6A8E9E67" w14:textId="77777777" w:rsidTr="00602E70">
        <w:tc>
          <w:tcPr>
            <w:tcW w:w="2252" w:type="pct"/>
            <w:gridSpan w:val="2"/>
          </w:tcPr>
          <w:p w14:paraId="71326E68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9" w:type="pct"/>
          </w:tcPr>
          <w:p w14:paraId="36C2810B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EDD672C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6ECBFD91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CB83D0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748C77D5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DE2C33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5528A41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86A" w:rsidRPr="00216640" w14:paraId="14F34E02" w14:textId="77777777" w:rsidTr="001454AD">
        <w:tc>
          <w:tcPr>
            <w:tcW w:w="2252" w:type="pct"/>
            <w:gridSpan w:val="2"/>
          </w:tcPr>
          <w:p w14:paraId="7C5FB77F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664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79" w:type="pct"/>
            <w:shd w:val="clear" w:color="auto" w:fill="auto"/>
          </w:tcPr>
          <w:p w14:paraId="7F0F7A6B" w14:textId="2F4D19D5" w:rsidR="0057386A" w:rsidRPr="001454AD" w:rsidRDefault="001454AD" w:rsidP="004F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"/>
                <w:tab w:val="right" w:pos="878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4AD">
              <w:rPr>
                <w:rFonts w:ascii="Angsana New" w:hAnsi="Angsana New"/>
                <w:sz w:val="30"/>
                <w:szCs w:val="30"/>
              </w:rPr>
              <w:t>51,768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0FD861AC" w14:textId="77777777" w:rsidR="0057386A" w:rsidRPr="001454AD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7B27AE44" w14:textId="77777777" w:rsidR="0057386A" w:rsidRPr="001454AD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4AD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1" w:type="pct"/>
          </w:tcPr>
          <w:p w14:paraId="3C555C0B" w14:textId="77777777" w:rsidR="0057386A" w:rsidRPr="001454AD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1B8D6DB" w14:textId="78F87924" w:rsidR="0057386A" w:rsidRPr="001454AD" w:rsidRDefault="000B7434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"/>
                <w:tab w:val="right" w:pos="878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4AD">
              <w:rPr>
                <w:rFonts w:ascii="Angsana New" w:hAnsi="Angsana New"/>
                <w:sz w:val="30"/>
                <w:szCs w:val="30"/>
              </w:rPr>
              <w:t>34,438</w:t>
            </w:r>
          </w:p>
        </w:tc>
        <w:tc>
          <w:tcPr>
            <w:tcW w:w="129" w:type="pct"/>
          </w:tcPr>
          <w:p w14:paraId="1B1766A1" w14:textId="77777777" w:rsidR="0057386A" w:rsidRPr="001454AD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C8E482" w14:textId="77777777" w:rsidR="0057386A" w:rsidRPr="001454AD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4AD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</w:tr>
      <w:tr w:rsidR="0057386A" w:rsidRPr="00216640" w14:paraId="0D8C1424" w14:textId="77777777" w:rsidTr="00725388">
        <w:tc>
          <w:tcPr>
            <w:tcW w:w="2252" w:type="pct"/>
            <w:gridSpan w:val="2"/>
          </w:tcPr>
          <w:p w14:paraId="55046317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9" w:type="pct"/>
          </w:tcPr>
          <w:p w14:paraId="245A4452" w14:textId="4F0DA148" w:rsidR="0057386A" w:rsidRPr="00216640" w:rsidRDefault="000C1244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53" w:type="pct"/>
            <w:gridSpan w:val="2"/>
          </w:tcPr>
          <w:p w14:paraId="35FBC4E6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16BD6D7F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1" w:type="pct"/>
          </w:tcPr>
          <w:p w14:paraId="7C1E4E9D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1BAE70E" w14:textId="77777777" w:rsidR="0057386A" w:rsidRPr="00216640" w:rsidRDefault="00E8523F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29" w:type="pct"/>
          </w:tcPr>
          <w:p w14:paraId="6A3ECE0A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733A31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57386A" w:rsidRPr="00216640" w14:paraId="731C0D95" w14:textId="77777777" w:rsidTr="00725388">
        <w:tc>
          <w:tcPr>
            <w:tcW w:w="2252" w:type="pct"/>
            <w:gridSpan w:val="2"/>
          </w:tcPr>
          <w:p w14:paraId="51ED4E3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7DF7DF6" w14:textId="58F12F9B" w:rsidR="0057386A" w:rsidRPr="00216640" w:rsidRDefault="000C1244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3" w:type="pct"/>
            <w:gridSpan w:val="2"/>
          </w:tcPr>
          <w:p w14:paraId="73F00D3F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</w:tcPr>
          <w:p w14:paraId="5B3923A5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1" w:type="pct"/>
          </w:tcPr>
          <w:p w14:paraId="3A19513A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DE134" w14:textId="77777777" w:rsidR="0057386A" w:rsidRPr="00216640" w:rsidRDefault="00E8523F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9" w:type="pct"/>
          </w:tcPr>
          <w:p w14:paraId="5EC57E80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992E305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64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57386A" w:rsidRPr="00216640" w14:paraId="2BA92E96" w14:textId="77777777" w:rsidTr="00725388">
        <w:tc>
          <w:tcPr>
            <w:tcW w:w="2252" w:type="pct"/>
            <w:gridSpan w:val="2"/>
          </w:tcPr>
          <w:p w14:paraId="1641F402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B3AB356" w14:textId="630C42A7" w:rsidR="0057386A" w:rsidRPr="00216640" w:rsidRDefault="00C21B45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52,668</w:t>
            </w:r>
          </w:p>
        </w:tc>
        <w:tc>
          <w:tcPr>
            <w:tcW w:w="153" w:type="pct"/>
            <w:gridSpan w:val="2"/>
          </w:tcPr>
          <w:p w14:paraId="15FED671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56B9D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9,945</w:t>
            </w:r>
          </w:p>
        </w:tc>
        <w:tc>
          <w:tcPr>
            <w:tcW w:w="151" w:type="pct"/>
          </w:tcPr>
          <w:p w14:paraId="6FAE5992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F39D7" w14:textId="6E083D76" w:rsidR="0057386A" w:rsidRPr="00216640" w:rsidRDefault="00C21B45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35,338</w:t>
            </w:r>
          </w:p>
        </w:tc>
        <w:tc>
          <w:tcPr>
            <w:tcW w:w="129" w:type="pct"/>
          </w:tcPr>
          <w:p w14:paraId="734AB40F" w14:textId="77777777" w:rsidR="0057386A" w:rsidRPr="00216640" w:rsidRDefault="0057386A" w:rsidP="0057386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3EAA42E" w14:textId="77777777" w:rsidR="0057386A" w:rsidRPr="00216640" w:rsidRDefault="0057386A" w:rsidP="00573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640">
              <w:rPr>
                <w:rFonts w:ascii="Angsana New" w:hAnsi="Angsana New"/>
                <w:b/>
                <w:bCs/>
                <w:sz w:val="30"/>
                <w:szCs w:val="30"/>
              </w:rPr>
              <w:t>7,177</w:t>
            </w:r>
          </w:p>
        </w:tc>
      </w:tr>
    </w:tbl>
    <w:p w14:paraId="146CFAF9" w14:textId="77777777" w:rsidR="008304F2" w:rsidRPr="00216640" w:rsidRDefault="008304F2" w:rsidP="001951DD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b/>
          <w:bCs/>
          <w:sz w:val="24"/>
          <w:szCs w:val="24"/>
        </w:rPr>
      </w:pPr>
    </w:p>
    <w:p w14:paraId="33E4EB10" w14:textId="77777777" w:rsidR="00016437" w:rsidRPr="00216640" w:rsidRDefault="00016437" w:rsidP="001951DD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14:paraId="701A9F06" w14:textId="77777777" w:rsidR="0036531D" w:rsidRPr="00216640" w:rsidRDefault="0036531D" w:rsidP="001951DD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48539DB1" w14:textId="5A67DF97" w:rsidR="00016437" w:rsidRPr="00216640" w:rsidRDefault="00016437" w:rsidP="001951DD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1C2614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1C26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1C2614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1C2614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1C26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1C2614">
        <w:rPr>
          <w:rFonts w:ascii="Angsana New" w:eastAsia="MS Mincho" w:hAnsi="Angsana New"/>
          <w:sz w:val="30"/>
          <w:szCs w:val="30"/>
          <w:cs/>
        </w:rPr>
        <w:t>และโกดังเก็บสินค้า สัญญา</w:t>
      </w:r>
      <w:r w:rsidR="00E53A5C" w:rsidRPr="001C2614">
        <w:rPr>
          <w:rFonts w:ascii="Angsana New" w:eastAsia="MS Mincho" w:hAnsi="Angsana New" w:hint="cs"/>
          <w:sz w:val="30"/>
          <w:szCs w:val="30"/>
          <w:cs/>
        </w:rPr>
        <w:t>เช่าดังกล่าว</w:t>
      </w:r>
      <w:r w:rsidRPr="001C2614">
        <w:rPr>
          <w:rFonts w:ascii="Angsana New" w:eastAsia="MS Mincho" w:hAnsi="Angsana New"/>
          <w:sz w:val="30"/>
          <w:szCs w:val="30"/>
          <w:cs/>
        </w:rPr>
        <w:t>มีอายุ</w:t>
      </w:r>
      <w:r w:rsidR="00742C03" w:rsidRPr="001C2614">
        <w:rPr>
          <w:rFonts w:ascii="Angsana New" w:eastAsia="MS Mincho" w:hAnsi="Angsana New"/>
          <w:sz w:val="30"/>
          <w:szCs w:val="30"/>
        </w:rPr>
        <w:br/>
      </w:r>
      <w:r w:rsidR="000C1244" w:rsidRPr="001C2614">
        <w:rPr>
          <w:rFonts w:ascii="Angsana New" w:eastAsia="MS Mincho" w:hAnsi="Angsana New"/>
          <w:sz w:val="30"/>
          <w:szCs w:val="30"/>
        </w:rPr>
        <w:t>1</w:t>
      </w:r>
      <w:r w:rsidR="00A53C1C" w:rsidRPr="001C2614">
        <w:rPr>
          <w:rFonts w:ascii="Angsana New" w:eastAsia="MS Mincho" w:hAnsi="Angsana New"/>
          <w:sz w:val="30"/>
          <w:szCs w:val="30"/>
        </w:rPr>
        <w:t xml:space="preserve"> </w:t>
      </w:r>
      <w:r w:rsidR="009D588B" w:rsidRPr="001C2614">
        <w:rPr>
          <w:rFonts w:ascii="Angsana New" w:eastAsia="MS Mincho" w:hAnsi="Angsana New" w:hint="cs"/>
          <w:sz w:val="30"/>
          <w:szCs w:val="30"/>
          <w:cs/>
        </w:rPr>
        <w:t>ปี</w:t>
      </w:r>
      <w:r w:rsidR="00742C03" w:rsidRPr="001C26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E53A5C" w:rsidRPr="001C2614">
        <w:rPr>
          <w:rFonts w:ascii="Angsana New" w:eastAsia="MS Mincho" w:hAnsi="Angsana New" w:hint="cs"/>
          <w:sz w:val="30"/>
          <w:szCs w:val="30"/>
          <w:cs/>
        </w:rPr>
        <w:t>ถึง</w:t>
      </w:r>
      <w:r w:rsidR="000C1244" w:rsidRPr="001C2614">
        <w:rPr>
          <w:rFonts w:ascii="Angsana New" w:eastAsia="MS Mincho" w:hAnsi="Angsana New"/>
          <w:sz w:val="30"/>
          <w:szCs w:val="30"/>
        </w:rPr>
        <w:t xml:space="preserve"> 3</w:t>
      </w:r>
      <w:r w:rsidR="00742C03" w:rsidRPr="001C2614">
        <w:rPr>
          <w:rFonts w:ascii="Angsana New" w:eastAsia="MS Mincho" w:hAnsi="Angsana New" w:hint="cs"/>
          <w:sz w:val="30"/>
          <w:szCs w:val="30"/>
          <w:cs/>
        </w:rPr>
        <w:t xml:space="preserve"> ปี</w:t>
      </w:r>
      <w:r w:rsidR="003D433C" w:rsidRPr="001C2614">
        <w:rPr>
          <w:rFonts w:ascii="Angsana New" w:eastAsia="MS Mincho" w:hAnsi="Angsana New" w:hint="cs"/>
          <w:sz w:val="30"/>
          <w:szCs w:val="30"/>
          <w:cs/>
        </w:rPr>
        <w:t xml:space="preserve"> โดยจะหมดอายุภายในปี </w:t>
      </w:r>
      <w:r w:rsidR="003D433C" w:rsidRPr="001C2614">
        <w:rPr>
          <w:rFonts w:ascii="Angsana New" w:eastAsia="MS Mincho" w:hAnsi="Angsana New"/>
          <w:sz w:val="30"/>
          <w:szCs w:val="30"/>
        </w:rPr>
        <w:t>25</w:t>
      </w:r>
      <w:r w:rsidR="00A53C1C" w:rsidRPr="001C2614">
        <w:rPr>
          <w:rFonts w:ascii="Angsana New" w:eastAsia="MS Mincho" w:hAnsi="Angsana New" w:hint="cs"/>
          <w:sz w:val="30"/>
          <w:szCs w:val="30"/>
          <w:cs/>
        </w:rPr>
        <w:t>6</w:t>
      </w:r>
      <w:r w:rsidR="000C1244" w:rsidRPr="001C2614">
        <w:rPr>
          <w:rFonts w:ascii="Angsana New" w:eastAsia="MS Mincho" w:hAnsi="Angsana New"/>
          <w:sz w:val="30"/>
          <w:szCs w:val="30"/>
        </w:rPr>
        <w:t>1</w:t>
      </w:r>
      <w:r w:rsidR="00E53A5C" w:rsidRPr="001C2614">
        <w:rPr>
          <w:rFonts w:ascii="Angsana New" w:eastAsia="MS Mincho" w:hAnsi="Angsana New" w:hint="cs"/>
          <w:sz w:val="30"/>
          <w:szCs w:val="30"/>
          <w:cs/>
        </w:rPr>
        <w:t xml:space="preserve"> ถึง</w:t>
      </w:r>
      <w:r w:rsidR="00742C03" w:rsidRPr="001C2614">
        <w:rPr>
          <w:rFonts w:ascii="Angsana New" w:eastAsia="MS Mincho" w:hAnsi="Angsana New" w:hint="cs"/>
          <w:sz w:val="30"/>
          <w:szCs w:val="30"/>
          <w:cs/>
        </w:rPr>
        <w:t>ปี</w:t>
      </w:r>
      <w:r w:rsidR="003D433C" w:rsidRPr="001C261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D433C" w:rsidRPr="001C2614">
        <w:rPr>
          <w:rFonts w:ascii="Angsana New" w:eastAsia="MS Mincho" w:hAnsi="Angsana New"/>
          <w:sz w:val="30"/>
          <w:szCs w:val="30"/>
        </w:rPr>
        <w:t>25</w:t>
      </w:r>
      <w:r w:rsidR="009D588B" w:rsidRPr="001C2614">
        <w:rPr>
          <w:rFonts w:ascii="Angsana New" w:eastAsia="MS Mincho" w:hAnsi="Angsana New" w:hint="cs"/>
          <w:sz w:val="30"/>
          <w:szCs w:val="30"/>
          <w:cs/>
        </w:rPr>
        <w:t>6</w:t>
      </w:r>
      <w:r w:rsidR="000C1244" w:rsidRPr="001C2614">
        <w:rPr>
          <w:rFonts w:ascii="Angsana New" w:eastAsia="MS Mincho" w:hAnsi="Angsana New"/>
          <w:sz w:val="30"/>
          <w:szCs w:val="30"/>
        </w:rPr>
        <w:t>4</w:t>
      </w:r>
    </w:p>
    <w:p w14:paraId="4AD57A86" w14:textId="77777777" w:rsidR="003912D7" w:rsidRDefault="003912D7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14:paraId="39F801D5" w14:textId="77777777" w:rsidR="00036209" w:rsidRDefault="0003620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14:paraId="7A6B1434" w14:textId="77777777" w:rsidR="00036209" w:rsidRDefault="0003620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</w:p>
    <w:p w14:paraId="05F3C7DA" w14:textId="77777777" w:rsidR="00056191" w:rsidRDefault="00056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  <w:r>
        <w:rPr>
          <w:rFonts w:ascii="Angsana New" w:eastAsia="MS Mincho" w:hAnsi="Angsana New"/>
          <w:b/>
          <w:bCs/>
          <w:sz w:val="30"/>
          <w:szCs w:val="30"/>
        </w:rPr>
        <w:br w:type="page"/>
      </w:r>
    </w:p>
    <w:p w14:paraId="7ACA3DBE" w14:textId="4819197E" w:rsidR="009B1177" w:rsidRPr="00216640" w:rsidRDefault="00E53A5C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</w:rPr>
        <w:lastRenderedPageBreak/>
        <w:t>1</w:t>
      </w:r>
      <w:r w:rsidR="00277D79" w:rsidRPr="00216640">
        <w:rPr>
          <w:rFonts w:ascii="Angsana New" w:eastAsia="MS Mincho" w:hAnsi="Angsana New"/>
          <w:b/>
          <w:bCs/>
          <w:sz w:val="30"/>
          <w:szCs w:val="30"/>
        </w:rPr>
        <w:t>8</w:t>
      </w:r>
      <w:r w:rsidR="00CB3B4E"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="00F3561A" w:rsidRPr="00216640">
        <w:rPr>
          <w:rFonts w:ascii="Angsana New" w:eastAsia="MS Mincho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3BAFA4C6" w14:textId="77777777" w:rsidR="00F3561A" w:rsidRPr="00216640" w:rsidRDefault="00F3561A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14:paraId="5C51186B" w14:textId="77777777" w:rsidR="00C237FC" w:rsidRDefault="00C90333" w:rsidP="001951DD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>ในปี 2554</w:t>
      </w:r>
      <w:r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14:paraId="1118FE5C" w14:textId="77777777" w:rsidR="008434BE" w:rsidRPr="008434BE" w:rsidRDefault="008434BE" w:rsidP="001951DD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14:paraId="038FC786" w14:textId="77777777" w:rsidR="0031469C" w:rsidRPr="00216640" w:rsidRDefault="00C90333" w:rsidP="001951DD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ในปี 2556 </w:t>
      </w:r>
      <w:r w:rsidR="00C237FC" w:rsidRPr="00216640">
        <w:rPr>
          <w:rFonts w:ascii="Angsana New" w:eastAsia="MS Mincho" w:hAnsi="Angsana New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14:paraId="3DE600CC" w14:textId="77777777" w:rsidR="00094C02" w:rsidRPr="00216640" w:rsidRDefault="00094C02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14:paraId="3BB976E3" w14:textId="77777777" w:rsidR="00C237FC" w:rsidRPr="00216640" w:rsidRDefault="00C237FC" w:rsidP="001951D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="00F94BEE"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 xml:space="preserve"> 2559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ศาลอาญาได้มีคำพิพากษายกฟ้องโจทก์</w:t>
      </w:r>
      <w:r w:rsidRPr="00216640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14:paraId="5512C811" w14:textId="77777777" w:rsidR="00027407" w:rsidRPr="00216640" w:rsidRDefault="00027407" w:rsidP="001951D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4C9219B4" w14:textId="77777777" w:rsidR="00871D3E" w:rsidRPr="00216640" w:rsidRDefault="00871D3E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216640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216640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216640">
        <w:rPr>
          <w:rFonts w:ascii="Angsana New" w:eastAsia="MS Mincho" w:hAnsi="Angsana New"/>
          <w:sz w:val="30"/>
          <w:szCs w:val="30"/>
        </w:rPr>
        <w:t xml:space="preserve"> 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 xml:space="preserve"> แล</w:t>
      </w:r>
      <w:r w:rsidR="004040F0" w:rsidRPr="00216640">
        <w:rPr>
          <w:rFonts w:ascii="Angsana New" w:eastAsia="MS Mincho" w:hAnsi="Angsana New" w:hint="cs"/>
          <w:sz w:val="30"/>
          <w:szCs w:val="30"/>
          <w:cs/>
        </w:rPr>
        <w:t>ะบริษัทได้ยื่นคำแก้อุทธรณ์ต่อศาล</w:t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>อาญาแล้วเมื่อวันที่</w:t>
      </w:r>
      <w:r w:rsidR="00742C03" w:rsidRPr="00216640">
        <w:rPr>
          <w:rFonts w:ascii="Angsana New" w:eastAsia="MS Mincho" w:hAnsi="Angsana New"/>
          <w:sz w:val="30"/>
          <w:szCs w:val="30"/>
        </w:rPr>
        <w:br/>
      </w:r>
      <w:r w:rsidR="00E53A5C" w:rsidRPr="00216640">
        <w:rPr>
          <w:rFonts w:ascii="Angsana New" w:eastAsia="MS Mincho" w:hAnsi="Angsana New" w:hint="cs"/>
          <w:sz w:val="30"/>
          <w:szCs w:val="30"/>
          <w:cs/>
        </w:rPr>
        <w:t xml:space="preserve">16 พฤษภาคม 2560 </w:t>
      </w:r>
      <w:r w:rsidRPr="00216640">
        <w:rPr>
          <w:rFonts w:ascii="Angsana New" w:eastAsia="MS Mincho" w:hAnsi="Angsana New" w:hint="cs"/>
          <w:sz w:val="30"/>
          <w:szCs w:val="30"/>
          <w:cs/>
        </w:rPr>
        <w:t>ปัจจุบันคดีอยู่ในชั้นอุทธรณ์</w:t>
      </w:r>
    </w:p>
    <w:p w14:paraId="1BF0ECF4" w14:textId="77777777" w:rsidR="00871D3E" w:rsidRPr="00216640" w:rsidRDefault="00871D3E" w:rsidP="001951DD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="Angsana New" w:eastAsia="MS Mincho" w:hAnsi="Angsana New"/>
          <w:b/>
          <w:bCs/>
          <w:sz w:val="24"/>
          <w:szCs w:val="24"/>
        </w:rPr>
      </w:pPr>
    </w:p>
    <w:p w14:paraId="51DF5F31" w14:textId="0153ACB4" w:rsidR="00831947" w:rsidRPr="00831947" w:rsidRDefault="00C237FC" w:rsidP="0083194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831947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="00871D3E" w:rsidRPr="00831947">
        <w:rPr>
          <w:rFonts w:ascii="Angsana New" w:eastAsia="MS Mincho" w:hAnsi="Angsana New"/>
          <w:sz w:val="30"/>
          <w:szCs w:val="30"/>
        </w:rPr>
        <w:t>3</w:t>
      </w:r>
      <w:r w:rsidR="00F94BEE" w:rsidRPr="00831947">
        <w:rPr>
          <w:rFonts w:ascii="Angsana New" w:eastAsia="MS Mincho" w:hAnsi="Angsana New"/>
          <w:sz w:val="30"/>
          <w:szCs w:val="30"/>
        </w:rPr>
        <w:t xml:space="preserve">0 </w:t>
      </w:r>
      <w:r w:rsidR="0057386A" w:rsidRPr="00831947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="00871D3E" w:rsidRPr="00831947">
        <w:rPr>
          <w:rFonts w:ascii="Angsana New" w:eastAsia="MS Mincho" w:hAnsi="Angsana New"/>
          <w:sz w:val="30"/>
          <w:szCs w:val="30"/>
        </w:rPr>
        <w:t xml:space="preserve"> 256</w:t>
      </w:r>
      <w:r w:rsidR="00742C03" w:rsidRPr="00831947">
        <w:rPr>
          <w:rFonts w:ascii="Angsana New" w:eastAsia="MS Mincho" w:hAnsi="Angsana New"/>
          <w:sz w:val="30"/>
          <w:szCs w:val="30"/>
        </w:rPr>
        <w:t>1</w:t>
      </w:r>
      <w:r w:rsidR="00871D3E" w:rsidRPr="00831947">
        <w:rPr>
          <w:rFonts w:ascii="Angsana New" w:eastAsia="MS Mincho" w:hAnsi="Angsana New"/>
          <w:sz w:val="30"/>
          <w:szCs w:val="30"/>
          <w:cs/>
          <w:lang w:val="x-none"/>
        </w:rPr>
        <w:t xml:space="preserve"> และ วันที่ 31 ธันวาคม 25</w:t>
      </w:r>
      <w:r w:rsidR="00742C03" w:rsidRPr="00831947">
        <w:rPr>
          <w:rFonts w:ascii="Angsana New" w:eastAsia="MS Mincho" w:hAnsi="Angsana New"/>
          <w:sz w:val="30"/>
          <w:szCs w:val="30"/>
        </w:rPr>
        <w:t>60</w:t>
      </w:r>
      <w:r w:rsidRPr="00831947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F925E3" w:rsidRPr="00831947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บริษัทไม่ได้ตั้งประมาณการหนี้สินสำหรับค่าเสียหายดังกล่าวเนื่องจาก</w:t>
      </w:r>
      <w:r w:rsidR="00F925E3" w:rsidRPr="00831947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="00F925E3" w:rsidRPr="00831947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="00F925E3" w:rsidRPr="00831947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14:paraId="2FC78150" w14:textId="77777777" w:rsidR="003C48CE" w:rsidRPr="00216640" w:rsidRDefault="003C48CE" w:rsidP="001951DD">
      <w:pPr>
        <w:tabs>
          <w:tab w:val="clear" w:pos="454"/>
          <w:tab w:val="clear" w:pos="68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14:paraId="13B89988" w14:textId="77777777" w:rsidR="001809BE" w:rsidRPr="00216640" w:rsidRDefault="001809BE" w:rsidP="001951DD">
      <w:pPr>
        <w:tabs>
          <w:tab w:val="clear" w:pos="454"/>
          <w:tab w:val="clear" w:pos="680"/>
        </w:tabs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216640">
        <w:rPr>
          <w:rFonts w:ascii="Angsana New" w:eastAsia="MS Mincho" w:hAnsi="Angsana New"/>
          <w:b/>
          <w:bCs/>
          <w:sz w:val="30"/>
          <w:szCs w:val="30"/>
        </w:rPr>
        <w:t>1</w:t>
      </w:r>
      <w:r w:rsidR="00277D79" w:rsidRPr="00216640">
        <w:rPr>
          <w:rFonts w:ascii="Angsana New" w:eastAsia="MS Mincho" w:hAnsi="Angsana New"/>
          <w:b/>
          <w:bCs/>
          <w:sz w:val="30"/>
          <w:szCs w:val="30"/>
        </w:rPr>
        <w:t>9</w:t>
      </w:r>
      <w:r w:rsidR="00A065C2"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Pr="00216640">
        <w:rPr>
          <w:rFonts w:ascii="Angsana New" w:eastAsia="MS Mincho" w:hAnsi="Angsana New"/>
          <w:b/>
          <w:bCs/>
          <w:sz w:val="30"/>
          <w:szCs w:val="30"/>
        </w:rPr>
        <w:tab/>
      </w:r>
      <w:r w:rsidRPr="00216640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E6A41D" w14:textId="77777777" w:rsidR="001809BE" w:rsidRPr="00216640" w:rsidRDefault="001809BE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CF2E1C6" w14:textId="77777777" w:rsidR="00E031C8" w:rsidRPr="004B48AA" w:rsidRDefault="00E031C8" w:rsidP="00E03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8A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B48AA">
        <w:rPr>
          <w:rFonts w:asciiTheme="majorBidi" w:hAnsiTheme="majorBidi" w:cstheme="majorBidi"/>
          <w:sz w:val="30"/>
          <w:szCs w:val="30"/>
        </w:rPr>
        <w:t xml:space="preserve">17 </w:t>
      </w:r>
      <w:r w:rsidRPr="004B48AA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4B48AA">
        <w:rPr>
          <w:rFonts w:asciiTheme="majorBidi" w:hAnsiTheme="majorBidi" w:cstheme="majorBidi"/>
          <w:sz w:val="30"/>
          <w:szCs w:val="30"/>
        </w:rPr>
        <w:t xml:space="preserve">2561 </w:t>
      </w:r>
      <w:r w:rsidRPr="004B48AA">
        <w:rPr>
          <w:rFonts w:asciiTheme="majorBidi" w:hAnsiTheme="majorBidi" w:cstheme="majorBidi"/>
          <w:sz w:val="30"/>
          <w:szCs w:val="30"/>
          <w:cs/>
        </w:rPr>
        <w:t>บริษัทได้ดำเนินการเข้าซื้อหุ้นสามัญของบริษัท ไอ-ซีเคียว จำกัด (</w:t>
      </w:r>
      <w:r w:rsidRPr="004B48AA">
        <w:rPr>
          <w:rFonts w:asciiTheme="majorBidi" w:hAnsiTheme="majorBidi" w:cstheme="majorBidi"/>
          <w:sz w:val="30"/>
          <w:szCs w:val="30"/>
        </w:rPr>
        <w:t xml:space="preserve">“I-SECURE”) </w:t>
      </w:r>
      <w:r w:rsidRPr="004B48AA">
        <w:rPr>
          <w:rFonts w:asciiTheme="majorBidi" w:hAnsiTheme="majorBidi" w:hint="cs"/>
          <w:sz w:val="30"/>
          <w:szCs w:val="30"/>
          <w:cs/>
        </w:rPr>
        <w:t>ตามมติของ</w:t>
      </w:r>
      <w:r w:rsidRPr="006B1DFB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</w:t>
      </w:r>
      <w:r w:rsidRPr="006B1DFB">
        <w:rPr>
          <w:rFonts w:asciiTheme="majorBidi" w:hAnsiTheme="majorBidi"/>
          <w:sz w:val="30"/>
          <w:szCs w:val="30"/>
          <w:cs/>
        </w:rPr>
        <w:t xml:space="preserve"> </w:t>
      </w:r>
      <w:r w:rsidRPr="006B1DFB">
        <w:rPr>
          <w:rFonts w:asciiTheme="majorBidi" w:hAnsiTheme="majorBidi" w:hint="cs"/>
          <w:sz w:val="30"/>
          <w:szCs w:val="30"/>
          <w:cs/>
        </w:rPr>
        <w:t>ครั้งที่</w:t>
      </w:r>
      <w:r w:rsidRPr="006B1DFB">
        <w:rPr>
          <w:rFonts w:asciiTheme="majorBidi" w:hAnsiTheme="majorBidi"/>
          <w:sz w:val="30"/>
          <w:szCs w:val="30"/>
          <w:cs/>
        </w:rPr>
        <w:t xml:space="preserve"> </w:t>
      </w:r>
      <w:r w:rsidRPr="006B1DFB">
        <w:rPr>
          <w:rFonts w:asciiTheme="majorBidi" w:hAnsiTheme="majorBidi" w:cstheme="majorBidi"/>
          <w:sz w:val="30"/>
          <w:szCs w:val="30"/>
        </w:rPr>
        <w:t xml:space="preserve">1/2561 </w:t>
      </w:r>
      <w:r w:rsidRPr="006B1DF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B1DFB">
        <w:rPr>
          <w:rFonts w:asciiTheme="majorBidi" w:hAnsiTheme="majorBidi" w:cstheme="majorBidi"/>
          <w:sz w:val="30"/>
          <w:szCs w:val="30"/>
        </w:rPr>
        <w:t xml:space="preserve">12 </w:t>
      </w:r>
      <w:r w:rsidRPr="00C74968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C74968">
        <w:rPr>
          <w:rFonts w:asciiTheme="majorBidi" w:hAnsiTheme="majorBidi" w:cstheme="majorBidi"/>
          <w:sz w:val="30"/>
          <w:szCs w:val="30"/>
        </w:rPr>
        <w:t xml:space="preserve">2561 </w:t>
      </w:r>
      <w:r w:rsidRPr="00C74968">
        <w:rPr>
          <w:rFonts w:ascii="Angsana New" w:hAnsi="Angsana New"/>
          <w:sz w:val="30"/>
          <w:szCs w:val="30"/>
          <w:cs/>
        </w:rPr>
        <w:t>โดยการลงทุนในหุ้นทุน</w:t>
      </w:r>
      <w:r w:rsidRPr="00C74968">
        <w:rPr>
          <w:rFonts w:ascii="Angsana New" w:hAnsi="Angsana New" w:hint="cs"/>
          <w:sz w:val="30"/>
          <w:szCs w:val="30"/>
          <w:cs/>
        </w:rPr>
        <w:t>มีสัดส่วนการถือหุ้น</w:t>
      </w:r>
      <w:r w:rsidRPr="00C74968">
        <w:rPr>
          <w:rFonts w:ascii="Angsana New" w:hAnsi="Angsana New"/>
          <w:sz w:val="30"/>
          <w:szCs w:val="30"/>
          <w:cs/>
        </w:rPr>
        <w:t>ในบริษัทดังกล่าวร้อยละ 100</w:t>
      </w:r>
      <w:r w:rsidRPr="00C74968">
        <w:rPr>
          <w:rFonts w:asciiTheme="majorBidi" w:hAnsiTheme="majorBidi" w:cstheme="majorBidi"/>
          <w:sz w:val="30"/>
          <w:szCs w:val="30"/>
        </w:rPr>
        <w:t xml:space="preserve"> </w:t>
      </w:r>
      <w:r w:rsidRPr="00C74968">
        <w:rPr>
          <w:rFonts w:asciiTheme="majorBidi" w:hAnsiTheme="majorBidi" w:cstheme="majorBidi"/>
          <w:sz w:val="30"/>
          <w:szCs w:val="30"/>
          <w:cs/>
        </w:rPr>
        <w:t xml:space="preserve">และชำระค่าหุ้นงวดที่ </w:t>
      </w:r>
      <w:r w:rsidRPr="00C74968">
        <w:rPr>
          <w:rFonts w:asciiTheme="majorBidi" w:hAnsiTheme="majorBidi" w:cstheme="majorBidi"/>
          <w:sz w:val="30"/>
          <w:szCs w:val="30"/>
        </w:rPr>
        <w:t xml:space="preserve">1 </w:t>
      </w:r>
      <w:r w:rsidRPr="00C7496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74968">
        <w:rPr>
          <w:rFonts w:asciiTheme="majorBidi" w:hAnsiTheme="majorBidi" w:cstheme="majorBidi"/>
          <w:sz w:val="30"/>
          <w:szCs w:val="30"/>
        </w:rPr>
        <w:t xml:space="preserve">115 </w:t>
      </w:r>
      <w:r w:rsidRPr="00C749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74968">
        <w:rPr>
          <w:rFonts w:asciiTheme="majorBidi" w:hAnsiTheme="majorBidi" w:cstheme="majorBidi"/>
          <w:sz w:val="30"/>
          <w:szCs w:val="30"/>
        </w:rPr>
        <w:t xml:space="preserve"> </w:t>
      </w:r>
      <w:r w:rsidRPr="00C74968">
        <w:rPr>
          <w:rFonts w:asciiTheme="majorBidi" w:hAnsiTheme="majorBidi" w:cstheme="majorBidi"/>
          <w:sz w:val="30"/>
          <w:szCs w:val="30"/>
          <w:cs/>
        </w:rPr>
        <w:t xml:space="preserve">โดยชำระเป็นเงินสดทั้งจำนวนพร้อมกับการให้กู้ยืมเงินจำนวนเงิน </w:t>
      </w:r>
      <w:r w:rsidRPr="00C74968">
        <w:rPr>
          <w:rFonts w:asciiTheme="majorBidi" w:hAnsiTheme="majorBidi" w:cstheme="majorBidi"/>
          <w:sz w:val="30"/>
          <w:szCs w:val="30"/>
        </w:rPr>
        <w:t xml:space="preserve">19.80 </w:t>
      </w:r>
      <w:r w:rsidRPr="00C749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B48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CBEFBE" w14:textId="77777777" w:rsidR="0073248A" w:rsidRPr="00F94BEE" w:rsidRDefault="0073248A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trike/>
          <w:sz w:val="24"/>
          <w:szCs w:val="24"/>
          <w:lang w:val="en-US" w:bidi="th-TH"/>
        </w:rPr>
      </w:pPr>
    </w:p>
    <w:p w14:paraId="05B8FD68" w14:textId="77777777" w:rsidR="005633B9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DE26CC" w14:textId="77777777" w:rsidR="005633B9" w:rsidRPr="0073248A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5633B9" w:rsidRPr="0073248A" w:rsidSect="00C5422F">
      <w:pgSz w:w="11909" w:h="16834" w:code="9"/>
      <w:pgMar w:top="691" w:right="1152" w:bottom="720" w:left="1152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14B84" w14:textId="77777777" w:rsidR="0094387C" w:rsidRDefault="0094387C" w:rsidP="00900EE2">
      <w:r>
        <w:separator/>
      </w:r>
    </w:p>
  </w:endnote>
  <w:endnote w:type="continuationSeparator" w:id="0">
    <w:p w14:paraId="0E04E3F2" w14:textId="77777777" w:rsidR="0094387C" w:rsidRDefault="0094387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D4520" w14:textId="77777777" w:rsidR="00465D4C" w:rsidRPr="000F001E" w:rsidRDefault="00465D4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="00012778">
      <w:rPr>
        <w:rStyle w:val="PageNumber"/>
        <w:rFonts w:ascii="Angsana New" w:hAnsi="Angsana New"/>
        <w:noProof/>
        <w:sz w:val="30"/>
        <w:szCs w:val="30"/>
      </w:rPr>
      <w:t>41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531C167" w14:textId="77777777" w:rsidR="00465D4C" w:rsidRDefault="00465D4C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EFE95" w14:textId="77777777" w:rsidR="0094387C" w:rsidRDefault="0094387C" w:rsidP="00900EE2">
      <w:r>
        <w:separator/>
      </w:r>
    </w:p>
  </w:footnote>
  <w:footnote w:type="continuationSeparator" w:id="0">
    <w:p w14:paraId="0BEFCE18" w14:textId="77777777" w:rsidR="0094387C" w:rsidRDefault="0094387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3FA0C" w14:textId="77777777" w:rsidR="00465D4C" w:rsidRDefault="00465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E5CE2" w14:textId="77777777" w:rsidR="00465D4C" w:rsidRPr="00E669A5" w:rsidRDefault="00465D4C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121E4CDB" w14:textId="77777777" w:rsidR="00465D4C" w:rsidRPr="00E669A5" w:rsidRDefault="00465D4C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F771FB0" w14:textId="77777777" w:rsidR="00465D4C" w:rsidRPr="00DF07CF" w:rsidRDefault="00465D4C" w:rsidP="00044F8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และเก้าเดือน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2A4510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044F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1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8076A46" w14:textId="77777777" w:rsidR="00465D4C" w:rsidRPr="00BA0F5F" w:rsidRDefault="00465D4C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40F58" w14:textId="77777777" w:rsidR="00465D4C" w:rsidRDefault="00465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8A00B2C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bCs/>
        <w:color w:val="auto"/>
        <w:sz w:val="30"/>
        <w:szCs w:val="30"/>
      </w:rPr>
    </w:lvl>
  </w:abstractNum>
  <w:abstractNum w:abstractNumId="42" w15:restartNumberingAfterBreak="0">
    <w:nsid w:val="7C040B63"/>
    <w:multiLevelType w:val="hybridMultilevel"/>
    <w:tmpl w:val="7C8EC622"/>
    <w:lvl w:ilvl="0" w:tplc="F17603C2">
      <w:start w:val="4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 w:numId="49">
    <w:abstractNumId w:val="42"/>
  </w:num>
  <w:num w:numId="50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778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4D1D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6F9"/>
    <w:rsid w:val="00017AED"/>
    <w:rsid w:val="00017F57"/>
    <w:rsid w:val="0002025E"/>
    <w:rsid w:val="00020346"/>
    <w:rsid w:val="00020390"/>
    <w:rsid w:val="00020696"/>
    <w:rsid w:val="000207CD"/>
    <w:rsid w:val="000207DE"/>
    <w:rsid w:val="000210EB"/>
    <w:rsid w:val="00021364"/>
    <w:rsid w:val="000214E7"/>
    <w:rsid w:val="000216E8"/>
    <w:rsid w:val="000219FD"/>
    <w:rsid w:val="00021B0B"/>
    <w:rsid w:val="00022155"/>
    <w:rsid w:val="0002241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6E6B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C49"/>
    <w:rsid w:val="00030D77"/>
    <w:rsid w:val="00030E00"/>
    <w:rsid w:val="00031270"/>
    <w:rsid w:val="000312F7"/>
    <w:rsid w:val="0003137A"/>
    <w:rsid w:val="000314FA"/>
    <w:rsid w:val="00031791"/>
    <w:rsid w:val="0003186F"/>
    <w:rsid w:val="00031A0D"/>
    <w:rsid w:val="00031C46"/>
    <w:rsid w:val="00031CD2"/>
    <w:rsid w:val="0003241F"/>
    <w:rsid w:val="0003247B"/>
    <w:rsid w:val="000324CA"/>
    <w:rsid w:val="000324EF"/>
    <w:rsid w:val="00032597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322"/>
    <w:rsid w:val="00034776"/>
    <w:rsid w:val="00034C7C"/>
    <w:rsid w:val="00034DB1"/>
    <w:rsid w:val="00034F14"/>
    <w:rsid w:val="000351F3"/>
    <w:rsid w:val="0003541D"/>
    <w:rsid w:val="000354ED"/>
    <w:rsid w:val="00036023"/>
    <w:rsid w:val="00036209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BD2"/>
    <w:rsid w:val="00037FFB"/>
    <w:rsid w:val="000407BA"/>
    <w:rsid w:val="00040B06"/>
    <w:rsid w:val="00040B37"/>
    <w:rsid w:val="00040C52"/>
    <w:rsid w:val="00041068"/>
    <w:rsid w:val="0004110F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4F8F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58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9CA"/>
    <w:rsid w:val="00051A41"/>
    <w:rsid w:val="00051BDE"/>
    <w:rsid w:val="00052547"/>
    <w:rsid w:val="00052774"/>
    <w:rsid w:val="00052C9F"/>
    <w:rsid w:val="00052E75"/>
    <w:rsid w:val="00053079"/>
    <w:rsid w:val="00053434"/>
    <w:rsid w:val="000534BE"/>
    <w:rsid w:val="00053938"/>
    <w:rsid w:val="00053D9E"/>
    <w:rsid w:val="00054495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191"/>
    <w:rsid w:val="0005650E"/>
    <w:rsid w:val="00056831"/>
    <w:rsid w:val="000569D6"/>
    <w:rsid w:val="00056BF6"/>
    <w:rsid w:val="00056FEF"/>
    <w:rsid w:val="00056FF4"/>
    <w:rsid w:val="00057052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B06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8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DE3"/>
    <w:rsid w:val="00067ED2"/>
    <w:rsid w:val="00067F1A"/>
    <w:rsid w:val="00067F25"/>
    <w:rsid w:val="000702C9"/>
    <w:rsid w:val="000708C1"/>
    <w:rsid w:val="00070A79"/>
    <w:rsid w:val="00070B28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81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CE1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598"/>
    <w:rsid w:val="00083B42"/>
    <w:rsid w:val="00083B65"/>
    <w:rsid w:val="00083F4F"/>
    <w:rsid w:val="0008412A"/>
    <w:rsid w:val="00084434"/>
    <w:rsid w:val="00084866"/>
    <w:rsid w:val="00084A7D"/>
    <w:rsid w:val="00084BF3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20"/>
    <w:rsid w:val="00093E4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68"/>
    <w:rsid w:val="000A3D75"/>
    <w:rsid w:val="000A3D90"/>
    <w:rsid w:val="000A3D96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14B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496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514"/>
    <w:rsid w:val="000B67CE"/>
    <w:rsid w:val="000B67D1"/>
    <w:rsid w:val="000B681B"/>
    <w:rsid w:val="000B68B2"/>
    <w:rsid w:val="000B6B51"/>
    <w:rsid w:val="000B6E36"/>
    <w:rsid w:val="000B7434"/>
    <w:rsid w:val="000B771B"/>
    <w:rsid w:val="000B78AA"/>
    <w:rsid w:val="000B79BF"/>
    <w:rsid w:val="000C005E"/>
    <w:rsid w:val="000C023C"/>
    <w:rsid w:val="000C024F"/>
    <w:rsid w:val="000C02E7"/>
    <w:rsid w:val="000C09B2"/>
    <w:rsid w:val="000C0B99"/>
    <w:rsid w:val="000C0EFF"/>
    <w:rsid w:val="000C1244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1FB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884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433"/>
    <w:rsid w:val="000E26EE"/>
    <w:rsid w:val="000E2859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1C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537"/>
    <w:rsid w:val="000E7AD9"/>
    <w:rsid w:val="000E7B40"/>
    <w:rsid w:val="000E7BB8"/>
    <w:rsid w:val="000E7BF5"/>
    <w:rsid w:val="000E7D89"/>
    <w:rsid w:val="000F001E"/>
    <w:rsid w:val="000F0021"/>
    <w:rsid w:val="000F06C7"/>
    <w:rsid w:val="000F08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21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8D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39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FA4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78C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DBC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95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1FC"/>
    <w:rsid w:val="001454AD"/>
    <w:rsid w:val="0014564F"/>
    <w:rsid w:val="00145655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F3"/>
    <w:rsid w:val="001540AA"/>
    <w:rsid w:val="001541F8"/>
    <w:rsid w:val="0015422A"/>
    <w:rsid w:val="00154978"/>
    <w:rsid w:val="00154BDB"/>
    <w:rsid w:val="00154F49"/>
    <w:rsid w:val="00155554"/>
    <w:rsid w:val="00155600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9E0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4D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0F14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5AE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513"/>
    <w:rsid w:val="001866F1"/>
    <w:rsid w:val="00186B8B"/>
    <w:rsid w:val="00186EC7"/>
    <w:rsid w:val="0018704E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1DD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2CE"/>
    <w:rsid w:val="001A24B0"/>
    <w:rsid w:val="001A2C88"/>
    <w:rsid w:val="001A3398"/>
    <w:rsid w:val="001A3491"/>
    <w:rsid w:val="001A3BEE"/>
    <w:rsid w:val="001A4036"/>
    <w:rsid w:val="001A4C5B"/>
    <w:rsid w:val="001A4D93"/>
    <w:rsid w:val="001A4DEF"/>
    <w:rsid w:val="001A50AE"/>
    <w:rsid w:val="001A52B8"/>
    <w:rsid w:val="001A5430"/>
    <w:rsid w:val="001A549F"/>
    <w:rsid w:val="001A57CB"/>
    <w:rsid w:val="001A592E"/>
    <w:rsid w:val="001A5E2D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306"/>
    <w:rsid w:val="001B155D"/>
    <w:rsid w:val="001B1992"/>
    <w:rsid w:val="001B1F47"/>
    <w:rsid w:val="001B1F6B"/>
    <w:rsid w:val="001B1FCF"/>
    <w:rsid w:val="001B1FF7"/>
    <w:rsid w:val="001B20F9"/>
    <w:rsid w:val="001B27AD"/>
    <w:rsid w:val="001B2955"/>
    <w:rsid w:val="001B2A32"/>
    <w:rsid w:val="001B2ADD"/>
    <w:rsid w:val="001B2E69"/>
    <w:rsid w:val="001B308F"/>
    <w:rsid w:val="001B313F"/>
    <w:rsid w:val="001B3925"/>
    <w:rsid w:val="001B3E98"/>
    <w:rsid w:val="001B415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7C9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9FA"/>
    <w:rsid w:val="001C1A27"/>
    <w:rsid w:val="001C1B63"/>
    <w:rsid w:val="001C1F46"/>
    <w:rsid w:val="001C1F52"/>
    <w:rsid w:val="001C224B"/>
    <w:rsid w:val="001C2306"/>
    <w:rsid w:val="001C23E4"/>
    <w:rsid w:val="001C24FB"/>
    <w:rsid w:val="001C2502"/>
    <w:rsid w:val="001C2541"/>
    <w:rsid w:val="001C258D"/>
    <w:rsid w:val="001C2614"/>
    <w:rsid w:val="001C2A39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467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F2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694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5F19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A5"/>
    <w:rsid w:val="001E021F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318"/>
    <w:rsid w:val="001E74C5"/>
    <w:rsid w:val="001E76AB"/>
    <w:rsid w:val="001E7833"/>
    <w:rsid w:val="001E7956"/>
    <w:rsid w:val="001E7986"/>
    <w:rsid w:val="001E79C7"/>
    <w:rsid w:val="001E7A1B"/>
    <w:rsid w:val="001E7BB5"/>
    <w:rsid w:val="001E7E41"/>
    <w:rsid w:val="001F0240"/>
    <w:rsid w:val="001F06BF"/>
    <w:rsid w:val="001F07D0"/>
    <w:rsid w:val="001F0AF2"/>
    <w:rsid w:val="001F0BD7"/>
    <w:rsid w:val="001F0EB6"/>
    <w:rsid w:val="001F103F"/>
    <w:rsid w:val="001F1615"/>
    <w:rsid w:val="001F1AD5"/>
    <w:rsid w:val="001F1E37"/>
    <w:rsid w:val="001F1E89"/>
    <w:rsid w:val="001F204B"/>
    <w:rsid w:val="001F20FE"/>
    <w:rsid w:val="001F2577"/>
    <w:rsid w:val="001F2743"/>
    <w:rsid w:val="001F297C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67"/>
    <w:rsid w:val="001F4584"/>
    <w:rsid w:val="001F46F1"/>
    <w:rsid w:val="001F47DA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E5D"/>
    <w:rsid w:val="00206FB3"/>
    <w:rsid w:val="00206FC1"/>
    <w:rsid w:val="002070A4"/>
    <w:rsid w:val="00207364"/>
    <w:rsid w:val="002073BD"/>
    <w:rsid w:val="00207D75"/>
    <w:rsid w:val="00210396"/>
    <w:rsid w:val="002105D2"/>
    <w:rsid w:val="00210A96"/>
    <w:rsid w:val="00210B08"/>
    <w:rsid w:val="0021143D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3F9"/>
    <w:rsid w:val="00212590"/>
    <w:rsid w:val="002125C8"/>
    <w:rsid w:val="002129A2"/>
    <w:rsid w:val="0021301D"/>
    <w:rsid w:val="00213188"/>
    <w:rsid w:val="0021333C"/>
    <w:rsid w:val="00213340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40"/>
    <w:rsid w:val="002166C0"/>
    <w:rsid w:val="00216773"/>
    <w:rsid w:val="00217034"/>
    <w:rsid w:val="002176E2"/>
    <w:rsid w:val="00217C08"/>
    <w:rsid w:val="0022063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11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27A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9FE"/>
    <w:rsid w:val="00234A7A"/>
    <w:rsid w:val="00234B79"/>
    <w:rsid w:val="00234CB7"/>
    <w:rsid w:val="00234E29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547"/>
    <w:rsid w:val="00240628"/>
    <w:rsid w:val="00240699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A21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176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5C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B4E"/>
    <w:rsid w:val="0026001A"/>
    <w:rsid w:val="0026020D"/>
    <w:rsid w:val="002607FD"/>
    <w:rsid w:val="002609A8"/>
    <w:rsid w:val="00260DD5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7D9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D79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79"/>
    <w:rsid w:val="002900B7"/>
    <w:rsid w:val="002906E3"/>
    <w:rsid w:val="002908D5"/>
    <w:rsid w:val="002908EF"/>
    <w:rsid w:val="002909E5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4B0"/>
    <w:rsid w:val="0029788A"/>
    <w:rsid w:val="002979A7"/>
    <w:rsid w:val="00297E63"/>
    <w:rsid w:val="002A01B5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AC0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ACB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C0D"/>
    <w:rsid w:val="002B5E60"/>
    <w:rsid w:val="002B5E80"/>
    <w:rsid w:val="002B6047"/>
    <w:rsid w:val="002B613E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13A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BBD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DA7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1E1"/>
    <w:rsid w:val="002D2218"/>
    <w:rsid w:val="002D2414"/>
    <w:rsid w:val="002D2975"/>
    <w:rsid w:val="002D2A92"/>
    <w:rsid w:val="002D2D16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94E"/>
    <w:rsid w:val="002D5D70"/>
    <w:rsid w:val="002D5F34"/>
    <w:rsid w:val="002D60F9"/>
    <w:rsid w:val="002D6847"/>
    <w:rsid w:val="002D6F20"/>
    <w:rsid w:val="002D77ED"/>
    <w:rsid w:val="002D7B97"/>
    <w:rsid w:val="002D7D64"/>
    <w:rsid w:val="002D7E53"/>
    <w:rsid w:val="002D7F1F"/>
    <w:rsid w:val="002E00DA"/>
    <w:rsid w:val="002E0145"/>
    <w:rsid w:val="002E028E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D61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3CA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B1B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9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13F"/>
    <w:rsid w:val="00310313"/>
    <w:rsid w:val="003105E5"/>
    <w:rsid w:val="0031083E"/>
    <w:rsid w:val="00310BED"/>
    <w:rsid w:val="00310D1A"/>
    <w:rsid w:val="00310DBE"/>
    <w:rsid w:val="00310ECD"/>
    <w:rsid w:val="00310EE4"/>
    <w:rsid w:val="003111CA"/>
    <w:rsid w:val="0031161B"/>
    <w:rsid w:val="003116EB"/>
    <w:rsid w:val="00311808"/>
    <w:rsid w:val="003119E0"/>
    <w:rsid w:val="00311B0D"/>
    <w:rsid w:val="00311DCA"/>
    <w:rsid w:val="003120AE"/>
    <w:rsid w:val="00312284"/>
    <w:rsid w:val="00312820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70C"/>
    <w:rsid w:val="0032188E"/>
    <w:rsid w:val="003218E3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305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4FD"/>
    <w:rsid w:val="003277CA"/>
    <w:rsid w:val="00327985"/>
    <w:rsid w:val="00327A89"/>
    <w:rsid w:val="00327FDE"/>
    <w:rsid w:val="00330407"/>
    <w:rsid w:val="00330419"/>
    <w:rsid w:val="003304E7"/>
    <w:rsid w:val="0033097F"/>
    <w:rsid w:val="00330CF2"/>
    <w:rsid w:val="00330E82"/>
    <w:rsid w:val="003310A6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8F"/>
    <w:rsid w:val="00333DF6"/>
    <w:rsid w:val="003341A8"/>
    <w:rsid w:val="00334259"/>
    <w:rsid w:val="0033436E"/>
    <w:rsid w:val="003348C0"/>
    <w:rsid w:val="00334CBA"/>
    <w:rsid w:val="00334D1C"/>
    <w:rsid w:val="00334F1F"/>
    <w:rsid w:val="00334F5F"/>
    <w:rsid w:val="00335314"/>
    <w:rsid w:val="003353DF"/>
    <w:rsid w:val="003358B4"/>
    <w:rsid w:val="00335CF7"/>
    <w:rsid w:val="003362BF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03E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EE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E5E"/>
    <w:rsid w:val="00354097"/>
    <w:rsid w:val="003541C0"/>
    <w:rsid w:val="0035433F"/>
    <w:rsid w:val="00354407"/>
    <w:rsid w:val="003544F1"/>
    <w:rsid w:val="00354579"/>
    <w:rsid w:val="00354B61"/>
    <w:rsid w:val="00354FAD"/>
    <w:rsid w:val="0035519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143"/>
    <w:rsid w:val="003625B1"/>
    <w:rsid w:val="00362614"/>
    <w:rsid w:val="00362683"/>
    <w:rsid w:val="0036279F"/>
    <w:rsid w:val="00362DD8"/>
    <w:rsid w:val="0036313E"/>
    <w:rsid w:val="00363284"/>
    <w:rsid w:val="00363518"/>
    <w:rsid w:val="00363535"/>
    <w:rsid w:val="00363537"/>
    <w:rsid w:val="00363EF2"/>
    <w:rsid w:val="0036410B"/>
    <w:rsid w:val="00364215"/>
    <w:rsid w:val="003642F2"/>
    <w:rsid w:val="003644D2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20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6D9"/>
    <w:rsid w:val="003729F6"/>
    <w:rsid w:val="00372BF3"/>
    <w:rsid w:val="0037313F"/>
    <w:rsid w:val="0037340C"/>
    <w:rsid w:val="00373516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EEF"/>
    <w:rsid w:val="00386280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93"/>
    <w:rsid w:val="003904C2"/>
    <w:rsid w:val="00390FDA"/>
    <w:rsid w:val="003912D7"/>
    <w:rsid w:val="00391301"/>
    <w:rsid w:val="003913B1"/>
    <w:rsid w:val="00391515"/>
    <w:rsid w:val="003918D1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067"/>
    <w:rsid w:val="0039510E"/>
    <w:rsid w:val="00395AEF"/>
    <w:rsid w:val="00395FFD"/>
    <w:rsid w:val="003968F9"/>
    <w:rsid w:val="00396C69"/>
    <w:rsid w:val="00396C97"/>
    <w:rsid w:val="00396EC5"/>
    <w:rsid w:val="00397496"/>
    <w:rsid w:val="003976D1"/>
    <w:rsid w:val="0039795F"/>
    <w:rsid w:val="00397A31"/>
    <w:rsid w:val="00397B0F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46D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80D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97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A14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9DE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2BB"/>
    <w:rsid w:val="003C4386"/>
    <w:rsid w:val="003C45CB"/>
    <w:rsid w:val="003C482D"/>
    <w:rsid w:val="003C48CE"/>
    <w:rsid w:val="003C49D6"/>
    <w:rsid w:val="003C4B79"/>
    <w:rsid w:val="003C4E71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87D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BD9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7D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8F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01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B13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2C0"/>
    <w:rsid w:val="004024B3"/>
    <w:rsid w:val="00402D07"/>
    <w:rsid w:val="00403158"/>
    <w:rsid w:val="00403465"/>
    <w:rsid w:val="00403839"/>
    <w:rsid w:val="0040397B"/>
    <w:rsid w:val="00403AEC"/>
    <w:rsid w:val="00403F83"/>
    <w:rsid w:val="004040B9"/>
    <w:rsid w:val="004040C9"/>
    <w:rsid w:val="004040F0"/>
    <w:rsid w:val="00404167"/>
    <w:rsid w:val="004042FC"/>
    <w:rsid w:val="00404522"/>
    <w:rsid w:val="0040486E"/>
    <w:rsid w:val="00404C43"/>
    <w:rsid w:val="00404D72"/>
    <w:rsid w:val="00405276"/>
    <w:rsid w:val="004052A8"/>
    <w:rsid w:val="00405513"/>
    <w:rsid w:val="0040583D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AEE"/>
    <w:rsid w:val="00407C74"/>
    <w:rsid w:val="00407CD5"/>
    <w:rsid w:val="00407E56"/>
    <w:rsid w:val="004100B4"/>
    <w:rsid w:val="00410BED"/>
    <w:rsid w:val="0041102D"/>
    <w:rsid w:val="00411095"/>
    <w:rsid w:val="004110CD"/>
    <w:rsid w:val="004113E2"/>
    <w:rsid w:val="00411661"/>
    <w:rsid w:val="004119C4"/>
    <w:rsid w:val="00411ABA"/>
    <w:rsid w:val="00411B1D"/>
    <w:rsid w:val="00411C41"/>
    <w:rsid w:val="00412274"/>
    <w:rsid w:val="004122B9"/>
    <w:rsid w:val="00412371"/>
    <w:rsid w:val="004124D5"/>
    <w:rsid w:val="004124E7"/>
    <w:rsid w:val="00412B18"/>
    <w:rsid w:val="00412B7C"/>
    <w:rsid w:val="00412E6D"/>
    <w:rsid w:val="00413093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2DA7"/>
    <w:rsid w:val="0042314B"/>
    <w:rsid w:val="00423278"/>
    <w:rsid w:val="0042336B"/>
    <w:rsid w:val="0042357E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4CF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DEF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0EE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BF0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2DE6"/>
    <w:rsid w:val="00443331"/>
    <w:rsid w:val="00443530"/>
    <w:rsid w:val="00443BAE"/>
    <w:rsid w:val="00443BB5"/>
    <w:rsid w:val="00443C17"/>
    <w:rsid w:val="00443F79"/>
    <w:rsid w:val="00443FEE"/>
    <w:rsid w:val="00444273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713"/>
    <w:rsid w:val="00456C7B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9F"/>
    <w:rsid w:val="00465CE1"/>
    <w:rsid w:val="00465D4C"/>
    <w:rsid w:val="00465EAC"/>
    <w:rsid w:val="00465F17"/>
    <w:rsid w:val="00465FF6"/>
    <w:rsid w:val="00466048"/>
    <w:rsid w:val="004660D5"/>
    <w:rsid w:val="004661E0"/>
    <w:rsid w:val="004662C0"/>
    <w:rsid w:val="004663A4"/>
    <w:rsid w:val="004663C1"/>
    <w:rsid w:val="00466A1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8A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AAB"/>
    <w:rsid w:val="00486CEF"/>
    <w:rsid w:val="00486F79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ADF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5"/>
    <w:rsid w:val="004A51E9"/>
    <w:rsid w:val="004A570B"/>
    <w:rsid w:val="004A5A58"/>
    <w:rsid w:val="004A5AE5"/>
    <w:rsid w:val="004A5DDE"/>
    <w:rsid w:val="004A6419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8D1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DB"/>
    <w:rsid w:val="004B33A7"/>
    <w:rsid w:val="004B3403"/>
    <w:rsid w:val="004B3AA4"/>
    <w:rsid w:val="004B3C0B"/>
    <w:rsid w:val="004B3E82"/>
    <w:rsid w:val="004B4068"/>
    <w:rsid w:val="004B4540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77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B0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3F9B"/>
    <w:rsid w:val="004E40FD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1F28"/>
    <w:rsid w:val="004F2186"/>
    <w:rsid w:val="004F2233"/>
    <w:rsid w:val="004F23B0"/>
    <w:rsid w:val="004F2500"/>
    <w:rsid w:val="004F27A5"/>
    <w:rsid w:val="004F2D77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C3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A32"/>
    <w:rsid w:val="00503D30"/>
    <w:rsid w:val="00503EB9"/>
    <w:rsid w:val="00503F22"/>
    <w:rsid w:val="00504167"/>
    <w:rsid w:val="0050422F"/>
    <w:rsid w:val="00504517"/>
    <w:rsid w:val="0050475B"/>
    <w:rsid w:val="005048E4"/>
    <w:rsid w:val="0050490A"/>
    <w:rsid w:val="00504A2C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C6"/>
    <w:rsid w:val="005116FF"/>
    <w:rsid w:val="00511846"/>
    <w:rsid w:val="0051196C"/>
    <w:rsid w:val="00511BA2"/>
    <w:rsid w:val="00511CDF"/>
    <w:rsid w:val="00511D25"/>
    <w:rsid w:val="00511E5C"/>
    <w:rsid w:val="005120BB"/>
    <w:rsid w:val="00512D8D"/>
    <w:rsid w:val="00513228"/>
    <w:rsid w:val="00513A58"/>
    <w:rsid w:val="00513D9E"/>
    <w:rsid w:val="00514100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5FA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5C2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6A2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BB8"/>
    <w:rsid w:val="00541F96"/>
    <w:rsid w:val="00542221"/>
    <w:rsid w:val="00542B96"/>
    <w:rsid w:val="00542FF0"/>
    <w:rsid w:val="00543633"/>
    <w:rsid w:val="00543B61"/>
    <w:rsid w:val="00543C6F"/>
    <w:rsid w:val="00543D82"/>
    <w:rsid w:val="00543E6A"/>
    <w:rsid w:val="00544228"/>
    <w:rsid w:val="00544C4E"/>
    <w:rsid w:val="00544E72"/>
    <w:rsid w:val="00544F87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7A9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0FAC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192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58D0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56F"/>
    <w:rsid w:val="005716D0"/>
    <w:rsid w:val="005718E8"/>
    <w:rsid w:val="00571C7E"/>
    <w:rsid w:val="00571C95"/>
    <w:rsid w:val="00571F55"/>
    <w:rsid w:val="0057214D"/>
    <w:rsid w:val="005721DA"/>
    <w:rsid w:val="00572549"/>
    <w:rsid w:val="005727AF"/>
    <w:rsid w:val="0057281E"/>
    <w:rsid w:val="005728A0"/>
    <w:rsid w:val="00572998"/>
    <w:rsid w:val="00572C14"/>
    <w:rsid w:val="00572D6F"/>
    <w:rsid w:val="005730A6"/>
    <w:rsid w:val="0057322B"/>
    <w:rsid w:val="005732E6"/>
    <w:rsid w:val="00573827"/>
    <w:rsid w:val="0057386A"/>
    <w:rsid w:val="00573AAE"/>
    <w:rsid w:val="00573C97"/>
    <w:rsid w:val="00573EFF"/>
    <w:rsid w:val="00574087"/>
    <w:rsid w:val="0057421A"/>
    <w:rsid w:val="00574282"/>
    <w:rsid w:val="00574309"/>
    <w:rsid w:val="005744B7"/>
    <w:rsid w:val="0057463F"/>
    <w:rsid w:val="005747F7"/>
    <w:rsid w:val="00574D9A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1F4"/>
    <w:rsid w:val="005829E1"/>
    <w:rsid w:val="00582E29"/>
    <w:rsid w:val="0058301D"/>
    <w:rsid w:val="0058305C"/>
    <w:rsid w:val="00583181"/>
    <w:rsid w:val="00583293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350"/>
    <w:rsid w:val="0058753A"/>
    <w:rsid w:val="0059049C"/>
    <w:rsid w:val="00590A2B"/>
    <w:rsid w:val="00590CA1"/>
    <w:rsid w:val="00590E4E"/>
    <w:rsid w:val="00590F76"/>
    <w:rsid w:val="00590FA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2FF7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4DA8"/>
    <w:rsid w:val="0059514E"/>
    <w:rsid w:val="005952B7"/>
    <w:rsid w:val="00595313"/>
    <w:rsid w:val="00595444"/>
    <w:rsid w:val="00595851"/>
    <w:rsid w:val="00595CF7"/>
    <w:rsid w:val="00595D3E"/>
    <w:rsid w:val="0059600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B9"/>
    <w:rsid w:val="005A1AF1"/>
    <w:rsid w:val="005A1F1D"/>
    <w:rsid w:val="005A222C"/>
    <w:rsid w:val="005A28FE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46F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3F98"/>
    <w:rsid w:val="005B44B7"/>
    <w:rsid w:val="005B4842"/>
    <w:rsid w:val="005B48AB"/>
    <w:rsid w:val="005B4A73"/>
    <w:rsid w:val="005B4C9C"/>
    <w:rsid w:val="005B4D2D"/>
    <w:rsid w:val="005B4FB5"/>
    <w:rsid w:val="005B5279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73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1EF2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6DB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42A"/>
    <w:rsid w:val="005E28D8"/>
    <w:rsid w:val="005E3092"/>
    <w:rsid w:val="005E3309"/>
    <w:rsid w:val="005E3383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2BB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444"/>
    <w:rsid w:val="005F1823"/>
    <w:rsid w:val="005F1855"/>
    <w:rsid w:val="005F18A9"/>
    <w:rsid w:val="005F1FB6"/>
    <w:rsid w:val="005F2426"/>
    <w:rsid w:val="005F2551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504"/>
    <w:rsid w:val="005F6911"/>
    <w:rsid w:val="005F6B47"/>
    <w:rsid w:val="005F6C36"/>
    <w:rsid w:val="005F6D3D"/>
    <w:rsid w:val="005F703C"/>
    <w:rsid w:val="005F79DA"/>
    <w:rsid w:val="005F7A9E"/>
    <w:rsid w:val="005F7AD4"/>
    <w:rsid w:val="005F7BB3"/>
    <w:rsid w:val="005F7EFF"/>
    <w:rsid w:val="00600279"/>
    <w:rsid w:val="0060040D"/>
    <w:rsid w:val="00600CB8"/>
    <w:rsid w:val="00600CEB"/>
    <w:rsid w:val="00600E2C"/>
    <w:rsid w:val="00600F3F"/>
    <w:rsid w:val="00600FAC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E70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920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C7E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C6A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2D0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34A"/>
    <w:rsid w:val="006267AC"/>
    <w:rsid w:val="00626B35"/>
    <w:rsid w:val="00627019"/>
    <w:rsid w:val="00627184"/>
    <w:rsid w:val="0062742D"/>
    <w:rsid w:val="0062746A"/>
    <w:rsid w:val="00627537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6A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A5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3F5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9CF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1E2"/>
    <w:rsid w:val="0064540A"/>
    <w:rsid w:val="0064552B"/>
    <w:rsid w:val="00645AA9"/>
    <w:rsid w:val="00645B28"/>
    <w:rsid w:val="006460AA"/>
    <w:rsid w:val="00646459"/>
    <w:rsid w:val="00646CD0"/>
    <w:rsid w:val="00646EBA"/>
    <w:rsid w:val="0064762D"/>
    <w:rsid w:val="0064784B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0E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59D6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93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C5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6FE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9E8"/>
    <w:rsid w:val="00693A52"/>
    <w:rsid w:val="006942C4"/>
    <w:rsid w:val="00694D40"/>
    <w:rsid w:val="0069531D"/>
    <w:rsid w:val="00695418"/>
    <w:rsid w:val="006957CC"/>
    <w:rsid w:val="0069627A"/>
    <w:rsid w:val="0069629C"/>
    <w:rsid w:val="0069634D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AB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1E6"/>
    <w:rsid w:val="006A62CE"/>
    <w:rsid w:val="006A6C4D"/>
    <w:rsid w:val="006A6E2B"/>
    <w:rsid w:val="006B0150"/>
    <w:rsid w:val="006B0197"/>
    <w:rsid w:val="006B0E00"/>
    <w:rsid w:val="006B0F6D"/>
    <w:rsid w:val="006B11BF"/>
    <w:rsid w:val="006B1323"/>
    <w:rsid w:val="006B1605"/>
    <w:rsid w:val="006B16ED"/>
    <w:rsid w:val="006B188D"/>
    <w:rsid w:val="006B19E6"/>
    <w:rsid w:val="006B1ACA"/>
    <w:rsid w:val="006B1B08"/>
    <w:rsid w:val="006B1B4A"/>
    <w:rsid w:val="006B1D80"/>
    <w:rsid w:val="006B1DFB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13D"/>
    <w:rsid w:val="006C1E4E"/>
    <w:rsid w:val="006C1EBF"/>
    <w:rsid w:val="006C2434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1C7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CE0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9FC"/>
    <w:rsid w:val="006E3B76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31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4D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5C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5BAB"/>
    <w:rsid w:val="006F6100"/>
    <w:rsid w:val="006F613F"/>
    <w:rsid w:val="006F62D8"/>
    <w:rsid w:val="006F63D1"/>
    <w:rsid w:val="006F63E9"/>
    <w:rsid w:val="006F6448"/>
    <w:rsid w:val="006F654E"/>
    <w:rsid w:val="006F6640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99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C37"/>
    <w:rsid w:val="00712D00"/>
    <w:rsid w:val="00712E01"/>
    <w:rsid w:val="00712E09"/>
    <w:rsid w:val="00712F76"/>
    <w:rsid w:val="00713058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E41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3E6F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1E4"/>
    <w:rsid w:val="00725210"/>
    <w:rsid w:val="00725388"/>
    <w:rsid w:val="007254EB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792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31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3FD8"/>
    <w:rsid w:val="007449C7"/>
    <w:rsid w:val="00744EE3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4DA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845"/>
    <w:rsid w:val="00750D41"/>
    <w:rsid w:val="00750F2C"/>
    <w:rsid w:val="00750F83"/>
    <w:rsid w:val="00751066"/>
    <w:rsid w:val="00751330"/>
    <w:rsid w:val="007513D9"/>
    <w:rsid w:val="007516D9"/>
    <w:rsid w:val="00751CD9"/>
    <w:rsid w:val="00751DB5"/>
    <w:rsid w:val="00752303"/>
    <w:rsid w:val="00752591"/>
    <w:rsid w:val="00752774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99A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377"/>
    <w:rsid w:val="00756561"/>
    <w:rsid w:val="0075687F"/>
    <w:rsid w:val="00756A23"/>
    <w:rsid w:val="0075702A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7C"/>
    <w:rsid w:val="00762792"/>
    <w:rsid w:val="007627E9"/>
    <w:rsid w:val="00762935"/>
    <w:rsid w:val="0076309D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D60"/>
    <w:rsid w:val="00765E5D"/>
    <w:rsid w:val="0076698D"/>
    <w:rsid w:val="00766A37"/>
    <w:rsid w:val="00766EF4"/>
    <w:rsid w:val="007670B8"/>
    <w:rsid w:val="0076718C"/>
    <w:rsid w:val="0076753A"/>
    <w:rsid w:val="007675CE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325"/>
    <w:rsid w:val="00771833"/>
    <w:rsid w:val="007718E5"/>
    <w:rsid w:val="0077191E"/>
    <w:rsid w:val="00771DD1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5EA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41E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68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9A4"/>
    <w:rsid w:val="007A5C27"/>
    <w:rsid w:val="007A5FAB"/>
    <w:rsid w:val="007A6229"/>
    <w:rsid w:val="007A628C"/>
    <w:rsid w:val="007A687B"/>
    <w:rsid w:val="007A69F8"/>
    <w:rsid w:val="007A6A07"/>
    <w:rsid w:val="007A6DD9"/>
    <w:rsid w:val="007A6F8C"/>
    <w:rsid w:val="007A771F"/>
    <w:rsid w:val="007A789C"/>
    <w:rsid w:val="007A7955"/>
    <w:rsid w:val="007A7DB2"/>
    <w:rsid w:val="007A7F0E"/>
    <w:rsid w:val="007A7F1E"/>
    <w:rsid w:val="007B0027"/>
    <w:rsid w:val="007B00D1"/>
    <w:rsid w:val="007B0336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AE6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2AD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4FB"/>
    <w:rsid w:val="007C586C"/>
    <w:rsid w:val="007C5A8B"/>
    <w:rsid w:val="007C5B27"/>
    <w:rsid w:val="007C5B65"/>
    <w:rsid w:val="007C5E6D"/>
    <w:rsid w:val="007C6164"/>
    <w:rsid w:val="007C6748"/>
    <w:rsid w:val="007C6EF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2D4"/>
    <w:rsid w:val="007D77C6"/>
    <w:rsid w:val="007D7D9A"/>
    <w:rsid w:val="007E039F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42"/>
    <w:rsid w:val="007F50E0"/>
    <w:rsid w:val="007F524B"/>
    <w:rsid w:val="007F5271"/>
    <w:rsid w:val="007F5A97"/>
    <w:rsid w:val="007F5CBA"/>
    <w:rsid w:val="007F5D2B"/>
    <w:rsid w:val="007F650D"/>
    <w:rsid w:val="007F6534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0F7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4EBD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B6D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4B2"/>
    <w:rsid w:val="008218B7"/>
    <w:rsid w:val="0082193F"/>
    <w:rsid w:val="00821A7B"/>
    <w:rsid w:val="00821AE5"/>
    <w:rsid w:val="00821C17"/>
    <w:rsid w:val="00821D02"/>
    <w:rsid w:val="00821E6D"/>
    <w:rsid w:val="00821F1C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73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131"/>
    <w:rsid w:val="00827BB2"/>
    <w:rsid w:val="00827E1B"/>
    <w:rsid w:val="008300E9"/>
    <w:rsid w:val="0083039F"/>
    <w:rsid w:val="008304D8"/>
    <w:rsid w:val="008304F2"/>
    <w:rsid w:val="00830AD7"/>
    <w:rsid w:val="00830BC6"/>
    <w:rsid w:val="008314ED"/>
    <w:rsid w:val="00831947"/>
    <w:rsid w:val="00831F26"/>
    <w:rsid w:val="0083202D"/>
    <w:rsid w:val="008324B2"/>
    <w:rsid w:val="008324D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70D"/>
    <w:rsid w:val="00836A66"/>
    <w:rsid w:val="00836B59"/>
    <w:rsid w:val="00836CCA"/>
    <w:rsid w:val="00836CCE"/>
    <w:rsid w:val="00836F3E"/>
    <w:rsid w:val="008370BC"/>
    <w:rsid w:val="00837741"/>
    <w:rsid w:val="0083788B"/>
    <w:rsid w:val="00837A66"/>
    <w:rsid w:val="00837D10"/>
    <w:rsid w:val="00837EA0"/>
    <w:rsid w:val="008402F7"/>
    <w:rsid w:val="008404DE"/>
    <w:rsid w:val="00840B47"/>
    <w:rsid w:val="00840DBE"/>
    <w:rsid w:val="0084125B"/>
    <w:rsid w:val="00841BA7"/>
    <w:rsid w:val="00841D14"/>
    <w:rsid w:val="00841D5D"/>
    <w:rsid w:val="008421D1"/>
    <w:rsid w:val="00842DBA"/>
    <w:rsid w:val="0084322A"/>
    <w:rsid w:val="008434BE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7F6"/>
    <w:rsid w:val="0084694A"/>
    <w:rsid w:val="00846CAC"/>
    <w:rsid w:val="00847022"/>
    <w:rsid w:val="008472CE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08"/>
    <w:rsid w:val="008542F1"/>
    <w:rsid w:val="008547D2"/>
    <w:rsid w:val="00854AD5"/>
    <w:rsid w:val="00854AF6"/>
    <w:rsid w:val="00854BD2"/>
    <w:rsid w:val="00855202"/>
    <w:rsid w:val="0085539A"/>
    <w:rsid w:val="008553D7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91E"/>
    <w:rsid w:val="0086092E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FD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3B6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BB1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EA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4DA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B4B"/>
    <w:rsid w:val="008A4D15"/>
    <w:rsid w:val="008A4D84"/>
    <w:rsid w:val="008A4E46"/>
    <w:rsid w:val="008A58EF"/>
    <w:rsid w:val="008A5A37"/>
    <w:rsid w:val="008A5E0E"/>
    <w:rsid w:val="008A6360"/>
    <w:rsid w:val="008A695F"/>
    <w:rsid w:val="008A6A24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BEE"/>
    <w:rsid w:val="008B7F4B"/>
    <w:rsid w:val="008B7FDD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55A"/>
    <w:rsid w:val="008C29D2"/>
    <w:rsid w:val="008C30AB"/>
    <w:rsid w:val="008C3257"/>
    <w:rsid w:val="008C32BA"/>
    <w:rsid w:val="008C36D4"/>
    <w:rsid w:val="008C3827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0C8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34F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9ED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484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0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4E40"/>
    <w:rsid w:val="008F4FDD"/>
    <w:rsid w:val="008F53E4"/>
    <w:rsid w:val="008F59AD"/>
    <w:rsid w:val="008F5D4F"/>
    <w:rsid w:val="008F60DF"/>
    <w:rsid w:val="008F661E"/>
    <w:rsid w:val="008F6758"/>
    <w:rsid w:val="008F6778"/>
    <w:rsid w:val="008F6962"/>
    <w:rsid w:val="008F743D"/>
    <w:rsid w:val="008F745C"/>
    <w:rsid w:val="008F761E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B2E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A90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029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2D0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94A"/>
    <w:rsid w:val="00926E15"/>
    <w:rsid w:val="0092717B"/>
    <w:rsid w:val="00927664"/>
    <w:rsid w:val="009278E1"/>
    <w:rsid w:val="00927F84"/>
    <w:rsid w:val="00927FF1"/>
    <w:rsid w:val="009304F3"/>
    <w:rsid w:val="009305EC"/>
    <w:rsid w:val="0093089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5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C36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87C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2D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219"/>
    <w:rsid w:val="0096031C"/>
    <w:rsid w:val="00960810"/>
    <w:rsid w:val="00960826"/>
    <w:rsid w:val="0096129D"/>
    <w:rsid w:val="0096167C"/>
    <w:rsid w:val="009619A5"/>
    <w:rsid w:val="00961CF6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18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613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697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54"/>
    <w:rsid w:val="00985999"/>
    <w:rsid w:val="00985AF3"/>
    <w:rsid w:val="00985C3A"/>
    <w:rsid w:val="00985F01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99B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D2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CA7"/>
    <w:rsid w:val="009A0DD8"/>
    <w:rsid w:val="009A0F95"/>
    <w:rsid w:val="009A103C"/>
    <w:rsid w:val="009A1293"/>
    <w:rsid w:val="009A1606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80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6F3F"/>
    <w:rsid w:val="009B71EE"/>
    <w:rsid w:val="009B7353"/>
    <w:rsid w:val="009B736C"/>
    <w:rsid w:val="009B7445"/>
    <w:rsid w:val="009B7625"/>
    <w:rsid w:val="009B7CDA"/>
    <w:rsid w:val="009B7E80"/>
    <w:rsid w:val="009B7E9C"/>
    <w:rsid w:val="009B7EBF"/>
    <w:rsid w:val="009C03A2"/>
    <w:rsid w:val="009C0508"/>
    <w:rsid w:val="009C05F6"/>
    <w:rsid w:val="009C064B"/>
    <w:rsid w:val="009C08F9"/>
    <w:rsid w:val="009C0A63"/>
    <w:rsid w:val="009C0CF8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52A"/>
    <w:rsid w:val="009C4655"/>
    <w:rsid w:val="009C4AE8"/>
    <w:rsid w:val="009C4BF9"/>
    <w:rsid w:val="009C4E51"/>
    <w:rsid w:val="009C50DE"/>
    <w:rsid w:val="009C5247"/>
    <w:rsid w:val="009C546C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0DB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70C"/>
    <w:rsid w:val="009D0BE3"/>
    <w:rsid w:val="009D0DEC"/>
    <w:rsid w:val="009D0F61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551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905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1E2"/>
    <w:rsid w:val="009F76FD"/>
    <w:rsid w:val="009F7799"/>
    <w:rsid w:val="009F793F"/>
    <w:rsid w:val="009F7993"/>
    <w:rsid w:val="009F7B3A"/>
    <w:rsid w:val="009F7D60"/>
    <w:rsid w:val="009F7DC4"/>
    <w:rsid w:val="00A000B2"/>
    <w:rsid w:val="00A00274"/>
    <w:rsid w:val="00A00590"/>
    <w:rsid w:val="00A00686"/>
    <w:rsid w:val="00A00B17"/>
    <w:rsid w:val="00A00BA8"/>
    <w:rsid w:val="00A0129D"/>
    <w:rsid w:val="00A01D13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66C"/>
    <w:rsid w:val="00A049BB"/>
    <w:rsid w:val="00A054AD"/>
    <w:rsid w:val="00A0564C"/>
    <w:rsid w:val="00A05721"/>
    <w:rsid w:val="00A05871"/>
    <w:rsid w:val="00A058FC"/>
    <w:rsid w:val="00A05A96"/>
    <w:rsid w:val="00A064EA"/>
    <w:rsid w:val="00A065C2"/>
    <w:rsid w:val="00A06B98"/>
    <w:rsid w:val="00A06BF8"/>
    <w:rsid w:val="00A06C5A"/>
    <w:rsid w:val="00A06DBC"/>
    <w:rsid w:val="00A06EB3"/>
    <w:rsid w:val="00A070B5"/>
    <w:rsid w:val="00A07286"/>
    <w:rsid w:val="00A07350"/>
    <w:rsid w:val="00A073CD"/>
    <w:rsid w:val="00A073F9"/>
    <w:rsid w:val="00A07BDB"/>
    <w:rsid w:val="00A07C30"/>
    <w:rsid w:val="00A07C64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AFE"/>
    <w:rsid w:val="00A15E57"/>
    <w:rsid w:val="00A15F00"/>
    <w:rsid w:val="00A16356"/>
    <w:rsid w:val="00A1641C"/>
    <w:rsid w:val="00A165C2"/>
    <w:rsid w:val="00A16B7B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8C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3AB"/>
    <w:rsid w:val="00A269FD"/>
    <w:rsid w:val="00A26CE6"/>
    <w:rsid w:val="00A27117"/>
    <w:rsid w:val="00A27156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F3"/>
    <w:rsid w:val="00A35AAB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311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6E85"/>
    <w:rsid w:val="00A47035"/>
    <w:rsid w:val="00A47316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1A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379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07D"/>
    <w:rsid w:val="00A55A3B"/>
    <w:rsid w:val="00A55B5E"/>
    <w:rsid w:val="00A55C25"/>
    <w:rsid w:val="00A56184"/>
    <w:rsid w:val="00A5647D"/>
    <w:rsid w:val="00A56696"/>
    <w:rsid w:val="00A57635"/>
    <w:rsid w:val="00A577BA"/>
    <w:rsid w:val="00A57AF1"/>
    <w:rsid w:val="00A57CF9"/>
    <w:rsid w:val="00A57F80"/>
    <w:rsid w:val="00A604C4"/>
    <w:rsid w:val="00A605EE"/>
    <w:rsid w:val="00A606E6"/>
    <w:rsid w:val="00A608DC"/>
    <w:rsid w:val="00A60D0D"/>
    <w:rsid w:val="00A60D62"/>
    <w:rsid w:val="00A60E25"/>
    <w:rsid w:val="00A60E3E"/>
    <w:rsid w:val="00A60E92"/>
    <w:rsid w:val="00A60FD5"/>
    <w:rsid w:val="00A61064"/>
    <w:rsid w:val="00A610BD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357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91"/>
    <w:rsid w:val="00A765FC"/>
    <w:rsid w:val="00A76841"/>
    <w:rsid w:val="00A768B4"/>
    <w:rsid w:val="00A76B5C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1E1F"/>
    <w:rsid w:val="00A821F4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C33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2C5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CBD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9B8"/>
    <w:rsid w:val="00AA4B48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0D"/>
    <w:rsid w:val="00AA608B"/>
    <w:rsid w:val="00AA6324"/>
    <w:rsid w:val="00AA6AF1"/>
    <w:rsid w:val="00AA6C06"/>
    <w:rsid w:val="00AA6EBD"/>
    <w:rsid w:val="00AA72A6"/>
    <w:rsid w:val="00AA735A"/>
    <w:rsid w:val="00AA76F8"/>
    <w:rsid w:val="00AA796D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00"/>
    <w:rsid w:val="00AB159C"/>
    <w:rsid w:val="00AB1813"/>
    <w:rsid w:val="00AB1A71"/>
    <w:rsid w:val="00AB1D3A"/>
    <w:rsid w:val="00AB1F1E"/>
    <w:rsid w:val="00AB232F"/>
    <w:rsid w:val="00AB27DC"/>
    <w:rsid w:val="00AB2844"/>
    <w:rsid w:val="00AB2A14"/>
    <w:rsid w:val="00AB2D74"/>
    <w:rsid w:val="00AB2FDB"/>
    <w:rsid w:val="00AB348D"/>
    <w:rsid w:val="00AB356B"/>
    <w:rsid w:val="00AB358D"/>
    <w:rsid w:val="00AB35DC"/>
    <w:rsid w:val="00AB369D"/>
    <w:rsid w:val="00AB3798"/>
    <w:rsid w:val="00AB37CE"/>
    <w:rsid w:val="00AB37E4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3D1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A2C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4E5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3DB0"/>
    <w:rsid w:val="00AD41FD"/>
    <w:rsid w:val="00AD430D"/>
    <w:rsid w:val="00AD47EA"/>
    <w:rsid w:val="00AD48CA"/>
    <w:rsid w:val="00AD4AB4"/>
    <w:rsid w:val="00AD4DD3"/>
    <w:rsid w:val="00AD4E96"/>
    <w:rsid w:val="00AD5158"/>
    <w:rsid w:val="00AD5447"/>
    <w:rsid w:val="00AD54C9"/>
    <w:rsid w:val="00AD5693"/>
    <w:rsid w:val="00AD56B2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D73"/>
    <w:rsid w:val="00AE0F32"/>
    <w:rsid w:val="00AE11FE"/>
    <w:rsid w:val="00AE1310"/>
    <w:rsid w:val="00AE139C"/>
    <w:rsid w:val="00AE13C7"/>
    <w:rsid w:val="00AE1425"/>
    <w:rsid w:val="00AE1498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A2F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CD7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C87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5816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0CD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020"/>
    <w:rsid w:val="00B211D9"/>
    <w:rsid w:val="00B214D6"/>
    <w:rsid w:val="00B217AD"/>
    <w:rsid w:val="00B21A46"/>
    <w:rsid w:val="00B21C7B"/>
    <w:rsid w:val="00B2223C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14D"/>
    <w:rsid w:val="00B3259E"/>
    <w:rsid w:val="00B32D14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47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90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72B"/>
    <w:rsid w:val="00B41B83"/>
    <w:rsid w:val="00B41B9E"/>
    <w:rsid w:val="00B41F0F"/>
    <w:rsid w:val="00B41F92"/>
    <w:rsid w:val="00B42265"/>
    <w:rsid w:val="00B42A85"/>
    <w:rsid w:val="00B42B71"/>
    <w:rsid w:val="00B42C74"/>
    <w:rsid w:val="00B42CAC"/>
    <w:rsid w:val="00B42DED"/>
    <w:rsid w:val="00B430CA"/>
    <w:rsid w:val="00B430F6"/>
    <w:rsid w:val="00B4354E"/>
    <w:rsid w:val="00B43BFF"/>
    <w:rsid w:val="00B43CB5"/>
    <w:rsid w:val="00B43CDF"/>
    <w:rsid w:val="00B43F27"/>
    <w:rsid w:val="00B4417C"/>
    <w:rsid w:val="00B441C7"/>
    <w:rsid w:val="00B44C95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010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258D"/>
    <w:rsid w:val="00B6317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39C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7DB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77D3B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C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A99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5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2F4"/>
    <w:rsid w:val="00B9631D"/>
    <w:rsid w:val="00B969F1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0F5F"/>
    <w:rsid w:val="00BA13E8"/>
    <w:rsid w:val="00BA14A0"/>
    <w:rsid w:val="00BA1516"/>
    <w:rsid w:val="00BA1571"/>
    <w:rsid w:val="00BA1854"/>
    <w:rsid w:val="00BA189C"/>
    <w:rsid w:val="00BA18C5"/>
    <w:rsid w:val="00BA1D0B"/>
    <w:rsid w:val="00BA1E67"/>
    <w:rsid w:val="00BA22AC"/>
    <w:rsid w:val="00BA28F1"/>
    <w:rsid w:val="00BA3143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201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0E5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DA1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AD"/>
    <w:rsid w:val="00BD424C"/>
    <w:rsid w:val="00BD4B2D"/>
    <w:rsid w:val="00BD4E82"/>
    <w:rsid w:val="00BD5130"/>
    <w:rsid w:val="00BD53F8"/>
    <w:rsid w:val="00BD54E2"/>
    <w:rsid w:val="00BD5501"/>
    <w:rsid w:val="00BD599D"/>
    <w:rsid w:val="00BD59D0"/>
    <w:rsid w:val="00BD5AE8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26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3FD1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E3C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1D7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0B7"/>
    <w:rsid w:val="00C1434E"/>
    <w:rsid w:val="00C1473B"/>
    <w:rsid w:val="00C14783"/>
    <w:rsid w:val="00C1488F"/>
    <w:rsid w:val="00C149B7"/>
    <w:rsid w:val="00C14FB7"/>
    <w:rsid w:val="00C152C8"/>
    <w:rsid w:val="00C15CFD"/>
    <w:rsid w:val="00C15F7B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689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ABD"/>
    <w:rsid w:val="00C21B45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3E88"/>
    <w:rsid w:val="00C242ED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12"/>
    <w:rsid w:val="00C26C78"/>
    <w:rsid w:val="00C272B6"/>
    <w:rsid w:val="00C2730E"/>
    <w:rsid w:val="00C3059D"/>
    <w:rsid w:val="00C307D2"/>
    <w:rsid w:val="00C3080D"/>
    <w:rsid w:val="00C313AF"/>
    <w:rsid w:val="00C322B8"/>
    <w:rsid w:val="00C327A3"/>
    <w:rsid w:val="00C32AA8"/>
    <w:rsid w:val="00C32F54"/>
    <w:rsid w:val="00C33168"/>
    <w:rsid w:val="00C3338B"/>
    <w:rsid w:val="00C335B2"/>
    <w:rsid w:val="00C33809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4B7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48"/>
    <w:rsid w:val="00C52DD8"/>
    <w:rsid w:val="00C530D1"/>
    <w:rsid w:val="00C53276"/>
    <w:rsid w:val="00C5376E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2F2"/>
    <w:rsid w:val="00C65798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214"/>
    <w:rsid w:val="00C673DD"/>
    <w:rsid w:val="00C6742A"/>
    <w:rsid w:val="00C67885"/>
    <w:rsid w:val="00C67963"/>
    <w:rsid w:val="00C6798F"/>
    <w:rsid w:val="00C67B8C"/>
    <w:rsid w:val="00C67D0A"/>
    <w:rsid w:val="00C67DE0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2D7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60"/>
    <w:rsid w:val="00C829A3"/>
    <w:rsid w:val="00C82B70"/>
    <w:rsid w:val="00C82D2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0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4F7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08A0"/>
    <w:rsid w:val="00CA107E"/>
    <w:rsid w:val="00CA1461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64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527"/>
    <w:rsid w:val="00CA4853"/>
    <w:rsid w:val="00CA4B12"/>
    <w:rsid w:val="00CA4BB8"/>
    <w:rsid w:val="00CA4BE3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17FE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A53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9E3"/>
    <w:rsid w:val="00CD0228"/>
    <w:rsid w:val="00CD02AA"/>
    <w:rsid w:val="00CD02D7"/>
    <w:rsid w:val="00CD0580"/>
    <w:rsid w:val="00CD0CE9"/>
    <w:rsid w:val="00CD0F1E"/>
    <w:rsid w:val="00CD14C1"/>
    <w:rsid w:val="00CD18B5"/>
    <w:rsid w:val="00CD1E99"/>
    <w:rsid w:val="00CD1F94"/>
    <w:rsid w:val="00CD200C"/>
    <w:rsid w:val="00CD20E1"/>
    <w:rsid w:val="00CD2382"/>
    <w:rsid w:val="00CD265E"/>
    <w:rsid w:val="00CD27B4"/>
    <w:rsid w:val="00CD27F2"/>
    <w:rsid w:val="00CD29F8"/>
    <w:rsid w:val="00CD2B51"/>
    <w:rsid w:val="00CD323A"/>
    <w:rsid w:val="00CD377A"/>
    <w:rsid w:val="00CD39A7"/>
    <w:rsid w:val="00CD3B22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4A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DC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5E6C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A3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0"/>
    <w:rsid w:val="00CF21F9"/>
    <w:rsid w:val="00CF321E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3A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375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A66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B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4D9"/>
    <w:rsid w:val="00D24810"/>
    <w:rsid w:val="00D24D18"/>
    <w:rsid w:val="00D2500E"/>
    <w:rsid w:val="00D25231"/>
    <w:rsid w:val="00D25A51"/>
    <w:rsid w:val="00D25BD0"/>
    <w:rsid w:val="00D25FF6"/>
    <w:rsid w:val="00D26048"/>
    <w:rsid w:val="00D26187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9A6"/>
    <w:rsid w:val="00D360A6"/>
    <w:rsid w:val="00D360F3"/>
    <w:rsid w:val="00D361AA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4B4"/>
    <w:rsid w:val="00D46527"/>
    <w:rsid w:val="00D46B14"/>
    <w:rsid w:val="00D46EB6"/>
    <w:rsid w:val="00D47283"/>
    <w:rsid w:val="00D4764F"/>
    <w:rsid w:val="00D47735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A48"/>
    <w:rsid w:val="00D51ECF"/>
    <w:rsid w:val="00D51F0C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DC3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073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566"/>
    <w:rsid w:val="00D7787E"/>
    <w:rsid w:val="00D778CB"/>
    <w:rsid w:val="00D77A57"/>
    <w:rsid w:val="00D77E7B"/>
    <w:rsid w:val="00D77ECC"/>
    <w:rsid w:val="00D77FC4"/>
    <w:rsid w:val="00D77FEB"/>
    <w:rsid w:val="00D80190"/>
    <w:rsid w:val="00D802D3"/>
    <w:rsid w:val="00D80FF0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F1A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DC7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8D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560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5B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4D3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D780E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68E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82C"/>
    <w:rsid w:val="00DE5C92"/>
    <w:rsid w:val="00DE5CAF"/>
    <w:rsid w:val="00DE5D04"/>
    <w:rsid w:val="00DE60C6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3C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9B6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1C8"/>
    <w:rsid w:val="00E03305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13D"/>
    <w:rsid w:val="00E073A2"/>
    <w:rsid w:val="00E07679"/>
    <w:rsid w:val="00E078F5"/>
    <w:rsid w:val="00E079D9"/>
    <w:rsid w:val="00E07EA6"/>
    <w:rsid w:val="00E10108"/>
    <w:rsid w:val="00E101B6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C77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0D69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540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5F9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AD6"/>
    <w:rsid w:val="00E34FD7"/>
    <w:rsid w:val="00E35005"/>
    <w:rsid w:val="00E352A5"/>
    <w:rsid w:val="00E3597A"/>
    <w:rsid w:val="00E35990"/>
    <w:rsid w:val="00E35B45"/>
    <w:rsid w:val="00E35D73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B0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19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4FC4"/>
    <w:rsid w:val="00E6535A"/>
    <w:rsid w:val="00E6563F"/>
    <w:rsid w:val="00E65D6D"/>
    <w:rsid w:val="00E66033"/>
    <w:rsid w:val="00E66330"/>
    <w:rsid w:val="00E66740"/>
    <w:rsid w:val="00E6675A"/>
    <w:rsid w:val="00E66778"/>
    <w:rsid w:val="00E669A5"/>
    <w:rsid w:val="00E66A86"/>
    <w:rsid w:val="00E66BFD"/>
    <w:rsid w:val="00E66EC4"/>
    <w:rsid w:val="00E67101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3CF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2CC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2FF"/>
    <w:rsid w:val="00E75A0F"/>
    <w:rsid w:val="00E763CE"/>
    <w:rsid w:val="00E76518"/>
    <w:rsid w:val="00E76968"/>
    <w:rsid w:val="00E769CD"/>
    <w:rsid w:val="00E769D7"/>
    <w:rsid w:val="00E76A28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5EA"/>
    <w:rsid w:val="00E80732"/>
    <w:rsid w:val="00E8075D"/>
    <w:rsid w:val="00E80939"/>
    <w:rsid w:val="00E81277"/>
    <w:rsid w:val="00E819DE"/>
    <w:rsid w:val="00E81AB3"/>
    <w:rsid w:val="00E81B90"/>
    <w:rsid w:val="00E81DC7"/>
    <w:rsid w:val="00E81E02"/>
    <w:rsid w:val="00E81F41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67F"/>
    <w:rsid w:val="00E84C86"/>
    <w:rsid w:val="00E84D6E"/>
    <w:rsid w:val="00E84E1E"/>
    <w:rsid w:val="00E85095"/>
    <w:rsid w:val="00E8523F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0B7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514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641"/>
    <w:rsid w:val="00EB5851"/>
    <w:rsid w:val="00EB5D00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3A84"/>
    <w:rsid w:val="00EC40CF"/>
    <w:rsid w:val="00EC445F"/>
    <w:rsid w:val="00EC448C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793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CC3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0E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DE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57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60D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0E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50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D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1E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F2E"/>
    <w:rsid w:val="00F24387"/>
    <w:rsid w:val="00F243DE"/>
    <w:rsid w:val="00F2469E"/>
    <w:rsid w:val="00F246FA"/>
    <w:rsid w:val="00F247AF"/>
    <w:rsid w:val="00F24D29"/>
    <w:rsid w:val="00F24FBE"/>
    <w:rsid w:val="00F251A4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2DD"/>
    <w:rsid w:val="00F305D1"/>
    <w:rsid w:val="00F30697"/>
    <w:rsid w:val="00F30962"/>
    <w:rsid w:val="00F318B4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47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37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98C"/>
    <w:rsid w:val="00F56C78"/>
    <w:rsid w:val="00F56FC6"/>
    <w:rsid w:val="00F5707C"/>
    <w:rsid w:val="00F5708F"/>
    <w:rsid w:val="00F5760D"/>
    <w:rsid w:val="00F57D1A"/>
    <w:rsid w:val="00F602B4"/>
    <w:rsid w:val="00F603D2"/>
    <w:rsid w:val="00F6058D"/>
    <w:rsid w:val="00F607AF"/>
    <w:rsid w:val="00F6087D"/>
    <w:rsid w:val="00F60DCA"/>
    <w:rsid w:val="00F6136A"/>
    <w:rsid w:val="00F6155A"/>
    <w:rsid w:val="00F61718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13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63E"/>
    <w:rsid w:val="00F658B3"/>
    <w:rsid w:val="00F65B3F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BAF"/>
    <w:rsid w:val="00F73F2D"/>
    <w:rsid w:val="00F74130"/>
    <w:rsid w:val="00F741AF"/>
    <w:rsid w:val="00F74477"/>
    <w:rsid w:val="00F74DDA"/>
    <w:rsid w:val="00F74FDB"/>
    <w:rsid w:val="00F7521F"/>
    <w:rsid w:val="00F753B9"/>
    <w:rsid w:val="00F753CA"/>
    <w:rsid w:val="00F75419"/>
    <w:rsid w:val="00F75749"/>
    <w:rsid w:val="00F75A7A"/>
    <w:rsid w:val="00F75B5C"/>
    <w:rsid w:val="00F75D7A"/>
    <w:rsid w:val="00F76356"/>
    <w:rsid w:val="00F76479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8F"/>
    <w:rsid w:val="00F80F23"/>
    <w:rsid w:val="00F80F2E"/>
    <w:rsid w:val="00F80F50"/>
    <w:rsid w:val="00F8100E"/>
    <w:rsid w:val="00F8141B"/>
    <w:rsid w:val="00F815BD"/>
    <w:rsid w:val="00F815CF"/>
    <w:rsid w:val="00F81A72"/>
    <w:rsid w:val="00F82584"/>
    <w:rsid w:val="00F826A7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578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5F3D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87F80"/>
    <w:rsid w:val="00F90696"/>
    <w:rsid w:val="00F909C2"/>
    <w:rsid w:val="00F90CD8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E09"/>
    <w:rsid w:val="00F93122"/>
    <w:rsid w:val="00F93612"/>
    <w:rsid w:val="00F93AD5"/>
    <w:rsid w:val="00F9418A"/>
    <w:rsid w:val="00F941F9"/>
    <w:rsid w:val="00F94284"/>
    <w:rsid w:val="00F94BEE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433"/>
    <w:rsid w:val="00FA2584"/>
    <w:rsid w:val="00FA283A"/>
    <w:rsid w:val="00FA28DD"/>
    <w:rsid w:val="00FA2939"/>
    <w:rsid w:val="00FA2A7B"/>
    <w:rsid w:val="00FA2E01"/>
    <w:rsid w:val="00FA2FED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5AD"/>
    <w:rsid w:val="00FB6BFC"/>
    <w:rsid w:val="00FB701A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3E0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8F7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0D1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027"/>
    <w:rsid w:val="00FD7166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612"/>
    <w:rsid w:val="00FE176E"/>
    <w:rsid w:val="00FE1B8F"/>
    <w:rsid w:val="00FE1B9E"/>
    <w:rsid w:val="00FE1EC4"/>
    <w:rsid w:val="00FE1F27"/>
    <w:rsid w:val="00FE2145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E9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01B"/>
    <w:rsid w:val="00FF044D"/>
    <w:rsid w:val="00FF056E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E3709F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FootnoteTextChar1">
    <w:name w:val="Footnote Text Char1"/>
    <w:aliases w:val="ft Char1"/>
    <w:basedOn w:val="DefaultParagraphFont"/>
    <w:semiHidden/>
    <w:rsid w:val="008C255A"/>
    <w:rPr>
      <w:rFonts w:ascii="Arial" w:eastAsia="Times New Roman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semiHidden/>
    <w:rsid w:val="008C255A"/>
    <w:rPr>
      <w:rFonts w:ascii="Arial" w:eastAsia="Times New Roman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C25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C255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C255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8C255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255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255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255A"/>
    <w:rPr>
      <w:rFonts w:ascii="Univers 45 Light" w:eastAsia="Times New Roman" w:hAnsi="Univers 45 Light" w:cs="Angsana New"/>
      <w:color w:val="auto"/>
    </w:rPr>
  </w:style>
  <w:style w:type="character" w:customStyle="1" w:styleId="Reference">
    <w:name w:val="Reference"/>
    <w:rsid w:val="008C255A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C255A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C255A"/>
    <w:rPr>
      <w:rFonts w:ascii="ZapfDingbats BT" w:eastAsia="ZapfDingbats BT" w:hAnsi="ZapfDingbats BT" w:hint="eastAsia"/>
      <w:color w:val="0C2D83"/>
      <w:position w:val="2"/>
      <w:sz w:val="10"/>
    </w:rPr>
  </w:style>
  <w:style w:type="table" w:styleId="Table3Deffects2">
    <w:name w:val="Table 3D effects 2"/>
    <w:basedOn w:val="TableNormal"/>
    <w:semiHidden/>
    <w:unhideWhenUsed/>
    <w:rsid w:val="008C255A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55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B730D-7F5B-4C03-9A0F-D5310406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</Pages>
  <Words>5385</Words>
  <Characters>30695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5</cp:revision>
  <cp:lastPrinted>2018-11-09T10:48:00Z</cp:lastPrinted>
  <dcterms:created xsi:type="dcterms:W3CDTF">2018-11-12T05:55:00Z</dcterms:created>
  <dcterms:modified xsi:type="dcterms:W3CDTF">2018-11-12T11:41:00Z</dcterms:modified>
</cp:coreProperties>
</file>