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D62FA" w14:textId="36F9A7A1" w:rsidR="00DB308D" w:rsidRDefault="00A570AF" w:rsidP="00A570AF">
      <w:pPr>
        <w:pStyle w:val="Reference"/>
        <w:tabs>
          <w:tab w:val="clear" w:pos="8562"/>
          <w:tab w:val="left" w:pos="1092"/>
        </w:tabs>
      </w:pPr>
      <w:r>
        <w:tab/>
      </w:r>
      <w:r>
        <w:tab/>
      </w: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37EA0C0E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E252A6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E252A6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252A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สหกลอิควิปเมนท์</w:t>
      </w:r>
      <w:r w:rsidR="00E252A6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252A6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E252A6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E252A6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E252A6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AA6BA2C" w14:textId="77777777" w:rsidR="00D267AC" w:rsidRPr="00FE16D0" w:rsidRDefault="00D267AC" w:rsidP="003E470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263667" w14:textId="1FEDC897" w:rsidR="00CD4D4E" w:rsidRDefault="000B5D4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งบกำไรขาดทุนและกำไรขาดทุนเบ็ดเสร็จอื่นรวมสำหรับงวดสามเดือน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E1B70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BE0E9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>2561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582E7C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</w:t>
      </w:r>
      <w:r w:rsidR="002E1B7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582E7C" w:rsidRPr="00582E7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82E7C">
        <w:rPr>
          <w:rFonts w:ascii="Browallia New" w:hAnsi="Browallia New" w:cs="Browallia New"/>
          <w:sz w:val="28"/>
          <w:szCs w:val="28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หมายเหตุประกอบงบการเงินระหว่างกาลแบบย่อของ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E252A6" w:rsidRPr="00DA36C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252A6" w:rsidRPr="009218B3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</w:t>
      </w:r>
      <w:r w:rsidR="00E252A6">
        <w:rPr>
          <w:rFonts w:ascii="Browallia New" w:hAnsi="Browallia New" w:cs="Browallia New" w:hint="cs"/>
          <w:sz w:val="28"/>
          <w:szCs w:val="28"/>
          <w:cs/>
          <w:lang w:bidi="th-TH"/>
        </w:rPr>
        <w:t>ค</w:t>
      </w:r>
      <w:r w:rsidR="00E252A6" w:rsidRPr="009218B3">
        <w:rPr>
          <w:rFonts w:ascii="Browallia New" w:hAnsi="Browallia New" w:cs="Browallia New" w:hint="cs"/>
          <w:sz w:val="28"/>
          <w:szCs w:val="28"/>
          <w:cs/>
          <w:lang w:bidi="th-TH"/>
        </w:rPr>
        <w:t>วิปเมนท์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252A6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252A6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2E1B70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704DF4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ละงบกระแสเงินสด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582E7C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</w:t>
      </w:r>
      <w:r w:rsidR="002E1B7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CE4BF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</w:t>
      </w:r>
      <w:r w:rsidR="00582E7C" w:rsidRPr="00CE4BF0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582E7C" w:rsidRPr="00CE4B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CE4BF0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582E7C" w:rsidRPr="00CE4B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และหมายเหตุประกอบงบการเงินระหว่างกาลแบบย่อของ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E252A6" w:rsidRPr="00CE4BF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E10D3" w:rsidRPr="00CE4BF0">
        <w:rPr>
          <w:rFonts w:ascii="Browallia New" w:hAnsi="Browallia New" w:cs="Browallia New"/>
          <w:sz w:val="28"/>
          <w:szCs w:val="28"/>
          <w:lang w:bidi="th-TH"/>
        </w:rPr>
        <w:br/>
      </w:r>
      <w:r w:rsidR="00E252A6" w:rsidRPr="009218B3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252A6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252A6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252A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71DFF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582E7C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="00582E7C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2E7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82E7C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582E7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072E23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582E7C" w:rsidRPr="00DE5BC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6D83E1D" w14:textId="77777777" w:rsidR="000B5D47" w:rsidRPr="00FE16D0" w:rsidRDefault="000B5D47" w:rsidP="00860AE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0CC82245" w14:textId="77777777" w:rsidR="000B5D47" w:rsidRPr="00EE44DA" w:rsidRDefault="000B5D47" w:rsidP="003E470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85E5166" w14:textId="2CB525AB" w:rsidR="00CD4D4E" w:rsidRPr="00FE16D0" w:rsidRDefault="00582E7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2E7C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582E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582E7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D50D9E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582E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  <w:r w:rsidR="00B71DF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05659FA2" w14:textId="21658447" w:rsidR="00CD4D4E" w:rsidRDefault="00CD4D4E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0E2160" w14:textId="77777777" w:rsidR="00B41C63" w:rsidRDefault="00B41C63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A9DE58" w14:textId="77777777" w:rsidR="00B41C63" w:rsidRDefault="00B41C63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038B074" w14:textId="77777777" w:rsidR="00B41C63" w:rsidRDefault="00B41C63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4517CAB" w14:textId="77777777" w:rsidR="00B41C63" w:rsidRDefault="00B41C63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3ECBDA7" w14:textId="39D610DB" w:rsidR="00E32427" w:rsidRPr="000B5D47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B5D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26108C4" w14:textId="0070D681" w:rsidR="000B5D47" w:rsidRDefault="00582E7C" w:rsidP="000B5D4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2E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5A604F9" w14:textId="6D198531" w:rsidR="003E470D" w:rsidRDefault="003E470D" w:rsidP="003E470D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271CB373" w14:textId="77777777" w:rsidR="004E10D3" w:rsidRPr="006C6C38" w:rsidRDefault="004E10D3" w:rsidP="004E10D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C6C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131D1AD2" w14:textId="77777777" w:rsidR="004E10D3" w:rsidRPr="00BE75B7" w:rsidRDefault="004E10D3" w:rsidP="004E10D3">
      <w:pPr>
        <w:jc w:val="thaiDistribute"/>
        <w:rPr>
          <w:rFonts w:ascii="Browallia New" w:hAnsi="Browallia New" w:cs="Browallia New"/>
          <w:b/>
          <w:bCs/>
        </w:rPr>
      </w:pPr>
    </w:p>
    <w:p w14:paraId="5E9AAE2C" w14:textId="77777777" w:rsidR="004E10D3" w:rsidRDefault="004E10D3" w:rsidP="004E10D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งบแสดงฐานะการเงินรวมของบริษัท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และงบแสดงฐานะการเงินเฉพาะของบริษัท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ที่แสดงเป็นข้อมูลเปรียบเทียบ ตรวจสอบโดยนายธีรศักดิ์ ฉั่วศรีสกุล ซึ่งเป็นผู้สอบบัญชีในสำนักงานเดียวกันกับข้าพเจ้า ซึ่งได้เสนอรายงานการตรวจสอบลงวันที่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แสดงความเห็นอย่างไม่มีเงื่อนไข</w:t>
      </w:r>
    </w:p>
    <w:p w14:paraId="6F18BD8D" w14:textId="77777777" w:rsidR="004E10D3" w:rsidRDefault="004E10D3" w:rsidP="004E10D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994568" w14:textId="49D51B8A" w:rsidR="00A237A5" w:rsidRDefault="004E10D3" w:rsidP="004E10D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งบกำไรขาดทุนและกำไรขาดทุนเบ็ดเสร็จอื่นรวมสำหรับงวดสามเดือนและ</w:t>
      </w:r>
      <w:r w:rsidR="002E1B70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Pr="00FE18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งบแสดงการเปลี่ยนแปลงส่วนของผู้ถือหุ้นรวมและงบกระแสเงินสดรวม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Pr="00FE18E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</w:t>
      </w:r>
      <w:r w:rsidR="002E1B7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FE18E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FE18E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FE18E2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FE18E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FE18E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E18E2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Pr="00FE18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E18E2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FE18E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E18E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E18E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E18E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FE18E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FE18E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 งบกำไรขาดทุนและกำไรขาดทุนเบ็ดเสร็จอื่น</w:t>
      </w:r>
      <w:r w:rsidRPr="00FE18E2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2E1B70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</w:t>
      </w:r>
      <w:r w:rsidRPr="00FE18E2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Pr="00FE18E2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2E1B70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1B70" w:rsidRPr="002E1B7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ของบริษัท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ที่แสดงเป็นข้อมูลเปรียบเทียบ</w:t>
      </w:r>
      <w:r w:rsidR="0091093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สอ</w:t>
      </w:r>
      <w:r w:rsidR="00910932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ทานโดยนายธีรศักดิ์ ฉั่วศรีสกุล ซึ่งเป็นผู้สอบบัญชีในสำนักงานเดียวกันกับข้าพเจ้า ซึ่งได้เสนอรายงาน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ลงวันที่ </w:t>
      </w:r>
      <w:r w:rsidRPr="00A570A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A570AF" w:rsidRPr="00A570AF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A570AF" w:rsidRPr="00A570A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A570A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A570AF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โดยรายงานให้ข้อสรุปอย่างไม่มีเงื่อนไข</w:t>
      </w:r>
    </w:p>
    <w:p w14:paraId="7400CE78" w14:textId="167B462F" w:rsidR="00A237A5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403CD0" w14:textId="4569B2D5" w:rsidR="00362914" w:rsidRDefault="00362914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FE62DC" w14:textId="77777777" w:rsidR="00362914" w:rsidRPr="00FE16D0" w:rsidRDefault="00362914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นายสมคิด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FE16D0">
        <w:rPr>
          <w:rFonts w:ascii="Browallia New" w:hAnsi="Browallia New" w:cs="Browallia New"/>
          <w:sz w:val="28"/>
          <w:szCs w:val="28"/>
        </w:rPr>
        <w:t>2785</w:t>
      </w:r>
    </w:p>
    <w:p w14:paraId="42FE4C9F" w14:textId="77777777" w:rsidR="003C35EF" w:rsidRPr="00FE16D0" w:rsidRDefault="003C35EF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FE16D0" w:rsidRDefault="00FE16D0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280666B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78C3AD5" w14:textId="41222703" w:rsidR="00D15EA5" w:rsidRDefault="00A570AF" w:rsidP="002E1B70">
      <w:pPr>
        <w:spacing w:after="0" w:line="240" w:lineRule="auto"/>
        <w:jc w:val="thaiDistribute"/>
      </w:pPr>
      <w:r w:rsidRPr="00A570A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A570A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570A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พฤศจิกายน </w:t>
      </w:r>
      <w:r w:rsidR="002E1B70" w:rsidRPr="00A570AF">
        <w:rPr>
          <w:rFonts w:ascii="Browallia New" w:hAnsi="Browallia New" w:cs="Browallia New"/>
          <w:sz w:val="28"/>
          <w:szCs w:val="28"/>
        </w:rPr>
        <w:t>2561</w:t>
      </w: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19353" w14:textId="77777777" w:rsidR="000A4F52" w:rsidRDefault="000A4F52">
      <w:r>
        <w:separator/>
      </w:r>
    </w:p>
  </w:endnote>
  <w:endnote w:type="continuationSeparator" w:id="0">
    <w:p w14:paraId="376833A2" w14:textId="77777777" w:rsidR="000A4F52" w:rsidRDefault="000A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3168E" w14:textId="77777777" w:rsidR="000A4F52" w:rsidRDefault="000A4F52">
      <w:bookmarkStart w:id="0" w:name="_Hlk482348182"/>
      <w:bookmarkEnd w:id="0"/>
      <w:r>
        <w:separator/>
      </w:r>
    </w:p>
  </w:footnote>
  <w:footnote w:type="continuationSeparator" w:id="0">
    <w:p w14:paraId="0C029D06" w14:textId="77777777" w:rsidR="000A4F52" w:rsidRDefault="000A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116A" w14:textId="27888BD8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4EDA23B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0B7598FD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219D7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A4F52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20340D"/>
    <w:rsid w:val="0022518C"/>
    <w:rsid w:val="00237A7E"/>
    <w:rsid w:val="00237DAB"/>
    <w:rsid w:val="00241F16"/>
    <w:rsid w:val="00247969"/>
    <w:rsid w:val="0026182A"/>
    <w:rsid w:val="00277EBE"/>
    <w:rsid w:val="002838FB"/>
    <w:rsid w:val="00285249"/>
    <w:rsid w:val="002A252E"/>
    <w:rsid w:val="002B5A4A"/>
    <w:rsid w:val="002C0138"/>
    <w:rsid w:val="002C623D"/>
    <w:rsid w:val="002D5A0F"/>
    <w:rsid w:val="002D6E25"/>
    <w:rsid w:val="002E02F4"/>
    <w:rsid w:val="002E1B70"/>
    <w:rsid w:val="002E7F1E"/>
    <w:rsid w:val="002F2DEB"/>
    <w:rsid w:val="002F3903"/>
    <w:rsid w:val="002F4A52"/>
    <w:rsid w:val="002F7D90"/>
    <w:rsid w:val="0030026A"/>
    <w:rsid w:val="00305173"/>
    <w:rsid w:val="00321A76"/>
    <w:rsid w:val="00335E5B"/>
    <w:rsid w:val="00352138"/>
    <w:rsid w:val="00354F5D"/>
    <w:rsid w:val="00362914"/>
    <w:rsid w:val="00365ECE"/>
    <w:rsid w:val="00374047"/>
    <w:rsid w:val="003744DA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D7FB5"/>
    <w:rsid w:val="004E10D3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0420"/>
    <w:rsid w:val="005F4D62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4DF4"/>
    <w:rsid w:val="00714FD6"/>
    <w:rsid w:val="007265F7"/>
    <w:rsid w:val="00731894"/>
    <w:rsid w:val="00733C91"/>
    <w:rsid w:val="00746796"/>
    <w:rsid w:val="00746D91"/>
    <w:rsid w:val="0075598A"/>
    <w:rsid w:val="00761813"/>
    <w:rsid w:val="00767529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D6CDF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60AE3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0932"/>
    <w:rsid w:val="00912A4E"/>
    <w:rsid w:val="00912F98"/>
    <w:rsid w:val="00917FBB"/>
    <w:rsid w:val="009219CA"/>
    <w:rsid w:val="009223D3"/>
    <w:rsid w:val="00923EA8"/>
    <w:rsid w:val="00931D7A"/>
    <w:rsid w:val="00935D8D"/>
    <w:rsid w:val="00942FE8"/>
    <w:rsid w:val="00957E70"/>
    <w:rsid w:val="00970DAB"/>
    <w:rsid w:val="00972A45"/>
    <w:rsid w:val="0097321D"/>
    <w:rsid w:val="00992531"/>
    <w:rsid w:val="00995CD5"/>
    <w:rsid w:val="009A1787"/>
    <w:rsid w:val="009A4F5A"/>
    <w:rsid w:val="009B1F44"/>
    <w:rsid w:val="009B4573"/>
    <w:rsid w:val="009C002A"/>
    <w:rsid w:val="009D1CB7"/>
    <w:rsid w:val="009D4725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237A5"/>
    <w:rsid w:val="00A35782"/>
    <w:rsid w:val="00A362F9"/>
    <w:rsid w:val="00A43EE6"/>
    <w:rsid w:val="00A570AF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2E7C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1C63"/>
    <w:rsid w:val="00B43C45"/>
    <w:rsid w:val="00B55EE8"/>
    <w:rsid w:val="00B56E6C"/>
    <w:rsid w:val="00B63D0E"/>
    <w:rsid w:val="00B71DFF"/>
    <w:rsid w:val="00B83039"/>
    <w:rsid w:val="00B90CBB"/>
    <w:rsid w:val="00BA5B00"/>
    <w:rsid w:val="00BB1469"/>
    <w:rsid w:val="00BB1A07"/>
    <w:rsid w:val="00BB6DAD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5B1A"/>
    <w:rsid w:val="00C40A98"/>
    <w:rsid w:val="00C41C7D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72E9"/>
    <w:rsid w:val="00CD25C2"/>
    <w:rsid w:val="00CD4D4E"/>
    <w:rsid w:val="00CE24E5"/>
    <w:rsid w:val="00CE41DB"/>
    <w:rsid w:val="00CE4BF0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50D9E"/>
    <w:rsid w:val="00D60CDD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0FAC"/>
    <w:rsid w:val="00E252A6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E0F65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2" ma:contentTypeDescription="Create a new document." ma:contentTypeScope="" ma:versionID="f45ebd029fbbed9a36ca894ec8c9059f">
  <xsd:schema xmlns:xsd="http://www.w3.org/2001/XMLSchema" xmlns:xs="http://www.w3.org/2001/XMLSchema" xmlns:p="http://schemas.microsoft.com/office/2006/metadata/properties" xmlns:ns2="de172b2d-65c0-45ec-9948-9fa869b4017a" targetNamespace="http://schemas.microsoft.com/office/2006/metadata/properties" ma:root="true" ma:fieldsID="7d607adf3878e55d3da39a141a25450a" ns2:_="">
    <xsd:import namespace="de172b2d-65c0-45ec-9948-9fa869b40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41737-D461-45F4-A4E8-95E8D5F50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640D5F-DBDA-49FE-9FDF-1AE3560F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Prewpan Neamnam</cp:lastModifiedBy>
  <cp:revision>13</cp:revision>
  <cp:lastPrinted>2018-11-09T03:19:00Z</cp:lastPrinted>
  <dcterms:created xsi:type="dcterms:W3CDTF">2018-08-09T14:38:00Z</dcterms:created>
  <dcterms:modified xsi:type="dcterms:W3CDTF">2018-11-12T11:11:00Z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