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  <w:bookmarkStart w:id="1" w:name="_GoBack"/>
      <w:bookmarkEnd w:id="1"/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7CAF20B5" w:rsidR="00D15EA5" w:rsidRDefault="00D15EA5" w:rsidP="00D15EA5">
      <w:pPr>
        <w:pStyle w:val="BodyText"/>
        <w:rPr>
          <w:rFonts w:cstheme="minorBidi"/>
          <w:lang w:bidi="th-TH"/>
        </w:rPr>
      </w:pPr>
    </w:p>
    <w:p w14:paraId="6586CA72" w14:textId="77777777" w:rsidR="00BC2EBE" w:rsidRPr="00D15EA5" w:rsidRDefault="00BC2EBE" w:rsidP="00D15EA5">
      <w:pPr>
        <w:pStyle w:val="BodyText"/>
        <w:rPr>
          <w:rFonts w:cstheme="minorBidi"/>
          <w:cs/>
          <w:lang w:bidi="th-TH"/>
        </w:rPr>
      </w:pPr>
    </w:p>
    <w:p w14:paraId="193DF405" w14:textId="3B29807E" w:rsidR="002205B3" w:rsidRDefault="00634D49" w:rsidP="002205B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BC2EBE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="002205B3" w:rsidRPr="008C1E8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2205B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เอ็นพีพีจี (ประเทศไทย) จำกัด (มหาชน)</w:t>
      </w:r>
    </w:p>
    <w:p w14:paraId="78C71D0F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</w:rPr>
        <w:t xml:space="preserve">          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(เดิมชื่อ </w:t>
      </w:r>
      <w:r>
        <w:rPr>
          <w:rFonts w:ascii="Browallia New" w:hAnsi="Browallia New" w:cs="Browallia New"/>
          <w:b/>
          <w:bCs/>
          <w:sz w:val="28"/>
          <w:szCs w:val="28"/>
          <w:lang w:bidi="th-TH"/>
        </w:rPr>
        <w:t>“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 นิปปอน</w:t>
      </w:r>
      <w:r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แพ็ค (ประเทศไทย) จำกัด (มหาชน)</w:t>
      </w:r>
      <w:r>
        <w:rPr>
          <w:rFonts w:ascii="Browallia New" w:hAnsi="Browallia New" w:cs="Browallia New"/>
          <w:b/>
          <w:bCs/>
          <w:sz w:val="28"/>
          <w:szCs w:val="28"/>
          <w:lang w:bidi="th-TH"/>
        </w:rPr>
        <w:t>”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)</w:t>
      </w:r>
    </w:p>
    <w:p w14:paraId="300B4D61" w14:textId="4D9CF3B3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831A875" w14:textId="720616B6" w:rsidR="00CD4D4E" w:rsidRPr="007C2D33" w:rsidRDefault="00142624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Pr="007A05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7A05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7A05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A05E8">
        <w:rPr>
          <w:rFonts w:ascii="Browallia New" w:hAnsi="Browallia New" w:cs="Browallia New"/>
          <w:sz w:val="28"/>
          <w:szCs w:val="28"/>
          <w:lang w:bidi="th-TH"/>
        </w:rPr>
        <w:t>3</w:t>
      </w:r>
      <w:r w:rsidR="00BC2EBE" w:rsidRPr="007A05E8">
        <w:rPr>
          <w:rFonts w:ascii="Browallia New" w:hAnsi="Browallia New" w:cs="Browallia New"/>
          <w:sz w:val="28"/>
          <w:szCs w:val="28"/>
          <w:lang w:bidi="th-TH"/>
        </w:rPr>
        <w:t>0</w:t>
      </w:r>
      <w:r w:rsidRPr="007A05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76EC5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Pr="007A05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A05E8">
        <w:rPr>
          <w:rFonts w:ascii="Browallia New" w:hAnsi="Browallia New" w:cs="Browallia New"/>
          <w:sz w:val="28"/>
          <w:szCs w:val="28"/>
          <w:lang w:bidi="th-TH"/>
        </w:rPr>
        <w:t>25</w:t>
      </w:r>
      <w:r w:rsidR="00EF190C" w:rsidRPr="007A05E8">
        <w:rPr>
          <w:rFonts w:ascii="Browallia New" w:hAnsi="Browallia New" w:cs="Browallia New"/>
          <w:sz w:val="28"/>
          <w:szCs w:val="28"/>
          <w:lang w:bidi="th-TH"/>
        </w:rPr>
        <w:t>61</w:t>
      </w:r>
      <w:r w:rsidRPr="007A05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งบกำไรขาดทุนและกำไรขาดทุนเบ็ดเสร็จอื่นรวมสำหรับงวด</w:t>
      </w:r>
      <w:r w:rsidR="00EF190C"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="00BC2EBE"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A76EC5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BC2EBE"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สิ้นสุดวันที่</w:t>
      </w:r>
      <w:r w:rsidRPr="007A05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C2EBE" w:rsidRPr="007A05E8">
        <w:rPr>
          <w:rFonts w:ascii="Browallia New" w:hAnsi="Browallia New" w:cs="Browallia New"/>
          <w:sz w:val="28"/>
          <w:szCs w:val="28"/>
          <w:lang w:bidi="th-TH"/>
        </w:rPr>
        <w:t>30</w:t>
      </w:r>
      <w:r w:rsidR="00BC2EBE" w:rsidRPr="007A05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76EC5" w:rsidRPr="00A76EC5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EF190C" w:rsidRPr="007A05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7A05E8">
        <w:rPr>
          <w:rFonts w:ascii="Browallia New" w:hAnsi="Browallia New" w:cs="Browallia New"/>
          <w:sz w:val="28"/>
          <w:szCs w:val="28"/>
          <w:lang w:bidi="th-TH"/>
        </w:rPr>
        <w:t>2561</w:t>
      </w:r>
      <w:r w:rsidR="00EF190C" w:rsidRPr="007A05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024E1"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งบแสดงการเปลี่ยนแปลงส่วนของผู้ถือหุ้นรวมและงบกระแสเงินสดรวมสำหรับงวด</w:t>
      </w:r>
      <w:r w:rsidR="00A76EC5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F024E1"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เดือนสิ้นสุดวันที่</w:t>
      </w:r>
      <w:r w:rsidR="00F024E1" w:rsidRPr="007A05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024E1" w:rsidRPr="00F024E1">
        <w:rPr>
          <w:rFonts w:ascii="Browallia New" w:hAnsi="Browallia New" w:cs="Browallia New"/>
          <w:sz w:val="28"/>
          <w:szCs w:val="28"/>
          <w:lang w:bidi="th-TH"/>
        </w:rPr>
        <w:t>30</w:t>
      </w:r>
      <w:r w:rsidR="00F024E1" w:rsidRPr="00F024E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76EC5" w:rsidRPr="00A76EC5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F024E1" w:rsidRPr="00F024E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024E1" w:rsidRPr="007A05E8">
        <w:rPr>
          <w:rFonts w:ascii="Browallia New" w:hAnsi="Browallia New" w:cs="Browallia New"/>
          <w:sz w:val="28"/>
          <w:szCs w:val="28"/>
          <w:lang w:bidi="th-TH"/>
        </w:rPr>
        <w:t xml:space="preserve">2561 </w:t>
      </w:r>
      <w:r w:rsidR="007A05E8">
        <w:rPr>
          <w:rFonts w:ascii="Browallia New" w:hAnsi="Browallia New" w:cs="Browallia New"/>
          <w:sz w:val="28"/>
          <w:szCs w:val="28"/>
          <w:lang w:bidi="th-TH"/>
        </w:rPr>
        <w:t xml:space="preserve">               </w:t>
      </w:r>
      <w:r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</w:t>
      </w:r>
      <w:r w:rsidR="005914BB"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แบบย่อของ</w:t>
      </w:r>
      <w:r w:rsidR="00F024E1"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F024E1" w:rsidRPr="007A05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024E1"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เอ็นพีพีจี</w:t>
      </w:r>
      <w:r w:rsidR="00F024E1" w:rsidRPr="007A05E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F024E1"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ประเทศไทย</w:t>
      </w:r>
      <w:r w:rsidR="00F024E1" w:rsidRPr="007A05E8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F024E1"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F024E1" w:rsidRPr="007A05E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F024E1"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F024E1" w:rsidRPr="007A05E8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F024E1"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7A05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และได้สอบทานงบแสดงฐานะการเงิน</w:t>
      </w:r>
      <w:r w:rsidR="00F024E1"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="00BC2EBE"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7A05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7A05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C2EBE" w:rsidRPr="007A05E8">
        <w:rPr>
          <w:rFonts w:ascii="Browallia New" w:hAnsi="Browallia New" w:cs="Browallia New"/>
          <w:sz w:val="28"/>
          <w:szCs w:val="28"/>
          <w:lang w:bidi="th-TH"/>
        </w:rPr>
        <w:t>30</w:t>
      </w:r>
      <w:r w:rsidR="00BC2EBE" w:rsidRPr="007A05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76EC5" w:rsidRPr="00A76EC5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EF190C" w:rsidRPr="007A05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7A05E8">
        <w:rPr>
          <w:rFonts w:ascii="Browallia New" w:hAnsi="Browallia New" w:cs="Browallia New"/>
          <w:sz w:val="28"/>
          <w:szCs w:val="28"/>
          <w:lang w:bidi="th-TH"/>
        </w:rPr>
        <w:t>2561</w:t>
      </w:r>
      <w:r w:rsidR="00EF190C" w:rsidRPr="007A05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F024E1"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="00F024E1" w:rsidRPr="00F024E1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</w:t>
      </w:r>
      <w:r w:rsidR="00F024E1"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งวดสามเดือนและ</w:t>
      </w:r>
      <w:r w:rsidR="00A76EC5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F024E1"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เดือนสิ้นสุดวันที่</w:t>
      </w:r>
      <w:r w:rsidR="00F024E1" w:rsidRPr="007A05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A05E8">
        <w:rPr>
          <w:rFonts w:ascii="Browallia New" w:hAnsi="Browallia New" w:cs="Browallia New"/>
          <w:sz w:val="28"/>
          <w:szCs w:val="28"/>
          <w:lang w:bidi="th-TH"/>
        </w:rPr>
        <w:t xml:space="preserve">                   </w:t>
      </w:r>
      <w:r w:rsidR="00F024E1" w:rsidRPr="00F024E1">
        <w:rPr>
          <w:rFonts w:ascii="Browallia New" w:hAnsi="Browallia New" w:cs="Browallia New"/>
          <w:sz w:val="28"/>
          <w:szCs w:val="28"/>
          <w:lang w:bidi="th-TH"/>
        </w:rPr>
        <w:t>30</w:t>
      </w:r>
      <w:r w:rsidR="00F024E1" w:rsidRPr="00F024E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76EC5" w:rsidRPr="00A76EC5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F024E1" w:rsidRPr="00F024E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024E1" w:rsidRPr="007A05E8">
        <w:rPr>
          <w:rFonts w:ascii="Browallia New" w:hAnsi="Browallia New" w:cs="Browallia New"/>
          <w:sz w:val="28"/>
          <w:szCs w:val="28"/>
          <w:lang w:bidi="th-TH"/>
        </w:rPr>
        <w:t>2561</w:t>
      </w:r>
      <w:r w:rsidRPr="007A05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="00F024E1"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</w:t>
      </w:r>
      <w:r w:rsidR="00F024E1"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A76EC5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BC2EBE"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สิ้นสุดวันที่</w:t>
      </w:r>
      <w:r w:rsidRPr="007A05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C2EBE" w:rsidRPr="007A05E8">
        <w:rPr>
          <w:rFonts w:ascii="Browallia New" w:hAnsi="Browallia New" w:cs="Browallia New"/>
          <w:sz w:val="28"/>
          <w:szCs w:val="28"/>
          <w:lang w:bidi="th-TH"/>
        </w:rPr>
        <w:t>30</w:t>
      </w:r>
      <w:r w:rsidR="00BC2EBE" w:rsidRPr="007A05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76EC5" w:rsidRPr="00A76EC5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EF190C" w:rsidRPr="007A05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7A05E8">
        <w:rPr>
          <w:rFonts w:ascii="Browallia New" w:hAnsi="Browallia New" w:cs="Browallia New"/>
          <w:sz w:val="28"/>
          <w:szCs w:val="28"/>
          <w:lang w:bidi="th-TH"/>
        </w:rPr>
        <w:t>2561</w:t>
      </w:r>
      <w:r w:rsidRPr="007A05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ย่อเฉพาะของ</w:t>
      </w:r>
      <w:r w:rsidR="00F024E1" w:rsidRPr="00F024E1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F024E1" w:rsidRPr="00F024E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024E1" w:rsidRPr="00F024E1">
        <w:rPr>
          <w:rFonts w:ascii="Browallia New" w:hAnsi="Browallia New" w:cs="Browallia New" w:hint="cs"/>
          <w:sz w:val="28"/>
          <w:szCs w:val="28"/>
          <w:cs/>
          <w:lang w:bidi="th-TH"/>
        </w:rPr>
        <w:t>เอ็นพีพีจี</w:t>
      </w:r>
      <w:r w:rsidR="00F024E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024E1" w:rsidRPr="00F024E1">
        <w:rPr>
          <w:rFonts w:ascii="Browallia New" w:hAnsi="Browallia New" w:cs="Browallia New"/>
          <w:sz w:val="28"/>
          <w:szCs w:val="28"/>
          <w:cs/>
          <w:lang w:bidi="th-TH"/>
        </w:rPr>
        <w:t>(</w:t>
      </w:r>
      <w:r w:rsidR="00F024E1" w:rsidRPr="00F024E1">
        <w:rPr>
          <w:rFonts w:ascii="Browallia New" w:hAnsi="Browallia New" w:cs="Browallia New" w:hint="cs"/>
          <w:sz w:val="28"/>
          <w:szCs w:val="28"/>
          <w:cs/>
          <w:lang w:bidi="th-TH"/>
        </w:rPr>
        <w:t>ประเทศไทย</w:t>
      </w:r>
      <w:r w:rsidR="00F024E1" w:rsidRPr="00F024E1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F024E1" w:rsidRPr="00F024E1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F024E1" w:rsidRPr="00F024E1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F024E1" w:rsidRPr="00F024E1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F024E1" w:rsidRPr="00F024E1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F024E1"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ซึ่งผู้บ</w:t>
      </w:r>
      <w:r w:rsidR="00F024E1" w:rsidRPr="00EF190C">
        <w:rPr>
          <w:rFonts w:ascii="Browallia New" w:hAnsi="Browallia New" w:cs="Browallia New" w:hint="cs"/>
          <w:sz w:val="28"/>
          <w:szCs w:val="28"/>
          <w:cs/>
          <w:lang w:bidi="th-TH"/>
        </w:rPr>
        <w:t>ริ</w:t>
      </w:r>
      <w:r w:rsidR="00F024E1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F024E1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024E1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="00F024E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F024E1" w:rsidRPr="007A05E8">
        <w:rPr>
          <w:rFonts w:ascii="Browallia New" w:hAnsi="Browallia New" w:cs="Browallia New"/>
          <w:sz w:val="28"/>
          <w:szCs w:val="28"/>
          <w:lang w:bidi="th-TH"/>
        </w:rPr>
        <w:t>34</w:t>
      </w:r>
      <w:r w:rsidR="00F024E1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024E1" w:rsidRPr="00F024E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="00F024E1" w:rsidRPr="007A05E8">
        <w:rPr>
          <w:rFonts w:ascii="Browallia New" w:hAnsi="Browallia New" w:cs="Browallia New"/>
          <w:sz w:val="28"/>
          <w:szCs w:val="28"/>
          <w:lang w:bidi="th-TH"/>
        </w:rPr>
        <w:t>“</w:t>
      </w:r>
      <w:r w:rsidR="00F024E1" w:rsidRPr="00F024E1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F024E1" w:rsidRPr="00F024E1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F024E1" w:rsidRPr="00F024E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024E1" w:rsidRPr="00F024E1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</w:t>
      </w:r>
      <w:r w:rsidR="00F024E1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การสอบทานของข้าพเจ้า</w:t>
      </w:r>
    </w:p>
    <w:p w14:paraId="041887F2" w14:textId="77777777" w:rsidR="00CD4D4E" w:rsidRPr="00D65332" w:rsidRDefault="00CD4D4E" w:rsidP="00BC2EBE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23F08F" w14:textId="77777777" w:rsidR="00CD4D4E" w:rsidRPr="00EE44DA" w:rsidRDefault="00CD4D4E" w:rsidP="00BC2EBE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E0203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5B03CF69" w14:textId="3EFE542C" w:rsidR="00CD4D4E" w:rsidRPr="00F01358" w:rsidRDefault="00F024E1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F024E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F024E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024E1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F024E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024E1">
        <w:rPr>
          <w:rFonts w:ascii="Browallia New" w:hAnsi="Browallia New" w:cs="Browallia New"/>
          <w:sz w:val="28"/>
          <w:szCs w:val="28"/>
          <w:lang w:bidi="th-TH"/>
        </w:rPr>
        <w:t xml:space="preserve">2410 </w:t>
      </w:r>
      <w:r w:rsidRPr="00F024E1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F024E1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F024E1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F024E1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F024E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024E1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F024E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024E1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F024E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024E1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F024E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024E1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F024E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F024E1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F024E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024E1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</w:t>
      </w:r>
      <w:r w:rsidRPr="00F024E1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24E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F024E1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C38D74C" w14:textId="010E6AA0" w:rsidR="00CD4D4E" w:rsidRDefault="00CD4D4E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211D3CDE" w14:textId="79B4C1B9" w:rsidR="00C43CDF" w:rsidRDefault="00C43CDF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2678E0F0" w14:textId="065A29B0" w:rsidR="00C43CDF" w:rsidRDefault="00C43CDF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4BFDF7E3" w14:textId="77777777" w:rsidR="00C43CDF" w:rsidRDefault="00C43CDF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4DF1DF40" w14:textId="77777777" w:rsidR="00CD4D4E" w:rsidRPr="00C85669" w:rsidRDefault="00CD4D4E" w:rsidP="00BC2EBE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E0203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4D6B6B3E" w:rsidR="00142624" w:rsidRPr="00487E39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87DD5">
        <w:rPr>
          <w:rFonts w:ascii="Browallia New" w:hAnsi="Browallia New" w:cs="Browallia New"/>
          <w:sz w:val="28"/>
          <w:szCs w:val="28"/>
          <w:lang w:bidi="th-TH"/>
        </w:rPr>
        <w:t>“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087DD5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2FA4565F" w14:textId="27CA89D7" w:rsidR="003C08B4" w:rsidRDefault="003C08B4" w:rsidP="00E0203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4E923F5F" w14:textId="77777777" w:rsidR="003C08B4" w:rsidRDefault="003C08B4" w:rsidP="00E0203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6065430F" w:rsidR="003C08B4" w:rsidRPr="00142624" w:rsidRDefault="003C08B4" w:rsidP="00E0203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48C3138C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C1E8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นายธีรศักดิ์  ฉั่วศรีสกุล</w:t>
      </w:r>
    </w:p>
    <w:p w14:paraId="7ED1BD32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C1E8E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4F54111D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C1E8E">
        <w:rPr>
          <w:rFonts w:ascii="Browallia New" w:hAnsi="Browallia New" w:cs="Browallia New"/>
          <w:sz w:val="28"/>
          <w:szCs w:val="28"/>
          <w:cs/>
          <w:lang w:bidi="th-TH"/>
        </w:rPr>
        <w:t>ทะเบียนเลขที่</w:t>
      </w:r>
      <w:r w:rsidRPr="008C1E8E">
        <w:rPr>
          <w:rFonts w:ascii="Browallia New" w:hAnsi="Browallia New" w:cs="Browallia New"/>
          <w:sz w:val="28"/>
          <w:szCs w:val="28"/>
        </w:rPr>
        <w:t xml:space="preserve"> 6624</w:t>
      </w:r>
    </w:p>
    <w:p w14:paraId="67215961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056EC1E6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8C1E8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บริษัท แกรนท์ ธอนตัน จำกัด</w:t>
      </w:r>
    </w:p>
    <w:p w14:paraId="05113800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C1E8E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229D4F95" w14:textId="47D7F90C" w:rsidR="006932D7" w:rsidRPr="00B43C45" w:rsidRDefault="002C5F18" w:rsidP="002205B3">
      <w:pPr>
        <w:spacing w:line="360" w:lineRule="auto"/>
        <w:jc w:val="thaiDistribute"/>
        <w:rPr>
          <w:rFonts w:ascii="Arial" w:hAnsi="Arial"/>
          <w:sz w:val="19"/>
          <w:szCs w:val="19"/>
        </w:rPr>
      </w:pPr>
      <w:r>
        <w:rPr>
          <w:rFonts w:ascii="Browallia New" w:hAnsi="Browallia New" w:cs="Browallia New"/>
          <w:sz w:val="28"/>
          <w:szCs w:val="28"/>
          <w:lang w:val="en-US" w:eastAsia="en-GB" w:bidi="th-TH"/>
        </w:rPr>
        <w:t>12</w:t>
      </w:r>
      <w:r w:rsidR="00A76EC5" w:rsidRPr="002C5F18">
        <w:rPr>
          <w:rFonts w:ascii="Browallia New" w:hAnsi="Browallia New" w:cs="Browallia New"/>
          <w:sz w:val="28"/>
          <w:szCs w:val="28"/>
          <w:lang w:val="en-US" w:eastAsia="en-GB"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 w:eastAsia="en-GB" w:bidi="th-TH"/>
        </w:rPr>
        <w:t>พฤศจิกายน</w:t>
      </w:r>
      <w:r w:rsidR="002205B3" w:rsidRPr="002C5F18">
        <w:rPr>
          <w:rFonts w:ascii="Browallia New" w:hAnsi="Browallia New" w:cs="Browallia New"/>
          <w:sz w:val="28"/>
          <w:szCs w:val="28"/>
          <w:cs/>
          <w:lang w:eastAsia="en-GB" w:bidi="th-TH"/>
        </w:rPr>
        <w:t xml:space="preserve"> </w:t>
      </w:r>
      <w:r w:rsidR="002205B3" w:rsidRPr="002C5F18">
        <w:rPr>
          <w:rFonts w:ascii="Browallia New" w:hAnsi="Browallia New" w:cs="Browallia New"/>
          <w:sz w:val="28"/>
          <w:szCs w:val="28"/>
        </w:rPr>
        <w:t>2561</w:t>
      </w: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0218B69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51EE3AD2" w14:textId="77777777" w:rsidR="006932D7" w:rsidRPr="00B43C45" w:rsidRDefault="006932D7" w:rsidP="003B4CCD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3B5377E9" w14:textId="77777777" w:rsidR="00D15EA5" w:rsidRDefault="00D15EA5" w:rsidP="00D15EA5">
      <w:pPr>
        <w:pStyle w:val="BodyText"/>
      </w:pPr>
    </w:p>
    <w:p w14:paraId="0C2BF586" w14:textId="77777777" w:rsidR="00D15EA5" w:rsidRDefault="00D15EA5" w:rsidP="00D15EA5">
      <w:pPr>
        <w:pStyle w:val="BodyText"/>
      </w:pPr>
    </w:p>
    <w:p w14:paraId="0D76BAEC" w14:textId="77777777" w:rsidR="00D15EA5" w:rsidRDefault="00D15EA5" w:rsidP="00D15EA5">
      <w:pPr>
        <w:pStyle w:val="BodyText"/>
      </w:pPr>
    </w:p>
    <w:p w14:paraId="1EEDADC7" w14:textId="77777777" w:rsidR="00D15EA5" w:rsidRDefault="00D15EA5" w:rsidP="00D15EA5">
      <w:pPr>
        <w:pStyle w:val="BodyText"/>
      </w:pPr>
    </w:p>
    <w:p w14:paraId="1F306E0E" w14:textId="77777777" w:rsidR="00D15EA5" w:rsidRDefault="00D15EA5" w:rsidP="00D15EA5">
      <w:pPr>
        <w:pStyle w:val="BodyText"/>
      </w:pPr>
    </w:p>
    <w:p w14:paraId="1FFAE2DC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B2572" w14:textId="77777777" w:rsidR="00761287" w:rsidRDefault="00761287">
      <w:r>
        <w:separator/>
      </w:r>
    </w:p>
  </w:endnote>
  <w:endnote w:type="continuationSeparator" w:id="0">
    <w:p w14:paraId="2CEA7679" w14:textId="77777777" w:rsidR="00761287" w:rsidRDefault="00761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42C5D8" w14:textId="77777777" w:rsidR="00761287" w:rsidRDefault="00761287">
      <w:bookmarkStart w:id="0" w:name="_Hlk482348182"/>
      <w:bookmarkEnd w:id="0"/>
      <w:r>
        <w:separator/>
      </w:r>
    </w:p>
  </w:footnote>
  <w:footnote w:type="continuationSeparator" w:id="0">
    <w:p w14:paraId="1E8AECA7" w14:textId="77777777" w:rsidR="00761287" w:rsidRDefault="00761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14E004F9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081B2DB0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15B47FF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3630"/>
    <w:rsid w:val="000162B0"/>
    <w:rsid w:val="0003023B"/>
    <w:rsid w:val="00031D17"/>
    <w:rsid w:val="00044ACE"/>
    <w:rsid w:val="0004550E"/>
    <w:rsid w:val="00052614"/>
    <w:rsid w:val="00067A2B"/>
    <w:rsid w:val="000723F7"/>
    <w:rsid w:val="00074485"/>
    <w:rsid w:val="000828F1"/>
    <w:rsid w:val="00082F59"/>
    <w:rsid w:val="000875D8"/>
    <w:rsid w:val="00087DD5"/>
    <w:rsid w:val="00094333"/>
    <w:rsid w:val="00097FAB"/>
    <w:rsid w:val="000B65E3"/>
    <w:rsid w:val="000B7090"/>
    <w:rsid w:val="000E52CE"/>
    <w:rsid w:val="000F3AAB"/>
    <w:rsid w:val="000F6E25"/>
    <w:rsid w:val="001011DF"/>
    <w:rsid w:val="00112B69"/>
    <w:rsid w:val="001316D3"/>
    <w:rsid w:val="00142624"/>
    <w:rsid w:val="00142760"/>
    <w:rsid w:val="00142E5B"/>
    <w:rsid w:val="0015513D"/>
    <w:rsid w:val="001554CD"/>
    <w:rsid w:val="00155A91"/>
    <w:rsid w:val="001613E2"/>
    <w:rsid w:val="0016459D"/>
    <w:rsid w:val="00167017"/>
    <w:rsid w:val="00182F9F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1F18C6"/>
    <w:rsid w:val="002205B3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B0BF8"/>
    <w:rsid w:val="002B5A4A"/>
    <w:rsid w:val="002C5F18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304A5"/>
    <w:rsid w:val="00335E5B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416281"/>
    <w:rsid w:val="00422353"/>
    <w:rsid w:val="00426915"/>
    <w:rsid w:val="00433F63"/>
    <w:rsid w:val="00435788"/>
    <w:rsid w:val="004359E6"/>
    <w:rsid w:val="0043794C"/>
    <w:rsid w:val="00443CE3"/>
    <w:rsid w:val="00452E7B"/>
    <w:rsid w:val="004546FA"/>
    <w:rsid w:val="00456EA9"/>
    <w:rsid w:val="00462BCB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732E"/>
    <w:rsid w:val="004D20AE"/>
    <w:rsid w:val="004D3578"/>
    <w:rsid w:val="004D6145"/>
    <w:rsid w:val="004F1A16"/>
    <w:rsid w:val="004F207F"/>
    <w:rsid w:val="004F5D91"/>
    <w:rsid w:val="005070FA"/>
    <w:rsid w:val="0052186A"/>
    <w:rsid w:val="005321DA"/>
    <w:rsid w:val="00547541"/>
    <w:rsid w:val="00551365"/>
    <w:rsid w:val="005627FF"/>
    <w:rsid w:val="00577D61"/>
    <w:rsid w:val="005822AC"/>
    <w:rsid w:val="0058402D"/>
    <w:rsid w:val="005914BB"/>
    <w:rsid w:val="00591F0D"/>
    <w:rsid w:val="005A29D0"/>
    <w:rsid w:val="005B405A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3F45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07F58"/>
    <w:rsid w:val="00714FD6"/>
    <w:rsid w:val="007265F7"/>
    <w:rsid w:val="00731894"/>
    <w:rsid w:val="00746796"/>
    <w:rsid w:val="00746D91"/>
    <w:rsid w:val="0075598A"/>
    <w:rsid w:val="00761287"/>
    <w:rsid w:val="00761813"/>
    <w:rsid w:val="00771B85"/>
    <w:rsid w:val="00775DA6"/>
    <w:rsid w:val="0078170A"/>
    <w:rsid w:val="00790956"/>
    <w:rsid w:val="0079502D"/>
    <w:rsid w:val="007A05E8"/>
    <w:rsid w:val="007A0755"/>
    <w:rsid w:val="007A31D9"/>
    <w:rsid w:val="007A74F9"/>
    <w:rsid w:val="007C6354"/>
    <w:rsid w:val="007D41A1"/>
    <w:rsid w:val="008033D0"/>
    <w:rsid w:val="00803FB6"/>
    <w:rsid w:val="008059EF"/>
    <w:rsid w:val="00806118"/>
    <w:rsid w:val="008128F7"/>
    <w:rsid w:val="00812938"/>
    <w:rsid w:val="0081706A"/>
    <w:rsid w:val="00827B71"/>
    <w:rsid w:val="00830DAC"/>
    <w:rsid w:val="0083134C"/>
    <w:rsid w:val="00832F51"/>
    <w:rsid w:val="00837B54"/>
    <w:rsid w:val="00843100"/>
    <w:rsid w:val="00844AB0"/>
    <w:rsid w:val="00847054"/>
    <w:rsid w:val="00850F25"/>
    <w:rsid w:val="008534AA"/>
    <w:rsid w:val="008541C2"/>
    <w:rsid w:val="008719C2"/>
    <w:rsid w:val="00884701"/>
    <w:rsid w:val="00884FF7"/>
    <w:rsid w:val="00894ACE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62F9"/>
    <w:rsid w:val="00A43EE6"/>
    <w:rsid w:val="00A4585A"/>
    <w:rsid w:val="00A60F49"/>
    <w:rsid w:val="00A61E15"/>
    <w:rsid w:val="00A66F91"/>
    <w:rsid w:val="00A70229"/>
    <w:rsid w:val="00A76EC5"/>
    <w:rsid w:val="00A918D1"/>
    <w:rsid w:val="00A93A9A"/>
    <w:rsid w:val="00AA219C"/>
    <w:rsid w:val="00AA5C16"/>
    <w:rsid w:val="00AC31D4"/>
    <w:rsid w:val="00AC6098"/>
    <w:rsid w:val="00AD3B26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6E6C"/>
    <w:rsid w:val="00B63D0E"/>
    <w:rsid w:val="00B81231"/>
    <w:rsid w:val="00B83039"/>
    <w:rsid w:val="00BA5B00"/>
    <w:rsid w:val="00BB1A07"/>
    <w:rsid w:val="00BB6DAD"/>
    <w:rsid w:val="00BB7346"/>
    <w:rsid w:val="00BC1555"/>
    <w:rsid w:val="00BC2EBE"/>
    <w:rsid w:val="00BC60A9"/>
    <w:rsid w:val="00BD1B7B"/>
    <w:rsid w:val="00BE0C8A"/>
    <w:rsid w:val="00BE334D"/>
    <w:rsid w:val="00BE4988"/>
    <w:rsid w:val="00BE4AE9"/>
    <w:rsid w:val="00BF1C24"/>
    <w:rsid w:val="00BF5E73"/>
    <w:rsid w:val="00C06939"/>
    <w:rsid w:val="00C173BF"/>
    <w:rsid w:val="00C21E3B"/>
    <w:rsid w:val="00C35B1A"/>
    <w:rsid w:val="00C41C7D"/>
    <w:rsid w:val="00C43CDF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C72E9"/>
    <w:rsid w:val="00CD25C2"/>
    <w:rsid w:val="00CD4D4E"/>
    <w:rsid w:val="00CE24E5"/>
    <w:rsid w:val="00CE41DB"/>
    <w:rsid w:val="00CE4D96"/>
    <w:rsid w:val="00CF1EA0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E02033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55CA2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E0F65"/>
    <w:rsid w:val="00EE44DA"/>
    <w:rsid w:val="00EE59BD"/>
    <w:rsid w:val="00EF190C"/>
    <w:rsid w:val="00F01358"/>
    <w:rsid w:val="00F024E1"/>
    <w:rsid w:val="00F246A1"/>
    <w:rsid w:val="00F37917"/>
    <w:rsid w:val="00F37BA5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e320619-03ee-41c8-a419-a8ca8b59d47c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1B8B037CDB8F448889A2F1CF64BD8E" ma:contentTypeVersion="7" ma:contentTypeDescription="Create a new document." ma:contentTypeScope="" ma:versionID="ceb803e2f2a692e317f0d10c0bcb880b">
  <xsd:schema xmlns:xsd="http://www.w3.org/2001/XMLSchema" xmlns:xs="http://www.w3.org/2001/XMLSchema" xmlns:p="http://schemas.microsoft.com/office/2006/metadata/properties" xmlns:ns2="3e320619-03ee-41c8-a419-a8ca8b59d47c" xmlns:ns3="c0693cbe-a3a2-40f6-a08e-eae5d98faa54" targetNamespace="http://schemas.microsoft.com/office/2006/metadata/properties" ma:root="true" ma:fieldsID="5b00b7ae0b84a49475dd55cee4efa569" ns2:_="" ns3:_="">
    <xsd:import namespace="3e320619-03ee-41c8-a419-a8ca8b59d47c"/>
    <xsd:import namespace="c0693cbe-a3a2-40f6-a08e-eae5d98faa5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320619-03ee-41c8-a419-a8ca8b59d4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93cbe-a3a2-40f6-a08e-eae5d98faa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3e320619-03ee-41c8-a419-a8ca8b59d47c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E3018E-0074-4653-98A8-7711CF626F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320619-03ee-41c8-a419-a8ca8b59d47c"/>
    <ds:schemaRef ds:uri="c0693cbe-a3a2-40f6-a08e-eae5d98faa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19D604-6D91-4706-B61C-EEA5B664B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6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Pornarin Jarudech</cp:lastModifiedBy>
  <cp:revision>9</cp:revision>
  <cp:lastPrinted>2017-11-14T11:56:00Z</cp:lastPrinted>
  <dcterms:created xsi:type="dcterms:W3CDTF">2018-08-07T16:16:00Z</dcterms:created>
  <dcterms:modified xsi:type="dcterms:W3CDTF">2018-11-12T11:13:00Z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0x010100EA1B8B037CDB8F448889A2F1CF64BD8E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