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3D038D8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30240"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สยามสตีลอินเตอร์เนชั่นแนล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0E7F4B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GoBack"/>
      <w:bookmarkEnd w:id="1"/>
    </w:p>
    <w:p w14:paraId="5831A875" w14:textId="5524AF00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2C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7972C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2C0" w:rsidRPr="007972C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7972C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230240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2C0" w:rsidRPr="007972C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23024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30240" w:rsidRPr="00230240">
        <w:rPr>
          <w:rFonts w:ascii="Browallia New" w:hAnsi="Browallia New" w:cs="Browallia New"/>
          <w:sz w:val="28"/>
          <w:szCs w:val="28"/>
          <w:cs/>
          <w:lang w:val="en-US" w:bidi="th-TH"/>
        </w:rPr>
        <w:t>สยามสตีลอินเตอร์เนชั่นแนล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2C0" w:rsidRPr="007972C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7972C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4D20B1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4D20B1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2C0" w:rsidRPr="007972C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D20B1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1E46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7972C0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2C0" w:rsidRPr="007972C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2302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61E46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230240" w:rsidRPr="00230240">
        <w:rPr>
          <w:rFonts w:ascii="Browallia New" w:hAnsi="Browallia New" w:cs="Browallia New"/>
          <w:sz w:val="28"/>
          <w:szCs w:val="28"/>
          <w:cs/>
          <w:lang w:val="en-US" w:bidi="th-TH"/>
        </w:rPr>
        <w:t>สยามสตีลอินเตอร์เนชั่นแนล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23024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23024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</w:t>
      </w:r>
      <w:r w:rsidRPr="007972C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ข้อมูลทางการเงินระหว่างกาลเหล่านี้ตามมาตรฐานการบัญชี</w:t>
      </w:r>
      <w:r w:rsidRPr="007972C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7972C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ฉบับที่ </w:t>
      </w:r>
      <w:r w:rsidRPr="007972C0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34</w:t>
      </w:r>
      <w:r w:rsidRPr="007972C0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7972C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เรื่อง</w:t>
      </w:r>
      <w:r w:rsidR="00142E5B" w:rsidRPr="007972C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4D20B1" w:rsidRPr="007972C0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“</w:t>
      </w:r>
      <w:r w:rsidRPr="007972C0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7972C0">
        <w:rPr>
          <w:rFonts w:ascii="Browallia New" w:hAnsi="Browallia New" w:cs="Browallia New"/>
          <w:spacing w:val="-6"/>
          <w:sz w:val="28"/>
          <w:szCs w:val="28"/>
          <w:lang w:bidi="th-TH"/>
        </w:rPr>
        <w:t>”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AE4BB3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E7F4B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งานสอบทาน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15967DA" w14:textId="4AF25A24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E7900F4" w14:textId="0DF3BA61" w:rsidR="000E7F4B" w:rsidRDefault="000E7F4B" w:rsidP="00CD4D4E">
      <w:pPr>
        <w:jc w:val="thaiDistribute"/>
        <w:rPr>
          <w:rFonts w:ascii="Browallia New" w:hAnsi="Browallia New" w:cs="Browallia New"/>
        </w:rPr>
      </w:pPr>
    </w:p>
    <w:p w14:paraId="5A41E292" w14:textId="61C942E8" w:rsidR="00301D75" w:rsidRDefault="00301D75" w:rsidP="00CD4D4E">
      <w:pPr>
        <w:jc w:val="thaiDistribute"/>
        <w:rPr>
          <w:rFonts w:ascii="Browallia New" w:hAnsi="Browallia New" w:cs="Browallia New"/>
        </w:rPr>
      </w:pPr>
    </w:p>
    <w:p w14:paraId="0118A3E3" w14:textId="2953FAA2" w:rsidR="00301D75" w:rsidRDefault="00301D75" w:rsidP="00CD4D4E">
      <w:pPr>
        <w:jc w:val="thaiDistribute"/>
        <w:rPr>
          <w:rFonts w:ascii="Browallia New" w:hAnsi="Browallia New" w:cs="Browallia New"/>
        </w:rPr>
      </w:pPr>
    </w:p>
    <w:p w14:paraId="15C2D10D" w14:textId="77777777" w:rsidR="00301D75" w:rsidRDefault="00301D75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0E7F4B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230240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34523725" w14:textId="77777777" w:rsidR="00230240" w:rsidRPr="00B72141" w:rsidRDefault="00230240" w:rsidP="0023024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11A5650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FC249F2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9BB20B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  <w:r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6F09FD7A" w14:textId="77777777" w:rsidR="00230240" w:rsidRPr="0014262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D4E14F9" w14:textId="77777777" w:rsidR="00230240" w:rsidRPr="003C08B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</w:t>
      </w:r>
      <w:r w:rsidRPr="00455EB8">
        <w:rPr>
          <w:rFonts w:ascii="Browallia New" w:hAnsi="Browallia New" w:cs="Browallia New" w:hint="cs"/>
          <w:sz w:val="28"/>
          <w:szCs w:val="28"/>
          <w:cs/>
          <w:lang w:bidi="th-TH"/>
        </w:rPr>
        <w:t>เลขที่</w:t>
      </w:r>
      <w:r w:rsidRPr="00455E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678784C6" w14:textId="77777777" w:rsidR="00230240" w:rsidRPr="0014262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4FD848F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1CD3399E" w14:textId="77777777" w:rsidR="00230240" w:rsidRPr="0014262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E5629CD" w14:textId="708840F3" w:rsidR="00230240" w:rsidRPr="00455EB8" w:rsidRDefault="00254E87" w:rsidP="0023024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254E87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254E8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230240" w:rsidRPr="00254E8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0240" w:rsidRPr="00254E87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29411" w14:textId="77777777" w:rsidR="00CE4E97" w:rsidRDefault="00CE4E97">
      <w:r>
        <w:separator/>
      </w:r>
    </w:p>
  </w:endnote>
  <w:endnote w:type="continuationSeparator" w:id="0">
    <w:p w14:paraId="71555E53" w14:textId="77777777" w:rsidR="00CE4E97" w:rsidRDefault="00CE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25B3D" w14:textId="77777777" w:rsidR="00CE4E97" w:rsidRDefault="00CE4E97">
      <w:bookmarkStart w:id="0" w:name="_Hlk482348182"/>
      <w:bookmarkEnd w:id="0"/>
      <w:r>
        <w:separator/>
      </w:r>
    </w:p>
  </w:footnote>
  <w:footnote w:type="continuationSeparator" w:id="0">
    <w:p w14:paraId="51AABA52" w14:textId="77777777" w:rsidR="00CE4E97" w:rsidRDefault="00CE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79A7DD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B8C7C2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078399F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E7F4B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0240"/>
    <w:rsid w:val="00237A7E"/>
    <w:rsid w:val="00241F16"/>
    <w:rsid w:val="00245D6D"/>
    <w:rsid w:val="00247969"/>
    <w:rsid w:val="00254E87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1D75"/>
    <w:rsid w:val="0030304B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972C0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62757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1E46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37F6"/>
    <w:rsid w:val="00A0537F"/>
    <w:rsid w:val="00A0602E"/>
    <w:rsid w:val="00A06C1F"/>
    <w:rsid w:val="00A07FFA"/>
    <w:rsid w:val="00A11FB4"/>
    <w:rsid w:val="00A1550B"/>
    <w:rsid w:val="00A21134"/>
    <w:rsid w:val="00A30D5D"/>
    <w:rsid w:val="00A31C04"/>
    <w:rsid w:val="00A35782"/>
    <w:rsid w:val="00A357C1"/>
    <w:rsid w:val="00A362F9"/>
    <w:rsid w:val="00A426A4"/>
    <w:rsid w:val="00A43EE6"/>
    <w:rsid w:val="00A4585A"/>
    <w:rsid w:val="00A60F49"/>
    <w:rsid w:val="00A61E15"/>
    <w:rsid w:val="00A66F91"/>
    <w:rsid w:val="00A70229"/>
    <w:rsid w:val="00A918D1"/>
    <w:rsid w:val="00A91DC4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4BB3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4E97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18D1"/>
    <w:rsid w:val="00F246A1"/>
    <w:rsid w:val="00F33DB7"/>
    <w:rsid w:val="00F37917"/>
    <w:rsid w:val="00F52655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2178b8-f6fe-4925-8ab6-09955c211e34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1957b60eba0d035d16ae28ae55a25538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df0b4b885d16c8b83d687e9f5ca32d5a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292178b8-f6fe-4925-8ab6-09955c211e34"/>
  </ds:schemaRefs>
</ds:datastoreItem>
</file>

<file path=customXml/itemProps3.xml><?xml version="1.0" encoding="utf-8"?>
<ds:datastoreItem xmlns:ds="http://schemas.openxmlformats.org/officeDocument/2006/customXml" ds:itemID="{3D561E27-571A-4BAB-863E-930CE8BB8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8D504-263B-48B5-AD2B-F4C7E712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Vasana Piyaboon</cp:lastModifiedBy>
  <cp:revision>2</cp:revision>
  <cp:lastPrinted>2017-11-14T11:56:00Z</cp:lastPrinted>
  <dcterms:created xsi:type="dcterms:W3CDTF">2018-11-12T10:43:00Z</dcterms:created>
  <dcterms:modified xsi:type="dcterms:W3CDTF">2018-11-12T10:43:00Z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</Properties>
</file>