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00B4D61" w14:textId="39555E4B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402BBA" w:rsidRPr="003C5E3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สหไทย</w:t>
      </w:r>
      <w:r w:rsidR="00402BBA" w:rsidRPr="003C5E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402BBA" w:rsidRPr="003C5E3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เทอร์มินอล</w:t>
      </w:r>
      <w:r w:rsidR="00402BBA" w:rsidRPr="003C5E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402BBA" w:rsidRPr="003C5E3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402BBA" w:rsidRPr="003C5E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402BBA" w:rsidRPr="003C5E3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402BBA" w:rsidRPr="003C5E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40400B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0030FDAF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</w:t>
      </w:r>
      <w:r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402BB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402BB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402BBA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47F9"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3140F5"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402BBA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3140F5"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3140F5" w:rsidRPr="00402BB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งวดสามเดือนและ</w:t>
      </w:r>
      <w:r w:rsidR="003347F9" w:rsidRPr="00402BB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3140F5" w:rsidRPr="00402BB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="003140F5" w:rsidRPr="00402BB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402BBA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47F9"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3140F5"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402BBA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3140F5"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402BB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ส่วนของผู้ถือหุ้นรวมและงบกระแสเงินสดรวมสำหรับงวด</w:t>
      </w:r>
      <w:r w:rsidR="003347F9" w:rsidRPr="00402BB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3140F5" w:rsidRPr="00402BB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402BB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สิ้นสุดวันที่</w:t>
      </w:r>
      <w:r w:rsidRPr="00402BB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F190C" w:rsidRPr="00402BBA">
        <w:rPr>
          <w:rFonts w:ascii="Browallia New" w:hAnsi="Browallia New" w:cs="Browallia New"/>
          <w:sz w:val="28"/>
          <w:szCs w:val="28"/>
          <w:lang w:bidi="th-TH"/>
        </w:rPr>
        <w:t>3</w:t>
      </w:r>
      <w:r w:rsidR="003140F5" w:rsidRPr="00402BBA">
        <w:rPr>
          <w:rFonts w:ascii="Browallia New" w:hAnsi="Browallia New" w:cs="Browallia New"/>
          <w:sz w:val="28"/>
          <w:szCs w:val="28"/>
          <w:lang w:bidi="th-TH"/>
        </w:rPr>
        <w:t>0</w:t>
      </w:r>
      <w:r w:rsidR="00EF190C"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47F9"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EF190C"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402BBA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02BB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</w:t>
      </w:r>
      <w:r w:rsidR="003140F5"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แบบย่อของบริษัท</w:t>
      </w:r>
      <w:r w:rsidR="00EF190C" w:rsidRPr="00402BB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02BBA"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สหไทย</w:t>
      </w:r>
      <w:r w:rsidR="00402BBA"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02BBA"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เทอร์มินอล</w:t>
      </w:r>
      <w:r w:rsidR="00EF190C" w:rsidRPr="00402BB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F190C"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402BBA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="00493F2D"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402BB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402BB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402BBA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47F9"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3140F5"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402BBA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493F2D"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="004D20B1"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4D20B1" w:rsidRPr="00402BB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งวดสามเดือนและ</w:t>
      </w:r>
      <w:r w:rsidR="003347F9" w:rsidRPr="00402BB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4D20B1" w:rsidRPr="00402BB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="004D20B1" w:rsidRPr="00402BB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4D20B1" w:rsidRPr="00402BBA">
        <w:rPr>
          <w:rFonts w:ascii="Browallia New" w:hAnsi="Browallia New" w:cs="Browallia New"/>
          <w:sz w:val="28"/>
          <w:szCs w:val="28"/>
          <w:lang w:bidi="th-TH"/>
        </w:rPr>
        <w:t>30</w:t>
      </w:r>
      <w:r w:rsidR="004D20B1"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47F9"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4D20B1"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D20B1" w:rsidRPr="00402BBA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4D20B1"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493F2D"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</w:t>
      </w:r>
      <w:r w:rsidR="00493F2D"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3347F9"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="003140F5" w:rsidRPr="00402BB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402BB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402BBA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47F9"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3140F5"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402BBA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3140F5" w:rsidRPr="00402BB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 w:rsidR="004D6145" w:rsidRPr="00402BB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02BBA"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สหไทย</w:t>
      </w:r>
      <w:r w:rsidR="00402BBA"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02BBA"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เทอร์มินอล</w:t>
      </w:r>
      <w:r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402BBA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13654" w:rsidRPr="00402BBA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402BBA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A356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5A356D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5A356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A356D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 w:rsidRPr="005A356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D20B1" w:rsidRPr="005A356D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Pr="005A356D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4D20B1" w:rsidRPr="005A356D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5A356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A356D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 w:rsidRPr="005A356D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EE44DA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40400B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2A50CF0A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5A356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5A356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A356D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5A356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A356D">
        <w:rPr>
          <w:rFonts w:ascii="Browallia New" w:hAnsi="Browallia New" w:cs="Browallia New"/>
          <w:sz w:val="28"/>
          <w:szCs w:val="28"/>
          <w:lang w:bidi="th-TH"/>
        </w:rPr>
        <w:t>2410</w:t>
      </w:r>
      <w:r w:rsidR="004D20B1" w:rsidRPr="005A356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D20B1" w:rsidRPr="005A356D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5A356D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5A356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</w:t>
      </w:r>
      <w:r w:rsidRPr="00493F2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อาจ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แสดงความเห็นต่อข้อมูลทางการเงินระหว่างกาลที่สอบทานได้</w:t>
      </w:r>
    </w:p>
    <w:p w14:paraId="3C38D74C" w14:textId="1309C219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7867E79C" w14:textId="7125F8B3" w:rsidR="0040400B" w:rsidRDefault="0040400B" w:rsidP="00CD4D4E">
      <w:pPr>
        <w:jc w:val="thaiDistribute"/>
        <w:rPr>
          <w:rFonts w:ascii="Browallia New" w:hAnsi="Browallia New" w:cs="Browallia New"/>
        </w:rPr>
      </w:pPr>
    </w:p>
    <w:p w14:paraId="58C2D44D" w14:textId="45576FC1" w:rsidR="00E3477F" w:rsidRDefault="00E3477F" w:rsidP="00CD4D4E">
      <w:pPr>
        <w:jc w:val="thaiDistribute"/>
        <w:rPr>
          <w:rFonts w:ascii="Browallia New" w:hAnsi="Browallia New" w:cs="Browallia New"/>
        </w:rPr>
      </w:pPr>
    </w:p>
    <w:p w14:paraId="46671A87" w14:textId="7C717798" w:rsidR="00E3477F" w:rsidRDefault="00E3477F" w:rsidP="00CD4D4E">
      <w:pPr>
        <w:jc w:val="thaiDistribute"/>
        <w:rPr>
          <w:rFonts w:ascii="Browallia New" w:hAnsi="Browallia New" w:cs="Browallia New"/>
        </w:rPr>
      </w:pPr>
    </w:p>
    <w:p w14:paraId="2805F828" w14:textId="77777777" w:rsidR="00E3477F" w:rsidRDefault="00E3477F" w:rsidP="00CD4D4E">
      <w:pPr>
        <w:jc w:val="thaiDistribute"/>
        <w:rPr>
          <w:rFonts w:ascii="Browallia New" w:hAnsi="Browallia New" w:cs="Browallia New"/>
        </w:rPr>
      </w:pPr>
      <w:bookmarkStart w:id="1" w:name="_GoBack"/>
      <w:bookmarkEnd w:id="1"/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40400B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10BF3578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</w:t>
      </w:r>
      <w:r w:rsidR="00142624" w:rsidRPr="005A356D">
        <w:rPr>
          <w:rFonts w:ascii="Browallia New" w:hAnsi="Browallia New" w:cs="Browallia New" w:hint="cs"/>
          <w:sz w:val="28"/>
          <w:szCs w:val="28"/>
          <w:cs/>
          <w:lang w:bidi="th-TH"/>
        </w:rPr>
        <w:t>ตามมาตรฐานการบัญชี</w:t>
      </w:r>
      <w:r w:rsidR="004D20B1" w:rsidRPr="005A356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42624" w:rsidRPr="005A356D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142624" w:rsidRPr="005A356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5A356D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5A356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5A356D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5A356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D20B1" w:rsidRPr="005A356D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142624" w:rsidRPr="005A356D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4D20B1" w:rsidRPr="005A356D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142624" w:rsidRPr="005A356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5A356D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012C65B" w14:textId="5C6DD17C" w:rsidR="00142624" w:rsidRDefault="00142624" w:rsidP="0040400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C0A5896" w14:textId="77777777" w:rsidR="0040400B" w:rsidRPr="002B0BF8" w:rsidRDefault="0040400B" w:rsidP="0040400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8413E4B" w14:textId="77777777" w:rsidR="00884701" w:rsidRPr="00591F0D" w:rsidRDefault="00884701" w:rsidP="0040400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3A57895" w14:textId="65C6E19A" w:rsidR="00142624" w:rsidRPr="00402BBA" w:rsidRDefault="00402BBA" w:rsidP="0040400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02BB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</w:t>
      </w:r>
      <w:r w:rsidRPr="00402BB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นรินทร์ </w:t>
      </w:r>
      <w:r w:rsidRPr="00402BBA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402BB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0E0FD2DC" w14:textId="77777777" w:rsidR="00142624" w:rsidRPr="00402BBA" w:rsidRDefault="00142624" w:rsidP="0040400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77B1EE53" w:rsidR="00142624" w:rsidRPr="003C08B4" w:rsidRDefault="00142624" w:rsidP="0040400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402BBA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402B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02BBA" w:rsidRPr="00402BBA">
        <w:rPr>
          <w:rFonts w:ascii="Browallia New" w:hAnsi="Browallia New" w:cs="Browallia New"/>
          <w:sz w:val="28"/>
          <w:szCs w:val="28"/>
          <w:lang w:val="en-US" w:bidi="th-TH"/>
        </w:rPr>
        <w:t>8593</w:t>
      </w:r>
    </w:p>
    <w:p w14:paraId="28B639CA" w14:textId="77777777" w:rsidR="00142624" w:rsidRPr="00142624" w:rsidRDefault="00142624" w:rsidP="0040400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40400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142624" w:rsidRDefault="00142624" w:rsidP="0040400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574CD550" w:rsidR="00CD4D4E" w:rsidRPr="00833C94" w:rsidRDefault="00833C94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833C94">
        <w:rPr>
          <w:rFonts w:ascii="Browallia New" w:hAnsi="Browallia New" w:cs="Browallia New"/>
          <w:sz w:val="28"/>
          <w:szCs w:val="28"/>
          <w:lang w:bidi="th-TH"/>
        </w:rPr>
        <w:t xml:space="preserve">13 </w:t>
      </w:r>
      <w:r w:rsidRPr="00833C9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พฤศจิกายน </w:t>
      </w:r>
      <w:r w:rsidRPr="00833C94">
        <w:rPr>
          <w:rFonts w:ascii="Browallia New" w:hAnsi="Browallia New" w:cs="Browallia New"/>
          <w:sz w:val="28"/>
          <w:szCs w:val="28"/>
          <w:lang w:val="en-US" w:bidi="th-TH"/>
        </w:rPr>
        <w:t>2561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51EE3AD2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3B5377E9" w14:textId="77777777" w:rsidR="00D15EA5" w:rsidRDefault="00D15EA5" w:rsidP="00D15EA5">
      <w:pPr>
        <w:pStyle w:val="BodyText"/>
      </w:pPr>
    </w:p>
    <w:p w14:paraId="0C2BF586" w14:textId="77777777" w:rsidR="00D15EA5" w:rsidRDefault="00D15EA5" w:rsidP="00D15EA5">
      <w:pPr>
        <w:pStyle w:val="BodyText"/>
      </w:pP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1F306E0E" w14:textId="77777777" w:rsidR="00D15EA5" w:rsidRDefault="00D15EA5" w:rsidP="00D15EA5">
      <w:pPr>
        <w:pStyle w:val="BodyText"/>
      </w:pP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8AEB6" w14:textId="77777777" w:rsidR="00A27B2D" w:rsidRDefault="00A27B2D">
      <w:r>
        <w:separator/>
      </w:r>
    </w:p>
  </w:endnote>
  <w:endnote w:type="continuationSeparator" w:id="0">
    <w:p w14:paraId="1D59C4D6" w14:textId="77777777" w:rsidR="00A27B2D" w:rsidRDefault="00A2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3AA1C" w14:textId="77777777" w:rsidR="00A27B2D" w:rsidRDefault="00A27B2D">
      <w:bookmarkStart w:id="0" w:name="_Hlk482348182"/>
      <w:bookmarkEnd w:id="0"/>
      <w:r>
        <w:separator/>
      </w:r>
    </w:p>
  </w:footnote>
  <w:footnote w:type="continuationSeparator" w:id="0">
    <w:p w14:paraId="423DE1BF" w14:textId="77777777" w:rsidR="00A27B2D" w:rsidRDefault="00A27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291399C5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305388C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61609E37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23D4C"/>
    <w:rsid w:val="0003023B"/>
    <w:rsid w:val="00031D17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E76C7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82F9F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7A7E"/>
    <w:rsid w:val="00241F16"/>
    <w:rsid w:val="00245D6D"/>
    <w:rsid w:val="00247969"/>
    <w:rsid w:val="0026182A"/>
    <w:rsid w:val="00277EBE"/>
    <w:rsid w:val="002838FB"/>
    <w:rsid w:val="00285249"/>
    <w:rsid w:val="002A252E"/>
    <w:rsid w:val="002B0BF8"/>
    <w:rsid w:val="002B5A4A"/>
    <w:rsid w:val="002C34A3"/>
    <w:rsid w:val="002C623D"/>
    <w:rsid w:val="002D5A0F"/>
    <w:rsid w:val="002D6E25"/>
    <w:rsid w:val="002E02F4"/>
    <w:rsid w:val="002E7F1E"/>
    <w:rsid w:val="002F2DEB"/>
    <w:rsid w:val="002F3903"/>
    <w:rsid w:val="002F4A52"/>
    <w:rsid w:val="002F4DF6"/>
    <w:rsid w:val="002F7D90"/>
    <w:rsid w:val="0030026A"/>
    <w:rsid w:val="00305173"/>
    <w:rsid w:val="003140F5"/>
    <w:rsid w:val="00315D1F"/>
    <w:rsid w:val="00321A76"/>
    <w:rsid w:val="003304A5"/>
    <w:rsid w:val="003347F9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D722C"/>
    <w:rsid w:val="003E034A"/>
    <w:rsid w:val="003E3E21"/>
    <w:rsid w:val="003F1162"/>
    <w:rsid w:val="00402BBA"/>
    <w:rsid w:val="0040400B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85D"/>
    <w:rsid w:val="00481FE7"/>
    <w:rsid w:val="0048532C"/>
    <w:rsid w:val="00487E39"/>
    <w:rsid w:val="0049103F"/>
    <w:rsid w:val="00493F2D"/>
    <w:rsid w:val="004A0DFE"/>
    <w:rsid w:val="004A3C62"/>
    <w:rsid w:val="004C0971"/>
    <w:rsid w:val="004C0C25"/>
    <w:rsid w:val="004C2111"/>
    <w:rsid w:val="004C732E"/>
    <w:rsid w:val="004D20AE"/>
    <w:rsid w:val="004D20B1"/>
    <w:rsid w:val="004D3578"/>
    <w:rsid w:val="004D6145"/>
    <w:rsid w:val="004D6774"/>
    <w:rsid w:val="004E3B1A"/>
    <w:rsid w:val="004F1A16"/>
    <w:rsid w:val="004F207F"/>
    <w:rsid w:val="004F5D91"/>
    <w:rsid w:val="005070FA"/>
    <w:rsid w:val="0052186A"/>
    <w:rsid w:val="00525A9F"/>
    <w:rsid w:val="005321DA"/>
    <w:rsid w:val="00547541"/>
    <w:rsid w:val="00551365"/>
    <w:rsid w:val="005627FF"/>
    <w:rsid w:val="00577D61"/>
    <w:rsid w:val="005822AC"/>
    <w:rsid w:val="00591F0D"/>
    <w:rsid w:val="005A29D0"/>
    <w:rsid w:val="005A356D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2308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1775C"/>
    <w:rsid w:val="007265F7"/>
    <w:rsid w:val="00731894"/>
    <w:rsid w:val="00746796"/>
    <w:rsid w:val="00746D91"/>
    <w:rsid w:val="0075598A"/>
    <w:rsid w:val="00761813"/>
    <w:rsid w:val="007708A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D74D5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3C94"/>
    <w:rsid w:val="00837B54"/>
    <w:rsid w:val="00843100"/>
    <w:rsid w:val="00847054"/>
    <w:rsid w:val="00850F25"/>
    <w:rsid w:val="008534AA"/>
    <w:rsid w:val="008541C2"/>
    <w:rsid w:val="00854985"/>
    <w:rsid w:val="008719C2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1C7D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7B2D"/>
    <w:rsid w:val="00A30D5D"/>
    <w:rsid w:val="00A35782"/>
    <w:rsid w:val="00A357C1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A693A"/>
    <w:rsid w:val="00AB3EF2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6939"/>
    <w:rsid w:val="00C173BF"/>
    <w:rsid w:val="00C21E3B"/>
    <w:rsid w:val="00C24BF2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60D"/>
    <w:rsid w:val="00CF1EA0"/>
    <w:rsid w:val="00D05EE9"/>
    <w:rsid w:val="00D0786F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E5BCE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3477F"/>
    <w:rsid w:val="00E406D5"/>
    <w:rsid w:val="00E56701"/>
    <w:rsid w:val="00E62754"/>
    <w:rsid w:val="00E64D2D"/>
    <w:rsid w:val="00E702F4"/>
    <w:rsid w:val="00E86B53"/>
    <w:rsid w:val="00E9057F"/>
    <w:rsid w:val="00E9110B"/>
    <w:rsid w:val="00EA2B6F"/>
    <w:rsid w:val="00EB3478"/>
    <w:rsid w:val="00EB4B39"/>
    <w:rsid w:val="00EB6FE3"/>
    <w:rsid w:val="00EE0F65"/>
    <w:rsid w:val="00EE44DA"/>
    <w:rsid w:val="00EE4960"/>
    <w:rsid w:val="00EE59BD"/>
    <w:rsid w:val="00EF190C"/>
    <w:rsid w:val="00F01358"/>
    <w:rsid w:val="00F218D1"/>
    <w:rsid w:val="00F246A1"/>
    <w:rsid w:val="00F33DB7"/>
    <w:rsid w:val="00F37917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4" ma:contentTypeDescription="Create a new document." ma:contentTypeScope="" ma:versionID="bb4dd202092f949043ea18f835891512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6f0ad2d0a73018c39eabb805f7293e7f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93AC8C-0A6B-444F-945E-6420DBAD5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334B6A-F1B9-4663-A1AF-0044918D8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21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10</cp:revision>
  <cp:lastPrinted>2017-11-14T11:56:00Z</cp:lastPrinted>
  <dcterms:created xsi:type="dcterms:W3CDTF">2018-10-29T03:03:00Z</dcterms:created>
  <dcterms:modified xsi:type="dcterms:W3CDTF">2018-11-12T11:41:00Z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</Properties>
</file>