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24"/>
        <w:gridCol w:w="374"/>
        <w:gridCol w:w="6986"/>
      </w:tblGrid>
      <w:tr w:rsidR="00BB2FFB" w:rsidRPr="00C52C41" w14:paraId="19FFE9D2" w14:textId="77777777" w:rsidTr="00BB2FFB">
        <w:trPr>
          <w:trHeight w:val="40"/>
        </w:trPr>
        <w:tc>
          <w:tcPr>
            <w:tcW w:w="1324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86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BB2FFB" w:rsidRPr="00C52C41" w14:paraId="167A71D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9B9CBC0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374" w:type="dxa"/>
          </w:tcPr>
          <w:p w14:paraId="37CA298A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1A8741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BB2FFB" w:rsidRPr="00C52C41" w14:paraId="1E836782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6E3CF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374" w:type="dxa"/>
          </w:tcPr>
          <w:p w14:paraId="0A26A7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7FD611E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BB2FFB" w:rsidRPr="00C52C41" w14:paraId="4F798654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226B521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F948330" w14:textId="51522D13" w:rsidR="00726B9B" w:rsidRPr="001A2712" w:rsidRDefault="001A2712" w:rsidP="001A2712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</w:t>
            </w:r>
            <w:r w:rsidRPr="009D1F28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งบ</w:t>
            </w: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การเงินระหว่างกาล</w:t>
            </w:r>
          </w:p>
        </w:tc>
      </w:tr>
      <w:tr w:rsidR="00BB2FFB" w:rsidRPr="00C52C41" w14:paraId="5EF28F07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04231FB5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374" w:type="dxa"/>
          </w:tcPr>
          <w:p w14:paraId="52841867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0A9035B" w14:textId="3B4BCE72" w:rsidR="00BD265A" w:rsidRPr="00C52C41" w:rsidRDefault="007608D9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B2FFB" w:rsidRPr="00C52C41" w14:paraId="0EC9E87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A65D8A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374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0CA771EA" w14:textId="0B2CE193" w:rsidR="00BD265A" w:rsidRPr="00C52C41" w:rsidRDefault="00F23B06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BB2FFB" w:rsidRPr="00C52C41" w14:paraId="66C37F3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2E8CC0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374" w:type="dxa"/>
          </w:tcPr>
          <w:p w14:paraId="67E78FA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97F6146" w14:textId="05966F41" w:rsidR="00BD265A" w:rsidRPr="00C52C41" w:rsidRDefault="001A2712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BB2FFB" w:rsidRPr="00C52C41" w14:paraId="133BB75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4F43113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374" w:type="dxa"/>
          </w:tcPr>
          <w:p w14:paraId="570BACC6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75EFFFF8" w14:textId="4E9359DE" w:rsidR="00BD265A" w:rsidRPr="00026849" w:rsidRDefault="00026849" w:rsidP="00026849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9D1F28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56217B" w:rsidRPr="00C52C41" w14:paraId="53E3DE1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78E8C34B" w14:textId="0D5A032A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374" w:type="dxa"/>
          </w:tcPr>
          <w:p w14:paraId="14990DA2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EACBD38" w14:textId="54DD7CD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</w:p>
        </w:tc>
      </w:tr>
      <w:tr w:rsidR="0056217B" w:rsidRPr="00C52C41" w14:paraId="12C2296C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7CCF764" w14:textId="6FF43B79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374" w:type="dxa"/>
          </w:tcPr>
          <w:p w14:paraId="3D3BB702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6E88EFC" w14:textId="4F5E859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ค่าใช้จ่ายภาษีเงินได้</w:t>
            </w:r>
          </w:p>
        </w:tc>
      </w:tr>
      <w:tr w:rsidR="0056217B" w:rsidRPr="00C52C41" w14:paraId="07DD3386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3DBBDFD6" w14:textId="5040FDBF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374" w:type="dxa"/>
          </w:tcPr>
          <w:p w14:paraId="6B86F925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10E991" w14:textId="4E4220D0" w:rsidR="0056217B" w:rsidRPr="00026849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กำไรต่อหุ้น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ขั้นพื้นฐาน</w:t>
            </w:r>
          </w:p>
        </w:tc>
      </w:tr>
      <w:tr w:rsidR="00FE2312" w:rsidRPr="00C52C41" w14:paraId="2146DB78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5C397F84" w14:textId="365E4676" w:rsidR="00FE2312" w:rsidRPr="00C52C41" w:rsidRDefault="00FE231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374" w:type="dxa"/>
          </w:tcPr>
          <w:p w14:paraId="24DDC8C4" w14:textId="77777777" w:rsidR="00FE2312" w:rsidRPr="00C52C41" w:rsidRDefault="00FE2312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6B6BCA90" w14:textId="0319B55B" w:rsidR="00FE2312" w:rsidRPr="00091C56" w:rsidRDefault="00FE2312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56217B" w:rsidRPr="00C52C41" w14:paraId="3FDB748E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44A6B6B9" w14:textId="51B6CF66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E23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374" w:type="dxa"/>
          </w:tcPr>
          <w:p w14:paraId="4ABCC0A1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4636D022" w14:textId="291C237C" w:rsidR="0056217B" w:rsidRPr="00091C56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91C56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6217B" w:rsidRPr="00C52C41" w14:paraId="668F809D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172A3BB2" w14:textId="34190D78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  <w:r w:rsidR="00FE231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374" w:type="dxa"/>
          </w:tcPr>
          <w:p w14:paraId="4A40D9C8" w14:textId="77777777" w:rsidR="0056217B" w:rsidRPr="00C52C41" w:rsidRDefault="0056217B" w:rsidP="0056217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34EF9763" w14:textId="0D055DEA" w:rsidR="0056217B" w:rsidRPr="00656C68" w:rsidRDefault="0056217B" w:rsidP="0056217B">
            <w:pPr>
              <w:pStyle w:val="index"/>
              <w:tabs>
                <w:tab w:val="clear" w:pos="1134"/>
                <w:tab w:val="num" w:pos="1080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17B1D" w:rsidRPr="00C52C41" w14:paraId="4DB2CB79" w14:textId="77777777" w:rsidTr="00BB2F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"/>
        </w:trPr>
        <w:tc>
          <w:tcPr>
            <w:tcW w:w="1324" w:type="dxa"/>
          </w:tcPr>
          <w:p w14:paraId="69DF3270" w14:textId="6E4628E0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374" w:type="dxa"/>
          </w:tcPr>
          <w:p w14:paraId="329EE15C" w14:textId="77777777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986" w:type="dxa"/>
          </w:tcPr>
          <w:p w14:paraId="143844C4" w14:textId="604265BF" w:rsidR="00F17B1D" w:rsidRPr="00C52C41" w:rsidRDefault="00F17B1D" w:rsidP="00F17B1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14:paraId="745142F9" w14:textId="765A49D4" w:rsidR="00F8601C" w:rsidRDefault="00BB2F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</w:rPr>
      </w:pPr>
      <w:r>
        <w:rPr>
          <w:b/>
          <w:bCs/>
        </w:rPr>
        <w:br w:type="page"/>
      </w:r>
    </w:p>
    <w:p w14:paraId="65095516" w14:textId="78EBF18C" w:rsidR="00726B9B" w:rsidRPr="002B1BE4" w:rsidRDefault="00726B9B" w:rsidP="00E77F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</w:t>
      </w:r>
    </w:p>
    <w:p w14:paraId="321214C5" w14:textId="77777777" w:rsidR="00784EB3" w:rsidRPr="00465FB2" w:rsidRDefault="00784EB3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7AB392FE" w14:textId="1A927081" w:rsidR="00726B9B" w:rsidRPr="00526631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400C2B" w:rsidRPr="002B1BE4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นี้ได้รับอนุมัติให้ออกงบ</w:t>
      </w:r>
      <w:r w:rsidR="001D1CF1">
        <w:rPr>
          <w:rFonts w:ascii="Angsana New" w:hAnsi="Angsana New"/>
          <w:sz w:val="30"/>
          <w:szCs w:val="30"/>
          <w:cs/>
        </w:rPr>
        <w:t>การเงินจาก</w:t>
      </w:r>
      <w:r w:rsidR="00526631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526631">
        <w:rPr>
          <w:rFonts w:ascii="Angsana New" w:hAnsi="Angsana New"/>
          <w:sz w:val="30"/>
          <w:szCs w:val="30"/>
        </w:rPr>
        <w:t xml:space="preserve"> </w:t>
      </w:r>
      <w:r w:rsidR="00EE1587">
        <w:rPr>
          <w:rFonts w:ascii="Angsana New" w:hAnsi="Angsana New"/>
          <w:sz w:val="30"/>
          <w:szCs w:val="30"/>
        </w:rPr>
        <w:t xml:space="preserve">12 </w:t>
      </w:r>
      <w:r w:rsidR="00EE1587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3F384A">
        <w:rPr>
          <w:rFonts w:ascii="Angsana New" w:hAnsi="Angsana New" w:hint="cs"/>
          <w:sz w:val="30"/>
          <w:szCs w:val="30"/>
          <w:cs/>
        </w:rPr>
        <w:t>2561</w:t>
      </w:r>
    </w:p>
    <w:p w14:paraId="561B1AC6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8DF0B8C" w14:textId="77777777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  <w:cs/>
        </w:rPr>
        <w:t>1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14:paraId="4FCAF018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769BAAF" w14:textId="6212ACF1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proofErr w:type="spellStart"/>
      <w:r w:rsidRPr="00740760">
        <w:rPr>
          <w:rFonts w:ascii="Angsana New" w:hAnsi="Angsana New"/>
          <w:spacing w:val="-2"/>
          <w:sz w:val="30"/>
          <w:szCs w:val="30"/>
          <w:cs/>
        </w:rPr>
        <w:t>ลัค</w:t>
      </w:r>
      <w:proofErr w:type="spellEnd"/>
      <w:r w:rsidRPr="00740760">
        <w:rPr>
          <w:rFonts w:ascii="Angsana New" w:hAnsi="Angsana New"/>
          <w:spacing w:val="-2"/>
          <w:sz w:val="30"/>
          <w:szCs w:val="30"/>
          <w:cs/>
        </w:rPr>
        <w:t>กี้</w:t>
      </w:r>
      <w:proofErr w:type="spellStart"/>
      <w:r w:rsidRPr="00740760">
        <w:rPr>
          <w:rFonts w:ascii="Angsana New" w:hAnsi="Angsana New"/>
          <w:spacing w:val="-2"/>
          <w:sz w:val="30"/>
          <w:szCs w:val="30"/>
          <w:cs/>
        </w:rPr>
        <w:t>เท็คซ์</w:t>
      </w:r>
      <w:proofErr w:type="spellEnd"/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(ไทย) จำกัด </w:t>
      </w:r>
      <w:r w:rsidRPr="00740760">
        <w:rPr>
          <w:rFonts w:ascii="Angsana New" w:hAnsi="Angsana New"/>
          <w:spacing w:val="-2"/>
          <w:sz w:val="30"/>
          <w:szCs w:val="30"/>
          <w:cs/>
          <w:lang w:val="th-TH"/>
        </w:rPr>
        <w:t>(</w:t>
      </w:r>
      <w:r w:rsidRPr="00740760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740760">
        <w:rPr>
          <w:rFonts w:ascii="Angsana New" w:hAnsi="Angsana New"/>
          <w:spacing w:val="-2"/>
          <w:sz w:val="30"/>
          <w:szCs w:val="30"/>
          <w:cs/>
          <w:lang w:val="th-TH"/>
        </w:rPr>
        <w:t>)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740760">
        <w:rPr>
          <w:rFonts w:ascii="Angsana New" w:hAnsi="Angsana New"/>
          <w:spacing w:val="-2"/>
          <w:sz w:val="30"/>
          <w:szCs w:val="30"/>
        </w:rPr>
        <w:t>“</w:t>
      </w:r>
      <w:r w:rsidRPr="00740760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740760">
        <w:rPr>
          <w:rFonts w:ascii="Angsana New" w:hAnsi="Angsana New"/>
          <w:spacing w:val="-2"/>
          <w:sz w:val="30"/>
          <w:szCs w:val="30"/>
        </w:rPr>
        <w:t>”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เป็นนิติบุคคลที่จัดตั้งขึ้นในประเทศไทย และมีที่อยู่จดทะเบียนตั้งอยู่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เลขที่ </w:t>
      </w:r>
      <w:r w:rsidR="00CF35C7" w:rsidRPr="00740760">
        <w:rPr>
          <w:rFonts w:ascii="Angsana New" w:hAnsi="Angsana New"/>
          <w:spacing w:val="-2"/>
          <w:sz w:val="30"/>
          <w:szCs w:val="30"/>
        </w:rPr>
        <w:t xml:space="preserve">20 </w:t>
      </w:r>
      <w:r w:rsidRPr="00740760">
        <w:rPr>
          <w:rFonts w:ascii="Angsana New" w:hAnsi="Angsana New"/>
          <w:spacing w:val="-2"/>
          <w:sz w:val="30"/>
          <w:szCs w:val="30"/>
          <w:cs/>
        </w:rPr>
        <w:t>อาคาร</w:t>
      </w:r>
      <w:proofErr w:type="spellStart"/>
      <w:r w:rsidRPr="00740760">
        <w:rPr>
          <w:rFonts w:ascii="Angsana New" w:hAnsi="Angsana New"/>
          <w:spacing w:val="-2"/>
          <w:sz w:val="30"/>
          <w:szCs w:val="30"/>
          <w:cs/>
        </w:rPr>
        <w:t>บุปผ</w:t>
      </w:r>
      <w:proofErr w:type="spellEnd"/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จิต 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ชั้น </w:t>
      </w:r>
      <w:r w:rsidR="00740760">
        <w:rPr>
          <w:rFonts w:ascii="Angsana New" w:hAnsi="Angsana New"/>
          <w:spacing w:val="-2"/>
          <w:sz w:val="30"/>
          <w:szCs w:val="30"/>
        </w:rPr>
        <w:t>5</w:t>
      </w:r>
      <w:r w:rsidRPr="00740760">
        <w:rPr>
          <w:rFonts w:ascii="Angsana New" w:hAnsi="Angsana New"/>
          <w:spacing w:val="-2"/>
          <w:sz w:val="30"/>
          <w:szCs w:val="30"/>
          <w:cs/>
        </w:rPr>
        <w:t xml:space="preserve"> ถนนสาทรเหนือ เขตบางรัก กรุงเทพมหานคร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CF35C7" w:rsidRPr="00740760">
        <w:rPr>
          <w:rFonts w:ascii="Angsana New" w:hAnsi="Angsana New"/>
          <w:spacing w:val="-2"/>
          <w:sz w:val="30"/>
          <w:szCs w:val="30"/>
        </w:rPr>
        <w:t xml:space="preserve">10500 </w:t>
      </w:r>
      <w:r w:rsidR="00CF35C7" w:rsidRPr="00740760">
        <w:rPr>
          <w:rFonts w:ascii="Angsana New" w:hAnsi="Angsana New" w:hint="cs"/>
          <w:spacing w:val="-2"/>
          <w:sz w:val="30"/>
          <w:szCs w:val="30"/>
          <w:cs/>
        </w:rPr>
        <w:t>ประเทศไทย</w:t>
      </w:r>
    </w:p>
    <w:p w14:paraId="6E2BAFFA" w14:textId="77777777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D0AF2F2" w14:textId="2EBD45CF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บริษัทจดทะเบียนกับตลาดหลักทรัพย์แห่งประเทศไทยเมื่อเดือนมีนาคม </w:t>
      </w:r>
      <w:r w:rsidR="00740760">
        <w:rPr>
          <w:rFonts w:ascii="Angsana New" w:hAnsi="Angsana New"/>
          <w:sz w:val="30"/>
          <w:szCs w:val="30"/>
        </w:rPr>
        <w:t>2532</w:t>
      </w:r>
    </w:p>
    <w:p w14:paraId="481701C2" w14:textId="77777777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35AB5322" w14:textId="0D351B39" w:rsidR="00726B9B" w:rsidRPr="00740760" w:rsidRDefault="00772DA8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z w:val="30"/>
          <w:szCs w:val="30"/>
          <w:cs/>
        </w:rPr>
        <w:t>บริษัทใหญ่</w:t>
      </w:r>
      <w:r w:rsidR="001D1CF1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740760">
        <w:rPr>
          <w:rFonts w:ascii="Angsana New" w:hAnsi="Angsana New"/>
          <w:sz w:val="30"/>
          <w:szCs w:val="30"/>
          <w:cs/>
        </w:rPr>
        <w:t>ของบริษัทในระหว่างงวด</w:t>
      </w:r>
      <w:r w:rsidR="00726B9B" w:rsidRPr="00740760">
        <w:rPr>
          <w:rFonts w:ascii="Angsana New" w:hAnsi="Angsana New"/>
          <w:sz w:val="30"/>
          <w:szCs w:val="30"/>
          <w:cs/>
        </w:rPr>
        <w:t xml:space="preserve">คือ บริษัท </w:t>
      </w:r>
      <w:proofErr w:type="spellStart"/>
      <w:r w:rsidR="00726B9B" w:rsidRPr="00740760">
        <w:rPr>
          <w:rFonts w:ascii="Angsana New" w:hAnsi="Angsana New"/>
          <w:sz w:val="30"/>
          <w:szCs w:val="30"/>
          <w:cs/>
          <w:lang w:val="th-TH"/>
        </w:rPr>
        <w:t>โทเร</w:t>
      </w:r>
      <w:proofErr w:type="spellEnd"/>
      <w:r w:rsidR="00726B9B" w:rsidRPr="00740760">
        <w:rPr>
          <w:rFonts w:ascii="Angsana New" w:hAnsi="Angsana New"/>
          <w:sz w:val="30"/>
          <w:szCs w:val="30"/>
          <w:cs/>
          <w:lang w:val="th-TH"/>
        </w:rPr>
        <w:t xml:space="preserve"> </w:t>
      </w:r>
      <w:proofErr w:type="spellStart"/>
      <w:r w:rsidR="00726B9B" w:rsidRPr="00740760">
        <w:rPr>
          <w:rFonts w:ascii="Angsana New" w:hAnsi="Angsana New"/>
          <w:sz w:val="30"/>
          <w:szCs w:val="30"/>
          <w:cs/>
          <w:lang w:val="th-TH"/>
        </w:rPr>
        <w:t>อินดัสตรีย</w:t>
      </w:r>
      <w:r w:rsidR="00726B9B" w:rsidRPr="00740760">
        <w:rPr>
          <w:rFonts w:ascii="Angsana New" w:hAnsi="Angsana New"/>
          <w:sz w:val="30"/>
          <w:szCs w:val="30"/>
          <w:cs/>
        </w:rPr>
        <w:t>์</w:t>
      </w:r>
      <w:proofErr w:type="spellEnd"/>
      <w:r w:rsidR="00726B9B" w:rsidRPr="00740760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726B9B" w:rsidRPr="00740760">
        <w:rPr>
          <w:rFonts w:ascii="Angsana New" w:hAnsi="Angsana New"/>
          <w:sz w:val="30"/>
          <w:szCs w:val="30"/>
          <w:cs/>
          <w:lang w:val="th-TH"/>
        </w:rPr>
        <w:t>อิ้งค์</w:t>
      </w:r>
      <w:proofErr w:type="spellEnd"/>
      <w:r w:rsidR="00726B9B" w:rsidRPr="00740760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726B9B" w:rsidRPr="00740760">
        <w:rPr>
          <w:rFonts w:ascii="Angsana New" w:hAnsi="Angsana New"/>
          <w:sz w:val="30"/>
          <w:szCs w:val="30"/>
          <w:cs/>
        </w:rPr>
        <w:t>จำกัด บริษัทดังกล่าวเป็น</w:t>
      </w:r>
      <w:r w:rsidR="009B4267">
        <w:rPr>
          <w:rFonts w:ascii="Angsana New" w:hAnsi="Angsana New"/>
          <w:sz w:val="30"/>
          <w:szCs w:val="30"/>
          <w:cs/>
        </w:rPr>
        <w:br/>
      </w:r>
      <w:r w:rsidR="00726B9B" w:rsidRPr="00740760">
        <w:rPr>
          <w:rFonts w:ascii="Angsana New" w:hAnsi="Angsana New"/>
          <w:sz w:val="30"/>
          <w:szCs w:val="30"/>
          <w:cs/>
        </w:rPr>
        <w:t>นิติบุคคลที่จัดตั้งขึ้นในประเทศญี่ปุ่น</w:t>
      </w:r>
    </w:p>
    <w:p w14:paraId="08A10929" w14:textId="77777777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4E91A26" w14:textId="09F883C6" w:rsidR="00726B9B" w:rsidRPr="00740760" w:rsidRDefault="00726B9B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740760">
        <w:rPr>
          <w:rFonts w:ascii="Angsana New" w:hAnsi="Angsana New"/>
          <w:spacing w:val="-4"/>
          <w:sz w:val="30"/>
          <w:szCs w:val="30"/>
          <w:cs/>
        </w:rPr>
        <w:t>บริษัทดำเนินธุรกิจหลักเกี่ยวกับการผลิต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สิ่งทอซึ่งประกอบด้วย</w:t>
      </w:r>
      <w:proofErr w:type="spellStart"/>
      <w:r w:rsidR="00BA0E97" w:rsidRPr="00740760">
        <w:rPr>
          <w:rFonts w:ascii="Angsana New" w:hAnsi="Angsana New"/>
          <w:spacing w:val="-4"/>
          <w:sz w:val="30"/>
          <w:szCs w:val="30"/>
          <w:cs/>
        </w:rPr>
        <w:t>ผ้าส</w:t>
      </w:r>
      <w:proofErr w:type="spellEnd"/>
      <w:r w:rsidR="00BA0E97" w:rsidRPr="00740760">
        <w:rPr>
          <w:rFonts w:ascii="Angsana New" w:hAnsi="Angsana New"/>
          <w:spacing w:val="-4"/>
          <w:sz w:val="30"/>
          <w:szCs w:val="30"/>
          <w:cs/>
        </w:rPr>
        <w:t>ปัน ผ้า</w:t>
      </w:r>
      <w:proofErr w:type="spellStart"/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ฟิ</w:t>
      </w:r>
      <w:proofErr w:type="spellEnd"/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ลา</w:t>
      </w:r>
      <w:proofErr w:type="spellStart"/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เมนท์</w:t>
      </w:r>
      <w:proofErr w:type="spellEnd"/>
      <w:r w:rsidRPr="0074076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="00695F55" w:rsidRPr="00740760">
        <w:rPr>
          <w:rFonts w:ascii="Angsana New" w:hAnsi="Angsana New" w:hint="cs"/>
          <w:spacing w:val="-4"/>
          <w:sz w:val="30"/>
          <w:szCs w:val="30"/>
          <w:cs/>
        </w:rPr>
        <w:t>เส้นด้าย</w:t>
      </w:r>
      <w:proofErr w:type="spellStart"/>
      <w:r w:rsidRPr="00740760">
        <w:rPr>
          <w:rFonts w:ascii="Angsana New" w:hAnsi="Angsana New"/>
          <w:spacing w:val="-4"/>
          <w:sz w:val="30"/>
          <w:szCs w:val="30"/>
          <w:cs/>
        </w:rPr>
        <w:t>ยีนส์</w:t>
      </w:r>
      <w:proofErr w:type="spellEnd"/>
      <w:r w:rsidRPr="0074076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และผลิตภัณฑ์</w:t>
      </w:r>
      <w:r w:rsidR="00772DA8" w:rsidRPr="00740760">
        <w:rPr>
          <w:rFonts w:ascii="Angsana New" w:hAnsi="Angsana New"/>
          <w:spacing w:val="-4"/>
          <w:sz w:val="30"/>
          <w:szCs w:val="30"/>
          <w:cs/>
        </w:rPr>
        <w:br/>
      </w:r>
      <w:r w:rsidR="00BA0E97" w:rsidRPr="00740760">
        <w:rPr>
          <w:rFonts w:ascii="Angsana New" w:hAnsi="Angsana New" w:hint="cs"/>
          <w:spacing w:val="-4"/>
          <w:sz w:val="30"/>
          <w:szCs w:val="30"/>
          <w:cs/>
        </w:rPr>
        <w:t>สิ่งทอ</w:t>
      </w:r>
      <w:r w:rsidR="00BA0E97" w:rsidRPr="00740760">
        <w:rPr>
          <w:rFonts w:ascii="Angsana New" w:hAnsi="Angsana New" w:hint="cs"/>
          <w:sz w:val="30"/>
          <w:szCs w:val="30"/>
          <w:cs/>
        </w:rPr>
        <w:t>เพื่ออุตสาหกรรม</w:t>
      </w:r>
      <w:r w:rsidR="00C304F0" w:rsidRPr="00740760">
        <w:rPr>
          <w:rFonts w:ascii="Angsana New" w:hAnsi="Angsana New" w:hint="cs"/>
          <w:sz w:val="30"/>
          <w:szCs w:val="30"/>
          <w:cs/>
        </w:rPr>
        <w:t>การผลิต</w:t>
      </w:r>
      <w:r w:rsidR="00BA0E97" w:rsidRPr="00740760">
        <w:rPr>
          <w:rFonts w:ascii="Angsana New" w:hAnsi="Angsana New" w:hint="cs"/>
          <w:sz w:val="30"/>
          <w:szCs w:val="30"/>
          <w:cs/>
        </w:rPr>
        <w:t>ซึ่งประกอบด้วย</w:t>
      </w:r>
      <w:r w:rsidRPr="00740760">
        <w:rPr>
          <w:rFonts w:ascii="Angsana New" w:hAnsi="Angsana New"/>
          <w:sz w:val="30"/>
          <w:szCs w:val="30"/>
          <w:cs/>
        </w:rPr>
        <w:t>ด</w:t>
      </w:r>
      <w:r w:rsidR="00835E1E" w:rsidRPr="00740760">
        <w:rPr>
          <w:rFonts w:ascii="Angsana New" w:hAnsi="Angsana New"/>
          <w:sz w:val="30"/>
          <w:szCs w:val="30"/>
          <w:cs/>
        </w:rPr>
        <w:t>้ายสำหรับเสริมความแข็งแรงของยาง</w:t>
      </w:r>
      <w:r w:rsidRPr="00740760">
        <w:rPr>
          <w:rFonts w:ascii="Angsana New" w:hAnsi="Angsana New"/>
          <w:sz w:val="30"/>
          <w:szCs w:val="30"/>
          <w:cs/>
        </w:rPr>
        <w:t xml:space="preserve">และผ้าสำหรับทำถุงลมนิรภัย </w:t>
      </w:r>
    </w:p>
    <w:p w14:paraId="1D9CFCBF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98F62B" w14:textId="70F0AE21" w:rsidR="00726B9B" w:rsidRPr="002B1BE4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>2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ab/>
        <w:t>เกณฑ์การจัดทำงบการเงิน</w:t>
      </w:r>
      <w:r w:rsidR="000658FD" w:rsidRPr="002B1BE4">
        <w:rPr>
          <w:rFonts w:ascii="Angsana New" w:hAnsi="Angsana New" w:hint="cs"/>
          <w:b/>
          <w:bCs/>
          <w:sz w:val="30"/>
          <w:szCs w:val="30"/>
          <w:cs/>
          <w:lang w:val="th-TH"/>
        </w:rPr>
        <w:t>ระหว่างกาล</w:t>
      </w:r>
      <w:r w:rsidRPr="002B1BE4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 </w:t>
      </w:r>
    </w:p>
    <w:p w14:paraId="49288DBD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3D25564" w14:textId="77777777" w:rsidR="00726B9B" w:rsidRPr="003462BF" w:rsidRDefault="00726B9B" w:rsidP="00BF6398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2722ACFB" w14:textId="77777777" w:rsidR="00726B9B" w:rsidRPr="00465FB2" w:rsidRDefault="00726B9B" w:rsidP="00726B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618E6D2" w14:textId="404D7904" w:rsidR="00400C2B" w:rsidRPr="002B1BE4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งบการเงินระหว่างกาลนี้จัดทำขึ้นในรูปแบบย่อตามมาตรฐานการบัญชีฉบับที่ </w:t>
      </w:r>
      <w:r w:rsidRPr="002B1BE4">
        <w:rPr>
          <w:rFonts w:ascii="Angsana New" w:hAnsi="Angsana New"/>
          <w:sz w:val="30"/>
          <w:szCs w:val="30"/>
        </w:rPr>
        <w:t xml:space="preserve">34 </w:t>
      </w:r>
      <w:r w:rsidRPr="002B1BE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23F07">
        <w:rPr>
          <w:rFonts w:ascii="Angsana New" w:hAnsi="Angsana New"/>
          <w:sz w:val="30"/>
          <w:szCs w:val="30"/>
        </w:rPr>
        <w:t>25</w:t>
      </w:r>
      <w:r w:rsidR="00C7761D">
        <w:rPr>
          <w:rFonts w:ascii="Angsana New" w:hAnsi="Angsana New"/>
          <w:sz w:val="30"/>
          <w:szCs w:val="30"/>
        </w:rPr>
        <w:t>60</w:t>
      </w:r>
      <w:r w:rsidRPr="002B1BE4">
        <w:rPr>
          <w:rFonts w:ascii="Angsana New" w:hAnsi="Angsana New"/>
          <w:sz w:val="30"/>
          <w:szCs w:val="30"/>
        </w:rPr>
        <w:t xml:space="preserve">) </w:t>
      </w:r>
      <w:r w:rsidRPr="002B1BE4">
        <w:rPr>
          <w:rFonts w:ascii="Angsana New" w:hAnsi="Angsana New"/>
          <w:sz w:val="30"/>
          <w:szCs w:val="30"/>
          <w:cs/>
        </w:rPr>
        <w:t xml:space="preserve">เรื่อง </w:t>
      </w:r>
      <w:r w:rsidRPr="002B1BE4">
        <w:rPr>
          <w:rFonts w:ascii="Angsana New" w:hAnsi="Angsana New"/>
          <w:sz w:val="30"/>
          <w:szCs w:val="30"/>
        </w:rPr>
        <w:t>“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F9542C" w:rsidRPr="002B1BE4">
        <w:rPr>
          <w:rFonts w:ascii="Angsana New" w:hAnsi="Angsana New" w:hint="cs"/>
          <w:i/>
          <w:iCs/>
          <w:sz w:val="30"/>
          <w:szCs w:val="30"/>
          <w:cs/>
        </w:rPr>
        <w:t>รายงานทางการ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เงินระหว่างกาล</w:t>
      </w:r>
      <w:r w:rsidRPr="002B1BE4">
        <w:rPr>
          <w:rFonts w:ascii="Angsana New" w:hAnsi="Angsana New"/>
          <w:i/>
          <w:iCs/>
          <w:sz w:val="30"/>
          <w:szCs w:val="30"/>
        </w:rPr>
        <w:t>”</w:t>
      </w:r>
      <w:r w:rsidRPr="002B1BE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2B1BE4">
        <w:rPr>
          <w:rFonts w:ascii="Angsana New" w:hAnsi="Angsana New"/>
          <w:sz w:val="30"/>
          <w:szCs w:val="30"/>
        </w:rPr>
        <w:t xml:space="preserve"> </w:t>
      </w:r>
    </w:p>
    <w:p w14:paraId="645BEA64" w14:textId="77777777" w:rsidR="00400C2B" w:rsidRPr="00465FB2" w:rsidRDefault="00400C2B" w:rsidP="00400C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7" w:hanging="547"/>
        <w:jc w:val="thaiDistribute"/>
        <w:rPr>
          <w:rFonts w:ascii="Angsana New" w:hAnsi="Angsana New"/>
          <w:sz w:val="20"/>
          <w:szCs w:val="20"/>
        </w:rPr>
      </w:pPr>
    </w:p>
    <w:p w14:paraId="160073E9" w14:textId="77777777" w:rsidR="00F71E72" w:rsidRDefault="00400C2B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งบการเงินระหว่างกาลนี้จัดทำขึ้นเพื่อให้ข้อมูลเพิ่มเติมจากงบการเงินสำหรั</w:t>
      </w:r>
      <w:r w:rsidRPr="002B1BE4">
        <w:rPr>
          <w:rFonts w:ascii="Angsana New" w:hAnsi="Angsana New" w:hint="cs"/>
          <w:sz w:val="30"/>
          <w:szCs w:val="30"/>
          <w:cs/>
        </w:rPr>
        <w:t>บปี</w:t>
      </w:r>
      <w:r w:rsidRPr="002B1BE4">
        <w:rPr>
          <w:rFonts w:ascii="Angsana New" w:hAnsi="Angsana New"/>
          <w:sz w:val="30"/>
          <w:szCs w:val="30"/>
          <w:cs/>
        </w:rPr>
        <w:t>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761D">
        <w:rPr>
          <w:rFonts w:ascii="Angsana New" w:hAnsi="Angsana New"/>
          <w:sz w:val="30"/>
          <w:szCs w:val="30"/>
        </w:rPr>
        <w:t>2561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="00F9542C" w:rsidRPr="002B1BE4">
        <w:rPr>
          <w:rFonts w:ascii="Angsana New" w:hAnsi="Angsana New"/>
          <w:sz w:val="30"/>
          <w:szCs w:val="30"/>
          <w:cs/>
        </w:rPr>
        <w:br/>
      </w:r>
      <w:r w:rsidRPr="002B1BE4">
        <w:rPr>
          <w:rFonts w:ascii="Angsana New" w:hAnsi="Angsana New"/>
          <w:sz w:val="30"/>
          <w:szCs w:val="30"/>
          <w:cs/>
        </w:rPr>
        <w:t>งบการเงิน</w:t>
      </w:r>
      <w:r w:rsidR="00327EDC">
        <w:rPr>
          <w:rFonts w:ascii="Angsana New" w:hAnsi="Angsana New" w:hint="cs"/>
          <w:sz w:val="30"/>
          <w:szCs w:val="30"/>
          <w:cs/>
        </w:rPr>
        <w:t>ระหว่างกาล</w:t>
      </w:r>
      <w:r w:rsidRPr="002B1BE4">
        <w:rPr>
          <w:rFonts w:ascii="Angsana New" w:hAnsi="Angsana New"/>
          <w:sz w:val="30"/>
          <w:szCs w:val="30"/>
          <w:cs/>
        </w:rPr>
        <w:t>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ดังนั้นการอ่านงบการเงินระหว่างกาลนี้ควรอ่านควบคู่กับงบการเงินของบริษัทสำหรับปีสิ้นสุดวันที่ 3</w:t>
      </w:r>
      <w:r w:rsidRPr="002B1BE4">
        <w:rPr>
          <w:rFonts w:ascii="Angsana New" w:hAnsi="Angsana New"/>
          <w:sz w:val="30"/>
          <w:szCs w:val="30"/>
        </w:rPr>
        <w:t xml:space="preserve">1 </w:t>
      </w:r>
      <w:r w:rsidRPr="002B1BE4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C7761D">
        <w:rPr>
          <w:rFonts w:ascii="Angsana New" w:hAnsi="Angsana New"/>
          <w:sz w:val="30"/>
          <w:szCs w:val="30"/>
        </w:rPr>
        <w:t>2561</w:t>
      </w:r>
      <w:r w:rsidR="00F71E72">
        <w:rPr>
          <w:rFonts w:ascii="Angsana New" w:hAnsi="Angsana New"/>
          <w:sz w:val="30"/>
          <w:szCs w:val="30"/>
        </w:rPr>
        <w:br w:type="page"/>
      </w:r>
    </w:p>
    <w:p w14:paraId="77B38AB5" w14:textId="0B7A67A4" w:rsidR="001C7714" w:rsidRDefault="001C7714" w:rsidP="00902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2BF">
        <w:rPr>
          <w:rFonts w:ascii="Angsana New" w:hAnsi="Angsana New" w:hint="cs"/>
          <w:sz w:val="30"/>
          <w:szCs w:val="30"/>
          <w:cs/>
        </w:rPr>
        <w:t>ยกเว้น</w:t>
      </w:r>
      <w:r>
        <w:rPr>
          <w:rFonts w:ascii="Angsana New" w:hAnsi="Angsana New" w:hint="cs"/>
          <w:sz w:val="30"/>
          <w:szCs w:val="30"/>
          <w:cs/>
        </w:rPr>
        <w:t>กรณีที่บริษัทได้นำมาตรฐานการรายงานทางการเงิน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ที่ปรับปรุงใหม่ ซึ่งมีผลบังคับใช้สำหรับรอบระยะเวลาบัญชีที่เริ่มในหรือหลังวันที่ </w:t>
      </w:r>
      <w:r>
        <w:rPr>
          <w:rFonts w:ascii="Angsana New" w:hAnsi="Angsana New"/>
          <w:sz w:val="30"/>
          <w:szCs w:val="30"/>
        </w:rPr>
        <w:t>1</w:t>
      </w:r>
      <w:r>
        <w:rPr>
          <w:rFonts w:ascii="Angsana New" w:hAnsi="Angsana New" w:hint="cs"/>
          <w:sz w:val="30"/>
          <w:szCs w:val="30"/>
          <w:cs/>
        </w:rPr>
        <w:t xml:space="preserve"> มกราคม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3462BF">
        <w:rPr>
          <w:rFonts w:ascii="Angsana New" w:hAnsi="Angsana New" w:hint="cs"/>
          <w:sz w:val="30"/>
          <w:szCs w:val="30"/>
          <w:cs/>
        </w:rPr>
        <w:t>มาถือ</w:t>
      </w:r>
      <w:proofErr w:type="spellStart"/>
      <w:r w:rsidR="003462BF">
        <w:rPr>
          <w:rFonts w:ascii="Angsana New" w:hAnsi="Angsana New" w:hint="cs"/>
          <w:sz w:val="30"/>
          <w:szCs w:val="30"/>
          <w:cs/>
        </w:rPr>
        <w:t>ปฎิบัติ</w:t>
      </w:r>
      <w:proofErr w:type="spellEnd"/>
      <w:r w:rsidR="00590062">
        <w:rPr>
          <w:rFonts w:ascii="Angsana New" w:hAnsi="Angsana New"/>
          <w:sz w:val="30"/>
          <w:szCs w:val="30"/>
        </w:rPr>
        <w:t xml:space="preserve"> 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การนำมาตรฐานการรายงานทางการเงินที่ปรับปรุงใหม่มาถือปฏิบ</w:t>
      </w:r>
      <w:r w:rsidR="003462BF">
        <w:rPr>
          <w:rFonts w:ascii="Angsana New" w:hAnsi="Angsana New" w:hint="cs"/>
          <w:sz w:val="30"/>
          <w:szCs w:val="30"/>
          <w:cs/>
        </w:rPr>
        <w:t>ัติดังกล่าวไม่มีผลกระทบอย่างมี</w:t>
      </w:r>
      <w:r>
        <w:rPr>
          <w:rFonts w:ascii="Angsana New" w:hAnsi="Angsana New" w:hint="cs"/>
          <w:sz w:val="30"/>
          <w:szCs w:val="30"/>
          <w:cs/>
        </w:rPr>
        <w:t>สาระสำคัญ</w:t>
      </w:r>
      <w:r w:rsidR="00EB2F18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ต่อนโยบายการบัญชี วิธีการคำนวณ และผลการดำเนินงานหรือฐานะการเงินของบริษัท</w:t>
      </w:r>
    </w:p>
    <w:p w14:paraId="3DDD37EB" w14:textId="77777777" w:rsidR="001C7714" w:rsidRPr="00607A9E" w:rsidRDefault="001C7714" w:rsidP="001C7714">
      <w:pPr>
        <w:ind w:left="1080"/>
        <w:jc w:val="thaiDistribute"/>
        <w:rPr>
          <w:rFonts w:ascii="Angsana New" w:hAnsi="Angsana New"/>
          <w:sz w:val="24"/>
          <w:szCs w:val="24"/>
        </w:rPr>
      </w:pPr>
    </w:p>
    <w:p w14:paraId="4FAF3FEF" w14:textId="49AEA221" w:rsidR="00340444" w:rsidRPr="00340444" w:rsidRDefault="00340444" w:rsidP="0034044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>นอกเหนือจากมาตรฐานการรายงานทางการเงินที่ปรับปรุงใหม่ข้างต้น</w:t>
      </w:r>
      <w:r w:rsidRPr="00340444">
        <w:rPr>
          <w:rFonts w:ascii="Angsana New" w:hAnsi="Angsana New" w:cs="Angsana New" w:hint="cs"/>
          <w:sz w:val="30"/>
          <w:szCs w:val="30"/>
          <w:rtl/>
          <w:cs/>
          <w:lang w:val="en-US"/>
        </w:rPr>
        <w:t xml:space="preserve"> </w:t>
      </w: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>สภาวิชาชีพบัญชีได้ออกมาตรฐานการรายงานทางการเงิน</w:t>
      </w:r>
      <w:r w:rsidRPr="00340444">
        <w:rPr>
          <w:rFonts w:ascii="Angsana New" w:hAnsi="Angsana New" w:cs="Angsana New" w:hint="cs"/>
          <w:sz w:val="30"/>
          <w:szCs w:val="30"/>
          <w:cs/>
          <w:lang w:val="en-US" w:bidi="th-TH"/>
        </w:rPr>
        <w:t>ใหม่</w:t>
      </w:r>
      <w:r w:rsidR="00E224C6">
        <w:rPr>
          <w:rFonts w:ascii="Angsana New" w:hAnsi="Angsana New" w:cs="Angsana New" w:hint="cs"/>
          <w:sz w:val="30"/>
          <w:szCs w:val="30"/>
          <w:cs/>
          <w:lang w:val="en-US" w:bidi="th-TH"/>
        </w:rPr>
        <w:t>ฉบับอื่นๆ ซึ่งจะมีผลบังคับ</w:t>
      </w:r>
      <w:r w:rsidRPr="00340444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กับงบการเงิน</w:t>
      </w: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>สำหรับรอบระยะเวลาบัญชีที่เริ่มในหรือหลังวันที่</w:t>
      </w:r>
      <w:r w:rsidRPr="00340444">
        <w:rPr>
          <w:rFonts w:ascii="Angsana New" w:hAnsi="Angsana New" w:cs="Angsana New"/>
          <w:sz w:val="30"/>
          <w:szCs w:val="30"/>
          <w:lang w:val="en-US" w:bidi="th-TH"/>
        </w:rPr>
        <w:t xml:space="preserve"> 1</w:t>
      </w:r>
      <w:r w:rsidRPr="00340444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มกราคม </w:t>
      </w:r>
      <w:r w:rsidRPr="00340444">
        <w:rPr>
          <w:rFonts w:ascii="Angsana New" w:hAnsi="Angsana New" w:cs="Angsana New" w:hint="cs"/>
          <w:sz w:val="30"/>
          <w:szCs w:val="30"/>
          <w:cs/>
          <w:lang w:val="en-US" w:bidi="th-TH"/>
        </w:rPr>
        <w:t>ในปีดังต่อไปนี้</w:t>
      </w:r>
    </w:p>
    <w:p w14:paraId="11348354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3960"/>
        <w:gridCol w:w="1260"/>
      </w:tblGrid>
      <w:tr w:rsidR="00340444" w:rsidRPr="00340444" w14:paraId="38C74391" w14:textId="77777777" w:rsidTr="00340444">
        <w:trPr>
          <w:tblHeader/>
        </w:trPr>
        <w:tc>
          <w:tcPr>
            <w:tcW w:w="3690" w:type="dxa"/>
            <w:vAlign w:val="bottom"/>
          </w:tcPr>
          <w:p w14:paraId="269ED647" w14:textId="77777777" w:rsidR="00340444" w:rsidRPr="00340444" w:rsidRDefault="00340444" w:rsidP="00E0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vAlign w:val="bottom"/>
          </w:tcPr>
          <w:p w14:paraId="368F3471" w14:textId="77777777" w:rsidR="00340444" w:rsidRPr="00340444" w:rsidRDefault="00340444" w:rsidP="00E054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4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60" w:type="dxa"/>
          </w:tcPr>
          <w:p w14:paraId="2EDB93F1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404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340444" w:rsidRPr="00340444" w14:paraId="4BA56C3D" w14:textId="77777777" w:rsidTr="00340444">
        <w:tc>
          <w:tcPr>
            <w:tcW w:w="3690" w:type="dxa"/>
          </w:tcPr>
          <w:p w14:paraId="4F77E24C" w14:textId="3B3FFEE5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7*</w:t>
            </w:r>
          </w:p>
        </w:tc>
        <w:tc>
          <w:tcPr>
            <w:tcW w:w="3960" w:type="dxa"/>
          </w:tcPr>
          <w:p w14:paraId="45316888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260" w:type="dxa"/>
          </w:tcPr>
          <w:p w14:paraId="13840AF7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40444" w:rsidRPr="00340444" w14:paraId="35EC25B1" w14:textId="77777777" w:rsidTr="00340444">
        <w:tc>
          <w:tcPr>
            <w:tcW w:w="3690" w:type="dxa"/>
          </w:tcPr>
          <w:p w14:paraId="24363714" w14:textId="3F856687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9*</w:t>
            </w:r>
          </w:p>
        </w:tc>
        <w:tc>
          <w:tcPr>
            <w:tcW w:w="3960" w:type="dxa"/>
          </w:tcPr>
          <w:p w14:paraId="4EEBC8B7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60" w:type="dxa"/>
          </w:tcPr>
          <w:p w14:paraId="467FF523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340444" w:rsidRPr="00340444" w14:paraId="1EE59768" w14:textId="77777777" w:rsidTr="00340444">
        <w:tc>
          <w:tcPr>
            <w:tcW w:w="3690" w:type="dxa"/>
          </w:tcPr>
          <w:p w14:paraId="3F6ED94F" w14:textId="5774EFE8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มาตรฐานการรายงานทางการเงิน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  <w:tc>
          <w:tcPr>
            <w:tcW w:w="3960" w:type="dxa"/>
          </w:tcPr>
          <w:p w14:paraId="1A9375A8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รายได้จากสัญญาที่ทำกับลูกค้า</w:t>
            </w:r>
          </w:p>
        </w:tc>
        <w:tc>
          <w:tcPr>
            <w:tcW w:w="1260" w:type="dxa"/>
          </w:tcPr>
          <w:p w14:paraId="26156C39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40444" w:rsidRPr="00340444" w14:paraId="44515923" w14:textId="77777777" w:rsidTr="00340444">
        <w:tc>
          <w:tcPr>
            <w:tcW w:w="3690" w:type="dxa"/>
          </w:tcPr>
          <w:p w14:paraId="44448407" w14:textId="5FFFE24F" w:rsidR="00340444" w:rsidRPr="00340444" w:rsidRDefault="00E224C6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="00340444"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="00340444" w:rsidRPr="00340444">
              <w:rPr>
                <w:rFonts w:ascii="Angsana New" w:hAnsi="Angsana New" w:cs="Angsana New"/>
                <w:sz w:val="30"/>
                <w:szCs w:val="30"/>
              </w:rPr>
              <w:t>32*</w:t>
            </w:r>
          </w:p>
        </w:tc>
        <w:tc>
          <w:tcPr>
            <w:tcW w:w="3960" w:type="dxa"/>
          </w:tcPr>
          <w:p w14:paraId="1389E314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0444">
              <w:rPr>
                <w:rFonts w:ascii="Angsana New" w:hAnsi="Angsana New" w:cs="Angsana New" w:hint="cs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260" w:type="dxa"/>
          </w:tcPr>
          <w:p w14:paraId="2BD92446" w14:textId="77777777" w:rsidR="00340444" w:rsidRPr="00340444" w:rsidRDefault="00340444" w:rsidP="003404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40444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6D3B" w:rsidRPr="00340444" w14:paraId="4392D8B6" w14:textId="77777777" w:rsidTr="00340444">
        <w:tc>
          <w:tcPr>
            <w:tcW w:w="3690" w:type="dxa"/>
          </w:tcPr>
          <w:p w14:paraId="7EB5CAD3" w14:textId="656901A3" w:rsidR="00E76D3B" w:rsidRPr="00E76D3B" w:rsidRDefault="00E76D3B" w:rsidP="00B7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B7035A">
              <w:rPr>
                <w:rFonts w:ascii="Angsana New" w:hAnsi="Angsana New" w:cs="Angsana New"/>
                <w:sz w:val="30"/>
                <w:szCs w:val="30"/>
              </w:rPr>
              <w:t xml:space="preserve">          </w:t>
            </w: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76D3B">
              <w:rPr>
                <w:rFonts w:ascii="Angsana New" w:hAnsi="Angsana New" w:cs="Angsana New"/>
                <w:sz w:val="30"/>
                <w:szCs w:val="30"/>
              </w:rPr>
              <w:t>16*</w:t>
            </w:r>
          </w:p>
        </w:tc>
        <w:tc>
          <w:tcPr>
            <w:tcW w:w="3960" w:type="dxa"/>
          </w:tcPr>
          <w:p w14:paraId="1F32FC23" w14:textId="4A1DD33F" w:rsidR="00E76D3B" w:rsidRPr="00E76D3B" w:rsidRDefault="00E76D3B" w:rsidP="00B7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60" w:type="dxa"/>
          </w:tcPr>
          <w:p w14:paraId="01FF8B62" w14:textId="753DE309" w:rsidR="00E76D3B" w:rsidRPr="00E76D3B" w:rsidRDefault="00E76D3B" w:rsidP="00E7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3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  <w:tr w:rsidR="00E76D3B" w:rsidRPr="00340444" w14:paraId="43AFF270" w14:textId="77777777" w:rsidTr="00340444">
        <w:tc>
          <w:tcPr>
            <w:tcW w:w="3690" w:type="dxa"/>
          </w:tcPr>
          <w:p w14:paraId="11D06D03" w14:textId="15443C0D" w:rsidR="00E76D3B" w:rsidRPr="00E76D3B" w:rsidRDefault="00E76D3B" w:rsidP="00B70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</w:t>
            </w:r>
            <w:r w:rsidR="00B7035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E76D3B">
              <w:rPr>
                <w:rFonts w:ascii="Angsana New" w:hAnsi="Angsana New" w:cs="Angsana New"/>
                <w:sz w:val="30"/>
                <w:szCs w:val="30"/>
              </w:rPr>
              <w:t>19*</w:t>
            </w:r>
          </w:p>
        </w:tc>
        <w:tc>
          <w:tcPr>
            <w:tcW w:w="3960" w:type="dxa"/>
          </w:tcPr>
          <w:p w14:paraId="03F2BD06" w14:textId="75D97087" w:rsidR="00E76D3B" w:rsidRPr="00E76D3B" w:rsidRDefault="00E76D3B" w:rsidP="00E7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76D3B">
              <w:rPr>
                <w:rFonts w:ascii="Angsana New" w:hAnsi="Angsana New" w:cs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60" w:type="dxa"/>
          </w:tcPr>
          <w:p w14:paraId="124A33BF" w14:textId="31BEE76D" w:rsidR="00E76D3B" w:rsidRPr="00E76D3B" w:rsidRDefault="00E76D3B" w:rsidP="00E76D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76D3B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</w:tr>
    </w:tbl>
    <w:p w14:paraId="7FD56708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8DE9D83" w14:textId="77777777" w:rsidR="00340444" w:rsidRPr="00340444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/>
          <w:sz w:val="30"/>
          <w:szCs w:val="30"/>
        </w:rPr>
        <w:t xml:space="preserve">* </w:t>
      </w:r>
      <w:r w:rsidRPr="00340444">
        <w:rPr>
          <w:rFonts w:ascii="Angsana New" w:hAnsi="Angsana New"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14:paraId="4F4D6AF4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8519EC8" w14:textId="6C50320E" w:rsidR="00607A9E" w:rsidRDefault="00607A9E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07A9E">
        <w:rPr>
          <w:rFonts w:ascii="Angsana New" w:hAnsi="Angsana New"/>
          <w:sz w:val="30"/>
          <w:szCs w:val="30"/>
          <w:cs/>
        </w:rPr>
        <w:t>บริษัทไม่ได้นำมาตรฐานการรายงานทางการเงินดังกล่าวมาใช้ในการจัดทำงบการเงินระหว่างกาลก่อนวันที่มีผลบังคับใช้</w:t>
      </w:r>
    </w:p>
    <w:p w14:paraId="2E4540BD" w14:textId="77777777" w:rsidR="00607A9E" w:rsidRPr="00607A9E" w:rsidRDefault="00607A9E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680CED9A" w14:textId="05521DEE" w:rsidR="00340444" w:rsidRPr="00340444" w:rsidRDefault="00340444" w:rsidP="00340444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444">
        <w:rPr>
          <w:rFonts w:ascii="Angsana New" w:hAnsi="Angsana New"/>
          <w:sz w:val="30"/>
          <w:szCs w:val="30"/>
        </w:rPr>
        <w:tab/>
      </w:r>
      <w:r w:rsidRPr="00340444">
        <w:rPr>
          <w:rFonts w:ascii="Angsana New" w:hAnsi="Angsana New"/>
          <w:sz w:val="30"/>
          <w:szCs w:val="30"/>
        </w:rPr>
        <w:tab/>
      </w:r>
      <w:r w:rsidR="00E224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</w:t>
      </w:r>
      <w:r w:rsidRPr="0034044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ฉบับที่ </w:t>
      </w:r>
      <w:r w:rsidRPr="00340444">
        <w:rPr>
          <w:rFonts w:ascii="Angsana New" w:hAnsi="Angsana New"/>
          <w:b/>
          <w:bCs/>
          <w:i/>
          <w:iCs/>
          <w:sz w:val="30"/>
          <w:szCs w:val="30"/>
        </w:rPr>
        <w:t>15</w:t>
      </w:r>
      <w:r w:rsidRPr="0034044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เรื่อง รายได้จากสัญญาที่ทำกับลูกค้า</w:t>
      </w:r>
    </w:p>
    <w:p w14:paraId="53041A6A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F763CCE" w14:textId="18196662" w:rsidR="00340444" w:rsidRPr="00340444" w:rsidRDefault="00E224C6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="00340444" w:rsidRPr="003404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340444" w:rsidRPr="00340444">
        <w:rPr>
          <w:rFonts w:ascii="Angsana New" w:hAnsi="Angsana New"/>
          <w:sz w:val="30"/>
          <w:szCs w:val="30"/>
        </w:rPr>
        <w:t>15</w:t>
      </w:r>
      <w:r w:rsidR="00340444" w:rsidRPr="00340444">
        <w:rPr>
          <w:rFonts w:ascii="Angsana New" w:hAnsi="Angsana New" w:hint="cs"/>
          <w:sz w:val="30"/>
          <w:szCs w:val="30"/>
          <w:cs/>
        </w:rPr>
        <w:t xml:space="preserve"> ให้หลักการโดยรวมในการรับรู้รายได้ ทั้งจำนวนเงินและช่วงเวลาที่รับรู้ โดยรายได้จะรับรู้เมื่อ (หรือ ณ ขณะที่) กิจการส่งมอบการควบคุมสินค้าหรือบริการให้แก่ลูกค้าด้วยมูลค่าของรายได้ที่กิจการคาดว่าจะได้รับ</w:t>
      </w:r>
    </w:p>
    <w:p w14:paraId="5607A50B" w14:textId="77777777" w:rsidR="00340444" w:rsidRPr="00607A9E" w:rsidRDefault="00340444" w:rsidP="003404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7E537AA6" w14:textId="6F56B2E6" w:rsidR="00340444" w:rsidRPr="00340444" w:rsidRDefault="00340444" w:rsidP="008D5F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="008D5F00">
        <w:rPr>
          <w:rFonts w:ascii="Angsana New" w:hAnsi="Angsana New"/>
          <w:sz w:val="30"/>
          <w:szCs w:val="30"/>
        </w:rPr>
        <w:t xml:space="preserve"> </w:t>
      </w:r>
      <w:r w:rsidR="008D5F00">
        <w:rPr>
          <w:rFonts w:ascii="Angsana New" w:hAnsi="Angsana New"/>
          <w:sz w:val="30"/>
          <w:szCs w:val="30"/>
        </w:rPr>
        <w:br/>
      </w:r>
      <w:r w:rsidRPr="00340444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340444">
        <w:rPr>
          <w:rFonts w:ascii="Angsana New" w:hAnsi="Angsana New"/>
          <w:sz w:val="30"/>
          <w:szCs w:val="30"/>
        </w:rPr>
        <w:t>15</w:t>
      </w:r>
      <w:r w:rsidRPr="00340444">
        <w:rPr>
          <w:rFonts w:ascii="Angsana New" w:hAnsi="Angsana New" w:hint="cs"/>
          <w:sz w:val="30"/>
          <w:szCs w:val="30"/>
          <w:cs/>
        </w:rPr>
        <w:t xml:space="preserve"> </w:t>
      </w:r>
      <w:r w:rsidRPr="00340444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</w:p>
    <w:p w14:paraId="63952278" w14:textId="6098A843" w:rsidR="00340444" w:rsidRDefault="00340444" w:rsidP="0034044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B5852A6" w14:textId="77777777" w:rsidR="00340444" w:rsidRPr="00695D22" w:rsidRDefault="00340444" w:rsidP="00340444">
      <w:pPr>
        <w:tabs>
          <w:tab w:val="clear" w:pos="454"/>
          <w:tab w:val="clear" w:pos="680"/>
          <w:tab w:val="left" w:pos="54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40444">
        <w:rPr>
          <w:rFonts w:ascii="Angsana New" w:hAnsi="Angsana New"/>
          <w:sz w:val="30"/>
          <w:szCs w:val="30"/>
        </w:rPr>
        <w:lastRenderedPageBreak/>
        <w:tab/>
      </w:r>
      <w:r w:rsidRPr="00340444">
        <w:rPr>
          <w:rFonts w:ascii="Angsana New" w:hAnsi="Angsana New"/>
          <w:sz w:val="30"/>
          <w:szCs w:val="30"/>
        </w:rPr>
        <w:tab/>
      </w:r>
      <w:r w:rsidRPr="00695D2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36678A37" w14:textId="77777777" w:rsidR="00340444" w:rsidRPr="00340444" w:rsidRDefault="00340444" w:rsidP="00340444">
      <w:pPr>
        <w:pStyle w:val="ListParagraph"/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3D2E26A3" w14:textId="0F7066F1" w:rsidR="00340444" w:rsidRPr="00340444" w:rsidRDefault="00340444" w:rsidP="008D5F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</w:t>
      </w:r>
      <w:r w:rsidR="00E12C72">
        <w:rPr>
          <w:rFonts w:ascii="Angsana New" w:hAnsi="Angsana New" w:hint="cs"/>
          <w:sz w:val="30"/>
          <w:szCs w:val="30"/>
          <w:cs/>
        </w:rPr>
        <w:t>ินทรัพย์ทางการเงินและหนี้สินทาง</w:t>
      </w:r>
      <w:r w:rsidRPr="00340444">
        <w:rPr>
          <w:rFonts w:ascii="Angsana New" w:hAnsi="Angsana New" w:hint="cs"/>
          <w:sz w:val="30"/>
          <w:szCs w:val="30"/>
          <w:cs/>
        </w:rPr>
        <w:t xml:space="preserve">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14:paraId="2E8D2012" w14:textId="77777777" w:rsidR="00340444" w:rsidRPr="00340444" w:rsidRDefault="00340444" w:rsidP="0034044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771418BE" w14:textId="77777777" w:rsidR="00340444" w:rsidRPr="00340444" w:rsidRDefault="00340444" w:rsidP="008D5F00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40444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340444">
        <w:rPr>
          <w:rFonts w:ascii="Angsana New" w:hAnsi="Angsana New" w:hint="cs"/>
          <w:sz w:val="30"/>
          <w:szCs w:val="30"/>
          <w:cs/>
        </w:rPr>
        <w:t>กลุ่มเครื่องมือทางการเงิน</w:t>
      </w:r>
      <w:r w:rsidRPr="00340444">
        <w:rPr>
          <w:rFonts w:ascii="Angsana New" w:hAnsi="Angsana New"/>
          <w:sz w:val="30"/>
          <w:szCs w:val="30"/>
          <w:cs/>
        </w:rPr>
        <w:t>เป็นครั้งแรกต่องบการเงินของบริษัท</w:t>
      </w:r>
      <w:r w:rsidRPr="00340444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90638CB" w14:textId="77777777" w:rsidR="00340444" w:rsidRPr="00340444" w:rsidRDefault="00340444" w:rsidP="00340444">
      <w:pPr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239D2D27" w14:textId="213C17D1" w:rsidR="00416F4A" w:rsidRPr="003462BF" w:rsidRDefault="00416F4A" w:rsidP="002C3CAE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 w:rsidRPr="003462B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สกุลเงินที่ใช้ในการดำเนินงานและนำเสนองบการเงิน  </w:t>
      </w:r>
    </w:p>
    <w:p w14:paraId="5FD9FB58" w14:textId="77777777" w:rsidR="00416F4A" w:rsidRPr="00E76D3B" w:rsidRDefault="00416F4A" w:rsidP="00B64E72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488C586D" w14:textId="6FBE7197" w:rsidR="00416F4A" w:rsidRDefault="008758AD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D7E98">
        <w:rPr>
          <w:rFonts w:ascii="Angsana New" w:hAnsi="Angsana New"/>
          <w:b/>
          <w:sz w:val="30"/>
          <w:szCs w:val="30"/>
          <w:cs/>
        </w:rPr>
        <w:t>งบการเงินระหว่างกาลนี้</w:t>
      </w:r>
      <w:r w:rsidRPr="000D7E98">
        <w:rPr>
          <w:rFonts w:ascii="Angsana New" w:hAnsi="Angsana New"/>
          <w:sz w:val="30"/>
          <w:szCs w:val="30"/>
          <w:cs/>
        </w:rPr>
        <w:t>จัดทำและ</w:t>
      </w:r>
      <w:r w:rsidRPr="000D7E98">
        <w:rPr>
          <w:rFonts w:ascii="Angsana New" w:hAnsi="Angsana New"/>
          <w:b/>
          <w:sz w:val="30"/>
          <w:szCs w:val="30"/>
          <w:cs/>
        </w:rPr>
        <w:t>แสดงหน่วยเงินตราเป็นเงินบาท</w:t>
      </w:r>
      <w:r w:rsidRPr="000D7E98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A63C1A" w:rsidRPr="000D7E98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ข้อมูลทางการเงินทั้งหมดมีการปัดเศษเพื่อให้แสดงเป็น</w:t>
      </w:r>
      <w:r w:rsidR="00A63C1A" w:rsidRPr="000D7E98">
        <w:rPr>
          <w:rFonts w:ascii="Angsana New" w:hAnsi="Angsana New"/>
          <w:b/>
          <w:sz w:val="30"/>
          <w:szCs w:val="30"/>
          <w:cs/>
        </w:rPr>
        <w:t>หลักพันบาทเว้นแต่ที่ระบุไว้เป็นอย่างอื่น</w:t>
      </w:r>
      <w:r w:rsidRPr="000D7E98">
        <w:rPr>
          <w:rFonts w:ascii="Angsana New" w:hAnsi="Angsana New"/>
          <w:b/>
          <w:sz w:val="30"/>
          <w:szCs w:val="30"/>
        </w:rPr>
        <w:t xml:space="preserve"> </w:t>
      </w:r>
    </w:p>
    <w:p w14:paraId="257B235F" w14:textId="11EC7B10" w:rsidR="00837466" w:rsidRPr="00E76D3B" w:rsidRDefault="00837466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618844" w14:textId="0EFE2322" w:rsidR="00416F4A" w:rsidRPr="00A63C1A" w:rsidRDefault="00BE2FAF" w:rsidP="00416F4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 w:rsidR="002C3CAE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ค</w:t>
      </w:r>
      <w:r w:rsidRPr="00A63C1A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416F4A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635686" w:rsidRPr="00A63C1A">
        <w:rPr>
          <w:rFonts w:ascii="Angsana New" w:hAnsi="Angsana New"/>
          <w:b/>
          <w:bCs/>
          <w:i/>
          <w:iCs/>
          <w:sz w:val="30"/>
          <w:szCs w:val="30"/>
          <w:cs/>
        </w:rPr>
        <w:t>การใช้วิจารณญาณและการประมาณการ</w:t>
      </w:r>
    </w:p>
    <w:p w14:paraId="43B54536" w14:textId="18A2D781" w:rsidR="00416F4A" w:rsidRPr="00E76D3B" w:rsidRDefault="00416F4A" w:rsidP="00E76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/>
          <w:sz w:val="30"/>
          <w:szCs w:val="30"/>
        </w:rPr>
      </w:pPr>
    </w:p>
    <w:p w14:paraId="1C2CFE6A" w14:textId="3FB820F8" w:rsidR="00416F4A" w:rsidRPr="00C52C41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8758A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sz w:val="30"/>
          <w:szCs w:val="30"/>
          <w:cs/>
        </w:rPr>
        <w:t>ให้เป็นไปตามมาตรฐานการรายงานทางการเงิน ผู้บริหารต้องใช้ว</w:t>
      </w:r>
      <w:r w:rsidR="003932ED">
        <w:rPr>
          <w:rFonts w:ascii="Angsana New" w:hAnsi="Angsana New"/>
          <w:sz w:val="30"/>
          <w:szCs w:val="30"/>
          <w:cs/>
        </w:rPr>
        <w:t xml:space="preserve">ิจารณญาณ </w:t>
      </w:r>
      <w:r w:rsidR="00D5120E">
        <w:rPr>
          <w:rFonts w:ascii="Angsana New" w:hAnsi="Angsana New"/>
          <w:sz w:val="30"/>
          <w:szCs w:val="30"/>
        </w:rPr>
        <w:br/>
      </w:r>
      <w:r w:rsidR="003932ED">
        <w:rPr>
          <w:rFonts w:ascii="Angsana New" w:hAnsi="Angsana New"/>
          <w:sz w:val="30"/>
          <w:szCs w:val="30"/>
          <w:cs/>
        </w:rPr>
        <w:t>การประมาณและข้อสมมติ</w:t>
      </w:r>
      <w:r w:rsidRPr="00C52C41">
        <w:rPr>
          <w:rFonts w:ascii="Angsana New" w:hAnsi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="000B5778">
        <w:rPr>
          <w:rFonts w:ascii="Angsana New" w:hAnsi="Angsana New"/>
          <w:sz w:val="30"/>
          <w:szCs w:val="30"/>
          <w:cs/>
        </w:rPr>
        <w:t>ที่เกี่ยวกับ</w:t>
      </w:r>
      <w:r w:rsidRPr="00C52C41">
        <w:rPr>
          <w:rFonts w:ascii="Angsana New" w:hAnsi="Angsana New"/>
          <w:sz w:val="30"/>
          <w:szCs w:val="30"/>
          <w:cs/>
        </w:rPr>
        <w:t>สินทรัพย์ หนี้สิน รายได้ และค่าใช้จ่าย</w:t>
      </w:r>
      <w:r w:rsidR="003932ED">
        <w:rPr>
          <w:rFonts w:ascii="Angsana New" w:hAnsi="Angsana New" w:hint="cs"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ผลที่เกิดขึ้นจริงอาจแตกต่างจากที่ประมาณไว้</w:t>
      </w:r>
    </w:p>
    <w:p w14:paraId="0528DB2A" w14:textId="77777777" w:rsidR="00416F4A" w:rsidRPr="00E76D3B" w:rsidRDefault="00416F4A" w:rsidP="00E4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B70DDA" w14:textId="7F97267E" w:rsidR="004D56CC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F31F5">
        <w:rPr>
          <w:rFonts w:ascii="Angsana New" w:hAnsi="Angsana New"/>
          <w:sz w:val="30"/>
          <w:szCs w:val="30"/>
          <w:cs/>
        </w:rPr>
        <w:t>ในการจัดทำ</w:t>
      </w:r>
      <w:r>
        <w:rPr>
          <w:rFonts w:ascii="Angsana New" w:hAnsi="Angsana New" w:hint="cs"/>
          <w:sz w:val="30"/>
          <w:szCs w:val="30"/>
          <w:cs/>
        </w:rPr>
        <w:t>งบ</w:t>
      </w:r>
      <w:r w:rsidRPr="003F31F5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</w:t>
      </w:r>
      <w:r w:rsidRPr="00CE4666">
        <w:rPr>
          <w:rFonts w:ascii="Angsana New" w:hAnsi="Angsana New"/>
          <w:sz w:val="30"/>
          <w:szCs w:val="30"/>
          <w:cs/>
        </w:rPr>
        <w:t>วิจารณญาณ</w:t>
      </w:r>
      <w:r w:rsidRPr="003F31F5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อย่างมีนัยสำคัญในการถือปฏิบัติตามนโยบาย</w:t>
      </w:r>
      <w:r w:rsidR="0081158D">
        <w:rPr>
          <w:rFonts w:ascii="Angsana New" w:hAnsi="Angsana New"/>
          <w:sz w:val="30"/>
          <w:szCs w:val="30"/>
          <w:cs/>
        </w:rPr>
        <w:br/>
      </w:r>
      <w:r w:rsidRPr="003F31F5">
        <w:rPr>
          <w:rFonts w:ascii="Angsana New" w:hAnsi="Angsana New"/>
          <w:sz w:val="30"/>
          <w:szCs w:val="30"/>
          <w:cs/>
        </w:rPr>
        <w:t>การบัญชีของ</w:t>
      </w:r>
      <w:r w:rsidRPr="00031845">
        <w:rPr>
          <w:rFonts w:ascii="Angsana New" w:hAnsi="Angsana New"/>
          <w:sz w:val="30"/>
          <w:szCs w:val="30"/>
          <w:cs/>
        </w:rPr>
        <w:t>บริษัท</w:t>
      </w:r>
      <w:r w:rsidRPr="003F31F5">
        <w:rPr>
          <w:rFonts w:ascii="Angsana New" w:hAnsi="Angsana New"/>
          <w:sz w:val="30"/>
          <w:szCs w:val="30"/>
          <w:cs/>
        </w:rPr>
        <w:t xml:space="preserve"> และแหล่งข้อมูลสำคัญของความไม่แน่นอนในการประมาณการซึ่งถือปฏิบัติเช่นเดียวกัน</w:t>
      </w:r>
      <w:r w:rsidR="00D5120E">
        <w:rPr>
          <w:rFonts w:ascii="Angsana New" w:hAnsi="Angsana New"/>
          <w:sz w:val="30"/>
          <w:szCs w:val="30"/>
        </w:rPr>
        <w:br/>
      </w:r>
      <w:r w:rsidRPr="003F31F5">
        <w:rPr>
          <w:rFonts w:ascii="Angsana New" w:hAnsi="Angsana New"/>
          <w:sz w:val="30"/>
          <w:szCs w:val="30"/>
          <w:cs/>
        </w:rPr>
        <w:t xml:space="preserve">ในการจัดทำงบการเงินสำหรับปีสิ้นสุดวันที่ </w:t>
      </w:r>
      <w:r w:rsidRPr="003F31F5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3F31F5">
        <w:rPr>
          <w:rFonts w:ascii="Angsana New" w:hAnsi="Angsana New"/>
          <w:sz w:val="30"/>
          <w:szCs w:val="30"/>
          <w:cs/>
        </w:rPr>
        <w:t xml:space="preserve"> </w:t>
      </w:r>
      <w:r w:rsidR="00CE3565">
        <w:rPr>
          <w:rFonts w:ascii="Angsana New" w:hAnsi="Angsana New"/>
          <w:sz w:val="30"/>
          <w:szCs w:val="30"/>
        </w:rPr>
        <w:t>2561</w:t>
      </w:r>
    </w:p>
    <w:p w14:paraId="3FCC8786" w14:textId="77777777" w:rsidR="00031845" w:rsidRPr="00E76D3B" w:rsidRDefault="00031845" w:rsidP="00031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BE07C0" w14:textId="3D8926A1" w:rsidR="00772DA8" w:rsidRPr="00F41E08" w:rsidRDefault="00A63C1A" w:rsidP="00772D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="Angsana New" w:hAnsi="Angsana New"/>
          <w:i/>
          <w:iCs/>
          <w:color w:val="0000FF"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ab/>
      </w:r>
      <w:r w:rsidR="00772DA8" w:rsidRPr="00741B3F">
        <w:rPr>
          <w:rFonts w:ascii="Angsana New" w:hAnsi="Angsana New"/>
          <w:i/>
          <w:iCs/>
          <w:sz w:val="30"/>
          <w:szCs w:val="30"/>
          <w:cs/>
        </w:rPr>
        <w:t>การ</w:t>
      </w:r>
      <w:r w:rsidR="00772DA8">
        <w:rPr>
          <w:rFonts w:ascii="Angsana New" w:hAnsi="Angsana New"/>
          <w:i/>
          <w:iCs/>
          <w:sz w:val="30"/>
          <w:szCs w:val="30"/>
          <w:cs/>
        </w:rPr>
        <w:t>วัดมูลค่ายุติธรรม</w:t>
      </w:r>
    </w:p>
    <w:p w14:paraId="603C35D4" w14:textId="77777777" w:rsidR="00772DA8" w:rsidRPr="00E76D3B" w:rsidRDefault="00772DA8" w:rsidP="00772DA8">
      <w:pPr>
        <w:pStyle w:val="a"/>
        <w:tabs>
          <w:tab w:val="clear" w:pos="1080"/>
          <w:tab w:val="left" w:pos="540"/>
        </w:tabs>
        <w:ind w:left="540" w:right="-45"/>
        <w:jc w:val="thaiDistribute"/>
        <w:rPr>
          <w:rFonts w:ascii="Angsana New" w:eastAsia="Cordia New" w:hAnsi="Angsana New" w:cs="Angsana New"/>
          <w:lang w:val="en-US"/>
        </w:rPr>
      </w:pPr>
    </w:p>
    <w:p w14:paraId="1F30DF20" w14:textId="6897380F" w:rsidR="00772DA8" w:rsidRP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72DA8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</w:t>
      </w:r>
      <w:r w:rsidR="00A63C1A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มูลค่าซึ่งมีความรับผิดชอบโดยรวมต่อกา</w:t>
      </w:r>
      <w:r w:rsidR="001D1CF1">
        <w:rPr>
          <w:rFonts w:ascii="Angsana New" w:hAnsi="Angsana New"/>
          <w:sz w:val="30"/>
          <w:szCs w:val="30"/>
          <w:cs/>
        </w:rPr>
        <w:t>รวัดมูลค่ายุติธรรมที่มีนัยสำคัญ</w:t>
      </w:r>
      <w:r w:rsidR="006B3C4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  <w:r w:rsidRPr="00772DA8">
        <w:rPr>
          <w:rFonts w:ascii="Angsana New" w:hAnsi="Angsana New"/>
          <w:sz w:val="30"/>
          <w:szCs w:val="30"/>
          <w:cs/>
        </w:rPr>
        <w:t xml:space="preserve"> </w:t>
      </w:r>
    </w:p>
    <w:p w14:paraId="208380B5" w14:textId="41E021E3" w:rsidR="00E76D3B" w:rsidRDefault="00E76D3B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CCC2B2A" w14:textId="64ACB18C" w:rsidR="00772DA8" w:rsidRDefault="00772DA8" w:rsidP="00772D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lastRenderedPageBreak/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 xml:space="preserve">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</w:t>
      </w:r>
      <w:r w:rsidR="0081158D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</w:t>
      </w:r>
      <w:r w:rsidR="00FB35A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การจัด</w:t>
      </w:r>
      <w:r w:rsidRPr="00772DA8">
        <w:rPr>
          <w:rFonts w:ascii="Angsana New" w:hAnsi="Angsana New"/>
          <w:sz w:val="30"/>
          <w:szCs w:val="30"/>
          <w:cs/>
        </w:rPr>
        <w:t>ลำดับ</w:t>
      </w:r>
      <w:r>
        <w:rPr>
          <w:rFonts w:ascii="Angsana New" w:hAnsi="Angsana New"/>
          <w:sz w:val="30"/>
          <w:szCs w:val="30"/>
          <w:cs/>
        </w:rPr>
        <w:t>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3FA0EC42" w14:textId="77777777" w:rsidR="00772DA8" w:rsidRPr="00E76D3B" w:rsidRDefault="00772DA8" w:rsidP="00772DA8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430248E" w14:textId="521731DD" w:rsidR="00BA35E8" w:rsidRDefault="00772DA8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5D75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</w:t>
      </w:r>
      <w:r w:rsidRPr="000A5D75">
        <w:rPr>
          <w:rFonts w:ascii="Angsana New" w:hAnsi="Angsana New" w:hint="cs"/>
          <w:sz w:val="30"/>
          <w:szCs w:val="30"/>
          <w:cs/>
        </w:rPr>
        <w:t>บริษัท</w:t>
      </w:r>
    </w:p>
    <w:p w14:paraId="5EE0DEF9" w14:textId="77777777" w:rsidR="00B726B2" w:rsidRPr="00E76D3B" w:rsidRDefault="00B726B2" w:rsidP="00D35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58D8C78C" w14:textId="015266B4" w:rsidR="006E3517" w:rsidRDefault="00772DA8" w:rsidP="00951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</w:t>
      </w:r>
      <w:r w:rsidRPr="00060ED4">
        <w:rPr>
          <w:rFonts w:ascii="Angsana New" w:hAnsi="Angsana New"/>
          <w:sz w:val="30"/>
          <w:szCs w:val="30"/>
          <w:cs/>
        </w:rPr>
        <w:t>หนี้สิน บริษัทได้</w:t>
      </w:r>
      <w:r>
        <w:rPr>
          <w:rFonts w:ascii="Angsana New" w:hAnsi="Angsana New"/>
          <w:sz w:val="30"/>
          <w:szCs w:val="30"/>
          <w:cs/>
        </w:rPr>
        <w:t>ใช้ข้อมูลที่สามารถสังเ</w:t>
      </w:r>
      <w:r w:rsidR="009518E9">
        <w:rPr>
          <w:rFonts w:ascii="Angsana New" w:hAnsi="Angsana New"/>
          <w:sz w:val="30"/>
          <w:szCs w:val="30"/>
          <w:cs/>
        </w:rPr>
        <w:t>กตได้ให้มากที่สุดเท่าที่จะทำได้</w:t>
      </w:r>
      <w:r w:rsidR="00590062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502DEEA9" w14:textId="0F6C1CDB" w:rsidR="00772DA8" w:rsidRDefault="00772DA8" w:rsidP="009518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 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00"/>
        <w:gridCol w:w="7560"/>
      </w:tblGrid>
      <w:tr w:rsidR="006E3517" w:rsidRPr="00C52C41" w14:paraId="77BA3459" w14:textId="77777777" w:rsidTr="00E0536F">
        <w:trPr>
          <w:cantSplit/>
          <w:tblHeader/>
        </w:trPr>
        <w:tc>
          <w:tcPr>
            <w:tcW w:w="1800" w:type="dxa"/>
          </w:tcPr>
          <w:p w14:paraId="5070FC29" w14:textId="380490E3" w:rsidR="006E3517" w:rsidRPr="006E3517" w:rsidRDefault="006E3517" w:rsidP="006E3517">
            <w:pPr>
              <w:pStyle w:val="ListParagraph"/>
              <w:numPr>
                <w:ilvl w:val="0"/>
                <w:numId w:val="35"/>
              </w:numPr>
              <w:tabs>
                <w:tab w:val="clear" w:pos="680"/>
                <w:tab w:val="clear" w:pos="907"/>
                <w:tab w:val="left" w:pos="702"/>
              </w:tabs>
              <w:spacing w:line="240" w:lineRule="auto"/>
              <w:ind w:hanging="1078"/>
              <w:rPr>
                <w:rFonts w:ascii="Angsana New" w:hAnsi="Angsana New"/>
                <w:sz w:val="30"/>
                <w:szCs w:val="30"/>
                <w:cs/>
              </w:rPr>
            </w:pPr>
            <w:r w:rsidRPr="006E3517">
              <w:rPr>
                <w:rFonts w:ascii="Angsana New" w:hAnsi="Angsana New" w:hint="cs"/>
                <w:sz w:val="30"/>
                <w:szCs w:val="30"/>
                <w:cs/>
              </w:rPr>
              <w:t xml:space="preserve">ข้อมูลระดับ </w:t>
            </w:r>
            <w:r w:rsidRPr="006E351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7560" w:type="dxa"/>
          </w:tcPr>
          <w:p w14:paraId="5677D049" w14:textId="41F1BED7" w:rsidR="006E3517" w:rsidRPr="00C52C41" w:rsidRDefault="006E3517" w:rsidP="00E053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 xml:space="preserve">เป็นราคาเสนอซื้อขาย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ไม่ต้องปรับปรุง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ในตลาดที่มีสภาพคล่องสำหรับสินทรัพย์หรือหนี้สินอย่างเดียวกัน</w:t>
            </w:r>
          </w:p>
        </w:tc>
      </w:tr>
      <w:tr w:rsidR="006E3517" w:rsidRPr="00C52C41" w14:paraId="72A56A17" w14:textId="77777777" w:rsidTr="00E0536F">
        <w:trPr>
          <w:cantSplit/>
          <w:tblHeader/>
        </w:trPr>
        <w:tc>
          <w:tcPr>
            <w:tcW w:w="1800" w:type="dxa"/>
          </w:tcPr>
          <w:p w14:paraId="66956D56" w14:textId="0DBED6ED" w:rsidR="006E3517" w:rsidRPr="006E3517" w:rsidRDefault="006E3517" w:rsidP="006E3517">
            <w:pPr>
              <w:pStyle w:val="ListParagraph"/>
              <w:numPr>
                <w:ilvl w:val="0"/>
                <w:numId w:val="34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3517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6E3517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7560" w:type="dxa"/>
          </w:tcPr>
          <w:p w14:paraId="0D90704F" w14:textId="261C7003" w:rsidR="006E3517" w:rsidRPr="006E3517" w:rsidRDefault="006E3517" w:rsidP="00E053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เป็นข้อมูลอื่นที่สังเกตได้โดยตรง </w:t>
            </w:r>
            <w:r w:rsidRPr="00B37FC2">
              <w:rPr>
                <w:rFonts w:ascii="Angsana New" w:hAnsi="Angsana New"/>
                <w:sz w:val="30"/>
                <w:szCs w:val="30"/>
              </w:rPr>
              <w:t>(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เช่น ราคาขาย) หรือโดยอ้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อม (เช่น ได้มาจากราคา) 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 xml:space="preserve">นทรัพย์นั้นหรือหนี้สินนั้นนอกเหนือจากราคาเสนอซื้อขายซึ่งรวมอยู่ในข้อมูลระดับ </w:t>
            </w:r>
            <w:r w:rsidRPr="00B37FC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E3517" w:rsidRPr="00C52C41" w14:paraId="4CA06789" w14:textId="77777777" w:rsidTr="00E0536F">
        <w:trPr>
          <w:cantSplit/>
          <w:tblHeader/>
        </w:trPr>
        <w:tc>
          <w:tcPr>
            <w:tcW w:w="1800" w:type="dxa"/>
          </w:tcPr>
          <w:p w14:paraId="08F86DBF" w14:textId="45B0B6A2" w:rsidR="006E3517" w:rsidRPr="006E3517" w:rsidRDefault="006E3517" w:rsidP="006E3517">
            <w:pPr>
              <w:pStyle w:val="ListParagraph"/>
              <w:numPr>
                <w:ilvl w:val="0"/>
                <w:numId w:val="32"/>
              </w:numPr>
              <w:spacing w:line="240" w:lineRule="auto"/>
              <w:ind w:hanging="7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ข้อมูลระดับ</w:t>
            </w:r>
            <w:r w:rsidRPr="00B37FC2">
              <w:rPr>
                <w:rFonts w:ascii="Angsana New" w:hAnsi="Angsana New"/>
                <w:sz w:val="30"/>
                <w:szCs w:val="30"/>
              </w:rPr>
              <w:t xml:space="preserve"> 3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7560" w:type="dxa"/>
          </w:tcPr>
          <w:p w14:paraId="3D96F1EF" w14:textId="502438C7" w:rsidR="006E3517" w:rsidRPr="006E3517" w:rsidRDefault="006E3517" w:rsidP="00656C6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FC2">
              <w:rPr>
                <w:rFonts w:ascii="Angsana New" w:hAnsi="Angsana New"/>
                <w:sz w:val="30"/>
                <w:szCs w:val="30"/>
                <w:cs/>
              </w:rPr>
              <w:t>เป็นข้อมูลสำหรับสินทรัพย์หรือหนี้สินที่ไม่ได้มาจากข้อมูลที่</w:t>
            </w:r>
            <w:r w:rsidRPr="00B37FC2">
              <w:rPr>
                <w:rFonts w:ascii="Angsana New" w:hAnsi="Angsana New" w:hint="cs"/>
                <w:sz w:val="30"/>
                <w:szCs w:val="30"/>
                <w:cs/>
              </w:rPr>
              <w:t>สามารถ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สังเกตได้ (ข้อมูล</w:t>
            </w:r>
            <w:r w:rsidR="0081158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ที่ไม่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</w:t>
            </w:r>
            <w:r w:rsidRPr="00B37FC2">
              <w:rPr>
                <w:rFonts w:ascii="Angsana New" w:hAnsi="Angsana New"/>
                <w:sz w:val="30"/>
                <w:szCs w:val="30"/>
                <w:cs/>
              </w:rPr>
              <w:t>ามารถสังเกตได้)</w:t>
            </w:r>
          </w:p>
        </w:tc>
      </w:tr>
    </w:tbl>
    <w:p w14:paraId="600AC965" w14:textId="3839D8EC" w:rsidR="00F71E72" w:rsidRDefault="00F71E72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DD00B5" w14:textId="77777777" w:rsidR="00772DA8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7170F17F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  <w:shd w:val="clear" w:color="auto" w:fill="D9D9D9"/>
        </w:rPr>
      </w:pPr>
    </w:p>
    <w:p w14:paraId="14ED9BDC" w14:textId="77777777" w:rsidR="00772DA8" w:rsidRPr="00060ED4" w:rsidRDefault="00772DA8" w:rsidP="0006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60ED4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A81112C" w14:textId="77777777" w:rsidR="00772DA8" w:rsidRDefault="00772DA8" w:rsidP="00772DA8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AA248E" w14:textId="362893EB" w:rsidR="00BA35E8" w:rsidRDefault="00772DA8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ข้อมูลเพิ่มเติมเกี่ยวกับ</w:t>
      </w:r>
      <w:r w:rsidRPr="00060ED4">
        <w:rPr>
          <w:rFonts w:ascii="Angsana New" w:hAnsi="Angsana New"/>
          <w:sz w:val="30"/>
          <w:szCs w:val="30"/>
          <w:cs/>
        </w:rPr>
        <w:t>ข้อสมมติ</w:t>
      </w:r>
      <w:r>
        <w:rPr>
          <w:rFonts w:ascii="Angsana New" w:hAnsi="Angsana New"/>
          <w:sz w:val="30"/>
          <w:szCs w:val="30"/>
          <w:cs/>
        </w:rPr>
        <w:t>ที่ใช้ในการวัดมูลค่ายุติธรรม อยู่ในหมายเหตุ</w:t>
      </w:r>
      <w:r w:rsidR="00327EDC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</w:t>
      </w:r>
      <w:r>
        <w:rPr>
          <w:rFonts w:ascii="Angsana New" w:hAnsi="Angsana New"/>
          <w:sz w:val="30"/>
          <w:szCs w:val="30"/>
          <w:cs/>
        </w:rPr>
        <w:t>ข้อ</w:t>
      </w:r>
      <w:r w:rsidR="001361DD">
        <w:rPr>
          <w:rFonts w:ascii="Angsana New" w:hAnsi="Angsana New"/>
          <w:sz w:val="30"/>
          <w:szCs w:val="30"/>
        </w:rPr>
        <w:t xml:space="preserve"> 11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060ED4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</w:p>
    <w:p w14:paraId="1EF1ECFC" w14:textId="0F3FF1A2" w:rsidR="00465FB2" w:rsidRPr="00641726" w:rsidRDefault="00465FB2" w:rsidP="00BA35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86906A" w14:textId="1D49453D" w:rsidR="009B3614" w:rsidRPr="00C52C41" w:rsidRDefault="00F23B06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="009B3614" w:rsidRPr="00C52C41">
        <w:rPr>
          <w:rFonts w:ascii="Angsana New" w:hAnsi="Angsana New"/>
          <w:b/>
          <w:bCs/>
          <w:sz w:val="30"/>
          <w:szCs w:val="30"/>
        </w:rPr>
        <w:tab/>
      </w:r>
      <w:r w:rsidR="009B3614" w:rsidRPr="00C52C4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77777777" w:rsidR="00917F8F" w:rsidRPr="00B64E72" w:rsidRDefault="00917F8F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C8E245" w14:textId="0685E8E7" w:rsidR="009B3614" w:rsidRPr="00C52C41" w:rsidRDefault="009B3614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18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t>เพื่อวัตถุประสงค์ในการจัดทำงบการเงิน</w:t>
      </w:r>
      <w:r w:rsidR="00327EDC">
        <w:rPr>
          <w:rFonts w:ascii="Angsana New" w:hAnsi="Angsana New" w:hint="cs"/>
          <w:b/>
          <w:sz w:val="30"/>
          <w:szCs w:val="30"/>
          <w:cs/>
        </w:rPr>
        <w:t>ระหว่างกาล</w:t>
      </w:r>
      <w:r w:rsidRPr="00C52C41">
        <w:rPr>
          <w:rFonts w:ascii="Angsana New" w:hAnsi="Angsana New"/>
          <w:b/>
          <w:sz w:val="30"/>
          <w:szCs w:val="30"/>
          <w:cs/>
        </w:rPr>
        <w:t xml:space="preserve"> บุคคลหรือกิจการเป็นบุคคลหรือกิจการที่เกี่ยวข้องกันกับบริษัท หากบริษัทมีอำนาจควบคุมหรือควบคุมร่วมกันทั้งทางตรงแล</w:t>
      </w:r>
      <w:r w:rsidR="00BE575B">
        <w:rPr>
          <w:rFonts w:ascii="Angsana New" w:hAnsi="Angsana New"/>
          <w:b/>
          <w:sz w:val="30"/>
          <w:szCs w:val="30"/>
          <w:cs/>
        </w:rPr>
        <w:t>ะทางอ้อมหรือมีอิทธิพลอย่างมี</w:t>
      </w:r>
      <w:r w:rsidR="00BE575B">
        <w:rPr>
          <w:rFonts w:ascii="Angsana New" w:hAnsi="Angsana New" w:hint="cs"/>
          <w:b/>
          <w:sz w:val="30"/>
          <w:szCs w:val="30"/>
          <w:cs/>
        </w:rPr>
        <w:t>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หรือบริษัทอยู่ภายใต้การควบคุมเดียวกัน</w:t>
      </w:r>
      <w:r w:rsidR="00060ED4">
        <w:rPr>
          <w:rFonts w:ascii="Angsana New" w:hAnsi="Angsana New"/>
          <w:b/>
          <w:sz w:val="30"/>
          <w:szCs w:val="30"/>
          <w:cs/>
        </w:rPr>
        <w:t>หรืออยู่ภายใต้อิทธิพลอย่างมีนัย</w:t>
      </w:r>
      <w:r w:rsidRPr="00C52C41">
        <w:rPr>
          <w:rFonts w:ascii="Angsana New" w:hAnsi="Angsana New"/>
          <w:b/>
          <w:sz w:val="30"/>
          <w:szCs w:val="30"/>
          <w:cs/>
        </w:rPr>
        <w:t>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0847B1E5" w14:textId="4CA1972D" w:rsidR="009B3614" w:rsidRDefault="009B3614" w:rsidP="00F23F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15"/>
        <w:jc w:val="thaiDistribute"/>
        <w:rPr>
          <w:rFonts w:ascii="Angsana New" w:hAnsi="Angsana New"/>
          <w:b/>
          <w:sz w:val="30"/>
          <w:szCs w:val="30"/>
        </w:rPr>
      </w:pPr>
      <w:r w:rsidRPr="00C52C41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บริษัทใหญ่ </w:t>
      </w:r>
      <w:r w:rsidRPr="00C52C41">
        <w:rPr>
          <w:rFonts w:ascii="Angsana New" w:hAnsi="Angsana New"/>
          <w:b/>
          <w:sz w:val="30"/>
          <w:szCs w:val="30"/>
          <w:cs/>
        </w:rPr>
        <w:t>บริษัทร่วม</w:t>
      </w:r>
      <w:r w:rsidR="00C718E5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ผู้บริหารสำคัญและบุ</w:t>
      </w:r>
      <w:r w:rsidR="00060ED4">
        <w:rPr>
          <w:rFonts w:ascii="Angsana New" w:hAnsi="Angsana New"/>
          <w:b/>
          <w:sz w:val="30"/>
          <w:szCs w:val="30"/>
          <w:cs/>
        </w:rPr>
        <w:t>คคลหรือกิจการที่เกี่ยวข้องกัน</w:t>
      </w:r>
      <w:r w:rsidRPr="00C52C41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C52C41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F55DF05" w14:textId="77777777" w:rsidR="00823F77" w:rsidRPr="00B64E72" w:rsidRDefault="00823F77" w:rsidP="00B64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77"/>
        <w:gridCol w:w="1413"/>
        <w:gridCol w:w="3650"/>
      </w:tblGrid>
      <w:tr w:rsidR="009B3614" w:rsidRPr="00C52C41" w14:paraId="6B928AD8" w14:textId="77777777" w:rsidTr="00900DAA">
        <w:trPr>
          <w:cantSplit/>
          <w:tblHeader/>
        </w:trPr>
        <w:tc>
          <w:tcPr>
            <w:tcW w:w="4477" w:type="dxa"/>
          </w:tcPr>
          <w:p w14:paraId="4D6E1F81" w14:textId="77777777" w:rsidR="00D80EED" w:rsidRDefault="00D80EED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370974A" w14:textId="77777777" w:rsidR="009B3614" w:rsidRPr="00C52C41" w:rsidRDefault="009B3614" w:rsidP="000758B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13" w:type="dxa"/>
          </w:tcPr>
          <w:p w14:paraId="4168E8CB" w14:textId="77777777" w:rsidR="009B3614" w:rsidRDefault="009B3614" w:rsidP="003454F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5083AC12" w14:textId="77777777" w:rsidR="000263AF" w:rsidRDefault="000758B9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/สัญชาติ</w:t>
            </w:r>
          </w:p>
          <w:p w14:paraId="4E467393" w14:textId="02D630B2" w:rsidR="00F23F1E" w:rsidRPr="00650A98" w:rsidRDefault="00F23F1E" w:rsidP="002B1BE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50" w:type="dxa"/>
          </w:tcPr>
          <w:p w14:paraId="14BB7FA4" w14:textId="77777777" w:rsidR="00D80EED" w:rsidRDefault="00D80EED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CCB6EC" w14:textId="77777777" w:rsidR="009B3614" w:rsidRPr="00C52C41" w:rsidRDefault="009B3614" w:rsidP="000758B9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9B3614" w:rsidRPr="00C52C41" w14:paraId="74B2623B" w14:textId="77777777" w:rsidTr="00900DAA">
        <w:trPr>
          <w:cantSplit/>
        </w:trPr>
        <w:tc>
          <w:tcPr>
            <w:tcW w:w="4477" w:type="dxa"/>
          </w:tcPr>
          <w:p w14:paraId="6FE57E45" w14:textId="7B415BA4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Industries, Inc</w:t>
            </w:r>
            <w:r w:rsidR="00D35F7D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522A1C5E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348F335E" w14:textId="77777777" w:rsidR="009B3614" w:rsidRPr="00C52C41" w:rsidRDefault="009B3614" w:rsidP="00865B42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บริษัทใหญ่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9B3614" w:rsidRPr="00C52C41" w14:paraId="0C477ECD" w14:textId="77777777" w:rsidTr="00900DAA">
        <w:trPr>
          <w:cantSplit/>
        </w:trPr>
        <w:tc>
          <w:tcPr>
            <w:tcW w:w="4477" w:type="dxa"/>
          </w:tcPr>
          <w:p w14:paraId="7A6F5D67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1D5F2EE2" w14:textId="77777777" w:rsidR="009B3614" w:rsidRPr="00C52C41" w:rsidRDefault="009B3614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67964E52" w14:textId="77777777" w:rsidR="009B3614" w:rsidRPr="00C52C41" w:rsidRDefault="009B3614" w:rsidP="00865B42">
            <w:pPr>
              <w:pStyle w:val="30"/>
              <w:tabs>
                <w:tab w:val="clear" w:pos="360"/>
                <w:tab w:val="clear" w:pos="720"/>
              </w:tabs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 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676E1" w:rsidRPr="00C52C41" w14:paraId="4E986E99" w14:textId="77777777" w:rsidTr="00900DAA">
        <w:trPr>
          <w:cantSplit/>
          <w:trHeight w:val="201"/>
        </w:trPr>
        <w:tc>
          <w:tcPr>
            <w:tcW w:w="4477" w:type="dxa"/>
          </w:tcPr>
          <w:p w14:paraId="0F69B148" w14:textId="77777777" w:rsidR="00C676E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Trading (Hong Kong) </w:t>
            </w:r>
          </w:p>
          <w:p w14:paraId="2DD83E3D" w14:textId="64C2C503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5BD873BD" w14:textId="3CA19EBF" w:rsidR="00C676E1" w:rsidRPr="005C69E3" w:rsidRDefault="005C69E3" w:rsidP="000D67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Calibri" w:hAnsi="Calibri"/>
                <w:sz w:val="22"/>
                <w:szCs w:val="22"/>
                <w:rtl/>
                <w:cs/>
              </w:rPr>
            </w:pPr>
            <w:r w:rsidRPr="005C69E3">
              <w:rPr>
                <w:rFonts w:ascii="Angsana New" w:hAnsi="Angsana New"/>
                <w:sz w:val="30"/>
                <w:szCs w:val="30"/>
                <w:cs/>
              </w:rPr>
              <w:t>ฮ่องกง</w:t>
            </w:r>
          </w:p>
        </w:tc>
        <w:tc>
          <w:tcPr>
            <w:tcW w:w="3650" w:type="dxa"/>
          </w:tcPr>
          <w:p w14:paraId="6DCF49AD" w14:textId="77777777" w:rsidR="009B4267" w:rsidRDefault="00C676E1" w:rsidP="00865B42">
            <w:pPr>
              <w:pStyle w:val="a3"/>
              <w:tabs>
                <w:tab w:val="left" w:pos="459"/>
              </w:tabs>
              <w:ind w:left="32" w:right="0" w:hanging="3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  <w:r w:rsidR="001D1CF1">
              <w:rPr>
                <w:rFonts w:ascii="Angsana New" w:hAnsi="Angsana New" w:hint="cs"/>
                <w:sz w:val="30"/>
                <w:szCs w:val="30"/>
                <w:cs/>
              </w:rPr>
              <w:t>ทางอ้อม</w:t>
            </w:r>
            <w:r w:rsidRPr="0058716D">
              <w:rPr>
                <w:rFonts w:ascii="Angsana New" w:hAnsi="Angsana New"/>
                <w:sz w:val="30"/>
                <w:szCs w:val="30"/>
                <w:cs/>
              </w:rPr>
              <w:t>ของบริษัทใหญ่ของ</w:t>
            </w:r>
          </w:p>
          <w:p w14:paraId="19DD01BD" w14:textId="444A665C" w:rsidR="00C676E1" w:rsidRPr="001D1CF1" w:rsidRDefault="00C676E1" w:rsidP="00865B42">
            <w:pPr>
              <w:pStyle w:val="a3"/>
              <w:tabs>
                <w:tab w:val="left" w:pos="459"/>
              </w:tabs>
              <w:ind w:left="32" w:right="0" w:firstLine="18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58716D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</w:p>
        </w:tc>
      </w:tr>
      <w:tr w:rsidR="00C676E1" w:rsidRPr="00C52C41" w14:paraId="1DD6FE4C" w14:textId="77777777" w:rsidTr="00900DAA">
        <w:trPr>
          <w:cantSplit/>
          <w:trHeight w:val="201"/>
        </w:trPr>
        <w:tc>
          <w:tcPr>
            <w:tcW w:w="4477" w:type="dxa"/>
          </w:tcPr>
          <w:p w14:paraId="1ADD83A1" w14:textId="7FDB21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International, Inc.</w:t>
            </w:r>
          </w:p>
        </w:tc>
        <w:tc>
          <w:tcPr>
            <w:tcW w:w="1413" w:type="dxa"/>
          </w:tcPr>
          <w:p w14:paraId="3F0F724F" w14:textId="489C8E1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13256D18" w14:textId="13BC6FF9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28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0EB65F23" w14:textId="77777777" w:rsidTr="00900DAA">
        <w:trPr>
          <w:cantSplit/>
        </w:trPr>
        <w:tc>
          <w:tcPr>
            <w:tcW w:w="4477" w:type="dxa"/>
          </w:tcPr>
          <w:p w14:paraId="5BE67583" w14:textId="0E92E401" w:rsidR="00C676E1" w:rsidRPr="00C52C41" w:rsidRDefault="00C718E5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</w:t>
            </w:r>
            <w:r w:rsidR="0041322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America</w:t>
            </w:r>
            <w:r w:rsidR="00413227">
              <w:rPr>
                <w:rFonts w:ascii="Angsana New" w:hAnsi="Angsana New"/>
                <w:sz w:val="30"/>
                <w:szCs w:val="30"/>
              </w:rPr>
              <w:t>)</w:t>
            </w:r>
            <w:r w:rsidR="00C676E1" w:rsidRPr="00C52C41">
              <w:rPr>
                <w:rFonts w:ascii="Angsana New" w:hAnsi="Angsana New"/>
                <w:sz w:val="30"/>
                <w:szCs w:val="30"/>
              </w:rPr>
              <w:t xml:space="preserve"> Inc.</w:t>
            </w:r>
          </w:p>
        </w:tc>
        <w:tc>
          <w:tcPr>
            <w:tcW w:w="1413" w:type="dxa"/>
          </w:tcPr>
          <w:p w14:paraId="3336FC81" w14:textId="25660D2F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สหรัฐอเมริกา</w:t>
            </w:r>
          </w:p>
        </w:tc>
        <w:tc>
          <w:tcPr>
            <w:tcW w:w="3650" w:type="dxa"/>
          </w:tcPr>
          <w:p w14:paraId="5F81B980" w14:textId="48BC5C91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2185CF25" w14:textId="77777777" w:rsidTr="00900DAA">
        <w:trPr>
          <w:cantSplit/>
        </w:trPr>
        <w:tc>
          <w:tcPr>
            <w:tcW w:w="4477" w:type="dxa"/>
          </w:tcPr>
          <w:p w14:paraId="056C69F5" w14:textId="6622B486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Textiles Central Europe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s.r.o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2B297DE0" w14:textId="777CF3B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สาธารณรัฐ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เช็ก</w:t>
            </w:r>
            <w:proofErr w:type="spellEnd"/>
          </w:p>
        </w:tc>
        <w:tc>
          <w:tcPr>
            <w:tcW w:w="3650" w:type="dxa"/>
          </w:tcPr>
          <w:p w14:paraId="71CEB1BF" w14:textId="7BCFA325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C676E1" w:rsidRPr="00C52C41" w14:paraId="40E9375E" w14:textId="77777777" w:rsidTr="00900DAA">
        <w:trPr>
          <w:cantSplit/>
        </w:trPr>
        <w:tc>
          <w:tcPr>
            <w:tcW w:w="4477" w:type="dxa"/>
          </w:tcPr>
          <w:p w14:paraId="25688181" w14:textId="500763EE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เท็กซ์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ไทล์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มิลลส์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413" w:type="dxa"/>
          </w:tcPr>
          <w:p w14:paraId="353CFB25" w14:textId="599B0375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7F7B86A4" w14:textId="0322B98C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676E1" w:rsidRPr="00C52C41" w14:paraId="3BE58AB0" w14:textId="77777777" w:rsidTr="00900DAA">
        <w:trPr>
          <w:cantSplit/>
        </w:trPr>
        <w:tc>
          <w:tcPr>
            <w:tcW w:w="4477" w:type="dxa"/>
          </w:tcPr>
          <w:p w14:paraId="4DFDD94E" w14:textId="14F6D7F2" w:rsidR="00C676E1" w:rsidRPr="00C52C41" w:rsidRDefault="00C676E1" w:rsidP="003454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Penfabric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1E865C1B" w14:textId="5F6C31B8" w:rsidR="00C676E1" w:rsidRPr="00C52C41" w:rsidRDefault="00C676E1" w:rsidP="003454F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23883853" w14:textId="55177392" w:rsidR="00C676E1" w:rsidRPr="00C52C41" w:rsidRDefault="00C676E1" w:rsidP="003454F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E38B767" w14:textId="77777777" w:rsidTr="00900DAA">
        <w:trPr>
          <w:cantSplit/>
        </w:trPr>
        <w:tc>
          <w:tcPr>
            <w:tcW w:w="4477" w:type="dxa"/>
          </w:tcPr>
          <w:p w14:paraId="3C8D73EE" w14:textId="4ED53C77" w:rsidR="00E5417B" w:rsidRPr="00E5417B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Penovate</w:t>
            </w:r>
            <w:proofErr w:type="spellEnd"/>
            <w:r w:rsidRPr="00E5417B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 w:rsidRPr="00E5417B">
              <w:rPr>
                <w:rFonts w:ascii="Angsana New" w:hAnsi="Angsana New"/>
                <w:sz w:val="30"/>
                <w:szCs w:val="30"/>
              </w:rPr>
              <w:t xml:space="preserve">. </w:t>
            </w:r>
            <w:proofErr w:type="spellStart"/>
            <w:r w:rsidRPr="00E5417B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19A5404A" w14:textId="7BFCD098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73A00DA7" w14:textId="2CDB47B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6C5ADD0C" w14:textId="77777777" w:rsidTr="00900DAA">
        <w:trPr>
          <w:cantSplit/>
        </w:trPr>
        <w:tc>
          <w:tcPr>
            <w:tcW w:w="4477" w:type="dxa"/>
          </w:tcPr>
          <w:p w14:paraId="7006672A" w14:textId="0D5EC7E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>
              <w:rPr>
                <w:rFonts w:ascii="Angsana New" w:hAnsi="Angsana New"/>
                <w:sz w:val="30"/>
                <w:szCs w:val="30"/>
              </w:rPr>
              <w:t>Penfibre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>
              <w:rPr>
                <w:rFonts w:ascii="Angsana New" w:hAnsi="Angsana New"/>
                <w:sz w:val="30"/>
                <w:szCs w:val="30"/>
              </w:rPr>
              <w:t>Sdn</w:t>
            </w:r>
            <w:proofErr w:type="spellEnd"/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Berhad</w:t>
            </w:r>
            <w:proofErr w:type="spellEnd"/>
          </w:p>
        </w:tc>
        <w:tc>
          <w:tcPr>
            <w:tcW w:w="1413" w:type="dxa"/>
          </w:tcPr>
          <w:p w14:paraId="40B09F4F" w14:textId="65173C96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3650" w:type="dxa"/>
          </w:tcPr>
          <w:p w14:paraId="52DC66A6" w14:textId="0446BCA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53AC999D" w14:textId="77777777" w:rsidTr="00900DAA">
        <w:trPr>
          <w:cantSplit/>
        </w:trPr>
        <w:tc>
          <w:tcPr>
            <w:tcW w:w="4477" w:type="dxa"/>
          </w:tcPr>
          <w:p w14:paraId="74DF0107" w14:textId="4EF1AF0C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Sakai Weaving &amp; Dyeing (Nantong)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A376A7F" w14:textId="730AF63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2AFD54D8" w14:textId="647929A7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E5417B" w:rsidRPr="00C52C41" w14:paraId="0C98505A" w14:textId="77777777" w:rsidTr="00900DAA">
        <w:trPr>
          <w:cantSplit/>
        </w:trPr>
        <w:tc>
          <w:tcPr>
            <w:tcW w:w="4477" w:type="dxa"/>
          </w:tcPr>
          <w:p w14:paraId="1F8E1040" w14:textId="07C7988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Toray International Europe GmbH</w:t>
            </w:r>
          </w:p>
        </w:tc>
        <w:tc>
          <w:tcPr>
            <w:tcW w:w="1413" w:type="dxa"/>
          </w:tcPr>
          <w:p w14:paraId="28123687" w14:textId="380631BD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เยอรมัน</w:t>
            </w:r>
          </w:p>
        </w:tc>
        <w:tc>
          <w:tcPr>
            <w:tcW w:w="3650" w:type="dxa"/>
          </w:tcPr>
          <w:p w14:paraId="5DC29343" w14:textId="343ECE52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5033DB7" w14:textId="77777777" w:rsidTr="00900DAA">
        <w:trPr>
          <w:cantSplit/>
        </w:trPr>
        <w:tc>
          <w:tcPr>
            <w:tcW w:w="4477" w:type="dxa"/>
          </w:tcPr>
          <w:p w14:paraId="4A4F4C76" w14:textId="3FD0B5D9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ไทย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โช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</w:tc>
        <w:tc>
          <w:tcPr>
            <w:tcW w:w="1413" w:type="dxa"/>
          </w:tcPr>
          <w:p w14:paraId="5F351472" w14:textId="70BECA8B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125E417E" w14:textId="1187F1FC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1F48CC68" w14:textId="77777777" w:rsidTr="00900DAA">
        <w:trPr>
          <w:cantSplit/>
        </w:trPr>
        <w:tc>
          <w:tcPr>
            <w:tcW w:w="4477" w:type="dxa"/>
          </w:tcPr>
          <w:p w14:paraId="28635F23" w14:textId="69405127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Co., Ltd.</w:t>
            </w:r>
          </w:p>
        </w:tc>
        <w:tc>
          <w:tcPr>
            <w:tcW w:w="1413" w:type="dxa"/>
          </w:tcPr>
          <w:p w14:paraId="07458A66" w14:textId="47D22767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570BC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11DB25E0" w14:textId="4D465F65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C12AC2" w:rsidRPr="00C52C41" w14:paraId="16E6B4DF" w14:textId="77777777" w:rsidTr="00900DAA">
        <w:trPr>
          <w:cantSplit/>
        </w:trPr>
        <w:tc>
          <w:tcPr>
            <w:tcW w:w="4477" w:type="dxa"/>
          </w:tcPr>
          <w:p w14:paraId="1179A982" w14:textId="100E3758" w:rsidR="00C12AC2" w:rsidRPr="00C12AC2" w:rsidRDefault="00C12AC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C12AC2">
              <w:rPr>
                <w:rFonts w:ascii="Angsana New" w:hAnsi="Angsana New"/>
                <w:sz w:val="30"/>
                <w:szCs w:val="30"/>
              </w:rPr>
              <w:t>Chori</w:t>
            </w:r>
            <w:proofErr w:type="spellEnd"/>
            <w:r w:rsidRPr="00C12AC2">
              <w:rPr>
                <w:rFonts w:ascii="Angsana New" w:hAnsi="Angsana New"/>
                <w:sz w:val="30"/>
                <w:szCs w:val="30"/>
              </w:rPr>
              <w:t xml:space="preserve"> Middle East FZE</w:t>
            </w:r>
          </w:p>
        </w:tc>
        <w:tc>
          <w:tcPr>
            <w:tcW w:w="1413" w:type="dxa"/>
          </w:tcPr>
          <w:p w14:paraId="03688A57" w14:textId="5F9F9B02" w:rsidR="00C12AC2" w:rsidRPr="0030182A" w:rsidRDefault="00D570BC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182A">
              <w:rPr>
                <w:rFonts w:ascii="Angsana New" w:hAnsi="Angsana New"/>
                <w:sz w:val="30"/>
                <w:szCs w:val="30"/>
                <w:cs/>
              </w:rPr>
              <w:t>สหรัฐ</w:t>
            </w:r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อาหรับเอ</w:t>
            </w:r>
            <w:proofErr w:type="spellStart"/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  <w:cs/>
              </w:rPr>
              <w:t>มิเรตส์</w:t>
            </w:r>
            <w:proofErr w:type="spellEnd"/>
            <w:r w:rsidRPr="0030182A">
              <w:rPr>
                <w:rFonts w:ascii="Angsana New" w:hAnsi="Angsana New"/>
                <w:color w:val="222222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3650" w:type="dxa"/>
          </w:tcPr>
          <w:p w14:paraId="5C8FE23A" w14:textId="2BD7835D" w:rsidR="00C12AC2" w:rsidRPr="00C52C41" w:rsidRDefault="0030182A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4F38B5BE" w14:textId="77777777" w:rsidTr="00900DAA">
        <w:trPr>
          <w:cantSplit/>
        </w:trPr>
        <w:tc>
          <w:tcPr>
            <w:tcW w:w="4477" w:type="dxa"/>
          </w:tcPr>
          <w:p w14:paraId="46D676F1" w14:textId="2911954C" w:rsidR="00E5417B" w:rsidRPr="00C52C41" w:rsidRDefault="00695D22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Toray International (China) </w:t>
            </w:r>
            <w:r w:rsidR="00E5417B" w:rsidRPr="00C52C41">
              <w:rPr>
                <w:rFonts w:ascii="Angsana New" w:hAnsi="Angsana New"/>
                <w:sz w:val="30"/>
                <w:szCs w:val="30"/>
              </w:rPr>
              <w:t>Co., Ltd.</w:t>
            </w:r>
          </w:p>
        </w:tc>
        <w:tc>
          <w:tcPr>
            <w:tcW w:w="1413" w:type="dxa"/>
          </w:tcPr>
          <w:p w14:paraId="2C9DC821" w14:textId="092D3EA1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3C1365E4" w14:textId="4E5DD150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383943AC" w14:textId="77777777" w:rsidTr="00900DAA">
        <w:trPr>
          <w:cantSplit/>
        </w:trPr>
        <w:tc>
          <w:tcPr>
            <w:tcW w:w="4477" w:type="dxa"/>
          </w:tcPr>
          <w:p w14:paraId="4DA112AA" w14:textId="5DC9BCC2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>P.T. Indonesia Toray Synthetics</w:t>
            </w:r>
          </w:p>
        </w:tc>
        <w:tc>
          <w:tcPr>
            <w:tcW w:w="1413" w:type="dxa"/>
          </w:tcPr>
          <w:p w14:paraId="3755D907" w14:textId="0E4964E9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50" w:type="dxa"/>
          </w:tcPr>
          <w:p w14:paraId="7373B024" w14:textId="12533D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0FCD32C5" w14:textId="77777777" w:rsidTr="00900DAA">
        <w:trPr>
          <w:cantSplit/>
        </w:trPr>
        <w:tc>
          <w:tcPr>
            <w:tcW w:w="4477" w:type="dxa"/>
          </w:tcPr>
          <w:p w14:paraId="07E5FB39" w14:textId="60B2F6DE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P.T.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Easterntex</w:t>
            </w:r>
            <w:proofErr w:type="spellEnd"/>
          </w:p>
        </w:tc>
        <w:tc>
          <w:tcPr>
            <w:tcW w:w="1413" w:type="dxa"/>
          </w:tcPr>
          <w:p w14:paraId="1CE3761A" w14:textId="6A1F3173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อินโดนีเซีย</w:t>
            </w:r>
          </w:p>
        </w:tc>
        <w:tc>
          <w:tcPr>
            <w:tcW w:w="3650" w:type="dxa"/>
          </w:tcPr>
          <w:p w14:paraId="5D36865B" w14:textId="5897CE01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E5417B" w:rsidRPr="00C52C41" w14:paraId="2ACF344B" w14:textId="77777777" w:rsidTr="00900DAA">
        <w:trPr>
          <w:cantSplit/>
        </w:trPr>
        <w:tc>
          <w:tcPr>
            <w:tcW w:w="4477" w:type="dxa"/>
          </w:tcPr>
          <w:p w14:paraId="4E215DA6" w14:textId="32536C35" w:rsidR="00E5417B" w:rsidRPr="00C52C41" w:rsidRDefault="00E5417B" w:rsidP="00E541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International Italy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S.r.l</w:t>
            </w:r>
            <w:proofErr w:type="spellEnd"/>
          </w:p>
        </w:tc>
        <w:tc>
          <w:tcPr>
            <w:tcW w:w="1413" w:type="dxa"/>
          </w:tcPr>
          <w:p w14:paraId="711277FA" w14:textId="365AD120" w:rsidR="00E5417B" w:rsidRPr="00C52C41" w:rsidRDefault="00E5417B" w:rsidP="00E5417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อิตาลี</w:t>
            </w:r>
          </w:p>
        </w:tc>
        <w:tc>
          <w:tcPr>
            <w:tcW w:w="3650" w:type="dxa"/>
          </w:tcPr>
          <w:p w14:paraId="6C91A761" w14:textId="346D75C3" w:rsidR="00E5417B" w:rsidRPr="00C52C41" w:rsidRDefault="00E5417B" w:rsidP="00E5417B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1FF1DBB4" w14:textId="77777777" w:rsidTr="00900DAA">
        <w:trPr>
          <w:cantSplit/>
        </w:trPr>
        <w:tc>
          <w:tcPr>
            <w:tcW w:w="4477" w:type="dxa"/>
          </w:tcPr>
          <w:p w14:paraId="7EEFAB5D" w14:textId="77777777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โทเร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อินเตอร์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เนชั่นแนล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เทรด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  <w:p w14:paraId="6159AC69" w14:textId="4B8DFB95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52C41">
              <w:rPr>
                <w:rFonts w:ascii="Angsana New" w:hAnsi="Angsana New"/>
                <w:sz w:val="30"/>
                <w:szCs w:val="30"/>
              </w:rPr>
              <w:t>(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)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413" w:type="dxa"/>
          </w:tcPr>
          <w:p w14:paraId="48383187" w14:textId="20F95314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2ED0EBC6" w14:textId="17F4F8D7" w:rsidR="00413227" w:rsidRPr="00C52C41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4027FC15" w14:textId="77777777" w:rsidTr="00900DAA">
        <w:trPr>
          <w:cantSplit/>
        </w:trPr>
        <w:tc>
          <w:tcPr>
            <w:tcW w:w="4477" w:type="dxa"/>
          </w:tcPr>
          <w:p w14:paraId="1ED3F3B7" w14:textId="77777777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</w:rPr>
              <w:t xml:space="preserve">Toray </w:t>
            </w:r>
            <w:proofErr w:type="spellStart"/>
            <w:r w:rsidRPr="00C52C41">
              <w:rPr>
                <w:rFonts w:ascii="Angsana New" w:hAnsi="Angsana New"/>
                <w:sz w:val="30"/>
                <w:szCs w:val="30"/>
              </w:rPr>
              <w:t>Kusumgar</w:t>
            </w:r>
            <w:proofErr w:type="spellEnd"/>
            <w:r w:rsidRPr="00C52C41">
              <w:rPr>
                <w:rFonts w:ascii="Angsana New" w:hAnsi="Angsana New"/>
                <w:sz w:val="30"/>
                <w:szCs w:val="30"/>
              </w:rPr>
              <w:t xml:space="preserve"> Advanced Textile Private Limited</w:t>
            </w:r>
          </w:p>
        </w:tc>
        <w:tc>
          <w:tcPr>
            <w:tcW w:w="1413" w:type="dxa"/>
          </w:tcPr>
          <w:p w14:paraId="443969CE" w14:textId="77777777" w:rsidR="00413227" w:rsidRPr="00C52C41" w:rsidRDefault="00413227" w:rsidP="00F8601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อินเดีย</w:t>
            </w:r>
          </w:p>
        </w:tc>
        <w:tc>
          <w:tcPr>
            <w:tcW w:w="3650" w:type="dxa"/>
          </w:tcPr>
          <w:p w14:paraId="699CD1C2" w14:textId="77777777" w:rsidR="00413227" w:rsidRPr="00C52C41" w:rsidRDefault="00413227" w:rsidP="00F8601C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</w:p>
        </w:tc>
      </w:tr>
      <w:tr w:rsidR="00413227" w:rsidRPr="00C52C41" w14:paraId="3D31A892" w14:textId="77777777" w:rsidTr="00900DAA">
        <w:trPr>
          <w:cantSplit/>
          <w:trHeight w:val="402"/>
        </w:trPr>
        <w:tc>
          <w:tcPr>
            <w:tcW w:w="4477" w:type="dxa"/>
          </w:tcPr>
          <w:p w14:paraId="57372A1A" w14:textId="6FB75D40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</w:rPr>
              <w:t>Toray Hybrid Cord, Inc.</w:t>
            </w:r>
          </w:p>
        </w:tc>
        <w:tc>
          <w:tcPr>
            <w:tcW w:w="1413" w:type="dxa"/>
          </w:tcPr>
          <w:p w14:paraId="7A5712E4" w14:textId="43DFF099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797CA0CC" w14:textId="75C39ABD" w:rsidR="00413227" w:rsidRPr="00C52C41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385969FA" w14:textId="77777777" w:rsidTr="00900DAA">
        <w:trPr>
          <w:cantSplit/>
          <w:trHeight w:val="402"/>
        </w:trPr>
        <w:tc>
          <w:tcPr>
            <w:tcW w:w="4477" w:type="dxa"/>
          </w:tcPr>
          <w:p w14:paraId="30A2B0B5" w14:textId="58BC8477" w:rsidR="00413227" w:rsidRPr="0030182A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Fibers (Nantong) Co., Ltd.</w:t>
            </w:r>
          </w:p>
        </w:tc>
        <w:tc>
          <w:tcPr>
            <w:tcW w:w="1413" w:type="dxa"/>
          </w:tcPr>
          <w:p w14:paraId="6C61CB05" w14:textId="5A0038EC" w:rsidR="00413227" w:rsidRPr="008F7775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จีน</w:t>
            </w:r>
          </w:p>
        </w:tc>
        <w:tc>
          <w:tcPr>
            <w:tcW w:w="3650" w:type="dxa"/>
          </w:tcPr>
          <w:p w14:paraId="7EB672A7" w14:textId="55949B09" w:rsidR="00413227" w:rsidRPr="008F7775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10187286" w14:textId="77777777" w:rsidTr="00900DAA">
        <w:trPr>
          <w:cantSplit/>
          <w:trHeight w:val="402"/>
        </w:trPr>
        <w:tc>
          <w:tcPr>
            <w:tcW w:w="4477" w:type="dxa"/>
          </w:tcPr>
          <w:p w14:paraId="11E673B0" w14:textId="6D75728B" w:rsidR="00413227" w:rsidRPr="0030182A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30182A">
              <w:rPr>
                <w:rFonts w:ascii="Angsana New" w:hAnsi="Angsana New"/>
                <w:sz w:val="30"/>
                <w:szCs w:val="30"/>
              </w:rPr>
              <w:t>Toray Advanced Textile Mexico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S.A</w:t>
            </w:r>
            <w:r>
              <w:rPr>
                <w:rFonts w:ascii="Angsana New" w:hAnsi="Angsana New"/>
                <w:sz w:val="30"/>
                <w:szCs w:val="30"/>
              </w:rPr>
              <w:t>.</w:t>
            </w:r>
            <w:r w:rsidRPr="0030182A">
              <w:rPr>
                <w:rFonts w:ascii="Angsana New" w:hAnsi="Angsana New"/>
                <w:sz w:val="30"/>
                <w:szCs w:val="30"/>
              </w:rPr>
              <w:t xml:space="preserve"> de C.V.</w:t>
            </w:r>
          </w:p>
        </w:tc>
        <w:tc>
          <w:tcPr>
            <w:tcW w:w="1413" w:type="dxa"/>
          </w:tcPr>
          <w:p w14:paraId="50F0D4A5" w14:textId="5F5CD0C7" w:rsidR="00413227" w:rsidRPr="008F7775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เม็กซิโก</w:t>
            </w:r>
          </w:p>
        </w:tc>
        <w:tc>
          <w:tcPr>
            <w:tcW w:w="3650" w:type="dxa"/>
          </w:tcPr>
          <w:p w14:paraId="421A9023" w14:textId="1B3B1791" w:rsidR="00413227" w:rsidRPr="008F7775" w:rsidRDefault="00413227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</w:p>
        </w:tc>
      </w:tr>
      <w:tr w:rsidR="00413227" w:rsidRPr="00C52C41" w14:paraId="2C44043F" w14:textId="77777777" w:rsidTr="00900DAA">
        <w:trPr>
          <w:cantSplit/>
          <w:trHeight w:val="722"/>
        </w:trPr>
        <w:tc>
          <w:tcPr>
            <w:tcW w:w="4477" w:type="dxa"/>
          </w:tcPr>
          <w:p w14:paraId="2F0CD36D" w14:textId="77777777" w:rsidR="00413227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 w:rsidRPr="001461B7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โทเร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ไฮบริด</w:t>
            </w:r>
            <w:proofErr w:type="spellEnd"/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คอร์ด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351CC99F" w14:textId="47C609F6" w:rsidR="00413227" w:rsidRPr="00C52C41" w:rsidRDefault="00413227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3" w:type="dxa"/>
          </w:tcPr>
          <w:p w14:paraId="6DD76AFE" w14:textId="77777777" w:rsidR="00413227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  <w:p w14:paraId="2C6FB7C6" w14:textId="60E434CC" w:rsidR="00413227" w:rsidRPr="00C52C41" w:rsidRDefault="00413227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50" w:type="dxa"/>
          </w:tcPr>
          <w:p w14:paraId="54E9E6B1" w14:textId="77B2F808" w:rsidR="00413227" w:rsidRPr="00C52C41" w:rsidRDefault="00413227" w:rsidP="0019641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บริษัทย่อยของบริษัทใหญ่ของบริษัท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ร่วมกัน</w:t>
            </w:r>
          </w:p>
        </w:tc>
      </w:tr>
      <w:tr w:rsidR="00CD2D90" w:rsidRPr="00C52C41" w14:paraId="06919DD3" w14:textId="77777777" w:rsidTr="00900DAA">
        <w:trPr>
          <w:cantSplit/>
          <w:trHeight w:val="402"/>
        </w:trPr>
        <w:tc>
          <w:tcPr>
            <w:tcW w:w="4477" w:type="dxa"/>
          </w:tcPr>
          <w:p w14:paraId="1508F093" w14:textId="14842FF5" w:rsidR="00CD2D90" w:rsidRPr="001461B7" w:rsidRDefault="00657708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  <w:cs/>
              </w:rPr>
            </w:pPr>
            <w:hyperlink r:id="rId8" w:tgtFrame="_blank" w:history="1"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บริษัท </w:t>
              </w:r>
              <w:proofErr w:type="spellStart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โทเร</w:t>
              </w:r>
              <w:proofErr w:type="spellEnd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 xml:space="preserve"> </w:t>
              </w:r>
              <w:proofErr w:type="spellStart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อินดัส</w:t>
              </w:r>
              <w:proofErr w:type="spellEnd"/>
              <w:r w:rsidR="00CD2D90" w:rsidRPr="00C52C41">
                <w:rPr>
                  <w:rFonts w:ascii="Angsana New" w:hAnsi="Angsana New"/>
                  <w:sz w:val="30"/>
                  <w:szCs w:val="30"/>
                  <w:cs/>
                </w:rPr>
                <w:t>ตรี (ประเทศไทย) จำกัด</w:t>
              </w:r>
            </w:hyperlink>
          </w:p>
        </w:tc>
        <w:tc>
          <w:tcPr>
            <w:tcW w:w="1413" w:type="dxa"/>
          </w:tcPr>
          <w:p w14:paraId="1301F239" w14:textId="4B01D382" w:rsidR="00CD2D90" w:rsidRDefault="00CD2D90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650" w:type="dxa"/>
          </w:tcPr>
          <w:p w14:paraId="4CB63EBC" w14:textId="532F8227" w:rsidR="00CD2D90" w:rsidRPr="00C52C41" w:rsidRDefault="00CD2D90" w:rsidP="00196417">
            <w:pPr>
              <w:pStyle w:val="a3"/>
              <w:tabs>
                <w:tab w:val="left" w:pos="459"/>
              </w:tabs>
              <w:ind w:left="122" w:right="0" w:hanging="12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บริษัทย่อยของบริษัทใหญ่ของบริษัท</w:t>
            </w:r>
            <w:r w:rsidR="00196417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="00196417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</w:t>
            </w:r>
            <w:r w:rsidRPr="00C52C41">
              <w:rPr>
                <w:rFonts w:ascii="Angsana New" w:hAnsi="Angsana New"/>
                <w:sz w:val="30"/>
                <w:szCs w:val="30"/>
                <w:lang w:val="en-US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หรือมีกรรมการร่วมกัน</w:t>
            </w:r>
          </w:p>
        </w:tc>
      </w:tr>
      <w:tr w:rsidR="00CD2D90" w:rsidRPr="00C52C41" w14:paraId="3476E010" w14:textId="77777777" w:rsidTr="00900DAA">
        <w:trPr>
          <w:cantSplit/>
          <w:trHeight w:val="402"/>
        </w:trPr>
        <w:tc>
          <w:tcPr>
            <w:tcW w:w="4477" w:type="dxa"/>
          </w:tcPr>
          <w:p w14:paraId="2233D3FD" w14:textId="535987FB" w:rsidR="00CD2D90" w:rsidRPr="001461B7" w:rsidRDefault="00CD2D90" w:rsidP="00413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Toray International Vietnam Co., Ltd</w:t>
            </w:r>
            <w:r w:rsidR="005C69E3">
              <w:rPr>
                <w:rFonts w:ascii="Angsana New" w:hAnsi="Angsana New"/>
                <w:sz w:val="30"/>
                <w:szCs w:val="30"/>
              </w:rPr>
              <w:t>.</w:t>
            </w:r>
          </w:p>
        </w:tc>
        <w:tc>
          <w:tcPr>
            <w:tcW w:w="1413" w:type="dxa"/>
          </w:tcPr>
          <w:p w14:paraId="3958498F" w14:textId="36141354" w:rsidR="00CD2D90" w:rsidRDefault="00CD2D90" w:rsidP="00413227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3650" w:type="dxa"/>
          </w:tcPr>
          <w:p w14:paraId="0B0AB2B7" w14:textId="48A046B9" w:rsidR="00CD2D90" w:rsidRPr="00C52C41" w:rsidRDefault="00CD2D90" w:rsidP="00413227">
            <w:pPr>
              <w:pStyle w:val="a3"/>
              <w:tabs>
                <w:tab w:val="left" w:pos="459"/>
              </w:tabs>
              <w:ind w:right="0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บริษัทย่อยของบริษัทใหญ่ของบริษัท</w:t>
            </w:r>
          </w:p>
        </w:tc>
      </w:tr>
      <w:tr w:rsidR="00413227" w:rsidRPr="00C52C41" w14:paraId="2970F5BC" w14:textId="77777777" w:rsidTr="00900DAA">
        <w:trPr>
          <w:cantSplit/>
        </w:trPr>
        <w:tc>
          <w:tcPr>
            <w:tcW w:w="4477" w:type="dxa"/>
          </w:tcPr>
          <w:p w14:paraId="31FB20E3" w14:textId="77BF45A8" w:rsidR="00413227" w:rsidRPr="00C52C41" w:rsidRDefault="00413227" w:rsidP="00413227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13" w:type="dxa"/>
          </w:tcPr>
          <w:p w14:paraId="0A296E1F" w14:textId="56DA8B79" w:rsidR="00413227" w:rsidRPr="00C52C41" w:rsidRDefault="00413227" w:rsidP="00413227">
            <w:pPr>
              <w:pStyle w:val="StandaardOpinion"/>
              <w:tabs>
                <w:tab w:val="clear" w:pos="227"/>
                <w:tab w:val="clear" w:pos="1871"/>
                <w:tab w:val="left" w:pos="999"/>
                <w:tab w:val="left" w:pos="1332"/>
              </w:tabs>
              <w:spacing w:line="240" w:lineRule="auto"/>
              <w:ind w:left="-126" w:right="-10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  <w:r w:rsidRPr="00C52C41">
              <w:rPr>
                <w:rFonts w:ascii="Angsana New" w:hAnsi="Angsana New"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3650" w:type="dxa"/>
          </w:tcPr>
          <w:p w14:paraId="727263F0" w14:textId="7E97DF28" w:rsidR="00413227" w:rsidRPr="00C52C41" w:rsidRDefault="00413227" w:rsidP="00196417">
            <w:pPr>
              <w:pStyle w:val="StandaardOpinion"/>
              <w:tabs>
                <w:tab w:val="left" w:pos="999"/>
                <w:tab w:val="left" w:pos="1332"/>
              </w:tabs>
              <w:spacing w:line="240" w:lineRule="auto"/>
              <w:ind w:left="122" w:right="-108" w:hanging="1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A0726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>การวางแผน สั่งการและควบคุมกิจกรร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มต่างๆ 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sz w:val="30"/>
                <w:szCs w:val="30"/>
                <w:cs/>
              </w:rPr>
              <w:t>ไม่ว่าทางตรงหรือทางอ้อม ทั้งนี้รวมถึงกรรมการของ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A0726">
              <w:rPr>
                <w:rFonts w:ascii="Angsana New" w:hAnsi="Angsana New"/>
                <w:sz w:val="30"/>
                <w:szCs w:val="30"/>
                <w:cs/>
              </w:rPr>
              <w:t xml:space="preserve"> (ไม่ว่าจะทำหน้าที่ในระดับบริหารหรือไม่)</w:t>
            </w:r>
          </w:p>
        </w:tc>
      </w:tr>
    </w:tbl>
    <w:p w14:paraId="435D51B0" w14:textId="488E709B" w:rsidR="00340444" w:rsidRDefault="00340444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5BE12444" w14:textId="4E30DB63" w:rsidR="000263AF" w:rsidRDefault="000263A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 w:rsidRPr="002B1BE4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19C049AF" w14:textId="77777777" w:rsidR="00AC71BC" w:rsidRPr="00F04245" w:rsidRDefault="00AC71BC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6030"/>
      </w:tblGrid>
      <w:tr w:rsidR="00E808C1" w:rsidRPr="002B1BE4" w14:paraId="4A2B9422" w14:textId="77777777" w:rsidTr="003E1E03">
        <w:tc>
          <w:tcPr>
            <w:tcW w:w="3510" w:type="dxa"/>
          </w:tcPr>
          <w:p w14:paraId="003FE000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030" w:type="dxa"/>
          </w:tcPr>
          <w:p w14:paraId="2D810863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นโยบายการกำหนดราคา</w:t>
            </w:r>
          </w:p>
        </w:tc>
      </w:tr>
      <w:tr w:rsidR="00E808C1" w:rsidRPr="002B1BE4" w14:paraId="319E33B2" w14:textId="77777777" w:rsidTr="003E1E03">
        <w:tc>
          <w:tcPr>
            <w:tcW w:w="3510" w:type="dxa"/>
          </w:tcPr>
          <w:p w14:paraId="04DEC03C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30" w:type="dxa"/>
          </w:tcPr>
          <w:p w14:paraId="70817624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08C1" w:rsidRPr="002B1BE4" w14:paraId="07720BBA" w14:textId="77777777" w:rsidTr="003E1E03">
        <w:tc>
          <w:tcPr>
            <w:tcW w:w="3510" w:type="dxa"/>
          </w:tcPr>
          <w:p w14:paraId="1D320DC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 xml:space="preserve">ขายและซื้อสินค้า </w:t>
            </w:r>
          </w:p>
        </w:tc>
        <w:tc>
          <w:tcPr>
            <w:tcW w:w="6030" w:type="dxa"/>
          </w:tcPr>
          <w:p w14:paraId="24485F05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E808C1" w:rsidRPr="002B1BE4" w14:paraId="36E43D0F" w14:textId="77777777" w:rsidTr="003E1E03">
        <w:tc>
          <w:tcPr>
            <w:tcW w:w="3510" w:type="dxa"/>
          </w:tcPr>
          <w:p w14:paraId="3D3887E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ซื้อเครื่องจักร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6030" w:type="dxa"/>
          </w:tcPr>
          <w:p w14:paraId="3CC3997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ราคาตลาด หรือในราคาที่ตกลงกันตามสัญญา หากไม่มีราคาตลาดรองรับ</w:t>
            </w:r>
          </w:p>
        </w:tc>
      </w:tr>
      <w:tr w:rsidR="00E808C1" w:rsidRPr="002B1BE4" w14:paraId="3836B1BF" w14:textId="77777777" w:rsidTr="003E1E03">
        <w:trPr>
          <w:trHeight w:val="226"/>
        </w:trPr>
        <w:tc>
          <w:tcPr>
            <w:tcW w:w="3510" w:type="dxa"/>
          </w:tcPr>
          <w:p w14:paraId="6D072A75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6030" w:type="dxa"/>
          </w:tcPr>
          <w:p w14:paraId="46F4CBA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ตามจำนวนที่ได้รับการอนุมัติโดยผู้ถือหุ้นของบริษัท</w:t>
            </w:r>
          </w:p>
        </w:tc>
      </w:tr>
      <w:tr w:rsidR="00E808C1" w:rsidRPr="002B1BE4" w14:paraId="0B078F45" w14:textId="77777777" w:rsidTr="003E1E03">
        <w:trPr>
          <w:trHeight w:val="226"/>
        </w:trPr>
        <w:tc>
          <w:tcPr>
            <w:tcW w:w="3510" w:type="dxa"/>
          </w:tcPr>
          <w:p w14:paraId="254DB691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30" w:type="dxa"/>
          </w:tcPr>
          <w:p w14:paraId="3161ABC6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ตามที่ประกาศจ่าย</w:t>
            </w:r>
          </w:p>
        </w:tc>
      </w:tr>
      <w:tr w:rsidR="00E808C1" w:rsidRPr="002B1BE4" w14:paraId="5DDE7141" w14:textId="77777777" w:rsidTr="003E1E03">
        <w:trPr>
          <w:trHeight w:val="226"/>
        </w:trPr>
        <w:tc>
          <w:tcPr>
            <w:tcW w:w="3510" w:type="dxa"/>
          </w:tcPr>
          <w:p w14:paraId="3C0FF05B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6030" w:type="dxa"/>
          </w:tcPr>
          <w:p w14:paraId="4A84A5EE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E808C1" w:rsidRPr="002B1BE4" w14:paraId="66569FA2" w14:textId="77777777" w:rsidTr="003E1E03">
        <w:tc>
          <w:tcPr>
            <w:tcW w:w="3510" w:type="dxa"/>
          </w:tcPr>
          <w:p w14:paraId="39ABA3A1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ค่าธรรมเนียมบริหารจัดการ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  <w:p w14:paraId="08B1293D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B1BE4">
              <w:rPr>
                <w:rFonts w:ascii="Angsana New" w:hAnsi="Angsana New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030" w:type="dxa"/>
          </w:tcPr>
          <w:p w14:paraId="0F87C328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  <w:tr w:rsidR="00E808C1" w:rsidRPr="002B1BE4" w14:paraId="599415E0" w14:textId="77777777" w:rsidTr="003E1E03">
        <w:tc>
          <w:tcPr>
            <w:tcW w:w="3510" w:type="dxa"/>
          </w:tcPr>
          <w:p w14:paraId="2436FC58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6030" w:type="dxa"/>
          </w:tcPr>
          <w:p w14:paraId="6C7B846C" w14:textId="77777777" w:rsidR="00E808C1" w:rsidRPr="002B1BE4" w:rsidRDefault="00E808C1" w:rsidP="003E1E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ที่</w:t>
            </w: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ตกลงกันตาม</w:t>
            </w:r>
            <w:r w:rsidRPr="002B1BE4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สัญญา</w:t>
            </w:r>
          </w:p>
        </w:tc>
      </w:tr>
    </w:tbl>
    <w:p w14:paraId="6BE9B7DF" w14:textId="04C53F4C" w:rsidR="00C922EE" w:rsidRDefault="00C922EE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br w:type="page"/>
      </w:r>
    </w:p>
    <w:p w14:paraId="321AF158" w14:textId="4B3F3EBC" w:rsidR="00E808C1" w:rsidRDefault="00E808C1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72"/>
        <w:jc w:val="thaiDistribute"/>
        <w:rPr>
          <w:rFonts w:ascii="Angsana New" w:hAnsi="Angsana New"/>
          <w:b/>
          <w:sz w:val="30"/>
          <w:szCs w:val="30"/>
        </w:rPr>
      </w:pPr>
      <w:r w:rsidRPr="00E808C1">
        <w:rPr>
          <w:rFonts w:ascii="Angsana New" w:hAnsi="Angsana New"/>
          <w:b/>
          <w:sz w:val="30"/>
          <w:szCs w:val="30"/>
          <w:cs/>
        </w:rPr>
        <w:lastRenderedPageBreak/>
        <w:t>รายการที่สำคัญกับกิจการที่เกี่ยวข้องกันสำหรับงวดสามเดือนและหกเดือนสิ้นสุดวันที่ 30 กันยายน 2561 และ 2560สรุปได้ดังนี้</w:t>
      </w:r>
    </w:p>
    <w:p w14:paraId="14F4FFBA" w14:textId="77777777" w:rsidR="00E808C1" w:rsidRPr="00F04245" w:rsidRDefault="00E808C1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B351F" w:rsidRPr="00095930" w14:paraId="671E6B43" w14:textId="77777777" w:rsidTr="002D695A">
        <w:trPr>
          <w:trHeight w:val="290"/>
        </w:trPr>
        <w:tc>
          <w:tcPr>
            <w:tcW w:w="4050" w:type="dxa"/>
          </w:tcPr>
          <w:p w14:paraId="233DE3C9" w14:textId="77777777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858642C" w14:textId="5CCD427B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1207B0C6" w14:textId="77777777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C1545AA" w14:textId="77777777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B351F" w:rsidRPr="00095930" w14:paraId="0AEAB553" w14:textId="77777777" w:rsidTr="002D695A">
        <w:tc>
          <w:tcPr>
            <w:tcW w:w="4050" w:type="dxa"/>
          </w:tcPr>
          <w:p w14:paraId="1505E7BF" w14:textId="77777777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E984E46" w14:textId="3483F368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53FF9CA2" w14:textId="77777777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028DE74" w14:textId="66B3DD04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351F" w:rsidRPr="00095930" w14:paraId="282F8B3D" w14:textId="77777777" w:rsidTr="002D695A">
        <w:tc>
          <w:tcPr>
            <w:tcW w:w="4050" w:type="dxa"/>
          </w:tcPr>
          <w:p w14:paraId="7376ADB3" w14:textId="09F45B58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30 กันยายน</w:t>
            </w:r>
          </w:p>
        </w:tc>
        <w:tc>
          <w:tcPr>
            <w:tcW w:w="1080" w:type="dxa"/>
          </w:tcPr>
          <w:p w14:paraId="2AF295D4" w14:textId="4EF389BF" w:rsidR="00AB351F" w:rsidRPr="00194080" w:rsidRDefault="00AB351F" w:rsidP="00445D4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76AABC6" w14:textId="77777777" w:rsidR="00AB351F" w:rsidRPr="00194080" w:rsidRDefault="00AB351F" w:rsidP="00AB351F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4CA8E5" w14:textId="53170DA6" w:rsidR="00AB351F" w:rsidRPr="00194080" w:rsidRDefault="00AB351F" w:rsidP="00445D4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1F80421" w14:textId="01F4658E" w:rsidR="00AB351F" w:rsidRPr="00194080" w:rsidRDefault="00AB351F" w:rsidP="00AB351F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 xml:space="preserve">      </w:t>
            </w:r>
          </w:p>
        </w:tc>
        <w:tc>
          <w:tcPr>
            <w:tcW w:w="1080" w:type="dxa"/>
          </w:tcPr>
          <w:p w14:paraId="42C31C89" w14:textId="32F1D13A" w:rsidR="00AB351F" w:rsidRPr="00194080" w:rsidRDefault="00AB351F" w:rsidP="00445D4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22A9699" w14:textId="36736A27" w:rsidR="00AB351F" w:rsidRPr="00194080" w:rsidRDefault="00AB351F" w:rsidP="00445D4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E05BD3" w14:textId="0A4D4DD1" w:rsidR="00AB351F" w:rsidRPr="00194080" w:rsidRDefault="00AB351F" w:rsidP="00445D4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AB351F" w:rsidRPr="00095930" w14:paraId="7AB6FB32" w14:textId="77777777" w:rsidTr="002D695A">
        <w:tc>
          <w:tcPr>
            <w:tcW w:w="4050" w:type="dxa"/>
          </w:tcPr>
          <w:p w14:paraId="42FD77FB" w14:textId="77777777" w:rsidR="00AB351F" w:rsidRPr="00095930" w:rsidRDefault="00AB351F" w:rsidP="00AB351F">
            <w:pPr>
              <w:pStyle w:val="Heading5"/>
              <w:tabs>
                <w:tab w:val="clear" w:pos="540"/>
              </w:tabs>
              <w:spacing w:line="220" w:lineRule="exact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5130" w:type="dxa"/>
            <w:gridSpan w:val="7"/>
          </w:tcPr>
          <w:p w14:paraId="10F0A357" w14:textId="2DAA2463" w:rsidR="00AB351F" w:rsidRPr="00AB351F" w:rsidRDefault="00AB351F" w:rsidP="00AB3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B351F" w:rsidRPr="00095930" w14:paraId="7BEDF2E7" w14:textId="77777777" w:rsidTr="002D695A">
        <w:tc>
          <w:tcPr>
            <w:tcW w:w="4050" w:type="dxa"/>
          </w:tcPr>
          <w:p w14:paraId="58CFAF03" w14:textId="0DB24E73" w:rsidR="00AB351F" w:rsidRPr="00AB351F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279FE0D" w14:textId="77777777" w:rsidR="00AB351F" w:rsidRPr="00095930" w:rsidRDefault="00AB351F" w:rsidP="00A27B22">
            <w:pPr>
              <w:spacing w:line="220" w:lineRule="exact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D140B26" w14:textId="77777777" w:rsidR="00AB351F" w:rsidRPr="00095930" w:rsidRDefault="00AB351F" w:rsidP="00A27B22">
            <w:pPr>
              <w:spacing w:line="220" w:lineRule="exact"/>
              <w:jc w:val="right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080" w:type="dxa"/>
          </w:tcPr>
          <w:p w14:paraId="54FC5CC9" w14:textId="5F21A3A0" w:rsidR="00AB351F" w:rsidRPr="00095930" w:rsidRDefault="00AB351F" w:rsidP="00A27B22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0807CC2" w14:textId="77777777" w:rsidR="00AB351F" w:rsidRPr="00095930" w:rsidRDefault="00AB351F" w:rsidP="00A27B22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C3F1458" w14:textId="77777777" w:rsidR="00AB351F" w:rsidRPr="00095930" w:rsidRDefault="00AB351F" w:rsidP="00A27B22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FC1CCD" w14:textId="77777777" w:rsidR="00AB351F" w:rsidRPr="00095930" w:rsidRDefault="00AB351F" w:rsidP="00A27B22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E9E473" w14:textId="77777777" w:rsidR="00AB351F" w:rsidRPr="00095930" w:rsidRDefault="00AB351F" w:rsidP="00A27B22">
            <w:pPr>
              <w:tabs>
                <w:tab w:val="left" w:pos="855"/>
              </w:tabs>
              <w:spacing w:line="220" w:lineRule="exac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B351F" w:rsidRPr="00095930" w14:paraId="5540AC0D" w14:textId="77777777" w:rsidTr="002D695A">
        <w:tc>
          <w:tcPr>
            <w:tcW w:w="4050" w:type="dxa"/>
          </w:tcPr>
          <w:p w14:paraId="728C9408" w14:textId="7DE01674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1617EA86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8CD4A6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6A018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  <w:tc>
          <w:tcPr>
            <w:tcW w:w="270" w:type="dxa"/>
          </w:tcPr>
          <w:p w14:paraId="3DF8B6F9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904AD9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9418E1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8B7CD3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2,234</w:t>
            </w:r>
          </w:p>
        </w:tc>
      </w:tr>
      <w:tr w:rsidR="00AB351F" w:rsidRPr="00095930" w14:paraId="4C32C74B" w14:textId="77777777" w:rsidTr="002D695A">
        <w:tc>
          <w:tcPr>
            <w:tcW w:w="4050" w:type="dxa"/>
          </w:tcPr>
          <w:p w14:paraId="2D15633D" w14:textId="2430230D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 w:rsidR="00FC31E4"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080" w:type="dxa"/>
          </w:tcPr>
          <w:p w14:paraId="288CDFF2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2,043</w:t>
            </w:r>
          </w:p>
        </w:tc>
        <w:tc>
          <w:tcPr>
            <w:tcW w:w="270" w:type="dxa"/>
          </w:tcPr>
          <w:p w14:paraId="3F781703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7AE98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270" w:type="dxa"/>
          </w:tcPr>
          <w:p w14:paraId="1091FBA0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6EED16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2,043</w:t>
            </w:r>
          </w:p>
        </w:tc>
        <w:tc>
          <w:tcPr>
            <w:tcW w:w="270" w:type="dxa"/>
          </w:tcPr>
          <w:p w14:paraId="798A352A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673BC" w14:textId="77777777" w:rsidR="00AB351F" w:rsidRPr="00445D4E" w:rsidRDefault="00AB351F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FC31E4" w:rsidRPr="00095930" w14:paraId="55CAAC4B" w14:textId="77777777" w:rsidTr="002D695A">
        <w:tc>
          <w:tcPr>
            <w:tcW w:w="4050" w:type="dxa"/>
          </w:tcPr>
          <w:p w14:paraId="28CDA439" w14:textId="4DBBA1DF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7421E97C" w14:textId="323DD615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11,287</w:t>
            </w:r>
          </w:p>
        </w:tc>
        <w:tc>
          <w:tcPr>
            <w:tcW w:w="270" w:type="dxa"/>
          </w:tcPr>
          <w:p w14:paraId="54071E86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2AEAD9" w14:textId="094AB6F4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10,788</w:t>
            </w:r>
          </w:p>
        </w:tc>
        <w:tc>
          <w:tcPr>
            <w:tcW w:w="270" w:type="dxa"/>
          </w:tcPr>
          <w:p w14:paraId="79805D72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8DDDB7" w14:textId="12596185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11,287</w:t>
            </w:r>
          </w:p>
        </w:tc>
        <w:tc>
          <w:tcPr>
            <w:tcW w:w="270" w:type="dxa"/>
          </w:tcPr>
          <w:p w14:paraId="797FA6B2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2AE61D" w14:textId="09FEEB9C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10,788</w:t>
            </w:r>
          </w:p>
        </w:tc>
      </w:tr>
      <w:tr w:rsidR="00FC31E4" w:rsidRPr="00095930" w14:paraId="5608B087" w14:textId="77777777" w:rsidTr="003E1E03">
        <w:trPr>
          <w:trHeight w:val="157"/>
        </w:trPr>
        <w:tc>
          <w:tcPr>
            <w:tcW w:w="4050" w:type="dxa"/>
          </w:tcPr>
          <w:p w14:paraId="19AAF34D" w14:textId="71D14B2F" w:rsidR="00FC31E4" w:rsidRPr="00AB351F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1755EA42" w14:textId="3EEF0970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C31E4" w:rsidRPr="00095930" w14:paraId="10E99A6C" w14:textId="77777777" w:rsidTr="002D695A">
        <w:tc>
          <w:tcPr>
            <w:tcW w:w="4050" w:type="dxa"/>
          </w:tcPr>
          <w:p w14:paraId="5BF0EB3A" w14:textId="780CD21E" w:rsidR="00FC31E4" w:rsidRPr="00AB351F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47CF765" w14:textId="77777777" w:rsidR="00FC31E4" w:rsidRPr="00445D4E" w:rsidRDefault="00FC31E4" w:rsidP="00FC31E4">
            <w:pPr>
              <w:tabs>
                <w:tab w:val="decimal" w:pos="864"/>
              </w:tabs>
              <w:spacing w:line="22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2BCA0B" w14:textId="77777777" w:rsidR="00FC31E4" w:rsidRPr="00445D4E" w:rsidRDefault="00FC31E4" w:rsidP="00FC31E4">
            <w:pPr>
              <w:spacing w:line="22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FF2AE22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70" w:type="dxa"/>
          </w:tcPr>
          <w:p w14:paraId="4C0F39A6" w14:textId="77777777" w:rsidR="00FC31E4" w:rsidRPr="00445D4E" w:rsidRDefault="00FC31E4" w:rsidP="00FC31E4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37356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0CA8E0" w14:textId="77777777" w:rsidR="00FC31E4" w:rsidRPr="00445D4E" w:rsidRDefault="00FC31E4" w:rsidP="00FC31E4">
            <w:pPr>
              <w:tabs>
                <w:tab w:val="left" w:pos="1050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B74BF4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2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</w:tr>
      <w:tr w:rsidR="00FC31E4" w:rsidRPr="00095930" w14:paraId="4CCC922D" w14:textId="77777777" w:rsidTr="002D695A">
        <w:tc>
          <w:tcPr>
            <w:tcW w:w="4050" w:type="dxa"/>
          </w:tcPr>
          <w:p w14:paraId="6CD5DF59" w14:textId="6C89A86B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3E6496C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488,821</w:t>
            </w:r>
          </w:p>
        </w:tc>
        <w:tc>
          <w:tcPr>
            <w:tcW w:w="270" w:type="dxa"/>
          </w:tcPr>
          <w:p w14:paraId="149BAA40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DF0FF3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467,380</w:t>
            </w:r>
          </w:p>
        </w:tc>
        <w:tc>
          <w:tcPr>
            <w:tcW w:w="270" w:type="dxa"/>
          </w:tcPr>
          <w:p w14:paraId="3273A7AF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F4A637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488,821</w:t>
            </w:r>
          </w:p>
        </w:tc>
        <w:tc>
          <w:tcPr>
            <w:tcW w:w="270" w:type="dxa"/>
          </w:tcPr>
          <w:p w14:paraId="599943F3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0B56A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467,380</w:t>
            </w:r>
          </w:p>
        </w:tc>
      </w:tr>
      <w:tr w:rsidR="00FC31E4" w:rsidRPr="00095930" w14:paraId="3FA76D4C" w14:textId="77777777" w:rsidTr="002D695A">
        <w:tc>
          <w:tcPr>
            <w:tcW w:w="4050" w:type="dxa"/>
          </w:tcPr>
          <w:p w14:paraId="5F10AD0D" w14:textId="7487BDA6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1DCBAA5C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534EB6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FF53EF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440465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6940E1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52,812</w:t>
            </w:r>
          </w:p>
        </w:tc>
        <w:tc>
          <w:tcPr>
            <w:tcW w:w="270" w:type="dxa"/>
          </w:tcPr>
          <w:p w14:paraId="31EAB555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B3D32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55,467</w:t>
            </w:r>
          </w:p>
        </w:tc>
      </w:tr>
      <w:tr w:rsidR="00FC31E4" w:rsidRPr="00095930" w14:paraId="1F3106DB" w14:textId="77777777" w:rsidTr="002D695A">
        <w:tc>
          <w:tcPr>
            <w:tcW w:w="4050" w:type="dxa"/>
          </w:tcPr>
          <w:p w14:paraId="65E489C1" w14:textId="77777777" w:rsidR="00FC31E4" w:rsidRPr="00AB351F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B859140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1F974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86B8945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7DE365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8996E6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6EBD1D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59C6EB" w14:textId="77777777" w:rsidR="00FC31E4" w:rsidRPr="00445D4E" w:rsidRDefault="00FC31E4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245" w:rsidRPr="00095930" w14:paraId="5DE75831" w14:textId="77777777" w:rsidTr="002D695A">
        <w:tc>
          <w:tcPr>
            <w:tcW w:w="4050" w:type="dxa"/>
          </w:tcPr>
          <w:p w14:paraId="54E79762" w14:textId="011FC072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53A77539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48F7C1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557E1B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D3A73A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C3389B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F78AA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A4CA07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4245" w:rsidRPr="00095930" w14:paraId="3B124C05" w14:textId="77777777" w:rsidTr="002D695A">
        <w:tc>
          <w:tcPr>
            <w:tcW w:w="4050" w:type="dxa"/>
          </w:tcPr>
          <w:p w14:paraId="3B5CF766" w14:textId="3A269088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88BD81F" w14:textId="7483974F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476,069</w:t>
            </w:r>
          </w:p>
        </w:tc>
        <w:tc>
          <w:tcPr>
            <w:tcW w:w="270" w:type="dxa"/>
          </w:tcPr>
          <w:p w14:paraId="27EF15D3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A24FD2C" w14:textId="77509833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433,524</w:t>
            </w:r>
          </w:p>
        </w:tc>
        <w:tc>
          <w:tcPr>
            <w:tcW w:w="270" w:type="dxa"/>
          </w:tcPr>
          <w:p w14:paraId="18113955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D13C21" w14:textId="69EBC8F2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476,069</w:t>
            </w:r>
          </w:p>
        </w:tc>
        <w:tc>
          <w:tcPr>
            <w:tcW w:w="270" w:type="dxa"/>
          </w:tcPr>
          <w:p w14:paraId="60FCBE6A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21CF15" w14:textId="1588E5D3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433,524</w:t>
            </w:r>
          </w:p>
        </w:tc>
      </w:tr>
      <w:tr w:rsidR="00F04245" w:rsidRPr="00095930" w14:paraId="7799D94B" w14:textId="77777777" w:rsidTr="002D695A">
        <w:tc>
          <w:tcPr>
            <w:tcW w:w="4050" w:type="dxa"/>
          </w:tcPr>
          <w:p w14:paraId="498F39B5" w14:textId="198EFFCE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6A5BC62" w14:textId="1DF84B31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6F38B718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D4F619" w14:textId="596969F8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1DF209F5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74ACA1" w14:textId="3C1340C3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3C0F9845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516B9A" w14:textId="49A8415F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1,730</w:t>
            </w:r>
          </w:p>
        </w:tc>
      </w:tr>
      <w:tr w:rsidR="00F04245" w:rsidRPr="00095930" w14:paraId="61B03D39" w14:textId="77777777" w:rsidTr="002D695A">
        <w:tc>
          <w:tcPr>
            <w:tcW w:w="4050" w:type="dxa"/>
          </w:tcPr>
          <w:p w14:paraId="5C090ECF" w14:textId="217C8B84" w:rsidR="00F04245" w:rsidRPr="00AB351F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6289F124" w14:textId="42010944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492,562</w:t>
            </w:r>
          </w:p>
        </w:tc>
        <w:tc>
          <w:tcPr>
            <w:tcW w:w="270" w:type="dxa"/>
          </w:tcPr>
          <w:p w14:paraId="60F4D907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36D16A" w14:textId="3CCD460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493,728</w:t>
            </w:r>
          </w:p>
        </w:tc>
        <w:tc>
          <w:tcPr>
            <w:tcW w:w="270" w:type="dxa"/>
          </w:tcPr>
          <w:p w14:paraId="4E0C8A40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20A2AC" w14:textId="2E09D4AF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492,562</w:t>
            </w:r>
          </w:p>
        </w:tc>
        <w:tc>
          <w:tcPr>
            <w:tcW w:w="270" w:type="dxa"/>
          </w:tcPr>
          <w:p w14:paraId="490D9021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F0E31" w14:textId="4A30FA44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493,728</w:t>
            </w:r>
          </w:p>
        </w:tc>
      </w:tr>
      <w:tr w:rsidR="00F04245" w:rsidRPr="00095930" w14:paraId="27E8B954" w14:textId="77777777" w:rsidTr="002D695A">
        <w:tc>
          <w:tcPr>
            <w:tcW w:w="4050" w:type="dxa"/>
          </w:tcPr>
          <w:p w14:paraId="29429B3B" w14:textId="2A044998" w:rsidR="00F04245" w:rsidRPr="00AB351F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7B49F435" w14:textId="018817E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14:paraId="5F2A83EC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13D982" w14:textId="5D099790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27,496</w:t>
            </w:r>
          </w:p>
        </w:tc>
        <w:tc>
          <w:tcPr>
            <w:tcW w:w="270" w:type="dxa"/>
          </w:tcPr>
          <w:p w14:paraId="7D8C5C30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B9A955" w14:textId="53FDE17D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14:paraId="49A1DA26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3ACD74" w14:textId="4DC049A2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27,496</w:t>
            </w:r>
          </w:p>
        </w:tc>
      </w:tr>
      <w:tr w:rsidR="00F04245" w:rsidRPr="00095930" w14:paraId="4949473D" w14:textId="77777777" w:rsidTr="002D695A">
        <w:tc>
          <w:tcPr>
            <w:tcW w:w="4050" w:type="dxa"/>
          </w:tcPr>
          <w:p w14:paraId="043D55C0" w14:textId="1B3EC601" w:rsidR="00F04245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400F5E32" w14:textId="523EDBD8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5,671</w:t>
            </w:r>
          </w:p>
        </w:tc>
        <w:tc>
          <w:tcPr>
            <w:tcW w:w="270" w:type="dxa"/>
          </w:tcPr>
          <w:p w14:paraId="289D8DE4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9229E" w14:textId="5084D23F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5,944</w:t>
            </w:r>
          </w:p>
        </w:tc>
        <w:tc>
          <w:tcPr>
            <w:tcW w:w="270" w:type="dxa"/>
          </w:tcPr>
          <w:p w14:paraId="5991E97A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B6E49B" w14:textId="64D5A1CB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5,671</w:t>
            </w:r>
          </w:p>
        </w:tc>
        <w:tc>
          <w:tcPr>
            <w:tcW w:w="270" w:type="dxa"/>
          </w:tcPr>
          <w:p w14:paraId="7C6CEEBD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0FC018" w14:textId="72ACCFB2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5,944</w:t>
            </w:r>
          </w:p>
        </w:tc>
      </w:tr>
      <w:tr w:rsidR="00F04245" w:rsidRPr="00095930" w14:paraId="0C82697D" w14:textId="77777777" w:rsidTr="002D695A">
        <w:tc>
          <w:tcPr>
            <w:tcW w:w="4050" w:type="dxa"/>
          </w:tcPr>
          <w:p w14:paraId="6AC260DB" w14:textId="0215A6D9" w:rsidR="00F04245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080" w:type="dxa"/>
          </w:tcPr>
          <w:p w14:paraId="3E0A97FD" w14:textId="13AE7C6C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6,381</w:t>
            </w:r>
          </w:p>
        </w:tc>
        <w:tc>
          <w:tcPr>
            <w:tcW w:w="270" w:type="dxa"/>
          </w:tcPr>
          <w:p w14:paraId="37758F77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0D97CE" w14:textId="27E7E772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7,074</w:t>
            </w:r>
          </w:p>
        </w:tc>
        <w:tc>
          <w:tcPr>
            <w:tcW w:w="270" w:type="dxa"/>
          </w:tcPr>
          <w:p w14:paraId="08858FEF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F6BFD" w14:textId="6AA8CF88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6,381</w:t>
            </w:r>
          </w:p>
        </w:tc>
        <w:tc>
          <w:tcPr>
            <w:tcW w:w="270" w:type="dxa"/>
          </w:tcPr>
          <w:p w14:paraId="2A0E8A2D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D79BD8" w14:textId="692E7596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7,074</w:t>
            </w:r>
          </w:p>
        </w:tc>
      </w:tr>
      <w:tr w:rsidR="00F04245" w:rsidRPr="00095930" w14:paraId="3A0EF5C2" w14:textId="77777777" w:rsidTr="002D695A">
        <w:tc>
          <w:tcPr>
            <w:tcW w:w="4050" w:type="dxa"/>
          </w:tcPr>
          <w:p w14:paraId="518B0D5C" w14:textId="6AF6D855" w:rsidR="00F04245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5E8C71D7" w14:textId="1AD63250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4CF822C4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A94FD" w14:textId="2654DD3D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3C129B4E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DCE0AB" w14:textId="3661EBE3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24A3D817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A5A746" w14:textId="65A3289F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313</w:t>
            </w:r>
          </w:p>
        </w:tc>
      </w:tr>
      <w:tr w:rsidR="00F04245" w:rsidRPr="00095930" w14:paraId="1DD9C3E6" w14:textId="77777777" w:rsidTr="002D695A">
        <w:tc>
          <w:tcPr>
            <w:tcW w:w="4050" w:type="dxa"/>
          </w:tcPr>
          <w:p w14:paraId="3821283D" w14:textId="77777777" w:rsidR="00F04245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118553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34A0D7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B09EE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88E7A5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2B8C45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F91F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521419" w14:textId="77777777" w:rsidR="00F04245" w:rsidRPr="00445D4E" w:rsidRDefault="00F04245" w:rsidP="00F042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1A34E89C" w14:textId="77777777" w:rsidTr="002D695A">
        <w:tc>
          <w:tcPr>
            <w:tcW w:w="4050" w:type="dxa"/>
          </w:tcPr>
          <w:p w14:paraId="789F28CE" w14:textId="03628D44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080" w:type="dxa"/>
          </w:tcPr>
          <w:p w14:paraId="0CED4E77" w14:textId="76D21E73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06E7E6CD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8E0976" w14:textId="75E71D2E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70" w:type="dxa"/>
          </w:tcPr>
          <w:p w14:paraId="290DB62E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12D30A" w14:textId="3E577435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270" w:type="dxa"/>
          </w:tcPr>
          <w:p w14:paraId="0336CF53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C4877" w14:textId="3C11F0E4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</w:tr>
      <w:tr w:rsidR="00C922EE" w:rsidRPr="00095930" w14:paraId="61C62844" w14:textId="77777777" w:rsidTr="002D695A">
        <w:tc>
          <w:tcPr>
            <w:tcW w:w="4050" w:type="dxa"/>
          </w:tcPr>
          <w:p w14:paraId="7D3DC7DD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29566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E3B31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592EE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690F5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7E31A8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43C49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D97E1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0CAE890B" w14:textId="77777777" w:rsidTr="002D695A">
        <w:tc>
          <w:tcPr>
            <w:tcW w:w="4050" w:type="dxa"/>
          </w:tcPr>
          <w:p w14:paraId="4A6C6820" w14:textId="17533A4A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3BE36E7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09E39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92BAE2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8699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967DA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F15F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DA2AF3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70DB873F" w14:textId="77777777" w:rsidTr="002D695A">
        <w:tc>
          <w:tcPr>
            <w:tcW w:w="4050" w:type="dxa"/>
          </w:tcPr>
          <w:p w14:paraId="1402FD93" w14:textId="6EEFEC1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1C6B33D" w14:textId="05412BF0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10,464</w:t>
            </w:r>
          </w:p>
        </w:tc>
        <w:tc>
          <w:tcPr>
            <w:tcW w:w="270" w:type="dxa"/>
          </w:tcPr>
          <w:p w14:paraId="4ED705E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A211F" w14:textId="303F5A26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  <w:tc>
          <w:tcPr>
            <w:tcW w:w="270" w:type="dxa"/>
          </w:tcPr>
          <w:p w14:paraId="61A5708F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DC1709" w14:textId="097233FB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10,464</w:t>
            </w:r>
          </w:p>
        </w:tc>
        <w:tc>
          <w:tcPr>
            <w:tcW w:w="270" w:type="dxa"/>
          </w:tcPr>
          <w:p w14:paraId="706C7C2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E2B8E3" w14:textId="7D40E54B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11,596</w:t>
            </w:r>
          </w:p>
        </w:tc>
      </w:tr>
      <w:tr w:rsidR="00C922EE" w:rsidRPr="00095930" w14:paraId="7AD7F479" w14:textId="77777777" w:rsidTr="002D695A">
        <w:tc>
          <w:tcPr>
            <w:tcW w:w="4050" w:type="dxa"/>
          </w:tcPr>
          <w:p w14:paraId="27FD12DC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C953E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A4471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48217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38791F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8B5828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C1AB5A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D79E12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622B717E" w14:textId="77777777" w:rsidTr="002D695A">
        <w:tc>
          <w:tcPr>
            <w:tcW w:w="4050" w:type="dxa"/>
          </w:tcPr>
          <w:p w14:paraId="04220425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5A53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B9FAAB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64D46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34FD3C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3B8C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342C7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9AB55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755161C1" w14:textId="77777777" w:rsidTr="002D695A">
        <w:tc>
          <w:tcPr>
            <w:tcW w:w="4050" w:type="dxa"/>
          </w:tcPr>
          <w:p w14:paraId="13E1CE2A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EE65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78394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0F94CA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CBE2EC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CD53E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18621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76F2E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613FAF5E" w14:textId="77777777" w:rsidTr="00B7035A">
        <w:tc>
          <w:tcPr>
            <w:tcW w:w="4050" w:type="dxa"/>
          </w:tcPr>
          <w:p w14:paraId="5D015221" w14:textId="77777777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27E0DD4" w14:textId="6AF67C86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28E54B4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8553F4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F2B93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B768E3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60A7D6BC" w14:textId="77777777" w:rsidTr="00B7035A">
        <w:tc>
          <w:tcPr>
            <w:tcW w:w="4050" w:type="dxa"/>
          </w:tcPr>
          <w:p w14:paraId="56DFBF6C" w14:textId="77777777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6ACB8F5B" w14:textId="71D7209C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E477DC3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1B6109B" w14:textId="10F2F699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22EE" w:rsidRPr="00095930" w14:paraId="5B0723C1" w14:textId="77777777" w:rsidTr="002D695A">
        <w:tc>
          <w:tcPr>
            <w:tcW w:w="4050" w:type="dxa"/>
          </w:tcPr>
          <w:p w14:paraId="26B7A38B" w14:textId="75797ECD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 30 กันยายน</w:t>
            </w:r>
          </w:p>
        </w:tc>
        <w:tc>
          <w:tcPr>
            <w:tcW w:w="1080" w:type="dxa"/>
          </w:tcPr>
          <w:p w14:paraId="6E09C005" w14:textId="2EDA06DA" w:rsidR="00C922EE" w:rsidRPr="00C922EE" w:rsidRDefault="00C922EE" w:rsidP="00C922E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7186652" w14:textId="77777777" w:rsidR="00C922EE" w:rsidRPr="00C922EE" w:rsidRDefault="00C922EE" w:rsidP="00C922EE">
            <w:pPr>
              <w:tabs>
                <w:tab w:val="decimal" w:pos="97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1A1DD9" w14:textId="7D45B667" w:rsidR="00C922EE" w:rsidRPr="00C922EE" w:rsidRDefault="00C922EE" w:rsidP="00C922E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5AF7E14D" w14:textId="77777777" w:rsidR="00C922EE" w:rsidRPr="00C922EE" w:rsidRDefault="00C922EE" w:rsidP="00C922EE">
            <w:pPr>
              <w:tabs>
                <w:tab w:val="decimal" w:pos="106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8B2E25" w14:textId="76738C1E" w:rsidR="00C922EE" w:rsidRPr="00C922EE" w:rsidRDefault="00C922EE" w:rsidP="00C922EE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256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60764636" w14:textId="77777777" w:rsidR="00C922EE" w:rsidRPr="00C922EE" w:rsidRDefault="00C922EE" w:rsidP="00C922EE">
            <w:pPr>
              <w:tabs>
                <w:tab w:val="decimal" w:pos="1062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47080BA" w14:textId="49D36118" w:rsidR="00C922EE" w:rsidRPr="00C922EE" w:rsidRDefault="00C922EE" w:rsidP="00C922EE">
            <w:pPr>
              <w:tabs>
                <w:tab w:val="decimal" w:pos="825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94080">
              <w:rPr>
                <w:rFonts w:ascii="Angsana New" w:hAnsi="Angsana New"/>
                <w:sz w:val="30"/>
                <w:szCs w:val="30"/>
              </w:rPr>
              <w:t>25</w:t>
            </w:r>
            <w:r w:rsidRPr="00194080"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C922EE" w:rsidRPr="00095930" w14:paraId="6D978C8D" w14:textId="77777777" w:rsidTr="00B7035A">
        <w:tc>
          <w:tcPr>
            <w:tcW w:w="4050" w:type="dxa"/>
          </w:tcPr>
          <w:p w14:paraId="3A7F991B" w14:textId="77777777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703CF533" w14:textId="2FE1AD1E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22EE" w:rsidRPr="00095930" w14:paraId="67421910" w14:textId="77777777" w:rsidTr="002D695A">
        <w:tc>
          <w:tcPr>
            <w:tcW w:w="4050" w:type="dxa"/>
          </w:tcPr>
          <w:p w14:paraId="1EF9CB38" w14:textId="615428EF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6FF5E1E8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E874D2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D679B9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089B73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40848A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4295BFA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BA685B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2EE" w:rsidRPr="00095930" w14:paraId="4B08896A" w14:textId="77777777" w:rsidTr="002D695A">
        <w:tc>
          <w:tcPr>
            <w:tcW w:w="4050" w:type="dxa"/>
          </w:tcPr>
          <w:p w14:paraId="7E233530" w14:textId="74B33FD9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27BC60E2" w14:textId="46A99FF1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00DD8E0E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9F5B4B" w14:textId="7469C57A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5,154</w:t>
            </w:r>
          </w:p>
        </w:tc>
        <w:tc>
          <w:tcPr>
            <w:tcW w:w="270" w:type="dxa"/>
          </w:tcPr>
          <w:p w14:paraId="527E2C88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D7F2C01" w14:textId="18C9CCDD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2C810F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3F64BD" w14:textId="10C4F15C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5,154</w:t>
            </w:r>
          </w:p>
        </w:tc>
      </w:tr>
      <w:tr w:rsidR="00C922EE" w:rsidRPr="00095930" w14:paraId="3730EFF9" w14:textId="77777777" w:rsidTr="002D695A">
        <w:tc>
          <w:tcPr>
            <w:tcW w:w="4050" w:type="dxa"/>
          </w:tcPr>
          <w:p w14:paraId="21684DA6" w14:textId="0D581EB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และรายได้รอตัดบัญชี</w:t>
            </w:r>
          </w:p>
        </w:tc>
        <w:tc>
          <w:tcPr>
            <w:tcW w:w="1080" w:type="dxa"/>
          </w:tcPr>
          <w:p w14:paraId="39779F23" w14:textId="6E6C1D4D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4,168</w:t>
            </w:r>
          </w:p>
        </w:tc>
        <w:tc>
          <w:tcPr>
            <w:tcW w:w="270" w:type="dxa"/>
          </w:tcPr>
          <w:p w14:paraId="3D20E6A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3D151E" w14:textId="44AD0CBB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  <w:tc>
          <w:tcPr>
            <w:tcW w:w="270" w:type="dxa"/>
          </w:tcPr>
          <w:p w14:paraId="6C5FFD2F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80D362" w14:textId="3DCE4238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4,168</w:t>
            </w:r>
          </w:p>
        </w:tc>
        <w:tc>
          <w:tcPr>
            <w:tcW w:w="270" w:type="dxa"/>
          </w:tcPr>
          <w:p w14:paraId="1E3A323E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A62D9F" w14:textId="2CCF217B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1,289</w:t>
            </w:r>
          </w:p>
        </w:tc>
      </w:tr>
      <w:tr w:rsidR="00C922EE" w:rsidRPr="00095930" w14:paraId="641F923D" w14:textId="77777777" w:rsidTr="002D695A">
        <w:tc>
          <w:tcPr>
            <w:tcW w:w="4050" w:type="dxa"/>
          </w:tcPr>
          <w:p w14:paraId="55AFBA09" w14:textId="322DA342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5180BEBD" w14:textId="21443BEF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22,055</w:t>
            </w:r>
          </w:p>
        </w:tc>
        <w:tc>
          <w:tcPr>
            <w:tcW w:w="270" w:type="dxa"/>
          </w:tcPr>
          <w:p w14:paraId="53223FD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F7D326" w14:textId="51BC07E8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21,428</w:t>
            </w:r>
          </w:p>
        </w:tc>
        <w:tc>
          <w:tcPr>
            <w:tcW w:w="270" w:type="dxa"/>
          </w:tcPr>
          <w:p w14:paraId="356C53EA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DBFC32" w14:textId="35881F15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22,055</w:t>
            </w:r>
          </w:p>
        </w:tc>
        <w:tc>
          <w:tcPr>
            <w:tcW w:w="270" w:type="dxa"/>
          </w:tcPr>
          <w:p w14:paraId="6D66C8E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353ADB" w14:textId="421D2D43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21,428</w:t>
            </w:r>
          </w:p>
        </w:tc>
      </w:tr>
      <w:tr w:rsidR="00C922EE" w:rsidRPr="00095930" w14:paraId="53E11114" w14:textId="77777777" w:rsidTr="002D695A">
        <w:tc>
          <w:tcPr>
            <w:tcW w:w="4050" w:type="dxa"/>
          </w:tcPr>
          <w:p w14:paraId="7C14B33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12BF4C9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5A98A9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9F7CD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84F7BA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20A08C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BC5A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9A19EB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0463B4A3" w14:textId="77777777" w:rsidTr="002D695A">
        <w:tc>
          <w:tcPr>
            <w:tcW w:w="4050" w:type="dxa"/>
          </w:tcPr>
          <w:p w14:paraId="29F3C343" w14:textId="46D1A981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AC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0796A454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2AECD4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CC515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5945A8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ED209B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ACB502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CDC0A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095930" w14:paraId="6393E50C" w14:textId="77777777" w:rsidTr="002D695A">
        <w:tc>
          <w:tcPr>
            <w:tcW w:w="4050" w:type="dxa"/>
          </w:tcPr>
          <w:p w14:paraId="42E8C9B3" w14:textId="74608743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778EC0D9" w14:textId="36320788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988,710</w:t>
            </w:r>
          </w:p>
        </w:tc>
        <w:tc>
          <w:tcPr>
            <w:tcW w:w="270" w:type="dxa"/>
          </w:tcPr>
          <w:p w14:paraId="3A89497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D3D476" w14:textId="3857BF5A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872,439</w:t>
            </w:r>
          </w:p>
        </w:tc>
        <w:tc>
          <w:tcPr>
            <w:tcW w:w="270" w:type="dxa"/>
          </w:tcPr>
          <w:p w14:paraId="3C8A8D3B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58EC86" w14:textId="1954BC76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988,710</w:t>
            </w:r>
          </w:p>
        </w:tc>
        <w:tc>
          <w:tcPr>
            <w:tcW w:w="270" w:type="dxa"/>
          </w:tcPr>
          <w:p w14:paraId="30768D39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14948E" w14:textId="62CEA965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872,439</w:t>
            </w:r>
          </w:p>
        </w:tc>
      </w:tr>
      <w:tr w:rsidR="00C922EE" w:rsidRPr="00095930" w14:paraId="3FA3C956" w14:textId="77777777" w:rsidTr="002D695A">
        <w:tc>
          <w:tcPr>
            <w:tcW w:w="4050" w:type="dxa"/>
          </w:tcPr>
          <w:p w14:paraId="0987DE66" w14:textId="2D45802D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3C6BB351" w14:textId="5E531B2F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CAF01D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6A392A" w14:textId="3546B5F0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1FD5AD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552A62" w14:textId="74BE862F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52,812</w:t>
            </w:r>
          </w:p>
        </w:tc>
        <w:tc>
          <w:tcPr>
            <w:tcW w:w="270" w:type="dxa"/>
          </w:tcPr>
          <w:p w14:paraId="3247D7F4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348A21" w14:textId="4C2EBCA6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45D4E">
              <w:rPr>
                <w:rFonts w:asciiTheme="majorBidi" w:hAnsiTheme="majorBidi" w:cstheme="majorBidi"/>
                <w:sz w:val="30"/>
                <w:szCs w:val="30"/>
              </w:rPr>
              <w:t>55,467</w:t>
            </w:r>
          </w:p>
        </w:tc>
      </w:tr>
      <w:tr w:rsidR="00C922EE" w:rsidRPr="00095930" w14:paraId="62049811" w14:textId="77777777" w:rsidTr="002D695A">
        <w:tc>
          <w:tcPr>
            <w:tcW w:w="4050" w:type="dxa"/>
          </w:tcPr>
          <w:p w14:paraId="65E2DFA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BAA036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126B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46F8F8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A2EAA" w14:textId="77777777" w:rsidR="00C922EE" w:rsidRPr="00A852C3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6D112B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385732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75D1F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22EE" w:rsidRPr="00A27B22" w14:paraId="41048896" w14:textId="77777777" w:rsidTr="002D695A">
        <w:tc>
          <w:tcPr>
            <w:tcW w:w="4050" w:type="dxa"/>
          </w:tcPr>
          <w:p w14:paraId="2BA647F5" w14:textId="29841CFF" w:rsidR="00C922EE" w:rsidRPr="00E76D3B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25235A6C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50A199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4458C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FCD2F7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363608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3A4C1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943D68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2EE" w:rsidRPr="00A27B22" w14:paraId="237D84F7" w14:textId="77777777" w:rsidTr="002D695A">
        <w:tc>
          <w:tcPr>
            <w:tcW w:w="4050" w:type="dxa"/>
          </w:tcPr>
          <w:p w14:paraId="580185FB" w14:textId="2619EC2A" w:rsidR="00C922EE" w:rsidRPr="00AC71BC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C71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4D7DDDE7" w14:textId="23330555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935,279</w:t>
            </w:r>
          </w:p>
        </w:tc>
        <w:tc>
          <w:tcPr>
            <w:tcW w:w="270" w:type="dxa"/>
          </w:tcPr>
          <w:p w14:paraId="70B6BA16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0DCFA9" w14:textId="776043F9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848,524</w:t>
            </w:r>
          </w:p>
        </w:tc>
        <w:tc>
          <w:tcPr>
            <w:tcW w:w="270" w:type="dxa"/>
          </w:tcPr>
          <w:p w14:paraId="05E44F01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B78D37" w14:textId="431CAD34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935,279</w:t>
            </w:r>
          </w:p>
        </w:tc>
        <w:tc>
          <w:tcPr>
            <w:tcW w:w="270" w:type="dxa"/>
          </w:tcPr>
          <w:p w14:paraId="76B14521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B5EE24" w14:textId="3E2D8692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848,524</w:t>
            </w:r>
          </w:p>
        </w:tc>
      </w:tr>
      <w:tr w:rsidR="00C922EE" w:rsidRPr="00A27B22" w14:paraId="321B8EDC" w14:textId="77777777" w:rsidTr="002D695A">
        <w:tc>
          <w:tcPr>
            <w:tcW w:w="4050" w:type="dxa"/>
          </w:tcPr>
          <w:p w14:paraId="06661CF9" w14:textId="7A34B1B4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16723302" w14:textId="73983949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361B9032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7980B" w14:textId="31DA8D85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  <w:tc>
          <w:tcPr>
            <w:tcW w:w="270" w:type="dxa"/>
          </w:tcPr>
          <w:p w14:paraId="3910BB95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917F2" w14:textId="287405A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1,809</w:t>
            </w:r>
          </w:p>
        </w:tc>
        <w:tc>
          <w:tcPr>
            <w:tcW w:w="270" w:type="dxa"/>
          </w:tcPr>
          <w:p w14:paraId="5C18906E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ACEB" w14:textId="0609A573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3,355</w:t>
            </w:r>
          </w:p>
        </w:tc>
      </w:tr>
      <w:tr w:rsidR="00C922EE" w:rsidRPr="00A27B22" w14:paraId="665A9ADB" w14:textId="77777777" w:rsidTr="002D695A">
        <w:tc>
          <w:tcPr>
            <w:tcW w:w="4050" w:type="dxa"/>
          </w:tcPr>
          <w:p w14:paraId="6859B730" w14:textId="53BCEF47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0" w:type="dxa"/>
          </w:tcPr>
          <w:p w14:paraId="54D5A9B7" w14:textId="3B1CCEB8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858,176</w:t>
            </w:r>
          </w:p>
        </w:tc>
        <w:tc>
          <w:tcPr>
            <w:tcW w:w="270" w:type="dxa"/>
          </w:tcPr>
          <w:p w14:paraId="23DCC64C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00BE7" w14:textId="5B334D8C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1,129,124</w:t>
            </w:r>
          </w:p>
        </w:tc>
        <w:tc>
          <w:tcPr>
            <w:tcW w:w="270" w:type="dxa"/>
          </w:tcPr>
          <w:p w14:paraId="67C582E5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F3B6D33" w14:textId="5A32D27E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858,176</w:t>
            </w:r>
          </w:p>
        </w:tc>
        <w:tc>
          <w:tcPr>
            <w:tcW w:w="270" w:type="dxa"/>
          </w:tcPr>
          <w:p w14:paraId="45D9077B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00DE3D" w14:textId="6AC2156C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1,129,124</w:t>
            </w:r>
          </w:p>
        </w:tc>
      </w:tr>
      <w:tr w:rsidR="00C922EE" w:rsidRPr="00A27B22" w14:paraId="25BA1CF3" w14:textId="77777777" w:rsidTr="002D695A">
        <w:tc>
          <w:tcPr>
            <w:tcW w:w="4050" w:type="dxa"/>
          </w:tcPr>
          <w:p w14:paraId="0487CF16" w14:textId="12344D30" w:rsidR="00C922EE" w:rsidRPr="008F7775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ซื้อเครื่องจักรและอุปกรณ์</w:t>
            </w:r>
          </w:p>
        </w:tc>
        <w:tc>
          <w:tcPr>
            <w:tcW w:w="1080" w:type="dxa"/>
          </w:tcPr>
          <w:p w14:paraId="6920444C" w14:textId="32BCAE6C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14:paraId="15E9187D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5D3712" w14:textId="0B7C2514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44,269</w:t>
            </w:r>
          </w:p>
        </w:tc>
        <w:tc>
          <w:tcPr>
            <w:tcW w:w="270" w:type="dxa"/>
          </w:tcPr>
          <w:p w14:paraId="55168834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74047C" w14:textId="34A71A74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1,273</w:t>
            </w:r>
          </w:p>
        </w:tc>
        <w:tc>
          <w:tcPr>
            <w:tcW w:w="270" w:type="dxa"/>
          </w:tcPr>
          <w:p w14:paraId="69DD01D4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9C1AB9" w14:textId="09AE91BC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44,269</w:t>
            </w:r>
          </w:p>
        </w:tc>
      </w:tr>
      <w:tr w:rsidR="00C922EE" w:rsidRPr="00A27B22" w14:paraId="570A0601" w14:textId="77777777" w:rsidTr="002D695A">
        <w:tc>
          <w:tcPr>
            <w:tcW w:w="4050" w:type="dxa"/>
          </w:tcPr>
          <w:p w14:paraId="1F28A029" w14:textId="36953758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080" w:type="dxa"/>
          </w:tcPr>
          <w:p w14:paraId="7494F97E" w14:textId="0919989D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11,197</w:t>
            </w:r>
          </w:p>
        </w:tc>
        <w:tc>
          <w:tcPr>
            <w:tcW w:w="270" w:type="dxa"/>
          </w:tcPr>
          <w:p w14:paraId="12344FC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E42315" w14:textId="3600852B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13,761</w:t>
            </w:r>
          </w:p>
        </w:tc>
        <w:tc>
          <w:tcPr>
            <w:tcW w:w="270" w:type="dxa"/>
          </w:tcPr>
          <w:p w14:paraId="7A22CE84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59A1C1" w14:textId="4D019D0F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11,197</w:t>
            </w:r>
          </w:p>
        </w:tc>
        <w:tc>
          <w:tcPr>
            <w:tcW w:w="270" w:type="dxa"/>
          </w:tcPr>
          <w:p w14:paraId="1D9F3013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03FCE6" w14:textId="51F32B81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13,761</w:t>
            </w:r>
          </w:p>
        </w:tc>
      </w:tr>
      <w:tr w:rsidR="00C922EE" w:rsidRPr="00A27B22" w14:paraId="237CD8D1" w14:textId="77777777" w:rsidTr="002D695A">
        <w:tc>
          <w:tcPr>
            <w:tcW w:w="4050" w:type="dxa"/>
          </w:tcPr>
          <w:p w14:paraId="36603611" w14:textId="07968798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080" w:type="dxa"/>
          </w:tcPr>
          <w:p w14:paraId="240704EA" w14:textId="78D8D2A5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12,762</w:t>
            </w:r>
          </w:p>
        </w:tc>
        <w:tc>
          <w:tcPr>
            <w:tcW w:w="270" w:type="dxa"/>
          </w:tcPr>
          <w:p w14:paraId="3C545D93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969EB5" w14:textId="3115FB8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14,148</w:t>
            </w:r>
          </w:p>
        </w:tc>
        <w:tc>
          <w:tcPr>
            <w:tcW w:w="270" w:type="dxa"/>
          </w:tcPr>
          <w:p w14:paraId="2C53321D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B64A65" w14:textId="335F3FFD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12,762</w:t>
            </w:r>
          </w:p>
        </w:tc>
        <w:tc>
          <w:tcPr>
            <w:tcW w:w="270" w:type="dxa"/>
          </w:tcPr>
          <w:p w14:paraId="0250BF97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D2AE7D" w14:textId="68268D7F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14,148</w:t>
            </w:r>
          </w:p>
        </w:tc>
      </w:tr>
      <w:tr w:rsidR="00C922EE" w:rsidRPr="00A27B22" w14:paraId="3B1E4808" w14:textId="77777777" w:rsidTr="002D695A">
        <w:tc>
          <w:tcPr>
            <w:tcW w:w="4050" w:type="dxa"/>
          </w:tcPr>
          <w:p w14:paraId="336D8046" w14:textId="13BE2D8E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ADEC211" w14:textId="2A0F3102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1EC7C85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5D73FD" w14:textId="23D7D479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2937AE91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30BBAE" w14:textId="29FEE905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313</w:t>
            </w:r>
          </w:p>
        </w:tc>
        <w:tc>
          <w:tcPr>
            <w:tcW w:w="270" w:type="dxa"/>
          </w:tcPr>
          <w:p w14:paraId="609CD53B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AD1C29" w14:textId="333E2E19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313</w:t>
            </w:r>
          </w:p>
        </w:tc>
      </w:tr>
      <w:tr w:rsidR="00C922EE" w:rsidRPr="00A27B22" w14:paraId="27824A46" w14:textId="77777777" w:rsidTr="002D695A">
        <w:tc>
          <w:tcPr>
            <w:tcW w:w="4050" w:type="dxa"/>
          </w:tcPr>
          <w:p w14:paraId="0F245190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F59C5F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0BBD71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F5A84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F031D9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B53F00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ED5CB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9C8AB7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2EE" w:rsidRPr="00A27B22" w14:paraId="19B30946" w14:textId="77777777" w:rsidTr="002D695A">
        <w:tc>
          <w:tcPr>
            <w:tcW w:w="4050" w:type="dxa"/>
          </w:tcPr>
          <w:p w14:paraId="38E47DE2" w14:textId="04777FCD" w:rsidR="00C922EE" w:rsidRPr="00E76D3B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ค่าตอบแทนกรรมการตรวจสอบ</w:t>
            </w:r>
          </w:p>
        </w:tc>
        <w:tc>
          <w:tcPr>
            <w:tcW w:w="1080" w:type="dxa"/>
          </w:tcPr>
          <w:p w14:paraId="30BE0F2F" w14:textId="668AF0DE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06594DE0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0D4F03" w14:textId="7B476723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389CE841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686C7FF" w14:textId="7D4C9888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373</w:t>
            </w:r>
          </w:p>
        </w:tc>
        <w:tc>
          <w:tcPr>
            <w:tcW w:w="270" w:type="dxa"/>
          </w:tcPr>
          <w:p w14:paraId="2BB37F4B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272B40" w14:textId="7E848C1E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364</w:t>
            </w:r>
          </w:p>
        </w:tc>
      </w:tr>
      <w:tr w:rsidR="00C922EE" w:rsidRPr="00A27B22" w14:paraId="73E05CD7" w14:textId="77777777" w:rsidTr="002D695A">
        <w:tc>
          <w:tcPr>
            <w:tcW w:w="4050" w:type="dxa"/>
          </w:tcPr>
          <w:p w14:paraId="3536BBD5" w14:textId="77777777" w:rsidR="00C922EE" w:rsidRPr="00E76D3B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FD0AF93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EC6208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79BF9F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91420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45CF8A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37B8A5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B39823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2EE" w:rsidRPr="00A27B22" w14:paraId="18F99BF7" w14:textId="77777777" w:rsidTr="002D695A">
        <w:trPr>
          <w:trHeight w:val="470"/>
        </w:trPr>
        <w:tc>
          <w:tcPr>
            <w:tcW w:w="4050" w:type="dxa"/>
          </w:tcPr>
          <w:p w14:paraId="2FB6CB46" w14:textId="69595F32" w:rsidR="00C922EE" w:rsidRPr="00E76D3B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76D3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12A10124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B58B35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A54E2" w14:textId="77777777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8739C6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C001F9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88B45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A3A4E4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22EE" w:rsidRPr="00A27B22" w14:paraId="090428E1" w14:textId="77777777" w:rsidTr="002D695A">
        <w:tc>
          <w:tcPr>
            <w:tcW w:w="4050" w:type="dxa"/>
          </w:tcPr>
          <w:p w14:paraId="4B320783" w14:textId="24A5E7BE" w:rsidR="00C922EE" w:rsidRPr="00E76D3B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59570946" w14:textId="5F4F406E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21,337</w:t>
            </w:r>
          </w:p>
        </w:tc>
        <w:tc>
          <w:tcPr>
            <w:tcW w:w="270" w:type="dxa"/>
          </w:tcPr>
          <w:p w14:paraId="7B0BB6B7" w14:textId="77777777" w:rsidR="00C922EE" w:rsidRPr="00445D4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7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D8717" w14:textId="7E679C04" w:rsidR="00C922EE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445D4E">
              <w:rPr>
                <w:rFonts w:ascii="Angsana New" w:hAnsi="Angsana New"/>
                <w:sz w:val="30"/>
                <w:szCs w:val="30"/>
              </w:rPr>
              <w:t>24,466</w:t>
            </w:r>
          </w:p>
        </w:tc>
        <w:tc>
          <w:tcPr>
            <w:tcW w:w="270" w:type="dxa"/>
          </w:tcPr>
          <w:p w14:paraId="03E43388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99A865" w14:textId="67D94069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21,337</w:t>
            </w:r>
          </w:p>
        </w:tc>
        <w:tc>
          <w:tcPr>
            <w:tcW w:w="270" w:type="dxa"/>
          </w:tcPr>
          <w:p w14:paraId="75DE092C" w14:textId="77777777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12DF0F" w14:textId="1488D8D5" w:rsidR="00C922EE" w:rsidRPr="00A27B22" w:rsidRDefault="00C922EE" w:rsidP="00C92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100" w:beforeAutospacing="1" w:line="22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24,466</w:t>
            </w:r>
          </w:p>
        </w:tc>
      </w:tr>
    </w:tbl>
    <w:p w14:paraId="6B8332B9" w14:textId="77777777" w:rsidR="00AB351F" w:rsidRPr="002B1BE4" w:rsidRDefault="00AB351F" w:rsidP="00465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2645B3E5" w14:textId="77777777" w:rsidR="00194080" w:rsidRDefault="00194080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67391ADE" w14:textId="551F211A" w:rsidR="00CC066B" w:rsidRPr="00E808C1" w:rsidRDefault="00E808C1" w:rsidP="002B1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2561</w:t>
      </w:r>
      <w:r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6B352FB" w14:textId="77777777" w:rsidR="008D3612" w:rsidRDefault="008D3612" w:rsidP="008D36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24"/>
          <w:szCs w:val="24"/>
        </w:rPr>
      </w:pPr>
    </w:p>
    <w:tbl>
      <w:tblPr>
        <w:tblW w:w="95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769"/>
        <w:gridCol w:w="1800"/>
        <w:gridCol w:w="270"/>
        <w:gridCol w:w="1710"/>
      </w:tblGrid>
      <w:tr w:rsidR="008D3612" w:rsidRPr="00B0181B" w14:paraId="1DE1624E" w14:textId="77777777" w:rsidTr="00590062">
        <w:tc>
          <w:tcPr>
            <w:tcW w:w="5769" w:type="dxa"/>
          </w:tcPr>
          <w:p w14:paraId="78831E2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5929B0FD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F77B181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612" w:rsidRPr="00B0181B" w14:paraId="06E1115E" w14:textId="77777777" w:rsidTr="00590062">
        <w:tc>
          <w:tcPr>
            <w:tcW w:w="5769" w:type="dxa"/>
          </w:tcPr>
          <w:p w14:paraId="6A8505E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C405845" w14:textId="7676C373" w:rsidR="008D3612" w:rsidRPr="00284595" w:rsidRDefault="008741B6" w:rsidP="003F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F38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B871161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7B28690" w14:textId="472EB6EE" w:rsidR="008D3612" w:rsidRPr="00284595" w:rsidRDefault="008741B6" w:rsidP="008741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8D3612" w:rsidRPr="00B0181B" w14:paraId="5C6C0695" w14:textId="77777777" w:rsidTr="00590062">
        <w:tc>
          <w:tcPr>
            <w:tcW w:w="5769" w:type="dxa"/>
          </w:tcPr>
          <w:p w14:paraId="0363E87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2AD9E23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3C9232B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656D66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84595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8D3612" w:rsidRPr="00B0181B" w14:paraId="7FAC1E10" w14:textId="77777777" w:rsidTr="00590062">
        <w:tc>
          <w:tcPr>
            <w:tcW w:w="5769" w:type="dxa"/>
          </w:tcPr>
          <w:p w14:paraId="374561D0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7BC640AD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B0181B" w14:paraId="701DE60F" w14:textId="77777777" w:rsidTr="00590062">
        <w:tc>
          <w:tcPr>
            <w:tcW w:w="5769" w:type="dxa"/>
          </w:tcPr>
          <w:p w14:paraId="090A3757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6F6F0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การค้า</w:t>
            </w:r>
          </w:p>
        </w:tc>
        <w:tc>
          <w:tcPr>
            <w:tcW w:w="3780" w:type="dxa"/>
            <w:gridSpan w:val="3"/>
          </w:tcPr>
          <w:p w14:paraId="67F9AAE4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D3612" w:rsidRPr="00B0181B" w14:paraId="5F5C8EA8" w14:textId="77777777" w:rsidTr="003E1E03">
        <w:trPr>
          <w:trHeight w:val="117"/>
        </w:trPr>
        <w:tc>
          <w:tcPr>
            <w:tcW w:w="5769" w:type="dxa"/>
          </w:tcPr>
          <w:p w14:paraId="449796E7" w14:textId="77777777" w:rsidR="008D3612" w:rsidRPr="00C1540E" w:rsidRDefault="008D3612" w:rsidP="006C6F12">
            <w:pPr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684F22A" w14:textId="39E6FBA7" w:rsidR="008D3612" w:rsidRPr="00664E94" w:rsidRDefault="0075680E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376,353</w:t>
            </w:r>
          </w:p>
        </w:tc>
        <w:tc>
          <w:tcPr>
            <w:tcW w:w="270" w:type="dxa"/>
          </w:tcPr>
          <w:p w14:paraId="354AEB5B" w14:textId="77777777" w:rsidR="008D3612" w:rsidRPr="00664E94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633E172" w14:textId="77777777" w:rsidR="008D3612" w:rsidRPr="00664E94" w:rsidRDefault="008D3612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8D3612" w:rsidRPr="00B0181B" w14:paraId="7098C0EA" w14:textId="77777777" w:rsidTr="003E1E03">
        <w:tc>
          <w:tcPr>
            <w:tcW w:w="5769" w:type="dxa"/>
          </w:tcPr>
          <w:p w14:paraId="7CD99E5E" w14:textId="77777777" w:rsidR="008D3612" w:rsidRPr="00B0181B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39D6619" w14:textId="6D510B3C" w:rsidR="008D3612" w:rsidRPr="00B0181B" w:rsidRDefault="0075680E" w:rsidP="0098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376,353</w:t>
            </w:r>
          </w:p>
        </w:tc>
        <w:tc>
          <w:tcPr>
            <w:tcW w:w="270" w:type="dxa"/>
          </w:tcPr>
          <w:p w14:paraId="0862A0EE" w14:textId="77777777" w:rsidR="008D3612" w:rsidRPr="005C4786" w:rsidRDefault="008D36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AC487C0" w14:textId="77777777" w:rsidR="008D3612" w:rsidRPr="00B0181B" w:rsidRDefault="008D3612" w:rsidP="009801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194080" w:rsidRPr="00B0181B" w14:paraId="3A50FD74" w14:textId="77777777" w:rsidTr="003E1E03">
        <w:tc>
          <w:tcPr>
            <w:tcW w:w="5769" w:type="dxa"/>
          </w:tcPr>
          <w:p w14:paraId="01677F03" w14:textId="77777777" w:rsidR="00194080" w:rsidRPr="00B0181B" w:rsidRDefault="0019408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7A803CF9" w14:textId="77777777" w:rsidR="00194080" w:rsidRDefault="00194080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B02714" w14:textId="77777777" w:rsidR="00194080" w:rsidRPr="00B0181B" w:rsidRDefault="00194080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4D7EAA2" w14:textId="77777777" w:rsidR="00194080" w:rsidRDefault="00194080" w:rsidP="009B4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7B22" w:rsidRPr="00B0181B" w14:paraId="515A482B" w14:textId="77777777" w:rsidTr="005C4786">
        <w:tc>
          <w:tcPr>
            <w:tcW w:w="5769" w:type="dxa"/>
          </w:tcPr>
          <w:p w14:paraId="7A7D55AB" w14:textId="574588A3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F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</w:t>
            </w:r>
            <w:r w:rsidRPr="003002F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354C82D3" w14:textId="5B131CAD" w:rsidR="00A27B22" w:rsidRDefault="00A27B22" w:rsidP="00CD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439C50" w14:textId="77777777" w:rsidR="00A27B22" w:rsidRPr="00B0181B" w:rsidRDefault="00A27B22" w:rsidP="00CD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D083B9" w14:textId="073FF371" w:rsidR="00A27B22" w:rsidRDefault="00A27B22" w:rsidP="00CD3E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7B22" w:rsidRPr="00B0181B" w14:paraId="7E11D1A4" w14:textId="77777777" w:rsidTr="00590062">
        <w:tc>
          <w:tcPr>
            <w:tcW w:w="5769" w:type="dxa"/>
          </w:tcPr>
          <w:p w14:paraId="39051013" w14:textId="2197B666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12468BBC" w14:textId="091BCBCA" w:rsidR="00A27B22" w:rsidRPr="0075680E" w:rsidRDefault="00194080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1,437</w:t>
            </w:r>
          </w:p>
        </w:tc>
        <w:tc>
          <w:tcPr>
            <w:tcW w:w="270" w:type="dxa"/>
          </w:tcPr>
          <w:p w14:paraId="376B752D" w14:textId="77777777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07B1CEF" w14:textId="4A90DE27" w:rsidR="00A27B22" w:rsidRDefault="00A27B22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1,174</w:t>
            </w:r>
          </w:p>
        </w:tc>
      </w:tr>
      <w:tr w:rsidR="00A27B22" w:rsidRPr="00B0181B" w14:paraId="274FFF1C" w14:textId="77777777" w:rsidTr="00590062">
        <w:tc>
          <w:tcPr>
            <w:tcW w:w="5769" w:type="dxa"/>
          </w:tcPr>
          <w:p w14:paraId="0BC5A691" w14:textId="32A74ABF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893AFDD" w14:textId="09AE32F8" w:rsidR="00A27B22" w:rsidRPr="000A5275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5275">
              <w:rPr>
                <w:rFonts w:ascii="Angsana New" w:hAnsi="Angsana New"/>
                <w:sz w:val="30"/>
                <w:szCs w:val="30"/>
              </w:rPr>
              <w:t>2,043</w:t>
            </w:r>
          </w:p>
        </w:tc>
        <w:tc>
          <w:tcPr>
            <w:tcW w:w="270" w:type="dxa"/>
          </w:tcPr>
          <w:p w14:paraId="14CE8B0D" w14:textId="77777777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2B93C6D" w14:textId="1C00E9CD" w:rsidR="00A27B22" w:rsidRDefault="00A27B22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64E94">
              <w:rPr>
                <w:rFonts w:ascii="Angsana New" w:hAnsi="Angsana New"/>
                <w:sz w:val="30"/>
                <w:szCs w:val="30"/>
              </w:rPr>
              <w:t>1,870</w:t>
            </w:r>
          </w:p>
        </w:tc>
      </w:tr>
      <w:tr w:rsidR="00A27B22" w:rsidRPr="00B0181B" w14:paraId="38B3AA77" w14:textId="77777777" w:rsidTr="00590062">
        <w:tc>
          <w:tcPr>
            <w:tcW w:w="5769" w:type="dxa"/>
          </w:tcPr>
          <w:p w14:paraId="2B82FC37" w14:textId="6A160FBF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454F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12907D" w14:textId="7AE61A60" w:rsidR="00A27B22" w:rsidRDefault="00A27B22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3,480</w:t>
            </w:r>
          </w:p>
        </w:tc>
        <w:tc>
          <w:tcPr>
            <w:tcW w:w="270" w:type="dxa"/>
          </w:tcPr>
          <w:p w14:paraId="723DE253" w14:textId="77777777" w:rsidR="00A27B22" w:rsidRPr="00B0181B" w:rsidRDefault="00A27B22" w:rsidP="00A27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B207EF7" w14:textId="6B91A46A" w:rsidR="00A27B22" w:rsidRDefault="00A27B22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3,044</w:t>
            </w:r>
          </w:p>
        </w:tc>
      </w:tr>
    </w:tbl>
    <w:p w14:paraId="03A4E301" w14:textId="265744B4" w:rsidR="003F384A" w:rsidRPr="00A27B22" w:rsidRDefault="003F384A">
      <w:pPr>
        <w:rPr>
          <w:sz w:val="12"/>
          <w:szCs w:val="12"/>
        </w:rPr>
      </w:pPr>
    </w:p>
    <w:tbl>
      <w:tblPr>
        <w:tblW w:w="954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760"/>
        <w:gridCol w:w="1800"/>
        <w:gridCol w:w="270"/>
        <w:gridCol w:w="1710"/>
      </w:tblGrid>
      <w:tr w:rsidR="00E808C1" w:rsidRPr="00C52C41" w14:paraId="393F0D65" w14:textId="77777777" w:rsidTr="005E2563">
        <w:tc>
          <w:tcPr>
            <w:tcW w:w="5769" w:type="dxa"/>
            <w:gridSpan w:val="2"/>
          </w:tcPr>
          <w:p w14:paraId="55566835" w14:textId="1D802BE3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808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0" w:type="dxa"/>
          </w:tcPr>
          <w:p w14:paraId="6EE899D5" w14:textId="77777777" w:rsidR="00E808C1" w:rsidRPr="00F2760C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C6285C0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1FCE1" w14:textId="77777777" w:rsidR="00E808C1" w:rsidRPr="00F2760C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exact"/>
              <w:ind w:right="72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808C1" w:rsidRPr="00C52C41" w14:paraId="067F3CFA" w14:textId="77777777" w:rsidTr="005E2563">
        <w:tc>
          <w:tcPr>
            <w:tcW w:w="5769" w:type="dxa"/>
            <w:gridSpan w:val="2"/>
          </w:tcPr>
          <w:p w14:paraId="15B7B38E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00" w:type="dxa"/>
          </w:tcPr>
          <w:p w14:paraId="436FF8D8" w14:textId="688EBD3F" w:rsidR="00E808C1" w:rsidRPr="00062DCB" w:rsidRDefault="00E808C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174,649</w:t>
            </w:r>
          </w:p>
        </w:tc>
        <w:tc>
          <w:tcPr>
            <w:tcW w:w="270" w:type="dxa"/>
          </w:tcPr>
          <w:p w14:paraId="39AA6164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242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58671AE2" w14:textId="77777777" w:rsidR="00E808C1" w:rsidRPr="00062DCB" w:rsidRDefault="00E808C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171,995</w:t>
            </w:r>
          </w:p>
        </w:tc>
      </w:tr>
      <w:tr w:rsidR="00E808C1" w:rsidRPr="00C52C41" w14:paraId="4C27276E" w14:textId="77777777" w:rsidTr="005E2563">
        <w:tc>
          <w:tcPr>
            <w:tcW w:w="5769" w:type="dxa"/>
            <w:gridSpan w:val="2"/>
          </w:tcPr>
          <w:p w14:paraId="5A52F35F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</w:tcPr>
          <w:p w14:paraId="3B4F7853" w14:textId="46FF1B23" w:rsidR="00E808C1" w:rsidRPr="00062DCB" w:rsidRDefault="00E808C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253,432</w:t>
            </w:r>
          </w:p>
        </w:tc>
        <w:tc>
          <w:tcPr>
            <w:tcW w:w="270" w:type="dxa"/>
          </w:tcPr>
          <w:p w14:paraId="72C7E8CF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A3B332C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301,813</w:t>
            </w:r>
          </w:p>
        </w:tc>
      </w:tr>
      <w:tr w:rsidR="00E808C1" w:rsidRPr="00C52C41" w14:paraId="1DACAB86" w14:textId="77777777" w:rsidTr="005E2563">
        <w:tc>
          <w:tcPr>
            <w:tcW w:w="5769" w:type="dxa"/>
            <w:gridSpan w:val="2"/>
          </w:tcPr>
          <w:p w14:paraId="152077F6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19A6D968" w14:textId="43C0F438" w:rsidR="00E808C1" w:rsidRPr="002E4B05" w:rsidRDefault="00E808C1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428,081</w:t>
            </w:r>
          </w:p>
        </w:tc>
        <w:tc>
          <w:tcPr>
            <w:tcW w:w="270" w:type="dxa"/>
          </w:tcPr>
          <w:p w14:paraId="30EF37BC" w14:textId="77777777" w:rsidR="00E808C1" w:rsidRPr="002E4B05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439EFAD" w14:textId="77777777" w:rsidR="00E808C1" w:rsidRPr="002E4B05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473,808</w:t>
            </w:r>
          </w:p>
        </w:tc>
      </w:tr>
      <w:tr w:rsidR="00E808C1" w:rsidRPr="00C52C41" w14:paraId="0BB5B0AE" w14:textId="77777777" w:rsidTr="005E2563">
        <w:tc>
          <w:tcPr>
            <w:tcW w:w="5769" w:type="dxa"/>
            <w:gridSpan w:val="2"/>
          </w:tcPr>
          <w:p w14:paraId="043CE7D5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F969A0A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A04C4C" w14:textId="77777777" w:rsidR="00E808C1" w:rsidRPr="002E4B05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39BD136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08C1" w:rsidRPr="00C52C41" w14:paraId="1DD18FFF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5447AF31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3780" w:type="dxa"/>
            <w:gridSpan w:val="3"/>
          </w:tcPr>
          <w:p w14:paraId="5D18DC8A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9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808C1" w:rsidRPr="00C52C41" w14:paraId="1B12ED89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0B8DF8C4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08D237C" w14:textId="5C65CE66" w:rsidR="00E808C1" w:rsidRPr="00062DCB" w:rsidRDefault="00E808C1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20,008</w:t>
            </w:r>
          </w:p>
        </w:tc>
        <w:tc>
          <w:tcPr>
            <w:tcW w:w="270" w:type="dxa"/>
          </w:tcPr>
          <w:p w14:paraId="2197334D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097CFFD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2,240</w:t>
            </w:r>
          </w:p>
        </w:tc>
      </w:tr>
      <w:tr w:rsidR="00E808C1" w:rsidRPr="00C52C41" w14:paraId="2777BEA3" w14:textId="77777777" w:rsidTr="005E2563">
        <w:trPr>
          <w:gridBefore w:val="1"/>
          <w:wBefore w:w="9" w:type="dxa"/>
        </w:trPr>
        <w:tc>
          <w:tcPr>
            <w:tcW w:w="5760" w:type="dxa"/>
          </w:tcPr>
          <w:p w14:paraId="363A17C2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62DCB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DAE4FB5" w14:textId="48AC18E3" w:rsidR="00E808C1" w:rsidRPr="00062DCB" w:rsidRDefault="00E808C1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15,571</w:t>
            </w:r>
          </w:p>
        </w:tc>
        <w:tc>
          <w:tcPr>
            <w:tcW w:w="270" w:type="dxa"/>
          </w:tcPr>
          <w:p w14:paraId="5334B19D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278EAC61" w14:textId="77777777" w:rsidR="00E808C1" w:rsidRPr="00062DCB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62DCB">
              <w:rPr>
                <w:rFonts w:ascii="Angsana New" w:hAnsi="Angsana New"/>
                <w:sz w:val="30"/>
                <w:szCs w:val="30"/>
              </w:rPr>
              <w:t>8,155</w:t>
            </w:r>
          </w:p>
        </w:tc>
      </w:tr>
      <w:tr w:rsidR="00E808C1" w:rsidRPr="00C52C41" w14:paraId="2DC9002F" w14:textId="77777777" w:rsidTr="005C4786">
        <w:trPr>
          <w:gridBefore w:val="1"/>
          <w:wBefore w:w="9" w:type="dxa"/>
        </w:trPr>
        <w:tc>
          <w:tcPr>
            <w:tcW w:w="5760" w:type="dxa"/>
          </w:tcPr>
          <w:p w14:paraId="37D92BF0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21775CEC" w14:textId="0D43A3A5" w:rsidR="00E808C1" w:rsidRPr="00031D49" w:rsidRDefault="00E808C1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35,579</w:t>
            </w:r>
          </w:p>
        </w:tc>
        <w:tc>
          <w:tcPr>
            <w:tcW w:w="270" w:type="dxa"/>
          </w:tcPr>
          <w:p w14:paraId="7B348F31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2A663341" w14:textId="77777777" w:rsidR="00E808C1" w:rsidRPr="00031D49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30,395</w:t>
            </w:r>
          </w:p>
        </w:tc>
      </w:tr>
      <w:tr w:rsidR="00E808C1" w:rsidRPr="00C52C41" w14:paraId="1D93848C" w14:textId="77777777" w:rsidTr="005C4786">
        <w:trPr>
          <w:gridBefore w:val="1"/>
          <w:wBefore w:w="9" w:type="dxa"/>
        </w:trPr>
        <w:tc>
          <w:tcPr>
            <w:tcW w:w="5760" w:type="dxa"/>
          </w:tcPr>
          <w:p w14:paraId="6F3A1472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22F5353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9C5F03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65F5B0FB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08C1" w:rsidRPr="00C52C41" w14:paraId="59B309AA" w14:textId="77777777" w:rsidTr="00E808C1">
        <w:trPr>
          <w:gridBefore w:val="1"/>
          <w:wBefore w:w="9" w:type="dxa"/>
        </w:trPr>
        <w:tc>
          <w:tcPr>
            <w:tcW w:w="5760" w:type="dxa"/>
          </w:tcPr>
          <w:p w14:paraId="5A6AD79B" w14:textId="331FFEF8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รายได้รอตัดบัญชี</w:t>
            </w:r>
          </w:p>
        </w:tc>
        <w:tc>
          <w:tcPr>
            <w:tcW w:w="1800" w:type="dxa"/>
          </w:tcPr>
          <w:p w14:paraId="4FDE4D91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52A1F9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31C8F51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08C1" w:rsidRPr="00C52C41" w14:paraId="6CD04D99" w14:textId="77777777" w:rsidTr="00E808C1">
        <w:trPr>
          <w:gridBefore w:val="1"/>
          <w:wBefore w:w="9" w:type="dxa"/>
        </w:trPr>
        <w:tc>
          <w:tcPr>
            <w:tcW w:w="5760" w:type="dxa"/>
          </w:tcPr>
          <w:p w14:paraId="79D7A74D" w14:textId="6D854D74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4AFC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800" w:type="dxa"/>
          </w:tcPr>
          <w:p w14:paraId="613A25BD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6ABBD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76B73099" w14:textId="77777777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808C1" w:rsidRPr="00C52C41" w14:paraId="0AA12E0D" w14:textId="77777777" w:rsidTr="00FC31E4">
        <w:trPr>
          <w:gridBefore w:val="1"/>
          <w:wBefore w:w="9" w:type="dxa"/>
        </w:trPr>
        <w:tc>
          <w:tcPr>
            <w:tcW w:w="5760" w:type="dxa"/>
          </w:tcPr>
          <w:p w14:paraId="61918412" w14:textId="2B6B51E3" w:rsidR="00E808C1" w:rsidRPr="00EA5861" w:rsidRDefault="00E808C1" w:rsidP="00EA5861">
            <w:pPr>
              <w:pStyle w:val="ListParagraph"/>
              <w:numPr>
                <w:ilvl w:val="0"/>
                <w:numId w:val="3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ส่วนที่หมุนเวียน</w:t>
            </w:r>
            <w:r w:rsidRPr="00EA5861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บันทึกไว้ในบัญชี </w:t>
            </w:r>
            <w:r w:rsidRPr="00EA5861">
              <w:rPr>
                <w:rFonts w:ascii="Angsana New" w:hAnsi="Angsana New"/>
                <w:sz w:val="30"/>
                <w:szCs w:val="30"/>
              </w:rPr>
              <w:t>“</w:t>
            </w: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EA5861">
              <w:rPr>
                <w:rFonts w:ascii="Angsana New" w:hAnsi="Angsana New"/>
                <w:sz w:val="30"/>
                <w:szCs w:val="30"/>
              </w:rPr>
              <w:t>”)</w:t>
            </w:r>
          </w:p>
        </w:tc>
        <w:tc>
          <w:tcPr>
            <w:tcW w:w="1800" w:type="dxa"/>
          </w:tcPr>
          <w:p w14:paraId="26848F5E" w14:textId="47205018" w:rsidR="00E808C1" w:rsidRDefault="00E808C1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4,934</w:t>
            </w:r>
          </w:p>
        </w:tc>
        <w:tc>
          <w:tcPr>
            <w:tcW w:w="270" w:type="dxa"/>
          </w:tcPr>
          <w:p w14:paraId="467CC10B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B06B02B" w14:textId="3DAD809C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2,379</w:t>
            </w:r>
          </w:p>
        </w:tc>
      </w:tr>
      <w:tr w:rsidR="00E808C1" w:rsidRPr="00C52C41" w14:paraId="0B73F7E2" w14:textId="77777777" w:rsidTr="00FC31E4">
        <w:trPr>
          <w:gridBefore w:val="1"/>
          <w:wBefore w:w="9" w:type="dxa"/>
        </w:trPr>
        <w:tc>
          <w:tcPr>
            <w:tcW w:w="5760" w:type="dxa"/>
          </w:tcPr>
          <w:p w14:paraId="14AE0BD4" w14:textId="0DEEABDF" w:rsidR="00E808C1" w:rsidRPr="00EA5861" w:rsidRDefault="00E808C1" w:rsidP="00EA5861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EA5861">
              <w:rPr>
                <w:rFonts w:ascii="Angsana New" w:hAnsi="Angsana New" w:hint="cs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74087431" w14:textId="4B9C3D2D" w:rsidR="00E808C1" w:rsidRDefault="00E808C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39,357</w:t>
            </w:r>
          </w:p>
        </w:tc>
        <w:tc>
          <w:tcPr>
            <w:tcW w:w="270" w:type="dxa"/>
          </w:tcPr>
          <w:p w14:paraId="035E7424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9A31C3" w14:textId="43E3BB7E" w:rsidR="00E808C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18</w:t>
            </w:r>
            <w:r w:rsidRPr="00304AFC">
              <w:rPr>
                <w:rFonts w:ascii="Angsana New" w:hAnsi="Angsana New"/>
                <w:sz w:val="30"/>
                <w:szCs w:val="30"/>
              </w:rPr>
              <w:t>,</w:t>
            </w:r>
            <w:r w:rsidRPr="00304AFC">
              <w:rPr>
                <w:rFonts w:ascii="Angsana New" w:hAnsi="Angsana New" w:hint="cs"/>
                <w:sz w:val="30"/>
                <w:szCs w:val="30"/>
                <w:cs/>
              </w:rPr>
              <w:t>835</w:t>
            </w:r>
          </w:p>
        </w:tc>
      </w:tr>
      <w:tr w:rsidR="00E808C1" w:rsidRPr="00C52C41" w14:paraId="3FB95F26" w14:textId="77777777" w:rsidTr="00FC31E4">
        <w:trPr>
          <w:gridBefore w:val="1"/>
          <w:wBefore w:w="9" w:type="dxa"/>
        </w:trPr>
        <w:tc>
          <w:tcPr>
            <w:tcW w:w="5760" w:type="dxa"/>
          </w:tcPr>
          <w:p w14:paraId="7959318D" w14:textId="458413E4" w:rsidR="00E808C1" w:rsidRPr="0013415F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6DCEDA57" w14:textId="76FBD88F" w:rsidR="00E808C1" w:rsidRDefault="00E808C1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44,291</w:t>
            </w:r>
          </w:p>
        </w:tc>
        <w:tc>
          <w:tcPr>
            <w:tcW w:w="270" w:type="dxa"/>
          </w:tcPr>
          <w:p w14:paraId="339B4001" w14:textId="77777777" w:rsidR="00E808C1" w:rsidRPr="00C52C41" w:rsidRDefault="00E808C1" w:rsidP="00E808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65F33EB4" w14:textId="36AFD1C6" w:rsidR="00E808C1" w:rsidRPr="00304AFC" w:rsidRDefault="00E808C1" w:rsidP="00FC3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21,214</w:t>
            </w:r>
          </w:p>
        </w:tc>
      </w:tr>
    </w:tbl>
    <w:p w14:paraId="6D05D1E4" w14:textId="77777777" w:rsidR="008D3612" w:rsidRPr="001F594D" w:rsidRDefault="008D3612" w:rsidP="008D3612">
      <w:pPr>
        <w:pStyle w:val="a"/>
        <w:tabs>
          <w:tab w:val="clear" w:pos="1080"/>
          <w:tab w:val="left" w:pos="540"/>
        </w:tabs>
        <w:jc w:val="both"/>
        <w:rPr>
          <w:rFonts w:ascii="Angsana New" w:hAnsi="Angsana New" w:cs="Angsana New"/>
          <w:b/>
          <w:bCs/>
          <w:i/>
          <w:iCs/>
          <w:cs/>
          <w:lang w:val="en-US"/>
        </w:rPr>
      </w:pPr>
    </w:p>
    <w:p w14:paraId="6870940F" w14:textId="77777777" w:rsidR="00194080" w:rsidRDefault="00194080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</w:p>
    <w:p w14:paraId="53F540C6" w14:textId="77777777" w:rsidR="00722F52" w:rsidRPr="002B1BE4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lastRenderedPageBreak/>
        <w:t>สัญญาสำคัญที่ทำกับกิจการที่เกี่ยวข้องกัน</w:t>
      </w:r>
    </w:p>
    <w:p w14:paraId="02C2DE59" w14:textId="77777777" w:rsidR="00722F52" w:rsidRPr="00900DAA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lang w:val="en-US"/>
        </w:rPr>
      </w:pPr>
    </w:p>
    <w:p w14:paraId="08D8BDD3" w14:textId="77777777" w:rsidR="00722F52" w:rsidRPr="002B1BE4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i/>
          <w:iCs/>
          <w:spacing w:val="-6"/>
          <w:cs/>
          <w:lang w:val="en-US"/>
        </w:rPr>
      </w:pPr>
      <w:r w:rsidRPr="002B1BE4">
        <w:rPr>
          <w:rFonts w:ascii="Angsana New" w:hAnsi="Angsana New" w:cs="Angsana New"/>
          <w:i/>
          <w:iCs/>
          <w:spacing w:val="-6"/>
          <w:cs/>
          <w:lang w:val="en-US"/>
        </w:rPr>
        <w:t>สัญญารับบริการด้านการจัดการ</w:t>
      </w:r>
    </w:p>
    <w:p w14:paraId="7DF6F1B0" w14:textId="77777777" w:rsidR="00722F52" w:rsidRPr="00900DAA" w:rsidRDefault="00722F52" w:rsidP="00722F52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lang w:val="en-US"/>
        </w:rPr>
      </w:pPr>
      <w:r w:rsidRPr="002B1BE4">
        <w:rPr>
          <w:rFonts w:ascii="Angsana New" w:hAnsi="Angsana New" w:cs="Angsana New" w:hint="cs"/>
          <w:b/>
          <w:bCs/>
          <w:cs/>
          <w:lang w:val="en-US"/>
        </w:rPr>
        <w:tab/>
      </w:r>
    </w:p>
    <w:p w14:paraId="05A2D9F4" w14:textId="77777777" w:rsidR="00722F52" w:rsidRDefault="00722F52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  <w:r w:rsidRPr="001D1CF1">
        <w:rPr>
          <w:rFonts w:ascii="Angsana New" w:hAnsi="Angsana New" w:cs="Angsana New"/>
          <w:cs/>
          <w:lang w:val="en-US"/>
        </w:rPr>
        <w:t xml:space="preserve">บริษัทมีสัญญาบริการด้านการจัดการฉบับหนึ่งกับบริษัท </w:t>
      </w:r>
      <w:proofErr w:type="spellStart"/>
      <w:r w:rsidRPr="001D1CF1">
        <w:rPr>
          <w:rFonts w:ascii="Angsana New" w:hAnsi="Angsana New" w:cs="Angsana New"/>
          <w:cs/>
          <w:lang w:val="en-US"/>
        </w:rPr>
        <w:t>โทเร</w:t>
      </w:r>
      <w:proofErr w:type="spellEnd"/>
      <w:r w:rsidRPr="001D1CF1">
        <w:rPr>
          <w:rFonts w:ascii="Angsana New" w:hAnsi="Angsana New" w:cs="Angsana New"/>
          <w:lang w:val="en-US"/>
        </w:rPr>
        <w:t xml:space="preserve"> </w:t>
      </w:r>
      <w:proofErr w:type="spellStart"/>
      <w:r w:rsidRPr="001D1CF1">
        <w:rPr>
          <w:rFonts w:ascii="Angsana New" w:hAnsi="Angsana New" w:cs="Angsana New"/>
          <w:cs/>
          <w:lang w:val="en-US"/>
        </w:rPr>
        <w:t>อินดัส</w:t>
      </w:r>
      <w:proofErr w:type="spellEnd"/>
      <w:r w:rsidRPr="001D1CF1">
        <w:rPr>
          <w:rFonts w:ascii="Angsana New" w:hAnsi="Angsana New" w:cs="Angsana New"/>
          <w:cs/>
          <w:lang w:val="en-US"/>
        </w:rPr>
        <w:t>ตรี (ประเทศไทย) จำกัด ซึ่งเป็นบริษัทที่เกี่ยวข้องกันแห่งหนึ่ง โดยบริษัทที่เกี่ยวข้องกันตกลงให้บริการแก่บริษัทตามที่</w:t>
      </w:r>
      <w:r w:rsidRPr="001D1CF1">
        <w:rPr>
          <w:rFonts w:ascii="Angsana New" w:hAnsi="Angsana New" w:cs="Angsana New" w:hint="cs"/>
          <w:cs/>
          <w:lang w:val="en-US"/>
        </w:rPr>
        <w:t xml:space="preserve">ตกลงไว้ในสัญญา ในการนี้ บริษัทมีภาระผูกพันที่จะต้องจ่ายค่าบริการรายเดือนตามอัตราที่ระบุไว้ในสัญญา สัญญานี้มีผลบังคับใช้จนกว่าฝ่ายใดฝ่ายหนึ่งจะบอกเลิกสัญญาเป็นลายลักษณ์อักษรก่อนวันสิ้นสุดสัญญาเป็นการล่วงหน้าไม่น้อยกว่า </w:t>
      </w:r>
      <w:r w:rsidRPr="001D1CF1">
        <w:rPr>
          <w:rFonts w:ascii="Angsana New" w:hAnsi="Angsana New" w:cs="Angsana New"/>
          <w:lang w:val="en-US"/>
        </w:rPr>
        <w:t xml:space="preserve">30 </w:t>
      </w:r>
      <w:r w:rsidRPr="001D1CF1">
        <w:rPr>
          <w:rFonts w:ascii="Angsana New" w:hAnsi="Angsana New" w:cs="Angsana New" w:hint="cs"/>
          <w:cs/>
          <w:lang w:val="en-US"/>
        </w:rPr>
        <w:t>วัน</w:t>
      </w:r>
    </w:p>
    <w:p w14:paraId="6CCF4C96" w14:textId="77777777" w:rsidR="005C4786" w:rsidRPr="001D1CF1" w:rsidRDefault="005C4786" w:rsidP="00722F52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lang w:val="en-US"/>
        </w:rPr>
      </w:pPr>
    </w:p>
    <w:p w14:paraId="52345EB8" w14:textId="0083B1D3" w:rsidR="00F23B06" w:rsidRPr="002B1BE4" w:rsidRDefault="00A27B22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 w:rsidR="00F23B06" w:rsidRPr="002B1BE4">
        <w:rPr>
          <w:rFonts w:ascii="Angsana New" w:hAnsi="Angsana New"/>
          <w:b/>
          <w:bCs/>
          <w:sz w:val="30"/>
          <w:szCs w:val="30"/>
        </w:rPr>
        <w:tab/>
      </w:r>
      <w:r w:rsidR="00F23B06" w:rsidRPr="002B1BE4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3E22AD35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810"/>
        <w:gridCol w:w="1782"/>
        <w:gridCol w:w="270"/>
        <w:gridCol w:w="1800"/>
      </w:tblGrid>
      <w:tr w:rsidR="00F23B06" w:rsidRPr="00C52C41" w14:paraId="067689A4" w14:textId="77777777" w:rsidTr="000E2BB2">
        <w:tc>
          <w:tcPr>
            <w:tcW w:w="4788" w:type="dxa"/>
          </w:tcPr>
          <w:p w14:paraId="535BA777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E345891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936B8CC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35C4959" w14:textId="77777777" w:rsidR="00F23B06" w:rsidRPr="00C52C41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3779C" w:rsidRPr="00C52C41" w14:paraId="1A625FE1" w14:textId="77777777" w:rsidTr="000E2BB2">
        <w:tc>
          <w:tcPr>
            <w:tcW w:w="4788" w:type="dxa"/>
          </w:tcPr>
          <w:p w14:paraId="0C8B15CC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4ECFF5F2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1B1B1FA8" w14:textId="48174232" w:rsidR="0063779C" w:rsidRDefault="008741B6" w:rsidP="003F3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3779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F384A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7A9A223B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620261A" w14:textId="1BDE5CBD" w:rsidR="0063779C" w:rsidRDefault="008741B6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3779C"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3779C" w:rsidRPr="00C52C41" w14:paraId="0A0C46C7" w14:textId="77777777" w:rsidTr="000E2BB2">
        <w:tc>
          <w:tcPr>
            <w:tcW w:w="4788" w:type="dxa"/>
          </w:tcPr>
          <w:p w14:paraId="4B050990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1B4CB673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782" w:type="dxa"/>
          </w:tcPr>
          <w:p w14:paraId="69002B26" w14:textId="780B23A1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468434AF" w14:textId="77777777" w:rsidR="0063779C" w:rsidRPr="003454FC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8E5FC48" w14:textId="72F73C40" w:rsidR="0063779C" w:rsidRPr="003454FC" w:rsidRDefault="0063779C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 w:rsidR="008D3612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3779C" w:rsidRPr="00C52C41" w14:paraId="01F6D70F" w14:textId="77777777" w:rsidTr="000E2BB2">
        <w:tc>
          <w:tcPr>
            <w:tcW w:w="4788" w:type="dxa"/>
          </w:tcPr>
          <w:p w14:paraId="1403F3FF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6B43DD9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7BB5A138" w14:textId="77777777" w:rsidR="0063779C" w:rsidRPr="00C52C41" w:rsidRDefault="0063779C" w:rsidP="006377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3612" w:rsidRPr="00C52C41" w14:paraId="22CA7AA7" w14:textId="77777777" w:rsidTr="000E2BB2">
        <w:tc>
          <w:tcPr>
            <w:tcW w:w="4788" w:type="dxa"/>
          </w:tcPr>
          <w:p w14:paraId="75A51BB5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5A24F6FA" w14:textId="4D274A23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782" w:type="dxa"/>
          </w:tcPr>
          <w:p w14:paraId="5723A7EA" w14:textId="5A7C6D6F" w:rsidR="008D3612" w:rsidRPr="004518CE" w:rsidRDefault="004B0D4D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376,353</w:t>
            </w:r>
          </w:p>
        </w:tc>
        <w:tc>
          <w:tcPr>
            <w:tcW w:w="270" w:type="dxa"/>
          </w:tcPr>
          <w:p w14:paraId="0DEDA6B6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71213A67" w14:textId="4DF2B988" w:rsidR="008D3612" w:rsidRPr="004518CE" w:rsidRDefault="008D3612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8D3612" w:rsidRPr="00C52C41" w14:paraId="00C8983A" w14:textId="77777777" w:rsidTr="000E2BB2">
        <w:tc>
          <w:tcPr>
            <w:tcW w:w="4788" w:type="dxa"/>
          </w:tcPr>
          <w:p w14:paraId="4CD02E9C" w14:textId="6DC0A31C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810" w:type="dxa"/>
          </w:tcPr>
          <w:p w14:paraId="6998FD9F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2D46ACA2" w14:textId="727F269F" w:rsidR="008D3612" w:rsidRPr="004518CE" w:rsidRDefault="004B0D4D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1,020,375</w:t>
            </w:r>
          </w:p>
        </w:tc>
        <w:tc>
          <w:tcPr>
            <w:tcW w:w="270" w:type="dxa"/>
          </w:tcPr>
          <w:p w14:paraId="0B597D99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33419A6" w14:textId="521B922B" w:rsidR="008D3612" w:rsidRPr="004518CE" w:rsidRDefault="008D3612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1,042,884</w:t>
            </w:r>
          </w:p>
        </w:tc>
      </w:tr>
      <w:tr w:rsidR="008D3612" w:rsidRPr="00C52C41" w14:paraId="1E47293F" w14:textId="77777777" w:rsidTr="000E2BB2">
        <w:tc>
          <w:tcPr>
            <w:tcW w:w="4788" w:type="dxa"/>
          </w:tcPr>
          <w:p w14:paraId="2A848EEA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14:paraId="3A6B6711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double" w:sz="4" w:space="0" w:color="auto"/>
            </w:tcBorders>
          </w:tcPr>
          <w:p w14:paraId="455DC97C" w14:textId="0C1B05D3" w:rsidR="008D3612" w:rsidRPr="004518CE" w:rsidRDefault="004B0D4D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1,396,728</w:t>
            </w:r>
          </w:p>
        </w:tc>
        <w:tc>
          <w:tcPr>
            <w:tcW w:w="270" w:type="dxa"/>
          </w:tcPr>
          <w:p w14:paraId="3A077529" w14:textId="77777777" w:rsidR="008D3612" w:rsidRPr="00C52C41" w:rsidRDefault="008D3612" w:rsidP="008D36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B267AF0" w14:textId="12897550" w:rsidR="008D3612" w:rsidRPr="00FC31E4" w:rsidRDefault="008D3612" w:rsidP="00782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C31E4"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14:paraId="2B062A7B" w14:textId="539014EB" w:rsidR="00740760" w:rsidRDefault="00740760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p w14:paraId="26988D4C" w14:textId="11CF463C" w:rsidR="00F23B06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การวิเคราะห์อายุ</w:t>
      </w:r>
      <w:r w:rsidR="00D35F7D">
        <w:rPr>
          <w:rFonts w:ascii="Angsana New" w:hAnsi="Angsana New" w:hint="cs"/>
          <w:sz w:val="30"/>
          <w:szCs w:val="30"/>
          <w:cs/>
        </w:rPr>
        <w:t>ของ</w:t>
      </w:r>
      <w:r w:rsidRPr="00C52C41">
        <w:rPr>
          <w:rFonts w:ascii="Angsana New" w:hAnsi="Angsana New"/>
          <w:sz w:val="30"/>
          <w:szCs w:val="30"/>
          <w:cs/>
        </w:rPr>
        <w:t>ลูกหนี้การค้ามีดังนี้</w:t>
      </w:r>
    </w:p>
    <w:p w14:paraId="45716391" w14:textId="77777777" w:rsidR="00F23B06" w:rsidRPr="00C52C41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82"/>
        <w:gridCol w:w="270"/>
        <w:gridCol w:w="1800"/>
      </w:tblGrid>
      <w:tr w:rsidR="00F23B06" w:rsidRPr="000C5FB2" w14:paraId="422A4699" w14:textId="77777777" w:rsidTr="000E2BB2">
        <w:trPr>
          <w:tblHeader/>
        </w:trPr>
        <w:tc>
          <w:tcPr>
            <w:tcW w:w="5598" w:type="dxa"/>
          </w:tcPr>
          <w:p w14:paraId="2A058C0A" w14:textId="77777777" w:rsidR="00F23B06" w:rsidRPr="000C5FB2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31DA37B9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1B9870C0" w14:textId="77777777" w:rsidR="00F23B06" w:rsidRPr="00E5503D" w:rsidRDefault="00F23B06" w:rsidP="00C64B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E5503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BEF" w:rsidRPr="000C5FB2" w14:paraId="1EF394EB" w14:textId="77777777" w:rsidTr="000E2BB2">
        <w:trPr>
          <w:tblHeader/>
        </w:trPr>
        <w:tc>
          <w:tcPr>
            <w:tcW w:w="5598" w:type="dxa"/>
          </w:tcPr>
          <w:p w14:paraId="6AE3350B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2976E28E" w14:textId="2F87AB9F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</w:tcPr>
          <w:p w14:paraId="50DE294B" w14:textId="77777777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5E2F590" w14:textId="35B2025C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2B1BE4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527BEF" w:rsidRPr="000C5FB2" w14:paraId="4F8A4C83" w14:textId="77777777" w:rsidTr="000E2BB2">
        <w:trPr>
          <w:tblHeader/>
        </w:trPr>
        <w:tc>
          <w:tcPr>
            <w:tcW w:w="5598" w:type="dxa"/>
          </w:tcPr>
          <w:p w14:paraId="01A4BBBD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27C2F643" w14:textId="74FDCEC0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7D6E2F72" w14:textId="77777777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71F1C38" w14:textId="3D97DA70" w:rsidR="00527BEF" w:rsidRPr="003454F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B1BE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27BEF" w:rsidRPr="000C5FB2" w14:paraId="2586F639" w14:textId="77777777" w:rsidTr="000E2BB2">
        <w:trPr>
          <w:tblHeader/>
        </w:trPr>
        <w:tc>
          <w:tcPr>
            <w:tcW w:w="5598" w:type="dxa"/>
          </w:tcPr>
          <w:p w14:paraId="07A611F6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852" w:type="dxa"/>
            <w:gridSpan w:val="3"/>
          </w:tcPr>
          <w:p w14:paraId="090BD214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BEF" w:rsidRPr="000C5FB2" w14:paraId="2952BC0B" w14:textId="77777777" w:rsidTr="00EA5861">
        <w:tc>
          <w:tcPr>
            <w:tcW w:w="5598" w:type="dxa"/>
          </w:tcPr>
          <w:p w14:paraId="45A0C1F2" w14:textId="77777777" w:rsidR="00527BEF" w:rsidRPr="000C5FB2" w:rsidRDefault="00527BEF" w:rsidP="00527BEF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782" w:type="dxa"/>
          </w:tcPr>
          <w:p w14:paraId="433D4791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EF59AC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194FE6B7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7BEF" w:rsidRPr="000C5FB2" w14:paraId="73460F3B" w14:textId="77777777" w:rsidTr="00EA5861">
        <w:tc>
          <w:tcPr>
            <w:tcW w:w="5598" w:type="dxa"/>
          </w:tcPr>
          <w:p w14:paraId="6604C95C" w14:textId="674EF5A9" w:rsidR="00527BEF" w:rsidRPr="000C5FB2" w:rsidRDefault="00527BEF" w:rsidP="00527B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ยังไม่ครบกำหนดชำระ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ADC6AE" w14:textId="03BB30D8" w:rsidR="00527BEF" w:rsidRPr="004518CE" w:rsidRDefault="004B0D4D" w:rsidP="00194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376,353</w:t>
            </w:r>
          </w:p>
        </w:tc>
        <w:tc>
          <w:tcPr>
            <w:tcW w:w="270" w:type="dxa"/>
          </w:tcPr>
          <w:p w14:paraId="05ABEF82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0101017" w14:textId="322F1ADE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322,994</w:t>
            </w:r>
          </w:p>
        </w:tc>
      </w:tr>
      <w:tr w:rsidR="00527BEF" w:rsidRPr="000C5FB2" w14:paraId="1662A9E6" w14:textId="77777777" w:rsidTr="00EA5861">
        <w:tc>
          <w:tcPr>
            <w:tcW w:w="5598" w:type="dxa"/>
          </w:tcPr>
          <w:p w14:paraId="46C783C3" w14:textId="77777777" w:rsidR="00527BEF" w:rsidRPr="000C5FB2" w:rsidRDefault="00527BEF" w:rsidP="00527B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6F16A315" w14:textId="3F4D82FE" w:rsidR="00527BEF" w:rsidRDefault="004B0D4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376,353</w:t>
            </w:r>
          </w:p>
        </w:tc>
        <w:tc>
          <w:tcPr>
            <w:tcW w:w="270" w:type="dxa"/>
          </w:tcPr>
          <w:p w14:paraId="527B5543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082D643" w14:textId="5426944F" w:rsidR="00527BEF" w:rsidRPr="001C7714" w:rsidRDefault="00527BEF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C7714">
              <w:rPr>
                <w:rFonts w:ascii="Angsana New" w:hAnsi="Angsana New"/>
                <w:b/>
                <w:bCs/>
                <w:sz w:val="30"/>
                <w:szCs w:val="30"/>
              </w:rPr>
              <w:t>322,994</w:t>
            </w:r>
          </w:p>
        </w:tc>
      </w:tr>
      <w:tr w:rsidR="00194080" w:rsidRPr="000C5FB2" w14:paraId="72AE78A8" w14:textId="77777777" w:rsidTr="00EA5861">
        <w:tc>
          <w:tcPr>
            <w:tcW w:w="5598" w:type="dxa"/>
          </w:tcPr>
          <w:p w14:paraId="6B5FB998" w14:textId="77777777" w:rsidR="00194080" w:rsidRPr="000C5FB2" w:rsidRDefault="00194080" w:rsidP="00527B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  <w:tcBorders>
              <w:top w:val="single" w:sz="4" w:space="0" w:color="auto"/>
            </w:tcBorders>
          </w:tcPr>
          <w:p w14:paraId="525FF035" w14:textId="77777777" w:rsidR="00194080" w:rsidRDefault="00194080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F01FC" w14:textId="77777777" w:rsidR="00194080" w:rsidRPr="000C5FB2" w:rsidRDefault="00194080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A4C0D7F" w14:textId="77777777" w:rsidR="00194080" w:rsidRPr="001C7714" w:rsidRDefault="00194080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4080" w:rsidRPr="000C5FB2" w14:paraId="0D223106" w14:textId="77777777" w:rsidTr="005C4786">
        <w:tc>
          <w:tcPr>
            <w:tcW w:w="5598" w:type="dxa"/>
          </w:tcPr>
          <w:p w14:paraId="18AE6E88" w14:textId="77777777" w:rsidR="00194080" w:rsidRPr="000C5FB2" w:rsidRDefault="00194080" w:rsidP="00527B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2" w:type="dxa"/>
          </w:tcPr>
          <w:p w14:paraId="76D3106C" w14:textId="77777777" w:rsidR="00194080" w:rsidRDefault="00194080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2A0835" w14:textId="77777777" w:rsidR="00194080" w:rsidRPr="000C5FB2" w:rsidRDefault="00194080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59898E3A" w14:textId="77777777" w:rsidR="00194080" w:rsidRPr="001C7714" w:rsidRDefault="00194080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4080" w:rsidRPr="000C5FB2" w14:paraId="468BAADE" w14:textId="77777777" w:rsidTr="006C6F12">
        <w:trPr>
          <w:gridAfter w:val="3"/>
          <w:wAfter w:w="3852" w:type="dxa"/>
        </w:trPr>
        <w:tc>
          <w:tcPr>
            <w:tcW w:w="5598" w:type="dxa"/>
          </w:tcPr>
          <w:p w14:paraId="53DBD787" w14:textId="77777777" w:rsidR="00194080" w:rsidRPr="000C5FB2" w:rsidRDefault="00194080" w:rsidP="00527BE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BEF" w:rsidRPr="000C5FB2" w14:paraId="4782113B" w14:textId="77777777" w:rsidTr="00194080">
        <w:tc>
          <w:tcPr>
            <w:tcW w:w="5598" w:type="dxa"/>
          </w:tcPr>
          <w:p w14:paraId="3C2965C7" w14:textId="2C9A6BEC" w:rsidR="00527BEF" w:rsidRPr="000C5FB2" w:rsidRDefault="00527BEF" w:rsidP="00527BEF">
            <w:pPr>
              <w:spacing w:line="240" w:lineRule="auto"/>
              <w:ind w:left="-126" w:firstLine="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1782" w:type="dxa"/>
          </w:tcPr>
          <w:p w14:paraId="1B3252B8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C24FF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54447C5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27BEF" w:rsidRPr="000C5FB2" w14:paraId="5C79C6CC" w14:textId="77777777" w:rsidTr="000E2BB2">
        <w:tc>
          <w:tcPr>
            <w:tcW w:w="5598" w:type="dxa"/>
          </w:tcPr>
          <w:p w14:paraId="63DBD4E8" w14:textId="77777777" w:rsidR="00527BEF" w:rsidRPr="000C5FB2" w:rsidRDefault="00527BEF" w:rsidP="00527BEF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782" w:type="dxa"/>
          </w:tcPr>
          <w:p w14:paraId="0383A545" w14:textId="1BA730C7" w:rsidR="00527BEF" w:rsidRPr="004518CE" w:rsidRDefault="004B0D4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1,003,472</w:t>
            </w:r>
          </w:p>
        </w:tc>
        <w:tc>
          <w:tcPr>
            <w:tcW w:w="270" w:type="dxa"/>
          </w:tcPr>
          <w:p w14:paraId="6C680B80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E8E199E" w14:textId="1A52CA7D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1,037,742</w:t>
            </w:r>
          </w:p>
        </w:tc>
      </w:tr>
      <w:tr w:rsidR="00527BEF" w:rsidRPr="000C5FB2" w14:paraId="20A9AFB5" w14:textId="77777777" w:rsidTr="000E2BB2">
        <w:tc>
          <w:tcPr>
            <w:tcW w:w="5598" w:type="dxa"/>
          </w:tcPr>
          <w:p w14:paraId="46CC5873" w14:textId="4E8396A9" w:rsidR="00527BEF" w:rsidRPr="000C5FB2" w:rsidRDefault="00527BEF" w:rsidP="00527BEF">
            <w:pPr>
              <w:spacing w:line="240" w:lineRule="auto"/>
              <w:ind w:left="-126"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782" w:type="dxa"/>
          </w:tcPr>
          <w:p w14:paraId="286A138A" w14:textId="77777777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7C4DDB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3C3914B" w14:textId="77777777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BEF" w:rsidRPr="000C5FB2" w14:paraId="36D38ED2" w14:textId="77777777" w:rsidTr="000E2BB2">
        <w:tc>
          <w:tcPr>
            <w:tcW w:w="5598" w:type="dxa"/>
          </w:tcPr>
          <w:p w14:paraId="28C674D8" w14:textId="77777777" w:rsidR="00527BEF" w:rsidRPr="000C5FB2" w:rsidRDefault="00527BEF" w:rsidP="00527BEF">
            <w:pPr>
              <w:spacing w:line="240" w:lineRule="auto"/>
              <w:ind w:firstLine="126"/>
              <w:rPr>
                <w:rFonts w:ascii="Angsana New" w:hAnsi="Angsana New"/>
                <w:sz w:val="30"/>
                <w:szCs w:val="30"/>
              </w:rPr>
            </w:pPr>
            <w:r w:rsidRPr="000C5FB2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น้อยกว่า </w:t>
            </w:r>
            <w:r w:rsidRPr="000C5FB2">
              <w:rPr>
                <w:rFonts w:ascii="Angsana New" w:hAnsi="Angsana New"/>
                <w:sz w:val="30"/>
                <w:szCs w:val="30"/>
              </w:rPr>
              <w:t>3</w:t>
            </w:r>
            <w:r w:rsidRPr="000C5FB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782" w:type="dxa"/>
            <w:tcBorders>
              <w:bottom w:val="single" w:sz="4" w:space="0" w:color="auto"/>
            </w:tcBorders>
          </w:tcPr>
          <w:p w14:paraId="607D3DE3" w14:textId="78070859" w:rsidR="00527BEF" w:rsidRPr="004518CE" w:rsidRDefault="004B0D4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16,903</w:t>
            </w:r>
          </w:p>
        </w:tc>
        <w:tc>
          <w:tcPr>
            <w:tcW w:w="270" w:type="dxa"/>
          </w:tcPr>
          <w:p w14:paraId="3FBC08E1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BAD6A4B" w14:textId="752ED168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5,142</w:t>
            </w:r>
          </w:p>
        </w:tc>
      </w:tr>
      <w:tr w:rsidR="00527BEF" w:rsidRPr="000C5FB2" w14:paraId="67E70830" w14:textId="77777777" w:rsidTr="000E2BB2">
        <w:tc>
          <w:tcPr>
            <w:tcW w:w="5598" w:type="dxa"/>
          </w:tcPr>
          <w:p w14:paraId="6D1AE461" w14:textId="77777777" w:rsidR="00527BEF" w:rsidRPr="000C5FB2" w:rsidRDefault="00527BEF" w:rsidP="00527B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82" w:type="dxa"/>
            <w:tcBorders>
              <w:top w:val="single" w:sz="4" w:space="0" w:color="auto"/>
              <w:bottom w:val="single" w:sz="4" w:space="0" w:color="auto"/>
            </w:tcBorders>
          </w:tcPr>
          <w:p w14:paraId="3BB85221" w14:textId="40D8382A" w:rsidR="00527BEF" w:rsidRPr="004518CE" w:rsidRDefault="004B0D4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1,020,375</w:t>
            </w:r>
          </w:p>
        </w:tc>
        <w:tc>
          <w:tcPr>
            <w:tcW w:w="270" w:type="dxa"/>
          </w:tcPr>
          <w:p w14:paraId="29337D41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758E21B" w14:textId="2024853C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1,042,884</w:t>
            </w:r>
          </w:p>
        </w:tc>
      </w:tr>
      <w:tr w:rsidR="00527BEF" w:rsidRPr="000C5FB2" w14:paraId="287D3A7F" w14:textId="77777777" w:rsidTr="000E2BB2">
        <w:tc>
          <w:tcPr>
            <w:tcW w:w="5598" w:type="dxa"/>
          </w:tcPr>
          <w:p w14:paraId="69947110" w14:textId="77777777" w:rsidR="00527BEF" w:rsidRPr="000C5FB2" w:rsidRDefault="00527BEF" w:rsidP="00527BEF">
            <w:pPr>
              <w:spacing w:line="240" w:lineRule="auto"/>
              <w:ind w:left="-36" w:firstLine="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C5F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82" w:type="dxa"/>
            <w:tcBorders>
              <w:bottom w:val="double" w:sz="4" w:space="0" w:color="auto"/>
            </w:tcBorders>
          </w:tcPr>
          <w:p w14:paraId="7EC26141" w14:textId="41EF8A96" w:rsidR="00527BEF" w:rsidRPr="004518CE" w:rsidRDefault="004B0D4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1,396,728</w:t>
            </w:r>
          </w:p>
        </w:tc>
        <w:tc>
          <w:tcPr>
            <w:tcW w:w="270" w:type="dxa"/>
          </w:tcPr>
          <w:p w14:paraId="0219F0C8" w14:textId="77777777" w:rsidR="00527BEF" w:rsidRPr="000C5FB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3836C701" w14:textId="34180B6A" w:rsidR="00527BEF" w:rsidRPr="004518C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1,365,878</w:t>
            </w:r>
          </w:p>
        </w:tc>
      </w:tr>
    </w:tbl>
    <w:p w14:paraId="6739EF67" w14:textId="77777777" w:rsidR="00F23B06" w:rsidRPr="002B1BE4" w:rsidRDefault="00F23B06" w:rsidP="00F23B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34A23762" w14:textId="7D09E7AC" w:rsidR="00F23B06" w:rsidRDefault="00F23B06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>โดยปกติระยะเวลาการ</w:t>
      </w:r>
      <w:r w:rsidR="00036F5E">
        <w:rPr>
          <w:rFonts w:ascii="Angsana New" w:hAnsi="Angsana New"/>
          <w:sz w:val="30"/>
          <w:szCs w:val="30"/>
          <w:cs/>
        </w:rPr>
        <w:t>ให้สินเชื่อแก่ลูกค้าของบริษัท</w:t>
      </w:r>
      <w:r w:rsidR="00036F5E">
        <w:rPr>
          <w:rFonts w:ascii="Angsana New" w:hAnsi="Angsana New" w:hint="cs"/>
          <w:sz w:val="30"/>
          <w:szCs w:val="30"/>
          <w:cs/>
        </w:rPr>
        <w:t>มีระยะเวลาตั้งแต่</w:t>
      </w:r>
      <w:r w:rsidRPr="002B1BE4">
        <w:rPr>
          <w:rFonts w:ascii="Angsana New" w:hAnsi="Angsana New"/>
          <w:sz w:val="30"/>
          <w:szCs w:val="30"/>
          <w:cs/>
        </w:rPr>
        <w:t xml:space="preserve"> 30 </w:t>
      </w:r>
      <w:r w:rsidR="00C83CA2">
        <w:rPr>
          <w:rFonts w:ascii="Angsana New" w:hAnsi="Angsana New" w:hint="cs"/>
          <w:sz w:val="30"/>
          <w:szCs w:val="30"/>
          <w:cs/>
        </w:rPr>
        <w:t xml:space="preserve">วัน </w:t>
      </w:r>
      <w:r w:rsidR="00036F5E">
        <w:rPr>
          <w:rFonts w:ascii="Angsana New" w:hAnsi="Angsana New" w:hint="cs"/>
          <w:sz w:val="30"/>
          <w:szCs w:val="30"/>
          <w:cs/>
        </w:rPr>
        <w:t>ถึง</w:t>
      </w:r>
      <w:r w:rsidR="007B403F">
        <w:rPr>
          <w:rFonts w:ascii="Angsana New" w:hAnsi="Angsana New"/>
          <w:sz w:val="30"/>
          <w:szCs w:val="30"/>
          <w:cs/>
        </w:rPr>
        <w:t xml:space="preserve"> </w:t>
      </w:r>
      <w:r w:rsidR="00806320">
        <w:rPr>
          <w:rFonts w:ascii="Angsana New" w:hAnsi="Angsana New"/>
          <w:sz w:val="30"/>
          <w:szCs w:val="30"/>
        </w:rPr>
        <w:t>60</w:t>
      </w:r>
      <w:r w:rsidRPr="002B1BE4">
        <w:rPr>
          <w:rFonts w:ascii="Angsana New" w:hAnsi="Angsana New"/>
          <w:sz w:val="30"/>
          <w:szCs w:val="30"/>
          <w:cs/>
        </w:rPr>
        <w:t xml:space="preserve"> วัน</w:t>
      </w:r>
    </w:p>
    <w:p w14:paraId="1DA4627A" w14:textId="77777777" w:rsidR="004B0D4D" w:rsidRDefault="004B0D4D" w:rsidP="008063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rPr>
          <w:rFonts w:ascii="Angsana New" w:hAnsi="Angsana New"/>
          <w:sz w:val="30"/>
          <w:szCs w:val="30"/>
        </w:rPr>
      </w:pPr>
    </w:p>
    <w:p w14:paraId="5025B275" w14:textId="2365C301" w:rsidR="00FA25C1" w:rsidRPr="002B1BE4" w:rsidRDefault="00DC003C" w:rsidP="00FA2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t>5</w:t>
      </w:r>
      <w:r w:rsidR="00FA25C1" w:rsidRPr="002B1BE4">
        <w:rPr>
          <w:rFonts w:ascii="Angsana New" w:hAnsi="Angsana New"/>
          <w:b/>
          <w:bCs/>
          <w:sz w:val="30"/>
          <w:szCs w:val="30"/>
        </w:rPr>
        <w:tab/>
      </w:r>
      <w:r w:rsidR="00FA25C1" w:rsidRPr="002B1BE4">
        <w:rPr>
          <w:rFonts w:ascii="Angsana New" w:hAnsi="Angsana New"/>
          <w:b/>
          <w:bCs/>
          <w:sz w:val="30"/>
          <w:szCs w:val="30"/>
          <w:cs/>
        </w:rPr>
        <w:t xml:space="preserve">เงินลงทุนในบริษัทร่วม </w:t>
      </w:r>
    </w:p>
    <w:p w14:paraId="47F7888E" w14:textId="77777777" w:rsidR="006C6F12" w:rsidRPr="00E10D1D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3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1080"/>
        <w:gridCol w:w="270"/>
        <w:gridCol w:w="1080"/>
        <w:gridCol w:w="270"/>
        <w:gridCol w:w="1053"/>
      </w:tblGrid>
      <w:tr w:rsidR="006C6F12" w:rsidRPr="007553D7" w14:paraId="0BAA649C" w14:textId="77777777" w:rsidTr="006C6F12">
        <w:trPr>
          <w:trHeight w:val="236"/>
        </w:trPr>
        <w:tc>
          <w:tcPr>
            <w:tcW w:w="4248" w:type="dxa"/>
          </w:tcPr>
          <w:p w14:paraId="7E3E93FD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C03A09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67F3F1E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5AA51F30" w14:textId="77777777" w:rsidR="006C6F12" w:rsidRPr="007553D7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527BEF" w:rsidRPr="007553D7" w14:paraId="3DCE72DB" w14:textId="77777777" w:rsidTr="006C6F12">
        <w:trPr>
          <w:trHeight w:val="236"/>
        </w:trPr>
        <w:tc>
          <w:tcPr>
            <w:tcW w:w="4248" w:type="dxa"/>
          </w:tcPr>
          <w:p w14:paraId="22E264EE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246B109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4D029769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77777B9F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7BEF" w:rsidRPr="007553D7" w14:paraId="34FE14F1" w14:textId="77777777" w:rsidTr="006C6F12">
        <w:tc>
          <w:tcPr>
            <w:tcW w:w="4248" w:type="dxa"/>
          </w:tcPr>
          <w:p w14:paraId="34190B35" w14:textId="17773055" w:rsidR="00527BEF" w:rsidRPr="00994C2D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hanging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080" w:type="dxa"/>
          </w:tcPr>
          <w:p w14:paraId="3FCFCD51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220466D5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DE9BB05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2AB866CA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4C2128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61</w:t>
            </w:r>
          </w:p>
        </w:tc>
        <w:tc>
          <w:tcPr>
            <w:tcW w:w="270" w:type="dxa"/>
          </w:tcPr>
          <w:p w14:paraId="26A0EA34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53" w:type="dxa"/>
          </w:tcPr>
          <w:p w14:paraId="06458B4F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27BEF" w:rsidRPr="007553D7" w14:paraId="0832C151" w14:textId="77777777" w:rsidTr="006C6F12">
        <w:trPr>
          <w:trHeight w:val="380"/>
        </w:trPr>
        <w:tc>
          <w:tcPr>
            <w:tcW w:w="4248" w:type="dxa"/>
          </w:tcPr>
          <w:p w14:paraId="127620B8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</w:tcPr>
          <w:p w14:paraId="58D1EB0A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BEF" w:rsidRPr="007553D7" w14:paraId="24FCC602" w14:textId="77777777" w:rsidTr="006C6F12">
        <w:tc>
          <w:tcPr>
            <w:tcW w:w="4248" w:type="dxa"/>
          </w:tcPr>
          <w:p w14:paraId="4B658200" w14:textId="0EC71CAA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F7775">
              <w:rPr>
                <w:rFonts w:ascii="Angsana New" w:hAnsi="Angsana New"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เมษายน</w:t>
            </w:r>
          </w:p>
        </w:tc>
        <w:tc>
          <w:tcPr>
            <w:tcW w:w="1080" w:type="dxa"/>
          </w:tcPr>
          <w:p w14:paraId="103925FA" w14:textId="1EF158E8" w:rsidR="00527BEF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7B72917A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43F538" w14:textId="403DCCFA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1,314,595</w:t>
            </w:r>
          </w:p>
        </w:tc>
        <w:tc>
          <w:tcPr>
            <w:tcW w:w="270" w:type="dxa"/>
          </w:tcPr>
          <w:p w14:paraId="4B2367F2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577978" w14:textId="069EBA1B" w:rsidR="00527BEF" w:rsidRDefault="006E7EB4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EDBC02B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0F6807B8" w14:textId="67CCCBA6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494,434</w:t>
            </w:r>
          </w:p>
        </w:tc>
      </w:tr>
      <w:tr w:rsidR="00527BEF" w:rsidRPr="007553D7" w14:paraId="0CAD7FDC" w14:textId="77777777" w:rsidTr="006C6F12">
        <w:tc>
          <w:tcPr>
            <w:tcW w:w="4248" w:type="dxa"/>
          </w:tcPr>
          <w:p w14:paraId="1E2EFC5F" w14:textId="163BF2C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ส่วน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แบ่งกำไรจากเงินลงทุน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</w:t>
            </w:r>
          </w:p>
        </w:tc>
        <w:tc>
          <w:tcPr>
            <w:tcW w:w="1080" w:type="dxa"/>
          </w:tcPr>
          <w:p w14:paraId="0B9487FB" w14:textId="118EDDBB" w:rsidR="00527BEF" w:rsidRPr="00871738" w:rsidRDefault="00481E6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57,507</w:t>
            </w:r>
          </w:p>
        </w:tc>
        <w:tc>
          <w:tcPr>
            <w:tcW w:w="270" w:type="dxa"/>
          </w:tcPr>
          <w:p w14:paraId="5C3155E3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B8DE06" w14:textId="3868A153" w:rsidR="00527BEF" w:rsidRPr="0087173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51,306</w:t>
            </w:r>
          </w:p>
        </w:tc>
        <w:tc>
          <w:tcPr>
            <w:tcW w:w="270" w:type="dxa"/>
          </w:tcPr>
          <w:p w14:paraId="2E2A6FFC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16EE4A" w14:textId="12563F9B" w:rsidR="00527BEF" w:rsidRPr="007553D7" w:rsidRDefault="006E7EB4" w:rsidP="00EE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C05B42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579CCAA" w14:textId="3A54D7DC" w:rsidR="00527BEF" w:rsidRPr="007553D7" w:rsidRDefault="00527BEF" w:rsidP="00EE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BEF" w:rsidRPr="007553D7" w14:paraId="4729CE0F" w14:textId="77777777" w:rsidTr="006C6F12">
        <w:trPr>
          <w:trHeight w:val="281"/>
        </w:trPr>
        <w:tc>
          <w:tcPr>
            <w:tcW w:w="4248" w:type="dxa"/>
          </w:tcPr>
          <w:p w14:paraId="770ED630" w14:textId="1B2747E2" w:rsidR="00527BEF" w:rsidRPr="007553D7" w:rsidRDefault="00527BEF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0F3BE348" w14:textId="4349F091" w:rsidR="00527BEF" w:rsidRPr="00871738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(52,812)</w:t>
            </w:r>
          </w:p>
        </w:tc>
        <w:tc>
          <w:tcPr>
            <w:tcW w:w="270" w:type="dxa"/>
          </w:tcPr>
          <w:p w14:paraId="078AEDBE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CF486B" w14:textId="5D66C27E" w:rsidR="00527BEF" w:rsidRPr="0087173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(55,467)</w:t>
            </w:r>
          </w:p>
        </w:tc>
        <w:tc>
          <w:tcPr>
            <w:tcW w:w="270" w:type="dxa"/>
          </w:tcPr>
          <w:p w14:paraId="661A2C20" w14:textId="5F2AA5FE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1BC030" w14:textId="022EEA2D" w:rsidR="00527BEF" w:rsidRPr="007553D7" w:rsidRDefault="006E7EB4" w:rsidP="00EE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A8AEE0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649C57B" w14:textId="21381A7D" w:rsidR="00527BEF" w:rsidRPr="007553D7" w:rsidRDefault="00527BEF" w:rsidP="00EE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81E6D" w:rsidRPr="007553D7" w14:paraId="108769A0" w14:textId="77777777" w:rsidTr="006C6F12">
        <w:trPr>
          <w:trHeight w:val="281"/>
        </w:trPr>
        <w:tc>
          <w:tcPr>
            <w:tcW w:w="4248" w:type="dxa"/>
          </w:tcPr>
          <w:p w14:paraId="0576A487" w14:textId="18C325D3" w:rsidR="00481E6D" w:rsidRPr="008F7775" w:rsidRDefault="00481E6D" w:rsidP="00481E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ผลต่างจากการแปลงค่าหน่วยงานต่างประเทศ</w:t>
            </w:r>
          </w:p>
        </w:tc>
        <w:tc>
          <w:tcPr>
            <w:tcW w:w="1080" w:type="dxa"/>
          </w:tcPr>
          <w:p w14:paraId="3392787B" w14:textId="30DD0CC0" w:rsidR="00481E6D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1,200</w:t>
            </w:r>
          </w:p>
        </w:tc>
        <w:tc>
          <w:tcPr>
            <w:tcW w:w="270" w:type="dxa"/>
          </w:tcPr>
          <w:p w14:paraId="1524CB52" w14:textId="77777777" w:rsidR="00481E6D" w:rsidRPr="00E71292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98CAF3" w14:textId="022AC2F9" w:rsidR="00481E6D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AEB506" w14:textId="77777777" w:rsidR="00481E6D" w:rsidRPr="007553D7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3A4D6" w14:textId="38E5BD4F" w:rsidR="00481E6D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B770AC" w14:textId="77777777" w:rsidR="00481E6D" w:rsidRPr="007553D7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D6A428A" w14:textId="609C6261" w:rsidR="00481E6D" w:rsidRDefault="00481E6D" w:rsidP="00481E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BEF" w:rsidRPr="007553D7" w14:paraId="4A716A59" w14:textId="77777777" w:rsidTr="00915318">
        <w:trPr>
          <w:trHeight w:val="352"/>
        </w:trPr>
        <w:tc>
          <w:tcPr>
            <w:tcW w:w="4248" w:type="dxa"/>
          </w:tcPr>
          <w:p w14:paraId="4A2D4299" w14:textId="42E33AEF" w:rsidR="00527BEF" w:rsidRPr="00C131A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60CFF5" w14:textId="2B3EF5F9" w:rsidR="00527BEF" w:rsidRPr="00D8053B" w:rsidRDefault="00481E6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1,367,602</w:t>
            </w:r>
          </w:p>
        </w:tc>
        <w:tc>
          <w:tcPr>
            <w:tcW w:w="270" w:type="dxa"/>
          </w:tcPr>
          <w:p w14:paraId="2E16C4D2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96576" w14:textId="210723A7" w:rsidR="00527BEF" w:rsidRPr="00F2760C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1,310,434</w:t>
            </w:r>
          </w:p>
        </w:tc>
        <w:tc>
          <w:tcPr>
            <w:tcW w:w="270" w:type="dxa"/>
          </w:tcPr>
          <w:p w14:paraId="44062A0C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B87E175" w14:textId="5CDA7F36" w:rsidR="00527BEF" w:rsidRPr="007553D7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66E109D6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624349C1" w14:textId="06295645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</w:tr>
      <w:tr w:rsidR="00527BEF" w:rsidRPr="007553D7" w14:paraId="402C7904" w14:textId="77777777" w:rsidTr="006C6F12">
        <w:trPr>
          <w:trHeight w:val="352"/>
        </w:trPr>
        <w:tc>
          <w:tcPr>
            <w:tcW w:w="4248" w:type="dxa"/>
          </w:tcPr>
          <w:p w14:paraId="7C09AE1F" w14:textId="3888AF4B" w:rsidR="00527BEF" w:rsidRPr="007553D7" w:rsidRDefault="00527BEF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1A69DAA4" w14:textId="46604BB7" w:rsidR="00527BEF" w:rsidRPr="00FF78A5" w:rsidRDefault="0026225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  <w:tc>
          <w:tcPr>
            <w:tcW w:w="270" w:type="dxa"/>
          </w:tcPr>
          <w:p w14:paraId="69F59753" w14:textId="77777777" w:rsidR="00527BEF" w:rsidRPr="00FF78A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DBB2B83" w14:textId="20B805F9" w:rsidR="00527BEF" w:rsidRPr="00FF78A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10AB1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51841ACA" w14:textId="77457E33" w:rsidR="00527BEF" w:rsidRDefault="0026225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5404A633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5168E52B" w14:textId="400758BF" w:rsidR="00527BEF" w:rsidRPr="007C3C0B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6EA59DD4" w14:textId="77777777" w:rsidR="00722F52" w:rsidRDefault="00722F5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A085C8D" w14:textId="6BE91DDA" w:rsidR="006C6F12" w:rsidRPr="00F9542C" w:rsidRDefault="006C6F12" w:rsidP="006C6F12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ไม่มี</w:t>
      </w:r>
      <w:r w:rsidRPr="00D70DFE">
        <w:rPr>
          <w:rFonts w:ascii="Angsana New" w:hAnsi="Angsana New" w:cs="Angsana New" w:hint="cs"/>
          <w:sz w:val="30"/>
          <w:szCs w:val="30"/>
          <w:cs/>
          <w:lang w:bidi="th-TH"/>
        </w:rPr>
        <w:t>การ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ซื้อและจำหน่ายเงินลงทุน</w:t>
      </w:r>
      <w:r w:rsidRPr="009A57B8">
        <w:rPr>
          <w:rFonts w:ascii="Angsana New" w:hAnsi="Angsana New" w:cs="Angsana New" w:hint="cs"/>
          <w:sz w:val="30"/>
          <w:szCs w:val="30"/>
          <w:cs/>
          <w:lang w:val="en-US" w:bidi="th-TH"/>
        </w:rPr>
        <w:t>ใน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</w:t>
      </w:r>
      <w:r w:rsidRPr="009A57B8">
        <w:rPr>
          <w:rFonts w:ascii="Angsana New" w:hAnsi="Angsana New" w:cs="Angsana New"/>
          <w:sz w:val="30"/>
          <w:szCs w:val="30"/>
          <w:cs/>
          <w:lang w:val="en-US" w:bidi="th-TH"/>
        </w:rPr>
        <w:t>ในระหว่าง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>งวด</w:t>
      </w:r>
      <w:r w:rsidR="00527BEF">
        <w:rPr>
          <w:rFonts w:ascii="Angsana New" w:hAnsi="Angsana New" w:cs="Angsana New" w:hint="cs"/>
          <w:sz w:val="30"/>
          <w:szCs w:val="30"/>
          <w:cs/>
          <w:lang w:val="en-US" w:bidi="th-TH"/>
        </w:rPr>
        <w:t>หก</w:t>
      </w:r>
      <w:r>
        <w:rPr>
          <w:rFonts w:ascii="Angsana New" w:hAnsi="Angsana New" w:cs="Angsana New"/>
          <w:sz w:val="30"/>
          <w:szCs w:val="30"/>
          <w:cs/>
          <w:lang w:val="en-US" w:bidi="th-TH"/>
        </w:rPr>
        <w:t>เดือนสิ้นสุดวันที่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30 </w:t>
      </w:r>
      <w:r w:rsidR="00527BEF">
        <w:rPr>
          <w:rFonts w:ascii="Angsana New" w:hAnsi="Angsana New" w:cs="Angsana New" w:hint="cs"/>
          <w:sz w:val="30"/>
          <w:szCs w:val="30"/>
          <w:cs/>
          <w:lang w:val="en-US" w:bidi="th-TH"/>
        </w:rPr>
        <w:t>กันยายน</w:t>
      </w:r>
      <w:r w:rsidRPr="00D75CE8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256</w:t>
      </w:r>
      <w:r w:rsidR="00D70806">
        <w:rPr>
          <w:rFonts w:ascii="Angsana New" w:hAnsi="Angsana New" w:cs="Angsana New"/>
          <w:sz w:val="30"/>
          <w:szCs w:val="30"/>
          <w:lang w:val="en-US"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และ </w:t>
      </w:r>
      <w:r>
        <w:rPr>
          <w:rFonts w:ascii="Angsana New" w:hAnsi="Angsana New" w:cs="Angsana New"/>
          <w:sz w:val="30"/>
          <w:szCs w:val="30"/>
          <w:lang w:val="en-US" w:bidi="th-TH"/>
        </w:rPr>
        <w:t>25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60</w:t>
      </w:r>
    </w:p>
    <w:p w14:paraId="361393C3" w14:textId="77777777" w:rsidR="007F0404" w:rsidRDefault="007F0404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5B94777" w14:textId="77777777" w:rsidR="00FC31E4" w:rsidRDefault="00FC31E4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1392B210" w14:textId="3D9C5A15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DF4AA9">
        <w:rPr>
          <w:rFonts w:ascii="Angsana New" w:hAnsi="Angsana New"/>
          <w:sz w:val="30"/>
          <w:szCs w:val="30"/>
          <w:cs/>
        </w:rPr>
        <w:lastRenderedPageBreak/>
        <w:t>เงินลงทุนในบริษัทร่วม</w:t>
      </w:r>
      <w:r w:rsidRPr="00DF4AA9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DF4AA9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F4AA9">
        <w:rPr>
          <w:rFonts w:ascii="Angsana New" w:hAnsi="Angsana New"/>
          <w:sz w:val="30"/>
          <w:szCs w:val="30"/>
        </w:rPr>
        <w:t>3</w:t>
      </w:r>
      <w:r w:rsidRPr="00DF4AA9">
        <w:rPr>
          <w:rFonts w:ascii="Angsana New" w:hAnsi="Angsana New" w:hint="cs"/>
          <w:sz w:val="30"/>
          <w:szCs w:val="30"/>
          <w:cs/>
        </w:rPr>
        <w:t>0</w:t>
      </w:r>
      <w:r w:rsidRPr="00DF4AA9">
        <w:rPr>
          <w:rFonts w:ascii="Angsana New" w:hAnsi="Angsana New"/>
          <w:sz w:val="30"/>
          <w:szCs w:val="30"/>
        </w:rPr>
        <w:t xml:space="preserve"> </w:t>
      </w:r>
      <w:r w:rsidR="00527BEF">
        <w:rPr>
          <w:rFonts w:ascii="Angsana New" w:hAnsi="Angsana New" w:hint="cs"/>
          <w:sz w:val="30"/>
          <w:szCs w:val="30"/>
          <w:cs/>
        </w:rPr>
        <w:t>กันยายน</w:t>
      </w:r>
      <w:r w:rsidRPr="00DF4AA9">
        <w:rPr>
          <w:rFonts w:ascii="Angsana New" w:hAnsi="Angsana New"/>
          <w:sz w:val="30"/>
          <w:szCs w:val="30"/>
        </w:rPr>
        <w:t xml:space="preserve"> 25</w:t>
      </w:r>
      <w:r w:rsidRPr="00DF4AA9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 w:rsidRPr="00DF4AA9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DF4AA9">
        <w:rPr>
          <w:rFonts w:ascii="Angsana New" w:hAnsi="Angsana New"/>
          <w:sz w:val="30"/>
          <w:szCs w:val="30"/>
        </w:rPr>
        <w:t xml:space="preserve"> 31 </w:t>
      </w:r>
      <w:r w:rsidR="00D70806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D70806">
        <w:rPr>
          <w:rFonts w:ascii="Angsana New" w:hAnsi="Angsana New"/>
          <w:sz w:val="30"/>
          <w:szCs w:val="30"/>
        </w:rPr>
        <w:t>256</w:t>
      </w:r>
      <w:r w:rsidR="005F2C29">
        <w:rPr>
          <w:rFonts w:ascii="Angsana New" w:hAnsi="Angsana New"/>
          <w:sz w:val="30"/>
          <w:szCs w:val="30"/>
        </w:rPr>
        <w:t>1</w:t>
      </w:r>
      <w:r w:rsidRPr="00DF4AA9">
        <w:rPr>
          <w:rFonts w:ascii="Angsana New" w:hAnsi="Angsana New" w:hint="cs"/>
          <w:sz w:val="30"/>
          <w:szCs w:val="30"/>
          <w:cs/>
        </w:rPr>
        <w:t xml:space="preserve"> </w:t>
      </w:r>
      <w:r w:rsidRPr="00DF4AA9">
        <w:rPr>
          <w:rFonts w:ascii="Angsana New" w:hAnsi="Angsana New"/>
          <w:sz w:val="30"/>
          <w:szCs w:val="30"/>
          <w:cs/>
        </w:rPr>
        <w:t>มีดังนี้</w:t>
      </w:r>
    </w:p>
    <w:p w14:paraId="75A827FB" w14:textId="77777777" w:rsidR="006C6F12" w:rsidRPr="00D71535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70"/>
        <w:gridCol w:w="1170"/>
        <w:gridCol w:w="900"/>
        <w:gridCol w:w="270"/>
        <w:gridCol w:w="1080"/>
        <w:gridCol w:w="270"/>
        <w:gridCol w:w="900"/>
        <w:gridCol w:w="270"/>
        <w:gridCol w:w="990"/>
      </w:tblGrid>
      <w:tr w:rsidR="006C6F12" w:rsidRPr="00343FE6" w14:paraId="4D00D6B3" w14:textId="77777777" w:rsidTr="006C6F12">
        <w:tc>
          <w:tcPr>
            <w:tcW w:w="2340" w:type="dxa"/>
          </w:tcPr>
          <w:p w14:paraId="5FE9B99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816CA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31651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45FFB57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7DE2549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6ED469C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5EA6B8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160" w:type="dxa"/>
            <w:gridSpan w:val="3"/>
            <w:tcBorders>
              <w:bottom w:val="single" w:sz="4" w:space="0" w:color="auto"/>
            </w:tcBorders>
          </w:tcPr>
          <w:p w14:paraId="6D2C06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6C6F12" w:rsidRPr="00343FE6" w14:paraId="7E8B6EFE" w14:textId="77777777" w:rsidTr="00786FF0">
        <w:tc>
          <w:tcPr>
            <w:tcW w:w="2340" w:type="dxa"/>
          </w:tcPr>
          <w:p w14:paraId="3439785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BCB010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55F3CF7F" w14:textId="53A37F99" w:rsidR="006C6F12" w:rsidRPr="00343FE6" w:rsidRDefault="00E12C72" w:rsidP="00E12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900" w:type="dxa"/>
          </w:tcPr>
          <w:p w14:paraId="056C267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10B4E5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9C9F7B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42FF3B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EA609C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2D1DD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83118A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</w:p>
        </w:tc>
      </w:tr>
      <w:tr w:rsidR="006C6F12" w:rsidRPr="00343FE6" w14:paraId="4FBEAE1C" w14:textId="77777777" w:rsidTr="00786FF0">
        <w:tc>
          <w:tcPr>
            <w:tcW w:w="2340" w:type="dxa"/>
          </w:tcPr>
          <w:p w14:paraId="462E0C8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A41D8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060D35CF" w14:textId="4262FB48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ที่จัดตั้ง</w:t>
            </w:r>
          </w:p>
        </w:tc>
        <w:tc>
          <w:tcPr>
            <w:tcW w:w="900" w:type="dxa"/>
          </w:tcPr>
          <w:p w14:paraId="43D60C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05AC92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488D8B2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7920371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63EDC0EC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ราคาทุน</w:t>
            </w:r>
          </w:p>
        </w:tc>
        <w:tc>
          <w:tcPr>
            <w:tcW w:w="270" w:type="dxa"/>
          </w:tcPr>
          <w:p w14:paraId="330F02AA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61E600E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ส่วนได้เสีย</w:t>
            </w:r>
          </w:p>
        </w:tc>
      </w:tr>
      <w:tr w:rsidR="006C6F12" w:rsidRPr="00343FE6" w14:paraId="470FB5D0" w14:textId="77777777" w:rsidTr="006C6F12">
        <w:tc>
          <w:tcPr>
            <w:tcW w:w="2340" w:type="dxa"/>
          </w:tcPr>
          <w:p w14:paraId="612A477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05155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140FCA4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CCEBC7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6220D21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3510" w:type="dxa"/>
            <w:gridSpan w:val="5"/>
          </w:tcPr>
          <w:p w14:paraId="202859F4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343FE6" w14:paraId="7DF097B3" w14:textId="77777777" w:rsidTr="00786FF0">
        <w:tc>
          <w:tcPr>
            <w:tcW w:w="2340" w:type="dxa"/>
          </w:tcPr>
          <w:p w14:paraId="40BED40A" w14:textId="77777777" w:rsidR="006C6F12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</w:t>
            </w:r>
            <w:proofErr w:type="spellStart"/>
            <w:r w:rsidRPr="00343FE6">
              <w:rPr>
                <w:rFonts w:ascii="Angsana New" w:hAnsi="Angsana New"/>
                <w:sz w:val="30"/>
                <w:szCs w:val="30"/>
                <w:cs/>
              </w:rPr>
              <w:t>โทเรซิน</w:t>
            </w:r>
            <w:proofErr w:type="spellEnd"/>
            <w:r w:rsidRPr="00343FE6">
              <w:rPr>
                <w:rFonts w:ascii="Angsana New" w:hAnsi="Angsana New"/>
                <w:sz w:val="30"/>
                <w:szCs w:val="30"/>
                <w:cs/>
              </w:rPr>
              <w:t>เท</w:t>
            </w:r>
            <w:proofErr w:type="spellStart"/>
            <w:r w:rsidRPr="00343FE6">
              <w:rPr>
                <w:rFonts w:ascii="Angsana New" w:hAnsi="Angsana New"/>
                <w:sz w:val="30"/>
                <w:szCs w:val="30"/>
                <w:cs/>
              </w:rPr>
              <w:t>ติคส์</w:t>
            </w:r>
            <w:proofErr w:type="spellEnd"/>
            <w:r w:rsidRPr="00343FE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  <w:p w14:paraId="73D9578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</w:tcPr>
          <w:p w14:paraId="7400A6D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580D9897" w14:textId="1656AD56" w:rsidR="006C6F12" w:rsidRPr="00343FE6" w:rsidRDefault="00E12C7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th-TH"/>
              </w:rPr>
              <w:t>ไทย</w:t>
            </w:r>
          </w:p>
        </w:tc>
        <w:tc>
          <w:tcPr>
            <w:tcW w:w="900" w:type="dxa"/>
          </w:tcPr>
          <w:p w14:paraId="1CA3B6E5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4FAC211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80" w:type="dxa"/>
          </w:tcPr>
          <w:p w14:paraId="197E6E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262546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00" w:type="dxa"/>
          </w:tcPr>
          <w:p w14:paraId="314DECA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157DBE8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1404244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6C6F12" w:rsidRPr="00343FE6" w14:paraId="598F8CF0" w14:textId="77777777" w:rsidTr="00786FF0">
        <w:tc>
          <w:tcPr>
            <w:tcW w:w="2340" w:type="dxa"/>
          </w:tcPr>
          <w:p w14:paraId="11F89B0D" w14:textId="5E1DB522" w:rsidR="006C6F12" w:rsidRPr="00343FE6" w:rsidRDefault="006C6F12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0 </w:t>
            </w:r>
            <w:r w:rsidR="00527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0961004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54E40F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8BDF0BB" w14:textId="618541D4" w:rsidR="006C6F12" w:rsidRPr="00343FE6" w:rsidRDefault="006E7E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29C93B9B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80084F3" w14:textId="503B49F1" w:rsidR="006C6F12" w:rsidRPr="00343FE6" w:rsidRDefault="006E7EB4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36F91760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D028117" w14:textId="0D9079EC" w:rsidR="006C6F12" w:rsidRPr="00343FE6" w:rsidRDefault="006E7EB4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41F0036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457DB94" w14:textId="33439B4A" w:rsidR="006C6F12" w:rsidRPr="00343FE6" w:rsidRDefault="00481E6D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1,367,602</w:t>
            </w:r>
          </w:p>
        </w:tc>
      </w:tr>
      <w:tr w:rsidR="006C6F12" w:rsidRPr="00343FE6" w14:paraId="21854AA5" w14:textId="77777777" w:rsidTr="00786FF0">
        <w:tc>
          <w:tcPr>
            <w:tcW w:w="2340" w:type="dxa"/>
          </w:tcPr>
          <w:p w14:paraId="731EBAA9" w14:textId="0C0F42A3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343FE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</w:t>
            </w:r>
            <w:r w:rsidR="001765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="001765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2561</w:t>
            </w:r>
          </w:p>
        </w:tc>
        <w:tc>
          <w:tcPr>
            <w:tcW w:w="1170" w:type="dxa"/>
          </w:tcPr>
          <w:p w14:paraId="7CEBDFAD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0DA78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55FA19B7" w14:textId="004D7EC2" w:rsidR="006C6F12" w:rsidRPr="00343FE6" w:rsidRDefault="00176571" w:rsidP="001765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18.75</w:t>
            </w:r>
          </w:p>
        </w:tc>
        <w:tc>
          <w:tcPr>
            <w:tcW w:w="270" w:type="dxa"/>
          </w:tcPr>
          <w:p w14:paraId="76B95F83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0922338" w14:textId="55948138"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415DF449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C715F4C" w14:textId="1A24969C"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494,434</w:t>
            </w:r>
          </w:p>
        </w:tc>
        <w:tc>
          <w:tcPr>
            <w:tcW w:w="270" w:type="dxa"/>
          </w:tcPr>
          <w:p w14:paraId="3461CB17" w14:textId="77777777" w:rsidR="006C6F12" w:rsidRPr="00343FE6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26B8FB16" w14:textId="798937CD" w:rsidR="006C6F12" w:rsidRPr="00343FE6" w:rsidRDefault="00176571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1,361,707</w:t>
            </w:r>
          </w:p>
        </w:tc>
      </w:tr>
    </w:tbl>
    <w:p w14:paraId="118D52A4" w14:textId="77777777" w:rsidR="006C6F12" w:rsidRPr="00481E6D" w:rsidRDefault="006C6F12" w:rsidP="006C6F12">
      <w:pPr>
        <w:rPr>
          <w:rFonts w:ascii="Angsana New" w:hAnsi="Angsana New"/>
          <w:sz w:val="30"/>
          <w:szCs w:val="30"/>
        </w:rPr>
      </w:pPr>
    </w:p>
    <w:p w14:paraId="5A0D3FAA" w14:textId="77777777" w:rsidR="00722F52" w:rsidRPr="00E10D1D" w:rsidRDefault="00FF78A5" w:rsidP="00FF78A5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E10D1D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7FB36096" w14:textId="3423C717" w:rsidR="006E7EB4" w:rsidRPr="00D71535" w:rsidRDefault="006E7EB4" w:rsidP="00D7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50266A51" w14:textId="195C3CFC" w:rsidR="00C20B0C" w:rsidRPr="002B1BE4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2B1BE4">
        <w:rPr>
          <w:rFonts w:ascii="Angsana New" w:hAnsi="Angsana New"/>
          <w:b/>
          <w:bCs/>
          <w:sz w:val="30"/>
          <w:szCs w:val="30"/>
        </w:rPr>
        <w:t>6</w:t>
      </w:r>
      <w:r w:rsidRPr="002B1BE4">
        <w:rPr>
          <w:rFonts w:ascii="Angsana New" w:hAnsi="Angsana New"/>
          <w:b/>
          <w:bCs/>
          <w:sz w:val="30"/>
          <w:szCs w:val="30"/>
        </w:rPr>
        <w:tab/>
      </w:r>
      <w:r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5A8A42A2" w14:textId="77777777" w:rsidR="00527BEF" w:rsidRPr="00D71535" w:rsidRDefault="00527BEF" w:rsidP="00D7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52B325F" w14:textId="4FEB1E97" w:rsidR="00527BEF" w:rsidRPr="002B1BE4" w:rsidRDefault="00527BEF" w:rsidP="00527BEF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B1BE4">
        <w:rPr>
          <w:rFonts w:ascii="Angsana New" w:hAnsi="Angsana New" w:hint="cs"/>
          <w:sz w:val="30"/>
          <w:szCs w:val="30"/>
          <w:cs/>
        </w:rPr>
        <w:t>การซื้อ การจำหน่าย และการโอนที่ดิน อาคารและอุปกรณ์</w:t>
      </w:r>
      <w:r w:rsidR="007827F2">
        <w:rPr>
          <w:rFonts w:ascii="Angsana New" w:hAnsi="Angsana New" w:hint="cs"/>
          <w:sz w:val="30"/>
          <w:szCs w:val="30"/>
          <w:cs/>
        </w:rPr>
        <w:t>ในระหว่างงวดหกเ</w:t>
      </w:r>
      <w:r w:rsidRPr="002B1BE4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Pr="002B1BE4">
        <w:rPr>
          <w:rFonts w:ascii="Angsana New" w:hAnsi="Angsana New"/>
          <w:sz w:val="30"/>
          <w:szCs w:val="30"/>
          <w:cs/>
          <w:lang w:val="th-TH"/>
        </w:rPr>
        <w:t xml:space="preserve">30 </w:t>
      </w:r>
      <w:r w:rsidR="007827F2">
        <w:rPr>
          <w:rFonts w:ascii="Angsana New" w:hAnsi="Angsana New" w:hint="cs"/>
          <w:sz w:val="30"/>
          <w:szCs w:val="30"/>
          <w:cs/>
          <w:lang w:val="th-TH"/>
        </w:rPr>
        <w:t>กันยายน</w:t>
      </w:r>
      <w:r w:rsidRPr="002B1BE4"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 w:hint="cs"/>
          <w:sz w:val="30"/>
          <w:szCs w:val="30"/>
          <w:cs/>
        </w:rPr>
        <w:t>มี</w:t>
      </w:r>
      <w:r w:rsidRPr="002B1BE4">
        <w:rPr>
          <w:rFonts w:ascii="Angsana New" w:hAnsi="Angsana New"/>
          <w:sz w:val="30"/>
          <w:szCs w:val="30"/>
          <w:cs/>
          <w:lang w:val="th-TH"/>
        </w:rPr>
        <w:t>ดังนี้</w:t>
      </w:r>
    </w:p>
    <w:p w14:paraId="6538211B" w14:textId="77777777" w:rsidR="00527BEF" w:rsidRPr="00D71535" w:rsidRDefault="00527BEF" w:rsidP="00D715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170"/>
        <w:gridCol w:w="270"/>
        <w:gridCol w:w="1260"/>
        <w:gridCol w:w="270"/>
        <w:gridCol w:w="1260"/>
      </w:tblGrid>
      <w:tr w:rsidR="00527BEF" w:rsidRPr="008F7775" w14:paraId="256C28CE" w14:textId="77777777" w:rsidTr="00CD3E15">
        <w:tc>
          <w:tcPr>
            <w:tcW w:w="3510" w:type="dxa"/>
          </w:tcPr>
          <w:p w14:paraId="355AE44C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7AF50921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27BEF" w:rsidRPr="008F7775" w14:paraId="5AD5DA84" w14:textId="77777777" w:rsidTr="00CD3E15">
        <w:tc>
          <w:tcPr>
            <w:tcW w:w="3510" w:type="dxa"/>
          </w:tcPr>
          <w:p w14:paraId="41663D61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0A4D8437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7BEF" w:rsidRPr="008F7775" w14:paraId="6A17260E" w14:textId="77777777" w:rsidTr="00CD3E15">
        <w:tc>
          <w:tcPr>
            <w:tcW w:w="3510" w:type="dxa"/>
          </w:tcPr>
          <w:p w14:paraId="592CDE0E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94FB2B4" w14:textId="2332EB86" w:rsidR="00527BEF" w:rsidRPr="00C718E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527BEF">
              <w:rPr>
                <w:rFonts w:ascii="Angsana New" w:hAnsi="Angsana New" w:hint="cs"/>
                <w:b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71876147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71ABE257" w14:textId="14315A53" w:rsidR="00527BEF" w:rsidRPr="00C718E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Pr="00527BEF">
              <w:rPr>
                <w:rFonts w:ascii="Angsana New" w:hAnsi="Angsana New" w:hint="cs"/>
                <w:b/>
                <w:sz w:val="30"/>
                <w:szCs w:val="30"/>
                <w:cs/>
              </w:rPr>
              <w:t>60</w:t>
            </w:r>
          </w:p>
        </w:tc>
      </w:tr>
      <w:tr w:rsidR="00527BEF" w:rsidRPr="008F7775" w14:paraId="00F194D0" w14:textId="77777777" w:rsidTr="00CD3E15">
        <w:tc>
          <w:tcPr>
            <w:tcW w:w="3510" w:type="dxa"/>
          </w:tcPr>
          <w:p w14:paraId="151BCA12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23C5F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56F769F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660F8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7B62CE33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8D7F01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74E023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56B88C77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527BEF" w:rsidRPr="008F7775" w14:paraId="1CEC9A0D" w14:textId="77777777" w:rsidTr="00CD3E15">
        <w:tc>
          <w:tcPr>
            <w:tcW w:w="3510" w:type="dxa"/>
          </w:tcPr>
          <w:p w14:paraId="4EE6B266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56CDCC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3421C8C7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204094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635A2FC7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E7C01C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76C1AB57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D71925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527BEF" w:rsidRPr="008F7775" w14:paraId="31B05935" w14:textId="77777777" w:rsidTr="00CD3E15">
        <w:tc>
          <w:tcPr>
            <w:tcW w:w="3510" w:type="dxa"/>
          </w:tcPr>
          <w:p w14:paraId="3BDEB712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21F8EA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34571EDF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482024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2305B15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71FDA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2C1D94D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E4B2E9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527BEF" w:rsidRPr="008F7775" w14:paraId="42938E6C" w14:textId="77777777" w:rsidTr="00CD3E15">
        <w:tc>
          <w:tcPr>
            <w:tcW w:w="3510" w:type="dxa"/>
          </w:tcPr>
          <w:p w14:paraId="555B0172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535F4A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5C7B4A6F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E37924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1AB1460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39667E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41DB6EB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FF2DF9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ตาม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527BEF" w:rsidRPr="008F7775" w14:paraId="0A2DE725" w14:textId="77777777" w:rsidTr="00CD3E15">
        <w:tc>
          <w:tcPr>
            <w:tcW w:w="3510" w:type="dxa"/>
          </w:tcPr>
          <w:p w14:paraId="31CBA91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7"/>
          </w:tcPr>
          <w:p w14:paraId="6D239C3E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7BEF" w:rsidRPr="008F7775" w14:paraId="76530068" w14:textId="77777777" w:rsidTr="00CD3E15">
        <w:tc>
          <w:tcPr>
            <w:tcW w:w="3510" w:type="dxa"/>
          </w:tcPr>
          <w:p w14:paraId="1E092A38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อาคารและส่วนปรับปรุงที่ดิน</w:t>
            </w:r>
          </w:p>
        </w:tc>
        <w:tc>
          <w:tcPr>
            <w:tcW w:w="1350" w:type="dxa"/>
          </w:tcPr>
          <w:p w14:paraId="60A56D86" w14:textId="191A552A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1,660</w:t>
            </w:r>
          </w:p>
        </w:tc>
        <w:tc>
          <w:tcPr>
            <w:tcW w:w="270" w:type="dxa"/>
          </w:tcPr>
          <w:p w14:paraId="45679CF3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FCE601" w14:textId="2241EDAC" w:rsidR="00527BEF" w:rsidRPr="008F7775" w:rsidRDefault="006E7EB4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107208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F36331" w14:textId="36320F74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66,321</w:t>
            </w:r>
          </w:p>
        </w:tc>
        <w:tc>
          <w:tcPr>
            <w:tcW w:w="270" w:type="dxa"/>
          </w:tcPr>
          <w:p w14:paraId="043110D1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5ED660" w14:textId="2145D36A" w:rsidR="00527BEF" w:rsidRPr="008F7775" w:rsidRDefault="00527BEF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27BEF" w:rsidRPr="008F7775" w14:paraId="02FC7603" w14:textId="77777777" w:rsidTr="00CD3E15">
        <w:tc>
          <w:tcPr>
            <w:tcW w:w="3510" w:type="dxa"/>
          </w:tcPr>
          <w:p w14:paraId="69438652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5E84F165" w14:textId="5647A8EA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16,364</w:t>
            </w:r>
          </w:p>
        </w:tc>
        <w:tc>
          <w:tcPr>
            <w:tcW w:w="270" w:type="dxa"/>
          </w:tcPr>
          <w:p w14:paraId="2D2DA854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9F62ED" w14:textId="1627F326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CA2F1B8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1FEE98" w14:textId="5017F582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61,585</w:t>
            </w:r>
          </w:p>
        </w:tc>
        <w:tc>
          <w:tcPr>
            <w:tcW w:w="270" w:type="dxa"/>
          </w:tcPr>
          <w:p w14:paraId="2E111363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219275" w14:textId="1E45310F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  <w:tr w:rsidR="00527BEF" w:rsidRPr="008F7775" w14:paraId="37BE548A" w14:textId="77777777" w:rsidTr="00CD3E15">
        <w:tc>
          <w:tcPr>
            <w:tcW w:w="3510" w:type="dxa"/>
          </w:tcPr>
          <w:p w14:paraId="2A480CF6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2925F1DE" w14:textId="15A7BFFD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3,398</w:t>
            </w:r>
          </w:p>
        </w:tc>
        <w:tc>
          <w:tcPr>
            <w:tcW w:w="270" w:type="dxa"/>
          </w:tcPr>
          <w:p w14:paraId="2FBC9A7B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7F2970" w14:textId="5F7D15D0" w:rsidR="00527BEF" w:rsidRPr="008F7775" w:rsidRDefault="006E7EB4" w:rsidP="000A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595D7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321F29" w14:textId="1385D0AE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1,099</w:t>
            </w:r>
          </w:p>
        </w:tc>
        <w:tc>
          <w:tcPr>
            <w:tcW w:w="270" w:type="dxa"/>
          </w:tcPr>
          <w:p w14:paraId="07E261BB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2CC03E6" w14:textId="0C35421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527BEF" w:rsidRPr="008F7775" w14:paraId="1AA39C03" w14:textId="77777777" w:rsidTr="00CD3E15">
        <w:tc>
          <w:tcPr>
            <w:tcW w:w="3510" w:type="dxa"/>
          </w:tcPr>
          <w:p w14:paraId="1BBDFEA3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1350" w:type="dxa"/>
          </w:tcPr>
          <w:p w14:paraId="62DE7826" w14:textId="6F8C93A7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34,813</w:t>
            </w:r>
          </w:p>
        </w:tc>
        <w:tc>
          <w:tcPr>
            <w:tcW w:w="270" w:type="dxa"/>
          </w:tcPr>
          <w:p w14:paraId="0BB427D8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693B60" w14:textId="7F096014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18,787</w:t>
            </w:r>
          </w:p>
        </w:tc>
        <w:tc>
          <w:tcPr>
            <w:tcW w:w="270" w:type="dxa"/>
          </w:tcPr>
          <w:p w14:paraId="7517844D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B612E" w14:textId="7C15B468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85,988</w:t>
            </w:r>
          </w:p>
        </w:tc>
        <w:tc>
          <w:tcPr>
            <w:tcW w:w="270" w:type="dxa"/>
          </w:tcPr>
          <w:p w14:paraId="5B0BE811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D2C384" w14:textId="73787515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127,838</w:t>
            </w:r>
          </w:p>
        </w:tc>
      </w:tr>
      <w:tr w:rsidR="00527BEF" w:rsidRPr="008F7775" w14:paraId="71EE67F1" w14:textId="77777777" w:rsidTr="00CD3E15">
        <w:tc>
          <w:tcPr>
            <w:tcW w:w="3510" w:type="dxa"/>
          </w:tcPr>
          <w:p w14:paraId="11A4D8B6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1A8BBD" w14:textId="25B7ED8E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13,893</w:t>
            </w:r>
          </w:p>
        </w:tc>
        <w:tc>
          <w:tcPr>
            <w:tcW w:w="270" w:type="dxa"/>
          </w:tcPr>
          <w:p w14:paraId="216FD8C2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DB5122" w14:textId="416F3D68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21,909</w:t>
            </w:r>
          </w:p>
        </w:tc>
        <w:tc>
          <w:tcPr>
            <w:tcW w:w="270" w:type="dxa"/>
          </w:tcPr>
          <w:p w14:paraId="2AC46A35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2B3976" w14:textId="35EAC8D1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52,456</w:t>
            </w:r>
          </w:p>
        </w:tc>
        <w:tc>
          <w:tcPr>
            <w:tcW w:w="270" w:type="dxa"/>
          </w:tcPr>
          <w:p w14:paraId="31484546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966D5D" w14:textId="6B51DAFA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52,867</w:t>
            </w:r>
          </w:p>
        </w:tc>
      </w:tr>
      <w:tr w:rsidR="00527BEF" w:rsidRPr="008F7775" w14:paraId="67E11EB4" w14:textId="77777777" w:rsidTr="00CD3E15">
        <w:tc>
          <w:tcPr>
            <w:tcW w:w="3510" w:type="dxa"/>
          </w:tcPr>
          <w:p w14:paraId="62167C9D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B77AD0" w14:textId="1C213808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70,128</w:t>
            </w:r>
          </w:p>
        </w:tc>
        <w:tc>
          <w:tcPr>
            <w:tcW w:w="270" w:type="dxa"/>
          </w:tcPr>
          <w:p w14:paraId="00EF46FF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835869" w14:textId="6393A8F4" w:rsidR="00527BEF" w:rsidRPr="008F7775" w:rsidRDefault="006E7EB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40,739</w:t>
            </w:r>
          </w:p>
        </w:tc>
        <w:tc>
          <w:tcPr>
            <w:tcW w:w="270" w:type="dxa"/>
          </w:tcPr>
          <w:p w14:paraId="27E3A1B1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2BED7BE" w14:textId="4EC4F9A3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267,449</w:t>
            </w:r>
          </w:p>
        </w:tc>
        <w:tc>
          <w:tcPr>
            <w:tcW w:w="270" w:type="dxa"/>
          </w:tcPr>
          <w:p w14:paraId="4E678910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01FA02" w14:textId="0BBA1599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180,780</w:t>
            </w:r>
          </w:p>
        </w:tc>
      </w:tr>
    </w:tbl>
    <w:p w14:paraId="4EFCE10C" w14:textId="77777777" w:rsidR="00D71535" w:rsidRDefault="00D71535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1726EA" w14:textId="472BC3B2" w:rsidR="00C20B0C" w:rsidRDefault="00C20B0C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lastRenderedPageBreak/>
        <w:t>ในระหว่าง</w:t>
      </w:r>
      <w:r w:rsidR="003F37AA">
        <w:rPr>
          <w:rFonts w:ascii="Angsana New" w:hAnsi="Angsana New" w:hint="cs"/>
          <w:sz w:val="30"/>
          <w:szCs w:val="30"/>
          <w:cs/>
        </w:rPr>
        <w:t>งวด</w:t>
      </w:r>
      <w:r w:rsidR="00527BEF">
        <w:rPr>
          <w:rFonts w:ascii="Angsana New" w:hAnsi="Angsana New" w:hint="cs"/>
          <w:sz w:val="30"/>
          <w:szCs w:val="30"/>
          <w:cs/>
        </w:rPr>
        <w:t>หก</w:t>
      </w:r>
      <w:r w:rsidRPr="002B1BE4">
        <w:rPr>
          <w:rFonts w:ascii="Angsana New" w:hAnsi="Angsana New" w:hint="cs"/>
          <w:sz w:val="30"/>
          <w:szCs w:val="30"/>
          <w:cs/>
        </w:rPr>
        <w:t>เดือน</w:t>
      </w:r>
      <w:r w:rsidRPr="002B1BE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F368F">
        <w:rPr>
          <w:rFonts w:ascii="Angsana New" w:hAnsi="Angsana New"/>
          <w:sz w:val="30"/>
          <w:szCs w:val="30"/>
        </w:rPr>
        <w:t xml:space="preserve">30 </w:t>
      </w:r>
      <w:r w:rsidR="00527BEF">
        <w:rPr>
          <w:rFonts w:ascii="Angsana New" w:hAnsi="Angsana New" w:hint="cs"/>
          <w:sz w:val="30"/>
          <w:szCs w:val="30"/>
          <w:cs/>
        </w:rPr>
        <w:t>กันยายน</w:t>
      </w:r>
      <w:r w:rsidR="001F368F">
        <w:rPr>
          <w:rFonts w:ascii="Angsana New" w:hAnsi="Angsana New" w:hint="cs"/>
          <w:sz w:val="30"/>
          <w:szCs w:val="30"/>
          <w:cs/>
        </w:rPr>
        <w:t xml:space="preserve"> </w:t>
      </w:r>
      <w:r w:rsidR="001F368F">
        <w:rPr>
          <w:rFonts w:ascii="Angsana New" w:hAnsi="Angsana New"/>
          <w:sz w:val="30"/>
          <w:szCs w:val="30"/>
        </w:rPr>
        <w:t xml:space="preserve">2561 </w:t>
      </w:r>
      <w:r w:rsidRPr="002B1BE4">
        <w:rPr>
          <w:rFonts w:ascii="Angsana New" w:hAnsi="Angsana New" w:hint="cs"/>
          <w:sz w:val="30"/>
          <w:szCs w:val="30"/>
          <w:cs/>
        </w:rPr>
        <w:t>บริษัทได้มีการบันทึกดอกเบี้ยจ่ายเป็นต้นทุนของสินทรัพย์ระหว่าง</w:t>
      </w:r>
      <w:r w:rsidR="00C83CA2">
        <w:rPr>
          <w:rFonts w:ascii="Angsana New" w:hAnsi="Angsana New" w:hint="cs"/>
          <w:sz w:val="30"/>
          <w:szCs w:val="30"/>
          <w:cs/>
        </w:rPr>
        <w:t>การ</w:t>
      </w:r>
      <w:r w:rsidRPr="002B1BE4">
        <w:rPr>
          <w:rFonts w:ascii="Angsana New" w:hAnsi="Angsana New" w:hint="cs"/>
          <w:sz w:val="30"/>
          <w:szCs w:val="30"/>
          <w:cs/>
        </w:rPr>
        <w:t>ก่อสร้างและติดตั้งเป็นจำนวนเงิน</w:t>
      </w:r>
      <w:r w:rsidRPr="002B1BE4">
        <w:rPr>
          <w:rFonts w:ascii="Angsana New" w:hAnsi="Angsana New"/>
          <w:sz w:val="30"/>
          <w:szCs w:val="30"/>
          <w:cs/>
        </w:rPr>
        <w:t>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A5275">
        <w:rPr>
          <w:rFonts w:ascii="Angsana New" w:hAnsi="Angsana New"/>
          <w:sz w:val="30"/>
          <w:szCs w:val="30"/>
        </w:rPr>
        <w:t>0.03</w:t>
      </w:r>
      <w:r>
        <w:rPr>
          <w:rFonts w:ascii="Angsana New" w:hAnsi="Angsana New"/>
          <w:sz w:val="30"/>
          <w:szCs w:val="30"/>
        </w:rPr>
        <w:t xml:space="preserve"> </w:t>
      </w:r>
      <w:r w:rsidRPr="002B1BE4">
        <w:rPr>
          <w:rFonts w:ascii="Angsana New" w:hAnsi="Angsana New"/>
          <w:sz w:val="30"/>
          <w:szCs w:val="30"/>
          <w:cs/>
        </w:rPr>
        <w:t xml:space="preserve">ล้านบาท </w:t>
      </w:r>
      <w:r w:rsidRPr="002B1BE4">
        <w:rPr>
          <w:rFonts w:ascii="Angsana New" w:hAnsi="Angsana New"/>
          <w:i/>
          <w:iCs/>
          <w:sz w:val="30"/>
          <w:szCs w:val="30"/>
          <w:cs/>
        </w:rPr>
        <w:t>(</w:t>
      </w:r>
      <w:r>
        <w:rPr>
          <w:rFonts w:ascii="Angsana New" w:hAnsi="Angsana New"/>
          <w:i/>
          <w:iCs/>
          <w:sz w:val="30"/>
          <w:szCs w:val="30"/>
        </w:rPr>
        <w:t>25</w:t>
      </w:r>
      <w:r w:rsidR="00E035CF">
        <w:rPr>
          <w:rFonts w:ascii="Angsana New" w:hAnsi="Angsana New"/>
          <w:i/>
          <w:iCs/>
          <w:sz w:val="30"/>
          <w:szCs w:val="30"/>
        </w:rPr>
        <w:t>60</w:t>
      </w:r>
      <w:r w:rsidRPr="002B1BE4">
        <w:rPr>
          <w:rFonts w:ascii="Angsana New" w:hAnsi="Angsana New"/>
          <w:i/>
          <w:iCs/>
          <w:sz w:val="30"/>
          <w:szCs w:val="30"/>
        </w:rPr>
        <w:t>:</w:t>
      </w:r>
      <w:r w:rsidR="000A5275">
        <w:rPr>
          <w:rFonts w:ascii="Angsana New" w:hAnsi="Angsana New"/>
          <w:i/>
          <w:iCs/>
          <w:sz w:val="30"/>
          <w:szCs w:val="30"/>
        </w:rPr>
        <w:t xml:space="preserve"> 0.3</w:t>
      </w:r>
      <w:r w:rsidRPr="002B1BE4">
        <w:rPr>
          <w:rFonts w:ascii="Angsana New" w:hAnsi="Angsana New"/>
          <w:i/>
          <w:iCs/>
          <w:sz w:val="30"/>
          <w:szCs w:val="30"/>
        </w:rPr>
        <w:t xml:space="preserve"> </w:t>
      </w:r>
      <w:r w:rsidRPr="002B1BE4">
        <w:rPr>
          <w:rFonts w:ascii="Angsana New" w:hAnsi="Angsana New" w:hint="cs"/>
          <w:i/>
          <w:iCs/>
          <w:sz w:val="30"/>
          <w:szCs w:val="30"/>
          <w:cs/>
        </w:rPr>
        <w:t>ล้</w:t>
      </w:r>
      <w:r w:rsidRPr="002B1BE4">
        <w:rPr>
          <w:rFonts w:ascii="Angsana New" w:hAnsi="Angsana New"/>
          <w:i/>
          <w:iCs/>
          <w:sz w:val="30"/>
          <w:szCs w:val="30"/>
          <w:cs/>
        </w:rPr>
        <w:t>านบาท)</w:t>
      </w:r>
    </w:p>
    <w:p w14:paraId="56527062" w14:textId="77777777" w:rsidR="00D71535" w:rsidRPr="00D71535" w:rsidRDefault="00D71535" w:rsidP="00C20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</w:p>
    <w:p w14:paraId="202C911E" w14:textId="45F46810" w:rsidR="00C7183F" w:rsidRPr="002B1BE4" w:rsidRDefault="008E4989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7</w:t>
      </w:r>
      <w:r w:rsidR="00C7183F" w:rsidRPr="002B1BE4">
        <w:rPr>
          <w:rFonts w:ascii="Angsana New" w:hAnsi="Angsana New"/>
          <w:b/>
          <w:bCs/>
          <w:sz w:val="30"/>
          <w:szCs w:val="30"/>
        </w:rPr>
        <w:tab/>
      </w:r>
      <w:r w:rsidR="00C7183F" w:rsidRPr="002B1BE4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</w:p>
    <w:p w14:paraId="68C7F002" w14:textId="77777777" w:rsidR="00C7183F" w:rsidRPr="00D71535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594F5AD6" w14:textId="77777777" w:rsidR="00C7183F" w:rsidRPr="002B1BE4" w:rsidRDefault="00C7183F" w:rsidP="00C7183F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2B1BE4">
        <w:rPr>
          <w:rFonts w:ascii="Angsana New" w:hAnsi="Angsana New"/>
          <w:sz w:val="30"/>
          <w:szCs w:val="30"/>
          <w:cs/>
        </w:rPr>
        <w:t xml:space="preserve">บริษัทมี 2 ส่วนงานที่รายงาน ดังรายละเอียดข้างล่าง ซึ่งเป็นหน่วยงานธุรกิจที่สำคัญของบริษัท หน่วยงานธุรกิจที่สำคัญนี้ผลิตสินค้าที่แตกต่างกัน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การดำเนินงานของแต่ละส่วนงานที่รายงานของบริษัทโดยสรุปมีดังนี้ </w:t>
      </w:r>
    </w:p>
    <w:p w14:paraId="545CA2FA" w14:textId="77777777" w:rsidR="00C7183F" w:rsidRPr="00D71535" w:rsidRDefault="00C7183F" w:rsidP="00C7183F">
      <w:pPr>
        <w:spacing w:line="240" w:lineRule="auto"/>
        <w:ind w:left="518"/>
        <w:jc w:val="thaiDistribute"/>
        <w:rPr>
          <w:rFonts w:ascii="Angsana New" w:hAnsi="Angsana New"/>
          <w:b/>
          <w:bCs/>
          <w:lang w:bidi="ar-SA"/>
        </w:rPr>
      </w:pPr>
    </w:p>
    <w:p w14:paraId="00E5257E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71DC0FFD" w14:textId="77777777" w:rsidR="00C7183F" w:rsidRPr="00CF7C61" w:rsidRDefault="00C7183F" w:rsidP="00C7183F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225E461D" w14:textId="77777777" w:rsidR="00C7183F" w:rsidRPr="00D71535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both"/>
        <w:rPr>
          <w:rFonts w:ascii="Angsana New" w:hAnsi="Angsana New"/>
        </w:rPr>
      </w:pPr>
    </w:p>
    <w:p w14:paraId="15B48674" w14:textId="77777777" w:rsidR="00C7183F" w:rsidRPr="00CF7C61" w:rsidRDefault="00C7183F" w:rsidP="008D5F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CF7C61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ผลการดำเนินงานวัดโดยใช้กำไรขั้นต้นของส่วนงาน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F7C61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331F3C01" w14:textId="77777777" w:rsidR="002B1BE4" w:rsidRPr="00D71535" w:rsidRDefault="002B1BE4" w:rsidP="00E66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</w:rPr>
      </w:pPr>
    </w:p>
    <w:p w14:paraId="56E42830" w14:textId="77777777" w:rsidR="006C6F12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  <w:r w:rsidRPr="00CF7C61">
        <w:rPr>
          <w:rFonts w:ascii="Angsana New" w:hAnsi="Angsana New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5CCB8259" w14:textId="77777777" w:rsidR="005A4926" w:rsidRPr="00D71535" w:rsidRDefault="005A4926" w:rsidP="005A49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</w:rPr>
      </w:pPr>
    </w:p>
    <w:tbl>
      <w:tblPr>
        <w:tblpPr w:leftFromText="180" w:rightFromText="180" w:vertAnchor="text" w:tblpX="450" w:tblpY="1"/>
        <w:tblOverlap w:val="never"/>
        <w:tblW w:w="9703" w:type="dxa"/>
        <w:tblLayout w:type="fixed"/>
        <w:tblLook w:val="0000" w:firstRow="0" w:lastRow="0" w:firstColumn="0" w:lastColumn="0" w:noHBand="0" w:noVBand="0"/>
      </w:tblPr>
      <w:tblGrid>
        <w:gridCol w:w="2373"/>
        <w:gridCol w:w="1021"/>
        <w:gridCol w:w="239"/>
        <w:gridCol w:w="1024"/>
        <w:gridCol w:w="237"/>
        <w:gridCol w:w="1017"/>
        <w:gridCol w:w="241"/>
        <w:gridCol w:w="1013"/>
        <w:gridCol w:w="245"/>
        <w:gridCol w:w="1017"/>
        <w:gridCol w:w="245"/>
        <w:gridCol w:w="1031"/>
      </w:tblGrid>
      <w:tr w:rsidR="005A4926" w:rsidRPr="00D47FE8" w14:paraId="7E0685FB" w14:textId="77777777" w:rsidTr="005A4926">
        <w:tc>
          <w:tcPr>
            <w:tcW w:w="2373" w:type="dxa"/>
          </w:tcPr>
          <w:p w14:paraId="06546F45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330" w:type="dxa"/>
            <w:gridSpan w:val="11"/>
          </w:tcPr>
          <w:p w14:paraId="703D62DC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th-TH"/>
              </w:rPr>
            </w:pPr>
            <w:r w:rsidRPr="00EF76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งบการเงินที่แสดงเงินลงทุนตามวิธีส่วนได้เสีย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5A4926" w:rsidRPr="00D47FE8" w14:paraId="5FF10A8E" w14:textId="77777777" w:rsidTr="005A4926">
        <w:tc>
          <w:tcPr>
            <w:tcW w:w="2373" w:type="dxa"/>
          </w:tcPr>
          <w:p w14:paraId="5B4EFC52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284" w:type="dxa"/>
            <w:gridSpan w:val="3"/>
          </w:tcPr>
          <w:p w14:paraId="0032C5A9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36D59F2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3C46EB2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07B79BBF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29DEB5CC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4926" w:rsidRPr="006C7560" w14:paraId="31A453A6" w14:textId="77777777" w:rsidTr="005A4926">
        <w:tc>
          <w:tcPr>
            <w:tcW w:w="2373" w:type="dxa"/>
          </w:tcPr>
          <w:p w14:paraId="3D2ED34F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21" w:type="dxa"/>
          </w:tcPr>
          <w:p w14:paraId="486D62DA" w14:textId="2B628AF1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</w:tcPr>
          <w:p w14:paraId="2776274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ACD9FB6" w14:textId="46FD5AF2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37" w:type="dxa"/>
          </w:tcPr>
          <w:p w14:paraId="3D750FE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EF05528" w14:textId="69F6BC0B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1" w:type="dxa"/>
          </w:tcPr>
          <w:p w14:paraId="74FFAE81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FD675F0" w14:textId="38F85E13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5" w:type="dxa"/>
          </w:tcPr>
          <w:p w14:paraId="3177416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471484ED" w14:textId="4F94BF5A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5" w:type="dxa"/>
          </w:tcPr>
          <w:p w14:paraId="793C4BA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192EC0BA" w14:textId="2BB93DA1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5A4926" w:rsidRPr="00D47FE8" w14:paraId="4C8ABC75" w14:textId="77777777" w:rsidTr="005A4926">
        <w:tc>
          <w:tcPr>
            <w:tcW w:w="2373" w:type="dxa"/>
          </w:tcPr>
          <w:p w14:paraId="0829C400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4550EC6C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5A4926" w:rsidRPr="00C96298" w14:paraId="682CC014" w14:textId="77777777" w:rsidTr="005A4926">
        <w:tc>
          <w:tcPr>
            <w:tcW w:w="2373" w:type="dxa"/>
          </w:tcPr>
          <w:p w14:paraId="016CAA73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21" w:type="dxa"/>
            <w:vAlign w:val="bottom"/>
          </w:tcPr>
          <w:p w14:paraId="40D3BE5E" w14:textId="32C5813E" w:rsidR="005A4926" w:rsidRPr="00A37CBE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1,085,083</w:t>
            </w:r>
          </w:p>
        </w:tc>
        <w:tc>
          <w:tcPr>
            <w:tcW w:w="239" w:type="dxa"/>
          </w:tcPr>
          <w:p w14:paraId="163AE5A8" w14:textId="77777777" w:rsidR="005A4926" w:rsidRPr="00A37CB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89243D" w14:textId="09B7119C" w:rsidR="005A4926" w:rsidRPr="0062596A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1,117,290</w:t>
            </w:r>
          </w:p>
        </w:tc>
        <w:tc>
          <w:tcPr>
            <w:tcW w:w="237" w:type="dxa"/>
            <w:vAlign w:val="bottom"/>
          </w:tcPr>
          <w:p w14:paraId="64401991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A21AE9D" w14:textId="3E9347F3" w:rsidR="005A4926" w:rsidRPr="00D84DD8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1,058,595</w:t>
            </w:r>
          </w:p>
        </w:tc>
        <w:tc>
          <w:tcPr>
            <w:tcW w:w="241" w:type="dxa"/>
            <w:vAlign w:val="bottom"/>
          </w:tcPr>
          <w:p w14:paraId="493475D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vAlign w:val="bottom"/>
          </w:tcPr>
          <w:p w14:paraId="7C993A14" w14:textId="5D1D911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1,023,337</w:t>
            </w:r>
          </w:p>
        </w:tc>
        <w:tc>
          <w:tcPr>
            <w:tcW w:w="245" w:type="dxa"/>
            <w:vAlign w:val="bottom"/>
          </w:tcPr>
          <w:p w14:paraId="1D55F8F8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063D048F" w14:textId="26069859" w:rsidR="005A4926" w:rsidRPr="00D84DD8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2,143,678</w:t>
            </w:r>
          </w:p>
        </w:tc>
        <w:tc>
          <w:tcPr>
            <w:tcW w:w="245" w:type="dxa"/>
            <w:vAlign w:val="bottom"/>
          </w:tcPr>
          <w:p w14:paraId="6DE499D8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5EEE0A3" w14:textId="20A6A358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2,140,627</w:t>
            </w:r>
          </w:p>
        </w:tc>
      </w:tr>
      <w:tr w:rsidR="005A4926" w:rsidRPr="00C96298" w14:paraId="7883C3F5" w14:textId="77777777" w:rsidTr="005A4926">
        <w:tc>
          <w:tcPr>
            <w:tcW w:w="2373" w:type="dxa"/>
          </w:tcPr>
          <w:p w14:paraId="17D1AAA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18C1437" w14:textId="5DFBF0E0" w:rsidR="005A4926" w:rsidRPr="00A37CBE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(989,050)</w:t>
            </w:r>
          </w:p>
        </w:tc>
        <w:tc>
          <w:tcPr>
            <w:tcW w:w="239" w:type="dxa"/>
          </w:tcPr>
          <w:p w14:paraId="55F07C7D" w14:textId="77777777" w:rsidR="005A4926" w:rsidRPr="00A37CB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05E4A094" w14:textId="48DC8712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(986,596)</w:t>
            </w:r>
          </w:p>
        </w:tc>
        <w:tc>
          <w:tcPr>
            <w:tcW w:w="237" w:type="dxa"/>
          </w:tcPr>
          <w:p w14:paraId="2EF1071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FA9AF1B" w14:textId="1F84C172" w:rsidR="005A4926" w:rsidRPr="00D84DD8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(958,707)</w:t>
            </w:r>
          </w:p>
        </w:tc>
        <w:tc>
          <w:tcPr>
            <w:tcW w:w="241" w:type="dxa"/>
            <w:vAlign w:val="bottom"/>
          </w:tcPr>
          <w:p w14:paraId="5BAF900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793521B3" w14:textId="7DE45E4B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(932,595)</w:t>
            </w:r>
          </w:p>
        </w:tc>
        <w:tc>
          <w:tcPr>
            <w:tcW w:w="245" w:type="dxa"/>
            <w:vAlign w:val="bottom"/>
          </w:tcPr>
          <w:p w14:paraId="065AC2F9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2F67025" w14:textId="660F61F3" w:rsidR="005A4926" w:rsidRPr="00D84DD8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(1,947,757)</w:t>
            </w:r>
          </w:p>
        </w:tc>
        <w:tc>
          <w:tcPr>
            <w:tcW w:w="245" w:type="dxa"/>
            <w:vAlign w:val="bottom"/>
          </w:tcPr>
          <w:p w14:paraId="2339234B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620BC4A4" w14:textId="14CB51E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(1,919,191)</w:t>
            </w:r>
          </w:p>
        </w:tc>
      </w:tr>
      <w:tr w:rsidR="005A4926" w:rsidRPr="00C96298" w14:paraId="0704C4F4" w14:textId="77777777" w:rsidTr="005A4926">
        <w:tc>
          <w:tcPr>
            <w:tcW w:w="2373" w:type="dxa"/>
          </w:tcPr>
          <w:p w14:paraId="72017BEC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605D13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BF88F" w14:textId="2554BAE9" w:rsidR="005A4926" w:rsidRPr="00605D13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96,033</w:t>
            </w:r>
          </w:p>
        </w:tc>
        <w:tc>
          <w:tcPr>
            <w:tcW w:w="239" w:type="dxa"/>
          </w:tcPr>
          <w:p w14:paraId="067B481D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A42EC" w14:textId="7F0936FF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130,694</w:t>
            </w:r>
          </w:p>
        </w:tc>
        <w:tc>
          <w:tcPr>
            <w:tcW w:w="237" w:type="dxa"/>
            <w:vAlign w:val="bottom"/>
          </w:tcPr>
          <w:p w14:paraId="4D362F06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6EA79" w14:textId="42FE04AF" w:rsidR="005A4926" w:rsidRPr="00605D13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99,888</w:t>
            </w:r>
          </w:p>
        </w:tc>
        <w:tc>
          <w:tcPr>
            <w:tcW w:w="241" w:type="dxa"/>
            <w:vAlign w:val="bottom"/>
          </w:tcPr>
          <w:p w14:paraId="2E4DF003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D6493" w14:textId="1F8B8614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90,742</w:t>
            </w:r>
          </w:p>
        </w:tc>
        <w:tc>
          <w:tcPr>
            <w:tcW w:w="245" w:type="dxa"/>
            <w:vAlign w:val="bottom"/>
          </w:tcPr>
          <w:p w14:paraId="5A08522A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4EB5B" w14:textId="772D9C63" w:rsidR="005A4926" w:rsidRPr="00605D13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195,921</w:t>
            </w:r>
          </w:p>
        </w:tc>
        <w:tc>
          <w:tcPr>
            <w:tcW w:w="245" w:type="dxa"/>
            <w:vAlign w:val="bottom"/>
          </w:tcPr>
          <w:p w14:paraId="4B05AA38" w14:textId="77777777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00DF8" w14:textId="6148BD43" w:rsidR="005A4926" w:rsidRPr="00605D13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221,436</w:t>
            </w:r>
          </w:p>
        </w:tc>
      </w:tr>
      <w:tr w:rsidR="005A4926" w:rsidRPr="0044007D" w14:paraId="3B582B61" w14:textId="77777777" w:rsidTr="005A4926">
        <w:tc>
          <w:tcPr>
            <w:tcW w:w="2373" w:type="dxa"/>
          </w:tcPr>
          <w:p w14:paraId="5D0480A8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0C899D5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7AC229F6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5D0BB4E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33AE5968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2A8BBDB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5E3B8890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CF2EB82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E41A2FA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37165F56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70542C4C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68345971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A4926" w:rsidRPr="00D47FE8" w14:paraId="16B1C8C9" w14:textId="77777777" w:rsidTr="005A4926">
        <w:tc>
          <w:tcPr>
            <w:tcW w:w="2373" w:type="dxa"/>
          </w:tcPr>
          <w:p w14:paraId="4084EE39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21" w:type="dxa"/>
          </w:tcPr>
          <w:p w14:paraId="46B3CD3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AD4558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EE2E042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0C21C52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1C52F2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14AFFD29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E8FD4A1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2EDCE9F3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C07D15D" w14:textId="2BD57E7F" w:rsidR="005A4926" w:rsidRPr="00D84DD8" w:rsidRDefault="006E7EB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(56,252)</w:t>
            </w:r>
          </w:p>
        </w:tc>
        <w:tc>
          <w:tcPr>
            <w:tcW w:w="245" w:type="dxa"/>
          </w:tcPr>
          <w:p w14:paraId="02F7BE92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5569C29" w14:textId="75965931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(57,836)</w:t>
            </w:r>
          </w:p>
        </w:tc>
      </w:tr>
      <w:tr w:rsidR="005A4926" w:rsidRPr="00D47FE8" w14:paraId="442A529F" w14:textId="77777777" w:rsidTr="005A4926">
        <w:tc>
          <w:tcPr>
            <w:tcW w:w="2373" w:type="dxa"/>
          </w:tcPr>
          <w:p w14:paraId="3D708330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20659CC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53D78E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2542F9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2B30030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81AF1B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CB84092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391DCE8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7DD48F23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5E843044" w14:textId="004E501B" w:rsidR="005A4926" w:rsidRPr="00D84DD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(42,381)</w:t>
            </w:r>
          </w:p>
        </w:tc>
        <w:tc>
          <w:tcPr>
            <w:tcW w:w="245" w:type="dxa"/>
          </w:tcPr>
          <w:p w14:paraId="103C98F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FC503A8" w14:textId="30223276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(44,222)</w:t>
            </w:r>
          </w:p>
        </w:tc>
      </w:tr>
      <w:tr w:rsidR="005A4926" w:rsidRPr="00D47FE8" w14:paraId="3ED8A953" w14:textId="77777777" w:rsidTr="005A4926">
        <w:tc>
          <w:tcPr>
            <w:tcW w:w="2373" w:type="dxa"/>
          </w:tcPr>
          <w:p w14:paraId="26B06AB7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1" w:type="dxa"/>
          </w:tcPr>
          <w:p w14:paraId="58FAB6D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5460199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9B7FEB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2B435F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686D2A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7D4CBBDD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3D01403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09C5AFB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695B293F" w14:textId="5763C77E" w:rsidR="005A4926" w:rsidRPr="00D84DD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(10,746)</w:t>
            </w:r>
          </w:p>
        </w:tc>
        <w:tc>
          <w:tcPr>
            <w:tcW w:w="245" w:type="dxa"/>
          </w:tcPr>
          <w:p w14:paraId="694A3C7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5FFE6E41" w14:textId="506CF263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(14,354)</w:t>
            </w:r>
          </w:p>
        </w:tc>
      </w:tr>
      <w:tr w:rsidR="005A4926" w:rsidRPr="00D47FE8" w14:paraId="22E8542B" w14:textId="77777777" w:rsidTr="005A4926">
        <w:tc>
          <w:tcPr>
            <w:tcW w:w="2373" w:type="dxa"/>
          </w:tcPr>
          <w:p w14:paraId="18E4BCB5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1A282048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06B2A4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A426BA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129529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952522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6279B0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8745AF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2D2079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vAlign w:val="bottom"/>
          </w:tcPr>
          <w:p w14:paraId="1E797071" w14:textId="29E902A5" w:rsidR="005A4926" w:rsidRPr="00D84DD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34,499</w:t>
            </w:r>
          </w:p>
        </w:tc>
        <w:tc>
          <w:tcPr>
            <w:tcW w:w="245" w:type="dxa"/>
          </w:tcPr>
          <w:p w14:paraId="33DB50F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vAlign w:val="bottom"/>
          </w:tcPr>
          <w:p w14:paraId="7FBD796D" w14:textId="3619FAF6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20,393</w:t>
            </w:r>
          </w:p>
        </w:tc>
      </w:tr>
      <w:tr w:rsidR="005A4926" w:rsidRPr="00D47FE8" w14:paraId="3AA3EBD5" w14:textId="77777777" w:rsidTr="005A4926">
        <w:tc>
          <w:tcPr>
            <w:tcW w:w="2373" w:type="dxa"/>
          </w:tcPr>
          <w:p w14:paraId="45F1BBFB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21" w:type="dxa"/>
          </w:tcPr>
          <w:p w14:paraId="65C55529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E6102F3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4ABB042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039C6C19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2EBB993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83B029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ADFFC1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DD66A3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5B505B0" w14:textId="77777777" w:rsidR="005A4926" w:rsidRPr="00A37CB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CA7FEA3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63E09AEA" w14:textId="77777777" w:rsidR="005A4926" w:rsidRPr="001B5CF2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5A4926" w:rsidRPr="00D47FE8" w14:paraId="35A7B814" w14:textId="77777777" w:rsidTr="005A4926">
        <w:tc>
          <w:tcPr>
            <w:tcW w:w="2373" w:type="dxa"/>
          </w:tcPr>
          <w:p w14:paraId="3D9B28A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21" w:type="dxa"/>
          </w:tcPr>
          <w:p w14:paraId="0472E26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663BC6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B3F2CA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1A10B30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A37087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C4D1A92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5011C3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6A56220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61B212CE" w14:textId="1B098BE6" w:rsidR="005A4926" w:rsidRPr="00A37CBE" w:rsidRDefault="00E1122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25,609</w:t>
            </w:r>
          </w:p>
        </w:tc>
        <w:tc>
          <w:tcPr>
            <w:tcW w:w="245" w:type="dxa"/>
          </w:tcPr>
          <w:p w14:paraId="078856F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147DB57A" w14:textId="09401F35" w:rsidR="005A4926" w:rsidRPr="001B5CF2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33,621</w:t>
            </w:r>
          </w:p>
        </w:tc>
      </w:tr>
      <w:tr w:rsidR="005A4926" w:rsidRPr="00D47FE8" w14:paraId="4000D1C4" w14:textId="77777777" w:rsidTr="005A4926">
        <w:tc>
          <w:tcPr>
            <w:tcW w:w="2373" w:type="dxa"/>
          </w:tcPr>
          <w:p w14:paraId="7E4D97ED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21" w:type="dxa"/>
          </w:tcPr>
          <w:p w14:paraId="01CA55F0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A4F8EF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2C44BD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256018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18860724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8CCBB2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134C78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0D718ED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46E40D3F" w14:textId="5848A60F" w:rsidR="005A4926" w:rsidRPr="00D84DD8" w:rsidRDefault="00E1122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146,650</w:t>
            </w:r>
          </w:p>
        </w:tc>
        <w:tc>
          <w:tcPr>
            <w:tcW w:w="245" w:type="dxa"/>
          </w:tcPr>
          <w:p w14:paraId="35DCF8DD" w14:textId="77777777" w:rsidR="005A4926" w:rsidRPr="0055214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7943FAFE" w14:textId="3F18ED23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159,038</w:t>
            </w:r>
          </w:p>
        </w:tc>
      </w:tr>
      <w:tr w:rsidR="005A4926" w:rsidRPr="00D47FE8" w14:paraId="7AD5D555" w14:textId="77777777" w:rsidTr="005A4926">
        <w:tc>
          <w:tcPr>
            <w:tcW w:w="2373" w:type="dxa"/>
          </w:tcPr>
          <w:p w14:paraId="7A7C30D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1" w:type="dxa"/>
          </w:tcPr>
          <w:p w14:paraId="096A330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4A351AE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2566EC0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8E3C398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4D38432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5183543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3643C5C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10876A1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CBBF5ED" w14:textId="6B173BF2" w:rsidR="005A4926" w:rsidRPr="00D84DD8" w:rsidRDefault="00787E1D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(23,601)</w:t>
            </w:r>
          </w:p>
        </w:tc>
        <w:tc>
          <w:tcPr>
            <w:tcW w:w="245" w:type="dxa"/>
          </w:tcPr>
          <w:p w14:paraId="71D64D1A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4558CDA4" w14:textId="65B5DBE9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(28,202)</w:t>
            </w:r>
          </w:p>
        </w:tc>
      </w:tr>
      <w:tr w:rsidR="005A4926" w:rsidRPr="00D47FE8" w14:paraId="2210F1AF" w14:textId="77777777" w:rsidTr="005A4926">
        <w:tc>
          <w:tcPr>
            <w:tcW w:w="2373" w:type="dxa"/>
          </w:tcPr>
          <w:p w14:paraId="78660607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21" w:type="dxa"/>
          </w:tcPr>
          <w:p w14:paraId="7D0226F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569DA54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8DA5CA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C212D8F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FDDBE7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8E083E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28319A0D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1EFA9BC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4F4FF0" w14:textId="76176D6E" w:rsidR="005A4926" w:rsidRPr="00D84DD8" w:rsidRDefault="00E1122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ind w:left="-108" w:right="-108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123,049</w:t>
            </w:r>
          </w:p>
        </w:tc>
        <w:tc>
          <w:tcPr>
            <w:tcW w:w="245" w:type="dxa"/>
          </w:tcPr>
          <w:p w14:paraId="27BA7E5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240" w:lineRule="auto"/>
              <w:ind w:left="-214" w:right="-362" w:firstLine="26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D5C0B" w14:textId="184E3399" w:rsidR="005A4926" w:rsidRPr="001B5CF2" w:rsidRDefault="005A4926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130,836</w:t>
            </w:r>
          </w:p>
        </w:tc>
      </w:tr>
      <w:tr w:rsidR="005A4926" w:rsidRPr="00D47FE8" w14:paraId="39CC7110" w14:textId="77777777" w:rsidTr="005A4926">
        <w:tc>
          <w:tcPr>
            <w:tcW w:w="2373" w:type="dxa"/>
          </w:tcPr>
          <w:p w14:paraId="4F58F95E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7330" w:type="dxa"/>
            <w:gridSpan w:val="11"/>
          </w:tcPr>
          <w:p w14:paraId="236376AC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highlight w:val="yellow"/>
                <w:cs/>
                <w:lang w:val="th-TH"/>
              </w:rPr>
            </w:pPr>
            <w:r w:rsidRPr="00EF762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  <w:t>งบการเงินที่แสดงเงินลงทุนตามวิธีส่วนได้เสีย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EF7624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5A4926" w:rsidRPr="00D47FE8" w14:paraId="1DE86BC2" w14:textId="77777777" w:rsidTr="005A4926">
        <w:tc>
          <w:tcPr>
            <w:tcW w:w="2373" w:type="dxa"/>
          </w:tcPr>
          <w:p w14:paraId="731A3EB6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284" w:type="dxa"/>
            <w:gridSpan w:val="3"/>
          </w:tcPr>
          <w:p w14:paraId="50E4CC65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7" w:type="dxa"/>
          </w:tcPr>
          <w:p w14:paraId="7482175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1" w:type="dxa"/>
            <w:gridSpan w:val="3"/>
          </w:tcPr>
          <w:p w14:paraId="3DC5ED26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45" w:type="dxa"/>
          </w:tcPr>
          <w:p w14:paraId="6D27998D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3" w:type="dxa"/>
            <w:gridSpan w:val="3"/>
          </w:tcPr>
          <w:p w14:paraId="233AB2C1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A4926" w:rsidRPr="006C7560" w14:paraId="222919D4" w14:textId="77777777" w:rsidTr="005A4926">
        <w:tc>
          <w:tcPr>
            <w:tcW w:w="2373" w:type="dxa"/>
          </w:tcPr>
          <w:p w14:paraId="787ABC8D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21" w:type="dxa"/>
          </w:tcPr>
          <w:p w14:paraId="17A06D94" w14:textId="7395F8A3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9" w:type="dxa"/>
          </w:tcPr>
          <w:p w14:paraId="00988017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</w:tcPr>
          <w:p w14:paraId="7576A41B" w14:textId="044E478E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37" w:type="dxa"/>
          </w:tcPr>
          <w:p w14:paraId="63829106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028A3E" w14:textId="28AF2CC9" w:rsidR="005A4926" w:rsidRPr="00D84DD8" w:rsidRDefault="005A4926" w:rsidP="002279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1" w:type="dxa"/>
          </w:tcPr>
          <w:p w14:paraId="337E380D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0C392829" w14:textId="709470A3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  <w:tc>
          <w:tcPr>
            <w:tcW w:w="245" w:type="dxa"/>
          </w:tcPr>
          <w:p w14:paraId="07C673C8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3546CB0" w14:textId="11B1FD1A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84DD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45" w:type="dxa"/>
          </w:tcPr>
          <w:p w14:paraId="38DA7C25" w14:textId="77777777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</w:tcPr>
          <w:p w14:paraId="30D979F9" w14:textId="759534CF" w:rsidR="005A4926" w:rsidRPr="00D84DD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25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60</w:t>
            </w:r>
          </w:p>
        </w:tc>
      </w:tr>
      <w:tr w:rsidR="005A4926" w:rsidRPr="00D47FE8" w14:paraId="0C4F5949" w14:textId="77777777" w:rsidTr="005A4926">
        <w:tc>
          <w:tcPr>
            <w:tcW w:w="2373" w:type="dxa"/>
          </w:tcPr>
          <w:p w14:paraId="1DD0A1B9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30" w:type="dxa"/>
            <w:gridSpan w:val="11"/>
          </w:tcPr>
          <w:p w14:paraId="67D90986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5A4926" w:rsidRPr="0061518E" w14:paraId="053C7C33" w14:textId="77777777" w:rsidTr="005A4926">
        <w:tc>
          <w:tcPr>
            <w:tcW w:w="2373" w:type="dxa"/>
          </w:tcPr>
          <w:p w14:paraId="5B2105CF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1021" w:type="dxa"/>
            <w:vAlign w:val="bottom"/>
          </w:tcPr>
          <w:p w14:paraId="1CE8AA32" w14:textId="7563A21B" w:rsidR="005A4926" w:rsidRPr="0061518E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2,110,902</w:t>
            </w:r>
          </w:p>
        </w:tc>
        <w:tc>
          <w:tcPr>
            <w:tcW w:w="239" w:type="dxa"/>
          </w:tcPr>
          <w:p w14:paraId="24D60B65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27FE341" w14:textId="522AF0F6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2,310,369</w:t>
            </w:r>
          </w:p>
        </w:tc>
        <w:tc>
          <w:tcPr>
            <w:tcW w:w="237" w:type="dxa"/>
            <w:vAlign w:val="bottom"/>
          </w:tcPr>
          <w:p w14:paraId="3F3E0BFB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A5E6E14" w14:textId="2220ED08" w:rsidR="005A4926" w:rsidRPr="0061518E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2,051,667</w:t>
            </w:r>
          </w:p>
        </w:tc>
        <w:tc>
          <w:tcPr>
            <w:tcW w:w="241" w:type="dxa"/>
            <w:vAlign w:val="bottom"/>
          </w:tcPr>
          <w:p w14:paraId="23B1E390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A73CD2C" w14:textId="262F514D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2,001,808</w:t>
            </w:r>
          </w:p>
        </w:tc>
        <w:tc>
          <w:tcPr>
            <w:tcW w:w="245" w:type="dxa"/>
            <w:vAlign w:val="bottom"/>
          </w:tcPr>
          <w:p w14:paraId="47930439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E15E6A1" w14:textId="7DE85A7B" w:rsidR="005A4926" w:rsidRPr="0061518E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4,162,569</w:t>
            </w:r>
          </w:p>
        </w:tc>
        <w:tc>
          <w:tcPr>
            <w:tcW w:w="245" w:type="dxa"/>
            <w:vAlign w:val="bottom"/>
          </w:tcPr>
          <w:p w14:paraId="593DAC37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2E04B264" w14:textId="6D694C25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4,312,177</w:t>
            </w:r>
          </w:p>
        </w:tc>
      </w:tr>
      <w:tr w:rsidR="005A4926" w:rsidRPr="0061518E" w14:paraId="6075223B" w14:textId="77777777" w:rsidTr="005A4926">
        <w:tc>
          <w:tcPr>
            <w:tcW w:w="2373" w:type="dxa"/>
          </w:tcPr>
          <w:p w14:paraId="7C756A25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021" w:type="dxa"/>
            <w:tcBorders>
              <w:bottom w:val="single" w:sz="4" w:space="0" w:color="auto"/>
            </w:tcBorders>
          </w:tcPr>
          <w:p w14:paraId="3F76016E" w14:textId="0A4ED4EE" w:rsidR="005A4926" w:rsidRPr="0061518E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(1,915,648)</w:t>
            </w:r>
          </w:p>
        </w:tc>
        <w:tc>
          <w:tcPr>
            <w:tcW w:w="239" w:type="dxa"/>
          </w:tcPr>
          <w:p w14:paraId="2D21B9B2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1DDA840" w14:textId="271A6391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(2,040,856)</w:t>
            </w:r>
          </w:p>
        </w:tc>
        <w:tc>
          <w:tcPr>
            <w:tcW w:w="237" w:type="dxa"/>
          </w:tcPr>
          <w:p w14:paraId="2F8C56C6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35E9B443" w14:textId="64320D51" w:rsidR="005A4926" w:rsidRPr="0061518E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(1,857,778)</w:t>
            </w:r>
          </w:p>
        </w:tc>
        <w:tc>
          <w:tcPr>
            <w:tcW w:w="241" w:type="dxa"/>
            <w:vAlign w:val="bottom"/>
          </w:tcPr>
          <w:p w14:paraId="61B54003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</w:tcPr>
          <w:p w14:paraId="01658C7C" w14:textId="670A3722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(1,807,243)</w:t>
            </w:r>
          </w:p>
        </w:tc>
        <w:tc>
          <w:tcPr>
            <w:tcW w:w="245" w:type="dxa"/>
            <w:vAlign w:val="bottom"/>
          </w:tcPr>
          <w:p w14:paraId="2FCB18E9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1D876E67" w14:textId="55E40E4D" w:rsidR="005A4926" w:rsidRPr="0061518E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(3,773,426)</w:t>
            </w:r>
          </w:p>
        </w:tc>
        <w:tc>
          <w:tcPr>
            <w:tcW w:w="245" w:type="dxa"/>
            <w:vAlign w:val="bottom"/>
          </w:tcPr>
          <w:p w14:paraId="6FA31688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14:paraId="5EA44EEF" w14:textId="09A5FE31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(3,848,099)</w:t>
            </w:r>
          </w:p>
        </w:tc>
      </w:tr>
      <w:tr w:rsidR="005A4926" w:rsidRPr="00C96298" w14:paraId="46E09854" w14:textId="77777777" w:rsidTr="005A4926">
        <w:tc>
          <w:tcPr>
            <w:tcW w:w="2373" w:type="dxa"/>
          </w:tcPr>
          <w:p w14:paraId="08AF117F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0F719C">
              <w:rPr>
                <w:rFonts w:ascii="Angsana New" w:hAnsi="Angsan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3F3EE35E" w14:textId="0D4B7054" w:rsidR="005A4926" w:rsidRPr="000F719C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195,254</w:t>
            </w:r>
          </w:p>
        </w:tc>
        <w:tc>
          <w:tcPr>
            <w:tcW w:w="239" w:type="dxa"/>
          </w:tcPr>
          <w:p w14:paraId="6AA569C2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single" w:sz="4" w:space="0" w:color="auto"/>
            </w:tcBorders>
          </w:tcPr>
          <w:p w14:paraId="66D724CB" w14:textId="1EEDF863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269,513</w:t>
            </w:r>
          </w:p>
        </w:tc>
        <w:tc>
          <w:tcPr>
            <w:tcW w:w="237" w:type="dxa"/>
            <w:vAlign w:val="bottom"/>
          </w:tcPr>
          <w:p w14:paraId="66AB8079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5C6C7E0B" w14:textId="6F35CC37" w:rsidR="005A4926" w:rsidRPr="000F719C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193,889</w:t>
            </w:r>
          </w:p>
        </w:tc>
        <w:tc>
          <w:tcPr>
            <w:tcW w:w="241" w:type="dxa"/>
            <w:vAlign w:val="bottom"/>
          </w:tcPr>
          <w:p w14:paraId="492C4EE7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</w:tcPr>
          <w:p w14:paraId="43DBC4C4" w14:textId="19B45C5B" w:rsidR="005A4926" w:rsidRPr="000F719C" w:rsidRDefault="005A4926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194,565</w:t>
            </w:r>
          </w:p>
        </w:tc>
        <w:tc>
          <w:tcPr>
            <w:tcW w:w="245" w:type="dxa"/>
            <w:vAlign w:val="bottom"/>
          </w:tcPr>
          <w:p w14:paraId="61186CAA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010DB152" w14:textId="4DD3CAA5" w:rsidR="005A4926" w:rsidRPr="000F719C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389</w:t>
            </w:r>
            <w:r w:rsidR="00EF32E9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/>
                <w:sz w:val="26"/>
                <w:szCs w:val="26"/>
              </w:rPr>
              <w:t>143</w:t>
            </w:r>
          </w:p>
        </w:tc>
        <w:tc>
          <w:tcPr>
            <w:tcW w:w="245" w:type="dxa"/>
            <w:vAlign w:val="bottom"/>
          </w:tcPr>
          <w:p w14:paraId="05583810" w14:textId="77777777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</w:tcPr>
          <w:p w14:paraId="246B63CE" w14:textId="0F2C07D4" w:rsidR="005A4926" w:rsidRPr="000F719C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214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464,078</w:t>
            </w:r>
          </w:p>
        </w:tc>
      </w:tr>
      <w:tr w:rsidR="005A4926" w:rsidRPr="0044007D" w14:paraId="11B3FF53" w14:textId="77777777" w:rsidTr="005A4926">
        <w:tc>
          <w:tcPr>
            <w:tcW w:w="2373" w:type="dxa"/>
          </w:tcPr>
          <w:p w14:paraId="3140BBCD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1B716B36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9" w:type="dxa"/>
          </w:tcPr>
          <w:p w14:paraId="692AB1E2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25F71EF1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37" w:type="dxa"/>
          </w:tcPr>
          <w:p w14:paraId="146AD659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61ADE328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1" w:type="dxa"/>
          </w:tcPr>
          <w:p w14:paraId="66F052AA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</w:tcPr>
          <w:p w14:paraId="2CA03B7F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1A1734A8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74BC962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3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45" w:type="dxa"/>
          </w:tcPr>
          <w:p w14:paraId="0179587F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21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</w:tcPr>
          <w:p w14:paraId="2744B3D7" w14:textId="77777777" w:rsidR="005A4926" w:rsidRPr="0044007D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93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5A4926" w:rsidRPr="00D47FE8" w14:paraId="4BFA0CF8" w14:textId="77777777" w:rsidTr="005A4926">
        <w:tc>
          <w:tcPr>
            <w:tcW w:w="2373" w:type="dxa"/>
          </w:tcPr>
          <w:p w14:paraId="4156C551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</w:p>
        </w:tc>
        <w:tc>
          <w:tcPr>
            <w:tcW w:w="1021" w:type="dxa"/>
          </w:tcPr>
          <w:p w14:paraId="38DC926D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00EA213D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3109D922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1DBBB20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5A6B4CC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772C323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8B4E510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EC47E5D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33090D2" w14:textId="56634117" w:rsidR="005A4926" w:rsidRPr="000E5B3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(109,778)</w:t>
            </w:r>
          </w:p>
        </w:tc>
        <w:tc>
          <w:tcPr>
            <w:tcW w:w="245" w:type="dxa"/>
          </w:tcPr>
          <w:p w14:paraId="5930BCBA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3DC50FC0" w14:textId="3704D3C2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(116,098)</w:t>
            </w:r>
          </w:p>
        </w:tc>
      </w:tr>
      <w:tr w:rsidR="005A4926" w:rsidRPr="00D47FE8" w14:paraId="68ABB652" w14:textId="77777777" w:rsidTr="005A4926">
        <w:tc>
          <w:tcPr>
            <w:tcW w:w="2373" w:type="dxa"/>
          </w:tcPr>
          <w:p w14:paraId="52D0663A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21" w:type="dxa"/>
          </w:tcPr>
          <w:p w14:paraId="1FEE9AA3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FAF1158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1A39244E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D3274D1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3B83D69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E18A38F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2478A8D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1D9B28C1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7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64772C4F" w14:textId="38C4EFA4" w:rsidR="005A4926" w:rsidRPr="000E5B3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(87,043)</w:t>
            </w:r>
          </w:p>
        </w:tc>
        <w:tc>
          <w:tcPr>
            <w:tcW w:w="245" w:type="dxa"/>
          </w:tcPr>
          <w:p w14:paraId="4AEBB561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4F9A2C8B" w14:textId="60542E76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(108,339)</w:t>
            </w:r>
          </w:p>
        </w:tc>
      </w:tr>
      <w:tr w:rsidR="005A4926" w:rsidRPr="00D47FE8" w14:paraId="6A469139" w14:textId="77777777" w:rsidTr="005A4926">
        <w:tc>
          <w:tcPr>
            <w:tcW w:w="2373" w:type="dxa"/>
          </w:tcPr>
          <w:p w14:paraId="1E7E6239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21" w:type="dxa"/>
          </w:tcPr>
          <w:p w14:paraId="718AF6E7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B2EDFB8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504993F3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31BD9FB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2A5833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2A82E0D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8FB645D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F46341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349AE13" w14:textId="762A29B6" w:rsidR="005A4926" w:rsidRPr="000E5B3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(22,516)</w:t>
            </w:r>
          </w:p>
        </w:tc>
        <w:tc>
          <w:tcPr>
            <w:tcW w:w="245" w:type="dxa"/>
          </w:tcPr>
          <w:p w14:paraId="5CA7E691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30453672" w14:textId="18E1E764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(30,522)</w:t>
            </w:r>
          </w:p>
        </w:tc>
      </w:tr>
      <w:tr w:rsidR="005A4926" w:rsidRPr="00D47FE8" w14:paraId="5E42E8E3" w14:textId="77777777" w:rsidTr="005A4926">
        <w:tc>
          <w:tcPr>
            <w:tcW w:w="2373" w:type="dxa"/>
          </w:tcPr>
          <w:p w14:paraId="303E216F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21" w:type="dxa"/>
          </w:tcPr>
          <w:p w14:paraId="5A955E1D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F48609E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6AF5E53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10C2503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098C6BC8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B0F9FA9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16D0596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5E7C3A9C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EE15AD2" w14:textId="4A8F21BA" w:rsidR="005A4926" w:rsidRPr="000E5B38" w:rsidRDefault="00787E1D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61,743</w:t>
            </w:r>
          </w:p>
        </w:tc>
        <w:tc>
          <w:tcPr>
            <w:tcW w:w="245" w:type="dxa"/>
          </w:tcPr>
          <w:p w14:paraId="06661690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157C57D9" w14:textId="3DF4B64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43,552</w:t>
            </w:r>
          </w:p>
        </w:tc>
      </w:tr>
      <w:tr w:rsidR="005A4926" w:rsidRPr="00D47FE8" w14:paraId="03D7549A" w14:textId="77777777" w:rsidTr="005A4926">
        <w:tc>
          <w:tcPr>
            <w:tcW w:w="2373" w:type="dxa"/>
          </w:tcPr>
          <w:p w14:paraId="47ED2A20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1021" w:type="dxa"/>
          </w:tcPr>
          <w:p w14:paraId="7075E969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76884E89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639E576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5624DE45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5F6FE750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309D7A1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0BA22717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6C24A89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6B257E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42E3864C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</w:tcPr>
          <w:p w14:paraId="2DA3E6BB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31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5A4926" w:rsidRPr="00D47FE8" w14:paraId="1AAD7570" w14:textId="77777777" w:rsidTr="005A4926">
        <w:tc>
          <w:tcPr>
            <w:tcW w:w="2373" w:type="dxa"/>
          </w:tcPr>
          <w:p w14:paraId="76D5420D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1021" w:type="dxa"/>
          </w:tcPr>
          <w:p w14:paraId="6E53F012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52DCC6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907CB4F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6B0F7681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4B4226C7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3D67A22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16183C07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3AC38B92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7ACE2E43" w14:textId="7BCE08F2" w:rsidR="005A4926" w:rsidRPr="002C06A8" w:rsidRDefault="00E1122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57,507</w:t>
            </w:r>
          </w:p>
        </w:tc>
        <w:tc>
          <w:tcPr>
            <w:tcW w:w="245" w:type="dxa"/>
          </w:tcPr>
          <w:p w14:paraId="52D1B274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51B7FE8E" w14:textId="0A2C56F9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51,306</w:t>
            </w:r>
          </w:p>
        </w:tc>
      </w:tr>
      <w:tr w:rsidR="005A4926" w:rsidRPr="00D47FE8" w14:paraId="3E12A129" w14:textId="77777777" w:rsidTr="005A4926">
        <w:tc>
          <w:tcPr>
            <w:tcW w:w="2373" w:type="dxa"/>
          </w:tcPr>
          <w:p w14:paraId="0B7F1A17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021" w:type="dxa"/>
          </w:tcPr>
          <w:p w14:paraId="26189403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7F2FEA6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601FEBB0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43A1A06B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2A940EC6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0D079CF9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781DA42A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242FE9CD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bottom"/>
          </w:tcPr>
          <w:p w14:paraId="5D2931C4" w14:textId="2A3A3303" w:rsidR="005A4926" w:rsidRPr="002C06A8" w:rsidRDefault="00E1122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289,056</w:t>
            </w:r>
          </w:p>
        </w:tc>
        <w:tc>
          <w:tcPr>
            <w:tcW w:w="245" w:type="dxa"/>
          </w:tcPr>
          <w:p w14:paraId="1067134F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vAlign w:val="bottom"/>
          </w:tcPr>
          <w:p w14:paraId="5D5C6EC7" w14:textId="4C7FAF76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303,977</w:t>
            </w:r>
          </w:p>
        </w:tc>
      </w:tr>
      <w:tr w:rsidR="005A4926" w:rsidRPr="00D47FE8" w14:paraId="58D0214D" w14:textId="77777777" w:rsidTr="005A4926">
        <w:tc>
          <w:tcPr>
            <w:tcW w:w="2373" w:type="dxa"/>
          </w:tcPr>
          <w:p w14:paraId="6BBD65B4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21" w:type="dxa"/>
          </w:tcPr>
          <w:p w14:paraId="5BF392FD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2A5AE3A1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7BDB6AA8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2B97A0B3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2FCBBA1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64B71010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5DF02A53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61949D4C" w14:textId="77777777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bottom"/>
          </w:tcPr>
          <w:p w14:paraId="1D636313" w14:textId="700DCB16" w:rsidR="005A4926" w:rsidRPr="000E5B38" w:rsidRDefault="00787E1D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(44,693)</w:t>
            </w:r>
          </w:p>
        </w:tc>
        <w:tc>
          <w:tcPr>
            <w:tcW w:w="245" w:type="dxa"/>
          </w:tcPr>
          <w:p w14:paraId="08DC8A0D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vAlign w:val="bottom"/>
          </w:tcPr>
          <w:p w14:paraId="0FA8C667" w14:textId="60FA1669" w:rsidR="005A4926" w:rsidRPr="002C06A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(56,405)</w:t>
            </w:r>
          </w:p>
        </w:tc>
      </w:tr>
      <w:tr w:rsidR="005A4926" w:rsidRPr="00D47FE8" w14:paraId="146D4671" w14:textId="77777777" w:rsidTr="005A4926">
        <w:tc>
          <w:tcPr>
            <w:tcW w:w="2373" w:type="dxa"/>
          </w:tcPr>
          <w:p w14:paraId="439A768A" w14:textId="77777777" w:rsidR="005A4926" w:rsidRPr="00D47FE8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021" w:type="dxa"/>
          </w:tcPr>
          <w:p w14:paraId="17C277BC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9" w:type="dxa"/>
          </w:tcPr>
          <w:p w14:paraId="1A78147B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24" w:type="dxa"/>
          </w:tcPr>
          <w:p w14:paraId="0BB67A78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7" w:type="dxa"/>
          </w:tcPr>
          <w:p w14:paraId="72850184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7398206F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2E21295A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3" w:type="dxa"/>
          </w:tcPr>
          <w:p w14:paraId="493C323E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5" w:type="dxa"/>
          </w:tcPr>
          <w:p w14:paraId="2560587B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F25FF" w14:textId="7E34C4BA" w:rsidR="005A4926" w:rsidRPr="0061518E" w:rsidRDefault="00E11224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244,363</w:t>
            </w:r>
          </w:p>
        </w:tc>
        <w:tc>
          <w:tcPr>
            <w:tcW w:w="245" w:type="dxa"/>
          </w:tcPr>
          <w:p w14:paraId="37D19422" w14:textId="77777777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774"/>
              </w:tabs>
              <w:spacing w:line="240" w:lineRule="auto"/>
              <w:ind w:left="-164" w:right="-362" w:firstLine="26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2CB6C9" w14:textId="64BBEBAA" w:rsidR="005A4926" w:rsidRPr="0061518E" w:rsidRDefault="005A4926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247,572</w:t>
            </w:r>
          </w:p>
        </w:tc>
      </w:tr>
    </w:tbl>
    <w:p w14:paraId="4096F61F" w14:textId="77777777" w:rsidR="005A4926" w:rsidRDefault="005A4926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66" w:firstLine="374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7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82"/>
        <w:gridCol w:w="1048"/>
        <w:gridCol w:w="243"/>
        <w:gridCol w:w="977"/>
        <w:gridCol w:w="236"/>
        <w:gridCol w:w="952"/>
        <w:gridCol w:w="241"/>
        <w:gridCol w:w="1017"/>
        <w:gridCol w:w="236"/>
        <w:gridCol w:w="1080"/>
        <w:gridCol w:w="281"/>
        <w:gridCol w:w="1049"/>
      </w:tblGrid>
      <w:tr w:rsidR="00527BEF" w:rsidRPr="00D47FE8" w14:paraId="70349251" w14:textId="77777777" w:rsidTr="006325F4">
        <w:tc>
          <w:tcPr>
            <w:tcW w:w="2382" w:type="dxa"/>
          </w:tcPr>
          <w:p w14:paraId="10DC4741" w14:textId="77777777" w:rsidR="00527BEF" w:rsidRPr="00D47FE8" w:rsidRDefault="00527BEF" w:rsidP="005A49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360" w:type="dxa"/>
            <w:gridSpan w:val="11"/>
          </w:tcPr>
          <w:p w14:paraId="03CD25EC" w14:textId="42968080" w:rsidR="00527BEF" w:rsidRPr="003C753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433A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527BEF" w:rsidRPr="00D47FE8" w14:paraId="34B163AF" w14:textId="77777777" w:rsidTr="006325F4">
        <w:tc>
          <w:tcPr>
            <w:tcW w:w="2382" w:type="dxa"/>
          </w:tcPr>
          <w:p w14:paraId="2CC1722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268" w:type="dxa"/>
            <w:gridSpan w:val="3"/>
          </w:tcPr>
          <w:p w14:paraId="14456B6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</w:tcPr>
          <w:p w14:paraId="4637415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210" w:type="dxa"/>
            <w:gridSpan w:val="3"/>
          </w:tcPr>
          <w:p w14:paraId="50D1788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0F0A6E9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gridSpan w:val="3"/>
          </w:tcPr>
          <w:p w14:paraId="1E40BD7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C7537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27BEF" w:rsidRPr="006C7560" w14:paraId="27650354" w14:textId="77777777" w:rsidTr="006325F4">
        <w:tc>
          <w:tcPr>
            <w:tcW w:w="2382" w:type="dxa"/>
            <w:shd w:val="clear" w:color="auto" w:fill="auto"/>
          </w:tcPr>
          <w:p w14:paraId="144A082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77281A0E" w14:textId="639F9E62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43" w:type="dxa"/>
            <w:shd w:val="clear" w:color="auto" w:fill="auto"/>
          </w:tcPr>
          <w:p w14:paraId="587C9361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E2ED9AA" w14:textId="5324E5E1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2661180A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75E403D5" w14:textId="3EAB07FB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41" w:type="dxa"/>
            <w:shd w:val="clear" w:color="auto" w:fill="auto"/>
          </w:tcPr>
          <w:p w14:paraId="4773F82B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70451C7" w14:textId="2EC3887C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236" w:type="dxa"/>
            <w:shd w:val="clear" w:color="auto" w:fill="auto"/>
          </w:tcPr>
          <w:p w14:paraId="0BC21610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D52454" w14:textId="78559332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281" w:type="dxa"/>
            <w:shd w:val="clear" w:color="auto" w:fill="auto"/>
          </w:tcPr>
          <w:p w14:paraId="1EDF6D0E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7C6770F3" w14:textId="798A576A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มีนาคม</w:t>
            </w:r>
          </w:p>
        </w:tc>
      </w:tr>
      <w:tr w:rsidR="00527BEF" w:rsidRPr="006C7560" w14:paraId="113C1D1A" w14:textId="77777777" w:rsidTr="006325F4">
        <w:tc>
          <w:tcPr>
            <w:tcW w:w="2382" w:type="dxa"/>
            <w:shd w:val="clear" w:color="auto" w:fill="auto"/>
          </w:tcPr>
          <w:p w14:paraId="693D7A7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8" w:type="dxa"/>
            <w:shd w:val="clear" w:color="auto" w:fill="auto"/>
          </w:tcPr>
          <w:p w14:paraId="769015F9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10A7DD22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2DB1594" w14:textId="1F74AC9A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9D79964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5F248E3B" w14:textId="29DCC4BC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41" w:type="dxa"/>
            <w:shd w:val="clear" w:color="auto" w:fill="auto"/>
          </w:tcPr>
          <w:p w14:paraId="187165D9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15CE556" w14:textId="000D227C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73D6F439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86422B3" w14:textId="52E6AE3C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81" w:type="dxa"/>
            <w:shd w:val="clear" w:color="auto" w:fill="auto"/>
          </w:tcPr>
          <w:p w14:paraId="5493E76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4920FAA3" w14:textId="59BB6042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25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</w:tr>
      <w:tr w:rsidR="00527BEF" w:rsidRPr="006C7560" w14:paraId="208F93D3" w14:textId="77777777" w:rsidTr="006325F4">
        <w:tc>
          <w:tcPr>
            <w:tcW w:w="2382" w:type="dxa"/>
            <w:shd w:val="clear" w:color="auto" w:fill="auto"/>
          </w:tcPr>
          <w:p w14:paraId="4A3538C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60" w:type="dxa"/>
            <w:gridSpan w:val="11"/>
            <w:shd w:val="clear" w:color="auto" w:fill="auto"/>
          </w:tcPr>
          <w:p w14:paraId="76CFE4F5" w14:textId="77777777" w:rsidR="00527BEF" w:rsidRPr="006C7560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27BEF" w:rsidRPr="00D47FE8" w14:paraId="649A8812" w14:textId="77777777" w:rsidTr="006325F4">
        <w:tc>
          <w:tcPr>
            <w:tcW w:w="7096" w:type="dxa"/>
            <w:gridSpan w:val="8"/>
            <w:shd w:val="clear" w:color="auto" w:fill="auto"/>
          </w:tcPr>
          <w:p w14:paraId="3F26D334" w14:textId="77777777" w:rsidR="00527BEF" w:rsidRPr="009C0F09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C0F0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36" w:type="dxa"/>
            <w:shd w:val="clear" w:color="auto" w:fill="auto"/>
          </w:tcPr>
          <w:p w14:paraId="4F814BA7" w14:textId="77777777" w:rsidR="00527BEF" w:rsidRPr="00D47FE8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E4036B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</w:tcPr>
          <w:p w14:paraId="7080A7C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12B27E0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BEF" w:rsidRPr="00D87B1A" w14:paraId="68B95A9B" w14:textId="77777777" w:rsidTr="006325F4">
        <w:tc>
          <w:tcPr>
            <w:tcW w:w="2382" w:type="dxa"/>
            <w:shd w:val="clear" w:color="auto" w:fill="auto"/>
          </w:tcPr>
          <w:p w14:paraId="17630218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48" w:type="dxa"/>
            <w:shd w:val="clear" w:color="auto" w:fill="auto"/>
          </w:tcPr>
          <w:p w14:paraId="4C54073E" w14:textId="5C35081F" w:rsidR="00527BEF" w:rsidRPr="002F243E" w:rsidRDefault="00787E1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431,684</w:t>
            </w:r>
          </w:p>
        </w:tc>
        <w:tc>
          <w:tcPr>
            <w:tcW w:w="243" w:type="dxa"/>
            <w:shd w:val="clear" w:color="auto" w:fill="auto"/>
          </w:tcPr>
          <w:p w14:paraId="4EA6BC06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6D881E99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458,362</w:t>
            </w:r>
          </w:p>
        </w:tc>
        <w:tc>
          <w:tcPr>
            <w:tcW w:w="236" w:type="dxa"/>
            <w:shd w:val="clear" w:color="auto" w:fill="auto"/>
          </w:tcPr>
          <w:p w14:paraId="1A0ACD6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B7742D6" w14:textId="25BD1C77" w:rsidR="00527BEF" w:rsidRPr="002F243E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965,044</w:t>
            </w:r>
          </w:p>
        </w:tc>
        <w:tc>
          <w:tcPr>
            <w:tcW w:w="241" w:type="dxa"/>
            <w:shd w:val="clear" w:color="auto" w:fill="auto"/>
          </w:tcPr>
          <w:p w14:paraId="194BD1BA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0CB99913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907,516</w:t>
            </w:r>
          </w:p>
        </w:tc>
        <w:tc>
          <w:tcPr>
            <w:tcW w:w="236" w:type="dxa"/>
            <w:shd w:val="clear" w:color="auto" w:fill="auto"/>
          </w:tcPr>
          <w:p w14:paraId="473232D6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BD519C6" w14:textId="7C9118CC" w:rsidR="00527BEF" w:rsidRPr="002F243E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1,396,728</w:t>
            </w:r>
          </w:p>
        </w:tc>
        <w:tc>
          <w:tcPr>
            <w:tcW w:w="281" w:type="dxa"/>
            <w:shd w:val="clear" w:color="auto" w:fill="auto"/>
          </w:tcPr>
          <w:p w14:paraId="694ABF8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73A3A9E3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1,365,878</w:t>
            </w:r>
          </w:p>
        </w:tc>
      </w:tr>
      <w:tr w:rsidR="00527BEF" w:rsidRPr="00D87B1A" w14:paraId="76EAF878" w14:textId="77777777" w:rsidTr="006325F4">
        <w:tc>
          <w:tcPr>
            <w:tcW w:w="2382" w:type="dxa"/>
            <w:shd w:val="clear" w:color="auto" w:fill="auto"/>
          </w:tcPr>
          <w:p w14:paraId="29D5D0F0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048" w:type="dxa"/>
            <w:shd w:val="clear" w:color="auto" w:fill="auto"/>
          </w:tcPr>
          <w:p w14:paraId="0ABD5EDB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1DECBEF8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E66E78B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CCD82D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2321F0B7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81C5859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2762D32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AB088F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844A18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</w:tcPr>
          <w:p w14:paraId="5B1B620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448D2C58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27BEF" w:rsidRPr="00D87B1A" w14:paraId="6BA401DB" w14:textId="77777777" w:rsidTr="006325F4">
        <w:tc>
          <w:tcPr>
            <w:tcW w:w="2382" w:type="dxa"/>
            <w:shd w:val="clear" w:color="auto" w:fill="auto"/>
          </w:tcPr>
          <w:p w14:paraId="2F4AFEE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6B214EDC" w14:textId="79857449" w:rsidR="00527BEF" w:rsidRDefault="00787E1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723,575</w:t>
            </w:r>
          </w:p>
        </w:tc>
        <w:tc>
          <w:tcPr>
            <w:tcW w:w="243" w:type="dxa"/>
            <w:shd w:val="clear" w:color="auto" w:fill="auto"/>
          </w:tcPr>
          <w:p w14:paraId="77DB4C8C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3314962A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713,975</w:t>
            </w:r>
          </w:p>
        </w:tc>
        <w:tc>
          <w:tcPr>
            <w:tcW w:w="236" w:type="dxa"/>
            <w:shd w:val="clear" w:color="auto" w:fill="auto"/>
          </w:tcPr>
          <w:p w14:paraId="37D1941D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7E2BE19E" w14:textId="62F9CA95" w:rsidR="00527BEF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262,001</w:t>
            </w:r>
          </w:p>
        </w:tc>
        <w:tc>
          <w:tcPr>
            <w:tcW w:w="241" w:type="dxa"/>
            <w:shd w:val="clear" w:color="auto" w:fill="auto"/>
          </w:tcPr>
          <w:p w14:paraId="747B565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AAD4A9C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FC3847">
              <w:rPr>
                <w:rFonts w:ascii="Angsana New" w:hAnsi="Angsana New"/>
                <w:bCs/>
                <w:sz w:val="26"/>
                <w:szCs w:val="26"/>
              </w:rPr>
              <w:t>328,903</w:t>
            </w:r>
          </w:p>
        </w:tc>
        <w:tc>
          <w:tcPr>
            <w:tcW w:w="236" w:type="dxa"/>
            <w:shd w:val="clear" w:color="auto" w:fill="auto"/>
          </w:tcPr>
          <w:p w14:paraId="25142342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09953A0" w14:textId="65713F38" w:rsidR="00527BEF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985,576</w:t>
            </w:r>
          </w:p>
        </w:tc>
        <w:tc>
          <w:tcPr>
            <w:tcW w:w="281" w:type="dxa"/>
            <w:shd w:val="clear" w:color="auto" w:fill="auto"/>
          </w:tcPr>
          <w:p w14:paraId="6529E0E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</w:tcPr>
          <w:p w14:paraId="12A55469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1,042,878</w:t>
            </w:r>
          </w:p>
        </w:tc>
      </w:tr>
      <w:tr w:rsidR="00527BEF" w:rsidRPr="00D87B1A" w14:paraId="67CBD672" w14:textId="77777777" w:rsidTr="006325F4">
        <w:tc>
          <w:tcPr>
            <w:tcW w:w="2382" w:type="dxa"/>
            <w:shd w:val="clear" w:color="auto" w:fill="auto"/>
          </w:tcPr>
          <w:p w14:paraId="0DE813DD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3B6CB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3B6CB5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1B4ECEF1" w14:textId="22C68527" w:rsidR="00527BEF" w:rsidRDefault="00AD0804" w:rsidP="00AD0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965BC3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EF3049E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04EB6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03C8A020" w14:textId="23DDAFAA" w:rsidR="00527BEF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2B391D7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7DEEB101" w14:textId="77777777" w:rsidR="00527BEF" w:rsidRPr="002C0913" w:rsidRDefault="00527BEF" w:rsidP="00EE1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0973A4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AA63339" w14:textId="449343F3" w:rsidR="00527BEF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173,921</w:t>
            </w:r>
          </w:p>
        </w:tc>
        <w:tc>
          <w:tcPr>
            <w:tcW w:w="281" w:type="dxa"/>
            <w:shd w:val="clear" w:color="auto" w:fill="auto"/>
          </w:tcPr>
          <w:p w14:paraId="2507C09D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</w:tcPr>
          <w:p w14:paraId="357515A3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170,611</w:t>
            </w:r>
          </w:p>
        </w:tc>
      </w:tr>
      <w:tr w:rsidR="00527BEF" w:rsidRPr="00D87B1A" w14:paraId="1AE29EF5" w14:textId="77777777" w:rsidTr="006325F4">
        <w:tc>
          <w:tcPr>
            <w:tcW w:w="2382" w:type="dxa"/>
            <w:shd w:val="clear" w:color="auto" w:fill="auto"/>
          </w:tcPr>
          <w:p w14:paraId="11EEB12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14:paraId="0D0EE190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0EF0143A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2B44B06A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0530A6F5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681AD51" w14:textId="77777777" w:rsidR="00527BE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7E2CBA0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42AA92BD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4CC3FC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80E23" w14:textId="60A29DBD" w:rsidR="00527BEF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1,159,497</w:t>
            </w:r>
          </w:p>
        </w:tc>
        <w:tc>
          <w:tcPr>
            <w:tcW w:w="281" w:type="dxa"/>
            <w:shd w:val="clear" w:color="auto" w:fill="auto"/>
          </w:tcPr>
          <w:p w14:paraId="120321D2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35253F" w14:textId="77777777" w:rsidR="00527BEF" w:rsidRPr="002C091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1,213,489</w:t>
            </w:r>
          </w:p>
        </w:tc>
      </w:tr>
      <w:tr w:rsidR="00527BEF" w:rsidRPr="00D87B1A" w14:paraId="7BCC4BD2" w14:textId="77777777" w:rsidTr="006325F4">
        <w:tc>
          <w:tcPr>
            <w:tcW w:w="2382" w:type="dxa"/>
            <w:shd w:val="clear" w:color="auto" w:fill="auto"/>
          </w:tcPr>
          <w:p w14:paraId="02F8D1E8" w14:textId="50B1D58F" w:rsidR="00527BEF" w:rsidRPr="00D47FE8" w:rsidRDefault="009C0F09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ที่ดิน อาคาร</w:t>
            </w:r>
            <w:r w:rsidR="00527BEF">
              <w:rPr>
                <w:rFonts w:ascii="Angsana New" w:hAnsi="Angsana New"/>
                <w:sz w:val="26"/>
                <w:szCs w:val="26"/>
                <w:cs/>
              </w:rPr>
              <w:t>และ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 xml:space="preserve">อุปกรณ์ </w:t>
            </w:r>
            <w:r w:rsidR="00527BEF" w:rsidRPr="00D47FE8">
              <w:rPr>
                <w:rFonts w:ascii="Angsana New" w:hAnsi="Angsana New"/>
                <w:sz w:val="26"/>
                <w:szCs w:val="26"/>
              </w:rPr>
              <w:t>-</w:t>
            </w:r>
            <w:r w:rsidR="00527BE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27BEF" w:rsidRPr="00D47FE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48" w:type="dxa"/>
            <w:shd w:val="clear" w:color="auto" w:fill="auto"/>
          </w:tcPr>
          <w:p w14:paraId="1E996DE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7F19E85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FF470D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7F9A7492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6376FE45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6705995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5CD9B87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78676BD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C85EB6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281" w:type="dxa"/>
            <w:shd w:val="clear" w:color="auto" w:fill="auto"/>
          </w:tcPr>
          <w:p w14:paraId="68A4B7D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</w:tcPr>
          <w:p w14:paraId="122DA2D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527BEF" w:rsidRPr="00D87B1A" w14:paraId="6ADAA3C0" w14:textId="77777777" w:rsidTr="006325F4">
        <w:tc>
          <w:tcPr>
            <w:tcW w:w="2382" w:type="dxa"/>
            <w:shd w:val="clear" w:color="auto" w:fill="auto"/>
          </w:tcPr>
          <w:p w14:paraId="6785A8F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48" w:type="dxa"/>
            <w:shd w:val="clear" w:color="auto" w:fill="auto"/>
            <w:vAlign w:val="center"/>
          </w:tcPr>
          <w:p w14:paraId="0DAF879D" w14:textId="0FCB0B5C" w:rsidR="00527BEF" w:rsidRPr="002F243E" w:rsidRDefault="00787E1D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3,040,719</w:t>
            </w:r>
          </w:p>
        </w:tc>
        <w:tc>
          <w:tcPr>
            <w:tcW w:w="243" w:type="dxa"/>
            <w:shd w:val="clear" w:color="auto" w:fill="auto"/>
            <w:vAlign w:val="center"/>
          </w:tcPr>
          <w:p w14:paraId="21F245E3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  <w:vAlign w:val="center"/>
          </w:tcPr>
          <w:p w14:paraId="666FE39D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3,262,226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D7BE92E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  <w:vAlign w:val="center"/>
          </w:tcPr>
          <w:p w14:paraId="45AD802C" w14:textId="0AA8D810" w:rsidR="00527BEF" w:rsidRPr="002F243E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860,217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2C1AF892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  <w:vAlign w:val="center"/>
          </w:tcPr>
          <w:p w14:paraId="21BEB1B0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912,870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BB36CB4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D5DFEF9" w14:textId="598A3B0B" w:rsidR="00527BEF" w:rsidRPr="002F243E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3,900,936</w:t>
            </w:r>
          </w:p>
        </w:tc>
        <w:tc>
          <w:tcPr>
            <w:tcW w:w="281" w:type="dxa"/>
            <w:shd w:val="clear" w:color="auto" w:fill="auto"/>
          </w:tcPr>
          <w:p w14:paraId="3A0B582B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49" w:type="dxa"/>
            <w:shd w:val="clear" w:color="auto" w:fill="auto"/>
            <w:vAlign w:val="center"/>
          </w:tcPr>
          <w:p w14:paraId="60424EEC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4,175,096</w:t>
            </w:r>
          </w:p>
        </w:tc>
      </w:tr>
      <w:tr w:rsidR="00527BEF" w:rsidRPr="00D87B1A" w14:paraId="6ECB22C1" w14:textId="77777777" w:rsidTr="006325F4">
        <w:tc>
          <w:tcPr>
            <w:tcW w:w="2382" w:type="dxa"/>
            <w:shd w:val="clear" w:color="auto" w:fill="auto"/>
          </w:tcPr>
          <w:p w14:paraId="60C8EBC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48" w:type="dxa"/>
            <w:shd w:val="clear" w:color="auto" w:fill="auto"/>
          </w:tcPr>
          <w:p w14:paraId="170AAC15" w14:textId="707A7A92" w:rsidR="00527BEF" w:rsidRPr="00D47FE8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0F78533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161DE1B7" w14:textId="677E912A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368F6C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3CD1280F" w14:textId="0A75A659" w:rsidR="00527BEF" w:rsidRPr="00A47E5F" w:rsidRDefault="00CA55F5" w:rsidP="00CA55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ind w:left="-108" w:right="-108"/>
              <w:rPr>
                <w:rFonts w:ascii="Angsana New" w:hAnsi="Angsana New"/>
                <w:bCs/>
                <w:sz w:val="26"/>
                <w:szCs w:val="26"/>
              </w:rPr>
            </w:pPr>
            <w:r w:rsidRPr="00A47E5F">
              <w:rPr>
                <w:rFonts w:ascii="Angsana New" w:hAnsi="Angsana New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EFA9E8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FA00A57" w14:textId="138FE522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ind w:left="-108" w:right="-108"/>
              <w:rPr>
                <w:rFonts w:ascii="Angsana New" w:hAnsi="Angsana New"/>
                <w:b/>
                <w:sz w:val="26"/>
                <w:szCs w:val="26"/>
              </w:rPr>
            </w:pPr>
            <w:r w:rsidRPr="0059006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9840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0A9A8B" w14:textId="2707F79B" w:rsidR="00527BEF" w:rsidRPr="002F243E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152,257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auto"/>
          </w:tcPr>
          <w:p w14:paraId="2AD7A17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59F2FA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165,282</w:t>
            </w:r>
          </w:p>
        </w:tc>
      </w:tr>
      <w:tr w:rsidR="00527BEF" w:rsidRPr="00D87B1A" w14:paraId="047A9C31" w14:textId="77777777" w:rsidTr="006325F4">
        <w:tc>
          <w:tcPr>
            <w:tcW w:w="2382" w:type="dxa"/>
            <w:shd w:val="clear" w:color="auto" w:fill="auto"/>
          </w:tcPr>
          <w:p w14:paraId="0201405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48" w:type="dxa"/>
            <w:shd w:val="clear" w:color="auto" w:fill="auto"/>
          </w:tcPr>
          <w:p w14:paraId="050D6D8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3" w:type="dxa"/>
            <w:shd w:val="clear" w:color="auto" w:fill="auto"/>
          </w:tcPr>
          <w:p w14:paraId="6F2F581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065353D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5C46CF2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B9453D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460FD01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37D6D50C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7B8045A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8BC61C" w14:textId="77B2AA48" w:rsidR="00527BEF" w:rsidRPr="002F243E" w:rsidRDefault="00CA55F5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4,053,193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auto"/>
          </w:tcPr>
          <w:p w14:paraId="023C231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1A4FF7" w14:textId="77777777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4,340,378</w:t>
            </w:r>
          </w:p>
        </w:tc>
      </w:tr>
      <w:tr w:rsidR="00527BEF" w:rsidRPr="00D87B1A" w14:paraId="448E8D91" w14:textId="77777777" w:rsidTr="006325F4">
        <w:tc>
          <w:tcPr>
            <w:tcW w:w="3430" w:type="dxa"/>
            <w:gridSpan w:val="2"/>
            <w:shd w:val="clear" w:color="auto" w:fill="auto"/>
          </w:tcPr>
          <w:p w14:paraId="6EC6A5AA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F935F5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สินทรัพย์อื่นไม่สามารถปันส่วนได้</w:t>
            </w:r>
          </w:p>
        </w:tc>
        <w:tc>
          <w:tcPr>
            <w:tcW w:w="243" w:type="dxa"/>
            <w:shd w:val="clear" w:color="auto" w:fill="auto"/>
          </w:tcPr>
          <w:p w14:paraId="55CE6ED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77" w:type="dxa"/>
            <w:shd w:val="clear" w:color="auto" w:fill="auto"/>
          </w:tcPr>
          <w:p w14:paraId="6B7FAA63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08" w:right="-441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1BB8883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952" w:type="dxa"/>
            <w:shd w:val="clear" w:color="auto" w:fill="auto"/>
          </w:tcPr>
          <w:p w14:paraId="114E36FE" w14:textId="77777777" w:rsidR="00527BEF" w:rsidRPr="00B734D6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0A06AAB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shd w:val="clear" w:color="auto" w:fill="auto"/>
          </w:tcPr>
          <w:p w14:paraId="2528E509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2CE7459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6677FB" w14:textId="496C1B57" w:rsidR="00527BEF" w:rsidRPr="002F243E" w:rsidRDefault="00E11224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/>
              <w:jc w:val="right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2,005,845</w:t>
            </w:r>
          </w:p>
        </w:tc>
        <w:tc>
          <w:tcPr>
            <w:tcW w:w="281" w:type="dxa"/>
            <w:tcBorders>
              <w:left w:val="nil"/>
            </w:tcBorders>
            <w:shd w:val="clear" w:color="auto" w:fill="auto"/>
          </w:tcPr>
          <w:p w14:paraId="5915B581" w14:textId="77777777" w:rsidR="00527BEF" w:rsidRPr="002F243E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E10BCD" w14:textId="0E3B96DC" w:rsidR="00527BEF" w:rsidRPr="002F243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Cs/>
                <w:sz w:val="26"/>
                <w:szCs w:val="26"/>
              </w:rPr>
            </w:pPr>
            <w:r>
              <w:rPr>
                <w:rFonts w:ascii="Angsana New" w:hAnsi="Angsana New"/>
                <w:bCs/>
                <w:sz w:val="26"/>
                <w:szCs w:val="26"/>
              </w:rPr>
              <w:t>1,841,420</w:t>
            </w:r>
          </w:p>
        </w:tc>
      </w:tr>
      <w:tr w:rsidR="00527BEF" w:rsidRPr="00D87B1A" w14:paraId="01EF7810" w14:textId="77777777" w:rsidTr="006325F4">
        <w:trPr>
          <w:trHeight w:val="379"/>
        </w:trPr>
        <w:tc>
          <w:tcPr>
            <w:tcW w:w="2382" w:type="dxa"/>
          </w:tcPr>
          <w:p w14:paraId="2BD9C234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935F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48" w:type="dxa"/>
          </w:tcPr>
          <w:p w14:paraId="5BFC062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</w:tcPr>
          <w:p w14:paraId="6E84E80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77" w:type="dxa"/>
          </w:tcPr>
          <w:p w14:paraId="7BC6108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78762AD1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68559147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35B34CA6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</w:tcPr>
          <w:p w14:paraId="3A905FCF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</w:tcPr>
          <w:p w14:paraId="4FB86A6E" w14:textId="77777777" w:rsidR="00527BEF" w:rsidRPr="00D47FE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D7DCD1" w14:textId="5361B78A" w:rsidR="00527BEF" w:rsidRPr="00E11224" w:rsidRDefault="00E11224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  <w:r w:rsidRPr="00E11224">
              <w:rPr>
                <w:rFonts w:ascii="Angsana New" w:hAnsi="Angsana New"/>
                <w:b/>
                <w:sz w:val="26"/>
                <w:szCs w:val="26"/>
              </w:rPr>
              <w:t>8,615,263</w:t>
            </w:r>
          </w:p>
        </w:tc>
        <w:tc>
          <w:tcPr>
            <w:tcW w:w="281" w:type="dxa"/>
            <w:vAlign w:val="center"/>
          </w:tcPr>
          <w:p w14:paraId="243F3C7B" w14:textId="77777777" w:rsidR="00527BEF" w:rsidRPr="002F243E" w:rsidRDefault="00527BEF" w:rsidP="00E112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6"/>
                <w:tab w:val="decimal" w:pos="803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29000C95" w14:textId="5A30F678" w:rsidR="00527BEF" w:rsidRPr="002F243E" w:rsidRDefault="00527BEF" w:rsidP="00786F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ind w:left="-214" w:right="-362"/>
              <w:rPr>
                <w:rFonts w:ascii="Angsana New" w:hAnsi="Angsana New"/>
                <w:b/>
                <w:sz w:val="26"/>
                <w:szCs w:val="26"/>
              </w:rPr>
            </w:pPr>
            <w:r>
              <w:rPr>
                <w:rFonts w:ascii="Angsana New" w:hAnsi="Angsana New"/>
                <w:b/>
                <w:sz w:val="26"/>
                <w:szCs w:val="26"/>
              </w:rPr>
              <w:t>8,761,165</w:t>
            </w:r>
          </w:p>
        </w:tc>
      </w:tr>
    </w:tbl>
    <w:p w14:paraId="3C635CDD" w14:textId="302EBDA8" w:rsidR="00CA55F5" w:rsidRDefault="00CA55F5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398ED6AF" w14:textId="0847A978" w:rsidR="00C7183F" w:rsidRPr="00947532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5423DCCB" w14:textId="77777777" w:rsidR="00B85CAE" w:rsidRPr="00265538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37CEB787" w14:textId="756238A4" w:rsidR="00C7183F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บริษัทมีการจำหน่ายทั่วโลกแต่มีการผลิตและสำนักงานภายในประเทศไทย</w:t>
      </w:r>
    </w:p>
    <w:p w14:paraId="7D5D0A54" w14:textId="77777777" w:rsidR="00B85CAE" w:rsidRPr="00265538" w:rsidRDefault="00B85CAE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01021C04" w14:textId="274A80FF" w:rsidR="005A4926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/>
          <w:snapToGrid w:val="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p w14:paraId="288EAFAC" w14:textId="70437905" w:rsidR="00265538" w:rsidRDefault="00265538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7055F446" w14:textId="2980692F" w:rsidR="00C7183F" w:rsidRPr="00947532" w:rsidRDefault="00C7183F" w:rsidP="00C7183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94753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947532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ส่วนงานภูมิศาสตร์</w:t>
      </w:r>
    </w:p>
    <w:p w14:paraId="124EAF22" w14:textId="77777777" w:rsidR="00527BEF" w:rsidRPr="0044007D" w:rsidRDefault="00527BEF" w:rsidP="00527B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tbl>
      <w:tblPr>
        <w:tblW w:w="933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1655"/>
        <w:gridCol w:w="243"/>
        <w:gridCol w:w="1659"/>
      </w:tblGrid>
      <w:tr w:rsidR="00527BEF" w:rsidRPr="008F7775" w14:paraId="049D698B" w14:textId="77777777" w:rsidTr="00915318">
        <w:tc>
          <w:tcPr>
            <w:tcW w:w="5774" w:type="dxa"/>
            <w:tcBorders>
              <w:top w:val="nil"/>
              <w:bottom w:val="nil"/>
            </w:tcBorders>
          </w:tcPr>
          <w:p w14:paraId="6FA16186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  <w:bottom w:val="nil"/>
            </w:tcBorders>
          </w:tcPr>
          <w:p w14:paraId="1D273809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527BEF" w:rsidRPr="008F7775" w14:paraId="3476784F" w14:textId="77777777" w:rsidTr="00915318">
        <w:tc>
          <w:tcPr>
            <w:tcW w:w="5774" w:type="dxa"/>
            <w:tcBorders>
              <w:top w:val="nil"/>
            </w:tcBorders>
          </w:tcPr>
          <w:p w14:paraId="25E6BCC9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57" w:type="dxa"/>
            <w:gridSpan w:val="3"/>
            <w:tcBorders>
              <w:top w:val="nil"/>
            </w:tcBorders>
          </w:tcPr>
          <w:p w14:paraId="1FE522D8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</w:t>
            </w: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งบการเงินเฉพาะกิจการ</w:t>
            </w:r>
          </w:p>
        </w:tc>
      </w:tr>
      <w:tr w:rsidR="00527BEF" w:rsidRPr="00C54FF4" w14:paraId="60A8BB9B" w14:textId="77777777" w:rsidTr="00915318">
        <w:tc>
          <w:tcPr>
            <w:tcW w:w="5774" w:type="dxa"/>
          </w:tcPr>
          <w:p w14:paraId="3FF23F3F" w14:textId="77777777" w:rsidR="00527BEF" w:rsidRPr="00CF7C61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5" w:type="dxa"/>
          </w:tcPr>
          <w:p w14:paraId="4B7137D7" w14:textId="29340097" w:rsidR="00527BEF" w:rsidRPr="00C54FF4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14:paraId="517818C8" w14:textId="77777777" w:rsidR="00527BEF" w:rsidRPr="00C54FF4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</w:tcPr>
          <w:p w14:paraId="075B9D28" w14:textId="2A6AD166" w:rsidR="00527BEF" w:rsidRPr="00C54FF4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2560</w:t>
            </w:r>
          </w:p>
        </w:tc>
      </w:tr>
      <w:tr w:rsidR="00527BEF" w:rsidRPr="008F7775" w14:paraId="609AF442" w14:textId="77777777" w:rsidTr="00915318">
        <w:tc>
          <w:tcPr>
            <w:tcW w:w="5774" w:type="dxa"/>
          </w:tcPr>
          <w:p w14:paraId="44320C5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</w:tcPr>
          <w:p w14:paraId="4F112A92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380" w:lineRule="exact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ab/>
            </w:r>
          </w:p>
        </w:tc>
      </w:tr>
      <w:tr w:rsidR="00527BEF" w:rsidRPr="008F7775" w14:paraId="1A8B3F11" w14:textId="77777777" w:rsidTr="00915318">
        <w:tc>
          <w:tcPr>
            <w:tcW w:w="5774" w:type="dxa"/>
            <w:tcBorders>
              <w:bottom w:val="nil"/>
            </w:tcBorders>
          </w:tcPr>
          <w:p w14:paraId="33998449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2374A51C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80" w:lineRule="exac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CEEECAD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4FA89F5" w14:textId="77777777" w:rsidR="00527BEF" w:rsidRPr="008F7775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BEF" w:rsidRPr="008F7775" w14:paraId="690C044E" w14:textId="77777777" w:rsidTr="00915318">
        <w:tc>
          <w:tcPr>
            <w:tcW w:w="5774" w:type="dxa"/>
            <w:tcBorders>
              <w:bottom w:val="nil"/>
            </w:tcBorders>
          </w:tcPr>
          <w:p w14:paraId="6AFF3874" w14:textId="77777777" w:rsidR="00527BEF" w:rsidRPr="00751B7D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1B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5C25ACB4" w14:textId="71D6A0F4" w:rsidR="00527BEF" w:rsidRPr="008F7775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1,187,620</w:t>
            </w:r>
          </w:p>
        </w:tc>
        <w:tc>
          <w:tcPr>
            <w:tcW w:w="243" w:type="dxa"/>
            <w:tcBorders>
              <w:bottom w:val="nil"/>
            </w:tcBorders>
          </w:tcPr>
          <w:p w14:paraId="2C5F6B41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63A26BBC" w14:textId="34609590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1,233,418</w:t>
            </w:r>
          </w:p>
        </w:tc>
      </w:tr>
      <w:tr w:rsidR="00527BEF" w:rsidRPr="008F7775" w14:paraId="209B837D" w14:textId="77777777" w:rsidTr="00915318">
        <w:tc>
          <w:tcPr>
            <w:tcW w:w="5774" w:type="dxa"/>
            <w:tcBorders>
              <w:bottom w:val="nil"/>
            </w:tcBorders>
          </w:tcPr>
          <w:p w14:paraId="0D0E0B97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6EDF5EDE" w14:textId="51E9AD9F" w:rsidR="00527BEF" w:rsidRPr="008F7775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462,724</w:t>
            </w:r>
          </w:p>
        </w:tc>
        <w:tc>
          <w:tcPr>
            <w:tcW w:w="243" w:type="dxa"/>
            <w:tcBorders>
              <w:bottom w:val="nil"/>
            </w:tcBorders>
          </w:tcPr>
          <w:p w14:paraId="0A4761A3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6F796EC6" w14:textId="28940150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418,289</w:t>
            </w:r>
          </w:p>
        </w:tc>
      </w:tr>
      <w:tr w:rsidR="00527BEF" w:rsidRPr="008F7775" w14:paraId="0F7ED07D" w14:textId="77777777" w:rsidTr="00915318">
        <w:tc>
          <w:tcPr>
            <w:tcW w:w="5774" w:type="dxa"/>
            <w:tcBorders>
              <w:bottom w:val="nil"/>
            </w:tcBorders>
          </w:tcPr>
          <w:p w14:paraId="09101912" w14:textId="0672EC0E" w:rsidR="00527BEF" w:rsidRDefault="00C93EC5" w:rsidP="00C93EC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บังคลาเทศ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499E8607" w14:textId="0CB685B4" w:rsidR="00527BEF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92,477</w:t>
            </w:r>
          </w:p>
        </w:tc>
        <w:tc>
          <w:tcPr>
            <w:tcW w:w="243" w:type="dxa"/>
            <w:tcBorders>
              <w:bottom w:val="nil"/>
            </w:tcBorders>
          </w:tcPr>
          <w:p w14:paraId="6188A71D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527FE4F1" w14:textId="59F458E7" w:rsidR="00527BEF" w:rsidRDefault="00A27B22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60,273</w:t>
            </w:r>
          </w:p>
        </w:tc>
      </w:tr>
      <w:tr w:rsidR="00527BEF" w:rsidRPr="008F7775" w14:paraId="303D7639" w14:textId="77777777" w:rsidTr="00915318">
        <w:tc>
          <w:tcPr>
            <w:tcW w:w="5774" w:type="dxa"/>
            <w:tcBorders>
              <w:bottom w:val="nil"/>
            </w:tcBorders>
          </w:tcPr>
          <w:p w14:paraId="0F110436" w14:textId="01D68C50" w:rsidR="00527BEF" w:rsidRPr="008F7775" w:rsidRDefault="00C93EC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655" w:type="dxa"/>
            <w:tcBorders>
              <w:bottom w:val="nil"/>
            </w:tcBorders>
          </w:tcPr>
          <w:p w14:paraId="1ADB32F5" w14:textId="5134152B" w:rsidR="00527BEF" w:rsidRPr="008F7775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63,601</w:t>
            </w:r>
          </w:p>
        </w:tc>
        <w:tc>
          <w:tcPr>
            <w:tcW w:w="243" w:type="dxa"/>
            <w:tcBorders>
              <w:bottom w:val="nil"/>
            </w:tcBorders>
          </w:tcPr>
          <w:p w14:paraId="663EA257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0BE6CC6F" w14:textId="3969A308" w:rsidR="00527BEF" w:rsidRPr="008F7775" w:rsidRDefault="00A27B22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27B22">
              <w:rPr>
                <w:rFonts w:ascii="Angsana New" w:hAnsi="Angsana New"/>
                <w:sz w:val="30"/>
                <w:szCs w:val="30"/>
              </w:rPr>
              <w:t>68,369</w:t>
            </w:r>
          </w:p>
        </w:tc>
      </w:tr>
      <w:tr w:rsidR="00527BEF" w:rsidRPr="008F7775" w14:paraId="3BB8476C" w14:textId="77777777" w:rsidTr="00915318">
        <w:tc>
          <w:tcPr>
            <w:tcW w:w="5774" w:type="dxa"/>
            <w:tcBorders>
              <w:top w:val="nil"/>
              <w:bottom w:val="nil"/>
            </w:tcBorders>
          </w:tcPr>
          <w:p w14:paraId="40ED2F84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6644A761" w14:textId="561CF719" w:rsidR="00527BEF" w:rsidRPr="008F7775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337,256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72D61891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1A7954D6" w14:textId="00B8E22F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360,278</w:t>
            </w:r>
          </w:p>
        </w:tc>
      </w:tr>
      <w:tr w:rsidR="00527BEF" w:rsidRPr="008F7775" w14:paraId="2F369818" w14:textId="77777777" w:rsidTr="00915318">
        <w:tc>
          <w:tcPr>
            <w:tcW w:w="5774" w:type="dxa"/>
            <w:tcBorders>
              <w:top w:val="nil"/>
              <w:bottom w:val="nil"/>
            </w:tcBorders>
          </w:tcPr>
          <w:p w14:paraId="2798BE1F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29C27478" w14:textId="30406A2D" w:rsidR="00527BEF" w:rsidRPr="008F7775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2,143,678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3FAE4D4" w14:textId="7777777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6B296C8F" w14:textId="0ECFFC07" w:rsidR="00527BEF" w:rsidRPr="008F7775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2,140,627</w:t>
            </w:r>
          </w:p>
        </w:tc>
      </w:tr>
    </w:tbl>
    <w:p w14:paraId="129B6E5A" w14:textId="5EEFF6B7" w:rsidR="00947532" w:rsidRPr="00C433A2" w:rsidRDefault="00527BEF" w:rsidP="00527B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75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  <w:cs/>
        </w:rPr>
        <w:tab/>
      </w:r>
    </w:p>
    <w:tbl>
      <w:tblPr>
        <w:tblW w:w="9331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74"/>
        <w:gridCol w:w="1655"/>
        <w:gridCol w:w="243"/>
        <w:gridCol w:w="1659"/>
      </w:tblGrid>
      <w:tr w:rsidR="004960D8" w:rsidRPr="00C54FF4" w14:paraId="436E2FBC" w14:textId="77777777" w:rsidTr="00482037">
        <w:tc>
          <w:tcPr>
            <w:tcW w:w="5774" w:type="dxa"/>
            <w:tcBorders>
              <w:top w:val="nil"/>
              <w:bottom w:val="nil"/>
            </w:tcBorders>
          </w:tcPr>
          <w:p w14:paraId="197052B3" w14:textId="5FB3FA08" w:rsidR="004960D8" w:rsidRPr="00CF7C61" w:rsidRDefault="004960D8" w:rsidP="004960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8F777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655" w:type="dxa"/>
            <w:tcBorders>
              <w:top w:val="nil"/>
              <w:bottom w:val="nil"/>
            </w:tcBorders>
          </w:tcPr>
          <w:p w14:paraId="052162D4" w14:textId="6CD10314" w:rsidR="004960D8" w:rsidRPr="00C54FF4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CD906EA" w14:textId="77777777" w:rsidR="004960D8" w:rsidRPr="00C54FF4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nil"/>
            </w:tcBorders>
          </w:tcPr>
          <w:p w14:paraId="5CEB216D" w14:textId="06FB2BEE" w:rsidR="004960D8" w:rsidRPr="00C54FF4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0D8" w:rsidRPr="008F7775" w14:paraId="2B7962C9" w14:textId="77777777" w:rsidTr="00482037">
        <w:tc>
          <w:tcPr>
            <w:tcW w:w="5774" w:type="dxa"/>
            <w:tcBorders>
              <w:top w:val="nil"/>
            </w:tcBorders>
          </w:tcPr>
          <w:p w14:paraId="752A10AB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557" w:type="dxa"/>
            <w:gridSpan w:val="3"/>
            <w:tcBorders>
              <w:top w:val="nil"/>
            </w:tcBorders>
          </w:tcPr>
          <w:p w14:paraId="69CE5400" w14:textId="29700A42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380" w:lineRule="exact"/>
              <w:ind w:left="-126" w:right="-126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4960D8" w:rsidRPr="008F7775" w14:paraId="356762C4" w14:textId="77777777" w:rsidTr="00445D4E">
        <w:tc>
          <w:tcPr>
            <w:tcW w:w="5774" w:type="dxa"/>
            <w:tcBorders>
              <w:bottom w:val="nil"/>
            </w:tcBorders>
          </w:tcPr>
          <w:p w14:paraId="6ACF8A3D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1655" w:type="dxa"/>
            <w:tcBorders>
              <w:bottom w:val="nil"/>
            </w:tcBorders>
          </w:tcPr>
          <w:p w14:paraId="36F74278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80" w:lineRule="exact"/>
              <w:ind w:right="72"/>
              <w:jc w:val="right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" w:type="dxa"/>
            <w:tcBorders>
              <w:bottom w:val="nil"/>
            </w:tcBorders>
          </w:tcPr>
          <w:p w14:paraId="46BDB642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80" w:lineRule="exact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705D272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60D8" w:rsidRPr="008F7775" w14:paraId="3B1353B8" w14:textId="77777777" w:rsidTr="00445D4E">
        <w:tc>
          <w:tcPr>
            <w:tcW w:w="5774" w:type="dxa"/>
            <w:tcBorders>
              <w:bottom w:val="nil"/>
            </w:tcBorders>
          </w:tcPr>
          <w:p w14:paraId="5A44BCB6" w14:textId="77777777" w:rsidR="004960D8" w:rsidRPr="00751B7D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1B7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655" w:type="dxa"/>
            <w:tcBorders>
              <w:bottom w:val="nil"/>
            </w:tcBorders>
          </w:tcPr>
          <w:p w14:paraId="1A088536" w14:textId="7B5AA26C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2,347,459</w:t>
            </w:r>
          </w:p>
        </w:tc>
        <w:tc>
          <w:tcPr>
            <w:tcW w:w="243" w:type="dxa"/>
            <w:tcBorders>
              <w:bottom w:val="nil"/>
            </w:tcBorders>
          </w:tcPr>
          <w:p w14:paraId="53EB1C18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7DA19663" w14:textId="6C6C8421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2,465,125</w:t>
            </w:r>
          </w:p>
        </w:tc>
      </w:tr>
      <w:tr w:rsidR="004960D8" w:rsidRPr="008F7775" w14:paraId="3485BABF" w14:textId="77777777" w:rsidTr="00445D4E">
        <w:tc>
          <w:tcPr>
            <w:tcW w:w="5774" w:type="dxa"/>
            <w:tcBorders>
              <w:bottom w:val="nil"/>
            </w:tcBorders>
          </w:tcPr>
          <w:p w14:paraId="6F7F8824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655" w:type="dxa"/>
            <w:tcBorders>
              <w:bottom w:val="nil"/>
            </w:tcBorders>
          </w:tcPr>
          <w:p w14:paraId="0A96C62A" w14:textId="2E5E20CC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893,003</w:t>
            </w:r>
          </w:p>
        </w:tc>
        <w:tc>
          <w:tcPr>
            <w:tcW w:w="243" w:type="dxa"/>
            <w:tcBorders>
              <w:bottom w:val="nil"/>
            </w:tcBorders>
          </w:tcPr>
          <w:p w14:paraId="553D011D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206096CB" w14:textId="40580F96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762,054</w:t>
            </w:r>
          </w:p>
        </w:tc>
      </w:tr>
      <w:tr w:rsidR="004960D8" w:rsidRPr="008F7775" w14:paraId="5FA557E9" w14:textId="77777777" w:rsidTr="00445D4E">
        <w:tc>
          <w:tcPr>
            <w:tcW w:w="5774" w:type="dxa"/>
            <w:tcBorders>
              <w:bottom w:val="nil"/>
            </w:tcBorders>
          </w:tcPr>
          <w:p w14:paraId="0959F26E" w14:textId="41E18685" w:rsidR="004960D8" w:rsidRDefault="00C93EC5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บังคลาเทศ</w:t>
            </w:r>
          </w:p>
        </w:tc>
        <w:tc>
          <w:tcPr>
            <w:tcW w:w="1655" w:type="dxa"/>
            <w:tcBorders>
              <w:bottom w:val="nil"/>
            </w:tcBorders>
          </w:tcPr>
          <w:p w14:paraId="5AB60C8C" w14:textId="0B718DBF" w:rsidR="004960D8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168,402</w:t>
            </w:r>
          </w:p>
        </w:tc>
        <w:tc>
          <w:tcPr>
            <w:tcW w:w="243" w:type="dxa"/>
            <w:tcBorders>
              <w:bottom w:val="nil"/>
            </w:tcBorders>
          </w:tcPr>
          <w:p w14:paraId="150C459B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12D7109F" w14:textId="3A253AB6" w:rsidR="004960D8" w:rsidRDefault="00C93EC5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185,206</w:t>
            </w:r>
          </w:p>
        </w:tc>
      </w:tr>
      <w:tr w:rsidR="004960D8" w:rsidRPr="008F7775" w14:paraId="298CDEA3" w14:textId="77777777" w:rsidTr="00445D4E">
        <w:tc>
          <w:tcPr>
            <w:tcW w:w="5774" w:type="dxa"/>
            <w:tcBorders>
              <w:bottom w:val="nil"/>
            </w:tcBorders>
          </w:tcPr>
          <w:p w14:paraId="652A6FAB" w14:textId="6FDE6E7C" w:rsidR="004960D8" w:rsidRPr="008F7775" w:rsidRDefault="00C93EC5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สหรัฐอาหรับเอ</w:t>
            </w:r>
            <w:proofErr w:type="spellStart"/>
            <w:r>
              <w:rPr>
                <w:rFonts w:ascii="Angsana New" w:hAnsi="Angsana New" w:hint="cs"/>
                <w:sz w:val="30"/>
                <w:szCs w:val="30"/>
                <w:cs/>
              </w:rPr>
              <w:t>มิเรตส์</w:t>
            </w:r>
            <w:proofErr w:type="spellEnd"/>
          </w:p>
        </w:tc>
        <w:tc>
          <w:tcPr>
            <w:tcW w:w="1655" w:type="dxa"/>
            <w:tcBorders>
              <w:bottom w:val="nil"/>
            </w:tcBorders>
          </w:tcPr>
          <w:p w14:paraId="280ACDC9" w14:textId="0D24C8B3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122,190</w:t>
            </w:r>
          </w:p>
        </w:tc>
        <w:tc>
          <w:tcPr>
            <w:tcW w:w="243" w:type="dxa"/>
            <w:tcBorders>
              <w:bottom w:val="nil"/>
            </w:tcBorders>
          </w:tcPr>
          <w:p w14:paraId="4185699E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bottom w:val="nil"/>
            </w:tcBorders>
          </w:tcPr>
          <w:p w14:paraId="3631A4D2" w14:textId="1DDCC473" w:rsidR="004960D8" w:rsidRPr="008F7775" w:rsidRDefault="00C93EC5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142,953</w:t>
            </w:r>
          </w:p>
        </w:tc>
      </w:tr>
      <w:tr w:rsidR="004960D8" w:rsidRPr="008F7775" w14:paraId="51491AE9" w14:textId="77777777" w:rsidTr="00445D4E">
        <w:tc>
          <w:tcPr>
            <w:tcW w:w="5774" w:type="dxa"/>
            <w:tcBorders>
              <w:top w:val="nil"/>
              <w:bottom w:val="nil"/>
            </w:tcBorders>
          </w:tcPr>
          <w:p w14:paraId="1C45DE98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1655" w:type="dxa"/>
            <w:tcBorders>
              <w:top w:val="nil"/>
              <w:bottom w:val="single" w:sz="4" w:space="0" w:color="auto"/>
            </w:tcBorders>
          </w:tcPr>
          <w:p w14:paraId="3F793CB8" w14:textId="2F12B398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631,515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91B2DF8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nil"/>
              <w:bottom w:val="single" w:sz="4" w:space="0" w:color="auto"/>
            </w:tcBorders>
          </w:tcPr>
          <w:p w14:paraId="12BF55BE" w14:textId="074E8EF7" w:rsidR="004960D8" w:rsidRPr="008F7775" w:rsidRDefault="00C93EC5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756,839</w:t>
            </w:r>
          </w:p>
        </w:tc>
      </w:tr>
      <w:tr w:rsidR="004960D8" w:rsidRPr="008F7775" w14:paraId="10683CE9" w14:textId="77777777" w:rsidTr="00445D4E">
        <w:tc>
          <w:tcPr>
            <w:tcW w:w="5774" w:type="dxa"/>
            <w:tcBorders>
              <w:top w:val="nil"/>
              <w:bottom w:val="nil"/>
            </w:tcBorders>
          </w:tcPr>
          <w:p w14:paraId="7C9A4205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</w:tcPr>
          <w:p w14:paraId="44E3B0CD" w14:textId="65537AAF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4,162,569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6E029365" w14:textId="77777777" w:rsidR="004960D8" w:rsidRPr="008F7775" w:rsidRDefault="004960D8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  <w:tab w:val="decimal" w:pos="1332"/>
              </w:tabs>
              <w:spacing w:line="380" w:lineRule="exact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9" w:type="dxa"/>
            <w:tcBorders>
              <w:top w:val="single" w:sz="4" w:space="0" w:color="auto"/>
              <w:bottom w:val="double" w:sz="4" w:space="0" w:color="auto"/>
            </w:tcBorders>
          </w:tcPr>
          <w:p w14:paraId="73DD6B3F" w14:textId="5A3DB7D7" w:rsidR="004960D8" w:rsidRPr="008F7775" w:rsidRDefault="00C93EC5" w:rsidP="00445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8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4,312,177</w:t>
            </w:r>
          </w:p>
        </w:tc>
      </w:tr>
    </w:tbl>
    <w:p w14:paraId="03AC69C8" w14:textId="6748C478" w:rsidR="00C93EC5" w:rsidRDefault="00C93EC5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p w14:paraId="08D1791B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สินทรัพย์ตามส่วนงาน</w:t>
      </w:r>
    </w:p>
    <w:p w14:paraId="671FB089" w14:textId="77777777" w:rsidR="00C7183F" w:rsidRPr="00C93EC5" w:rsidRDefault="00C7183F" w:rsidP="00C43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12"/>
          <w:szCs w:val="12"/>
          <w:cs/>
          <w:lang w:val="th-TH"/>
        </w:rPr>
      </w:pPr>
    </w:p>
    <w:p w14:paraId="45C46CA8" w14:textId="77777777" w:rsidR="00C7183F" w:rsidRPr="00C52C41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C52C41">
        <w:rPr>
          <w:rFonts w:ascii="Angsana New" w:hAnsi="Angsana New"/>
          <w:sz w:val="30"/>
          <w:szCs w:val="30"/>
          <w:cs/>
          <w:lang w:val="th-TH"/>
        </w:rPr>
        <w:t>สินทรัพย์ตามส่วนงานของบริษัททั้งหมดอยู่ในประเทศไทย</w:t>
      </w:r>
    </w:p>
    <w:p w14:paraId="1B8950A9" w14:textId="77777777" w:rsidR="00C7183F" w:rsidRPr="00C93EC5" w:rsidRDefault="00C7183F" w:rsidP="00C718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16"/>
          <w:szCs w:val="16"/>
        </w:rPr>
      </w:pPr>
    </w:p>
    <w:p w14:paraId="7DE81EE2" w14:textId="7C0DD21A" w:rsidR="00C7183F" w:rsidRPr="00C52C41" w:rsidRDefault="00C7183F" w:rsidP="00C7183F">
      <w:pPr>
        <w:ind w:left="680" w:hanging="140"/>
        <w:rPr>
          <w:rFonts w:ascii="Angsana New" w:hAnsi="Angsana New"/>
          <w:b/>
          <w:bCs/>
          <w:i/>
          <w:iCs/>
          <w:sz w:val="30"/>
          <w:szCs w:val="30"/>
        </w:rPr>
      </w:pPr>
      <w:r w:rsidRPr="00C52C41">
        <w:rPr>
          <w:rFonts w:ascii="Angsana New" w:hAnsi="Angsana New"/>
          <w:b/>
          <w:bCs/>
          <w:i/>
          <w:iCs/>
          <w:sz w:val="30"/>
          <w:szCs w:val="30"/>
          <w:cs/>
        </w:rPr>
        <w:t>ลูกค้ารายใหญ่</w:t>
      </w:r>
      <w:r w:rsidRPr="00C52C41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4CF5CCD8" w14:textId="1B93CA36" w:rsidR="00C7183F" w:rsidRPr="00C93EC5" w:rsidRDefault="00C7183F" w:rsidP="00C7183F">
      <w:pPr>
        <w:ind w:left="540"/>
        <w:rPr>
          <w:rFonts w:ascii="Angsana New" w:hAnsi="Angsana New"/>
          <w:sz w:val="12"/>
          <w:szCs w:val="12"/>
        </w:rPr>
      </w:pPr>
    </w:p>
    <w:p w14:paraId="0CC06758" w14:textId="30F3473E" w:rsidR="00C7183F" w:rsidRPr="00C52C41" w:rsidRDefault="00C7183F" w:rsidP="00C718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 xml:space="preserve">รายได้จากลูกค้ารายหนึ่งจากส่วนงานที่ </w:t>
      </w:r>
      <w:r w:rsidRPr="00C52C41">
        <w:rPr>
          <w:rFonts w:ascii="Angsana New" w:hAnsi="Angsana New"/>
          <w:sz w:val="30"/>
          <w:szCs w:val="30"/>
        </w:rPr>
        <w:t xml:space="preserve">1 </w:t>
      </w:r>
      <w:r w:rsidRPr="00C52C41">
        <w:rPr>
          <w:rFonts w:ascii="Angsana New" w:hAnsi="Angsana New"/>
          <w:sz w:val="30"/>
          <w:szCs w:val="30"/>
          <w:cs/>
        </w:rPr>
        <w:t xml:space="preserve">และ </w:t>
      </w:r>
      <w:r w:rsidRPr="00C52C41">
        <w:rPr>
          <w:rFonts w:ascii="Angsana New" w:hAnsi="Angsana New"/>
          <w:sz w:val="30"/>
          <w:szCs w:val="30"/>
        </w:rPr>
        <w:t xml:space="preserve">2 </w:t>
      </w:r>
      <w:r w:rsidR="000F719C">
        <w:rPr>
          <w:rFonts w:ascii="Angsana New" w:hAnsi="Angsana New" w:hint="cs"/>
          <w:sz w:val="30"/>
          <w:szCs w:val="30"/>
          <w:cs/>
        </w:rPr>
        <w:t>สำหรับงวด</w:t>
      </w:r>
      <w:r w:rsidR="004960D8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27BEF">
        <w:rPr>
          <w:rFonts w:ascii="Angsana New" w:hAnsi="Angsana New" w:hint="cs"/>
          <w:sz w:val="30"/>
          <w:szCs w:val="30"/>
          <w:cs/>
        </w:rPr>
        <w:t>หก</w:t>
      </w:r>
      <w:r w:rsidR="00550EF6">
        <w:rPr>
          <w:rFonts w:ascii="Angsana New" w:hAnsi="Angsana New" w:hint="cs"/>
          <w:sz w:val="30"/>
          <w:szCs w:val="30"/>
          <w:cs/>
        </w:rPr>
        <w:t>เดือน</w:t>
      </w:r>
      <w:r w:rsidR="00796FF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DF5D53">
        <w:rPr>
          <w:rFonts w:ascii="Angsana New" w:hAnsi="Angsana New"/>
          <w:sz w:val="30"/>
          <w:szCs w:val="30"/>
        </w:rPr>
        <w:t xml:space="preserve">30 </w:t>
      </w:r>
      <w:r w:rsidR="00527BEF">
        <w:rPr>
          <w:rFonts w:ascii="Angsana New" w:hAnsi="Angsana New" w:hint="cs"/>
          <w:sz w:val="30"/>
          <w:szCs w:val="30"/>
          <w:cs/>
        </w:rPr>
        <w:t>กันยายน</w:t>
      </w:r>
      <w:r w:rsidR="00DF5D53">
        <w:rPr>
          <w:rFonts w:ascii="Angsana New" w:hAnsi="Angsana New" w:hint="cs"/>
          <w:sz w:val="30"/>
          <w:szCs w:val="30"/>
          <w:cs/>
        </w:rPr>
        <w:t xml:space="preserve"> </w:t>
      </w:r>
      <w:r w:rsidR="00DF5D53"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/>
          <w:sz w:val="30"/>
          <w:szCs w:val="30"/>
          <w:cs/>
        </w:rPr>
        <w:t>ของบริษัทเป็นเงินประมาณ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4960D8">
        <w:rPr>
          <w:rFonts w:ascii="Angsana New" w:hAnsi="Angsana New"/>
          <w:sz w:val="30"/>
          <w:szCs w:val="30"/>
        </w:rPr>
        <w:t>300</w:t>
      </w:r>
      <w:r w:rsidR="004B0CD5">
        <w:rPr>
          <w:rFonts w:ascii="Angsana New" w:hAnsi="Angsana New"/>
          <w:sz w:val="30"/>
          <w:szCs w:val="30"/>
        </w:rPr>
        <w:t xml:space="preserve"> </w:t>
      </w:r>
      <w:r w:rsidR="004B0CD5">
        <w:rPr>
          <w:rFonts w:ascii="Angsana New" w:hAnsi="Angsana New" w:hint="cs"/>
          <w:sz w:val="30"/>
          <w:szCs w:val="30"/>
          <w:cs/>
        </w:rPr>
        <w:t>ล้านบาท</w:t>
      </w:r>
      <w:r w:rsidR="004960D8">
        <w:rPr>
          <w:rFonts w:ascii="Angsana New" w:hAnsi="Angsana New"/>
          <w:sz w:val="30"/>
          <w:szCs w:val="30"/>
        </w:rPr>
        <w:t xml:space="preserve"> </w:t>
      </w:r>
      <w:r w:rsidR="004960D8">
        <w:rPr>
          <w:rFonts w:ascii="Angsana New" w:hAnsi="Angsana New" w:hint="cs"/>
          <w:sz w:val="30"/>
          <w:szCs w:val="30"/>
          <w:cs/>
        </w:rPr>
        <w:t xml:space="preserve">และ </w:t>
      </w:r>
      <w:r w:rsidR="004960D8">
        <w:rPr>
          <w:rFonts w:ascii="Angsana New" w:hAnsi="Angsana New"/>
          <w:sz w:val="30"/>
          <w:szCs w:val="30"/>
        </w:rPr>
        <w:t xml:space="preserve">597 </w:t>
      </w:r>
      <w:r w:rsidR="004960D8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DF5D53"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i/>
          <w:iCs/>
          <w:sz w:val="30"/>
          <w:szCs w:val="30"/>
          <w:cs/>
        </w:rPr>
        <w:t>(</w:t>
      </w:r>
      <w:r w:rsidR="00F03CF3">
        <w:rPr>
          <w:rFonts w:ascii="Angsana New" w:hAnsi="Angsana New" w:hint="cs"/>
          <w:i/>
          <w:iCs/>
          <w:sz w:val="30"/>
          <w:szCs w:val="30"/>
          <w:cs/>
        </w:rPr>
        <w:t>25</w:t>
      </w:r>
      <w:r w:rsidR="00DF5D53">
        <w:rPr>
          <w:rFonts w:ascii="Angsana New" w:hAnsi="Angsana New"/>
          <w:i/>
          <w:iCs/>
          <w:sz w:val="30"/>
          <w:szCs w:val="30"/>
        </w:rPr>
        <w:t>6</w:t>
      </w:r>
      <w:r w:rsidR="004960D8">
        <w:rPr>
          <w:rFonts w:ascii="Angsana New" w:hAnsi="Angsana New"/>
          <w:i/>
          <w:iCs/>
          <w:sz w:val="30"/>
          <w:szCs w:val="30"/>
        </w:rPr>
        <w:t>0</w:t>
      </w:r>
      <w:r w:rsidRPr="00C52C41">
        <w:rPr>
          <w:rFonts w:ascii="Angsana New" w:hAnsi="Angsana New"/>
          <w:i/>
          <w:iCs/>
          <w:sz w:val="30"/>
          <w:szCs w:val="30"/>
        </w:rPr>
        <w:t>:</w:t>
      </w:r>
      <w:r w:rsidR="00695D22">
        <w:rPr>
          <w:rFonts w:ascii="Angsana New" w:hAnsi="Angsana New"/>
          <w:i/>
          <w:iCs/>
          <w:sz w:val="30"/>
          <w:szCs w:val="30"/>
        </w:rPr>
        <w:t xml:space="preserve"> </w:t>
      </w:r>
      <w:r w:rsidR="004960D8">
        <w:rPr>
          <w:rFonts w:ascii="Angsana New" w:hAnsi="Angsana New"/>
          <w:i/>
          <w:iCs/>
          <w:sz w:val="30"/>
          <w:szCs w:val="30"/>
        </w:rPr>
        <w:t>30</w:t>
      </w:r>
      <w:r w:rsidR="00803E2F">
        <w:rPr>
          <w:rFonts w:ascii="Angsana New" w:hAnsi="Angsana New"/>
          <w:i/>
          <w:iCs/>
          <w:sz w:val="30"/>
          <w:szCs w:val="30"/>
        </w:rPr>
        <w:t xml:space="preserve">5 </w:t>
      </w:r>
      <w:r w:rsidR="008323FF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960D8">
        <w:rPr>
          <w:rFonts w:ascii="Angsana New" w:hAnsi="Angsana New"/>
          <w:i/>
          <w:iCs/>
          <w:sz w:val="30"/>
          <w:szCs w:val="30"/>
        </w:rPr>
        <w:t xml:space="preserve"> </w:t>
      </w:r>
      <w:r w:rsidR="004960D8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0F5341">
        <w:rPr>
          <w:rFonts w:ascii="Angsana New" w:hAnsi="Angsana New"/>
          <w:i/>
          <w:iCs/>
          <w:sz w:val="30"/>
          <w:szCs w:val="30"/>
        </w:rPr>
        <w:t>577</w:t>
      </w:r>
      <w:r w:rsidR="004960D8">
        <w:rPr>
          <w:rFonts w:ascii="Angsana New" w:hAnsi="Angsana New"/>
          <w:i/>
          <w:iCs/>
          <w:sz w:val="30"/>
          <w:szCs w:val="30"/>
        </w:rPr>
        <w:t xml:space="preserve"> </w:t>
      </w:r>
      <w:r w:rsidR="004960D8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C52C41">
        <w:rPr>
          <w:rFonts w:ascii="Angsana New" w:hAnsi="Angsana New"/>
          <w:i/>
          <w:iCs/>
          <w:sz w:val="30"/>
          <w:szCs w:val="30"/>
          <w:cs/>
        </w:rPr>
        <w:t>)</w:t>
      </w:r>
      <w:r w:rsidRPr="00C52C41">
        <w:rPr>
          <w:rFonts w:ascii="Angsana New" w:hAnsi="Angsana New"/>
          <w:sz w:val="30"/>
          <w:szCs w:val="30"/>
          <w:cs/>
        </w:rPr>
        <w:t xml:space="preserve"> จากรายได้รวมของบริษัท</w:t>
      </w:r>
    </w:p>
    <w:p w14:paraId="6CE7BC33" w14:textId="6831FEB9" w:rsidR="004B3181" w:rsidRPr="00C93EC5" w:rsidRDefault="004B3181" w:rsidP="004B3181">
      <w:pPr>
        <w:pStyle w:val="a"/>
        <w:tabs>
          <w:tab w:val="clear" w:pos="1080"/>
          <w:tab w:val="left" w:pos="540"/>
        </w:tabs>
        <w:rPr>
          <w:rFonts w:ascii="Angsana New" w:hAnsi="Angsana New"/>
          <w:sz w:val="16"/>
          <w:szCs w:val="16"/>
          <w:lang w:val="en-US"/>
        </w:rPr>
      </w:pPr>
    </w:p>
    <w:p w14:paraId="2DC534F0" w14:textId="6786B278" w:rsidR="002059AA" w:rsidRPr="0044007D" w:rsidRDefault="008E4989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="002059AA" w:rsidRPr="0044007D">
        <w:rPr>
          <w:rFonts w:ascii="Angsana New" w:hAnsi="Angsana New"/>
          <w:b/>
          <w:bCs/>
          <w:sz w:val="30"/>
          <w:szCs w:val="30"/>
        </w:rPr>
        <w:tab/>
      </w:r>
      <w:r w:rsidR="00AD04D6" w:rsidRPr="0044007D">
        <w:rPr>
          <w:rFonts w:ascii="Angsana New" w:hAnsi="Angsana New" w:hint="cs"/>
          <w:b/>
          <w:bCs/>
          <w:sz w:val="30"/>
          <w:szCs w:val="30"/>
          <w:cs/>
        </w:rPr>
        <w:t>ค่าใช้จ่ายภาษีเงินได้</w:t>
      </w:r>
    </w:p>
    <w:p w14:paraId="37310343" w14:textId="77777777" w:rsidR="002059AA" w:rsidRPr="00C93EC5" w:rsidRDefault="002059AA" w:rsidP="002059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2"/>
          <w:szCs w:val="12"/>
          <w:cs/>
        </w:rPr>
      </w:pPr>
    </w:p>
    <w:p w14:paraId="14A12E64" w14:textId="1FBB628F" w:rsidR="005A4926" w:rsidRDefault="002059AA" w:rsidP="00E10D1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การรับรู้</w:t>
      </w:r>
      <w:r w:rsidR="00C82794">
        <w:rPr>
          <w:rFonts w:ascii="Angsana New" w:hAnsi="Angsana New" w:hint="cs"/>
          <w:sz w:val="30"/>
          <w:szCs w:val="30"/>
          <w:cs/>
        </w:rPr>
        <w:t>ค่าใช้จ่าย</w:t>
      </w:r>
      <w:r w:rsidRPr="0044007D">
        <w:rPr>
          <w:rFonts w:ascii="Angsana New" w:hAnsi="Angsana New"/>
          <w:sz w:val="30"/>
          <w:szCs w:val="30"/>
          <w:cs/>
        </w:rPr>
        <w:t>ภาษีเงินได้ขึ้นอยู่กับการประมาณการที่ดีที่สุดของฝ่ายบริหารเกี่ยวกับอัตราภาษีเงินได้ประจำปี</w:t>
      </w:r>
      <w:r w:rsidR="00C82794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>ถัวเฉลี่ยถ่วงน้ำหนักที่คาดไว้สำหรับปีทางการเงินเต็มปีที่ใช้กับรายได้ก่อนภาษี</w:t>
      </w:r>
      <w:r w:rsidR="009518E9">
        <w:rPr>
          <w:rFonts w:ascii="Angsana New" w:hAnsi="Angsana New" w:hint="cs"/>
          <w:sz w:val="30"/>
          <w:szCs w:val="30"/>
          <w:cs/>
        </w:rPr>
        <w:t>เงินได้</w:t>
      </w:r>
      <w:r w:rsidRPr="0044007D">
        <w:rPr>
          <w:rFonts w:ascii="Angsana New" w:hAnsi="Angsana New"/>
          <w:sz w:val="30"/>
          <w:szCs w:val="30"/>
          <w:cs/>
        </w:rPr>
        <w:t>ของงวดระหว่างกาล อัตราภาษีเงินได้ที</w:t>
      </w:r>
      <w:r w:rsidR="00495C23">
        <w:rPr>
          <w:rFonts w:ascii="Angsana New" w:hAnsi="Angsana New"/>
          <w:sz w:val="30"/>
          <w:szCs w:val="30"/>
          <w:cs/>
        </w:rPr>
        <w:t>่แท้จริงของบริษัท</w:t>
      </w:r>
      <w:r w:rsidR="00495C23">
        <w:rPr>
          <w:rFonts w:ascii="Angsana New" w:hAnsi="Angsana New" w:hint="cs"/>
          <w:sz w:val="30"/>
          <w:szCs w:val="30"/>
          <w:cs/>
        </w:rPr>
        <w:t>สำหรับงวด</w:t>
      </w:r>
      <w:r w:rsidR="006325F4">
        <w:rPr>
          <w:rFonts w:ascii="Angsana New" w:hAnsi="Angsana New" w:hint="cs"/>
          <w:sz w:val="30"/>
          <w:szCs w:val="30"/>
          <w:cs/>
        </w:rPr>
        <w:t>หก</w:t>
      </w:r>
      <w:r w:rsidR="00DF5D53">
        <w:rPr>
          <w:rFonts w:ascii="Angsana New" w:hAnsi="Angsana New" w:hint="cs"/>
          <w:sz w:val="30"/>
          <w:szCs w:val="30"/>
          <w:cs/>
        </w:rPr>
        <w:t>เ</w:t>
      </w:r>
      <w:r w:rsidRPr="0044007D">
        <w:rPr>
          <w:rFonts w:ascii="Angsana New" w:hAnsi="Angsana New"/>
          <w:sz w:val="30"/>
          <w:szCs w:val="30"/>
          <w:cs/>
        </w:rPr>
        <w:t xml:space="preserve">ดือนสิ้นสุดวันที่ </w:t>
      </w:r>
      <w:r w:rsidR="00DF5D53">
        <w:rPr>
          <w:rFonts w:ascii="Angsana New" w:hAnsi="Angsana New"/>
          <w:sz w:val="30"/>
          <w:szCs w:val="30"/>
        </w:rPr>
        <w:t xml:space="preserve">30 </w:t>
      </w:r>
      <w:r w:rsidR="00EE1587">
        <w:rPr>
          <w:rFonts w:ascii="Angsana New" w:hAnsi="Angsana New" w:hint="cs"/>
          <w:sz w:val="30"/>
          <w:szCs w:val="30"/>
          <w:cs/>
        </w:rPr>
        <w:t>กันยายน</w:t>
      </w:r>
      <w:r w:rsidR="00DF5D53">
        <w:rPr>
          <w:rFonts w:ascii="Angsana New" w:hAnsi="Angsana New" w:hint="cs"/>
          <w:sz w:val="30"/>
          <w:szCs w:val="30"/>
          <w:cs/>
        </w:rPr>
        <w:t xml:space="preserve"> </w:t>
      </w:r>
      <w:r w:rsidR="00DF5D53">
        <w:rPr>
          <w:rFonts w:ascii="Angsana New" w:hAnsi="Angsana New"/>
          <w:sz w:val="30"/>
          <w:szCs w:val="30"/>
        </w:rPr>
        <w:t>2561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sz w:val="30"/>
          <w:szCs w:val="30"/>
        </w:rPr>
        <w:t>2560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ในงบการเงินที่แสดง</w:t>
      </w:r>
      <w:r w:rsidR="00E10D1D">
        <w:rPr>
          <w:rFonts w:ascii="Angsana New" w:hAnsi="Angsana New"/>
          <w:sz w:val="30"/>
          <w:szCs w:val="30"/>
          <w:cs/>
        </w:rPr>
        <w:br/>
      </w:r>
      <w:r w:rsidRPr="0044007D">
        <w:rPr>
          <w:rFonts w:ascii="Angsana New" w:hAnsi="Angsana New"/>
          <w:sz w:val="30"/>
          <w:szCs w:val="30"/>
          <w:cs/>
        </w:rPr>
        <w:t xml:space="preserve">เงินลงทุนตามวิธีส่วนได้เสียคือร้อยละ </w:t>
      </w:r>
      <w:r w:rsidR="00E11224">
        <w:rPr>
          <w:rFonts w:ascii="Angsana New" w:hAnsi="Angsana New"/>
          <w:sz w:val="30"/>
          <w:szCs w:val="30"/>
        </w:rPr>
        <w:t>15.46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>และร้อย</w:t>
      </w:r>
      <w:r w:rsidRPr="00741821">
        <w:rPr>
          <w:rFonts w:ascii="Angsana New" w:hAnsi="Angsana New"/>
          <w:sz w:val="30"/>
          <w:szCs w:val="30"/>
          <w:cs/>
        </w:rPr>
        <w:t xml:space="preserve">ละ </w:t>
      </w:r>
      <w:r w:rsidR="00EE1587">
        <w:rPr>
          <w:rFonts w:ascii="Angsana New" w:hAnsi="Angsana New"/>
          <w:sz w:val="30"/>
          <w:szCs w:val="30"/>
        </w:rPr>
        <w:t>18.56</w:t>
      </w:r>
      <w:r w:rsidRPr="0044007D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  <w:cs/>
        </w:rPr>
        <w:t xml:space="preserve">ตามลำดับ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(ง</w:t>
      </w:r>
      <w:r w:rsidR="008167CA">
        <w:rPr>
          <w:rFonts w:ascii="Angsana New" w:hAnsi="Angsana New"/>
          <w:i/>
          <w:iCs/>
          <w:sz w:val="30"/>
          <w:szCs w:val="30"/>
          <w:cs/>
        </w:rPr>
        <w:t>บการเงินเฉพาะกิจการสำหรับ</w:t>
      </w:r>
      <w:r w:rsidR="00E10D1D">
        <w:rPr>
          <w:rFonts w:ascii="Angsana New" w:hAnsi="Angsana New"/>
          <w:i/>
          <w:iCs/>
          <w:sz w:val="30"/>
          <w:szCs w:val="30"/>
          <w:cs/>
        </w:rPr>
        <w:br/>
      </w:r>
      <w:r w:rsidR="008167CA">
        <w:rPr>
          <w:rFonts w:ascii="Angsana New" w:hAnsi="Angsana New"/>
          <w:i/>
          <w:iCs/>
          <w:sz w:val="30"/>
          <w:szCs w:val="30"/>
          <w:cs/>
        </w:rPr>
        <w:t>งวด</w:t>
      </w:r>
      <w:r w:rsidR="006325F4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8167CA">
        <w:rPr>
          <w:rFonts w:ascii="Angsana New" w:hAnsi="Angsana New" w:hint="cs"/>
          <w:i/>
          <w:iCs/>
          <w:sz w:val="30"/>
          <w:szCs w:val="30"/>
          <w:cs/>
        </w:rPr>
        <w:t>เ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ดือนสิ้นสุดวันที่ </w:t>
      </w:r>
      <w:r w:rsidR="00DF5D53">
        <w:rPr>
          <w:rFonts w:ascii="Angsana New" w:hAnsi="Angsana New"/>
          <w:i/>
          <w:iCs/>
          <w:sz w:val="30"/>
          <w:szCs w:val="30"/>
        </w:rPr>
        <w:t xml:space="preserve">30 </w:t>
      </w:r>
      <w:r w:rsidR="00EE1587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DF5D53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F5D53">
        <w:rPr>
          <w:rFonts w:ascii="Angsana New" w:hAnsi="Angsana New"/>
          <w:i/>
          <w:iCs/>
          <w:sz w:val="30"/>
          <w:szCs w:val="30"/>
        </w:rPr>
        <w:t>2561</w:t>
      </w:r>
      <w:r w:rsidR="003E3375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 </w:t>
      </w:r>
      <w:r w:rsidR="00DF5D53">
        <w:rPr>
          <w:rFonts w:ascii="Angsana New" w:hAnsi="Angsana New"/>
          <w:i/>
          <w:iCs/>
          <w:sz w:val="30"/>
          <w:szCs w:val="30"/>
        </w:rPr>
        <w:t>2560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: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="00EE158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E1587">
        <w:rPr>
          <w:rFonts w:ascii="Angsana New" w:hAnsi="Angsana New"/>
          <w:i/>
          <w:iCs/>
          <w:sz w:val="30"/>
          <w:szCs w:val="30"/>
        </w:rPr>
        <w:t>15.72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 xml:space="preserve">และร้อยละ </w:t>
      </w:r>
      <w:r w:rsidR="00EE1587">
        <w:rPr>
          <w:rFonts w:ascii="Angsana New" w:hAnsi="Angsana New"/>
          <w:i/>
          <w:iCs/>
          <w:sz w:val="30"/>
          <w:szCs w:val="30"/>
        </w:rPr>
        <w:t>18.31</w:t>
      </w:r>
      <w:r w:rsidRPr="0044007D">
        <w:rPr>
          <w:rFonts w:ascii="Angsana New" w:hAnsi="Angsana New"/>
          <w:i/>
          <w:iCs/>
          <w:sz w:val="30"/>
          <w:szCs w:val="30"/>
        </w:rPr>
        <w:t xml:space="preserve"> </w:t>
      </w:r>
      <w:r w:rsidRPr="0044007D">
        <w:rPr>
          <w:rFonts w:ascii="Angsana New" w:hAnsi="Angsana New"/>
          <w:i/>
          <w:iCs/>
          <w:sz w:val="30"/>
          <w:szCs w:val="30"/>
          <w:cs/>
        </w:rPr>
        <w:t>ตามลำดับ)</w:t>
      </w:r>
      <w:r w:rsidRPr="0044007D">
        <w:rPr>
          <w:rFonts w:ascii="Angsana New" w:hAnsi="Angsana New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="00796FF5" w:rsidRPr="0044007D">
        <w:rPr>
          <w:rFonts w:ascii="Angsana New" w:hAnsi="Angsana New"/>
          <w:sz w:val="30"/>
          <w:szCs w:val="30"/>
        </w:rPr>
        <w:t xml:space="preserve"> </w:t>
      </w:r>
      <w:r w:rsidR="00796FF5" w:rsidRPr="0044007D">
        <w:rPr>
          <w:rFonts w:ascii="Angsana New" w:hAnsi="Angsana New" w:hint="cs"/>
          <w:sz w:val="30"/>
          <w:szCs w:val="30"/>
          <w:cs/>
        </w:rPr>
        <w:t>โดยเฉพาะอย่างยิ่งในเรื่องเกี่ยวกับ</w:t>
      </w:r>
      <w:r w:rsidR="000574DF">
        <w:rPr>
          <w:rFonts w:ascii="Angsana New" w:hAnsi="Angsana New" w:hint="cs"/>
          <w:sz w:val="30"/>
          <w:szCs w:val="30"/>
          <w:cs/>
        </w:rPr>
        <w:t>รายได้เงินปันผล</w:t>
      </w:r>
      <w:r w:rsidR="001255F6">
        <w:rPr>
          <w:rFonts w:ascii="Angsana New" w:hAnsi="Angsana New" w:hint="cs"/>
          <w:sz w:val="30"/>
          <w:szCs w:val="30"/>
          <w:cs/>
        </w:rPr>
        <w:t>และค่าเสื่อมราคา</w:t>
      </w:r>
    </w:p>
    <w:p w14:paraId="573F0B56" w14:textId="1532D071" w:rsidR="00C433A2" w:rsidRPr="00C93EC5" w:rsidRDefault="00C433A2" w:rsidP="00E10D1D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A2FBA2D" w14:textId="58E4C7FB" w:rsidR="00C7187D" w:rsidRPr="0044007D" w:rsidRDefault="008E4989" w:rsidP="007156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9</w:t>
      </w:r>
      <w:r w:rsidR="00C7187D" w:rsidRPr="0044007D">
        <w:rPr>
          <w:rFonts w:ascii="Angsana New" w:hAnsi="Angsana New"/>
          <w:b/>
          <w:bCs/>
          <w:sz w:val="30"/>
          <w:szCs w:val="30"/>
        </w:rPr>
        <w:tab/>
      </w:r>
      <w:r w:rsidR="00C7187D" w:rsidRPr="0044007D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31C43674" w14:textId="77777777" w:rsidR="006C6F12" w:rsidRPr="00C93EC5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/>
        <w:rPr>
          <w:rFonts w:ascii="Angsana New" w:hAnsi="Angsana New"/>
          <w:sz w:val="12"/>
          <w:szCs w:val="12"/>
        </w:rPr>
      </w:pPr>
    </w:p>
    <w:p w14:paraId="7F12CEA2" w14:textId="4223D292" w:rsidR="00527BEF" w:rsidRDefault="006C6F12" w:rsidP="0025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52C41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6325F4">
        <w:rPr>
          <w:rFonts w:ascii="Angsana New" w:hAnsi="Angsana New" w:hint="cs"/>
          <w:sz w:val="30"/>
          <w:szCs w:val="30"/>
          <w:cs/>
        </w:rPr>
        <w:t>สามเดือนและ</w:t>
      </w:r>
      <w:r w:rsidR="00527BEF">
        <w:rPr>
          <w:rFonts w:ascii="Angsana New" w:hAnsi="Angsana New" w:hint="cs"/>
          <w:sz w:val="30"/>
          <w:szCs w:val="30"/>
          <w:cs/>
        </w:rPr>
        <w:t>หก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="001255F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255F6">
        <w:rPr>
          <w:rFonts w:ascii="Angsana New" w:hAnsi="Angsana New"/>
          <w:sz w:val="30"/>
          <w:szCs w:val="30"/>
        </w:rPr>
        <w:t>3</w:t>
      </w:r>
      <w:r>
        <w:rPr>
          <w:rFonts w:ascii="Angsana New" w:hAnsi="Angsana New" w:hint="cs"/>
          <w:sz w:val="30"/>
          <w:szCs w:val="30"/>
          <w:cs/>
        </w:rPr>
        <w:t>0</w:t>
      </w:r>
      <w:r w:rsidRPr="00C52C41">
        <w:rPr>
          <w:rFonts w:ascii="Angsana New" w:hAnsi="Angsana New"/>
          <w:sz w:val="30"/>
          <w:szCs w:val="30"/>
          <w:cs/>
        </w:rPr>
        <w:t xml:space="preserve"> </w:t>
      </w:r>
      <w:r w:rsidR="00527BEF">
        <w:rPr>
          <w:rFonts w:ascii="Angsana New" w:hAnsi="Angsana New" w:hint="cs"/>
          <w:sz w:val="30"/>
          <w:szCs w:val="30"/>
          <w:cs/>
        </w:rPr>
        <w:t>กันยายน</w:t>
      </w:r>
      <w:r w:rsidR="001255F6">
        <w:rPr>
          <w:rFonts w:ascii="Angsana New" w:hAnsi="Angsana New" w:hint="cs"/>
          <w:sz w:val="30"/>
          <w:szCs w:val="30"/>
          <w:cs/>
        </w:rPr>
        <w:t xml:space="preserve"> </w:t>
      </w:r>
      <w:r w:rsidR="001255F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1255F6">
        <w:rPr>
          <w:rFonts w:ascii="Angsana New" w:hAnsi="Angsana New" w:hint="cs"/>
          <w:sz w:val="30"/>
          <w:szCs w:val="30"/>
          <w:cs/>
        </w:rPr>
        <w:t xml:space="preserve">และ </w:t>
      </w:r>
      <w:r w:rsidR="001255F6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Pr="00C52C41">
        <w:rPr>
          <w:rFonts w:ascii="Angsana New" w:hAnsi="Angsana New"/>
          <w:sz w:val="30"/>
          <w:szCs w:val="30"/>
          <w:cs/>
        </w:rPr>
        <w:t>คำนวณจากกำไรสำหรับ</w:t>
      </w:r>
      <w:r>
        <w:rPr>
          <w:rFonts w:ascii="Angsana New" w:hAnsi="Angsana New" w:hint="cs"/>
          <w:sz w:val="30"/>
          <w:szCs w:val="30"/>
          <w:cs/>
        </w:rPr>
        <w:t>งวด</w:t>
      </w:r>
      <w:r w:rsidR="008212D5">
        <w:rPr>
          <w:rFonts w:ascii="Angsana New" w:hAnsi="Angsana New"/>
          <w:sz w:val="30"/>
          <w:szCs w:val="30"/>
          <w:cs/>
        </w:rPr>
        <w:t>ที่เป็นส่วนของผู้ถือหุ้นของ</w:t>
      </w:r>
      <w:r w:rsidRPr="00C52C41">
        <w:rPr>
          <w:rFonts w:ascii="Angsana New" w:hAnsi="Angsana New"/>
          <w:sz w:val="30"/>
          <w:szCs w:val="30"/>
          <w:cs/>
        </w:rPr>
        <w:t>บริษัทและจำนวนหุ้</w:t>
      </w:r>
      <w:r>
        <w:rPr>
          <w:rFonts w:ascii="Angsana New" w:hAnsi="Angsana New"/>
          <w:sz w:val="30"/>
          <w:szCs w:val="30"/>
          <w:cs/>
        </w:rPr>
        <w:t>นสามัญที่ออกจำหน่ายแล้ว</w:t>
      </w:r>
      <w:r w:rsidR="008212D5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/>
          <w:sz w:val="30"/>
          <w:szCs w:val="30"/>
          <w:cs/>
        </w:rPr>
        <w:t>ระหว่างงวด</w:t>
      </w:r>
      <w:r w:rsidRPr="00C52C41">
        <w:rPr>
          <w:rFonts w:ascii="Angsana New" w:hAnsi="Angsana New"/>
          <w:sz w:val="30"/>
          <w:szCs w:val="30"/>
          <w:cs/>
        </w:rPr>
        <w:t>โดยแสดง</w:t>
      </w:r>
      <w:r w:rsidR="000C2B6C">
        <w:rPr>
          <w:rFonts w:ascii="Angsana New" w:hAnsi="Angsana New"/>
          <w:sz w:val="30"/>
          <w:szCs w:val="30"/>
        </w:rPr>
        <w:br/>
      </w:r>
      <w:r w:rsidRPr="00C52C41">
        <w:rPr>
          <w:rFonts w:ascii="Angsana New" w:hAnsi="Angsana New"/>
          <w:sz w:val="30"/>
          <w:szCs w:val="30"/>
          <w:cs/>
        </w:rPr>
        <w:t>การคำนวณ</w:t>
      </w:r>
      <w:r w:rsidR="008212D5">
        <w:rPr>
          <w:rFonts w:ascii="Angsana New" w:hAnsi="Angsana New" w:hint="cs"/>
          <w:sz w:val="30"/>
          <w:szCs w:val="30"/>
          <w:cs/>
        </w:rPr>
        <w:t>ได้</w:t>
      </w:r>
      <w:r w:rsidRPr="00C52C41">
        <w:rPr>
          <w:rFonts w:ascii="Angsana New" w:hAnsi="Angsana New"/>
          <w:sz w:val="30"/>
          <w:szCs w:val="30"/>
          <w:cs/>
        </w:rPr>
        <w:t>ดังนี้</w:t>
      </w:r>
    </w:p>
    <w:p w14:paraId="549287A9" w14:textId="77777777" w:rsidR="002504AF" w:rsidRDefault="002504AF" w:rsidP="0025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W w:w="93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8"/>
        <w:gridCol w:w="1080"/>
        <w:gridCol w:w="243"/>
        <w:gridCol w:w="1107"/>
        <w:gridCol w:w="270"/>
        <w:gridCol w:w="1080"/>
        <w:gridCol w:w="270"/>
        <w:gridCol w:w="1080"/>
      </w:tblGrid>
      <w:tr w:rsidR="00527BEF" w:rsidRPr="007553D7" w14:paraId="472EA793" w14:textId="77777777" w:rsidTr="00915318">
        <w:tc>
          <w:tcPr>
            <w:tcW w:w="4198" w:type="dxa"/>
          </w:tcPr>
          <w:p w14:paraId="0F8E13C4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89903DE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0136484C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A804DA0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527BEF" w:rsidRPr="007553D7" w14:paraId="44D9FA9A" w14:textId="77777777" w:rsidTr="00915318">
        <w:tc>
          <w:tcPr>
            <w:tcW w:w="4198" w:type="dxa"/>
          </w:tcPr>
          <w:p w14:paraId="63DF9D70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14A7AA8E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7F46CD64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A42844A" w14:textId="77777777" w:rsidR="00527BEF" w:rsidRPr="007553D7" w:rsidRDefault="00527BEF" w:rsidP="009153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7BEF" w:rsidRPr="00D84DD8" w14:paraId="1DCDD5FC" w14:textId="77777777" w:rsidTr="00915318">
        <w:tc>
          <w:tcPr>
            <w:tcW w:w="4198" w:type="dxa"/>
          </w:tcPr>
          <w:p w14:paraId="796FB91D" w14:textId="77777777" w:rsidR="00527BEF" w:rsidRPr="00994C2D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4E1D7F33" w14:textId="76EC602F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14:paraId="5CA5B67F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5C570059" w14:textId="52202532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10B54AD9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052B9E" w14:textId="21D453AB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5F671C7F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11BD14A6" w14:textId="66BCECFC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27BEF" w:rsidRPr="007553D7" w14:paraId="26772DB8" w14:textId="77777777" w:rsidTr="00915318">
        <w:tc>
          <w:tcPr>
            <w:tcW w:w="4198" w:type="dxa"/>
          </w:tcPr>
          <w:p w14:paraId="7C96E86E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445FB387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27BEF" w:rsidRPr="00732DC2" w14:paraId="6A2B49F1" w14:textId="77777777" w:rsidTr="00915318">
        <w:tc>
          <w:tcPr>
            <w:tcW w:w="4198" w:type="dxa"/>
          </w:tcPr>
          <w:p w14:paraId="40E1FFFE" w14:textId="35622AD7" w:rsidR="00527BEF" w:rsidRPr="00803E2F" w:rsidRDefault="006325F4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25F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9269A9A" w14:textId="33B056E4" w:rsidR="00527BEF" w:rsidRPr="00803E2F" w:rsidRDefault="00E11224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123,049</w:t>
            </w:r>
          </w:p>
        </w:tc>
        <w:tc>
          <w:tcPr>
            <w:tcW w:w="243" w:type="dxa"/>
          </w:tcPr>
          <w:p w14:paraId="1905CBEE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E6D35F7" w14:textId="62F0FBC8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130,836</w:t>
            </w:r>
          </w:p>
        </w:tc>
        <w:tc>
          <w:tcPr>
            <w:tcW w:w="270" w:type="dxa"/>
          </w:tcPr>
          <w:p w14:paraId="0EBC09AB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ECB9CCB" w14:textId="180C4B6F" w:rsidR="00527BEF" w:rsidRPr="00803E2F" w:rsidRDefault="00CA55F5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150,252</w:t>
            </w:r>
          </w:p>
        </w:tc>
        <w:tc>
          <w:tcPr>
            <w:tcW w:w="270" w:type="dxa"/>
          </w:tcPr>
          <w:p w14:paraId="444AF003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9E67BE2" w14:textId="6C148BAE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152,682</w:t>
            </w:r>
          </w:p>
        </w:tc>
      </w:tr>
      <w:tr w:rsidR="00527BEF" w:rsidRPr="00732DC2" w14:paraId="5F43945E" w14:textId="77777777" w:rsidTr="00915318">
        <w:tc>
          <w:tcPr>
            <w:tcW w:w="4198" w:type="dxa"/>
          </w:tcPr>
          <w:p w14:paraId="19C08F46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0B45396A" w14:textId="5F1086B2" w:rsidR="00527BEF" w:rsidRPr="00803E2F" w:rsidRDefault="00CA55F5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79B847D5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2DA8BCA7" w14:textId="34F35911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3D5A1953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448A6A02" w14:textId="2AB6A2F7" w:rsidR="00527BEF" w:rsidRPr="00803E2F" w:rsidRDefault="00CA55F5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0D1194F0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68B763A" w14:textId="7C57896D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527BEF" w:rsidRPr="00732DC2" w14:paraId="23BA6030" w14:textId="77777777" w:rsidTr="00915318">
        <w:tc>
          <w:tcPr>
            <w:tcW w:w="4198" w:type="dxa"/>
          </w:tcPr>
          <w:p w14:paraId="3E9FB962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097B946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7AB6FA6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76E6F623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7D9DD2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F1C3392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F316F2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3C41083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BEF" w:rsidRPr="00732DC2" w14:paraId="57ECB913" w14:textId="77777777" w:rsidTr="00915318">
        <w:tc>
          <w:tcPr>
            <w:tcW w:w="4198" w:type="dxa"/>
          </w:tcPr>
          <w:p w14:paraId="4008C8CF" w14:textId="744046D1" w:rsidR="00527BEF" w:rsidRPr="00C131AE" w:rsidRDefault="000F5341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527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27BEF"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527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2C0C8FF5" w14:textId="0F023928" w:rsidR="00527BEF" w:rsidRPr="00732DC2" w:rsidRDefault="00E1122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2.37</w:t>
            </w:r>
          </w:p>
        </w:tc>
        <w:tc>
          <w:tcPr>
            <w:tcW w:w="243" w:type="dxa"/>
          </w:tcPr>
          <w:p w14:paraId="78FB6CE9" w14:textId="77777777" w:rsidR="00527BEF" w:rsidRPr="00732DC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608E2EB6" w14:textId="576D89B7" w:rsidR="00527BEF" w:rsidRPr="00732DC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2.52</w:t>
            </w:r>
          </w:p>
        </w:tc>
        <w:tc>
          <w:tcPr>
            <w:tcW w:w="270" w:type="dxa"/>
          </w:tcPr>
          <w:p w14:paraId="49A2F6ED" w14:textId="77777777" w:rsidR="00527BEF" w:rsidRPr="00732DC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BE7B0C7" w14:textId="3B9695B4" w:rsidR="00527BEF" w:rsidRPr="00732DC2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2.90</w:t>
            </w:r>
          </w:p>
        </w:tc>
        <w:tc>
          <w:tcPr>
            <w:tcW w:w="270" w:type="dxa"/>
          </w:tcPr>
          <w:p w14:paraId="52756B21" w14:textId="77777777" w:rsidR="00527BEF" w:rsidRPr="00732DC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D9BAA99" w14:textId="48313222" w:rsidR="00527BEF" w:rsidRPr="00732DC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2.95</w:t>
            </w:r>
          </w:p>
        </w:tc>
      </w:tr>
      <w:tr w:rsidR="00527BEF" w:rsidRPr="007553D7" w14:paraId="34EC8268" w14:textId="77777777" w:rsidTr="00915318">
        <w:tc>
          <w:tcPr>
            <w:tcW w:w="4198" w:type="dxa"/>
          </w:tcPr>
          <w:p w14:paraId="76A3D8EE" w14:textId="59732B2F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6C62284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7A26E5C3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41495271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</w:tr>
      <w:tr w:rsidR="00527BEF" w:rsidRPr="007553D7" w14:paraId="099C4C8F" w14:textId="77777777" w:rsidTr="00915318">
        <w:tc>
          <w:tcPr>
            <w:tcW w:w="4198" w:type="dxa"/>
          </w:tcPr>
          <w:p w14:paraId="7053A2F3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39F35F1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DE54D86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00DBC189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553D7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27BEF" w:rsidRPr="00D84DD8" w14:paraId="5A4FC90C" w14:textId="77777777" w:rsidTr="00915318">
        <w:tc>
          <w:tcPr>
            <w:tcW w:w="4198" w:type="dxa"/>
          </w:tcPr>
          <w:p w14:paraId="4C31CEBC" w14:textId="77777777" w:rsidR="00527BEF" w:rsidRPr="00994C2D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</w:tcPr>
          <w:p w14:paraId="2DD4DDE6" w14:textId="0023FD3D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43" w:type="dxa"/>
          </w:tcPr>
          <w:p w14:paraId="5A518962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107" w:type="dxa"/>
          </w:tcPr>
          <w:p w14:paraId="051063B9" w14:textId="22B54B9F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14:paraId="60CE71FE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F8098B" w14:textId="732CCC09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84DD8"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48930565" w14:textId="77777777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4B42BCBF" w14:textId="40DB682D" w:rsidR="00527BEF" w:rsidRPr="00D84DD8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60</w:t>
            </w:r>
          </w:p>
        </w:tc>
      </w:tr>
      <w:tr w:rsidR="00527BEF" w:rsidRPr="007553D7" w14:paraId="5AD36013" w14:textId="77777777" w:rsidTr="00915318">
        <w:trPr>
          <w:trHeight w:val="317"/>
        </w:trPr>
        <w:tc>
          <w:tcPr>
            <w:tcW w:w="4198" w:type="dxa"/>
          </w:tcPr>
          <w:p w14:paraId="41E0AD26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35F51D6" w14:textId="77777777" w:rsidR="00527BEF" w:rsidRPr="007553D7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พันหุ้น</w:t>
            </w:r>
            <w:r w:rsidRPr="007553D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527BEF" w:rsidRPr="00033A8E" w14:paraId="1DF90BDC" w14:textId="77777777" w:rsidTr="00915318">
        <w:tc>
          <w:tcPr>
            <w:tcW w:w="4198" w:type="dxa"/>
          </w:tcPr>
          <w:p w14:paraId="63E0C6C4" w14:textId="63554A3C" w:rsidR="00527BEF" w:rsidRPr="00803E2F" w:rsidRDefault="006325F4" w:rsidP="006325F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413645B0" w14:textId="2130A17F" w:rsidR="00527BEF" w:rsidRPr="00803E2F" w:rsidRDefault="00E15C00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244,363</w:t>
            </w:r>
          </w:p>
        </w:tc>
        <w:tc>
          <w:tcPr>
            <w:tcW w:w="243" w:type="dxa"/>
          </w:tcPr>
          <w:p w14:paraId="5A1C4DC6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14:paraId="0AE080CC" w14:textId="5ED1A582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247,572</w:t>
            </w:r>
          </w:p>
        </w:tc>
        <w:tc>
          <w:tcPr>
            <w:tcW w:w="270" w:type="dxa"/>
          </w:tcPr>
          <w:p w14:paraId="61B9B9BF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D17B199" w14:textId="122145CE" w:rsidR="00527BEF" w:rsidRPr="00803E2F" w:rsidRDefault="00CA55F5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239,668</w:t>
            </w:r>
          </w:p>
        </w:tc>
        <w:tc>
          <w:tcPr>
            <w:tcW w:w="270" w:type="dxa"/>
          </w:tcPr>
          <w:p w14:paraId="010512ED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AB3C77E" w14:textId="3509C957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251,733</w:t>
            </w:r>
          </w:p>
        </w:tc>
      </w:tr>
      <w:tr w:rsidR="00527BEF" w:rsidRPr="00033A8E" w14:paraId="410E57E3" w14:textId="77777777" w:rsidTr="00915318">
        <w:tc>
          <w:tcPr>
            <w:tcW w:w="4198" w:type="dxa"/>
          </w:tcPr>
          <w:p w14:paraId="7648C91D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03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15867B4" w14:textId="004C81EE" w:rsidR="00527BEF" w:rsidRPr="00803E2F" w:rsidRDefault="00CA55F5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43" w:type="dxa"/>
          </w:tcPr>
          <w:p w14:paraId="178F3C22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  <w:bottom w:val="double" w:sz="4" w:space="0" w:color="auto"/>
            </w:tcBorders>
          </w:tcPr>
          <w:p w14:paraId="6D02B2B9" w14:textId="1AC8BE75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1B8F6343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66DFC526" w14:textId="217FA81C" w:rsidR="00527BEF" w:rsidRPr="00803E2F" w:rsidRDefault="00CA55F5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  <w:tc>
          <w:tcPr>
            <w:tcW w:w="270" w:type="dxa"/>
          </w:tcPr>
          <w:p w14:paraId="319B2B68" w14:textId="77777777" w:rsidR="00527BEF" w:rsidRPr="00803E2F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8DCFE23" w14:textId="1D23736E" w:rsidR="00527BEF" w:rsidRPr="00803E2F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03E2F">
              <w:rPr>
                <w:rFonts w:ascii="Angsana New" w:hAnsi="Angsana New"/>
                <w:b/>
                <w:bCs/>
                <w:sz w:val="30"/>
                <w:szCs w:val="30"/>
              </w:rPr>
              <w:t>51,840</w:t>
            </w:r>
          </w:p>
        </w:tc>
      </w:tr>
      <w:tr w:rsidR="00527BEF" w:rsidRPr="00033A8E" w14:paraId="1197713C" w14:textId="77777777" w:rsidTr="00915318">
        <w:tc>
          <w:tcPr>
            <w:tcW w:w="4198" w:type="dxa"/>
          </w:tcPr>
          <w:p w14:paraId="5E4E6AC4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62D01A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6D62254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14:paraId="1FEFC2CA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108F42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254A295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EDEC2B" w14:textId="77777777" w:rsidR="00527BEF" w:rsidRPr="00D356B3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8A16C0" w14:textId="77777777" w:rsidR="00527BEF" w:rsidRPr="00D356B3" w:rsidRDefault="00527BEF" w:rsidP="00527B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27BEF" w:rsidRPr="0021272E" w14:paraId="4BCDA9E7" w14:textId="77777777" w:rsidTr="00915318">
        <w:tc>
          <w:tcPr>
            <w:tcW w:w="4198" w:type="dxa"/>
          </w:tcPr>
          <w:p w14:paraId="79DFC816" w14:textId="23E0FDC3" w:rsidR="00527BEF" w:rsidRPr="00C131AE" w:rsidRDefault="00EF1148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="00527BE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527BEF" w:rsidRPr="00CF588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  <w:r w:rsidR="00527BE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90BE42A" w14:textId="3BE81032" w:rsidR="00527BEF" w:rsidRPr="00BA36A1" w:rsidRDefault="00E11224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4.71</w:t>
            </w:r>
          </w:p>
        </w:tc>
        <w:tc>
          <w:tcPr>
            <w:tcW w:w="243" w:type="dxa"/>
          </w:tcPr>
          <w:p w14:paraId="783CCF95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center"/>
          </w:tcPr>
          <w:p w14:paraId="4FF48D66" w14:textId="7173D91A" w:rsidR="00527BEF" w:rsidRPr="00033A8E" w:rsidRDefault="00527BEF" w:rsidP="001361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4.78</w:t>
            </w:r>
          </w:p>
        </w:tc>
        <w:tc>
          <w:tcPr>
            <w:tcW w:w="270" w:type="dxa"/>
          </w:tcPr>
          <w:p w14:paraId="73E16F13" w14:textId="77777777" w:rsidR="00527BEF" w:rsidRPr="00E71292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2A6F10C2" w14:textId="39610BD3" w:rsidR="00527BEF" w:rsidRPr="00E13B7E" w:rsidRDefault="00CA55F5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4.62</w:t>
            </w:r>
          </w:p>
        </w:tc>
        <w:tc>
          <w:tcPr>
            <w:tcW w:w="270" w:type="dxa"/>
          </w:tcPr>
          <w:p w14:paraId="01E2A8D7" w14:textId="77777777" w:rsidR="00527BEF" w:rsidRPr="00BA36A1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F73E2B8" w14:textId="246DCCDA" w:rsidR="00527BEF" w:rsidRPr="0021272E" w:rsidRDefault="00527BEF" w:rsidP="00527B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4.86</w:t>
            </w:r>
          </w:p>
        </w:tc>
      </w:tr>
    </w:tbl>
    <w:p w14:paraId="6C81F3B4" w14:textId="3453A699" w:rsidR="004D2C5B" w:rsidRPr="00695D22" w:rsidRDefault="004D2C5B">
      <w:pPr>
        <w:rPr>
          <w:rFonts w:asciiTheme="majorBidi" w:hAnsiTheme="majorBidi" w:cstheme="majorBidi"/>
          <w:sz w:val="24"/>
          <w:szCs w:val="24"/>
        </w:rPr>
      </w:pPr>
    </w:p>
    <w:p w14:paraId="6DA42872" w14:textId="5B5EA05E" w:rsidR="00744ED4" w:rsidRDefault="00744ED4" w:rsidP="00744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Pr="0044007D">
        <w:rPr>
          <w:rFonts w:ascii="Angsana New" w:hAnsi="Angsana New"/>
          <w:b/>
          <w:bCs/>
          <w:sz w:val="30"/>
          <w:szCs w:val="30"/>
        </w:rPr>
        <w:tab/>
      </w:r>
      <w:r w:rsidR="0096044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F43FC04" w14:textId="77777777" w:rsidR="00695D22" w:rsidRPr="00695D22" w:rsidRDefault="00695D22" w:rsidP="00744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4"/>
          <w:szCs w:val="24"/>
          <w:cs/>
        </w:rPr>
      </w:pPr>
    </w:p>
    <w:p w14:paraId="426ED40D" w14:textId="16934C9E" w:rsidR="00A769D7" w:rsidRDefault="00A769D7" w:rsidP="009C0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>
        <w:rPr>
          <w:rFonts w:ascii="Angsana New" w:hAnsi="Angsana New"/>
          <w:sz w:val="30"/>
          <w:szCs w:val="30"/>
        </w:rPr>
        <w:t xml:space="preserve">24 </w:t>
      </w:r>
      <w:r>
        <w:rPr>
          <w:rFonts w:ascii="Angsana New" w:hAnsi="Angsana New" w:hint="cs"/>
          <w:sz w:val="30"/>
          <w:szCs w:val="30"/>
          <w:cs/>
        </w:rPr>
        <w:t xml:space="preserve">กรกฎาคม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ผู้ถือหุ้นของบริษัทได้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อนุมัติการจัดสรรก</w:t>
      </w:r>
      <w:r w:rsidR="000C2B6C">
        <w:rPr>
          <w:rFonts w:ascii="Angsana New" w:hAnsi="Angsana New" w:hint="cs"/>
          <w:sz w:val="30"/>
          <w:szCs w:val="30"/>
          <w:cs/>
        </w:rPr>
        <w:t>ำไรเป็นเงินปันผลสำหรับปีสิ้นสุด</w:t>
      </w:r>
      <w:r>
        <w:rPr>
          <w:rFonts w:ascii="Angsana New" w:hAnsi="Angsana New" w:hint="cs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จากกำไรสะสมตามอัตราภาษีเงินได้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ในอัตรา</w:t>
      </w:r>
      <w:r w:rsidR="00EF1148">
        <w:rPr>
          <w:rFonts w:ascii="Angsana New" w:hAnsi="Angsana New" w:hint="cs"/>
          <w:sz w:val="30"/>
          <w:szCs w:val="30"/>
          <w:cs/>
        </w:rPr>
        <w:t>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361DD">
        <w:rPr>
          <w:rFonts w:ascii="Angsana New" w:hAnsi="Angsana New"/>
          <w:sz w:val="30"/>
          <w:szCs w:val="30"/>
        </w:rPr>
        <w:t>2.75</w:t>
      </w:r>
      <w:r>
        <w:rPr>
          <w:rFonts w:ascii="Angsana New" w:hAnsi="Angsana New"/>
          <w:sz w:val="30"/>
          <w:szCs w:val="30"/>
        </w:rPr>
        <w:t xml:space="preserve"> </w:t>
      </w:r>
      <w:r w:rsidR="00EE1587">
        <w:rPr>
          <w:rFonts w:ascii="Angsana New" w:hAnsi="Angsana New" w:hint="cs"/>
          <w:sz w:val="30"/>
          <w:szCs w:val="30"/>
          <w:cs/>
        </w:rPr>
        <w:t xml:space="preserve">บาท </w:t>
      </w:r>
      <w:r w:rsidR="001361DD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1361DD">
        <w:rPr>
          <w:rFonts w:ascii="Angsana New" w:hAnsi="Angsana New"/>
          <w:sz w:val="30"/>
          <w:szCs w:val="30"/>
        </w:rPr>
        <w:t xml:space="preserve">51.84 </w:t>
      </w:r>
      <w:r w:rsidR="001361DD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7035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ทั้งสิ้น </w:t>
      </w:r>
      <w:r w:rsidR="001361DD">
        <w:rPr>
          <w:rFonts w:ascii="Angsana New" w:hAnsi="Angsana New"/>
          <w:sz w:val="30"/>
          <w:szCs w:val="30"/>
        </w:rPr>
        <w:t>142.56</w:t>
      </w:r>
      <w:r>
        <w:rPr>
          <w:rFonts w:ascii="Angsana New" w:hAnsi="Angsana New"/>
          <w:sz w:val="30"/>
          <w:szCs w:val="30"/>
        </w:rPr>
        <w:t xml:space="preserve"> </w:t>
      </w:r>
      <w:r w:rsidR="006325F4">
        <w:rPr>
          <w:rFonts w:ascii="Angsana New" w:hAnsi="Angsana New" w:hint="cs"/>
          <w:sz w:val="30"/>
          <w:szCs w:val="30"/>
          <w:cs/>
        </w:rPr>
        <w:t>ล้านบาท ซึ่งรวมเงินปันผล</w:t>
      </w:r>
      <w:r>
        <w:rPr>
          <w:rFonts w:ascii="Angsana New" w:hAnsi="Angsana New" w:hint="cs"/>
          <w:sz w:val="30"/>
          <w:szCs w:val="30"/>
          <w:cs/>
        </w:rPr>
        <w:t xml:space="preserve">ระหว่างกาลที่จ่ายให้กับผู้ถือหุ้นแล้วเมื่อเดือนมกราคม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 xml:space="preserve">1.25 </w:t>
      </w:r>
      <w:r>
        <w:rPr>
          <w:rFonts w:ascii="Angsana New" w:hAnsi="Angsana New" w:hint="cs"/>
          <w:sz w:val="30"/>
          <w:szCs w:val="30"/>
          <w:cs/>
        </w:rPr>
        <w:t>บาท เป็นจำนวนเงิน</w:t>
      </w:r>
      <w:r w:rsidR="00794D7C">
        <w:rPr>
          <w:rFonts w:ascii="Angsana New" w:hAnsi="Angsana New" w:hint="cs"/>
          <w:sz w:val="30"/>
          <w:szCs w:val="30"/>
          <w:cs/>
        </w:rPr>
        <w:t xml:space="preserve"> </w:t>
      </w:r>
      <w:r w:rsidR="00794D7C"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 w:rsidR="00794D7C">
        <w:rPr>
          <w:rFonts w:ascii="Angsana New" w:hAnsi="Angsana New"/>
          <w:sz w:val="30"/>
          <w:szCs w:val="30"/>
        </w:rPr>
        <w:t xml:space="preserve"> </w:t>
      </w:r>
      <w:r w:rsidR="00794D7C">
        <w:rPr>
          <w:rFonts w:ascii="Angsana New" w:hAnsi="Angsana New" w:hint="cs"/>
          <w:sz w:val="30"/>
          <w:szCs w:val="30"/>
          <w:cs/>
        </w:rPr>
        <w:t>ล้าน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794D7C">
        <w:rPr>
          <w:rFonts w:ascii="Angsana New" w:hAnsi="Angsana New" w:hint="cs"/>
          <w:sz w:val="30"/>
          <w:szCs w:val="30"/>
          <w:cs/>
        </w:rPr>
        <w:t xml:space="preserve">ดังนั้นส่วนที่เหลือในอัตราหุ้นละ </w:t>
      </w:r>
      <w:r w:rsidR="00794D7C">
        <w:rPr>
          <w:rFonts w:ascii="Angsana New" w:hAnsi="Angsana New"/>
          <w:sz w:val="30"/>
          <w:szCs w:val="30"/>
        </w:rPr>
        <w:t>1.5</w:t>
      </w:r>
      <w:r w:rsidR="009C0F09">
        <w:rPr>
          <w:rFonts w:ascii="Angsana New" w:hAnsi="Angsana New"/>
          <w:sz w:val="30"/>
          <w:szCs w:val="30"/>
        </w:rPr>
        <w:t>0</w:t>
      </w:r>
      <w:r w:rsidR="00794D7C">
        <w:rPr>
          <w:rFonts w:ascii="Angsana New" w:hAnsi="Angsana New"/>
          <w:sz w:val="30"/>
          <w:szCs w:val="30"/>
        </w:rPr>
        <w:t xml:space="preserve"> </w:t>
      </w:r>
      <w:r w:rsidR="00794D7C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794D7C">
        <w:rPr>
          <w:rFonts w:ascii="Angsana New" w:hAnsi="Angsana New"/>
          <w:sz w:val="30"/>
          <w:szCs w:val="30"/>
        </w:rPr>
        <w:t xml:space="preserve">77.76 </w:t>
      </w:r>
      <w:r w:rsidR="00794D7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C1243">
        <w:rPr>
          <w:rFonts w:ascii="Angsana New" w:hAnsi="Angsana New"/>
          <w:sz w:val="30"/>
          <w:szCs w:val="30"/>
        </w:rPr>
        <w:br/>
      </w:r>
      <w:r w:rsidR="0083394A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</w:t>
      </w:r>
      <w:r>
        <w:rPr>
          <w:rFonts w:ascii="Angsana New" w:hAnsi="Angsana New" w:hint="cs"/>
          <w:sz w:val="30"/>
          <w:szCs w:val="30"/>
          <w:cs/>
        </w:rPr>
        <w:t xml:space="preserve">สิงหาคม </w:t>
      </w:r>
      <w:r>
        <w:rPr>
          <w:rFonts w:ascii="Angsana New" w:hAnsi="Angsana New"/>
          <w:sz w:val="30"/>
          <w:szCs w:val="30"/>
        </w:rPr>
        <w:t>2561</w:t>
      </w:r>
    </w:p>
    <w:p w14:paraId="67495D1E" w14:textId="77777777" w:rsidR="00A769D7" w:rsidRPr="00695D22" w:rsidRDefault="00A769D7" w:rsidP="00A7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BC5BEEF" w14:textId="121789DF" w:rsidR="00A769D7" w:rsidRPr="00A769D7" w:rsidRDefault="00A769D7" w:rsidP="00A769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="00794D7C">
        <w:rPr>
          <w:rFonts w:ascii="Angsana New" w:hAnsi="Angsana New"/>
          <w:sz w:val="30"/>
          <w:szCs w:val="30"/>
        </w:rPr>
        <w:t xml:space="preserve">25 </w:t>
      </w:r>
      <w:r w:rsidR="00794D7C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="00794D7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 w:hint="cs"/>
          <w:sz w:val="30"/>
          <w:szCs w:val="30"/>
          <w:cs/>
        </w:rPr>
        <w:t xml:space="preserve">  ผู้ถือหุ้นของบริษัทได้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อนุมัติการจัดสรรกำไรเป็นเงินปันผลสำหรับปีสิ้นสุดวันที่ </w:t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794D7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 w:rsidR="00EE1587">
        <w:rPr>
          <w:rFonts w:ascii="Angsana New" w:hAnsi="Angsana New" w:hint="cs"/>
          <w:sz w:val="30"/>
          <w:szCs w:val="30"/>
          <w:cs/>
        </w:rPr>
        <w:t>จากกำไรสะ</w:t>
      </w:r>
      <w:r>
        <w:rPr>
          <w:rFonts w:ascii="Angsana New" w:hAnsi="Angsana New" w:hint="cs"/>
          <w:sz w:val="30"/>
          <w:szCs w:val="30"/>
          <w:cs/>
        </w:rPr>
        <w:t>สมตามอัตราภาษีเงินได้</w:t>
      </w:r>
      <w:r w:rsidR="00DC1243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นิติบุคคลในอัตราร้อยละ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>
        <w:rPr>
          <w:rFonts w:ascii="Angsana New" w:hAnsi="Angsana New"/>
          <w:sz w:val="30"/>
          <w:szCs w:val="30"/>
        </w:rPr>
        <w:t>2.5</w:t>
      </w:r>
      <w:r w:rsidR="009C0F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บาท </w:t>
      </w:r>
      <w:r w:rsidR="001361DD">
        <w:rPr>
          <w:rFonts w:ascii="Angsana New" w:hAnsi="Angsana New" w:hint="cs"/>
          <w:sz w:val="30"/>
          <w:szCs w:val="30"/>
          <w:cs/>
        </w:rPr>
        <w:t xml:space="preserve">สำหรับหุ้นสามัญจำนวน </w:t>
      </w:r>
      <w:r w:rsidR="001361DD">
        <w:rPr>
          <w:rFonts w:ascii="Angsana New" w:hAnsi="Angsana New"/>
          <w:sz w:val="30"/>
          <w:szCs w:val="30"/>
        </w:rPr>
        <w:t xml:space="preserve">51.84 </w:t>
      </w:r>
      <w:r w:rsidR="001361DD">
        <w:rPr>
          <w:rFonts w:ascii="Angsana New" w:hAnsi="Angsana New" w:hint="cs"/>
          <w:sz w:val="30"/>
          <w:szCs w:val="30"/>
          <w:cs/>
        </w:rPr>
        <w:t xml:space="preserve">ล้านหุ้น </w:t>
      </w:r>
      <w:r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="00B7035A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ทั้งสิ</w:t>
      </w:r>
      <w:r w:rsidR="009C0F09">
        <w:rPr>
          <w:rFonts w:ascii="Angsana New" w:hAnsi="Angsana New" w:hint="cs"/>
          <w:sz w:val="30"/>
          <w:szCs w:val="30"/>
          <w:cs/>
        </w:rPr>
        <w:t>้</w:t>
      </w:r>
      <w:r>
        <w:rPr>
          <w:rFonts w:ascii="Angsana New" w:hAnsi="Angsana New" w:hint="cs"/>
          <w:sz w:val="30"/>
          <w:szCs w:val="30"/>
          <w:cs/>
        </w:rPr>
        <w:t xml:space="preserve">น </w:t>
      </w:r>
      <w:r w:rsidR="00794D7C">
        <w:rPr>
          <w:rFonts w:ascii="Angsana New" w:hAnsi="Angsana New"/>
          <w:sz w:val="30"/>
          <w:szCs w:val="30"/>
        </w:rPr>
        <w:t>129.6</w:t>
      </w:r>
      <w:r w:rsidR="009C0F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ล้านบาท ซึ่งรวมเงินปันผลระหว่างกาลที่จ่ายให้กับผู้ถือหุ้นแล้วเมื่อเดือนมกราคม </w:t>
      </w:r>
      <w:r w:rsidR="00794D7C">
        <w:rPr>
          <w:rFonts w:ascii="Angsana New" w:hAnsi="Angsana New"/>
          <w:sz w:val="30"/>
          <w:szCs w:val="30"/>
        </w:rPr>
        <w:t>2560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ในอั</w:t>
      </w:r>
      <w:r w:rsidR="009C0F09">
        <w:rPr>
          <w:rFonts w:ascii="Angsana New" w:hAnsi="Angsana New" w:hint="cs"/>
          <w:sz w:val="30"/>
          <w:szCs w:val="30"/>
          <w:cs/>
        </w:rPr>
        <w:t>ต</w:t>
      </w:r>
      <w:r>
        <w:rPr>
          <w:rFonts w:ascii="Angsana New" w:hAnsi="Angsana New" w:hint="cs"/>
          <w:sz w:val="30"/>
          <w:szCs w:val="30"/>
          <w:cs/>
        </w:rPr>
        <w:t xml:space="preserve">ราหุ้นละ </w:t>
      </w:r>
      <w:r>
        <w:rPr>
          <w:rFonts w:ascii="Angsana New" w:hAnsi="Angsana New"/>
          <w:sz w:val="30"/>
          <w:szCs w:val="30"/>
        </w:rPr>
        <w:t xml:space="preserve">1.25 </w:t>
      </w:r>
      <w:r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 ดังนั้นส่วนที่เหลือ</w:t>
      </w:r>
      <w:r w:rsidR="008D50C2">
        <w:rPr>
          <w:rFonts w:ascii="Angsana New" w:hAnsi="Angsana New" w:hint="cs"/>
          <w:sz w:val="30"/>
          <w:szCs w:val="30"/>
          <w:cs/>
        </w:rPr>
        <w:t xml:space="preserve">ในอัตราหุ้นละ </w:t>
      </w:r>
      <w:r w:rsidR="008D50C2">
        <w:rPr>
          <w:rFonts w:ascii="Angsana New" w:hAnsi="Angsana New"/>
          <w:sz w:val="30"/>
          <w:szCs w:val="30"/>
        </w:rPr>
        <w:t xml:space="preserve">1.25 </w:t>
      </w:r>
      <w:r w:rsidR="008D50C2">
        <w:rPr>
          <w:rFonts w:ascii="Angsana New" w:hAnsi="Angsana New" w:hint="cs"/>
          <w:sz w:val="30"/>
          <w:szCs w:val="30"/>
          <w:cs/>
        </w:rPr>
        <w:t xml:space="preserve">บาท เป็นจำนวนเงิน </w:t>
      </w:r>
      <w:r w:rsidR="008D50C2">
        <w:rPr>
          <w:rFonts w:ascii="Angsana New" w:hAnsi="Angsana New"/>
          <w:sz w:val="30"/>
          <w:szCs w:val="30"/>
        </w:rPr>
        <w:t>64.8</w:t>
      </w:r>
      <w:r w:rsidR="009C0F09">
        <w:rPr>
          <w:rFonts w:ascii="Angsana New" w:hAnsi="Angsana New"/>
          <w:sz w:val="30"/>
          <w:szCs w:val="30"/>
        </w:rPr>
        <w:t>0</w:t>
      </w:r>
      <w:r w:rsidR="008D50C2">
        <w:rPr>
          <w:rFonts w:ascii="Angsana New" w:hAnsi="Angsana New"/>
          <w:sz w:val="30"/>
          <w:szCs w:val="30"/>
        </w:rPr>
        <w:t xml:space="preserve"> </w:t>
      </w:r>
      <w:r w:rsidR="008D50C2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C1243">
        <w:rPr>
          <w:rFonts w:ascii="Angsana New" w:hAnsi="Angsana New"/>
          <w:sz w:val="30"/>
          <w:szCs w:val="30"/>
        </w:rPr>
        <w:br/>
      </w:r>
      <w:r w:rsidR="0083394A">
        <w:rPr>
          <w:rFonts w:ascii="Angsana New" w:hAnsi="Angsana New" w:hint="cs"/>
          <w:sz w:val="30"/>
          <w:szCs w:val="30"/>
          <w:cs/>
        </w:rPr>
        <w:t>ได้จ่ายให้แก่ผู้ถือหุ้นในเดือน</w:t>
      </w:r>
      <w:r w:rsidR="008D50C2">
        <w:rPr>
          <w:rFonts w:ascii="Angsana New" w:hAnsi="Angsana New" w:hint="cs"/>
          <w:sz w:val="30"/>
          <w:szCs w:val="30"/>
          <w:cs/>
        </w:rPr>
        <w:t xml:space="preserve">สิงหาคม </w:t>
      </w:r>
      <w:r w:rsidR="004960D8">
        <w:rPr>
          <w:rFonts w:ascii="Angsana New" w:hAnsi="Angsana New"/>
          <w:sz w:val="30"/>
          <w:szCs w:val="30"/>
        </w:rPr>
        <w:t>2560</w:t>
      </w:r>
      <w:r w:rsidR="00D41FC2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6C81B6" w14:textId="77777777" w:rsidR="00744ED4" w:rsidRPr="00695D22" w:rsidRDefault="00744ED4">
      <w:pPr>
        <w:rPr>
          <w:rFonts w:asciiTheme="majorBidi" w:hAnsiTheme="majorBidi" w:cstheme="majorBidi"/>
          <w:sz w:val="24"/>
          <w:szCs w:val="24"/>
        </w:rPr>
      </w:pPr>
    </w:p>
    <w:p w14:paraId="66641701" w14:textId="6F269E00" w:rsidR="00DF698D" w:rsidRPr="0044007D" w:rsidRDefault="00744ED4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11</w:t>
      </w:r>
      <w:r w:rsidR="00417F83" w:rsidRPr="0044007D">
        <w:rPr>
          <w:rFonts w:ascii="Angsana New" w:hAnsi="Angsana New"/>
          <w:b/>
          <w:bCs/>
          <w:sz w:val="30"/>
          <w:szCs w:val="30"/>
          <w:cs/>
        </w:rPr>
        <w:tab/>
      </w:r>
      <w:r w:rsidR="00DF698D" w:rsidRPr="0044007D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28D35F53" w14:textId="77777777" w:rsidR="00DF698D" w:rsidRPr="00695D22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FFCC473" w14:textId="77777777" w:rsidR="00DF698D" w:rsidRPr="004D2C5B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2C5B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2F094CB1" w14:textId="77777777" w:rsidR="00DF698D" w:rsidRPr="00695D22" w:rsidRDefault="00DF698D" w:rsidP="00DF6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0FB4D9DF" w14:textId="77777777" w:rsidR="00527BEF" w:rsidRDefault="00DF698D" w:rsidP="00DF698D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="Angsana New"/>
          <w:sz w:val="30"/>
          <w:szCs w:val="30"/>
          <w:lang w:bidi="th-TH"/>
        </w:rPr>
      </w:pP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4D2C5B">
        <w:rPr>
          <w:rFonts w:asciiTheme="majorBidi" w:hAnsiTheme="majorBidi" w:cs="Angsana New" w:hint="cs"/>
          <w:sz w:val="30"/>
          <w:szCs w:val="30"/>
          <w:cs/>
          <w:lang w:bidi="th-TH"/>
        </w:rPr>
        <w:t>มูล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t>ค่าด้วยมูลค่ายุติธรรมหากมูลค่า</w:t>
      </w:r>
      <w:r w:rsidRPr="004D2C5B">
        <w:rPr>
          <w:rFonts w:asciiTheme="majorBidi" w:hAnsiTheme="majorBidi" w:cs="Angsana New"/>
          <w:sz w:val="30"/>
          <w:szCs w:val="30"/>
          <w:cs/>
          <w:lang w:bidi="th-TH"/>
        </w:rPr>
        <w:br/>
        <w:t>ตามบัญชีใกล้เคียงกับมูลค่ายุติธรรมอย่างสมเหตุสมผล</w:t>
      </w: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170"/>
        <w:gridCol w:w="180"/>
        <w:gridCol w:w="979"/>
        <w:gridCol w:w="184"/>
        <w:gridCol w:w="1166"/>
        <w:gridCol w:w="180"/>
        <w:gridCol w:w="900"/>
        <w:gridCol w:w="180"/>
        <w:gridCol w:w="1350"/>
      </w:tblGrid>
      <w:tr w:rsidR="00DF698D" w:rsidRPr="00A36F32" w14:paraId="7AC9DB70" w14:textId="77777777" w:rsidTr="00BA35E8">
        <w:trPr>
          <w:cantSplit/>
          <w:trHeight w:val="326"/>
          <w:tblHeader/>
        </w:trPr>
        <w:tc>
          <w:tcPr>
            <w:tcW w:w="3060" w:type="dxa"/>
            <w:shd w:val="clear" w:color="auto" w:fill="auto"/>
            <w:vAlign w:val="bottom"/>
          </w:tcPr>
          <w:p w14:paraId="1F51F400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  <w:vAlign w:val="bottom"/>
          </w:tcPr>
          <w:p w14:paraId="260A78D2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9F74B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F698D" w:rsidRPr="00A36F32" w14:paraId="784C25CD" w14:textId="77777777" w:rsidTr="00BA35E8">
        <w:trPr>
          <w:cantSplit/>
          <w:trHeight w:val="453"/>
          <w:tblHeader/>
        </w:trPr>
        <w:tc>
          <w:tcPr>
            <w:tcW w:w="3060" w:type="dxa"/>
            <w:shd w:val="clear" w:color="auto" w:fill="auto"/>
            <w:vAlign w:val="bottom"/>
          </w:tcPr>
          <w:p w14:paraId="2CF45F02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EDAB5D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</w:t>
            </w:r>
          </w:p>
          <w:p w14:paraId="79D3EE3E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5267AA19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39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F5585F" w14:textId="77777777" w:rsidR="00DF698D" w:rsidRPr="009F74BB" w:rsidRDefault="00DF698D" w:rsidP="00BA35E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DF698D" w:rsidRPr="00A36F32" w14:paraId="4BFA6D23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1C531BE4" w14:textId="77777777"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61BB64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F5EC2B2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shd w:val="clear" w:color="auto" w:fill="auto"/>
          </w:tcPr>
          <w:p w14:paraId="615FF88F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4" w:type="dxa"/>
            <w:tcBorders>
              <w:top w:val="single" w:sz="4" w:space="0" w:color="auto"/>
            </w:tcBorders>
            <w:shd w:val="clear" w:color="auto" w:fill="auto"/>
          </w:tcPr>
          <w:p w14:paraId="39CF743F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</w:tcPr>
          <w:p w14:paraId="66AB56BF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 w:rsidRPr="009F74BB">
              <w:rPr>
                <w:rFonts w:ascii="Angsana New" w:hAnsi="Angsana New"/>
                <w:sz w:val="30"/>
                <w:szCs w:val="30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62BD0A0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9EF71E6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ระดับ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 w:rsidRPr="009F74BB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1F1745A" w14:textId="77777777" w:rsidR="00DF698D" w:rsidRPr="009F74BB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47095478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9F74BB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DF698D" w:rsidRPr="00A36F32" w14:paraId="35D3181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6139C6FB" w14:textId="77777777" w:rsidR="00DF698D" w:rsidRPr="009F74BB" w:rsidRDefault="00DF698D" w:rsidP="00BA35E8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9" w:type="dxa"/>
            <w:gridSpan w:val="9"/>
          </w:tcPr>
          <w:p w14:paraId="00938146" w14:textId="77777777" w:rsidR="00DF698D" w:rsidRPr="009F74BB" w:rsidRDefault="00DF698D" w:rsidP="00BA35E8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9F74BB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F698D" w:rsidRPr="00C40E7D" w14:paraId="5041C15D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7E503D5D" w14:textId="4E1CBCE9" w:rsidR="00DF698D" w:rsidRPr="002C402E" w:rsidRDefault="00DF698D" w:rsidP="00877F2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877F2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741B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674F0C9F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EA42912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5AC8744D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572282DE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620350C5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343E7267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5AB7B547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4B25928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591330BE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14:paraId="1846D23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05A3EC8C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7CB66F94" w14:textId="77777777" w:rsidR="00DF698D" w:rsidRPr="00563310" w:rsidRDefault="00DF698D" w:rsidP="00BA35E8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7DE36DDC" w14:textId="77777777" w:rsidR="00DF698D" w:rsidRPr="002C402E" w:rsidRDefault="00DF698D" w:rsidP="00BA35E8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18FA7CBF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5C906D8C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2BC77C9C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</w:tcPr>
          <w:p w14:paraId="1F0443F7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01B025AA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5DA19072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1A2F4D45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3B4111B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4E0105C2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</w:tr>
      <w:tr w:rsidR="00DF698D" w:rsidRPr="00C40E7D" w14:paraId="60590C66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FFB9A03" w14:textId="77777777" w:rsidR="00DF698D" w:rsidRPr="00033A8E" w:rsidRDefault="00DF698D" w:rsidP="00BA35E8">
            <w:pPr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225065F8" w14:textId="6AEE7A6B" w:rsidR="00DF698D" w:rsidRPr="00F45CA3" w:rsidRDefault="000A5275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140,520</w:t>
            </w:r>
          </w:p>
        </w:tc>
        <w:tc>
          <w:tcPr>
            <w:tcW w:w="180" w:type="dxa"/>
          </w:tcPr>
          <w:p w14:paraId="01649EC2" w14:textId="77777777" w:rsidR="00DF698D" w:rsidRPr="00F45CA3" w:rsidRDefault="00DF698D" w:rsidP="00BA35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9" w:type="dxa"/>
            <w:shd w:val="clear" w:color="auto" w:fill="auto"/>
          </w:tcPr>
          <w:p w14:paraId="0C2B2CC8" w14:textId="468E2B6E" w:rsidR="00DF698D" w:rsidRPr="00F45CA3" w:rsidRDefault="000A5275" w:rsidP="00BA35E8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140,520</w:t>
            </w:r>
          </w:p>
        </w:tc>
        <w:tc>
          <w:tcPr>
            <w:tcW w:w="184" w:type="dxa"/>
            <w:shd w:val="clear" w:color="auto" w:fill="auto"/>
          </w:tcPr>
          <w:p w14:paraId="6F619FE3" w14:textId="77777777" w:rsidR="00DF698D" w:rsidRPr="00C40E7D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FCBC1" w14:textId="3F5D3351" w:rsidR="00DF698D" w:rsidRPr="009D1F69" w:rsidRDefault="000A5275" w:rsidP="00EE1587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D7865C9" w14:textId="77777777"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EE58C1D" w14:textId="52FCFE4D" w:rsidR="00DF698D" w:rsidRPr="006B2166" w:rsidRDefault="000A5275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73D01F0" w14:textId="77777777" w:rsidR="00DF698D" w:rsidRPr="006B2166" w:rsidRDefault="00DF698D" w:rsidP="00BA35E8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A802004" w14:textId="04987A17" w:rsidR="00DF698D" w:rsidRPr="00E25771" w:rsidRDefault="000A5275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140,520</w:t>
            </w:r>
          </w:p>
        </w:tc>
      </w:tr>
      <w:tr w:rsidR="00DF698D" w:rsidRPr="00C40E7D" w14:paraId="228B4170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33D81D1" w14:textId="77777777" w:rsidR="00DF698D" w:rsidRPr="00033A8E" w:rsidRDefault="00DF698D" w:rsidP="00BA35E8">
            <w:pPr>
              <w:ind w:left="11" w:firstLine="11"/>
              <w:rPr>
                <w:rFonts w:ascii="Angsana New" w:hAnsi="Angsana New"/>
                <w:sz w:val="30"/>
                <w:szCs w:val="30"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9AA03D1" w14:textId="59DB4F62" w:rsidR="00DF698D" w:rsidRPr="00C40E7D" w:rsidRDefault="000A5275" w:rsidP="006325F4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A5275">
              <w:rPr>
                <w:rFonts w:ascii="Angsana New" w:hAnsi="Angsana New"/>
                <w:sz w:val="30"/>
                <w:szCs w:val="30"/>
              </w:rPr>
              <w:t>(78,712)</w:t>
            </w:r>
          </w:p>
        </w:tc>
        <w:tc>
          <w:tcPr>
            <w:tcW w:w="180" w:type="dxa"/>
            <w:vAlign w:val="bottom"/>
          </w:tcPr>
          <w:p w14:paraId="0A61616A" w14:textId="77777777" w:rsidR="00DF698D" w:rsidRPr="00C40E7D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4E2D5FB" w14:textId="5724F1CD" w:rsidR="00DF698D" w:rsidRPr="009D1F69" w:rsidRDefault="000A5275" w:rsidP="00EE1587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D37DA0C" w14:textId="77777777" w:rsidR="00DF698D" w:rsidRPr="009D1F69" w:rsidRDefault="00DF698D" w:rsidP="00BA35E8">
            <w:pPr>
              <w:pStyle w:val="acctfourfigures"/>
              <w:tabs>
                <w:tab w:val="decimal" w:pos="440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2B4CC5D" w14:textId="4630A37E" w:rsidR="00DF698D" w:rsidRPr="006B2166" w:rsidRDefault="000A5275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(78,712)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10C2A1" w14:textId="77777777" w:rsidR="00DF698D" w:rsidRPr="006B2166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079932" w14:textId="4EB4AE88" w:rsidR="00DF698D" w:rsidRPr="006B2166" w:rsidRDefault="000A5275" w:rsidP="008212D5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8CE390" w14:textId="77777777" w:rsidR="00DF698D" w:rsidRPr="006B2166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D02E154" w14:textId="0A96C971" w:rsidR="00DF698D" w:rsidRPr="006B2166" w:rsidRDefault="000A5275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(78,712)</w:t>
            </w:r>
          </w:p>
        </w:tc>
      </w:tr>
      <w:tr w:rsidR="00DF698D" w:rsidRPr="00C40E7D" w14:paraId="498DEC8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35A2B25" w14:textId="77777777" w:rsidR="00DF698D" w:rsidRPr="000B00BC" w:rsidRDefault="00DF698D" w:rsidP="00BA35E8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53612E4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467F969C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7C1BA16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E0CA88C" w14:textId="77777777" w:rsidR="00DF698D" w:rsidRPr="000B00BC" w:rsidRDefault="00DF698D" w:rsidP="00BA35E8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6AAD26F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57C26A" w14:textId="77777777"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CA5166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BA17752" w14:textId="77777777" w:rsidR="00DF698D" w:rsidRPr="000B00BC" w:rsidRDefault="00DF698D" w:rsidP="00BA35E8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6B4048" w14:textId="77777777" w:rsidR="00DF698D" w:rsidRPr="000B00BC" w:rsidRDefault="00DF698D" w:rsidP="00BA35E8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94980" w:rsidRPr="00C40E7D" w14:paraId="48CAFE5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4B83090" w14:textId="77777777"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092BFAA1" w14:textId="77777777"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773A9EB1" w14:textId="77777777" w:rsidR="00594980" w:rsidRPr="00210569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1EE6F2F3" w14:textId="77777777" w:rsidR="00594980" w:rsidRPr="002105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03177E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AA8EDA1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DB0FD72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9F7F4F3" w14:textId="77777777" w:rsidR="00594980" w:rsidRPr="006B2166" w:rsidRDefault="00594980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87CF5C0" w14:textId="77777777"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ECC109" w14:textId="77777777" w:rsidR="00594980" w:rsidRPr="006B2166" w:rsidRDefault="00594980" w:rsidP="00594980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B63A88" w14:textId="77777777"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6F03918" w14:textId="77777777" w:rsidR="00594980" w:rsidRPr="006B2166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980" w:rsidRPr="00C40E7D" w14:paraId="7CA2321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7E4C135A" w14:textId="28A56384" w:rsidR="00594980" w:rsidRPr="00563310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478F65FF" w14:textId="170EA1F4" w:rsidR="00594980" w:rsidRPr="00210569" w:rsidRDefault="00594980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(977,301)</w:t>
            </w:r>
          </w:p>
        </w:tc>
        <w:tc>
          <w:tcPr>
            <w:tcW w:w="180" w:type="dxa"/>
            <w:vAlign w:val="bottom"/>
          </w:tcPr>
          <w:p w14:paraId="6348BCAE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7B3F44" w14:textId="0F187A80" w:rsidR="00594980" w:rsidRPr="00C40E7D" w:rsidRDefault="00803E2F" w:rsidP="00803E2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803E2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B370EA9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A3A4614" w14:textId="3FE67909" w:rsidR="00594980" w:rsidRPr="006B2166" w:rsidRDefault="00803E2F" w:rsidP="00803E2F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(931,495)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9F618E" w14:textId="77777777"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E5AD5" w14:textId="6F203E40" w:rsidR="00594980" w:rsidRPr="006B2166" w:rsidRDefault="00594980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F5379" w14:textId="77777777" w:rsidR="00594980" w:rsidRPr="006B2166" w:rsidRDefault="00594980" w:rsidP="00594980">
            <w:pPr>
              <w:pStyle w:val="acctfourfigures"/>
              <w:tabs>
                <w:tab w:val="decimal" w:pos="547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524EB3" w14:textId="419E34C2" w:rsidR="00594980" w:rsidRPr="006B2166" w:rsidRDefault="00D60498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03E2F">
              <w:rPr>
                <w:rFonts w:ascii="Angsana New" w:hAnsi="Angsana New"/>
                <w:sz w:val="30"/>
                <w:szCs w:val="30"/>
              </w:rPr>
              <w:t>931,495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4980" w:rsidRPr="00C40E7D" w14:paraId="2672353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6F1748B" w14:textId="77777777" w:rsidR="00594980" w:rsidRPr="004F7A6E" w:rsidRDefault="00594980" w:rsidP="005949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78109FAE" w14:textId="52CA292C" w:rsidR="00594980" w:rsidRPr="002105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(374,115)</w:t>
            </w:r>
          </w:p>
        </w:tc>
        <w:tc>
          <w:tcPr>
            <w:tcW w:w="180" w:type="dxa"/>
            <w:vAlign w:val="bottom"/>
          </w:tcPr>
          <w:p w14:paraId="30CAD657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8D9275" w14:textId="2DF01815" w:rsidR="00594980" w:rsidRPr="009D1F69" w:rsidRDefault="00594980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2387DF5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44BF66" w14:textId="3B047A71" w:rsidR="00594980" w:rsidRPr="007A4CC0" w:rsidRDefault="00594980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3E2F">
              <w:rPr>
                <w:rFonts w:ascii="Angsana New" w:hAnsi="Angsana New"/>
                <w:sz w:val="30"/>
                <w:szCs w:val="30"/>
              </w:rPr>
              <w:t>538,242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F8A05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0EA3C1" w14:textId="43010D6B" w:rsidR="00594980" w:rsidRPr="00515CBE" w:rsidRDefault="00594980" w:rsidP="00594980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CF6F5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88AF8A9" w14:textId="4B5B42E6" w:rsidR="00594980" w:rsidRPr="00B05826" w:rsidRDefault="00594980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03E2F">
              <w:rPr>
                <w:rFonts w:ascii="Angsana New" w:hAnsi="Angsana New"/>
                <w:sz w:val="30"/>
                <w:szCs w:val="30"/>
              </w:rPr>
              <w:t>538,242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94980" w:rsidRPr="00C40E7D" w14:paraId="0986A082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3BF01F5B" w14:textId="77777777" w:rsidR="00594980" w:rsidRPr="002C402E" w:rsidRDefault="00594980" w:rsidP="00594980">
            <w:pPr>
              <w:ind w:left="11" w:firstLine="1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EFB21D" w14:textId="77777777" w:rsidR="00594980" w:rsidRPr="009D1F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790C405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67BCEA93" w14:textId="77777777" w:rsidR="00594980" w:rsidRDefault="00594980" w:rsidP="0059498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558005C8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2B6AB794" w14:textId="77777777" w:rsidR="00594980" w:rsidRDefault="00594980" w:rsidP="0059498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8116E26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FBB894A" w14:textId="77777777" w:rsidR="00594980" w:rsidRDefault="00594980" w:rsidP="0059498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8E9B6C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ED5947" w14:textId="77777777" w:rsidR="00594980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980" w:rsidRPr="00C40E7D" w14:paraId="4BD0FD83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5192DA12" w14:textId="2D1AA8C0" w:rsidR="00594980" w:rsidRPr="004F7A6E" w:rsidRDefault="00594980" w:rsidP="00594980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ีนาคม</w:t>
            </w:r>
            <w:r w:rsidRPr="002C40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170" w:type="dxa"/>
          </w:tcPr>
          <w:p w14:paraId="09C4CCB1" w14:textId="77777777" w:rsidR="00594980" w:rsidRPr="009D1F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ED6835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77C3A526" w14:textId="77777777" w:rsidR="00594980" w:rsidRDefault="00594980" w:rsidP="0059498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27A3923A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492D7271" w14:textId="77777777" w:rsidR="00594980" w:rsidRDefault="00594980" w:rsidP="0059498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F8C3BCE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DF371C" w14:textId="77777777" w:rsidR="00594980" w:rsidRDefault="00594980" w:rsidP="0059498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B520EF5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148221" w14:textId="77777777" w:rsidR="00594980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980" w:rsidRPr="00C40E7D" w14:paraId="1808DBA9" w14:textId="77777777" w:rsidTr="00BA35E8">
        <w:trPr>
          <w:cantSplit/>
        </w:trPr>
        <w:tc>
          <w:tcPr>
            <w:tcW w:w="3060" w:type="dxa"/>
            <w:shd w:val="clear" w:color="auto" w:fill="auto"/>
          </w:tcPr>
          <w:p w14:paraId="2B9A560B" w14:textId="77777777"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5AE3BA76" w14:textId="77777777" w:rsidR="00594980" w:rsidRPr="00563310" w:rsidRDefault="00594980" w:rsidP="00594980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ทางการเงินที่วัดมูลค่าด้วยมูลค่า</w:t>
            </w:r>
          </w:p>
          <w:p w14:paraId="6D75323B" w14:textId="77777777" w:rsidR="00594980" w:rsidRPr="00563310" w:rsidRDefault="00594980" w:rsidP="00594980">
            <w:pPr>
              <w:ind w:left="11" w:firstLine="1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ยุติธรรม</w:t>
            </w:r>
          </w:p>
        </w:tc>
        <w:tc>
          <w:tcPr>
            <w:tcW w:w="1170" w:type="dxa"/>
          </w:tcPr>
          <w:p w14:paraId="4414FAD1" w14:textId="77777777" w:rsidR="00594980" w:rsidRPr="009D1F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707A7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011D88CF" w14:textId="77777777" w:rsidR="00594980" w:rsidRDefault="00594980" w:rsidP="00594980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</w:tcPr>
          <w:p w14:paraId="6516197B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</w:tcPr>
          <w:p w14:paraId="1BDC6AF0" w14:textId="77777777" w:rsidR="00594980" w:rsidRDefault="00594980" w:rsidP="00594980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1FF43AA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8D3BFB9" w14:textId="77777777" w:rsidR="00594980" w:rsidRDefault="00594980" w:rsidP="0059498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E6F1CDC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7B2F90B" w14:textId="77777777" w:rsidR="00594980" w:rsidRDefault="00594980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980" w:rsidRPr="00C40E7D" w14:paraId="31A1FDC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6DFB2DF" w14:textId="77777777" w:rsidR="00594980" w:rsidRPr="004F7A6E" w:rsidRDefault="00594980" w:rsidP="0059498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ทุน</w:t>
            </w:r>
            <w:r w:rsidRPr="009A57B8">
              <w:rPr>
                <w:rFonts w:ascii="Angsana New" w:hAnsi="Angsana New" w:hint="cs"/>
                <w:sz w:val="30"/>
                <w:szCs w:val="30"/>
                <w:cs/>
              </w:rPr>
              <w:t>ที่เป็นหลักทรัพย์เผื่อขาย</w:t>
            </w:r>
          </w:p>
        </w:tc>
        <w:tc>
          <w:tcPr>
            <w:tcW w:w="1170" w:type="dxa"/>
          </w:tcPr>
          <w:p w14:paraId="6EDDCBA2" w14:textId="067AE1C7" w:rsidR="00594980" w:rsidRPr="009D1F69" w:rsidRDefault="00594980" w:rsidP="006325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0" w:type="dxa"/>
          </w:tcPr>
          <w:p w14:paraId="4DD9EFA6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</w:tcPr>
          <w:p w14:paraId="3CCB9F6D" w14:textId="27FDDF28" w:rsidR="00594980" w:rsidRDefault="00594980" w:rsidP="00594980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120,140</w:t>
            </w:r>
          </w:p>
        </w:tc>
        <w:tc>
          <w:tcPr>
            <w:tcW w:w="184" w:type="dxa"/>
            <w:shd w:val="clear" w:color="auto" w:fill="auto"/>
          </w:tcPr>
          <w:p w14:paraId="6AAFF68E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B929D3E" w14:textId="77777777" w:rsidR="00594980" w:rsidRDefault="00594980" w:rsidP="00594980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2A756CC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28B9B2F1" w14:textId="77777777" w:rsidR="00594980" w:rsidRDefault="00594980" w:rsidP="0059498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712916D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62068C" w14:textId="5CD5C31B" w:rsidR="00594980" w:rsidRPr="001B3A7E" w:rsidRDefault="00594980" w:rsidP="00594980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D1F6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20,140</w:t>
            </w:r>
          </w:p>
        </w:tc>
      </w:tr>
      <w:tr w:rsidR="00594980" w:rsidRPr="00C40E7D" w14:paraId="69633333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E90A73C" w14:textId="77777777" w:rsidR="00594980" w:rsidRPr="004F7A6E" w:rsidRDefault="00594980" w:rsidP="00594980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9A57B8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7E6C85A1" w14:textId="536914BC" w:rsidR="00594980" w:rsidRPr="009D1F69" w:rsidRDefault="00594980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vAlign w:val="bottom"/>
          </w:tcPr>
          <w:p w14:paraId="244F73B7" w14:textId="77777777" w:rsidR="00594980" w:rsidRPr="00C40E7D" w:rsidRDefault="00594980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71701A2" w14:textId="77777777" w:rsidR="00594980" w:rsidRDefault="00594980" w:rsidP="005949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8A668A2" w14:textId="77777777" w:rsidR="00594980" w:rsidRPr="00C40E7D" w:rsidRDefault="00594980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090550" w14:textId="5233A86A" w:rsidR="00594980" w:rsidRDefault="00594980" w:rsidP="006325F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1DAE93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BEEF15" w14:textId="77777777" w:rsidR="00594980" w:rsidRDefault="00594980" w:rsidP="0059498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E6BC83" w14:textId="77777777" w:rsidR="00594980" w:rsidRPr="009D1F69" w:rsidRDefault="00594980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DADD28" w14:textId="54B27F0C" w:rsidR="00594980" w:rsidRDefault="00594980" w:rsidP="006325F4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(120,609)</w:t>
            </w:r>
          </w:p>
        </w:tc>
      </w:tr>
      <w:tr w:rsidR="00C93EC5" w:rsidRPr="00C40E7D" w14:paraId="494D3219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05654C15" w14:textId="77777777" w:rsidR="00C93EC5" w:rsidRPr="009A57B8" w:rsidRDefault="00C93EC5" w:rsidP="00594980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1A2466F2" w14:textId="77777777" w:rsidR="00C93EC5" w:rsidRDefault="00C93EC5" w:rsidP="00594980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8E16ED" w14:textId="77777777" w:rsidR="00C93EC5" w:rsidRPr="00C40E7D" w:rsidRDefault="00C93EC5" w:rsidP="00594980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31240BD" w14:textId="77777777" w:rsidR="00C93EC5" w:rsidRDefault="00C93EC5" w:rsidP="00594980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E4A66CF" w14:textId="77777777" w:rsidR="00C93EC5" w:rsidRPr="00C40E7D" w:rsidRDefault="00C93EC5" w:rsidP="00594980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756D176" w14:textId="77777777" w:rsidR="00C93EC5" w:rsidRDefault="00C93EC5" w:rsidP="00594980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8AE99E5" w14:textId="77777777" w:rsidR="00C93EC5" w:rsidRPr="009D1F69" w:rsidRDefault="00C93EC5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D52D41D" w14:textId="77777777" w:rsidR="00C93EC5" w:rsidRDefault="00C93EC5" w:rsidP="00594980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A021EC" w14:textId="77777777" w:rsidR="00C93EC5" w:rsidRPr="009D1F69" w:rsidRDefault="00C93EC5" w:rsidP="00594980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4215DA" w14:textId="77777777" w:rsidR="00C93EC5" w:rsidRDefault="00C93EC5" w:rsidP="00594980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5F4" w:rsidRPr="00C40E7D" w14:paraId="42E82002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98AA5E0" w14:textId="77777777" w:rsidR="006325F4" w:rsidRPr="00563310" w:rsidRDefault="006325F4" w:rsidP="006325F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และหนี้สิน</w:t>
            </w:r>
          </w:p>
          <w:p w14:paraId="470A430A" w14:textId="77777777" w:rsidR="006325F4" w:rsidRPr="00563310" w:rsidRDefault="006325F4" w:rsidP="006325F4">
            <w:pPr>
              <w:ind w:left="11" w:firstLine="11"/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ทางการเงินที่ไม่ได้วัดมูลค่าด้วย</w:t>
            </w:r>
          </w:p>
          <w:p w14:paraId="62BE1781" w14:textId="6FBAA71A" w:rsidR="006325F4" w:rsidRPr="009A57B8" w:rsidRDefault="006325F4" w:rsidP="006325F4">
            <w:pPr>
              <w:ind w:left="11" w:firstLine="11"/>
              <w:rPr>
                <w:rFonts w:ascii="Angsana New" w:hAnsi="Angsana New"/>
                <w:sz w:val="30"/>
                <w:szCs w:val="30"/>
                <w:cs/>
              </w:rPr>
            </w:pPr>
            <w:r w:rsidRPr="00563310">
              <w:rPr>
                <w:rStyle w:val="PageNumber"/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563310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70" w:type="dxa"/>
            <w:vAlign w:val="bottom"/>
          </w:tcPr>
          <w:p w14:paraId="31989B16" w14:textId="77777777" w:rsidR="006325F4" w:rsidRDefault="006325F4" w:rsidP="006325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682720F" w14:textId="77777777" w:rsidR="006325F4" w:rsidRPr="00C40E7D" w:rsidRDefault="006325F4" w:rsidP="006325F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55E85D7" w14:textId="77777777" w:rsidR="006325F4" w:rsidRDefault="006325F4" w:rsidP="006325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6413B28" w14:textId="77777777" w:rsidR="006325F4" w:rsidRPr="00C40E7D" w:rsidRDefault="006325F4" w:rsidP="006325F4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F875441" w14:textId="77777777" w:rsidR="006325F4" w:rsidRDefault="006325F4" w:rsidP="006325F4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B842F1" w14:textId="77777777" w:rsidR="006325F4" w:rsidRPr="009D1F69" w:rsidRDefault="006325F4" w:rsidP="006325F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ECDECE" w14:textId="77777777" w:rsidR="006325F4" w:rsidRDefault="006325F4" w:rsidP="006325F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2C7B13" w14:textId="77777777" w:rsidR="006325F4" w:rsidRPr="009D1F69" w:rsidRDefault="006325F4" w:rsidP="006325F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F7A53A7" w14:textId="77777777" w:rsidR="006325F4" w:rsidRDefault="006325F4" w:rsidP="006325F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25F4" w:rsidRPr="00C40E7D" w14:paraId="37D7788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1DB02C7B" w14:textId="66A993CB" w:rsidR="006325F4" w:rsidRPr="000B00BC" w:rsidRDefault="006325F4" w:rsidP="006325F4">
            <w:pPr>
              <w:ind w:left="11" w:firstLine="11"/>
              <w:rPr>
                <w:rFonts w:ascii="Angsana New" w:hAnsi="Angsana New"/>
                <w:sz w:val="24"/>
                <w:szCs w:val="24"/>
                <w:cs/>
              </w:rPr>
            </w:pP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033A8E">
              <w:rPr>
                <w:rFonts w:ascii="Angsana New" w:hAnsi="Angsana New" w:hint="cs"/>
                <w:sz w:val="30"/>
                <w:szCs w:val="30"/>
                <w:cs/>
              </w:rPr>
              <w:t>จากส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ถาบันการเงิน</w:t>
            </w:r>
          </w:p>
        </w:tc>
        <w:tc>
          <w:tcPr>
            <w:tcW w:w="1170" w:type="dxa"/>
            <w:vAlign w:val="bottom"/>
          </w:tcPr>
          <w:p w14:paraId="0AA73551" w14:textId="1297BC9F" w:rsidR="006325F4" w:rsidRPr="000B00BC" w:rsidRDefault="006325F4" w:rsidP="00EF114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(942,189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BB5149B" w14:textId="77777777" w:rsidR="006325F4" w:rsidRPr="000B00BC" w:rsidRDefault="006325F4" w:rsidP="006325F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CE45047" w14:textId="622BEC7D" w:rsidR="006325F4" w:rsidRPr="000B00BC" w:rsidRDefault="006325F4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DE8A90E" w14:textId="77777777" w:rsidR="006325F4" w:rsidRPr="000B00BC" w:rsidRDefault="006325F4" w:rsidP="006325F4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1AA6244" w14:textId="4A1C5140" w:rsidR="006325F4" w:rsidRPr="000B00BC" w:rsidRDefault="006325F4" w:rsidP="006325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889EEC" w14:textId="77777777" w:rsidR="006325F4" w:rsidRPr="000B00BC" w:rsidRDefault="006325F4" w:rsidP="006325F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45A3DE" w14:textId="3B65D5EC" w:rsidR="006325F4" w:rsidRPr="000B00BC" w:rsidRDefault="006325F4" w:rsidP="006325F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AC5737" w14:textId="77777777" w:rsidR="006325F4" w:rsidRPr="000B00BC" w:rsidRDefault="006325F4" w:rsidP="006325F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9A8B1D" w14:textId="4CCC9820" w:rsidR="006325F4" w:rsidRPr="000B00BC" w:rsidRDefault="006325F4" w:rsidP="006325F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30"/>
                <w:szCs w:val="30"/>
              </w:rPr>
              <w:t>(889,334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325F4" w:rsidRPr="00C40E7D" w14:paraId="0D293181" w14:textId="77777777" w:rsidTr="00BA35E8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23138D82" w14:textId="5FF4D1D9" w:rsidR="006325F4" w:rsidRPr="00563310" w:rsidRDefault="006325F4" w:rsidP="006325F4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F7A6E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170" w:type="dxa"/>
            <w:vAlign w:val="bottom"/>
          </w:tcPr>
          <w:p w14:paraId="40288719" w14:textId="4E2363F3" w:rsidR="006325F4" w:rsidRPr="009D1F69" w:rsidRDefault="006325F4" w:rsidP="006325F4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(383,342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6DD39FDF" w14:textId="77777777" w:rsidR="006325F4" w:rsidRPr="00C40E7D" w:rsidRDefault="006325F4" w:rsidP="006325F4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AA92D63" w14:textId="3EBE2D41" w:rsidR="006325F4" w:rsidRPr="00EF1148" w:rsidRDefault="006325F4" w:rsidP="00EF1148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73F2712" w14:textId="77777777" w:rsidR="006325F4" w:rsidRPr="00C40E7D" w:rsidRDefault="006325F4" w:rsidP="006325F4">
            <w:pPr>
              <w:pStyle w:val="acctfourfigures"/>
              <w:tabs>
                <w:tab w:val="decimal" w:pos="912"/>
              </w:tabs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CCAE442" w14:textId="20DAF77F" w:rsidR="006325F4" w:rsidRDefault="006325F4" w:rsidP="006325F4">
            <w:pPr>
              <w:pStyle w:val="acctfourfigures"/>
              <w:tabs>
                <w:tab w:val="clear" w:pos="765"/>
                <w:tab w:val="decimal" w:pos="907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A3A899" w14:textId="77777777" w:rsidR="006325F4" w:rsidRPr="009D1F69" w:rsidRDefault="006325F4" w:rsidP="006325F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87A949" w14:textId="0B5597A9" w:rsidR="006325F4" w:rsidRDefault="006325F4" w:rsidP="006325F4">
            <w:pPr>
              <w:pStyle w:val="acctfourfigures"/>
              <w:tabs>
                <w:tab w:val="clear" w:pos="765"/>
                <w:tab w:val="decimal" w:pos="440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7615BB" w14:textId="77777777" w:rsidR="006325F4" w:rsidRPr="009D1F69" w:rsidRDefault="006325F4" w:rsidP="006325F4">
            <w:pPr>
              <w:pStyle w:val="acctfourfigures"/>
              <w:spacing w:line="240" w:lineRule="atLeast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C9A53" w14:textId="6DA7DDAC" w:rsidR="006325F4" w:rsidRDefault="006325F4" w:rsidP="006325F4">
            <w:pPr>
              <w:pStyle w:val="acctfourfigures"/>
              <w:tabs>
                <w:tab w:val="clear" w:pos="765"/>
                <w:tab w:val="decimal" w:pos="1012"/>
              </w:tabs>
              <w:spacing w:line="240" w:lineRule="atLeast"/>
              <w:ind w:right="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(558,553</w:t>
            </w:r>
            <w:r w:rsidRPr="009D1F6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28C465C" w14:textId="4F5697FF" w:rsidR="004B31B3" w:rsidRDefault="004B31B3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0"/>
          <w:lang w:bidi="th-TH"/>
        </w:rPr>
      </w:pPr>
    </w:p>
    <w:p w14:paraId="5BF000ED" w14:textId="77777777" w:rsidR="006325F4" w:rsidRPr="001D63B6" w:rsidRDefault="006325F4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20"/>
          <w:cs/>
          <w:lang w:bidi="th-TH"/>
        </w:rPr>
      </w:pPr>
    </w:p>
    <w:p w14:paraId="3849E36F" w14:textId="664A7C37" w:rsidR="008F1957" w:rsidRPr="0044007D" w:rsidRDefault="008F1957" w:rsidP="008D23E2">
      <w:pPr>
        <w:pStyle w:val="block"/>
        <w:spacing w:after="0" w:line="240" w:lineRule="atLeast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</w:rPr>
      </w:pPr>
      <w:r w:rsidRPr="0044007D">
        <w:rPr>
          <w:rFonts w:asciiTheme="majorBidi" w:hAnsiTheme="majorBidi" w:cs="Angsana New"/>
          <w:b/>
          <w:bCs/>
          <w:sz w:val="30"/>
          <w:szCs w:val="30"/>
          <w:cs/>
          <w:lang w:bidi="th-TH"/>
        </w:rPr>
        <w:lastRenderedPageBreak/>
        <w:t>เทคนิคการประเมินมูลค่า</w:t>
      </w:r>
    </w:p>
    <w:p w14:paraId="3A7B3F93" w14:textId="77777777" w:rsidR="008F1957" w:rsidRPr="001D63B6" w:rsidRDefault="008F1957" w:rsidP="008F195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1205D672" w14:textId="0D788AFA" w:rsidR="00F13AEF" w:rsidRPr="0044007D" w:rsidRDefault="0056725C" w:rsidP="00F9542C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ตารางดังต่อไปนี้แสดงเทคนิคการประเมินมูลค่า</w:t>
      </w:r>
      <w:r w:rsidR="00563310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>ที่ใ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ช้ในการวัดมูลค่ายุติธรรมระดับ </w:t>
      </w:r>
      <w:r w:rsidRPr="0044007D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44007D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ณ วันที่ </w:t>
      </w:r>
      <w:r w:rsidR="00D70806">
        <w:rPr>
          <w:rFonts w:asciiTheme="majorBidi" w:hAnsiTheme="majorBidi" w:cstheme="majorBidi"/>
          <w:sz w:val="30"/>
          <w:szCs w:val="30"/>
          <w:lang w:bidi="th-TH"/>
        </w:rPr>
        <w:t>30</w:t>
      </w:r>
      <w:r w:rsidR="006C6F12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877F26">
        <w:rPr>
          <w:rFonts w:asciiTheme="majorBidi" w:hAnsiTheme="majorBidi" w:cstheme="majorBidi" w:hint="cs"/>
          <w:sz w:val="30"/>
          <w:szCs w:val="30"/>
          <w:cs/>
          <w:lang w:bidi="th-TH"/>
        </w:rPr>
        <w:t>กันยายน</w:t>
      </w:r>
      <w:r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="001B3A7E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="00BF5982" w:rsidRPr="0044007D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และ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="00BF5982" w:rsidRPr="0044007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="00BF5982" w:rsidRPr="0044007D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6C6F1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1</w:t>
      </w:r>
    </w:p>
    <w:p w14:paraId="1D88FAC6" w14:textId="77777777" w:rsidR="0056725C" w:rsidRPr="001D63B6" w:rsidRDefault="0056725C" w:rsidP="0056725C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0"/>
          <w:lang w:bidi="th-TH"/>
        </w:rPr>
      </w:pPr>
    </w:p>
    <w:p w14:paraId="05009D26" w14:textId="0CC8590C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0F40EF03" w14:textId="77777777" w:rsidR="002A0546" w:rsidRPr="001D63B6" w:rsidRDefault="002A0546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70"/>
        <w:gridCol w:w="5490"/>
      </w:tblGrid>
      <w:tr w:rsidR="00F66EAE" w:rsidRPr="004542C3" w14:paraId="4A405383" w14:textId="77777777" w:rsidTr="00F66EAE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03996418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1A36B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shd w:val="clear" w:color="auto" w:fill="auto"/>
            <w:vAlign w:val="bottom"/>
          </w:tcPr>
          <w:p w14:paraId="0A070A47" w14:textId="77777777" w:rsidR="00F66EAE" w:rsidRPr="00D43290" w:rsidRDefault="00F66EAE" w:rsidP="00F66EAE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66EAE" w:rsidRPr="0048235B" w14:paraId="621C912E" w14:textId="77777777" w:rsidTr="00F66EAE">
        <w:tc>
          <w:tcPr>
            <w:tcW w:w="3510" w:type="dxa"/>
            <w:shd w:val="clear" w:color="auto" w:fill="auto"/>
          </w:tcPr>
          <w:p w14:paraId="20D09F22" w14:textId="1BCEC4D2" w:rsidR="00F66EAE" w:rsidRPr="007579FF" w:rsidRDefault="00F66EAE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highlight w:val="cyan"/>
                <w:lang w:val="en-US" w:bidi="th-TH"/>
              </w:rPr>
            </w:pPr>
            <w:r w:rsidRPr="007579F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ตราสารอนุพันธ์</w:t>
            </w:r>
          </w:p>
        </w:tc>
        <w:tc>
          <w:tcPr>
            <w:tcW w:w="270" w:type="dxa"/>
            <w:shd w:val="clear" w:color="auto" w:fill="auto"/>
          </w:tcPr>
          <w:p w14:paraId="7E75AD52" w14:textId="77777777" w:rsidR="00F66EAE" w:rsidRPr="00D43290" w:rsidRDefault="00F66EAE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5490" w:type="dxa"/>
            <w:shd w:val="clear" w:color="auto" w:fill="auto"/>
          </w:tcPr>
          <w:p w14:paraId="0387180E" w14:textId="0C3951E3" w:rsidR="00F66EAE" w:rsidRPr="0048235B" w:rsidRDefault="00F66EAE" w:rsidP="00265538">
            <w:pPr>
              <w:pStyle w:val="block"/>
              <w:spacing w:after="0" w:line="240" w:lineRule="atLeast"/>
              <w:ind w:left="342" w:right="-108" w:hanging="360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8235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48235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E06AD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มูลค่ายุติธรรมอ้างอิงราคาเสน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อ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ซื้อขายจากนายหน้า สัญญาแบบเดียวกันที่มีการซื้อขายในตลาดที่</w:t>
            </w:r>
            <w:r w:rsidR="004B31B3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มี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สภาพคล่องและราคา</w:t>
            </w:r>
            <w:r w:rsidR="001255F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เสนอซื้อขายสะท้อนลักษณะรายการที</w:t>
            </w:r>
            <w:r w:rsidR="001255F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่</w:t>
            </w:r>
            <w:r w:rsidR="00E06AD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แท้จริ</w:t>
            </w:r>
            <w:r w:rsidR="0048235B" w:rsidRPr="0044007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งสำหรับเครื่องมือทางการเงินที่เหมือนกัน</w:t>
            </w:r>
          </w:p>
        </w:tc>
      </w:tr>
    </w:tbl>
    <w:p w14:paraId="4494C82E" w14:textId="77777777" w:rsidR="009518E9" w:rsidRPr="001D63B6" w:rsidRDefault="009518E9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20"/>
          <w:lang w:bidi="th-TH"/>
        </w:rPr>
      </w:pPr>
    </w:p>
    <w:p w14:paraId="30F68FA0" w14:textId="32AEF597" w:rsidR="00F13AEF" w:rsidRPr="0044007D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เครื่องมือทางการเงินที่</w:t>
      </w:r>
      <w:r w:rsidRPr="0044007D">
        <w:rPr>
          <w:rFonts w:ascii="Angsana New" w:hAnsi="Angsana New" w:cs="Angsana New" w:hint="cs"/>
          <w:b/>
          <w:bCs/>
          <w:sz w:val="30"/>
          <w:szCs w:val="30"/>
          <w:cs/>
          <w:lang w:bidi="th-TH"/>
        </w:rPr>
        <w:t>ไม่ได้</w:t>
      </w:r>
      <w:r w:rsidRPr="0044007D">
        <w:rPr>
          <w:rFonts w:ascii="Angsana New" w:hAnsi="Angsana New" w:cs="Angsana New"/>
          <w:b/>
          <w:bCs/>
          <w:sz w:val="30"/>
          <w:szCs w:val="30"/>
          <w:cs/>
          <w:lang w:bidi="th-TH"/>
        </w:rPr>
        <w:t>วัดมูลค่าด้วยมูลค่ายุติธรรม</w:t>
      </w:r>
    </w:p>
    <w:p w14:paraId="7DF0B4AE" w14:textId="77777777" w:rsidR="00F13AEF" w:rsidRPr="001D63B6" w:rsidRDefault="00F13AEF" w:rsidP="00F13AEF">
      <w:pPr>
        <w:pStyle w:val="block"/>
        <w:spacing w:after="0" w:line="240" w:lineRule="atLeast"/>
        <w:ind w:right="-7"/>
        <w:jc w:val="thaiDistribute"/>
        <w:rPr>
          <w:rFonts w:ascii="Angsana New" w:hAnsi="Angsana New" w:cs="Angsana New"/>
          <w:i/>
          <w:iCs/>
          <w:sz w:val="20"/>
          <w:lang w:bidi="th-TH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3510"/>
        <w:gridCol w:w="236"/>
        <w:gridCol w:w="5524"/>
      </w:tblGrid>
      <w:tr w:rsidR="00F13AEF" w:rsidRPr="005E1231" w14:paraId="5F93AD18" w14:textId="77777777" w:rsidTr="00F71E72">
        <w:trPr>
          <w:tblHeader/>
        </w:trPr>
        <w:tc>
          <w:tcPr>
            <w:tcW w:w="3510" w:type="dxa"/>
            <w:shd w:val="clear" w:color="auto" w:fill="auto"/>
            <w:vAlign w:val="bottom"/>
          </w:tcPr>
          <w:p w14:paraId="165062F6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F132A3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  <w:vAlign w:val="bottom"/>
          </w:tcPr>
          <w:p w14:paraId="543064B1" w14:textId="77777777" w:rsidR="00F13AEF" w:rsidRPr="00D43290" w:rsidRDefault="00F13AEF" w:rsidP="002841DE">
            <w:pPr>
              <w:pStyle w:val="block"/>
              <w:spacing w:after="0" w:line="240" w:lineRule="atLeast"/>
              <w:ind w:left="0" w:right="-108" w:firstLine="1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D43290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F13AEF" w14:paraId="1CD5C768" w14:textId="77777777" w:rsidTr="00F71E72">
        <w:tc>
          <w:tcPr>
            <w:tcW w:w="3510" w:type="dxa"/>
            <w:shd w:val="clear" w:color="auto" w:fill="auto"/>
          </w:tcPr>
          <w:p w14:paraId="3F6466E8" w14:textId="1C32162B" w:rsidR="00F13AEF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เงินกู้ยืม</w:t>
            </w:r>
            <w:r w:rsidR="00FA7DD8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ระยะยาว</w:t>
            </w:r>
            <w:r w:rsidRPr="002A05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จากสถาบันการเงิน</w:t>
            </w:r>
          </w:p>
        </w:tc>
        <w:tc>
          <w:tcPr>
            <w:tcW w:w="236" w:type="dxa"/>
            <w:shd w:val="clear" w:color="auto" w:fill="auto"/>
          </w:tcPr>
          <w:p w14:paraId="09CCAF6C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7E0449D1" w14:textId="149DF88E" w:rsidR="008212D5" w:rsidRDefault="00F13AEF" w:rsidP="00C92279">
            <w:pPr>
              <w:pStyle w:val="FSContent"/>
              <w:ind w:left="376" w:hanging="360"/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t xml:space="preserve"> </w:t>
            </w:r>
            <w:r w:rsidR="008212D5" w:rsidRPr="0044007D">
              <w:rPr>
                <w:cs/>
              </w:rPr>
              <w:t>มูลค่ายุติธรรมคำนวณจากมูลค่าปัจจุบั</w:t>
            </w:r>
            <w:r w:rsidR="00E06ADC">
              <w:rPr>
                <w:cs/>
              </w:rPr>
              <w:t xml:space="preserve">น </w:t>
            </w:r>
            <w:r w:rsidR="008212D5" w:rsidRPr="0044007D">
              <w:rPr>
                <w:cs/>
              </w:rPr>
              <w:t>ของกระแสเงินสดในอนาคตของเงินต้น ซึ่งคิดลดโดยใช้อัตราดอกเบี้ยในท้องตลาด ณ วันที่ในรายงาน</w:t>
            </w:r>
          </w:p>
          <w:p w14:paraId="0C726D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F13AEF" w14:paraId="34550E12" w14:textId="77777777" w:rsidTr="00F71E72">
        <w:tc>
          <w:tcPr>
            <w:tcW w:w="3510" w:type="dxa"/>
            <w:shd w:val="clear" w:color="auto" w:fill="auto"/>
          </w:tcPr>
          <w:p w14:paraId="504F9920" w14:textId="0E20ECB4" w:rsidR="002841DE" w:rsidRPr="00D43290" w:rsidRDefault="002A0546" w:rsidP="00F13AEF">
            <w:pPr>
              <w:pStyle w:val="block"/>
              <w:spacing w:after="0" w:line="240" w:lineRule="atLeast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A0546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หนี้สินตามสัญญาเช่าการเงิน</w:t>
            </w:r>
          </w:p>
        </w:tc>
        <w:tc>
          <w:tcPr>
            <w:tcW w:w="236" w:type="dxa"/>
            <w:shd w:val="clear" w:color="auto" w:fill="auto"/>
          </w:tcPr>
          <w:p w14:paraId="18B2513F" w14:textId="77777777" w:rsidR="00F13AEF" w:rsidRPr="00D43290" w:rsidRDefault="00F13AEF" w:rsidP="00F13AEF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5524" w:type="dxa"/>
            <w:shd w:val="clear" w:color="auto" w:fill="auto"/>
          </w:tcPr>
          <w:p w14:paraId="0BE39197" w14:textId="68CA9F7D" w:rsidR="002841DE" w:rsidRPr="00D43290" w:rsidRDefault="00F13AEF" w:rsidP="004960D8">
            <w:pPr>
              <w:pStyle w:val="FSContent"/>
              <w:ind w:left="376" w:hanging="360"/>
              <w:rPr>
                <w:cs/>
              </w:rPr>
            </w:pPr>
            <w:r w:rsidRPr="0048235B">
              <w:rPr>
                <w:i/>
                <w:iCs/>
                <w:cs/>
              </w:rPr>
              <w:t>การคิดลดกระแสเงินสด</w:t>
            </w:r>
            <w:r w:rsidR="0048235B">
              <w:rPr>
                <w:rFonts w:hint="cs"/>
                <w:i/>
                <w:iCs/>
                <w:cs/>
              </w:rPr>
              <w:t xml:space="preserve"> </w:t>
            </w:r>
            <w:r w:rsidR="0048235B" w:rsidRPr="0044007D">
              <w:rPr>
                <w:cs/>
              </w:rPr>
              <w:t>มูลค่ายุติธรรมคำนวณจากมูลค่าปัจจุบัน</w:t>
            </w:r>
            <w:r w:rsidR="002841DE">
              <w:rPr>
                <w:rFonts w:hint="cs"/>
                <w:cs/>
              </w:rPr>
              <w:t xml:space="preserve">   </w:t>
            </w:r>
            <w:r w:rsidR="0048235B" w:rsidRPr="0044007D">
              <w:rPr>
                <w:cs/>
              </w:rPr>
              <w:t>ของกระแสเงินสดในอนาค</w:t>
            </w:r>
            <w:r w:rsidR="0048235B">
              <w:rPr>
                <w:cs/>
              </w:rPr>
              <w:t>ตของเงินต้น ซึ่งคิดลดโดยใช้อัตร</w:t>
            </w:r>
            <w:r w:rsidR="0048235B">
              <w:rPr>
                <w:rFonts w:hint="cs"/>
                <w:cs/>
              </w:rPr>
              <w:t>า</w:t>
            </w:r>
            <w:r w:rsidR="0048235B" w:rsidRPr="0044007D">
              <w:rPr>
                <w:cs/>
              </w:rPr>
              <w:t>ดอกเบี้ยในท้องตลาด ณ วันที่ในรายงาน</w:t>
            </w:r>
          </w:p>
        </w:tc>
      </w:tr>
    </w:tbl>
    <w:p w14:paraId="59782215" w14:textId="090C1159" w:rsidR="006325F4" w:rsidRDefault="006325F4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9BE1DDC" w14:textId="2BEDB652" w:rsidR="00686A2E" w:rsidRPr="00C52C41" w:rsidRDefault="00744ED4" w:rsidP="00CC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12</w:t>
      </w:r>
      <w:r w:rsidR="00686A2E" w:rsidRPr="00C52C41">
        <w:rPr>
          <w:rFonts w:ascii="Angsana New" w:hAnsi="Angsana New"/>
          <w:b/>
          <w:bCs/>
          <w:sz w:val="30"/>
          <w:szCs w:val="30"/>
        </w:rPr>
        <w:tab/>
      </w:r>
      <w:r w:rsidR="00686A2E" w:rsidRPr="00C52C41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187EEF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5C590DAC" w14:textId="77777777" w:rsidR="006C6F12" w:rsidRPr="00265538" w:rsidRDefault="006C6F12" w:rsidP="006C6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6C6F12" w:rsidRPr="00C52C41" w14:paraId="459347B2" w14:textId="77777777" w:rsidTr="00F71E72">
        <w:trPr>
          <w:tblHeader/>
        </w:trPr>
        <w:tc>
          <w:tcPr>
            <w:tcW w:w="5670" w:type="dxa"/>
          </w:tcPr>
          <w:p w14:paraId="5F6E5B5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27B3335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20C5211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6F12" w:rsidRPr="00C52C41" w14:paraId="3A76362A" w14:textId="77777777" w:rsidTr="00F71E72">
        <w:trPr>
          <w:tblHeader/>
        </w:trPr>
        <w:tc>
          <w:tcPr>
            <w:tcW w:w="5670" w:type="dxa"/>
          </w:tcPr>
          <w:p w14:paraId="3E32576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C50A952" w14:textId="119B7596" w:rsidR="006C6F12" w:rsidRDefault="008741B6" w:rsidP="008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6C6F1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7F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2D7C7586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AB55B24" w14:textId="1A6983C8" w:rsidR="006C6F12" w:rsidRDefault="008741B6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6C6F12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6C6F12" w:rsidRPr="00C52C41" w14:paraId="5833D238" w14:textId="77777777" w:rsidTr="00F71E72">
        <w:trPr>
          <w:tblHeader/>
        </w:trPr>
        <w:tc>
          <w:tcPr>
            <w:tcW w:w="5670" w:type="dxa"/>
          </w:tcPr>
          <w:p w14:paraId="6408CB0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621A0C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0E8E08EB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9F8C894" w14:textId="77777777" w:rsidR="006C6F12" w:rsidRPr="00D47FE8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6C6F12" w:rsidRPr="00C52C41" w14:paraId="5320E932" w14:textId="77777777" w:rsidTr="00F71E7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5714A34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4DC9D5E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F12" w:rsidRPr="00C52C41" w14:paraId="17506081" w14:textId="77777777" w:rsidTr="00F71E72">
        <w:tc>
          <w:tcPr>
            <w:tcW w:w="5670" w:type="dxa"/>
          </w:tcPr>
          <w:p w14:paraId="309F05E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5FB2F1A5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ED28A5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B3D3CC0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C52C41" w14:paraId="201071CE" w14:textId="77777777" w:rsidTr="00F71E72">
        <w:tc>
          <w:tcPr>
            <w:tcW w:w="5670" w:type="dxa"/>
          </w:tcPr>
          <w:p w14:paraId="0192E4A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7B5B499C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3EF8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A96EE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C6F12" w:rsidRPr="00C52C41" w14:paraId="3E9A268E" w14:textId="77777777" w:rsidTr="00F71E72">
        <w:tc>
          <w:tcPr>
            <w:tcW w:w="5670" w:type="dxa"/>
          </w:tcPr>
          <w:p w14:paraId="31EAB62A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  <w:r w:rsidRPr="00C52C4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145B4A4B" w14:textId="084A43C5" w:rsidR="006C6F12" w:rsidRPr="00C52C41" w:rsidRDefault="00594980" w:rsidP="001D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9,029</w:t>
            </w:r>
          </w:p>
        </w:tc>
        <w:tc>
          <w:tcPr>
            <w:tcW w:w="270" w:type="dxa"/>
          </w:tcPr>
          <w:p w14:paraId="0D3DDB5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146602" w14:textId="77777777" w:rsidR="006C6F12" w:rsidRPr="00C52C41" w:rsidRDefault="006C6F12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92279" w:rsidRPr="00C52C41" w14:paraId="2E9B35FB" w14:textId="77777777" w:rsidTr="00C92279">
        <w:tc>
          <w:tcPr>
            <w:tcW w:w="5670" w:type="dxa"/>
          </w:tcPr>
          <w:p w14:paraId="5E095CAE" w14:textId="77777777" w:rsidR="00C92279" w:rsidRPr="00C52C41" w:rsidRDefault="00C92279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8356CAF" w14:textId="77777777" w:rsidR="00C92279" w:rsidRDefault="00C92279" w:rsidP="001D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4973783" w14:textId="77777777" w:rsidR="00C92279" w:rsidRPr="00C52C41" w:rsidRDefault="00C92279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839706F" w14:textId="77777777" w:rsidR="00C92279" w:rsidRDefault="00C92279" w:rsidP="00454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57423C" w14:paraId="245E793D" w14:textId="77777777" w:rsidTr="00F71E72">
        <w:tc>
          <w:tcPr>
            <w:tcW w:w="5670" w:type="dxa"/>
          </w:tcPr>
          <w:p w14:paraId="06C49D87" w14:textId="4C9B8974" w:rsidR="006C6F12" w:rsidRPr="00935250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i/>
                <w:iCs/>
                <w:sz w:val="10"/>
                <w:szCs w:val="10"/>
                <w:cs/>
              </w:rPr>
            </w:pPr>
            <w:r w:rsidRPr="0093525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3FDBEBAE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ED4F6B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50CBA94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C52C41" w14:paraId="178715EC" w14:textId="77777777" w:rsidTr="00F71E72">
        <w:tc>
          <w:tcPr>
            <w:tcW w:w="5670" w:type="dxa"/>
          </w:tcPr>
          <w:p w14:paraId="575DD8D9" w14:textId="77777777" w:rsidR="006C6F12" w:rsidRPr="007F1BFE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firstLine="234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620" w:type="dxa"/>
          </w:tcPr>
          <w:p w14:paraId="4654E5CE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00FC0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D1A3D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C6F12" w:rsidRPr="00C52C41" w14:paraId="6DA319A0" w14:textId="77777777" w:rsidTr="00F71E72">
        <w:tc>
          <w:tcPr>
            <w:tcW w:w="5670" w:type="dxa"/>
          </w:tcPr>
          <w:p w14:paraId="3460B5A8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620" w:type="dxa"/>
          </w:tcPr>
          <w:p w14:paraId="7D25CD56" w14:textId="5B0F7EE8" w:rsidR="006C6F12" w:rsidRPr="00AC4BC9" w:rsidRDefault="00CA55F5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2,316</w:t>
            </w:r>
          </w:p>
        </w:tc>
        <w:tc>
          <w:tcPr>
            <w:tcW w:w="270" w:type="dxa"/>
          </w:tcPr>
          <w:p w14:paraId="2E435E3F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83500E" w14:textId="77777777" w:rsidR="006C6F12" w:rsidRPr="00AC4BC9" w:rsidRDefault="006C6F12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2,903</w:t>
            </w:r>
          </w:p>
        </w:tc>
      </w:tr>
      <w:tr w:rsidR="006C6F12" w:rsidRPr="00C52C41" w14:paraId="71D73744" w14:textId="77777777" w:rsidTr="00F71E72">
        <w:tc>
          <w:tcPr>
            <w:tcW w:w="5670" w:type="dxa"/>
          </w:tcPr>
          <w:p w14:paraId="251B0896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92526E8" w14:textId="7C8481A3" w:rsidR="006C6F12" w:rsidRPr="00AC4BC9" w:rsidRDefault="00CA55F5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3,434</w:t>
            </w:r>
          </w:p>
        </w:tc>
        <w:tc>
          <w:tcPr>
            <w:tcW w:w="270" w:type="dxa"/>
          </w:tcPr>
          <w:p w14:paraId="41523F8A" w14:textId="77777777" w:rsidR="006C6F12" w:rsidRPr="00AC4BC9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0B5C5FE3" w14:textId="77777777" w:rsidR="006C6F12" w:rsidRPr="00AC4BC9" w:rsidRDefault="006C6F12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4,438</w:t>
            </w:r>
          </w:p>
        </w:tc>
      </w:tr>
      <w:tr w:rsidR="006C6F12" w:rsidRPr="00C52C41" w14:paraId="396E03FB" w14:textId="77777777" w:rsidTr="00F71E72">
        <w:tc>
          <w:tcPr>
            <w:tcW w:w="5670" w:type="dxa"/>
          </w:tcPr>
          <w:p w14:paraId="6870278F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1AA7C88" w14:textId="026E57FC" w:rsidR="006C6F12" w:rsidRPr="00AC4BC9" w:rsidRDefault="00CA55F5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5,750</w:t>
            </w:r>
          </w:p>
        </w:tc>
        <w:tc>
          <w:tcPr>
            <w:tcW w:w="270" w:type="dxa"/>
          </w:tcPr>
          <w:p w14:paraId="7478303D" w14:textId="77777777" w:rsidR="006C6F12" w:rsidRPr="00C52C41" w:rsidRDefault="006C6F12" w:rsidP="006C6F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1DF9543" w14:textId="77777777" w:rsidR="006C6F12" w:rsidRPr="00E72977" w:rsidRDefault="006C6F12" w:rsidP="00744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72977">
              <w:rPr>
                <w:rFonts w:ascii="Angsana New" w:hAnsi="Angsana New"/>
                <w:b/>
                <w:bCs/>
                <w:sz w:val="30"/>
                <w:szCs w:val="30"/>
              </w:rPr>
              <w:t>7,341</w:t>
            </w:r>
          </w:p>
        </w:tc>
      </w:tr>
    </w:tbl>
    <w:p w14:paraId="6DFAA417" w14:textId="77777777" w:rsidR="00494A98" w:rsidRDefault="00494A9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5A00483C" w14:textId="7419F2ED" w:rsidR="00AE0718" w:rsidRDefault="009D17CB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  <w:r w:rsidRPr="0044007D">
        <w:rPr>
          <w:rFonts w:ascii="Angsana New" w:hAnsi="Angsana New"/>
          <w:sz w:val="30"/>
          <w:szCs w:val="30"/>
          <w:cs/>
        </w:rPr>
        <w:t>บริษัทมี</w:t>
      </w:r>
      <w:r w:rsidR="007F1BFE" w:rsidRPr="0044007D">
        <w:rPr>
          <w:rFonts w:ascii="Angsana New" w:hAnsi="Angsana New" w:hint="cs"/>
          <w:sz w:val="30"/>
          <w:szCs w:val="30"/>
          <w:cs/>
        </w:rPr>
        <w:t>สัญญาเช่า</w:t>
      </w:r>
      <w:r w:rsidR="00C92279">
        <w:rPr>
          <w:rFonts w:ascii="Angsana New" w:hAnsi="Angsana New"/>
          <w:sz w:val="30"/>
          <w:szCs w:val="30"/>
          <w:cs/>
        </w:rPr>
        <w:t>ยานพาหนะ</w:t>
      </w:r>
      <w:r w:rsidRPr="0044007D">
        <w:rPr>
          <w:rFonts w:ascii="Angsana New" w:hAnsi="Angsana New"/>
          <w:sz w:val="30"/>
          <w:szCs w:val="30"/>
          <w:cs/>
        </w:rPr>
        <w:t>และอุปกรณ์สำนักงานกับบริษัท</w:t>
      </w:r>
      <w:r w:rsidR="007F1BFE" w:rsidRPr="0044007D">
        <w:rPr>
          <w:rFonts w:ascii="Angsana New" w:hAnsi="Angsana New" w:hint="cs"/>
          <w:sz w:val="30"/>
          <w:szCs w:val="30"/>
          <w:cs/>
        </w:rPr>
        <w:t>ในประเทศ</w:t>
      </w:r>
      <w:r w:rsidR="00C92279">
        <w:rPr>
          <w:rFonts w:ascii="Angsana New" w:hAnsi="Angsana New" w:hint="cs"/>
          <w:sz w:val="30"/>
          <w:szCs w:val="30"/>
          <w:cs/>
        </w:rPr>
        <w:t>หลายแห่ง</w:t>
      </w:r>
      <w:r w:rsidR="00C17AE3">
        <w:rPr>
          <w:rFonts w:ascii="Angsana New" w:hAnsi="Angsana New"/>
          <w:sz w:val="30"/>
          <w:szCs w:val="30"/>
          <w:cs/>
        </w:rPr>
        <w:t>เป็นระยะเวลา</w:t>
      </w:r>
      <w:r w:rsidR="00C17AE3">
        <w:rPr>
          <w:rFonts w:ascii="Angsana New" w:hAnsi="Angsana New"/>
          <w:sz w:val="30"/>
          <w:szCs w:val="30"/>
        </w:rPr>
        <w:t xml:space="preserve"> </w:t>
      </w:r>
      <w:r w:rsidRPr="0044007D">
        <w:rPr>
          <w:rFonts w:ascii="Angsana New" w:hAnsi="Angsana New"/>
          <w:sz w:val="30"/>
          <w:szCs w:val="30"/>
        </w:rPr>
        <w:t>5</w:t>
      </w:r>
      <w:r w:rsidRPr="0044007D">
        <w:rPr>
          <w:rFonts w:ascii="Angsana New" w:hAnsi="Angsana New"/>
          <w:sz w:val="30"/>
          <w:szCs w:val="30"/>
          <w:cs/>
        </w:rPr>
        <w:t xml:space="preserve"> ปี ซึ่งจะ</w:t>
      </w:r>
      <w:r w:rsidR="007F1BFE" w:rsidRPr="0044007D">
        <w:rPr>
          <w:rFonts w:ascii="Angsana New" w:hAnsi="Angsana New" w:hint="cs"/>
          <w:sz w:val="30"/>
          <w:szCs w:val="30"/>
          <w:cs/>
        </w:rPr>
        <w:t>ครบกำหนด</w:t>
      </w:r>
      <w:r w:rsidRPr="0044007D">
        <w:rPr>
          <w:rFonts w:ascii="Angsana New" w:hAnsi="Angsana New"/>
          <w:sz w:val="30"/>
          <w:szCs w:val="30"/>
          <w:cs/>
        </w:rPr>
        <w:t xml:space="preserve">ในช่วงปี </w:t>
      </w:r>
      <w:r w:rsidR="005E2EF1" w:rsidRPr="00C17AE3">
        <w:rPr>
          <w:rFonts w:ascii="Angsana New" w:hAnsi="Angsana New"/>
          <w:sz w:val="30"/>
          <w:szCs w:val="30"/>
        </w:rPr>
        <w:t>2561</w:t>
      </w:r>
      <w:r w:rsidR="00B936A2" w:rsidRPr="00C17AE3">
        <w:rPr>
          <w:rFonts w:ascii="Angsana New" w:hAnsi="Angsana New"/>
          <w:sz w:val="30"/>
          <w:szCs w:val="30"/>
        </w:rPr>
        <w:t xml:space="preserve"> </w:t>
      </w:r>
      <w:r w:rsidR="008374FD" w:rsidRPr="00C17AE3">
        <w:rPr>
          <w:rFonts w:ascii="Angsana New" w:hAnsi="Angsana New" w:hint="cs"/>
          <w:sz w:val="30"/>
          <w:szCs w:val="30"/>
          <w:cs/>
        </w:rPr>
        <w:t>ถึง</w:t>
      </w:r>
      <w:r w:rsidR="00EA325B" w:rsidRPr="00C17AE3">
        <w:rPr>
          <w:rFonts w:ascii="Angsana New" w:hAnsi="Angsana New"/>
          <w:sz w:val="30"/>
          <w:szCs w:val="30"/>
        </w:rPr>
        <w:t xml:space="preserve"> 2565</w:t>
      </w:r>
    </w:p>
    <w:p w14:paraId="22895F2B" w14:textId="77777777" w:rsidR="00265538" w:rsidRDefault="00265538" w:rsidP="008374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0"/>
        <w:gridCol w:w="1710"/>
      </w:tblGrid>
      <w:tr w:rsidR="00965B7F" w:rsidRPr="00C52C41" w14:paraId="691616E1" w14:textId="77777777" w:rsidTr="00F71E72">
        <w:trPr>
          <w:tblHeader/>
        </w:trPr>
        <w:tc>
          <w:tcPr>
            <w:tcW w:w="5670" w:type="dxa"/>
          </w:tcPr>
          <w:p w14:paraId="7C8748E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6D05AA6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D67FB08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5B7F" w:rsidRPr="00C52C41" w14:paraId="711AF2DB" w14:textId="77777777" w:rsidTr="00F71E72">
        <w:trPr>
          <w:tblHeader/>
        </w:trPr>
        <w:tc>
          <w:tcPr>
            <w:tcW w:w="5670" w:type="dxa"/>
          </w:tcPr>
          <w:p w14:paraId="0F789FB1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192F6A2" w14:textId="5061C294" w:rsidR="00965B7F" w:rsidRDefault="008741B6" w:rsidP="00877F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</w:t>
            </w:r>
            <w:r w:rsidR="00965B7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77F26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E0C7A92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FC70515" w14:textId="32DDDE63" w:rsidR="00965B7F" w:rsidRDefault="008741B6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65B7F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</w:tr>
      <w:tr w:rsidR="00965B7F" w:rsidRPr="00C52C41" w14:paraId="407D5A5C" w14:textId="77777777" w:rsidTr="00F71E72">
        <w:trPr>
          <w:tblHeader/>
        </w:trPr>
        <w:tc>
          <w:tcPr>
            <w:tcW w:w="5670" w:type="dxa"/>
          </w:tcPr>
          <w:p w14:paraId="31E3C1E8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92AEFC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5B4FBAE2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1CC158EE" w14:textId="77777777" w:rsidR="00965B7F" w:rsidRPr="00D47FE8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965B7F" w:rsidRPr="00C52C41" w14:paraId="5B29E540" w14:textId="77777777" w:rsidTr="00F71E72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5670" w:type="dxa"/>
          </w:tcPr>
          <w:p w14:paraId="2400423B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3600" w:type="dxa"/>
            <w:gridSpan w:val="3"/>
          </w:tcPr>
          <w:p w14:paraId="38F99DDC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C52C41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65B7F" w:rsidRPr="0057423C" w14:paraId="397FB053" w14:textId="77777777" w:rsidTr="00F71E72">
        <w:tc>
          <w:tcPr>
            <w:tcW w:w="5670" w:type="dxa"/>
          </w:tcPr>
          <w:p w14:paraId="714CAA67" w14:textId="4CF39B47" w:rsidR="00965B7F" w:rsidRPr="00965B7F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  <w:r w:rsidRPr="00965B7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5322FAD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5BB5E0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5D046E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03E2F" w:rsidRPr="0057423C" w14:paraId="48AE5B39" w14:textId="77777777" w:rsidTr="00F71E72">
        <w:tc>
          <w:tcPr>
            <w:tcW w:w="5670" w:type="dxa"/>
          </w:tcPr>
          <w:p w14:paraId="25252A66" w14:textId="2CABC114" w:rsidR="00803E2F" w:rsidRPr="00DA39B2" w:rsidRDefault="00803E2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DA39B2">
              <w:rPr>
                <w:rFonts w:ascii="Angsana New" w:hAnsi="Angsana New" w:hint="cs"/>
                <w:sz w:val="30"/>
                <w:szCs w:val="30"/>
                <w:cs/>
              </w:rPr>
              <w:t>เลต</w:t>
            </w:r>
            <w:proofErr w:type="spellStart"/>
            <w:r w:rsidRPr="00DA39B2">
              <w:rPr>
                <w:rFonts w:ascii="Angsana New" w:hAnsi="Angsana New" w:hint="cs"/>
                <w:sz w:val="30"/>
                <w:szCs w:val="30"/>
                <w:cs/>
              </w:rPr>
              <w:t>เตอร์ออฟ</w:t>
            </w:r>
            <w:proofErr w:type="spellEnd"/>
            <w:r w:rsidRPr="00DA39B2">
              <w:rPr>
                <w:rFonts w:ascii="Angsana New" w:hAnsi="Angsana New" w:hint="cs"/>
                <w:sz w:val="30"/>
                <w:szCs w:val="30"/>
                <w:cs/>
              </w:rPr>
              <w:t>เครดิตที่ยังไม่ได้ใช้</w:t>
            </w:r>
          </w:p>
        </w:tc>
        <w:tc>
          <w:tcPr>
            <w:tcW w:w="1620" w:type="dxa"/>
          </w:tcPr>
          <w:p w14:paraId="1DD858C2" w14:textId="0ECBE023" w:rsidR="00803E2F" w:rsidRPr="00DA39B2" w:rsidRDefault="00DA39B2" w:rsidP="00DA3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DA39B2">
              <w:rPr>
                <w:rFonts w:ascii="Angsana New" w:hAnsi="Angsana New"/>
                <w:sz w:val="30"/>
                <w:szCs w:val="30"/>
              </w:rPr>
              <w:t>1,917</w:t>
            </w:r>
          </w:p>
        </w:tc>
        <w:tc>
          <w:tcPr>
            <w:tcW w:w="270" w:type="dxa"/>
          </w:tcPr>
          <w:p w14:paraId="0FD1CBD1" w14:textId="77777777" w:rsidR="00803E2F" w:rsidRPr="00DA39B2" w:rsidRDefault="00803E2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7E84D362" w14:textId="5316B564" w:rsidR="00803E2F" w:rsidRPr="00DA39B2" w:rsidRDefault="00DA39B2" w:rsidP="00375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65B7F" w:rsidRPr="00C52C41" w14:paraId="6DAAC15C" w14:textId="77777777" w:rsidTr="00F71E72">
        <w:tc>
          <w:tcPr>
            <w:tcW w:w="5670" w:type="dxa"/>
          </w:tcPr>
          <w:p w14:paraId="729C3B1D" w14:textId="3F976D2D" w:rsidR="00965B7F" w:rsidRPr="007F1BFE" w:rsidRDefault="00965B7F" w:rsidP="0096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หนังสือค้ำประกันค่าไฟฟ้าจาก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620" w:type="dxa"/>
          </w:tcPr>
          <w:p w14:paraId="6E94B501" w14:textId="6052D981" w:rsidR="00965B7F" w:rsidRPr="00965B7F" w:rsidRDefault="00965B7F" w:rsidP="00965B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5B7F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  <w:tc>
          <w:tcPr>
            <w:tcW w:w="270" w:type="dxa"/>
          </w:tcPr>
          <w:p w14:paraId="59F0CFBD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065E608D" w14:textId="565BDEE3" w:rsidR="00965B7F" w:rsidRPr="00965B7F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65B7F">
              <w:rPr>
                <w:rFonts w:ascii="Angsana New" w:hAnsi="Angsana New"/>
                <w:sz w:val="30"/>
                <w:szCs w:val="30"/>
              </w:rPr>
              <w:t>93,298</w:t>
            </w:r>
          </w:p>
        </w:tc>
      </w:tr>
      <w:tr w:rsidR="00965B7F" w:rsidRPr="00C52C41" w14:paraId="54912E1C" w14:textId="77777777" w:rsidTr="00F71E72">
        <w:tc>
          <w:tcPr>
            <w:tcW w:w="5670" w:type="dxa"/>
          </w:tcPr>
          <w:p w14:paraId="4AC8D2D8" w14:textId="43022086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sz w:val="30"/>
                <w:szCs w:val="30"/>
                <w:cs/>
              </w:rPr>
              <w:t>ภาระผูกพันเกี่ยวกับการซื้อวัตถุดิบ</w:t>
            </w:r>
          </w:p>
        </w:tc>
        <w:tc>
          <w:tcPr>
            <w:tcW w:w="1620" w:type="dxa"/>
          </w:tcPr>
          <w:p w14:paraId="154D7C04" w14:textId="300054B2" w:rsidR="00965B7F" w:rsidRPr="00AC4BC9" w:rsidRDefault="00375D11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106,408</w:t>
            </w:r>
          </w:p>
        </w:tc>
        <w:tc>
          <w:tcPr>
            <w:tcW w:w="270" w:type="dxa"/>
          </w:tcPr>
          <w:p w14:paraId="589B6D3C" w14:textId="77777777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5DBA7115" w14:textId="3E2ABD14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19,063</w:t>
            </w:r>
          </w:p>
        </w:tc>
      </w:tr>
      <w:tr w:rsidR="00965B7F" w:rsidRPr="00C52C41" w14:paraId="2B466BD1" w14:textId="77777777" w:rsidTr="00F71E72">
        <w:tc>
          <w:tcPr>
            <w:tcW w:w="5670" w:type="dxa"/>
          </w:tcPr>
          <w:p w14:paraId="41DBC551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72D85BA" w14:textId="532E003A" w:rsidR="00965B7F" w:rsidRPr="00AC4BC9" w:rsidRDefault="000F5341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201,623</w:t>
            </w:r>
          </w:p>
        </w:tc>
        <w:tc>
          <w:tcPr>
            <w:tcW w:w="270" w:type="dxa"/>
          </w:tcPr>
          <w:p w14:paraId="186FE71F" w14:textId="77777777" w:rsidR="00965B7F" w:rsidRPr="00C52C41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18024CBB" w14:textId="58F9592E" w:rsidR="00965B7F" w:rsidRPr="00AC4BC9" w:rsidRDefault="00965B7F" w:rsidP="00F86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112,361</w:t>
            </w:r>
          </w:p>
        </w:tc>
      </w:tr>
    </w:tbl>
    <w:p w14:paraId="53CA3709" w14:textId="7AF17A9E" w:rsidR="004960D8" w:rsidRDefault="004960D8" w:rsidP="004960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sectPr w:rsidR="004960D8" w:rsidSect="00915318">
      <w:headerReference w:type="default" r:id="rId9"/>
      <w:footerReference w:type="default" r:id="rId10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49977E" w14:textId="77777777" w:rsidR="00725499" w:rsidRDefault="00725499">
      <w:r>
        <w:separator/>
      </w:r>
    </w:p>
  </w:endnote>
  <w:endnote w:type="continuationSeparator" w:id="0">
    <w:p w14:paraId="5ACD4374" w14:textId="77777777" w:rsidR="00725499" w:rsidRDefault="00725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8321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FE7E7" w14:textId="00A10A0D" w:rsidR="00B7035A" w:rsidRDefault="00B7035A">
        <w:pPr>
          <w:pStyle w:val="Footer"/>
          <w:jc w:val="center"/>
        </w:pPr>
        <w:r w:rsidRPr="001D181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181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1D181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657708">
          <w:rPr>
            <w:rFonts w:asciiTheme="majorBidi" w:hAnsiTheme="majorBidi" w:cstheme="majorBidi"/>
            <w:noProof/>
            <w:sz w:val="30"/>
            <w:szCs w:val="30"/>
          </w:rPr>
          <w:t>36</w:t>
        </w:r>
        <w:r w:rsidRPr="001D181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8A9ED3" w14:textId="77777777" w:rsidR="00725499" w:rsidRDefault="00725499">
      <w:r>
        <w:separator/>
      </w:r>
    </w:p>
  </w:footnote>
  <w:footnote w:type="continuationSeparator" w:id="0">
    <w:p w14:paraId="66E12176" w14:textId="77777777" w:rsidR="00725499" w:rsidRDefault="007254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6FE19E" w14:textId="77777777" w:rsidR="00B7035A" w:rsidRPr="004C2CF4" w:rsidRDefault="00B7035A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 xml:space="preserve">บริษัท </w:t>
    </w:r>
    <w:proofErr w:type="spellStart"/>
    <w:r w:rsidRPr="004C2CF4">
      <w:rPr>
        <w:rFonts w:ascii="Angsana New" w:hAnsi="Angsana New"/>
        <w:b/>
        <w:bCs/>
        <w:sz w:val="32"/>
        <w:szCs w:val="32"/>
        <w:cs/>
      </w:rPr>
      <w:t>ลัค</w:t>
    </w:r>
    <w:proofErr w:type="spellEnd"/>
    <w:r w:rsidRPr="004C2CF4">
      <w:rPr>
        <w:rFonts w:ascii="Angsana New" w:hAnsi="Angsana New"/>
        <w:b/>
        <w:bCs/>
        <w:sz w:val="32"/>
        <w:szCs w:val="32"/>
        <w:cs/>
      </w:rPr>
      <w:t>กี้</w:t>
    </w:r>
    <w:proofErr w:type="spellStart"/>
    <w:r w:rsidRPr="004C2CF4">
      <w:rPr>
        <w:rFonts w:ascii="Angsana New" w:hAnsi="Angsana New"/>
        <w:b/>
        <w:bCs/>
        <w:sz w:val="32"/>
        <w:szCs w:val="32"/>
        <w:cs/>
      </w:rPr>
      <w:t>เท็คซ์</w:t>
    </w:r>
    <w:proofErr w:type="spellEnd"/>
    <w:r w:rsidRPr="004C2CF4">
      <w:rPr>
        <w:rFonts w:ascii="Angsana New" w:hAnsi="Angsana New"/>
        <w:b/>
        <w:bCs/>
        <w:sz w:val="32"/>
        <w:szCs w:val="32"/>
        <w:cs/>
      </w:rPr>
      <w:t xml:space="preserve"> (ไทย) จำกัด (มหาชน)</w:t>
    </w:r>
  </w:p>
  <w:p w14:paraId="282F637C" w14:textId="34E25E25" w:rsidR="00B7035A" w:rsidRDefault="00B7035A" w:rsidP="00726B9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48ABABE" w14:textId="3ACAC129" w:rsidR="00B7035A" w:rsidRDefault="00B7035A" w:rsidP="005F2C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2561</w:t>
    </w:r>
    <w:r>
      <w:rPr>
        <w:rFonts w:ascii="Angsana New" w:hAnsi="Angsana New" w:hint="cs"/>
        <w:b/>
        <w:bCs/>
        <w:sz w:val="32"/>
        <w:szCs w:val="32"/>
        <w:cs/>
      </w:rPr>
      <w:t xml:space="preserve"> (ไม่ได้ตรวจสอบ)</w:t>
    </w:r>
  </w:p>
  <w:p w14:paraId="0387A62E" w14:textId="77777777" w:rsidR="00B7035A" w:rsidRPr="00985A84" w:rsidRDefault="00B7035A" w:rsidP="00DB61A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1B7A5AA8"/>
    <w:lvl w:ilvl="0" w:tplc="54B87F00">
      <w:start w:val="1"/>
      <w:numFmt w:val="thaiLetters"/>
      <w:lvlText w:val="(%1)"/>
      <w:lvlJc w:val="left"/>
      <w:pPr>
        <w:ind w:left="630" w:hanging="360"/>
      </w:pPr>
      <w:rPr>
        <w:rFonts w:hint="default"/>
        <w:b/>
        <w:bCs/>
        <w:i/>
        <w:i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DDA1F71"/>
    <w:multiLevelType w:val="hybridMultilevel"/>
    <w:tmpl w:val="C234C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4" w15:restartNumberingAfterBreak="0">
    <w:nsid w:val="19F56FD8"/>
    <w:multiLevelType w:val="hybridMultilevel"/>
    <w:tmpl w:val="EC2AADBA"/>
    <w:lvl w:ilvl="0" w:tplc="C6A2D076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37062F"/>
    <w:multiLevelType w:val="hybridMultilevel"/>
    <w:tmpl w:val="39B2CF8A"/>
    <w:lvl w:ilvl="0" w:tplc="1A06A342">
      <w:start w:val="1"/>
      <w:numFmt w:val="bullet"/>
      <w:lvlText w:val="-"/>
      <w:lvlJc w:val="left"/>
      <w:pPr>
        <w:ind w:left="900" w:hanging="360"/>
      </w:pPr>
      <w:rPr>
        <w:rFonts w:ascii="Arial" w:hAnsi="Arial" w:cs="Times New Roman" w:hint="default"/>
        <w:b w:val="0"/>
        <w:bCs w:val="0"/>
        <w:color w:val="auto"/>
        <w:sz w:val="24"/>
      </w:rPr>
    </w:lvl>
    <w:lvl w:ilvl="1" w:tplc="92FAF6D2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5B66C18A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41C6BB9E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9AAD1C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D728B7F2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36B29F28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30221276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7E4BC70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26FD697D"/>
    <w:multiLevelType w:val="hybridMultilevel"/>
    <w:tmpl w:val="044C4A70"/>
    <w:lvl w:ilvl="0" w:tplc="7F4272E0">
      <w:start w:val="10"/>
      <w:numFmt w:val="decimal"/>
      <w:lvlText w:val="%1"/>
      <w:lvlJc w:val="left"/>
      <w:pPr>
        <w:ind w:left="720" w:hanging="360"/>
      </w:pPr>
      <w:rPr>
        <w:rFonts w:cs="Times New Roman"/>
      </w:rPr>
    </w:lvl>
    <w:lvl w:ilvl="1" w:tplc="5A72494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1F2965E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13EFF7A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1E492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124FC36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EB8C39C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01C994E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8A8D50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3D82136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CB782FBC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CDC47D0E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2B293A0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D64050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E20CA398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AB8CA4B8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3341B66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7E26E7DA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1C15964"/>
    <w:multiLevelType w:val="singleLevel"/>
    <w:tmpl w:val="6156892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421F615A"/>
    <w:multiLevelType w:val="multilevel"/>
    <w:tmpl w:val="C3B222B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49811426"/>
    <w:multiLevelType w:val="hybridMultilevel"/>
    <w:tmpl w:val="14B0E79E"/>
    <w:lvl w:ilvl="0" w:tplc="7678371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EFA674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22E90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905D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427A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9EE4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F22A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7469A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D3A6B6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02FE9"/>
    <w:multiLevelType w:val="hybridMultilevel"/>
    <w:tmpl w:val="A9047D16"/>
    <w:lvl w:ilvl="0" w:tplc="5646158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2A42474"/>
    <w:multiLevelType w:val="hybridMultilevel"/>
    <w:tmpl w:val="7CD0D19C"/>
    <w:lvl w:ilvl="0" w:tplc="0E1C8C8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31D086D2" w:tentative="1">
      <w:start w:val="1"/>
      <w:numFmt w:val="lowerLetter"/>
      <w:lvlText w:val="%2."/>
      <w:lvlJc w:val="left"/>
      <w:pPr>
        <w:ind w:left="1620" w:hanging="360"/>
      </w:pPr>
    </w:lvl>
    <w:lvl w:ilvl="2" w:tplc="B48E4174" w:tentative="1">
      <w:start w:val="1"/>
      <w:numFmt w:val="lowerRoman"/>
      <w:lvlText w:val="%3."/>
      <w:lvlJc w:val="right"/>
      <w:pPr>
        <w:ind w:left="2340" w:hanging="180"/>
      </w:pPr>
    </w:lvl>
    <w:lvl w:ilvl="3" w:tplc="80247580" w:tentative="1">
      <w:start w:val="1"/>
      <w:numFmt w:val="decimal"/>
      <w:lvlText w:val="%4."/>
      <w:lvlJc w:val="left"/>
      <w:pPr>
        <w:ind w:left="3060" w:hanging="360"/>
      </w:pPr>
    </w:lvl>
    <w:lvl w:ilvl="4" w:tplc="12C8E7E8" w:tentative="1">
      <w:start w:val="1"/>
      <w:numFmt w:val="lowerLetter"/>
      <w:lvlText w:val="%5."/>
      <w:lvlJc w:val="left"/>
      <w:pPr>
        <w:ind w:left="3780" w:hanging="360"/>
      </w:pPr>
    </w:lvl>
    <w:lvl w:ilvl="5" w:tplc="31D055EC" w:tentative="1">
      <w:start w:val="1"/>
      <w:numFmt w:val="lowerRoman"/>
      <w:lvlText w:val="%6."/>
      <w:lvlJc w:val="right"/>
      <w:pPr>
        <w:ind w:left="4500" w:hanging="180"/>
      </w:pPr>
    </w:lvl>
    <w:lvl w:ilvl="6" w:tplc="BD2E2C10" w:tentative="1">
      <w:start w:val="1"/>
      <w:numFmt w:val="decimal"/>
      <w:lvlText w:val="%7."/>
      <w:lvlJc w:val="left"/>
      <w:pPr>
        <w:ind w:left="5220" w:hanging="360"/>
      </w:pPr>
    </w:lvl>
    <w:lvl w:ilvl="7" w:tplc="CBC6EEDE" w:tentative="1">
      <w:start w:val="1"/>
      <w:numFmt w:val="lowerLetter"/>
      <w:lvlText w:val="%8."/>
      <w:lvlJc w:val="left"/>
      <w:pPr>
        <w:ind w:left="5940" w:hanging="360"/>
      </w:pPr>
    </w:lvl>
    <w:lvl w:ilvl="8" w:tplc="69F428BA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03A530B"/>
    <w:multiLevelType w:val="singleLevel"/>
    <w:tmpl w:val="08864782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6889141E"/>
    <w:multiLevelType w:val="singleLevel"/>
    <w:tmpl w:val="2B885E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D360B17"/>
    <w:multiLevelType w:val="hybridMultilevel"/>
    <w:tmpl w:val="394A3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A62FCB"/>
    <w:multiLevelType w:val="hybridMultilevel"/>
    <w:tmpl w:val="601CAC32"/>
    <w:lvl w:ilvl="0" w:tplc="04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703735D8"/>
    <w:multiLevelType w:val="hybridMultilevel"/>
    <w:tmpl w:val="339A0FB0"/>
    <w:lvl w:ilvl="0" w:tplc="CFF21F1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696246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AA87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754C3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F494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E46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243C5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CC87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2A6E9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878C3"/>
    <w:multiLevelType w:val="singleLevel"/>
    <w:tmpl w:val="7C72A51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9"/>
  </w:num>
  <w:num w:numId="14">
    <w:abstractNumId w:val="18"/>
  </w:num>
  <w:num w:numId="15">
    <w:abstractNumId w:val="20"/>
  </w:num>
  <w:num w:numId="16">
    <w:abstractNumId w:val="24"/>
  </w:num>
  <w:num w:numId="17">
    <w:abstractNumId w:val="10"/>
  </w:num>
  <w:num w:numId="18">
    <w:abstractNumId w:val="26"/>
  </w:num>
  <w:num w:numId="19">
    <w:abstractNumId w:val="22"/>
  </w:num>
  <w:num w:numId="20">
    <w:abstractNumId w:val="30"/>
  </w:num>
  <w:num w:numId="21">
    <w:abstractNumId w:val="35"/>
  </w:num>
  <w:num w:numId="22">
    <w:abstractNumId w:val="11"/>
  </w:num>
  <w:num w:numId="23">
    <w:abstractNumId w:val="27"/>
  </w:num>
  <w:num w:numId="24">
    <w:abstractNumId w:val="31"/>
  </w:num>
  <w:num w:numId="25">
    <w:abstractNumId w:val="34"/>
  </w:num>
  <w:num w:numId="26">
    <w:abstractNumId w:val="13"/>
  </w:num>
  <w:num w:numId="27">
    <w:abstractNumId w:val="21"/>
  </w:num>
  <w:num w:numId="28">
    <w:abstractNumId w:val="1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7"/>
  </w:num>
  <w:num w:numId="31">
    <w:abstractNumId w:val="23"/>
  </w:num>
  <w:num w:numId="32">
    <w:abstractNumId w:val="12"/>
  </w:num>
  <w:num w:numId="33">
    <w:abstractNumId w:val="28"/>
  </w:num>
  <w:num w:numId="34">
    <w:abstractNumId w:val="32"/>
  </w:num>
  <w:num w:numId="35">
    <w:abstractNumId w:val="33"/>
  </w:num>
  <w:num w:numId="36">
    <w:abstractNumId w:val="14"/>
  </w:num>
  <w:num w:numId="37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44"/>
    <w:rsid w:val="0000137C"/>
    <w:rsid w:val="0000156B"/>
    <w:rsid w:val="0000224D"/>
    <w:rsid w:val="000023F9"/>
    <w:rsid w:val="00002980"/>
    <w:rsid w:val="00002EFE"/>
    <w:rsid w:val="00003021"/>
    <w:rsid w:val="0000346A"/>
    <w:rsid w:val="00003D5A"/>
    <w:rsid w:val="00003E91"/>
    <w:rsid w:val="00004EEF"/>
    <w:rsid w:val="000050C8"/>
    <w:rsid w:val="000064CE"/>
    <w:rsid w:val="00006519"/>
    <w:rsid w:val="00006617"/>
    <w:rsid w:val="00010093"/>
    <w:rsid w:val="00010F84"/>
    <w:rsid w:val="0001155C"/>
    <w:rsid w:val="00011ACB"/>
    <w:rsid w:val="00011E81"/>
    <w:rsid w:val="00012026"/>
    <w:rsid w:val="00012AC1"/>
    <w:rsid w:val="00014EF7"/>
    <w:rsid w:val="00014FE5"/>
    <w:rsid w:val="00015011"/>
    <w:rsid w:val="0001536B"/>
    <w:rsid w:val="00015552"/>
    <w:rsid w:val="000158D3"/>
    <w:rsid w:val="00015C3B"/>
    <w:rsid w:val="000169BD"/>
    <w:rsid w:val="00017605"/>
    <w:rsid w:val="00017710"/>
    <w:rsid w:val="00021921"/>
    <w:rsid w:val="00021E96"/>
    <w:rsid w:val="000223BB"/>
    <w:rsid w:val="00022C61"/>
    <w:rsid w:val="00022CAA"/>
    <w:rsid w:val="0002333E"/>
    <w:rsid w:val="00023C69"/>
    <w:rsid w:val="00023ECB"/>
    <w:rsid w:val="00024535"/>
    <w:rsid w:val="00024A64"/>
    <w:rsid w:val="00024B29"/>
    <w:rsid w:val="00024CC9"/>
    <w:rsid w:val="00024DDE"/>
    <w:rsid w:val="00024EBB"/>
    <w:rsid w:val="000253CD"/>
    <w:rsid w:val="000255A1"/>
    <w:rsid w:val="000263AF"/>
    <w:rsid w:val="00026849"/>
    <w:rsid w:val="000271A3"/>
    <w:rsid w:val="000274EB"/>
    <w:rsid w:val="00027A08"/>
    <w:rsid w:val="0003011E"/>
    <w:rsid w:val="00031529"/>
    <w:rsid w:val="000316D5"/>
    <w:rsid w:val="00031705"/>
    <w:rsid w:val="00031845"/>
    <w:rsid w:val="00031D49"/>
    <w:rsid w:val="00031DE6"/>
    <w:rsid w:val="00031EC5"/>
    <w:rsid w:val="00032690"/>
    <w:rsid w:val="00032988"/>
    <w:rsid w:val="00032AF2"/>
    <w:rsid w:val="00033FF3"/>
    <w:rsid w:val="000341E5"/>
    <w:rsid w:val="00034C26"/>
    <w:rsid w:val="00036F5E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D66"/>
    <w:rsid w:val="00044BA8"/>
    <w:rsid w:val="00045073"/>
    <w:rsid w:val="0004557F"/>
    <w:rsid w:val="0004690D"/>
    <w:rsid w:val="00046B98"/>
    <w:rsid w:val="00047500"/>
    <w:rsid w:val="00050991"/>
    <w:rsid w:val="0005136F"/>
    <w:rsid w:val="00051896"/>
    <w:rsid w:val="00051C85"/>
    <w:rsid w:val="00052D14"/>
    <w:rsid w:val="000534B4"/>
    <w:rsid w:val="00054AEB"/>
    <w:rsid w:val="00054DCE"/>
    <w:rsid w:val="00054F22"/>
    <w:rsid w:val="00055122"/>
    <w:rsid w:val="000565DC"/>
    <w:rsid w:val="0005668F"/>
    <w:rsid w:val="00056FD8"/>
    <w:rsid w:val="000574DF"/>
    <w:rsid w:val="0005789C"/>
    <w:rsid w:val="00060392"/>
    <w:rsid w:val="0006078C"/>
    <w:rsid w:val="00060B6C"/>
    <w:rsid w:val="00060ED4"/>
    <w:rsid w:val="000619AF"/>
    <w:rsid w:val="00062042"/>
    <w:rsid w:val="00063138"/>
    <w:rsid w:val="00064507"/>
    <w:rsid w:val="00064D9B"/>
    <w:rsid w:val="00065778"/>
    <w:rsid w:val="000658FD"/>
    <w:rsid w:val="00067536"/>
    <w:rsid w:val="0006772C"/>
    <w:rsid w:val="0007090F"/>
    <w:rsid w:val="00070916"/>
    <w:rsid w:val="00071233"/>
    <w:rsid w:val="00071427"/>
    <w:rsid w:val="00071D46"/>
    <w:rsid w:val="0007252D"/>
    <w:rsid w:val="00072F0F"/>
    <w:rsid w:val="00072F40"/>
    <w:rsid w:val="000735C6"/>
    <w:rsid w:val="000758B9"/>
    <w:rsid w:val="00076CA3"/>
    <w:rsid w:val="00080478"/>
    <w:rsid w:val="0008064E"/>
    <w:rsid w:val="0008068F"/>
    <w:rsid w:val="00080782"/>
    <w:rsid w:val="00080C76"/>
    <w:rsid w:val="00080C7A"/>
    <w:rsid w:val="00080F81"/>
    <w:rsid w:val="0008101F"/>
    <w:rsid w:val="00081032"/>
    <w:rsid w:val="000818C6"/>
    <w:rsid w:val="00081F2F"/>
    <w:rsid w:val="00083A32"/>
    <w:rsid w:val="00083BC2"/>
    <w:rsid w:val="00083C35"/>
    <w:rsid w:val="000853B7"/>
    <w:rsid w:val="0008546F"/>
    <w:rsid w:val="00086378"/>
    <w:rsid w:val="00086413"/>
    <w:rsid w:val="00086961"/>
    <w:rsid w:val="00090079"/>
    <w:rsid w:val="00090279"/>
    <w:rsid w:val="00090289"/>
    <w:rsid w:val="00090FF5"/>
    <w:rsid w:val="000916F5"/>
    <w:rsid w:val="00091A10"/>
    <w:rsid w:val="00092898"/>
    <w:rsid w:val="00092EB0"/>
    <w:rsid w:val="000934D7"/>
    <w:rsid w:val="00093A44"/>
    <w:rsid w:val="000957F4"/>
    <w:rsid w:val="000959B6"/>
    <w:rsid w:val="000959C0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CAA"/>
    <w:rsid w:val="000A2B42"/>
    <w:rsid w:val="000A4114"/>
    <w:rsid w:val="000A4431"/>
    <w:rsid w:val="000A4D8F"/>
    <w:rsid w:val="000A5275"/>
    <w:rsid w:val="000A5B44"/>
    <w:rsid w:val="000A5C03"/>
    <w:rsid w:val="000A5D75"/>
    <w:rsid w:val="000A6708"/>
    <w:rsid w:val="000A6E77"/>
    <w:rsid w:val="000A7692"/>
    <w:rsid w:val="000A7BC0"/>
    <w:rsid w:val="000B00BC"/>
    <w:rsid w:val="000B05BB"/>
    <w:rsid w:val="000B1443"/>
    <w:rsid w:val="000B1939"/>
    <w:rsid w:val="000B2667"/>
    <w:rsid w:val="000B28D1"/>
    <w:rsid w:val="000B386F"/>
    <w:rsid w:val="000B3C67"/>
    <w:rsid w:val="000B40C9"/>
    <w:rsid w:val="000B4CAB"/>
    <w:rsid w:val="000B4EEE"/>
    <w:rsid w:val="000B53B0"/>
    <w:rsid w:val="000B5778"/>
    <w:rsid w:val="000B5875"/>
    <w:rsid w:val="000B6E6F"/>
    <w:rsid w:val="000B6FE7"/>
    <w:rsid w:val="000B7674"/>
    <w:rsid w:val="000B7E49"/>
    <w:rsid w:val="000C15E7"/>
    <w:rsid w:val="000C1606"/>
    <w:rsid w:val="000C1F08"/>
    <w:rsid w:val="000C2248"/>
    <w:rsid w:val="000C2B6C"/>
    <w:rsid w:val="000C2F72"/>
    <w:rsid w:val="000C3F4E"/>
    <w:rsid w:val="000C4106"/>
    <w:rsid w:val="000C478D"/>
    <w:rsid w:val="000C4B52"/>
    <w:rsid w:val="000C51B2"/>
    <w:rsid w:val="000C51D4"/>
    <w:rsid w:val="000C5FB2"/>
    <w:rsid w:val="000C71DC"/>
    <w:rsid w:val="000D067B"/>
    <w:rsid w:val="000D0781"/>
    <w:rsid w:val="000D0E0C"/>
    <w:rsid w:val="000D15D5"/>
    <w:rsid w:val="000D2670"/>
    <w:rsid w:val="000D63B7"/>
    <w:rsid w:val="000D67DF"/>
    <w:rsid w:val="000D6F6B"/>
    <w:rsid w:val="000E0D95"/>
    <w:rsid w:val="000E0FF8"/>
    <w:rsid w:val="000E11FF"/>
    <w:rsid w:val="000E20A7"/>
    <w:rsid w:val="000E23F7"/>
    <w:rsid w:val="000E2BB2"/>
    <w:rsid w:val="000E39A2"/>
    <w:rsid w:val="000E4422"/>
    <w:rsid w:val="000E45F3"/>
    <w:rsid w:val="000E4863"/>
    <w:rsid w:val="000E4FC6"/>
    <w:rsid w:val="000E5015"/>
    <w:rsid w:val="000E528F"/>
    <w:rsid w:val="000E6287"/>
    <w:rsid w:val="000E7327"/>
    <w:rsid w:val="000E7461"/>
    <w:rsid w:val="000F078E"/>
    <w:rsid w:val="000F104D"/>
    <w:rsid w:val="000F126F"/>
    <w:rsid w:val="000F1385"/>
    <w:rsid w:val="000F172F"/>
    <w:rsid w:val="000F1940"/>
    <w:rsid w:val="000F20E1"/>
    <w:rsid w:val="000F2594"/>
    <w:rsid w:val="000F290E"/>
    <w:rsid w:val="000F3DD5"/>
    <w:rsid w:val="000F3EB2"/>
    <w:rsid w:val="000F3F31"/>
    <w:rsid w:val="000F422A"/>
    <w:rsid w:val="000F5132"/>
    <w:rsid w:val="000F5341"/>
    <w:rsid w:val="000F57ED"/>
    <w:rsid w:val="000F5AB4"/>
    <w:rsid w:val="000F691A"/>
    <w:rsid w:val="000F6965"/>
    <w:rsid w:val="000F719C"/>
    <w:rsid w:val="001003FA"/>
    <w:rsid w:val="00101007"/>
    <w:rsid w:val="00102129"/>
    <w:rsid w:val="001028BF"/>
    <w:rsid w:val="00102BB0"/>
    <w:rsid w:val="00103173"/>
    <w:rsid w:val="0010320D"/>
    <w:rsid w:val="001036E7"/>
    <w:rsid w:val="001041C0"/>
    <w:rsid w:val="001044F8"/>
    <w:rsid w:val="00105926"/>
    <w:rsid w:val="00106125"/>
    <w:rsid w:val="001064BA"/>
    <w:rsid w:val="0010762E"/>
    <w:rsid w:val="00107AE9"/>
    <w:rsid w:val="00107D60"/>
    <w:rsid w:val="001105CD"/>
    <w:rsid w:val="00110F5E"/>
    <w:rsid w:val="00110F7D"/>
    <w:rsid w:val="00111550"/>
    <w:rsid w:val="00111DEC"/>
    <w:rsid w:val="00112022"/>
    <w:rsid w:val="00112148"/>
    <w:rsid w:val="00112C8F"/>
    <w:rsid w:val="00113244"/>
    <w:rsid w:val="00113DA2"/>
    <w:rsid w:val="00116616"/>
    <w:rsid w:val="001166A8"/>
    <w:rsid w:val="00116883"/>
    <w:rsid w:val="001169AB"/>
    <w:rsid w:val="0011754C"/>
    <w:rsid w:val="00117589"/>
    <w:rsid w:val="00117926"/>
    <w:rsid w:val="001202E7"/>
    <w:rsid w:val="00120351"/>
    <w:rsid w:val="00120B84"/>
    <w:rsid w:val="0012127A"/>
    <w:rsid w:val="00121786"/>
    <w:rsid w:val="00121E8B"/>
    <w:rsid w:val="00122108"/>
    <w:rsid w:val="001227F1"/>
    <w:rsid w:val="00122FDB"/>
    <w:rsid w:val="00123130"/>
    <w:rsid w:val="0012397C"/>
    <w:rsid w:val="0012455A"/>
    <w:rsid w:val="00125080"/>
    <w:rsid w:val="0012518B"/>
    <w:rsid w:val="00125324"/>
    <w:rsid w:val="001255F6"/>
    <w:rsid w:val="00125A44"/>
    <w:rsid w:val="00125CE1"/>
    <w:rsid w:val="001268B8"/>
    <w:rsid w:val="00126988"/>
    <w:rsid w:val="0012714E"/>
    <w:rsid w:val="001276C5"/>
    <w:rsid w:val="00127E1E"/>
    <w:rsid w:val="00130878"/>
    <w:rsid w:val="00131DBA"/>
    <w:rsid w:val="001324F4"/>
    <w:rsid w:val="00132529"/>
    <w:rsid w:val="00132626"/>
    <w:rsid w:val="0013273A"/>
    <w:rsid w:val="00132869"/>
    <w:rsid w:val="00133AB4"/>
    <w:rsid w:val="00133D01"/>
    <w:rsid w:val="001361DD"/>
    <w:rsid w:val="00136566"/>
    <w:rsid w:val="001373ED"/>
    <w:rsid w:val="001403E4"/>
    <w:rsid w:val="00140A18"/>
    <w:rsid w:val="00140A4B"/>
    <w:rsid w:val="00140EE4"/>
    <w:rsid w:val="0014112A"/>
    <w:rsid w:val="001413EC"/>
    <w:rsid w:val="00142452"/>
    <w:rsid w:val="001429B0"/>
    <w:rsid w:val="00142F91"/>
    <w:rsid w:val="00143074"/>
    <w:rsid w:val="00143BE0"/>
    <w:rsid w:val="0014467E"/>
    <w:rsid w:val="001455FA"/>
    <w:rsid w:val="00145686"/>
    <w:rsid w:val="00145E3F"/>
    <w:rsid w:val="001460D1"/>
    <w:rsid w:val="0014618F"/>
    <w:rsid w:val="001461B7"/>
    <w:rsid w:val="00146639"/>
    <w:rsid w:val="00146E00"/>
    <w:rsid w:val="00147335"/>
    <w:rsid w:val="0014765F"/>
    <w:rsid w:val="00147D4D"/>
    <w:rsid w:val="00147F99"/>
    <w:rsid w:val="001506C2"/>
    <w:rsid w:val="00150B4B"/>
    <w:rsid w:val="00150D8C"/>
    <w:rsid w:val="00151752"/>
    <w:rsid w:val="00151A69"/>
    <w:rsid w:val="00152089"/>
    <w:rsid w:val="00152940"/>
    <w:rsid w:val="0015391F"/>
    <w:rsid w:val="00153D36"/>
    <w:rsid w:val="00155C6C"/>
    <w:rsid w:val="00156AFD"/>
    <w:rsid w:val="001570C8"/>
    <w:rsid w:val="00157508"/>
    <w:rsid w:val="00160038"/>
    <w:rsid w:val="001602A1"/>
    <w:rsid w:val="00160BDA"/>
    <w:rsid w:val="001625D4"/>
    <w:rsid w:val="001628EA"/>
    <w:rsid w:val="00163229"/>
    <w:rsid w:val="00164174"/>
    <w:rsid w:val="001641DC"/>
    <w:rsid w:val="001658BF"/>
    <w:rsid w:val="00165A74"/>
    <w:rsid w:val="00165D13"/>
    <w:rsid w:val="00167A46"/>
    <w:rsid w:val="001706B5"/>
    <w:rsid w:val="0017114F"/>
    <w:rsid w:val="00172569"/>
    <w:rsid w:val="00172795"/>
    <w:rsid w:val="00172ECE"/>
    <w:rsid w:val="00173D76"/>
    <w:rsid w:val="001740D8"/>
    <w:rsid w:val="00174DFA"/>
    <w:rsid w:val="00174EB6"/>
    <w:rsid w:val="00175773"/>
    <w:rsid w:val="001757EC"/>
    <w:rsid w:val="00176571"/>
    <w:rsid w:val="00180597"/>
    <w:rsid w:val="00180A47"/>
    <w:rsid w:val="00180DC1"/>
    <w:rsid w:val="00181615"/>
    <w:rsid w:val="001819D0"/>
    <w:rsid w:val="001837CC"/>
    <w:rsid w:val="001838E7"/>
    <w:rsid w:val="001841C5"/>
    <w:rsid w:val="001843E2"/>
    <w:rsid w:val="00185A00"/>
    <w:rsid w:val="001864EE"/>
    <w:rsid w:val="001869D4"/>
    <w:rsid w:val="00186F1F"/>
    <w:rsid w:val="00187069"/>
    <w:rsid w:val="00187146"/>
    <w:rsid w:val="00190C49"/>
    <w:rsid w:val="00191421"/>
    <w:rsid w:val="001939C6"/>
    <w:rsid w:val="00193E06"/>
    <w:rsid w:val="00193F10"/>
    <w:rsid w:val="00194080"/>
    <w:rsid w:val="0019470C"/>
    <w:rsid w:val="00195279"/>
    <w:rsid w:val="00195474"/>
    <w:rsid w:val="00196027"/>
    <w:rsid w:val="001962E4"/>
    <w:rsid w:val="00196417"/>
    <w:rsid w:val="00196A87"/>
    <w:rsid w:val="00196CC7"/>
    <w:rsid w:val="00196D96"/>
    <w:rsid w:val="00197594"/>
    <w:rsid w:val="001A0639"/>
    <w:rsid w:val="001A111B"/>
    <w:rsid w:val="001A183E"/>
    <w:rsid w:val="001A2712"/>
    <w:rsid w:val="001A2E57"/>
    <w:rsid w:val="001A2FE8"/>
    <w:rsid w:val="001A33C5"/>
    <w:rsid w:val="001A3CEC"/>
    <w:rsid w:val="001A40BE"/>
    <w:rsid w:val="001A439B"/>
    <w:rsid w:val="001A5328"/>
    <w:rsid w:val="001A62C0"/>
    <w:rsid w:val="001A6E25"/>
    <w:rsid w:val="001A73B2"/>
    <w:rsid w:val="001A7F94"/>
    <w:rsid w:val="001B0897"/>
    <w:rsid w:val="001B0AFD"/>
    <w:rsid w:val="001B13CF"/>
    <w:rsid w:val="001B16E3"/>
    <w:rsid w:val="001B1936"/>
    <w:rsid w:val="001B1B80"/>
    <w:rsid w:val="001B36A7"/>
    <w:rsid w:val="001B3A7E"/>
    <w:rsid w:val="001B3BB2"/>
    <w:rsid w:val="001B3E0E"/>
    <w:rsid w:val="001B49F2"/>
    <w:rsid w:val="001B4E2B"/>
    <w:rsid w:val="001B53EB"/>
    <w:rsid w:val="001B5438"/>
    <w:rsid w:val="001B562F"/>
    <w:rsid w:val="001B5A7E"/>
    <w:rsid w:val="001B6675"/>
    <w:rsid w:val="001B6EA4"/>
    <w:rsid w:val="001B7688"/>
    <w:rsid w:val="001B7860"/>
    <w:rsid w:val="001C0F28"/>
    <w:rsid w:val="001C1C5F"/>
    <w:rsid w:val="001C2308"/>
    <w:rsid w:val="001C25B9"/>
    <w:rsid w:val="001C2658"/>
    <w:rsid w:val="001C2747"/>
    <w:rsid w:val="001C3563"/>
    <w:rsid w:val="001C43AD"/>
    <w:rsid w:val="001C474A"/>
    <w:rsid w:val="001C47FE"/>
    <w:rsid w:val="001C5E29"/>
    <w:rsid w:val="001C67FB"/>
    <w:rsid w:val="001C7054"/>
    <w:rsid w:val="001C70EB"/>
    <w:rsid w:val="001C7181"/>
    <w:rsid w:val="001C7712"/>
    <w:rsid w:val="001C7714"/>
    <w:rsid w:val="001C78C1"/>
    <w:rsid w:val="001D0EE6"/>
    <w:rsid w:val="001D11A2"/>
    <w:rsid w:val="001D1405"/>
    <w:rsid w:val="001D1437"/>
    <w:rsid w:val="001D1815"/>
    <w:rsid w:val="001D1CC9"/>
    <w:rsid w:val="001D1CF1"/>
    <w:rsid w:val="001D29FA"/>
    <w:rsid w:val="001D2BA6"/>
    <w:rsid w:val="001D2FFF"/>
    <w:rsid w:val="001D35F0"/>
    <w:rsid w:val="001D4307"/>
    <w:rsid w:val="001D4D58"/>
    <w:rsid w:val="001D51ED"/>
    <w:rsid w:val="001D5432"/>
    <w:rsid w:val="001D618C"/>
    <w:rsid w:val="001D6319"/>
    <w:rsid w:val="001D63B6"/>
    <w:rsid w:val="001D655A"/>
    <w:rsid w:val="001D7037"/>
    <w:rsid w:val="001D74FF"/>
    <w:rsid w:val="001D7B5D"/>
    <w:rsid w:val="001D7DB1"/>
    <w:rsid w:val="001E0BC9"/>
    <w:rsid w:val="001E0CBB"/>
    <w:rsid w:val="001E116E"/>
    <w:rsid w:val="001E178A"/>
    <w:rsid w:val="001E3842"/>
    <w:rsid w:val="001E5452"/>
    <w:rsid w:val="001E5789"/>
    <w:rsid w:val="001E588B"/>
    <w:rsid w:val="001E5E67"/>
    <w:rsid w:val="001E6C8B"/>
    <w:rsid w:val="001E7AE6"/>
    <w:rsid w:val="001E7CD5"/>
    <w:rsid w:val="001F0E78"/>
    <w:rsid w:val="001F0FEC"/>
    <w:rsid w:val="001F368F"/>
    <w:rsid w:val="001F374C"/>
    <w:rsid w:val="001F6BE7"/>
    <w:rsid w:val="001F726B"/>
    <w:rsid w:val="00200EAB"/>
    <w:rsid w:val="0020131C"/>
    <w:rsid w:val="00201341"/>
    <w:rsid w:val="0020145D"/>
    <w:rsid w:val="00201659"/>
    <w:rsid w:val="002018A5"/>
    <w:rsid w:val="00201A65"/>
    <w:rsid w:val="00202032"/>
    <w:rsid w:val="002020CF"/>
    <w:rsid w:val="002032B9"/>
    <w:rsid w:val="00203334"/>
    <w:rsid w:val="0020358E"/>
    <w:rsid w:val="00203AA7"/>
    <w:rsid w:val="0020443A"/>
    <w:rsid w:val="00204A45"/>
    <w:rsid w:val="00204C3B"/>
    <w:rsid w:val="00205457"/>
    <w:rsid w:val="002059AA"/>
    <w:rsid w:val="00205F15"/>
    <w:rsid w:val="002062A3"/>
    <w:rsid w:val="00207114"/>
    <w:rsid w:val="00207F00"/>
    <w:rsid w:val="0021043C"/>
    <w:rsid w:val="00210569"/>
    <w:rsid w:val="00210A54"/>
    <w:rsid w:val="00210DDE"/>
    <w:rsid w:val="00211E91"/>
    <w:rsid w:val="00212695"/>
    <w:rsid w:val="0021354C"/>
    <w:rsid w:val="00213CF9"/>
    <w:rsid w:val="00214120"/>
    <w:rsid w:val="002154CB"/>
    <w:rsid w:val="002155FE"/>
    <w:rsid w:val="002156C0"/>
    <w:rsid w:val="00215934"/>
    <w:rsid w:val="00215BD0"/>
    <w:rsid w:val="00216375"/>
    <w:rsid w:val="00216471"/>
    <w:rsid w:val="00216DD4"/>
    <w:rsid w:val="00216EE5"/>
    <w:rsid w:val="002170ED"/>
    <w:rsid w:val="00217EE1"/>
    <w:rsid w:val="00220829"/>
    <w:rsid w:val="0022094C"/>
    <w:rsid w:val="002209A6"/>
    <w:rsid w:val="00221B8B"/>
    <w:rsid w:val="00221BB2"/>
    <w:rsid w:val="00221D9D"/>
    <w:rsid w:val="00222038"/>
    <w:rsid w:val="00222612"/>
    <w:rsid w:val="002229A5"/>
    <w:rsid w:val="00222A2C"/>
    <w:rsid w:val="00224618"/>
    <w:rsid w:val="0022465B"/>
    <w:rsid w:val="002251B6"/>
    <w:rsid w:val="0022564E"/>
    <w:rsid w:val="00225B0B"/>
    <w:rsid w:val="00225BB0"/>
    <w:rsid w:val="00225C39"/>
    <w:rsid w:val="00226441"/>
    <w:rsid w:val="00226772"/>
    <w:rsid w:val="00226D97"/>
    <w:rsid w:val="00227938"/>
    <w:rsid w:val="00227D1D"/>
    <w:rsid w:val="002302AA"/>
    <w:rsid w:val="00231500"/>
    <w:rsid w:val="002316E0"/>
    <w:rsid w:val="00231973"/>
    <w:rsid w:val="002319A6"/>
    <w:rsid w:val="00232632"/>
    <w:rsid w:val="002334E3"/>
    <w:rsid w:val="00233ABF"/>
    <w:rsid w:val="0023480E"/>
    <w:rsid w:val="00234A27"/>
    <w:rsid w:val="00234EAD"/>
    <w:rsid w:val="00237995"/>
    <w:rsid w:val="00237D56"/>
    <w:rsid w:val="00240484"/>
    <w:rsid w:val="002404BF"/>
    <w:rsid w:val="0024076C"/>
    <w:rsid w:val="00241088"/>
    <w:rsid w:val="002414B7"/>
    <w:rsid w:val="00241567"/>
    <w:rsid w:val="00242235"/>
    <w:rsid w:val="0024233E"/>
    <w:rsid w:val="002426C3"/>
    <w:rsid w:val="002430C5"/>
    <w:rsid w:val="00243100"/>
    <w:rsid w:val="002436CD"/>
    <w:rsid w:val="00243791"/>
    <w:rsid w:val="00243D92"/>
    <w:rsid w:val="00244694"/>
    <w:rsid w:val="002449BE"/>
    <w:rsid w:val="00245778"/>
    <w:rsid w:val="00245DF3"/>
    <w:rsid w:val="002460FD"/>
    <w:rsid w:val="0024768F"/>
    <w:rsid w:val="002500EF"/>
    <w:rsid w:val="002504AF"/>
    <w:rsid w:val="0025108A"/>
    <w:rsid w:val="0025133B"/>
    <w:rsid w:val="002529E1"/>
    <w:rsid w:val="00252C71"/>
    <w:rsid w:val="0025327D"/>
    <w:rsid w:val="0025332D"/>
    <w:rsid w:val="002535F9"/>
    <w:rsid w:val="00253E2C"/>
    <w:rsid w:val="00253E77"/>
    <w:rsid w:val="00254964"/>
    <w:rsid w:val="00254D39"/>
    <w:rsid w:val="0025553B"/>
    <w:rsid w:val="00255667"/>
    <w:rsid w:val="00255863"/>
    <w:rsid w:val="002558FE"/>
    <w:rsid w:val="00255DDE"/>
    <w:rsid w:val="00255E2B"/>
    <w:rsid w:val="00255F22"/>
    <w:rsid w:val="002561F1"/>
    <w:rsid w:val="0025663B"/>
    <w:rsid w:val="0025762C"/>
    <w:rsid w:val="00257661"/>
    <w:rsid w:val="00257E6F"/>
    <w:rsid w:val="00260095"/>
    <w:rsid w:val="002607AA"/>
    <w:rsid w:val="0026088A"/>
    <w:rsid w:val="00261749"/>
    <w:rsid w:val="00262255"/>
    <w:rsid w:val="0026236D"/>
    <w:rsid w:val="0026322B"/>
    <w:rsid w:val="00264197"/>
    <w:rsid w:val="00264458"/>
    <w:rsid w:val="00265538"/>
    <w:rsid w:val="00265CE2"/>
    <w:rsid w:val="00266416"/>
    <w:rsid w:val="0027095B"/>
    <w:rsid w:val="00270F36"/>
    <w:rsid w:val="00271286"/>
    <w:rsid w:val="002723F3"/>
    <w:rsid w:val="00272686"/>
    <w:rsid w:val="00272C86"/>
    <w:rsid w:val="0027344D"/>
    <w:rsid w:val="00274318"/>
    <w:rsid w:val="0027451F"/>
    <w:rsid w:val="00274EAC"/>
    <w:rsid w:val="002752AA"/>
    <w:rsid w:val="00275BD8"/>
    <w:rsid w:val="0027618B"/>
    <w:rsid w:val="002767FC"/>
    <w:rsid w:val="00277084"/>
    <w:rsid w:val="002771D1"/>
    <w:rsid w:val="00280418"/>
    <w:rsid w:val="00281198"/>
    <w:rsid w:val="0028138B"/>
    <w:rsid w:val="00281B8A"/>
    <w:rsid w:val="00281C5A"/>
    <w:rsid w:val="002820DD"/>
    <w:rsid w:val="00283613"/>
    <w:rsid w:val="00283D69"/>
    <w:rsid w:val="00283D92"/>
    <w:rsid w:val="002841DE"/>
    <w:rsid w:val="00284536"/>
    <w:rsid w:val="00284595"/>
    <w:rsid w:val="00285874"/>
    <w:rsid w:val="00285B30"/>
    <w:rsid w:val="00287C0F"/>
    <w:rsid w:val="00290738"/>
    <w:rsid w:val="00290F67"/>
    <w:rsid w:val="002939DF"/>
    <w:rsid w:val="002944F8"/>
    <w:rsid w:val="002948CA"/>
    <w:rsid w:val="0029754B"/>
    <w:rsid w:val="00297E10"/>
    <w:rsid w:val="00297E18"/>
    <w:rsid w:val="002A0546"/>
    <w:rsid w:val="002A08BD"/>
    <w:rsid w:val="002A1080"/>
    <w:rsid w:val="002A137A"/>
    <w:rsid w:val="002A16A1"/>
    <w:rsid w:val="002A2866"/>
    <w:rsid w:val="002A2A6D"/>
    <w:rsid w:val="002A3153"/>
    <w:rsid w:val="002A3494"/>
    <w:rsid w:val="002A36CF"/>
    <w:rsid w:val="002A3DB4"/>
    <w:rsid w:val="002A3FEF"/>
    <w:rsid w:val="002A6A9C"/>
    <w:rsid w:val="002A71AE"/>
    <w:rsid w:val="002A7BE1"/>
    <w:rsid w:val="002B11D9"/>
    <w:rsid w:val="002B11FE"/>
    <w:rsid w:val="002B1282"/>
    <w:rsid w:val="002B13AB"/>
    <w:rsid w:val="002B1BE4"/>
    <w:rsid w:val="002B2E06"/>
    <w:rsid w:val="002B363E"/>
    <w:rsid w:val="002B41D4"/>
    <w:rsid w:val="002B454B"/>
    <w:rsid w:val="002B4746"/>
    <w:rsid w:val="002B49BF"/>
    <w:rsid w:val="002B503E"/>
    <w:rsid w:val="002B511A"/>
    <w:rsid w:val="002B55ED"/>
    <w:rsid w:val="002B5DA0"/>
    <w:rsid w:val="002B5E1D"/>
    <w:rsid w:val="002B65EF"/>
    <w:rsid w:val="002B7DCF"/>
    <w:rsid w:val="002C05A0"/>
    <w:rsid w:val="002C0785"/>
    <w:rsid w:val="002C0913"/>
    <w:rsid w:val="002C09A2"/>
    <w:rsid w:val="002C1849"/>
    <w:rsid w:val="002C23A4"/>
    <w:rsid w:val="002C2C16"/>
    <w:rsid w:val="002C30A6"/>
    <w:rsid w:val="002C3B1E"/>
    <w:rsid w:val="002C3CAE"/>
    <w:rsid w:val="002C402E"/>
    <w:rsid w:val="002C43CC"/>
    <w:rsid w:val="002C4FA8"/>
    <w:rsid w:val="002C564A"/>
    <w:rsid w:val="002C59F5"/>
    <w:rsid w:val="002C6401"/>
    <w:rsid w:val="002C65D3"/>
    <w:rsid w:val="002C6C6C"/>
    <w:rsid w:val="002D047C"/>
    <w:rsid w:val="002D1A4C"/>
    <w:rsid w:val="002D1F8C"/>
    <w:rsid w:val="002D268C"/>
    <w:rsid w:val="002D2D9F"/>
    <w:rsid w:val="002D2F5D"/>
    <w:rsid w:val="002D3DE1"/>
    <w:rsid w:val="002D4A3F"/>
    <w:rsid w:val="002D4F2E"/>
    <w:rsid w:val="002D586A"/>
    <w:rsid w:val="002D59F3"/>
    <w:rsid w:val="002D5CB6"/>
    <w:rsid w:val="002D5F2E"/>
    <w:rsid w:val="002D60EF"/>
    <w:rsid w:val="002D695A"/>
    <w:rsid w:val="002D6F96"/>
    <w:rsid w:val="002E0E81"/>
    <w:rsid w:val="002E1509"/>
    <w:rsid w:val="002E22B6"/>
    <w:rsid w:val="002E267B"/>
    <w:rsid w:val="002E273C"/>
    <w:rsid w:val="002E2F9F"/>
    <w:rsid w:val="002E4171"/>
    <w:rsid w:val="002E44DC"/>
    <w:rsid w:val="002E44E5"/>
    <w:rsid w:val="002E4B05"/>
    <w:rsid w:val="002E4B1D"/>
    <w:rsid w:val="002E518A"/>
    <w:rsid w:val="002E53D5"/>
    <w:rsid w:val="002E6091"/>
    <w:rsid w:val="002E617D"/>
    <w:rsid w:val="002E6DDD"/>
    <w:rsid w:val="002E7A3F"/>
    <w:rsid w:val="002E7C1E"/>
    <w:rsid w:val="002F0A16"/>
    <w:rsid w:val="002F1100"/>
    <w:rsid w:val="002F1711"/>
    <w:rsid w:val="002F19A0"/>
    <w:rsid w:val="002F243E"/>
    <w:rsid w:val="002F2AB1"/>
    <w:rsid w:val="002F3845"/>
    <w:rsid w:val="002F45AA"/>
    <w:rsid w:val="002F5564"/>
    <w:rsid w:val="002F6559"/>
    <w:rsid w:val="002F6BF6"/>
    <w:rsid w:val="003002FE"/>
    <w:rsid w:val="00300C57"/>
    <w:rsid w:val="0030182A"/>
    <w:rsid w:val="00302990"/>
    <w:rsid w:val="00302FB6"/>
    <w:rsid w:val="00303D0C"/>
    <w:rsid w:val="0030421E"/>
    <w:rsid w:val="003042CE"/>
    <w:rsid w:val="00304D24"/>
    <w:rsid w:val="003067C3"/>
    <w:rsid w:val="00307021"/>
    <w:rsid w:val="0031063E"/>
    <w:rsid w:val="00311AE5"/>
    <w:rsid w:val="00311B19"/>
    <w:rsid w:val="003129C5"/>
    <w:rsid w:val="00312BDC"/>
    <w:rsid w:val="00312D2C"/>
    <w:rsid w:val="003136C4"/>
    <w:rsid w:val="00313E43"/>
    <w:rsid w:val="00314392"/>
    <w:rsid w:val="003149A0"/>
    <w:rsid w:val="0031586E"/>
    <w:rsid w:val="00315CA5"/>
    <w:rsid w:val="003160FB"/>
    <w:rsid w:val="00316264"/>
    <w:rsid w:val="00316337"/>
    <w:rsid w:val="003173E5"/>
    <w:rsid w:val="003175AC"/>
    <w:rsid w:val="0031785B"/>
    <w:rsid w:val="003200CA"/>
    <w:rsid w:val="003201A2"/>
    <w:rsid w:val="003214AB"/>
    <w:rsid w:val="003214CA"/>
    <w:rsid w:val="0032179C"/>
    <w:rsid w:val="00322ECE"/>
    <w:rsid w:val="0032648B"/>
    <w:rsid w:val="003266DD"/>
    <w:rsid w:val="00326A73"/>
    <w:rsid w:val="00327B0F"/>
    <w:rsid w:val="00327B77"/>
    <w:rsid w:val="00327D84"/>
    <w:rsid w:val="00327EDC"/>
    <w:rsid w:val="003316A6"/>
    <w:rsid w:val="00332128"/>
    <w:rsid w:val="00332C97"/>
    <w:rsid w:val="003334F3"/>
    <w:rsid w:val="003335E4"/>
    <w:rsid w:val="00333C0E"/>
    <w:rsid w:val="00333DEB"/>
    <w:rsid w:val="00333EA4"/>
    <w:rsid w:val="0033589C"/>
    <w:rsid w:val="003362CE"/>
    <w:rsid w:val="003365DC"/>
    <w:rsid w:val="0033675E"/>
    <w:rsid w:val="00336C7B"/>
    <w:rsid w:val="00336CB3"/>
    <w:rsid w:val="00336D62"/>
    <w:rsid w:val="00337D25"/>
    <w:rsid w:val="00340053"/>
    <w:rsid w:val="00340444"/>
    <w:rsid w:val="00340587"/>
    <w:rsid w:val="0034127D"/>
    <w:rsid w:val="0034232D"/>
    <w:rsid w:val="00343A8D"/>
    <w:rsid w:val="00343FE6"/>
    <w:rsid w:val="003446E1"/>
    <w:rsid w:val="00344AC0"/>
    <w:rsid w:val="00345137"/>
    <w:rsid w:val="003454C3"/>
    <w:rsid w:val="003454FC"/>
    <w:rsid w:val="00345822"/>
    <w:rsid w:val="003462BF"/>
    <w:rsid w:val="00347579"/>
    <w:rsid w:val="0035067C"/>
    <w:rsid w:val="00351CC5"/>
    <w:rsid w:val="00352266"/>
    <w:rsid w:val="00352451"/>
    <w:rsid w:val="003527DB"/>
    <w:rsid w:val="00352DA0"/>
    <w:rsid w:val="003538E7"/>
    <w:rsid w:val="0035391A"/>
    <w:rsid w:val="00355233"/>
    <w:rsid w:val="00355294"/>
    <w:rsid w:val="00355CA4"/>
    <w:rsid w:val="00356D97"/>
    <w:rsid w:val="00356FBC"/>
    <w:rsid w:val="00360358"/>
    <w:rsid w:val="00360EB0"/>
    <w:rsid w:val="003614CC"/>
    <w:rsid w:val="003616B1"/>
    <w:rsid w:val="00361AF6"/>
    <w:rsid w:val="0036236E"/>
    <w:rsid w:val="003626CD"/>
    <w:rsid w:val="003633FB"/>
    <w:rsid w:val="0036401C"/>
    <w:rsid w:val="00364D42"/>
    <w:rsid w:val="0036551D"/>
    <w:rsid w:val="00365C56"/>
    <w:rsid w:val="00366B90"/>
    <w:rsid w:val="00366CB0"/>
    <w:rsid w:val="00367174"/>
    <w:rsid w:val="0036720F"/>
    <w:rsid w:val="00367249"/>
    <w:rsid w:val="003677A5"/>
    <w:rsid w:val="003679F8"/>
    <w:rsid w:val="00370E4A"/>
    <w:rsid w:val="0037133F"/>
    <w:rsid w:val="003718A2"/>
    <w:rsid w:val="00371E5B"/>
    <w:rsid w:val="00372770"/>
    <w:rsid w:val="0037295A"/>
    <w:rsid w:val="00372B0E"/>
    <w:rsid w:val="00372E31"/>
    <w:rsid w:val="00375D11"/>
    <w:rsid w:val="00376195"/>
    <w:rsid w:val="00376B40"/>
    <w:rsid w:val="00377241"/>
    <w:rsid w:val="003779C0"/>
    <w:rsid w:val="00377A1F"/>
    <w:rsid w:val="00377BB5"/>
    <w:rsid w:val="003801B1"/>
    <w:rsid w:val="00380494"/>
    <w:rsid w:val="0038077D"/>
    <w:rsid w:val="003807D4"/>
    <w:rsid w:val="00380A51"/>
    <w:rsid w:val="00380A9D"/>
    <w:rsid w:val="00380B45"/>
    <w:rsid w:val="00382096"/>
    <w:rsid w:val="003821F0"/>
    <w:rsid w:val="00382F87"/>
    <w:rsid w:val="00385E91"/>
    <w:rsid w:val="00386917"/>
    <w:rsid w:val="00387512"/>
    <w:rsid w:val="0038759E"/>
    <w:rsid w:val="003905D1"/>
    <w:rsid w:val="003906CC"/>
    <w:rsid w:val="003906E0"/>
    <w:rsid w:val="00390AA8"/>
    <w:rsid w:val="00391760"/>
    <w:rsid w:val="00391E3B"/>
    <w:rsid w:val="003932ED"/>
    <w:rsid w:val="00393364"/>
    <w:rsid w:val="0039344F"/>
    <w:rsid w:val="00394BF6"/>
    <w:rsid w:val="00395B08"/>
    <w:rsid w:val="00395F70"/>
    <w:rsid w:val="003961DB"/>
    <w:rsid w:val="003963DC"/>
    <w:rsid w:val="003967ED"/>
    <w:rsid w:val="00397579"/>
    <w:rsid w:val="003A01FC"/>
    <w:rsid w:val="003A0726"/>
    <w:rsid w:val="003A0785"/>
    <w:rsid w:val="003A12A2"/>
    <w:rsid w:val="003A1C44"/>
    <w:rsid w:val="003A254A"/>
    <w:rsid w:val="003A343D"/>
    <w:rsid w:val="003A4417"/>
    <w:rsid w:val="003A4F8D"/>
    <w:rsid w:val="003A759F"/>
    <w:rsid w:val="003A7F16"/>
    <w:rsid w:val="003B1A39"/>
    <w:rsid w:val="003B1A8C"/>
    <w:rsid w:val="003B1C71"/>
    <w:rsid w:val="003B26CD"/>
    <w:rsid w:val="003B2CFA"/>
    <w:rsid w:val="003B30C0"/>
    <w:rsid w:val="003B3306"/>
    <w:rsid w:val="003B3570"/>
    <w:rsid w:val="003B378D"/>
    <w:rsid w:val="003B3847"/>
    <w:rsid w:val="003B4524"/>
    <w:rsid w:val="003B45EB"/>
    <w:rsid w:val="003B4662"/>
    <w:rsid w:val="003B46F9"/>
    <w:rsid w:val="003B4ACC"/>
    <w:rsid w:val="003B4D1C"/>
    <w:rsid w:val="003B4EE6"/>
    <w:rsid w:val="003B4FAC"/>
    <w:rsid w:val="003B5128"/>
    <w:rsid w:val="003B5197"/>
    <w:rsid w:val="003B5843"/>
    <w:rsid w:val="003B5B81"/>
    <w:rsid w:val="003B6CB5"/>
    <w:rsid w:val="003B7B34"/>
    <w:rsid w:val="003C142C"/>
    <w:rsid w:val="003C417E"/>
    <w:rsid w:val="003C4853"/>
    <w:rsid w:val="003C4E5B"/>
    <w:rsid w:val="003C541C"/>
    <w:rsid w:val="003C5880"/>
    <w:rsid w:val="003C62B8"/>
    <w:rsid w:val="003C7537"/>
    <w:rsid w:val="003C7B1B"/>
    <w:rsid w:val="003D160D"/>
    <w:rsid w:val="003D236A"/>
    <w:rsid w:val="003D379E"/>
    <w:rsid w:val="003D3CB3"/>
    <w:rsid w:val="003D40F3"/>
    <w:rsid w:val="003D4112"/>
    <w:rsid w:val="003D44F0"/>
    <w:rsid w:val="003D5384"/>
    <w:rsid w:val="003D696E"/>
    <w:rsid w:val="003D7D7F"/>
    <w:rsid w:val="003E00B5"/>
    <w:rsid w:val="003E0CBC"/>
    <w:rsid w:val="003E0CC1"/>
    <w:rsid w:val="003E0E33"/>
    <w:rsid w:val="003E0F70"/>
    <w:rsid w:val="003E108D"/>
    <w:rsid w:val="003E127F"/>
    <w:rsid w:val="003E1654"/>
    <w:rsid w:val="003E17AE"/>
    <w:rsid w:val="003E187A"/>
    <w:rsid w:val="003E1ABB"/>
    <w:rsid w:val="003E1B82"/>
    <w:rsid w:val="003E1E03"/>
    <w:rsid w:val="003E1F72"/>
    <w:rsid w:val="003E2049"/>
    <w:rsid w:val="003E28C2"/>
    <w:rsid w:val="003E3375"/>
    <w:rsid w:val="003E4A0B"/>
    <w:rsid w:val="003E4CD6"/>
    <w:rsid w:val="003E4D3D"/>
    <w:rsid w:val="003E5B14"/>
    <w:rsid w:val="003E5BFB"/>
    <w:rsid w:val="003E6956"/>
    <w:rsid w:val="003E6CDC"/>
    <w:rsid w:val="003E6E37"/>
    <w:rsid w:val="003E7E70"/>
    <w:rsid w:val="003F043D"/>
    <w:rsid w:val="003F0FE4"/>
    <w:rsid w:val="003F0FED"/>
    <w:rsid w:val="003F1420"/>
    <w:rsid w:val="003F2B45"/>
    <w:rsid w:val="003F2BD9"/>
    <w:rsid w:val="003F2C41"/>
    <w:rsid w:val="003F37AA"/>
    <w:rsid w:val="003F384A"/>
    <w:rsid w:val="003F3C80"/>
    <w:rsid w:val="003F422C"/>
    <w:rsid w:val="003F46ED"/>
    <w:rsid w:val="003F538B"/>
    <w:rsid w:val="003F57AD"/>
    <w:rsid w:val="003F5946"/>
    <w:rsid w:val="003F594E"/>
    <w:rsid w:val="00400601"/>
    <w:rsid w:val="00400840"/>
    <w:rsid w:val="00400C2B"/>
    <w:rsid w:val="00401C1F"/>
    <w:rsid w:val="0040237B"/>
    <w:rsid w:val="00402C00"/>
    <w:rsid w:val="00402F5B"/>
    <w:rsid w:val="0040381C"/>
    <w:rsid w:val="00403BA1"/>
    <w:rsid w:val="00403EFD"/>
    <w:rsid w:val="00404303"/>
    <w:rsid w:val="00404486"/>
    <w:rsid w:val="004058BE"/>
    <w:rsid w:val="00406AC2"/>
    <w:rsid w:val="004076EA"/>
    <w:rsid w:val="00407ACA"/>
    <w:rsid w:val="00407CA0"/>
    <w:rsid w:val="00410D20"/>
    <w:rsid w:val="004119FE"/>
    <w:rsid w:val="00411AF1"/>
    <w:rsid w:val="0041257F"/>
    <w:rsid w:val="00413227"/>
    <w:rsid w:val="00413556"/>
    <w:rsid w:val="00413C4B"/>
    <w:rsid w:val="00413C7D"/>
    <w:rsid w:val="00414912"/>
    <w:rsid w:val="00416E85"/>
    <w:rsid w:val="00416F4A"/>
    <w:rsid w:val="00417044"/>
    <w:rsid w:val="00417829"/>
    <w:rsid w:val="00417F83"/>
    <w:rsid w:val="00420722"/>
    <w:rsid w:val="00420E3C"/>
    <w:rsid w:val="00420FC8"/>
    <w:rsid w:val="0042108B"/>
    <w:rsid w:val="00421742"/>
    <w:rsid w:val="00421ADA"/>
    <w:rsid w:val="004222E1"/>
    <w:rsid w:val="00422AA2"/>
    <w:rsid w:val="00423081"/>
    <w:rsid w:val="00424F32"/>
    <w:rsid w:val="00425185"/>
    <w:rsid w:val="00427588"/>
    <w:rsid w:val="004279A2"/>
    <w:rsid w:val="00427FE8"/>
    <w:rsid w:val="00430140"/>
    <w:rsid w:val="00430A0E"/>
    <w:rsid w:val="00431613"/>
    <w:rsid w:val="00431D68"/>
    <w:rsid w:val="00432E9C"/>
    <w:rsid w:val="0043332C"/>
    <w:rsid w:val="004349F8"/>
    <w:rsid w:val="00435923"/>
    <w:rsid w:val="00436A95"/>
    <w:rsid w:val="00436E13"/>
    <w:rsid w:val="00437708"/>
    <w:rsid w:val="00437F8D"/>
    <w:rsid w:val="0044007D"/>
    <w:rsid w:val="00440353"/>
    <w:rsid w:val="004409B2"/>
    <w:rsid w:val="00440F27"/>
    <w:rsid w:val="004418A9"/>
    <w:rsid w:val="00441FE2"/>
    <w:rsid w:val="00442E87"/>
    <w:rsid w:val="004444B7"/>
    <w:rsid w:val="00445AC6"/>
    <w:rsid w:val="00445B5E"/>
    <w:rsid w:val="00445D4E"/>
    <w:rsid w:val="00445F09"/>
    <w:rsid w:val="00446472"/>
    <w:rsid w:val="0044694E"/>
    <w:rsid w:val="00447597"/>
    <w:rsid w:val="004476D1"/>
    <w:rsid w:val="00447767"/>
    <w:rsid w:val="004477EB"/>
    <w:rsid w:val="004500FA"/>
    <w:rsid w:val="0045037F"/>
    <w:rsid w:val="00450412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210C"/>
    <w:rsid w:val="004523F0"/>
    <w:rsid w:val="004541FF"/>
    <w:rsid w:val="00454EC9"/>
    <w:rsid w:val="00454F08"/>
    <w:rsid w:val="00455556"/>
    <w:rsid w:val="0045660F"/>
    <w:rsid w:val="004576BB"/>
    <w:rsid w:val="00460944"/>
    <w:rsid w:val="00461BF1"/>
    <w:rsid w:val="00462891"/>
    <w:rsid w:val="00463AFF"/>
    <w:rsid w:val="00464552"/>
    <w:rsid w:val="0046460F"/>
    <w:rsid w:val="00465018"/>
    <w:rsid w:val="00465130"/>
    <w:rsid w:val="00465441"/>
    <w:rsid w:val="0046581A"/>
    <w:rsid w:val="00465FB2"/>
    <w:rsid w:val="00466184"/>
    <w:rsid w:val="004670D3"/>
    <w:rsid w:val="0046761F"/>
    <w:rsid w:val="004679E4"/>
    <w:rsid w:val="00467F81"/>
    <w:rsid w:val="004706DB"/>
    <w:rsid w:val="00470F98"/>
    <w:rsid w:val="004711D8"/>
    <w:rsid w:val="00471671"/>
    <w:rsid w:val="00473168"/>
    <w:rsid w:val="004735BE"/>
    <w:rsid w:val="00473F95"/>
    <w:rsid w:val="0047406E"/>
    <w:rsid w:val="004743F7"/>
    <w:rsid w:val="00474AF1"/>
    <w:rsid w:val="00474C71"/>
    <w:rsid w:val="004753F6"/>
    <w:rsid w:val="004759F6"/>
    <w:rsid w:val="00475EF4"/>
    <w:rsid w:val="00476972"/>
    <w:rsid w:val="00476E1E"/>
    <w:rsid w:val="00476EDC"/>
    <w:rsid w:val="00480985"/>
    <w:rsid w:val="00481E6D"/>
    <w:rsid w:val="00481EFB"/>
    <w:rsid w:val="00482037"/>
    <w:rsid w:val="0048235B"/>
    <w:rsid w:val="0048344F"/>
    <w:rsid w:val="00483BA0"/>
    <w:rsid w:val="00484477"/>
    <w:rsid w:val="004849E1"/>
    <w:rsid w:val="004851BD"/>
    <w:rsid w:val="0048556F"/>
    <w:rsid w:val="0048567C"/>
    <w:rsid w:val="00485AA2"/>
    <w:rsid w:val="00485B81"/>
    <w:rsid w:val="00485DE5"/>
    <w:rsid w:val="00486D6C"/>
    <w:rsid w:val="00486DC2"/>
    <w:rsid w:val="00487A3C"/>
    <w:rsid w:val="00487F3F"/>
    <w:rsid w:val="00490F72"/>
    <w:rsid w:val="00492427"/>
    <w:rsid w:val="00492D7E"/>
    <w:rsid w:val="00492E57"/>
    <w:rsid w:val="00492EE7"/>
    <w:rsid w:val="00493246"/>
    <w:rsid w:val="00494A98"/>
    <w:rsid w:val="00495C23"/>
    <w:rsid w:val="004960D8"/>
    <w:rsid w:val="00496D71"/>
    <w:rsid w:val="00497685"/>
    <w:rsid w:val="004A0C6D"/>
    <w:rsid w:val="004A176B"/>
    <w:rsid w:val="004A2B4C"/>
    <w:rsid w:val="004A380F"/>
    <w:rsid w:val="004A395B"/>
    <w:rsid w:val="004A3C1B"/>
    <w:rsid w:val="004A49B3"/>
    <w:rsid w:val="004A4C81"/>
    <w:rsid w:val="004A4EA7"/>
    <w:rsid w:val="004A5C71"/>
    <w:rsid w:val="004A613F"/>
    <w:rsid w:val="004A61C4"/>
    <w:rsid w:val="004A6307"/>
    <w:rsid w:val="004A6690"/>
    <w:rsid w:val="004A6819"/>
    <w:rsid w:val="004A6B6C"/>
    <w:rsid w:val="004A6DB1"/>
    <w:rsid w:val="004A73E6"/>
    <w:rsid w:val="004A79D6"/>
    <w:rsid w:val="004A7A2E"/>
    <w:rsid w:val="004B046B"/>
    <w:rsid w:val="004B0CD5"/>
    <w:rsid w:val="004B0D4D"/>
    <w:rsid w:val="004B1F47"/>
    <w:rsid w:val="004B24B1"/>
    <w:rsid w:val="004B25C2"/>
    <w:rsid w:val="004B2686"/>
    <w:rsid w:val="004B28F9"/>
    <w:rsid w:val="004B3181"/>
    <w:rsid w:val="004B31B3"/>
    <w:rsid w:val="004B361A"/>
    <w:rsid w:val="004B3748"/>
    <w:rsid w:val="004B3811"/>
    <w:rsid w:val="004B3918"/>
    <w:rsid w:val="004B3EB1"/>
    <w:rsid w:val="004B4799"/>
    <w:rsid w:val="004B5219"/>
    <w:rsid w:val="004B53D3"/>
    <w:rsid w:val="004B565C"/>
    <w:rsid w:val="004B5775"/>
    <w:rsid w:val="004B5BFB"/>
    <w:rsid w:val="004B7CE6"/>
    <w:rsid w:val="004C0605"/>
    <w:rsid w:val="004C1375"/>
    <w:rsid w:val="004C1BB9"/>
    <w:rsid w:val="004C2012"/>
    <w:rsid w:val="004C2145"/>
    <w:rsid w:val="004C2CF4"/>
    <w:rsid w:val="004C375F"/>
    <w:rsid w:val="004C3C24"/>
    <w:rsid w:val="004C4CE6"/>
    <w:rsid w:val="004C57E9"/>
    <w:rsid w:val="004C5D9E"/>
    <w:rsid w:val="004C5E2F"/>
    <w:rsid w:val="004C6411"/>
    <w:rsid w:val="004C702C"/>
    <w:rsid w:val="004C709C"/>
    <w:rsid w:val="004C7716"/>
    <w:rsid w:val="004C787E"/>
    <w:rsid w:val="004C7D62"/>
    <w:rsid w:val="004C7E13"/>
    <w:rsid w:val="004C7E6A"/>
    <w:rsid w:val="004D089D"/>
    <w:rsid w:val="004D0DB8"/>
    <w:rsid w:val="004D26AD"/>
    <w:rsid w:val="004D2C5B"/>
    <w:rsid w:val="004D3894"/>
    <w:rsid w:val="004D3FFB"/>
    <w:rsid w:val="004D45F2"/>
    <w:rsid w:val="004D465B"/>
    <w:rsid w:val="004D50A9"/>
    <w:rsid w:val="004D56CC"/>
    <w:rsid w:val="004D595C"/>
    <w:rsid w:val="004D5ED8"/>
    <w:rsid w:val="004D60B6"/>
    <w:rsid w:val="004D62C1"/>
    <w:rsid w:val="004D7D31"/>
    <w:rsid w:val="004E00E1"/>
    <w:rsid w:val="004E2483"/>
    <w:rsid w:val="004E338A"/>
    <w:rsid w:val="004E3FC5"/>
    <w:rsid w:val="004E4137"/>
    <w:rsid w:val="004E46D5"/>
    <w:rsid w:val="004E576B"/>
    <w:rsid w:val="004E6E63"/>
    <w:rsid w:val="004E6E64"/>
    <w:rsid w:val="004E6F70"/>
    <w:rsid w:val="004E7807"/>
    <w:rsid w:val="004F110C"/>
    <w:rsid w:val="004F2375"/>
    <w:rsid w:val="004F3004"/>
    <w:rsid w:val="004F3929"/>
    <w:rsid w:val="004F4ADC"/>
    <w:rsid w:val="004F4BE9"/>
    <w:rsid w:val="004F4F21"/>
    <w:rsid w:val="004F522E"/>
    <w:rsid w:val="004F67A7"/>
    <w:rsid w:val="004F77A7"/>
    <w:rsid w:val="004F7817"/>
    <w:rsid w:val="004F7AD7"/>
    <w:rsid w:val="004F7CB6"/>
    <w:rsid w:val="00500117"/>
    <w:rsid w:val="00500672"/>
    <w:rsid w:val="00500A41"/>
    <w:rsid w:val="00500A97"/>
    <w:rsid w:val="005012AA"/>
    <w:rsid w:val="00501553"/>
    <w:rsid w:val="005029F4"/>
    <w:rsid w:val="0050310F"/>
    <w:rsid w:val="00503461"/>
    <w:rsid w:val="005043BB"/>
    <w:rsid w:val="00504689"/>
    <w:rsid w:val="0050507A"/>
    <w:rsid w:val="005055E5"/>
    <w:rsid w:val="005059CB"/>
    <w:rsid w:val="00506182"/>
    <w:rsid w:val="00506344"/>
    <w:rsid w:val="00506A9A"/>
    <w:rsid w:val="0050770F"/>
    <w:rsid w:val="00507818"/>
    <w:rsid w:val="00507824"/>
    <w:rsid w:val="00507C9F"/>
    <w:rsid w:val="00507EE4"/>
    <w:rsid w:val="00510A43"/>
    <w:rsid w:val="00510E49"/>
    <w:rsid w:val="005111B5"/>
    <w:rsid w:val="00511758"/>
    <w:rsid w:val="005117D0"/>
    <w:rsid w:val="00512C47"/>
    <w:rsid w:val="00513E3D"/>
    <w:rsid w:val="00513EF6"/>
    <w:rsid w:val="00514509"/>
    <w:rsid w:val="005149C9"/>
    <w:rsid w:val="005153A1"/>
    <w:rsid w:val="00515465"/>
    <w:rsid w:val="005159D9"/>
    <w:rsid w:val="00515C3D"/>
    <w:rsid w:val="00515CBE"/>
    <w:rsid w:val="00517203"/>
    <w:rsid w:val="00517424"/>
    <w:rsid w:val="00517AD7"/>
    <w:rsid w:val="00520716"/>
    <w:rsid w:val="005208B4"/>
    <w:rsid w:val="00520937"/>
    <w:rsid w:val="005212D8"/>
    <w:rsid w:val="005218BF"/>
    <w:rsid w:val="00521A91"/>
    <w:rsid w:val="00521E00"/>
    <w:rsid w:val="00522287"/>
    <w:rsid w:val="00522617"/>
    <w:rsid w:val="0052295F"/>
    <w:rsid w:val="00522B8A"/>
    <w:rsid w:val="00522E84"/>
    <w:rsid w:val="005232F4"/>
    <w:rsid w:val="005239B0"/>
    <w:rsid w:val="00523FC3"/>
    <w:rsid w:val="00524133"/>
    <w:rsid w:val="005245E8"/>
    <w:rsid w:val="00526203"/>
    <w:rsid w:val="00526631"/>
    <w:rsid w:val="0052669F"/>
    <w:rsid w:val="00527740"/>
    <w:rsid w:val="005278FD"/>
    <w:rsid w:val="00527BEF"/>
    <w:rsid w:val="00527C23"/>
    <w:rsid w:val="00527F0D"/>
    <w:rsid w:val="0053017A"/>
    <w:rsid w:val="0053032F"/>
    <w:rsid w:val="00530C0D"/>
    <w:rsid w:val="00531D2E"/>
    <w:rsid w:val="00531EF8"/>
    <w:rsid w:val="00532EE8"/>
    <w:rsid w:val="00534FBC"/>
    <w:rsid w:val="005352D0"/>
    <w:rsid w:val="0053573B"/>
    <w:rsid w:val="00535981"/>
    <w:rsid w:val="00535DD5"/>
    <w:rsid w:val="00536401"/>
    <w:rsid w:val="00537763"/>
    <w:rsid w:val="005400C3"/>
    <w:rsid w:val="00540A47"/>
    <w:rsid w:val="00541C28"/>
    <w:rsid w:val="00542BAA"/>
    <w:rsid w:val="005448DD"/>
    <w:rsid w:val="00544D34"/>
    <w:rsid w:val="00544E42"/>
    <w:rsid w:val="00545AFE"/>
    <w:rsid w:val="00545B54"/>
    <w:rsid w:val="00545D7D"/>
    <w:rsid w:val="00546276"/>
    <w:rsid w:val="0054670F"/>
    <w:rsid w:val="00546C41"/>
    <w:rsid w:val="0054729B"/>
    <w:rsid w:val="00547476"/>
    <w:rsid w:val="00547B4A"/>
    <w:rsid w:val="00547D00"/>
    <w:rsid w:val="0055038E"/>
    <w:rsid w:val="00550EF6"/>
    <w:rsid w:val="00551A8A"/>
    <w:rsid w:val="00552216"/>
    <w:rsid w:val="005528AD"/>
    <w:rsid w:val="00554042"/>
    <w:rsid w:val="00554505"/>
    <w:rsid w:val="00554769"/>
    <w:rsid w:val="005552B1"/>
    <w:rsid w:val="00555E8B"/>
    <w:rsid w:val="00555F97"/>
    <w:rsid w:val="00556F0F"/>
    <w:rsid w:val="00557A7D"/>
    <w:rsid w:val="0056034F"/>
    <w:rsid w:val="005603FE"/>
    <w:rsid w:val="00560C59"/>
    <w:rsid w:val="0056103D"/>
    <w:rsid w:val="00561345"/>
    <w:rsid w:val="005613CA"/>
    <w:rsid w:val="00561B3A"/>
    <w:rsid w:val="00561C56"/>
    <w:rsid w:val="0056217B"/>
    <w:rsid w:val="005621EA"/>
    <w:rsid w:val="00562516"/>
    <w:rsid w:val="005627C8"/>
    <w:rsid w:val="00562AE2"/>
    <w:rsid w:val="00563310"/>
    <w:rsid w:val="005633CA"/>
    <w:rsid w:val="005635B1"/>
    <w:rsid w:val="00563D41"/>
    <w:rsid w:val="0056422F"/>
    <w:rsid w:val="00564282"/>
    <w:rsid w:val="00564B3A"/>
    <w:rsid w:val="00564D72"/>
    <w:rsid w:val="00564FBE"/>
    <w:rsid w:val="00565538"/>
    <w:rsid w:val="005664BB"/>
    <w:rsid w:val="005667DB"/>
    <w:rsid w:val="00566A60"/>
    <w:rsid w:val="00566A9D"/>
    <w:rsid w:val="0056725C"/>
    <w:rsid w:val="00567CF1"/>
    <w:rsid w:val="00570128"/>
    <w:rsid w:val="00570D52"/>
    <w:rsid w:val="00570D67"/>
    <w:rsid w:val="005717AD"/>
    <w:rsid w:val="00571986"/>
    <w:rsid w:val="00571C18"/>
    <w:rsid w:val="00571D27"/>
    <w:rsid w:val="005721E1"/>
    <w:rsid w:val="00572A5F"/>
    <w:rsid w:val="00573C95"/>
    <w:rsid w:val="00573EFD"/>
    <w:rsid w:val="00573F06"/>
    <w:rsid w:val="0057404D"/>
    <w:rsid w:val="0057423C"/>
    <w:rsid w:val="00575BB6"/>
    <w:rsid w:val="0057661D"/>
    <w:rsid w:val="00576ECB"/>
    <w:rsid w:val="00577526"/>
    <w:rsid w:val="00580277"/>
    <w:rsid w:val="00581523"/>
    <w:rsid w:val="00581896"/>
    <w:rsid w:val="005830FD"/>
    <w:rsid w:val="0058318D"/>
    <w:rsid w:val="00583721"/>
    <w:rsid w:val="0058387D"/>
    <w:rsid w:val="005843D6"/>
    <w:rsid w:val="00584A9F"/>
    <w:rsid w:val="00585320"/>
    <w:rsid w:val="0058545B"/>
    <w:rsid w:val="00585523"/>
    <w:rsid w:val="0058586D"/>
    <w:rsid w:val="00585945"/>
    <w:rsid w:val="00585C5B"/>
    <w:rsid w:val="0058664E"/>
    <w:rsid w:val="0058716D"/>
    <w:rsid w:val="0058719F"/>
    <w:rsid w:val="00587DE1"/>
    <w:rsid w:val="00590062"/>
    <w:rsid w:val="00590F45"/>
    <w:rsid w:val="005915F0"/>
    <w:rsid w:val="00591A96"/>
    <w:rsid w:val="00592221"/>
    <w:rsid w:val="00592DC5"/>
    <w:rsid w:val="005934E5"/>
    <w:rsid w:val="00593D38"/>
    <w:rsid w:val="00594475"/>
    <w:rsid w:val="00594980"/>
    <w:rsid w:val="00594B7C"/>
    <w:rsid w:val="00594C47"/>
    <w:rsid w:val="00595919"/>
    <w:rsid w:val="00595A13"/>
    <w:rsid w:val="0059615D"/>
    <w:rsid w:val="0059630E"/>
    <w:rsid w:val="0059651B"/>
    <w:rsid w:val="00596685"/>
    <w:rsid w:val="005967B2"/>
    <w:rsid w:val="005A0612"/>
    <w:rsid w:val="005A0BD1"/>
    <w:rsid w:val="005A1548"/>
    <w:rsid w:val="005A281E"/>
    <w:rsid w:val="005A28E1"/>
    <w:rsid w:val="005A2D6A"/>
    <w:rsid w:val="005A31B9"/>
    <w:rsid w:val="005A329E"/>
    <w:rsid w:val="005A35E1"/>
    <w:rsid w:val="005A3B09"/>
    <w:rsid w:val="005A3BB3"/>
    <w:rsid w:val="005A482E"/>
    <w:rsid w:val="005A4926"/>
    <w:rsid w:val="005A495B"/>
    <w:rsid w:val="005A532A"/>
    <w:rsid w:val="005A5766"/>
    <w:rsid w:val="005A5968"/>
    <w:rsid w:val="005A5A90"/>
    <w:rsid w:val="005A5B2F"/>
    <w:rsid w:val="005A68FC"/>
    <w:rsid w:val="005A6943"/>
    <w:rsid w:val="005A6F62"/>
    <w:rsid w:val="005A7289"/>
    <w:rsid w:val="005B0274"/>
    <w:rsid w:val="005B0839"/>
    <w:rsid w:val="005B11E3"/>
    <w:rsid w:val="005B1332"/>
    <w:rsid w:val="005B275A"/>
    <w:rsid w:val="005B2DDF"/>
    <w:rsid w:val="005B338F"/>
    <w:rsid w:val="005B3CF0"/>
    <w:rsid w:val="005B4739"/>
    <w:rsid w:val="005B4909"/>
    <w:rsid w:val="005B5F60"/>
    <w:rsid w:val="005B5FE3"/>
    <w:rsid w:val="005B6164"/>
    <w:rsid w:val="005B6228"/>
    <w:rsid w:val="005B65AB"/>
    <w:rsid w:val="005B6A0D"/>
    <w:rsid w:val="005B7133"/>
    <w:rsid w:val="005B769F"/>
    <w:rsid w:val="005B7E44"/>
    <w:rsid w:val="005C178C"/>
    <w:rsid w:val="005C1A64"/>
    <w:rsid w:val="005C2368"/>
    <w:rsid w:val="005C25D5"/>
    <w:rsid w:val="005C2929"/>
    <w:rsid w:val="005C2B7C"/>
    <w:rsid w:val="005C2ED2"/>
    <w:rsid w:val="005C3053"/>
    <w:rsid w:val="005C326F"/>
    <w:rsid w:val="005C3C4F"/>
    <w:rsid w:val="005C41A6"/>
    <w:rsid w:val="005C4786"/>
    <w:rsid w:val="005C486B"/>
    <w:rsid w:val="005C4DA0"/>
    <w:rsid w:val="005C69E3"/>
    <w:rsid w:val="005C7B12"/>
    <w:rsid w:val="005C7E81"/>
    <w:rsid w:val="005D012D"/>
    <w:rsid w:val="005D058A"/>
    <w:rsid w:val="005D0838"/>
    <w:rsid w:val="005D0959"/>
    <w:rsid w:val="005D16A6"/>
    <w:rsid w:val="005D19FA"/>
    <w:rsid w:val="005D22B2"/>
    <w:rsid w:val="005D24A7"/>
    <w:rsid w:val="005D2F10"/>
    <w:rsid w:val="005D3664"/>
    <w:rsid w:val="005D48A6"/>
    <w:rsid w:val="005D4D44"/>
    <w:rsid w:val="005D52BC"/>
    <w:rsid w:val="005D5D22"/>
    <w:rsid w:val="005D679F"/>
    <w:rsid w:val="005D6E1D"/>
    <w:rsid w:val="005D73EA"/>
    <w:rsid w:val="005D7490"/>
    <w:rsid w:val="005D776F"/>
    <w:rsid w:val="005D795C"/>
    <w:rsid w:val="005D7A48"/>
    <w:rsid w:val="005D7D26"/>
    <w:rsid w:val="005D7E42"/>
    <w:rsid w:val="005D7F44"/>
    <w:rsid w:val="005E0171"/>
    <w:rsid w:val="005E0D22"/>
    <w:rsid w:val="005E129C"/>
    <w:rsid w:val="005E2138"/>
    <w:rsid w:val="005E252C"/>
    <w:rsid w:val="005E2563"/>
    <w:rsid w:val="005E2EF1"/>
    <w:rsid w:val="005E2F90"/>
    <w:rsid w:val="005E3D31"/>
    <w:rsid w:val="005E4F88"/>
    <w:rsid w:val="005E5492"/>
    <w:rsid w:val="005E5E2E"/>
    <w:rsid w:val="005E68EA"/>
    <w:rsid w:val="005E74AD"/>
    <w:rsid w:val="005E7502"/>
    <w:rsid w:val="005E75DB"/>
    <w:rsid w:val="005E7969"/>
    <w:rsid w:val="005F0987"/>
    <w:rsid w:val="005F0A93"/>
    <w:rsid w:val="005F0C3A"/>
    <w:rsid w:val="005F1DB3"/>
    <w:rsid w:val="005F2999"/>
    <w:rsid w:val="005F2C29"/>
    <w:rsid w:val="005F2D4C"/>
    <w:rsid w:val="005F2E9D"/>
    <w:rsid w:val="005F3C12"/>
    <w:rsid w:val="005F41ED"/>
    <w:rsid w:val="005F4403"/>
    <w:rsid w:val="005F49C8"/>
    <w:rsid w:val="005F4FC5"/>
    <w:rsid w:val="005F54DC"/>
    <w:rsid w:val="005F5A50"/>
    <w:rsid w:val="005F650A"/>
    <w:rsid w:val="005F65F4"/>
    <w:rsid w:val="005F71A2"/>
    <w:rsid w:val="005F7651"/>
    <w:rsid w:val="005F7A9A"/>
    <w:rsid w:val="005F7D8E"/>
    <w:rsid w:val="005F7FE0"/>
    <w:rsid w:val="0060037E"/>
    <w:rsid w:val="006003EB"/>
    <w:rsid w:val="00600949"/>
    <w:rsid w:val="00600B14"/>
    <w:rsid w:val="00601E31"/>
    <w:rsid w:val="006026E8"/>
    <w:rsid w:val="006028D7"/>
    <w:rsid w:val="00603098"/>
    <w:rsid w:val="0060439B"/>
    <w:rsid w:val="00604A0F"/>
    <w:rsid w:val="00604CC2"/>
    <w:rsid w:val="00605A6F"/>
    <w:rsid w:val="00605ACF"/>
    <w:rsid w:val="00605B85"/>
    <w:rsid w:val="00605D13"/>
    <w:rsid w:val="00607A98"/>
    <w:rsid w:val="00607A9E"/>
    <w:rsid w:val="006103AE"/>
    <w:rsid w:val="00610545"/>
    <w:rsid w:val="00610D6B"/>
    <w:rsid w:val="00612455"/>
    <w:rsid w:val="00612DDE"/>
    <w:rsid w:val="006132C6"/>
    <w:rsid w:val="00615312"/>
    <w:rsid w:val="006156D5"/>
    <w:rsid w:val="00615C75"/>
    <w:rsid w:val="006161EA"/>
    <w:rsid w:val="00616B84"/>
    <w:rsid w:val="006177A1"/>
    <w:rsid w:val="006206F5"/>
    <w:rsid w:val="0062149D"/>
    <w:rsid w:val="006215EB"/>
    <w:rsid w:val="006225E2"/>
    <w:rsid w:val="00623C92"/>
    <w:rsid w:val="00623F07"/>
    <w:rsid w:val="0062435D"/>
    <w:rsid w:val="006246E7"/>
    <w:rsid w:val="00624A86"/>
    <w:rsid w:val="00624D4A"/>
    <w:rsid w:val="0062572A"/>
    <w:rsid w:val="00625979"/>
    <w:rsid w:val="006261A3"/>
    <w:rsid w:val="00626918"/>
    <w:rsid w:val="00626BDF"/>
    <w:rsid w:val="0062784C"/>
    <w:rsid w:val="00630B14"/>
    <w:rsid w:val="006316DA"/>
    <w:rsid w:val="00631757"/>
    <w:rsid w:val="006317C3"/>
    <w:rsid w:val="00631AE4"/>
    <w:rsid w:val="00631F5D"/>
    <w:rsid w:val="006325F4"/>
    <w:rsid w:val="0063350A"/>
    <w:rsid w:val="006342BB"/>
    <w:rsid w:val="006347D5"/>
    <w:rsid w:val="00634FC7"/>
    <w:rsid w:val="00635686"/>
    <w:rsid w:val="006356B2"/>
    <w:rsid w:val="006360C1"/>
    <w:rsid w:val="0063779C"/>
    <w:rsid w:val="006406E9"/>
    <w:rsid w:val="00641726"/>
    <w:rsid w:val="00641798"/>
    <w:rsid w:val="00642390"/>
    <w:rsid w:val="00642715"/>
    <w:rsid w:val="006427F5"/>
    <w:rsid w:val="00643B45"/>
    <w:rsid w:val="00643B70"/>
    <w:rsid w:val="00643EB8"/>
    <w:rsid w:val="00643FCC"/>
    <w:rsid w:val="006446BD"/>
    <w:rsid w:val="00644BB6"/>
    <w:rsid w:val="0064525B"/>
    <w:rsid w:val="00646467"/>
    <w:rsid w:val="00647358"/>
    <w:rsid w:val="00647DF1"/>
    <w:rsid w:val="006503FC"/>
    <w:rsid w:val="00650A98"/>
    <w:rsid w:val="00650E1F"/>
    <w:rsid w:val="006510CD"/>
    <w:rsid w:val="00651D19"/>
    <w:rsid w:val="00651DB2"/>
    <w:rsid w:val="00652879"/>
    <w:rsid w:val="006537D1"/>
    <w:rsid w:val="00653B12"/>
    <w:rsid w:val="00654847"/>
    <w:rsid w:val="00654D68"/>
    <w:rsid w:val="00655849"/>
    <w:rsid w:val="00656C68"/>
    <w:rsid w:val="00657098"/>
    <w:rsid w:val="006571E1"/>
    <w:rsid w:val="00657708"/>
    <w:rsid w:val="00657926"/>
    <w:rsid w:val="006601C6"/>
    <w:rsid w:val="00660AB2"/>
    <w:rsid w:val="00660CB0"/>
    <w:rsid w:val="00660D98"/>
    <w:rsid w:val="00660FE2"/>
    <w:rsid w:val="00661DD5"/>
    <w:rsid w:val="00662B67"/>
    <w:rsid w:val="00662B84"/>
    <w:rsid w:val="00662E63"/>
    <w:rsid w:val="00663160"/>
    <w:rsid w:val="00663E42"/>
    <w:rsid w:val="00664947"/>
    <w:rsid w:val="00665B20"/>
    <w:rsid w:val="00665E16"/>
    <w:rsid w:val="00666049"/>
    <w:rsid w:val="00667DF0"/>
    <w:rsid w:val="0067025F"/>
    <w:rsid w:val="00670394"/>
    <w:rsid w:val="00670484"/>
    <w:rsid w:val="00670A61"/>
    <w:rsid w:val="00670ECB"/>
    <w:rsid w:val="006712F3"/>
    <w:rsid w:val="00671DFF"/>
    <w:rsid w:val="0067215E"/>
    <w:rsid w:val="00672BD1"/>
    <w:rsid w:val="00672FDA"/>
    <w:rsid w:val="0067310E"/>
    <w:rsid w:val="006735F1"/>
    <w:rsid w:val="006737C2"/>
    <w:rsid w:val="006750AF"/>
    <w:rsid w:val="00675228"/>
    <w:rsid w:val="00675B4A"/>
    <w:rsid w:val="00675F32"/>
    <w:rsid w:val="006766C5"/>
    <w:rsid w:val="0067677A"/>
    <w:rsid w:val="0067703F"/>
    <w:rsid w:val="006772FA"/>
    <w:rsid w:val="00677B16"/>
    <w:rsid w:val="00680560"/>
    <w:rsid w:val="006807C6"/>
    <w:rsid w:val="00680A0D"/>
    <w:rsid w:val="006815DF"/>
    <w:rsid w:val="0068180E"/>
    <w:rsid w:val="00681F8B"/>
    <w:rsid w:val="00682E1F"/>
    <w:rsid w:val="00683A6B"/>
    <w:rsid w:val="00683B96"/>
    <w:rsid w:val="00684316"/>
    <w:rsid w:val="006843C2"/>
    <w:rsid w:val="00684A8F"/>
    <w:rsid w:val="006854B6"/>
    <w:rsid w:val="00685D93"/>
    <w:rsid w:val="00685D9C"/>
    <w:rsid w:val="00685E11"/>
    <w:rsid w:val="006861B7"/>
    <w:rsid w:val="0068642E"/>
    <w:rsid w:val="00686619"/>
    <w:rsid w:val="00686A2E"/>
    <w:rsid w:val="00687327"/>
    <w:rsid w:val="006874F4"/>
    <w:rsid w:val="00687E05"/>
    <w:rsid w:val="00687FEE"/>
    <w:rsid w:val="006901AD"/>
    <w:rsid w:val="006902DE"/>
    <w:rsid w:val="00690439"/>
    <w:rsid w:val="006908BF"/>
    <w:rsid w:val="006908D4"/>
    <w:rsid w:val="006909DC"/>
    <w:rsid w:val="00690A9D"/>
    <w:rsid w:val="00690CCF"/>
    <w:rsid w:val="00690D3C"/>
    <w:rsid w:val="00691493"/>
    <w:rsid w:val="00691734"/>
    <w:rsid w:val="00692067"/>
    <w:rsid w:val="006920B4"/>
    <w:rsid w:val="0069266A"/>
    <w:rsid w:val="0069283C"/>
    <w:rsid w:val="00692B48"/>
    <w:rsid w:val="00692C78"/>
    <w:rsid w:val="006931CE"/>
    <w:rsid w:val="006932EF"/>
    <w:rsid w:val="006937EC"/>
    <w:rsid w:val="00694070"/>
    <w:rsid w:val="006952DD"/>
    <w:rsid w:val="00695D22"/>
    <w:rsid w:val="00695F55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4D5"/>
    <w:rsid w:val="006A1514"/>
    <w:rsid w:val="006A2A06"/>
    <w:rsid w:val="006A2B8C"/>
    <w:rsid w:val="006A3376"/>
    <w:rsid w:val="006A444F"/>
    <w:rsid w:val="006A4ED0"/>
    <w:rsid w:val="006A5B22"/>
    <w:rsid w:val="006A5F6F"/>
    <w:rsid w:val="006A74DC"/>
    <w:rsid w:val="006A77B4"/>
    <w:rsid w:val="006A79A3"/>
    <w:rsid w:val="006B1016"/>
    <w:rsid w:val="006B212B"/>
    <w:rsid w:val="006B2166"/>
    <w:rsid w:val="006B2327"/>
    <w:rsid w:val="006B2840"/>
    <w:rsid w:val="006B3C4A"/>
    <w:rsid w:val="006B468B"/>
    <w:rsid w:val="006B4DD5"/>
    <w:rsid w:val="006B53F7"/>
    <w:rsid w:val="006B5F22"/>
    <w:rsid w:val="006B6357"/>
    <w:rsid w:val="006B7922"/>
    <w:rsid w:val="006C07A5"/>
    <w:rsid w:val="006C0B39"/>
    <w:rsid w:val="006C0C84"/>
    <w:rsid w:val="006C109C"/>
    <w:rsid w:val="006C113C"/>
    <w:rsid w:val="006C1800"/>
    <w:rsid w:val="006C2129"/>
    <w:rsid w:val="006C398D"/>
    <w:rsid w:val="006C3F07"/>
    <w:rsid w:val="006C472B"/>
    <w:rsid w:val="006C57C9"/>
    <w:rsid w:val="006C5F16"/>
    <w:rsid w:val="006C6F12"/>
    <w:rsid w:val="006C7079"/>
    <w:rsid w:val="006C7445"/>
    <w:rsid w:val="006C7560"/>
    <w:rsid w:val="006C770A"/>
    <w:rsid w:val="006C772F"/>
    <w:rsid w:val="006C7A03"/>
    <w:rsid w:val="006C7DEB"/>
    <w:rsid w:val="006D0C67"/>
    <w:rsid w:val="006D1020"/>
    <w:rsid w:val="006D149A"/>
    <w:rsid w:val="006D1AFD"/>
    <w:rsid w:val="006D1B2B"/>
    <w:rsid w:val="006D2B69"/>
    <w:rsid w:val="006D2FB7"/>
    <w:rsid w:val="006D3033"/>
    <w:rsid w:val="006D3480"/>
    <w:rsid w:val="006D354A"/>
    <w:rsid w:val="006D36F7"/>
    <w:rsid w:val="006D3C96"/>
    <w:rsid w:val="006D3E80"/>
    <w:rsid w:val="006D462F"/>
    <w:rsid w:val="006D497D"/>
    <w:rsid w:val="006D49DF"/>
    <w:rsid w:val="006D4A25"/>
    <w:rsid w:val="006D5060"/>
    <w:rsid w:val="006D5981"/>
    <w:rsid w:val="006D5BA5"/>
    <w:rsid w:val="006D6F70"/>
    <w:rsid w:val="006D6FF0"/>
    <w:rsid w:val="006D7287"/>
    <w:rsid w:val="006D755C"/>
    <w:rsid w:val="006D75D0"/>
    <w:rsid w:val="006D7AAE"/>
    <w:rsid w:val="006E01F0"/>
    <w:rsid w:val="006E0A4A"/>
    <w:rsid w:val="006E1463"/>
    <w:rsid w:val="006E17C0"/>
    <w:rsid w:val="006E28AF"/>
    <w:rsid w:val="006E3496"/>
    <w:rsid w:val="006E34EC"/>
    <w:rsid w:val="006E3517"/>
    <w:rsid w:val="006E40ED"/>
    <w:rsid w:val="006E42B1"/>
    <w:rsid w:val="006E4A5E"/>
    <w:rsid w:val="006E4B5F"/>
    <w:rsid w:val="006E4BBF"/>
    <w:rsid w:val="006E4F5B"/>
    <w:rsid w:val="006E5544"/>
    <w:rsid w:val="006E5778"/>
    <w:rsid w:val="006E5AF1"/>
    <w:rsid w:val="006E5C9F"/>
    <w:rsid w:val="006E69E9"/>
    <w:rsid w:val="006E761B"/>
    <w:rsid w:val="006E7988"/>
    <w:rsid w:val="006E7EB4"/>
    <w:rsid w:val="006F0917"/>
    <w:rsid w:val="006F0A3A"/>
    <w:rsid w:val="006F0ED4"/>
    <w:rsid w:val="006F1D64"/>
    <w:rsid w:val="006F1DEA"/>
    <w:rsid w:val="006F2D8A"/>
    <w:rsid w:val="006F30DA"/>
    <w:rsid w:val="006F3887"/>
    <w:rsid w:val="006F3B1B"/>
    <w:rsid w:val="006F42EC"/>
    <w:rsid w:val="006F4C9D"/>
    <w:rsid w:val="006F4DDA"/>
    <w:rsid w:val="006F6F01"/>
    <w:rsid w:val="006F7171"/>
    <w:rsid w:val="006F719B"/>
    <w:rsid w:val="006F71A4"/>
    <w:rsid w:val="006F76B1"/>
    <w:rsid w:val="006F7C13"/>
    <w:rsid w:val="0070058E"/>
    <w:rsid w:val="007009A9"/>
    <w:rsid w:val="0070147D"/>
    <w:rsid w:val="00701F7B"/>
    <w:rsid w:val="0070202E"/>
    <w:rsid w:val="007044D3"/>
    <w:rsid w:val="007050CC"/>
    <w:rsid w:val="00705633"/>
    <w:rsid w:val="00705810"/>
    <w:rsid w:val="0070670B"/>
    <w:rsid w:val="00706A74"/>
    <w:rsid w:val="00706EEA"/>
    <w:rsid w:val="00707743"/>
    <w:rsid w:val="00707BC4"/>
    <w:rsid w:val="0071066A"/>
    <w:rsid w:val="00710DC4"/>
    <w:rsid w:val="0071144D"/>
    <w:rsid w:val="007115C2"/>
    <w:rsid w:val="007121CE"/>
    <w:rsid w:val="007122F1"/>
    <w:rsid w:val="0071380A"/>
    <w:rsid w:val="00713F0E"/>
    <w:rsid w:val="007155F7"/>
    <w:rsid w:val="0071560A"/>
    <w:rsid w:val="0071567C"/>
    <w:rsid w:val="007164B3"/>
    <w:rsid w:val="0071779D"/>
    <w:rsid w:val="0072006F"/>
    <w:rsid w:val="00720B91"/>
    <w:rsid w:val="00720F65"/>
    <w:rsid w:val="0072123A"/>
    <w:rsid w:val="00721831"/>
    <w:rsid w:val="00721EF0"/>
    <w:rsid w:val="0072213B"/>
    <w:rsid w:val="00722A82"/>
    <w:rsid w:val="00722F52"/>
    <w:rsid w:val="007232F9"/>
    <w:rsid w:val="007238F2"/>
    <w:rsid w:val="00725499"/>
    <w:rsid w:val="00725D2F"/>
    <w:rsid w:val="00725FEB"/>
    <w:rsid w:val="00726062"/>
    <w:rsid w:val="00726570"/>
    <w:rsid w:val="00726B9B"/>
    <w:rsid w:val="00726D46"/>
    <w:rsid w:val="00726DA4"/>
    <w:rsid w:val="007274A0"/>
    <w:rsid w:val="0073009C"/>
    <w:rsid w:val="007307EF"/>
    <w:rsid w:val="00730B34"/>
    <w:rsid w:val="00730CEE"/>
    <w:rsid w:val="00730F90"/>
    <w:rsid w:val="00731350"/>
    <w:rsid w:val="0073218C"/>
    <w:rsid w:val="00733160"/>
    <w:rsid w:val="007350CA"/>
    <w:rsid w:val="00735465"/>
    <w:rsid w:val="00735D4E"/>
    <w:rsid w:val="00736CAE"/>
    <w:rsid w:val="007375CD"/>
    <w:rsid w:val="0073793C"/>
    <w:rsid w:val="00740760"/>
    <w:rsid w:val="007411A9"/>
    <w:rsid w:val="0074130C"/>
    <w:rsid w:val="00741821"/>
    <w:rsid w:val="00741A48"/>
    <w:rsid w:val="00741B3F"/>
    <w:rsid w:val="00741F81"/>
    <w:rsid w:val="007421F6"/>
    <w:rsid w:val="00742644"/>
    <w:rsid w:val="0074344A"/>
    <w:rsid w:val="007442E0"/>
    <w:rsid w:val="007447C1"/>
    <w:rsid w:val="0074496C"/>
    <w:rsid w:val="00744ED4"/>
    <w:rsid w:val="0074510A"/>
    <w:rsid w:val="007473B7"/>
    <w:rsid w:val="00751DAA"/>
    <w:rsid w:val="00751E52"/>
    <w:rsid w:val="00752DAA"/>
    <w:rsid w:val="00753BDB"/>
    <w:rsid w:val="00754830"/>
    <w:rsid w:val="00754B3E"/>
    <w:rsid w:val="007553D7"/>
    <w:rsid w:val="00755D5A"/>
    <w:rsid w:val="0075645E"/>
    <w:rsid w:val="00756791"/>
    <w:rsid w:val="00756795"/>
    <w:rsid w:val="0075680E"/>
    <w:rsid w:val="00756A6D"/>
    <w:rsid w:val="00757273"/>
    <w:rsid w:val="00757681"/>
    <w:rsid w:val="007579FF"/>
    <w:rsid w:val="00757C54"/>
    <w:rsid w:val="00757F0B"/>
    <w:rsid w:val="0076089A"/>
    <w:rsid w:val="007608D9"/>
    <w:rsid w:val="00760D17"/>
    <w:rsid w:val="007612ED"/>
    <w:rsid w:val="00761346"/>
    <w:rsid w:val="00761485"/>
    <w:rsid w:val="00761531"/>
    <w:rsid w:val="00761875"/>
    <w:rsid w:val="00761DD8"/>
    <w:rsid w:val="007625AB"/>
    <w:rsid w:val="00762A77"/>
    <w:rsid w:val="00762D20"/>
    <w:rsid w:val="007640F3"/>
    <w:rsid w:val="007647E0"/>
    <w:rsid w:val="007651B7"/>
    <w:rsid w:val="007656E2"/>
    <w:rsid w:val="0076575A"/>
    <w:rsid w:val="00765CF5"/>
    <w:rsid w:val="00765D53"/>
    <w:rsid w:val="00766246"/>
    <w:rsid w:val="00766282"/>
    <w:rsid w:val="0076665B"/>
    <w:rsid w:val="00766739"/>
    <w:rsid w:val="00766E60"/>
    <w:rsid w:val="00767000"/>
    <w:rsid w:val="00767967"/>
    <w:rsid w:val="00770185"/>
    <w:rsid w:val="007710A6"/>
    <w:rsid w:val="007713DD"/>
    <w:rsid w:val="007714C5"/>
    <w:rsid w:val="0077151D"/>
    <w:rsid w:val="00772DA8"/>
    <w:rsid w:val="007736A1"/>
    <w:rsid w:val="0077410C"/>
    <w:rsid w:val="007745D3"/>
    <w:rsid w:val="007755C4"/>
    <w:rsid w:val="00776E10"/>
    <w:rsid w:val="00777163"/>
    <w:rsid w:val="007771AB"/>
    <w:rsid w:val="007771D7"/>
    <w:rsid w:val="00777299"/>
    <w:rsid w:val="00782789"/>
    <w:rsid w:val="007827F2"/>
    <w:rsid w:val="00782CC3"/>
    <w:rsid w:val="00782EB9"/>
    <w:rsid w:val="00783281"/>
    <w:rsid w:val="007833DD"/>
    <w:rsid w:val="007837E9"/>
    <w:rsid w:val="00783801"/>
    <w:rsid w:val="00783C96"/>
    <w:rsid w:val="007844E9"/>
    <w:rsid w:val="007847F9"/>
    <w:rsid w:val="00784D5C"/>
    <w:rsid w:val="00784EB3"/>
    <w:rsid w:val="00785925"/>
    <w:rsid w:val="00785E36"/>
    <w:rsid w:val="00785F08"/>
    <w:rsid w:val="00786C5F"/>
    <w:rsid w:val="00786DB0"/>
    <w:rsid w:val="00786FF0"/>
    <w:rsid w:val="00787E1D"/>
    <w:rsid w:val="007903D3"/>
    <w:rsid w:val="00790482"/>
    <w:rsid w:val="007908D2"/>
    <w:rsid w:val="00790D54"/>
    <w:rsid w:val="00790E7D"/>
    <w:rsid w:val="007910AD"/>
    <w:rsid w:val="00792061"/>
    <w:rsid w:val="00792654"/>
    <w:rsid w:val="00792B9A"/>
    <w:rsid w:val="007937C0"/>
    <w:rsid w:val="00793BF1"/>
    <w:rsid w:val="00793C00"/>
    <w:rsid w:val="007942FB"/>
    <w:rsid w:val="0079453E"/>
    <w:rsid w:val="00794618"/>
    <w:rsid w:val="00794780"/>
    <w:rsid w:val="00794D7C"/>
    <w:rsid w:val="00795EDF"/>
    <w:rsid w:val="00796E2F"/>
    <w:rsid w:val="00796ED0"/>
    <w:rsid w:val="00796FF5"/>
    <w:rsid w:val="00797296"/>
    <w:rsid w:val="007A07DB"/>
    <w:rsid w:val="007A0E40"/>
    <w:rsid w:val="007A1A37"/>
    <w:rsid w:val="007A208A"/>
    <w:rsid w:val="007A2103"/>
    <w:rsid w:val="007A2723"/>
    <w:rsid w:val="007A2A72"/>
    <w:rsid w:val="007A2DAC"/>
    <w:rsid w:val="007A3856"/>
    <w:rsid w:val="007A48F4"/>
    <w:rsid w:val="007A48F5"/>
    <w:rsid w:val="007A4CB2"/>
    <w:rsid w:val="007A4CC0"/>
    <w:rsid w:val="007A4EE6"/>
    <w:rsid w:val="007A5348"/>
    <w:rsid w:val="007A5C2D"/>
    <w:rsid w:val="007A5CD8"/>
    <w:rsid w:val="007A5E84"/>
    <w:rsid w:val="007A7010"/>
    <w:rsid w:val="007A709C"/>
    <w:rsid w:val="007A7475"/>
    <w:rsid w:val="007A7D54"/>
    <w:rsid w:val="007B00EF"/>
    <w:rsid w:val="007B094B"/>
    <w:rsid w:val="007B28AE"/>
    <w:rsid w:val="007B314A"/>
    <w:rsid w:val="007B32AC"/>
    <w:rsid w:val="007B3E36"/>
    <w:rsid w:val="007B403F"/>
    <w:rsid w:val="007B4E90"/>
    <w:rsid w:val="007B552D"/>
    <w:rsid w:val="007B5786"/>
    <w:rsid w:val="007B5D8F"/>
    <w:rsid w:val="007B6EC6"/>
    <w:rsid w:val="007B782E"/>
    <w:rsid w:val="007C03D8"/>
    <w:rsid w:val="007C0FB2"/>
    <w:rsid w:val="007C10E4"/>
    <w:rsid w:val="007C22C9"/>
    <w:rsid w:val="007C2902"/>
    <w:rsid w:val="007C2909"/>
    <w:rsid w:val="007C2A3F"/>
    <w:rsid w:val="007C318F"/>
    <w:rsid w:val="007C35A5"/>
    <w:rsid w:val="007C3729"/>
    <w:rsid w:val="007C3C6C"/>
    <w:rsid w:val="007C5497"/>
    <w:rsid w:val="007C5CC0"/>
    <w:rsid w:val="007C6645"/>
    <w:rsid w:val="007C6A90"/>
    <w:rsid w:val="007C6B19"/>
    <w:rsid w:val="007C719A"/>
    <w:rsid w:val="007C7B3F"/>
    <w:rsid w:val="007D1DF2"/>
    <w:rsid w:val="007D321B"/>
    <w:rsid w:val="007D4397"/>
    <w:rsid w:val="007D5635"/>
    <w:rsid w:val="007D613C"/>
    <w:rsid w:val="007D637B"/>
    <w:rsid w:val="007D69CB"/>
    <w:rsid w:val="007D7831"/>
    <w:rsid w:val="007D7920"/>
    <w:rsid w:val="007D7AA2"/>
    <w:rsid w:val="007E0BB9"/>
    <w:rsid w:val="007E0F41"/>
    <w:rsid w:val="007E1ED9"/>
    <w:rsid w:val="007E31AC"/>
    <w:rsid w:val="007E3D5A"/>
    <w:rsid w:val="007E47B4"/>
    <w:rsid w:val="007E5A80"/>
    <w:rsid w:val="007E67DE"/>
    <w:rsid w:val="007E69DF"/>
    <w:rsid w:val="007F036E"/>
    <w:rsid w:val="007F0404"/>
    <w:rsid w:val="007F106A"/>
    <w:rsid w:val="007F1A18"/>
    <w:rsid w:val="007F1BFE"/>
    <w:rsid w:val="007F1D7A"/>
    <w:rsid w:val="007F2DA3"/>
    <w:rsid w:val="007F31FA"/>
    <w:rsid w:val="007F3581"/>
    <w:rsid w:val="007F36A9"/>
    <w:rsid w:val="007F3AFE"/>
    <w:rsid w:val="007F4E51"/>
    <w:rsid w:val="007F5576"/>
    <w:rsid w:val="007F5B0A"/>
    <w:rsid w:val="007F5C05"/>
    <w:rsid w:val="007F68B6"/>
    <w:rsid w:val="0080008B"/>
    <w:rsid w:val="008009C4"/>
    <w:rsid w:val="00800D50"/>
    <w:rsid w:val="00800FA7"/>
    <w:rsid w:val="008012B6"/>
    <w:rsid w:val="008018FD"/>
    <w:rsid w:val="00802C5C"/>
    <w:rsid w:val="00803422"/>
    <w:rsid w:val="00803E2F"/>
    <w:rsid w:val="00804046"/>
    <w:rsid w:val="008045AB"/>
    <w:rsid w:val="00804CAF"/>
    <w:rsid w:val="0080537F"/>
    <w:rsid w:val="00805B10"/>
    <w:rsid w:val="0080624A"/>
    <w:rsid w:val="00806320"/>
    <w:rsid w:val="00806416"/>
    <w:rsid w:val="008065DF"/>
    <w:rsid w:val="00806BAC"/>
    <w:rsid w:val="00806BDD"/>
    <w:rsid w:val="00806E4C"/>
    <w:rsid w:val="00806FD6"/>
    <w:rsid w:val="008070D5"/>
    <w:rsid w:val="00810DF8"/>
    <w:rsid w:val="00811555"/>
    <w:rsid w:val="0081158D"/>
    <w:rsid w:val="00812011"/>
    <w:rsid w:val="008122B7"/>
    <w:rsid w:val="008122D0"/>
    <w:rsid w:val="00813AF1"/>
    <w:rsid w:val="00814713"/>
    <w:rsid w:val="00814AB7"/>
    <w:rsid w:val="00814D3A"/>
    <w:rsid w:val="008152F3"/>
    <w:rsid w:val="008154FB"/>
    <w:rsid w:val="00815EEF"/>
    <w:rsid w:val="00816741"/>
    <w:rsid w:val="008167CA"/>
    <w:rsid w:val="00816FF5"/>
    <w:rsid w:val="008172AC"/>
    <w:rsid w:val="00817521"/>
    <w:rsid w:val="00820677"/>
    <w:rsid w:val="008206AB"/>
    <w:rsid w:val="00820D4C"/>
    <w:rsid w:val="00820D83"/>
    <w:rsid w:val="00820EF8"/>
    <w:rsid w:val="008212D5"/>
    <w:rsid w:val="008226DE"/>
    <w:rsid w:val="00822A90"/>
    <w:rsid w:val="00822C77"/>
    <w:rsid w:val="00822D84"/>
    <w:rsid w:val="008231B9"/>
    <w:rsid w:val="008231D9"/>
    <w:rsid w:val="008235F7"/>
    <w:rsid w:val="00823E65"/>
    <w:rsid w:val="00823F77"/>
    <w:rsid w:val="00824AC1"/>
    <w:rsid w:val="008268A2"/>
    <w:rsid w:val="00826A5C"/>
    <w:rsid w:val="00827275"/>
    <w:rsid w:val="00827370"/>
    <w:rsid w:val="008278CC"/>
    <w:rsid w:val="0082790D"/>
    <w:rsid w:val="00830083"/>
    <w:rsid w:val="00830748"/>
    <w:rsid w:val="0083075F"/>
    <w:rsid w:val="008313A7"/>
    <w:rsid w:val="008323FF"/>
    <w:rsid w:val="0083394A"/>
    <w:rsid w:val="0083403B"/>
    <w:rsid w:val="00835BD4"/>
    <w:rsid w:val="00835D9A"/>
    <w:rsid w:val="00835E1E"/>
    <w:rsid w:val="00835EC7"/>
    <w:rsid w:val="00836532"/>
    <w:rsid w:val="008367FB"/>
    <w:rsid w:val="00837466"/>
    <w:rsid w:val="008374FD"/>
    <w:rsid w:val="00841611"/>
    <w:rsid w:val="00841D36"/>
    <w:rsid w:val="00841E3A"/>
    <w:rsid w:val="00842957"/>
    <w:rsid w:val="00842DFF"/>
    <w:rsid w:val="0084301B"/>
    <w:rsid w:val="00843565"/>
    <w:rsid w:val="008439DB"/>
    <w:rsid w:val="00843A27"/>
    <w:rsid w:val="00843C9B"/>
    <w:rsid w:val="00845414"/>
    <w:rsid w:val="008459EB"/>
    <w:rsid w:val="00845FB8"/>
    <w:rsid w:val="008461FB"/>
    <w:rsid w:val="0085040E"/>
    <w:rsid w:val="008517DE"/>
    <w:rsid w:val="008518C3"/>
    <w:rsid w:val="00851A62"/>
    <w:rsid w:val="0085220E"/>
    <w:rsid w:val="008524C0"/>
    <w:rsid w:val="00852D4F"/>
    <w:rsid w:val="00855279"/>
    <w:rsid w:val="00857391"/>
    <w:rsid w:val="00857AF2"/>
    <w:rsid w:val="00860A56"/>
    <w:rsid w:val="008615D2"/>
    <w:rsid w:val="00861EBC"/>
    <w:rsid w:val="00861FC2"/>
    <w:rsid w:val="008625EB"/>
    <w:rsid w:val="00862BA3"/>
    <w:rsid w:val="00862DCB"/>
    <w:rsid w:val="00863429"/>
    <w:rsid w:val="00865135"/>
    <w:rsid w:val="008653CB"/>
    <w:rsid w:val="0086579B"/>
    <w:rsid w:val="0086584E"/>
    <w:rsid w:val="00865B42"/>
    <w:rsid w:val="008660E6"/>
    <w:rsid w:val="00866B3B"/>
    <w:rsid w:val="00867358"/>
    <w:rsid w:val="00867926"/>
    <w:rsid w:val="00867B22"/>
    <w:rsid w:val="008704E4"/>
    <w:rsid w:val="00870985"/>
    <w:rsid w:val="0087123B"/>
    <w:rsid w:val="00871DE8"/>
    <w:rsid w:val="0087212C"/>
    <w:rsid w:val="008725A8"/>
    <w:rsid w:val="00873201"/>
    <w:rsid w:val="00873D54"/>
    <w:rsid w:val="008741B6"/>
    <w:rsid w:val="00874875"/>
    <w:rsid w:val="00874A12"/>
    <w:rsid w:val="00874DF2"/>
    <w:rsid w:val="00874F75"/>
    <w:rsid w:val="0087503A"/>
    <w:rsid w:val="0087580C"/>
    <w:rsid w:val="008758AD"/>
    <w:rsid w:val="00875C0B"/>
    <w:rsid w:val="0087653E"/>
    <w:rsid w:val="008768E7"/>
    <w:rsid w:val="00876C66"/>
    <w:rsid w:val="008779C6"/>
    <w:rsid w:val="00877F26"/>
    <w:rsid w:val="0088140D"/>
    <w:rsid w:val="0088174A"/>
    <w:rsid w:val="008819AE"/>
    <w:rsid w:val="00881DC4"/>
    <w:rsid w:val="00882685"/>
    <w:rsid w:val="008826D7"/>
    <w:rsid w:val="00882D87"/>
    <w:rsid w:val="00882FEC"/>
    <w:rsid w:val="00883699"/>
    <w:rsid w:val="00883952"/>
    <w:rsid w:val="00883957"/>
    <w:rsid w:val="00884631"/>
    <w:rsid w:val="008850F1"/>
    <w:rsid w:val="008858D6"/>
    <w:rsid w:val="00885BDB"/>
    <w:rsid w:val="008866F7"/>
    <w:rsid w:val="00887A40"/>
    <w:rsid w:val="008911AD"/>
    <w:rsid w:val="0089161E"/>
    <w:rsid w:val="008917D9"/>
    <w:rsid w:val="00891D4D"/>
    <w:rsid w:val="00891F35"/>
    <w:rsid w:val="00892B60"/>
    <w:rsid w:val="00892CA0"/>
    <w:rsid w:val="00893A7E"/>
    <w:rsid w:val="00893D45"/>
    <w:rsid w:val="00894850"/>
    <w:rsid w:val="00894B51"/>
    <w:rsid w:val="00894DB1"/>
    <w:rsid w:val="0089679E"/>
    <w:rsid w:val="0089785D"/>
    <w:rsid w:val="008A0435"/>
    <w:rsid w:val="008A12AB"/>
    <w:rsid w:val="008A1E51"/>
    <w:rsid w:val="008A1FF2"/>
    <w:rsid w:val="008A2493"/>
    <w:rsid w:val="008A392A"/>
    <w:rsid w:val="008A3E00"/>
    <w:rsid w:val="008A3F48"/>
    <w:rsid w:val="008A4C33"/>
    <w:rsid w:val="008A4FBB"/>
    <w:rsid w:val="008A5FD1"/>
    <w:rsid w:val="008A6EC7"/>
    <w:rsid w:val="008A7434"/>
    <w:rsid w:val="008B0211"/>
    <w:rsid w:val="008B0272"/>
    <w:rsid w:val="008B0365"/>
    <w:rsid w:val="008B0897"/>
    <w:rsid w:val="008B09F8"/>
    <w:rsid w:val="008B0E8F"/>
    <w:rsid w:val="008B176F"/>
    <w:rsid w:val="008B1F80"/>
    <w:rsid w:val="008B40F4"/>
    <w:rsid w:val="008B4D80"/>
    <w:rsid w:val="008B5F25"/>
    <w:rsid w:val="008B6C77"/>
    <w:rsid w:val="008B6E49"/>
    <w:rsid w:val="008B7605"/>
    <w:rsid w:val="008B79B2"/>
    <w:rsid w:val="008B7A00"/>
    <w:rsid w:val="008B7B69"/>
    <w:rsid w:val="008C0D0D"/>
    <w:rsid w:val="008C1CA6"/>
    <w:rsid w:val="008C1DBE"/>
    <w:rsid w:val="008C1F5C"/>
    <w:rsid w:val="008C2596"/>
    <w:rsid w:val="008C28EB"/>
    <w:rsid w:val="008C2A7F"/>
    <w:rsid w:val="008C2DF6"/>
    <w:rsid w:val="008C40AA"/>
    <w:rsid w:val="008C48C1"/>
    <w:rsid w:val="008C5253"/>
    <w:rsid w:val="008C6135"/>
    <w:rsid w:val="008C65C9"/>
    <w:rsid w:val="008C67E6"/>
    <w:rsid w:val="008C6A37"/>
    <w:rsid w:val="008C7205"/>
    <w:rsid w:val="008C77C3"/>
    <w:rsid w:val="008C7E61"/>
    <w:rsid w:val="008C7EE3"/>
    <w:rsid w:val="008D07EE"/>
    <w:rsid w:val="008D0E96"/>
    <w:rsid w:val="008D1791"/>
    <w:rsid w:val="008D23E2"/>
    <w:rsid w:val="008D2A86"/>
    <w:rsid w:val="008D33E2"/>
    <w:rsid w:val="008D3612"/>
    <w:rsid w:val="008D366D"/>
    <w:rsid w:val="008D3EEF"/>
    <w:rsid w:val="008D4C94"/>
    <w:rsid w:val="008D4F16"/>
    <w:rsid w:val="008D50C2"/>
    <w:rsid w:val="008D5562"/>
    <w:rsid w:val="008D5F00"/>
    <w:rsid w:val="008D683D"/>
    <w:rsid w:val="008D688C"/>
    <w:rsid w:val="008E0327"/>
    <w:rsid w:val="008E044E"/>
    <w:rsid w:val="008E13CB"/>
    <w:rsid w:val="008E14F5"/>
    <w:rsid w:val="008E1752"/>
    <w:rsid w:val="008E1FE8"/>
    <w:rsid w:val="008E3122"/>
    <w:rsid w:val="008E343E"/>
    <w:rsid w:val="008E447E"/>
    <w:rsid w:val="008E4989"/>
    <w:rsid w:val="008E4A3B"/>
    <w:rsid w:val="008E4DC5"/>
    <w:rsid w:val="008E5049"/>
    <w:rsid w:val="008E59F6"/>
    <w:rsid w:val="008E5BF5"/>
    <w:rsid w:val="008E6B10"/>
    <w:rsid w:val="008E7880"/>
    <w:rsid w:val="008E7CC9"/>
    <w:rsid w:val="008F03BC"/>
    <w:rsid w:val="008F0533"/>
    <w:rsid w:val="008F0659"/>
    <w:rsid w:val="008F07EB"/>
    <w:rsid w:val="008F0A16"/>
    <w:rsid w:val="008F126D"/>
    <w:rsid w:val="008F1332"/>
    <w:rsid w:val="008F1957"/>
    <w:rsid w:val="008F1AD2"/>
    <w:rsid w:val="008F3D7A"/>
    <w:rsid w:val="008F449C"/>
    <w:rsid w:val="008F4635"/>
    <w:rsid w:val="008F544C"/>
    <w:rsid w:val="008F568F"/>
    <w:rsid w:val="008F58E8"/>
    <w:rsid w:val="008F5A29"/>
    <w:rsid w:val="008F6443"/>
    <w:rsid w:val="008F6584"/>
    <w:rsid w:val="008F69B2"/>
    <w:rsid w:val="008F7357"/>
    <w:rsid w:val="008F7427"/>
    <w:rsid w:val="008F788F"/>
    <w:rsid w:val="009006C2"/>
    <w:rsid w:val="0090078B"/>
    <w:rsid w:val="00900BA1"/>
    <w:rsid w:val="00900C7D"/>
    <w:rsid w:val="00900CFD"/>
    <w:rsid w:val="00900DAA"/>
    <w:rsid w:val="00901023"/>
    <w:rsid w:val="009015EB"/>
    <w:rsid w:val="00901D6E"/>
    <w:rsid w:val="00902192"/>
    <w:rsid w:val="009025D0"/>
    <w:rsid w:val="00902D13"/>
    <w:rsid w:val="00902F17"/>
    <w:rsid w:val="00903259"/>
    <w:rsid w:val="009039A3"/>
    <w:rsid w:val="00903D77"/>
    <w:rsid w:val="00903F00"/>
    <w:rsid w:val="009048AB"/>
    <w:rsid w:val="00905806"/>
    <w:rsid w:val="00905992"/>
    <w:rsid w:val="00905A5C"/>
    <w:rsid w:val="00905E24"/>
    <w:rsid w:val="00907C8B"/>
    <w:rsid w:val="00910739"/>
    <w:rsid w:val="009113B5"/>
    <w:rsid w:val="009119FB"/>
    <w:rsid w:val="00911A87"/>
    <w:rsid w:val="00911DEA"/>
    <w:rsid w:val="0091219B"/>
    <w:rsid w:val="0091236A"/>
    <w:rsid w:val="00913139"/>
    <w:rsid w:val="009135BD"/>
    <w:rsid w:val="00913FA1"/>
    <w:rsid w:val="00914353"/>
    <w:rsid w:val="00914B2F"/>
    <w:rsid w:val="00915318"/>
    <w:rsid w:val="00915B0C"/>
    <w:rsid w:val="009160F3"/>
    <w:rsid w:val="0091681D"/>
    <w:rsid w:val="00917E26"/>
    <w:rsid w:val="00917E61"/>
    <w:rsid w:val="00917F8F"/>
    <w:rsid w:val="0092000E"/>
    <w:rsid w:val="00920D5A"/>
    <w:rsid w:val="009219D0"/>
    <w:rsid w:val="00921FDF"/>
    <w:rsid w:val="00923030"/>
    <w:rsid w:val="00923422"/>
    <w:rsid w:val="009239D1"/>
    <w:rsid w:val="00924153"/>
    <w:rsid w:val="00924A8F"/>
    <w:rsid w:val="00925829"/>
    <w:rsid w:val="009261D7"/>
    <w:rsid w:val="0092626A"/>
    <w:rsid w:val="009271C9"/>
    <w:rsid w:val="00927247"/>
    <w:rsid w:val="0092773E"/>
    <w:rsid w:val="00927BBF"/>
    <w:rsid w:val="009302C5"/>
    <w:rsid w:val="00930DE0"/>
    <w:rsid w:val="00931260"/>
    <w:rsid w:val="009319B0"/>
    <w:rsid w:val="00931A5B"/>
    <w:rsid w:val="00931FC3"/>
    <w:rsid w:val="0093229A"/>
    <w:rsid w:val="00932954"/>
    <w:rsid w:val="00932FBB"/>
    <w:rsid w:val="0093432B"/>
    <w:rsid w:val="00935220"/>
    <w:rsid w:val="00935250"/>
    <w:rsid w:val="00935327"/>
    <w:rsid w:val="009354D1"/>
    <w:rsid w:val="009362C1"/>
    <w:rsid w:val="0094043B"/>
    <w:rsid w:val="009414F3"/>
    <w:rsid w:val="00941619"/>
    <w:rsid w:val="00942623"/>
    <w:rsid w:val="009437C2"/>
    <w:rsid w:val="00944384"/>
    <w:rsid w:val="00944B0F"/>
    <w:rsid w:val="00944E5D"/>
    <w:rsid w:val="00945195"/>
    <w:rsid w:val="0094523C"/>
    <w:rsid w:val="009452E2"/>
    <w:rsid w:val="00945364"/>
    <w:rsid w:val="00946000"/>
    <w:rsid w:val="00946127"/>
    <w:rsid w:val="0094655D"/>
    <w:rsid w:val="00946745"/>
    <w:rsid w:val="00947532"/>
    <w:rsid w:val="009518E9"/>
    <w:rsid w:val="009525D6"/>
    <w:rsid w:val="00952676"/>
    <w:rsid w:val="00954EAF"/>
    <w:rsid w:val="0095591D"/>
    <w:rsid w:val="009564F9"/>
    <w:rsid w:val="00956825"/>
    <w:rsid w:val="00956A7C"/>
    <w:rsid w:val="00956CD5"/>
    <w:rsid w:val="00956E9C"/>
    <w:rsid w:val="00957358"/>
    <w:rsid w:val="009576F0"/>
    <w:rsid w:val="00957D6A"/>
    <w:rsid w:val="00957EA1"/>
    <w:rsid w:val="00957FB3"/>
    <w:rsid w:val="009601BB"/>
    <w:rsid w:val="00960449"/>
    <w:rsid w:val="0096089B"/>
    <w:rsid w:val="009618C5"/>
    <w:rsid w:val="009618D5"/>
    <w:rsid w:val="00962314"/>
    <w:rsid w:val="009644E6"/>
    <w:rsid w:val="00965B7F"/>
    <w:rsid w:val="00966939"/>
    <w:rsid w:val="00966E4E"/>
    <w:rsid w:val="00966F22"/>
    <w:rsid w:val="0096706C"/>
    <w:rsid w:val="009674E2"/>
    <w:rsid w:val="00967774"/>
    <w:rsid w:val="009705B5"/>
    <w:rsid w:val="00972490"/>
    <w:rsid w:val="009725BB"/>
    <w:rsid w:val="00974610"/>
    <w:rsid w:val="00974C34"/>
    <w:rsid w:val="00974E6C"/>
    <w:rsid w:val="0097667C"/>
    <w:rsid w:val="00976684"/>
    <w:rsid w:val="00976BA9"/>
    <w:rsid w:val="00977656"/>
    <w:rsid w:val="009801EB"/>
    <w:rsid w:val="00980449"/>
    <w:rsid w:val="00980A53"/>
    <w:rsid w:val="00981098"/>
    <w:rsid w:val="00981134"/>
    <w:rsid w:val="00981A4B"/>
    <w:rsid w:val="00981BAA"/>
    <w:rsid w:val="009825A5"/>
    <w:rsid w:val="009832F1"/>
    <w:rsid w:val="009838CC"/>
    <w:rsid w:val="00984CC5"/>
    <w:rsid w:val="009856CD"/>
    <w:rsid w:val="00985738"/>
    <w:rsid w:val="00985A84"/>
    <w:rsid w:val="00985E86"/>
    <w:rsid w:val="00986240"/>
    <w:rsid w:val="0098657C"/>
    <w:rsid w:val="00987D60"/>
    <w:rsid w:val="009904F8"/>
    <w:rsid w:val="0099105C"/>
    <w:rsid w:val="00991134"/>
    <w:rsid w:val="00991B1E"/>
    <w:rsid w:val="00993970"/>
    <w:rsid w:val="00995258"/>
    <w:rsid w:val="009953FE"/>
    <w:rsid w:val="00995614"/>
    <w:rsid w:val="00995A1F"/>
    <w:rsid w:val="00995BBA"/>
    <w:rsid w:val="00995EC5"/>
    <w:rsid w:val="00995FCA"/>
    <w:rsid w:val="00995FDC"/>
    <w:rsid w:val="00996756"/>
    <w:rsid w:val="0099735B"/>
    <w:rsid w:val="009978FD"/>
    <w:rsid w:val="00997E28"/>
    <w:rsid w:val="009A0221"/>
    <w:rsid w:val="009A0549"/>
    <w:rsid w:val="009A154D"/>
    <w:rsid w:val="009A1E10"/>
    <w:rsid w:val="009A1F5A"/>
    <w:rsid w:val="009A238C"/>
    <w:rsid w:val="009A2B00"/>
    <w:rsid w:val="009A2C56"/>
    <w:rsid w:val="009A4193"/>
    <w:rsid w:val="009A41DC"/>
    <w:rsid w:val="009A5E81"/>
    <w:rsid w:val="009A645A"/>
    <w:rsid w:val="009B04CA"/>
    <w:rsid w:val="009B07F9"/>
    <w:rsid w:val="009B092C"/>
    <w:rsid w:val="009B0A6B"/>
    <w:rsid w:val="009B0DFD"/>
    <w:rsid w:val="009B1323"/>
    <w:rsid w:val="009B25C4"/>
    <w:rsid w:val="009B2E0F"/>
    <w:rsid w:val="009B2E4A"/>
    <w:rsid w:val="009B33E8"/>
    <w:rsid w:val="009B3614"/>
    <w:rsid w:val="009B3B1C"/>
    <w:rsid w:val="009B4267"/>
    <w:rsid w:val="009B42E8"/>
    <w:rsid w:val="009B4530"/>
    <w:rsid w:val="009B475B"/>
    <w:rsid w:val="009B4BB2"/>
    <w:rsid w:val="009B4FCC"/>
    <w:rsid w:val="009B5696"/>
    <w:rsid w:val="009B5AC0"/>
    <w:rsid w:val="009B5B04"/>
    <w:rsid w:val="009B7B4A"/>
    <w:rsid w:val="009B7D95"/>
    <w:rsid w:val="009C08DC"/>
    <w:rsid w:val="009C0C35"/>
    <w:rsid w:val="009C0F09"/>
    <w:rsid w:val="009C18A3"/>
    <w:rsid w:val="009C18F2"/>
    <w:rsid w:val="009C2DE8"/>
    <w:rsid w:val="009C3802"/>
    <w:rsid w:val="009C39A7"/>
    <w:rsid w:val="009C40DA"/>
    <w:rsid w:val="009C4E0A"/>
    <w:rsid w:val="009C61A9"/>
    <w:rsid w:val="009C6C2E"/>
    <w:rsid w:val="009C7000"/>
    <w:rsid w:val="009C79A7"/>
    <w:rsid w:val="009D057E"/>
    <w:rsid w:val="009D120E"/>
    <w:rsid w:val="009D17CB"/>
    <w:rsid w:val="009D1F69"/>
    <w:rsid w:val="009D2CA3"/>
    <w:rsid w:val="009D327A"/>
    <w:rsid w:val="009D3B55"/>
    <w:rsid w:val="009D3D04"/>
    <w:rsid w:val="009D3F98"/>
    <w:rsid w:val="009D517F"/>
    <w:rsid w:val="009D53F2"/>
    <w:rsid w:val="009D586D"/>
    <w:rsid w:val="009D6518"/>
    <w:rsid w:val="009D698F"/>
    <w:rsid w:val="009D7144"/>
    <w:rsid w:val="009D78A6"/>
    <w:rsid w:val="009D7C90"/>
    <w:rsid w:val="009D7CAE"/>
    <w:rsid w:val="009D7FAF"/>
    <w:rsid w:val="009E023D"/>
    <w:rsid w:val="009E0D48"/>
    <w:rsid w:val="009E0F16"/>
    <w:rsid w:val="009E12B0"/>
    <w:rsid w:val="009E1F1A"/>
    <w:rsid w:val="009E21E6"/>
    <w:rsid w:val="009E3391"/>
    <w:rsid w:val="009E418F"/>
    <w:rsid w:val="009E4281"/>
    <w:rsid w:val="009E47C4"/>
    <w:rsid w:val="009E4D07"/>
    <w:rsid w:val="009E502E"/>
    <w:rsid w:val="009E66FC"/>
    <w:rsid w:val="009E673F"/>
    <w:rsid w:val="009E715C"/>
    <w:rsid w:val="009F0796"/>
    <w:rsid w:val="009F0A1E"/>
    <w:rsid w:val="009F21CF"/>
    <w:rsid w:val="009F259B"/>
    <w:rsid w:val="009F2AE9"/>
    <w:rsid w:val="009F3D19"/>
    <w:rsid w:val="009F445E"/>
    <w:rsid w:val="009F4473"/>
    <w:rsid w:val="009F4B01"/>
    <w:rsid w:val="009F5226"/>
    <w:rsid w:val="009F61EC"/>
    <w:rsid w:val="009F6A06"/>
    <w:rsid w:val="009F6C34"/>
    <w:rsid w:val="009F73C8"/>
    <w:rsid w:val="009F74BB"/>
    <w:rsid w:val="009F74D9"/>
    <w:rsid w:val="009F77E5"/>
    <w:rsid w:val="009F7B81"/>
    <w:rsid w:val="00A00476"/>
    <w:rsid w:val="00A017B3"/>
    <w:rsid w:val="00A01854"/>
    <w:rsid w:val="00A027BB"/>
    <w:rsid w:val="00A02A93"/>
    <w:rsid w:val="00A02EB0"/>
    <w:rsid w:val="00A03079"/>
    <w:rsid w:val="00A032A1"/>
    <w:rsid w:val="00A037D3"/>
    <w:rsid w:val="00A039A2"/>
    <w:rsid w:val="00A042BB"/>
    <w:rsid w:val="00A04B53"/>
    <w:rsid w:val="00A05330"/>
    <w:rsid w:val="00A055C1"/>
    <w:rsid w:val="00A05D95"/>
    <w:rsid w:val="00A0641B"/>
    <w:rsid w:val="00A10F8F"/>
    <w:rsid w:val="00A115E5"/>
    <w:rsid w:val="00A1236A"/>
    <w:rsid w:val="00A130A7"/>
    <w:rsid w:val="00A133A4"/>
    <w:rsid w:val="00A13ED7"/>
    <w:rsid w:val="00A144FE"/>
    <w:rsid w:val="00A1485B"/>
    <w:rsid w:val="00A157A6"/>
    <w:rsid w:val="00A15B88"/>
    <w:rsid w:val="00A1611A"/>
    <w:rsid w:val="00A1617A"/>
    <w:rsid w:val="00A1652A"/>
    <w:rsid w:val="00A166F0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D0E"/>
    <w:rsid w:val="00A23E04"/>
    <w:rsid w:val="00A24D0F"/>
    <w:rsid w:val="00A24D82"/>
    <w:rsid w:val="00A25300"/>
    <w:rsid w:val="00A254C0"/>
    <w:rsid w:val="00A26595"/>
    <w:rsid w:val="00A26710"/>
    <w:rsid w:val="00A27699"/>
    <w:rsid w:val="00A276E6"/>
    <w:rsid w:val="00A278C4"/>
    <w:rsid w:val="00A2797E"/>
    <w:rsid w:val="00A27B22"/>
    <w:rsid w:val="00A3006E"/>
    <w:rsid w:val="00A309B9"/>
    <w:rsid w:val="00A31221"/>
    <w:rsid w:val="00A32321"/>
    <w:rsid w:val="00A33770"/>
    <w:rsid w:val="00A34460"/>
    <w:rsid w:val="00A34906"/>
    <w:rsid w:val="00A34F71"/>
    <w:rsid w:val="00A35B4A"/>
    <w:rsid w:val="00A35DAA"/>
    <w:rsid w:val="00A365A0"/>
    <w:rsid w:val="00A367EF"/>
    <w:rsid w:val="00A36D8C"/>
    <w:rsid w:val="00A401E0"/>
    <w:rsid w:val="00A40DDC"/>
    <w:rsid w:val="00A41AA3"/>
    <w:rsid w:val="00A41D01"/>
    <w:rsid w:val="00A4217E"/>
    <w:rsid w:val="00A42637"/>
    <w:rsid w:val="00A4286E"/>
    <w:rsid w:val="00A42B63"/>
    <w:rsid w:val="00A42D3A"/>
    <w:rsid w:val="00A42DAC"/>
    <w:rsid w:val="00A4330D"/>
    <w:rsid w:val="00A434A3"/>
    <w:rsid w:val="00A43DBC"/>
    <w:rsid w:val="00A4436E"/>
    <w:rsid w:val="00A44688"/>
    <w:rsid w:val="00A44CDE"/>
    <w:rsid w:val="00A45FF2"/>
    <w:rsid w:val="00A47E5F"/>
    <w:rsid w:val="00A508EE"/>
    <w:rsid w:val="00A5189E"/>
    <w:rsid w:val="00A53A4C"/>
    <w:rsid w:val="00A53BF6"/>
    <w:rsid w:val="00A53FEF"/>
    <w:rsid w:val="00A54144"/>
    <w:rsid w:val="00A55020"/>
    <w:rsid w:val="00A55398"/>
    <w:rsid w:val="00A555C3"/>
    <w:rsid w:val="00A55845"/>
    <w:rsid w:val="00A56BFF"/>
    <w:rsid w:val="00A56FCE"/>
    <w:rsid w:val="00A57739"/>
    <w:rsid w:val="00A601AD"/>
    <w:rsid w:val="00A601D4"/>
    <w:rsid w:val="00A60C92"/>
    <w:rsid w:val="00A61828"/>
    <w:rsid w:val="00A62328"/>
    <w:rsid w:val="00A6242B"/>
    <w:rsid w:val="00A62857"/>
    <w:rsid w:val="00A63857"/>
    <w:rsid w:val="00A63A06"/>
    <w:rsid w:val="00A63C1A"/>
    <w:rsid w:val="00A64363"/>
    <w:rsid w:val="00A64DA3"/>
    <w:rsid w:val="00A652FF"/>
    <w:rsid w:val="00A66227"/>
    <w:rsid w:val="00A6629A"/>
    <w:rsid w:val="00A67FDC"/>
    <w:rsid w:val="00A70793"/>
    <w:rsid w:val="00A709E3"/>
    <w:rsid w:val="00A72747"/>
    <w:rsid w:val="00A73E5C"/>
    <w:rsid w:val="00A75194"/>
    <w:rsid w:val="00A75BB6"/>
    <w:rsid w:val="00A762D5"/>
    <w:rsid w:val="00A7646E"/>
    <w:rsid w:val="00A7679F"/>
    <w:rsid w:val="00A769D7"/>
    <w:rsid w:val="00A7749F"/>
    <w:rsid w:val="00A806B8"/>
    <w:rsid w:val="00A81815"/>
    <w:rsid w:val="00A83C59"/>
    <w:rsid w:val="00A84BFC"/>
    <w:rsid w:val="00A868F6"/>
    <w:rsid w:val="00A8732D"/>
    <w:rsid w:val="00A8744C"/>
    <w:rsid w:val="00A875BB"/>
    <w:rsid w:val="00A87B17"/>
    <w:rsid w:val="00A9061E"/>
    <w:rsid w:val="00A90D3A"/>
    <w:rsid w:val="00A91650"/>
    <w:rsid w:val="00A92121"/>
    <w:rsid w:val="00A92275"/>
    <w:rsid w:val="00A9389E"/>
    <w:rsid w:val="00A93C8E"/>
    <w:rsid w:val="00A942AC"/>
    <w:rsid w:val="00A95F2B"/>
    <w:rsid w:val="00A966B4"/>
    <w:rsid w:val="00A967F7"/>
    <w:rsid w:val="00A977AD"/>
    <w:rsid w:val="00A9783A"/>
    <w:rsid w:val="00A97CFD"/>
    <w:rsid w:val="00AA0764"/>
    <w:rsid w:val="00AA20EB"/>
    <w:rsid w:val="00AA2124"/>
    <w:rsid w:val="00AA2887"/>
    <w:rsid w:val="00AA2EF6"/>
    <w:rsid w:val="00AA2F87"/>
    <w:rsid w:val="00AA3A71"/>
    <w:rsid w:val="00AA3A9E"/>
    <w:rsid w:val="00AA466C"/>
    <w:rsid w:val="00AA5767"/>
    <w:rsid w:val="00AA5ABF"/>
    <w:rsid w:val="00AA6BB2"/>
    <w:rsid w:val="00AA6FBD"/>
    <w:rsid w:val="00AA75A0"/>
    <w:rsid w:val="00AA7D76"/>
    <w:rsid w:val="00AB041D"/>
    <w:rsid w:val="00AB08D6"/>
    <w:rsid w:val="00AB0CB8"/>
    <w:rsid w:val="00AB0D8C"/>
    <w:rsid w:val="00AB170B"/>
    <w:rsid w:val="00AB1ACF"/>
    <w:rsid w:val="00AB1DE7"/>
    <w:rsid w:val="00AB1FFB"/>
    <w:rsid w:val="00AB2013"/>
    <w:rsid w:val="00AB241F"/>
    <w:rsid w:val="00AB351F"/>
    <w:rsid w:val="00AB3AD3"/>
    <w:rsid w:val="00AB3DD4"/>
    <w:rsid w:val="00AB421E"/>
    <w:rsid w:val="00AB4480"/>
    <w:rsid w:val="00AB59AF"/>
    <w:rsid w:val="00AB5E93"/>
    <w:rsid w:val="00AB6BEE"/>
    <w:rsid w:val="00AB6CEB"/>
    <w:rsid w:val="00AB6EF7"/>
    <w:rsid w:val="00AB7229"/>
    <w:rsid w:val="00AB76CB"/>
    <w:rsid w:val="00AB7913"/>
    <w:rsid w:val="00AC09FD"/>
    <w:rsid w:val="00AC0EEB"/>
    <w:rsid w:val="00AC13C0"/>
    <w:rsid w:val="00AC1576"/>
    <w:rsid w:val="00AC309E"/>
    <w:rsid w:val="00AC384F"/>
    <w:rsid w:val="00AC4BC9"/>
    <w:rsid w:val="00AC4DE1"/>
    <w:rsid w:val="00AC6E16"/>
    <w:rsid w:val="00AC7126"/>
    <w:rsid w:val="00AC714C"/>
    <w:rsid w:val="00AC71BC"/>
    <w:rsid w:val="00AD04D6"/>
    <w:rsid w:val="00AD0804"/>
    <w:rsid w:val="00AD1ADB"/>
    <w:rsid w:val="00AD2333"/>
    <w:rsid w:val="00AD2356"/>
    <w:rsid w:val="00AD2484"/>
    <w:rsid w:val="00AD26DC"/>
    <w:rsid w:val="00AD28EC"/>
    <w:rsid w:val="00AD291C"/>
    <w:rsid w:val="00AD3138"/>
    <w:rsid w:val="00AD3290"/>
    <w:rsid w:val="00AD3D99"/>
    <w:rsid w:val="00AD48F8"/>
    <w:rsid w:val="00AD4F26"/>
    <w:rsid w:val="00AD5F54"/>
    <w:rsid w:val="00AD608F"/>
    <w:rsid w:val="00AD68E3"/>
    <w:rsid w:val="00AD78C0"/>
    <w:rsid w:val="00AD7D12"/>
    <w:rsid w:val="00AE02B2"/>
    <w:rsid w:val="00AE0718"/>
    <w:rsid w:val="00AE1206"/>
    <w:rsid w:val="00AE1A39"/>
    <w:rsid w:val="00AE27F6"/>
    <w:rsid w:val="00AE289A"/>
    <w:rsid w:val="00AE28E5"/>
    <w:rsid w:val="00AE2D50"/>
    <w:rsid w:val="00AE3699"/>
    <w:rsid w:val="00AE48D1"/>
    <w:rsid w:val="00AE4E21"/>
    <w:rsid w:val="00AE52D1"/>
    <w:rsid w:val="00AE5479"/>
    <w:rsid w:val="00AE5485"/>
    <w:rsid w:val="00AE5720"/>
    <w:rsid w:val="00AE636C"/>
    <w:rsid w:val="00AE6DEC"/>
    <w:rsid w:val="00AE7785"/>
    <w:rsid w:val="00AF0584"/>
    <w:rsid w:val="00AF068C"/>
    <w:rsid w:val="00AF1555"/>
    <w:rsid w:val="00AF2208"/>
    <w:rsid w:val="00AF22F1"/>
    <w:rsid w:val="00AF2742"/>
    <w:rsid w:val="00AF2943"/>
    <w:rsid w:val="00AF31E9"/>
    <w:rsid w:val="00AF3D02"/>
    <w:rsid w:val="00AF453B"/>
    <w:rsid w:val="00AF50A6"/>
    <w:rsid w:val="00AF55E9"/>
    <w:rsid w:val="00AF5F29"/>
    <w:rsid w:val="00AF61ED"/>
    <w:rsid w:val="00B00A45"/>
    <w:rsid w:val="00B014AE"/>
    <w:rsid w:val="00B0181B"/>
    <w:rsid w:val="00B01F68"/>
    <w:rsid w:val="00B04076"/>
    <w:rsid w:val="00B047A6"/>
    <w:rsid w:val="00B049DB"/>
    <w:rsid w:val="00B04B04"/>
    <w:rsid w:val="00B05826"/>
    <w:rsid w:val="00B059BE"/>
    <w:rsid w:val="00B067FE"/>
    <w:rsid w:val="00B06A7C"/>
    <w:rsid w:val="00B06A94"/>
    <w:rsid w:val="00B077C5"/>
    <w:rsid w:val="00B100AF"/>
    <w:rsid w:val="00B10E8F"/>
    <w:rsid w:val="00B10EF6"/>
    <w:rsid w:val="00B11036"/>
    <w:rsid w:val="00B111C0"/>
    <w:rsid w:val="00B11AAB"/>
    <w:rsid w:val="00B11F4E"/>
    <w:rsid w:val="00B121A1"/>
    <w:rsid w:val="00B12576"/>
    <w:rsid w:val="00B12BC3"/>
    <w:rsid w:val="00B136E8"/>
    <w:rsid w:val="00B13822"/>
    <w:rsid w:val="00B139FC"/>
    <w:rsid w:val="00B142DF"/>
    <w:rsid w:val="00B147B4"/>
    <w:rsid w:val="00B14903"/>
    <w:rsid w:val="00B15482"/>
    <w:rsid w:val="00B1564C"/>
    <w:rsid w:val="00B16087"/>
    <w:rsid w:val="00B16794"/>
    <w:rsid w:val="00B17EE4"/>
    <w:rsid w:val="00B202FD"/>
    <w:rsid w:val="00B20F74"/>
    <w:rsid w:val="00B2160C"/>
    <w:rsid w:val="00B21813"/>
    <w:rsid w:val="00B218FA"/>
    <w:rsid w:val="00B21BF1"/>
    <w:rsid w:val="00B222A8"/>
    <w:rsid w:val="00B225C5"/>
    <w:rsid w:val="00B229CC"/>
    <w:rsid w:val="00B239E6"/>
    <w:rsid w:val="00B2408A"/>
    <w:rsid w:val="00B242AC"/>
    <w:rsid w:val="00B245FA"/>
    <w:rsid w:val="00B24675"/>
    <w:rsid w:val="00B24AA1"/>
    <w:rsid w:val="00B2591B"/>
    <w:rsid w:val="00B26D92"/>
    <w:rsid w:val="00B26F21"/>
    <w:rsid w:val="00B27B82"/>
    <w:rsid w:val="00B3058A"/>
    <w:rsid w:val="00B3068E"/>
    <w:rsid w:val="00B3119F"/>
    <w:rsid w:val="00B31568"/>
    <w:rsid w:val="00B32035"/>
    <w:rsid w:val="00B330B5"/>
    <w:rsid w:val="00B3486F"/>
    <w:rsid w:val="00B34A5D"/>
    <w:rsid w:val="00B34E83"/>
    <w:rsid w:val="00B35CD7"/>
    <w:rsid w:val="00B36210"/>
    <w:rsid w:val="00B36558"/>
    <w:rsid w:val="00B36A8C"/>
    <w:rsid w:val="00B36B8D"/>
    <w:rsid w:val="00B37433"/>
    <w:rsid w:val="00B37FC2"/>
    <w:rsid w:val="00B4086E"/>
    <w:rsid w:val="00B40F5A"/>
    <w:rsid w:val="00B4108F"/>
    <w:rsid w:val="00B414F1"/>
    <w:rsid w:val="00B4175E"/>
    <w:rsid w:val="00B41F42"/>
    <w:rsid w:val="00B4248E"/>
    <w:rsid w:val="00B43443"/>
    <w:rsid w:val="00B437C1"/>
    <w:rsid w:val="00B4380C"/>
    <w:rsid w:val="00B439F6"/>
    <w:rsid w:val="00B44901"/>
    <w:rsid w:val="00B44A8A"/>
    <w:rsid w:val="00B44DD5"/>
    <w:rsid w:val="00B44E1E"/>
    <w:rsid w:val="00B451F3"/>
    <w:rsid w:val="00B46472"/>
    <w:rsid w:val="00B47CE6"/>
    <w:rsid w:val="00B47D98"/>
    <w:rsid w:val="00B50B99"/>
    <w:rsid w:val="00B5195B"/>
    <w:rsid w:val="00B52828"/>
    <w:rsid w:val="00B528AC"/>
    <w:rsid w:val="00B52ED1"/>
    <w:rsid w:val="00B54A72"/>
    <w:rsid w:val="00B56295"/>
    <w:rsid w:val="00B60ADB"/>
    <w:rsid w:val="00B60B2F"/>
    <w:rsid w:val="00B61D9B"/>
    <w:rsid w:val="00B6289D"/>
    <w:rsid w:val="00B63B53"/>
    <w:rsid w:val="00B64A7D"/>
    <w:rsid w:val="00B64E72"/>
    <w:rsid w:val="00B650EB"/>
    <w:rsid w:val="00B65515"/>
    <w:rsid w:val="00B662D1"/>
    <w:rsid w:val="00B668D8"/>
    <w:rsid w:val="00B66AF9"/>
    <w:rsid w:val="00B672A5"/>
    <w:rsid w:val="00B674DF"/>
    <w:rsid w:val="00B67B47"/>
    <w:rsid w:val="00B67BA4"/>
    <w:rsid w:val="00B7035A"/>
    <w:rsid w:val="00B7037C"/>
    <w:rsid w:val="00B70FBD"/>
    <w:rsid w:val="00B71493"/>
    <w:rsid w:val="00B72217"/>
    <w:rsid w:val="00B726B2"/>
    <w:rsid w:val="00B72902"/>
    <w:rsid w:val="00B72F8D"/>
    <w:rsid w:val="00B734D6"/>
    <w:rsid w:val="00B738F8"/>
    <w:rsid w:val="00B73CD3"/>
    <w:rsid w:val="00B7404F"/>
    <w:rsid w:val="00B74860"/>
    <w:rsid w:val="00B75B99"/>
    <w:rsid w:val="00B75DBB"/>
    <w:rsid w:val="00B75EF8"/>
    <w:rsid w:val="00B76462"/>
    <w:rsid w:val="00B7732D"/>
    <w:rsid w:val="00B8016E"/>
    <w:rsid w:val="00B80F69"/>
    <w:rsid w:val="00B81711"/>
    <w:rsid w:val="00B81DF5"/>
    <w:rsid w:val="00B8263C"/>
    <w:rsid w:val="00B83B55"/>
    <w:rsid w:val="00B83D6A"/>
    <w:rsid w:val="00B8428B"/>
    <w:rsid w:val="00B84C58"/>
    <w:rsid w:val="00B84E23"/>
    <w:rsid w:val="00B84EAB"/>
    <w:rsid w:val="00B854C1"/>
    <w:rsid w:val="00B85513"/>
    <w:rsid w:val="00B85B06"/>
    <w:rsid w:val="00B85C18"/>
    <w:rsid w:val="00B85CAE"/>
    <w:rsid w:val="00B86127"/>
    <w:rsid w:val="00B87A64"/>
    <w:rsid w:val="00B87D7A"/>
    <w:rsid w:val="00B87F01"/>
    <w:rsid w:val="00B90518"/>
    <w:rsid w:val="00B90E78"/>
    <w:rsid w:val="00B90EDF"/>
    <w:rsid w:val="00B91A34"/>
    <w:rsid w:val="00B91C6F"/>
    <w:rsid w:val="00B92467"/>
    <w:rsid w:val="00B926D3"/>
    <w:rsid w:val="00B92989"/>
    <w:rsid w:val="00B92E9F"/>
    <w:rsid w:val="00B936A2"/>
    <w:rsid w:val="00B937FD"/>
    <w:rsid w:val="00B942DE"/>
    <w:rsid w:val="00B9526B"/>
    <w:rsid w:val="00B95377"/>
    <w:rsid w:val="00B96417"/>
    <w:rsid w:val="00B96519"/>
    <w:rsid w:val="00B96AEB"/>
    <w:rsid w:val="00B96AEE"/>
    <w:rsid w:val="00B978C2"/>
    <w:rsid w:val="00BA070E"/>
    <w:rsid w:val="00BA0A92"/>
    <w:rsid w:val="00BA0E97"/>
    <w:rsid w:val="00BA1493"/>
    <w:rsid w:val="00BA2883"/>
    <w:rsid w:val="00BA2F2C"/>
    <w:rsid w:val="00BA320C"/>
    <w:rsid w:val="00BA35E8"/>
    <w:rsid w:val="00BA38E0"/>
    <w:rsid w:val="00BA3D98"/>
    <w:rsid w:val="00BA4820"/>
    <w:rsid w:val="00BA4E9F"/>
    <w:rsid w:val="00BA649B"/>
    <w:rsid w:val="00BA6FB2"/>
    <w:rsid w:val="00BA71A7"/>
    <w:rsid w:val="00BA740B"/>
    <w:rsid w:val="00BA7DD1"/>
    <w:rsid w:val="00BB05A4"/>
    <w:rsid w:val="00BB0903"/>
    <w:rsid w:val="00BB09A9"/>
    <w:rsid w:val="00BB0F3C"/>
    <w:rsid w:val="00BB1D06"/>
    <w:rsid w:val="00BB25B8"/>
    <w:rsid w:val="00BB286A"/>
    <w:rsid w:val="00BB2B6C"/>
    <w:rsid w:val="00BB2FFB"/>
    <w:rsid w:val="00BB4908"/>
    <w:rsid w:val="00BB507E"/>
    <w:rsid w:val="00BB6648"/>
    <w:rsid w:val="00BB6D59"/>
    <w:rsid w:val="00BB7765"/>
    <w:rsid w:val="00BB7B9B"/>
    <w:rsid w:val="00BB7CC1"/>
    <w:rsid w:val="00BC0385"/>
    <w:rsid w:val="00BC1472"/>
    <w:rsid w:val="00BC2164"/>
    <w:rsid w:val="00BC284B"/>
    <w:rsid w:val="00BC2856"/>
    <w:rsid w:val="00BC30B9"/>
    <w:rsid w:val="00BC379D"/>
    <w:rsid w:val="00BC5219"/>
    <w:rsid w:val="00BC54E0"/>
    <w:rsid w:val="00BC586F"/>
    <w:rsid w:val="00BC611A"/>
    <w:rsid w:val="00BC6CE8"/>
    <w:rsid w:val="00BC737C"/>
    <w:rsid w:val="00BC794F"/>
    <w:rsid w:val="00BC7A95"/>
    <w:rsid w:val="00BC7CF0"/>
    <w:rsid w:val="00BD0239"/>
    <w:rsid w:val="00BD064E"/>
    <w:rsid w:val="00BD068B"/>
    <w:rsid w:val="00BD12C2"/>
    <w:rsid w:val="00BD17B7"/>
    <w:rsid w:val="00BD265A"/>
    <w:rsid w:val="00BD2746"/>
    <w:rsid w:val="00BD306E"/>
    <w:rsid w:val="00BD57BE"/>
    <w:rsid w:val="00BD62ED"/>
    <w:rsid w:val="00BD7E7C"/>
    <w:rsid w:val="00BD7F39"/>
    <w:rsid w:val="00BE00F2"/>
    <w:rsid w:val="00BE08C4"/>
    <w:rsid w:val="00BE0E22"/>
    <w:rsid w:val="00BE18BB"/>
    <w:rsid w:val="00BE196E"/>
    <w:rsid w:val="00BE230C"/>
    <w:rsid w:val="00BE249B"/>
    <w:rsid w:val="00BE2FAF"/>
    <w:rsid w:val="00BE3377"/>
    <w:rsid w:val="00BE34C0"/>
    <w:rsid w:val="00BE34EB"/>
    <w:rsid w:val="00BE424C"/>
    <w:rsid w:val="00BE45F7"/>
    <w:rsid w:val="00BE46D2"/>
    <w:rsid w:val="00BE4C9C"/>
    <w:rsid w:val="00BE575B"/>
    <w:rsid w:val="00BE5CC3"/>
    <w:rsid w:val="00BE63B5"/>
    <w:rsid w:val="00BE7BF1"/>
    <w:rsid w:val="00BF0415"/>
    <w:rsid w:val="00BF0B4D"/>
    <w:rsid w:val="00BF1937"/>
    <w:rsid w:val="00BF1955"/>
    <w:rsid w:val="00BF24AD"/>
    <w:rsid w:val="00BF26B8"/>
    <w:rsid w:val="00BF3692"/>
    <w:rsid w:val="00BF4206"/>
    <w:rsid w:val="00BF4B44"/>
    <w:rsid w:val="00BF5072"/>
    <w:rsid w:val="00BF54AC"/>
    <w:rsid w:val="00BF5982"/>
    <w:rsid w:val="00BF6398"/>
    <w:rsid w:val="00BF6A62"/>
    <w:rsid w:val="00BF6D01"/>
    <w:rsid w:val="00BF7582"/>
    <w:rsid w:val="00BF7C13"/>
    <w:rsid w:val="00BF7CD1"/>
    <w:rsid w:val="00C00053"/>
    <w:rsid w:val="00C0010B"/>
    <w:rsid w:val="00C00342"/>
    <w:rsid w:val="00C0161E"/>
    <w:rsid w:val="00C01D9C"/>
    <w:rsid w:val="00C037C0"/>
    <w:rsid w:val="00C04A6E"/>
    <w:rsid w:val="00C056C7"/>
    <w:rsid w:val="00C05CD0"/>
    <w:rsid w:val="00C0631D"/>
    <w:rsid w:val="00C102CD"/>
    <w:rsid w:val="00C103CE"/>
    <w:rsid w:val="00C111A1"/>
    <w:rsid w:val="00C12056"/>
    <w:rsid w:val="00C12AC2"/>
    <w:rsid w:val="00C12AED"/>
    <w:rsid w:val="00C13091"/>
    <w:rsid w:val="00C1311E"/>
    <w:rsid w:val="00C131AE"/>
    <w:rsid w:val="00C145A3"/>
    <w:rsid w:val="00C14A80"/>
    <w:rsid w:val="00C1512B"/>
    <w:rsid w:val="00C1540E"/>
    <w:rsid w:val="00C15F01"/>
    <w:rsid w:val="00C16962"/>
    <w:rsid w:val="00C17AE3"/>
    <w:rsid w:val="00C20383"/>
    <w:rsid w:val="00C20B0C"/>
    <w:rsid w:val="00C21A7B"/>
    <w:rsid w:val="00C21BD0"/>
    <w:rsid w:val="00C21EE2"/>
    <w:rsid w:val="00C22602"/>
    <w:rsid w:val="00C22633"/>
    <w:rsid w:val="00C22995"/>
    <w:rsid w:val="00C23762"/>
    <w:rsid w:val="00C23869"/>
    <w:rsid w:val="00C239AB"/>
    <w:rsid w:val="00C25374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919"/>
    <w:rsid w:val="00C34238"/>
    <w:rsid w:val="00C34DF3"/>
    <w:rsid w:val="00C35B2C"/>
    <w:rsid w:val="00C35C55"/>
    <w:rsid w:val="00C36166"/>
    <w:rsid w:val="00C36E28"/>
    <w:rsid w:val="00C40274"/>
    <w:rsid w:val="00C40E7D"/>
    <w:rsid w:val="00C414AC"/>
    <w:rsid w:val="00C433A2"/>
    <w:rsid w:val="00C4347B"/>
    <w:rsid w:val="00C438C1"/>
    <w:rsid w:val="00C439F8"/>
    <w:rsid w:val="00C442CA"/>
    <w:rsid w:val="00C44CCF"/>
    <w:rsid w:val="00C46278"/>
    <w:rsid w:val="00C465EE"/>
    <w:rsid w:val="00C468D5"/>
    <w:rsid w:val="00C4725B"/>
    <w:rsid w:val="00C47DF3"/>
    <w:rsid w:val="00C50246"/>
    <w:rsid w:val="00C50D6E"/>
    <w:rsid w:val="00C5128E"/>
    <w:rsid w:val="00C52161"/>
    <w:rsid w:val="00C52544"/>
    <w:rsid w:val="00C52A51"/>
    <w:rsid w:val="00C52C41"/>
    <w:rsid w:val="00C53C62"/>
    <w:rsid w:val="00C53F68"/>
    <w:rsid w:val="00C54151"/>
    <w:rsid w:val="00C543BB"/>
    <w:rsid w:val="00C54FF4"/>
    <w:rsid w:val="00C55A9C"/>
    <w:rsid w:val="00C55CC9"/>
    <w:rsid w:val="00C55F3B"/>
    <w:rsid w:val="00C56361"/>
    <w:rsid w:val="00C56BAD"/>
    <w:rsid w:val="00C56BD9"/>
    <w:rsid w:val="00C570C3"/>
    <w:rsid w:val="00C57561"/>
    <w:rsid w:val="00C607FC"/>
    <w:rsid w:val="00C60F67"/>
    <w:rsid w:val="00C6145A"/>
    <w:rsid w:val="00C61B8D"/>
    <w:rsid w:val="00C61C8E"/>
    <w:rsid w:val="00C6384F"/>
    <w:rsid w:val="00C63E54"/>
    <w:rsid w:val="00C63F36"/>
    <w:rsid w:val="00C64905"/>
    <w:rsid w:val="00C64B20"/>
    <w:rsid w:val="00C64BA9"/>
    <w:rsid w:val="00C64BCE"/>
    <w:rsid w:val="00C64D58"/>
    <w:rsid w:val="00C65A62"/>
    <w:rsid w:val="00C65F25"/>
    <w:rsid w:val="00C662E0"/>
    <w:rsid w:val="00C666C5"/>
    <w:rsid w:val="00C6686E"/>
    <w:rsid w:val="00C66E71"/>
    <w:rsid w:val="00C676E1"/>
    <w:rsid w:val="00C67C33"/>
    <w:rsid w:val="00C67C7B"/>
    <w:rsid w:val="00C67E53"/>
    <w:rsid w:val="00C701E4"/>
    <w:rsid w:val="00C7021D"/>
    <w:rsid w:val="00C71790"/>
    <w:rsid w:val="00C7183F"/>
    <w:rsid w:val="00C7187D"/>
    <w:rsid w:val="00C718E5"/>
    <w:rsid w:val="00C71A1E"/>
    <w:rsid w:val="00C7227E"/>
    <w:rsid w:val="00C7235B"/>
    <w:rsid w:val="00C72B91"/>
    <w:rsid w:val="00C738C4"/>
    <w:rsid w:val="00C7397E"/>
    <w:rsid w:val="00C73C69"/>
    <w:rsid w:val="00C747EE"/>
    <w:rsid w:val="00C74DC7"/>
    <w:rsid w:val="00C74FFA"/>
    <w:rsid w:val="00C7508F"/>
    <w:rsid w:val="00C75194"/>
    <w:rsid w:val="00C75544"/>
    <w:rsid w:val="00C75A84"/>
    <w:rsid w:val="00C768E1"/>
    <w:rsid w:val="00C76CFC"/>
    <w:rsid w:val="00C7734C"/>
    <w:rsid w:val="00C77540"/>
    <w:rsid w:val="00C7761D"/>
    <w:rsid w:val="00C805DC"/>
    <w:rsid w:val="00C80F84"/>
    <w:rsid w:val="00C814FC"/>
    <w:rsid w:val="00C820DE"/>
    <w:rsid w:val="00C82173"/>
    <w:rsid w:val="00C8239F"/>
    <w:rsid w:val="00C823CE"/>
    <w:rsid w:val="00C82794"/>
    <w:rsid w:val="00C82B60"/>
    <w:rsid w:val="00C82CA5"/>
    <w:rsid w:val="00C82E1E"/>
    <w:rsid w:val="00C82E67"/>
    <w:rsid w:val="00C836FC"/>
    <w:rsid w:val="00C83CA2"/>
    <w:rsid w:val="00C83FBE"/>
    <w:rsid w:val="00C84066"/>
    <w:rsid w:val="00C84C1D"/>
    <w:rsid w:val="00C853DC"/>
    <w:rsid w:val="00C85703"/>
    <w:rsid w:val="00C85766"/>
    <w:rsid w:val="00C86BA9"/>
    <w:rsid w:val="00C87E31"/>
    <w:rsid w:val="00C90D96"/>
    <w:rsid w:val="00C91475"/>
    <w:rsid w:val="00C92279"/>
    <w:rsid w:val="00C922EE"/>
    <w:rsid w:val="00C93BBF"/>
    <w:rsid w:val="00C93BDB"/>
    <w:rsid w:val="00C93DC0"/>
    <w:rsid w:val="00C93EC5"/>
    <w:rsid w:val="00C9444A"/>
    <w:rsid w:val="00C949A6"/>
    <w:rsid w:val="00C95052"/>
    <w:rsid w:val="00C95AE2"/>
    <w:rsid w:val="00C95E0C"/>
    <w:rsid w:val="00C96298"/>
    <w:rsid w:val="00C9682C"/>
    <w:rsid w:val="00C96B12"/>
    <w:rsid w:val="00C97918"/>
    <w:rsid w:val="00C97FF1"/>
    <w:rsid w:val="00CA067B"/>
    <w:rsid w:val="00CA0F6F"/>
    <w:rsid w:val="00CA1392"/>
    <w:rsid w:val="00CA31E8"/>
    <w:rsid w:val="00CA37FE"/>
    <w:rsid w:val="00CA3906"/>
    <w:rsid w:val="00CA39CC"/>
    <w:rsid w:val="00CA3D63"/>
    <w:rsid w:val="00CA3E5B"/>
    <w:rsid w:val="00CA4066"/>
    <w:rsid w:val="00CA4E7B"/>
    <w:rsid w:val="00CA4F01"/>
    <w:rsid w:val="00CA4F77"/>
    <w:rsid w:val="00CA500D"/>
    <w:rsid w:val="00CA51A9"/>
    <w:rsid w:val="00CA55F5"/>
    <w:rsid w:val="00CA5624"/>
    <w:rsid w:val="00CA5668"/>
    <w:rsid w:val="00CA6404"/>
    <w:rsid w:val="00CA78D9"/>
    <w:rsid w:val="00CB04D8"/>
    <w:rsid w:val="00CB04E0"/>
    <w:rsid w:val="00CB20ED"/>
    <w:rsid w:val="00CB228E"/>
    <w:rsid w:val="00CB252F"/>
    <w:rsid w:val="00CB2977"/>
    <w:rsid w:val="00CB2983"/>
    <w:rsid w:val="00CB299E"/>
    <w:rsid w:val="00CB29D7"/>
    <w:rsid w:val="00CB46BF"/>
    <w:rsid w:val="00CB6A8F"/>
    <w:rsid w:val="00CB6F40"/>
    <w:rsid w:val="00CB781E"/>
    <w:rsid w:val="00CB7A9B"/>
    <w:rsid w:val="00CC066B"/>
    <w:rsid w:val="00CC0F7C"/>
    <w:rsid w:val="00CC146F"/>
    <w:rsid w:val="00CC173A"/>
    <w:rsid w:val="00CC173F"/>
    <w:rsid w:val="00CC2220"/>
    <w:rsid w:val="00CC29EC"/>
    <w:rsid w:val="00CC48BA"/>
    <w:rsid w:val="00CC4EE0"/>
    <w:rsid w:val="00CC4F60"/>
    <w:rsid w:val="00CC5215"/>
    <w:rsid w:val="00CC5C5D"/>
    <w:rsid w:val="00CC69D0"/>
    <w:rsid w:val="00CC7233"/>
    <w:rsid w:val="00CC7D59"/>
    <w:rsid w:val="00CD0939"/>
    <w:rsid w:val="00CD0BD3"/>
    <w:rsid w:val="00CD1097"/>
    <w:rsid w:val="00CD19BB"/>
    <w:rsid w:val="00CD1AF5"/>
    <w:rsid w:val="00CD2B4E"/>
    <w:rsid w:val="00CD2D90"/>
    <w:rsid w:val="00CD301E"/>
    <w:rsid w:val="00CD30D6"/>
    <w:rsid w:val="00CD34F2"/>
    <w:rsid w:val="00CD3767"/>
    <w:rsid w:val="00CD3E15"/>
    <w:rsid w:val="00CD43A8"/>
    <w:rsid w:val="00CD4C18"/>
    <w:rsid w:val="00CD4D91"/>
    <w:rsid w:val="00CD58BC"/>
    <w:rsid w:val="00CD5F2A"/>
    <w:rsid w:val="00CD68DA"/>
    <w:rsid w:val="00CD735C"/>
    <w:rsid w:val="00CD7523"/>
    <w:rsid w:val="00CD788D"/>
    <w:rsid w:val="00CE06F3"/>
    <w:rsid w:val="00CE121B"/>
    <w:rsid w:val="00CE13BD"/>
    <w:rsid w:val="00CE1612"/>
    <w:rsid w:val="00CE1C0E"/>
    <w:rsid w:val="00CE1D40"/>
    <w:rsid w:val="00CE1F4A"/>
    <w:rsid w:val="00CE3565"/>
    <w:rsid w:val="00CE44BE"/>
    <w:rsid w:val="00CE458E"/>
    <w:rsid w:val="00CE4698"/>
    <w:rsid w:val="00CE6A73"/>
    <w:rsid w:val="00CE7303"/>
    <w:rsid w:val="00CF0B46"/>
    <w:rsid w:val="00CF0FCC"/>
    <w:rsid w:val="00CF2571"/>
    <w:rsid w:val="00CF2731"/>
    <w:rsid w:val="00CF2B1C"/>
    <w:rsid w:val="00CF338C"/>
    <w:rsid w:val="00CF35C7"/>
    <w:rsid w:val="00CF3C5D"/>
    <w:rsid w:val="00CF4BDC"/>
    <w:rsid w:val="00CF5E0B"/>
    <w:rsid w:val="00CF6351"/>
    <w:rsid w:val="00CF6D47"/>
    <w:rsid w:val="00CF71B9"/>
    <w:rsid w:val="00CF7C61"/>
    <w:rsid w:val="00CF7CC3"/>
    <w:rsid w:val="00D00788"/>
    <w:rsid w:val="00D00B5E"/>
    <w:rsid w:val="00D00DBD"/>
    <w:rsid w:val="00D0144F"/>
    <w:rsid w:val="00D017C0"/>
    <w:rsid w:val="00D02D5F"/>
    <w:rsid w:val="00D0336E"/>
    <w:rsid w:val="00D035AC"/>
    <w:rsid w:val="00D03FD8"/>
    <w:rsid w:val="00D042E7"/>
    <w:rsid w:val="00D0450F"/>
    <w:rsid w:val="00D04592"/>
    <w:rsid w:val="00D045AA"/>
    <w:rsid w:val="00D047B3"/>
    <w:rsid w:val="00D04AD6"/>
    <w:rsid w:val="00D05F37"/>
    <w:rsid w:val="00D06540"/>
    <w:rsid w:val="00D068FA"/>
    <w:rsid w:val="00D0724B"/>
    <w:rsid w:val="00D077C7"/>
    <w:rsid w:val="00D077C9"/>
    <w:rsid w:val="00D0788C"/>
    <w:rsid w:val="00D112F9"/>
    <w:rsid w:val="00D11C42"/>
    <w:rsid w:val="00D11F46"/>
    <w:rsid w:val="00D127E7"/>
    <w:rsid w:val="00D14640"/>
    <w:rsid w:val="00D1481B"/>
    <w:rsid w:val="00D152C0"/>
    <w:rsid w:val="00D16346"/>
    <w:rsid w:val="00D16373"/>
    <w:rsid w:val="00D16C6C"/>
    <w:rsid w:val="00D16EE1"/>
    <w:rsid w:val="00D176D2"/>
    <w:rsid w:val="00D17BC3"/>
    <w:rsid w:val="00D206E1"/>
    <w:rsid w:val="00D2187A"/>
    <w:rsid w:val="00D21EAD"/>
    <w:rsid w:val="00D22E04"/>
    <w:rsid w:val="00D23FAC"/>
    <w:rsid w:val="00D25E8E"/>
    <w:rsid w:val="00D27BBF"/>
    <w:rsid w:val="00D27DE7"/>
    <w:rsid w:val="00D3002C"/>
    <w:rsid w:val="00D3018F"/>
    <w:rsid w:val="00D30900"/>
    <w:rsid w:val="00D309DB"/>
    <w:rsid w:val="00D31288"/>
    <w:rsid w:val="00D3180B"/>
    <w:rsid w:val="00D31EA1"/>
    <w:rsid w:val="00D325AF"/>
    <w:rsid w:val="00D32791"/>
    <w:rsid w:val="00D329D8"/>
    <w:rsid w:val="00D333C8"/>
    <w:rsid w:val="00D336DA"/>
    <w:rsid w:val="00D34D09"/>
    <w:rsid w:val="00D35043"/>
    <w:rsid w:val="00D356B3"/>
    <w:rsid w:val="00D35F7D"/>
    <w:rsid w:val="00D3601A"/>
    <w:rsid w:val="00D361B7"/>
    <w:rsid w:val="00D36529"/>
    <w:rsid w:val="00D36973"/>
    <w:rsid w:val="00D36A63"/>
    <w:rsid w:val="00D36B66"/>
    <w:rsid w:val="00D36BB6"/>
    <w:rsid w:val="00D36D1E"/>
    <w:rsid w:val="00D37571"/>
    <w:rsid w:val="00D4047A"/>
    <w:rsid w:val="00D404F0"/>
    <w:rsid w:val="00D4084E"/>
    <w:rsid w:val="00D41FC2"/>
    <w:rsid w:val="00D4392C"/>
    <w:rsid w:val="00D43AD5"/>
    <w:rsid w:val="00D43B79"/>
    <w:rsid w:val="00D43BD9"/>
    <w:rsid w:val="00D45955"/>
    <w:rsid w:val="00D459CF"/>
    <w:rsid w:val="00D461E9"/>
    <w:rsid w:val="00D4659E"/>
    <w:rsid w:val="00D473A1"/>
    <w:rsid w:val="00D475FD"/>
    <w:rsid w:val="00D47FE8"/>
    <w:rsid w:val="00D501B8"/>
    <w:rsid w:val="00D50505"/>
    <w:rsid w:val="00D5120E"/>
    <w:rsid w:val="00D51BB5"/>
    <w:rsid w:val="00D51D60"/>
    <w:rsid w:val="00D51E50"/>
    <w:rsid w:val="00D54156"/>
    <w:rsid w:val="00D56316"/>
    <w:rsid w:val="00D570BC"/>
    <w:rsid w:val="00D57406"/>
    <w:rsid w:val="00D57505"/>
    <w:rsid w:val="00D5793A"/>
    <w:rsid w:val="00D579A0"/>
    <w:rsid w:val="00D57D69"/>
    <w:rsid w:val="00D603EB"/>
    <w:rsid w:val="00D60498"/>
    <w:rsid w:val="00D6051E"/>
    <w:rsid w:val="00D61679"/>
    <w:rsid w:val="00D62548"/>
    <w:rsid w:val="00D63342"/>
    <w:rsid w:val="00D63ADA"/>
    <w:rsid w:val="00D63F3D"/>
    <w:rsid w:val="00D6439C"/>
    <w:rsid w:val="00D6464D"/>
    <w:rsid w:val="00D64801"/>
    <w:rsid w:val="00D64A66"/>
    <w:rsid w:val="00D64EA3"/>
    <w:rsid w:val="00D65CE3"/>
    <w:rsid w:val="00D66157"/>
    <w:rsid w:val="00D66A93"/>
    <w:rsid w:val="00D66BDD"/>
    <w:rsid w:val="00D707DA"/>
    <w:rsid w:val="00D70806"/>
    <w:rsid w:val="00D70BA6"/>
    <w:rsid w:val="00D70DFE"/>
    <w:rsid w:val="00D70EA4"/>
    <w:rsid w:val="00D7120A"/>
    <w:rsid w:val="00D71535"/>
    <w:rsid w:val="00D716CC"/>
    <w:rsid w:val="00D71A6E"/>
    <w:rsid w:val="00D71EB6"/>
    <w:rsid w:val="00D72BE6"/>
    <w:rsid w:val="00D7322E"/>
    <w:rsid w:val="00D73289"/>
    <w:rsid w:val="00D73623"/>
    <w:rsid w:val="00D7378F"/>
    <w:rsid w:val="00D73E0F"/>
    <w:rsid w:val="00D73F08"/>
    <w:rsid w:val="00D74903"/>
    <w:rsid w:val="00D74CE1"/>
    <w:rsid w:val="00D74FCC"/>
    <w:rsid w:val="00D76368"/>
    <w:rsid w:val="00D77541"/>
    <w:rsid w:val="00D776EE"/>
    <w:rsid w:val="00D7778F"/>
    <w:rsid w:val="00D77BF0"/>
    <w:rsid w:val="00D8053B"/>
    <w:rsid w:val="00D80EED"/>
    <w:rsid w:val="00D81431"/>
    <w:rsid w:val="00D814AC"/>
    <w:rsid w:val="00D82930"/>
    <w:rsid w:val="00D82A0C"/>
    <w:rsid w:val="00D82B19"/>
    <w:rsid w:val="00D82D51"/>
    <w:rsid w:val="00D8367E"/>
    <w:rsid w:val="00D837D3"/>
    <w:rsid w:val="00D8395E"/>
    <w:rsid w:val="00D84474"/>
    <w:rsid w:val="00D844E8"/>
    <w:rsid w:val="00D84919"/>
    <w:rsid w:val="00D85408"/>
    <w:rsid w:val="00D8580C"/>
    <w:rsid w:val="00D85B42"/>
    <w:rsid w:val="00D86146"/>
    <w:rsid w:val="00D867B8"/>
    <w:rsid w:val="00D87498"/>
    <w:rsid w:val="00D87529"/>
    <w:rsid w:val="00D87B1A"/>
    <w:rsid w:val="00D87CBA"/>
    <w:rsid w:val="00D90375"/>
    <w:rsid w:val="00D90475"/>
    <w:rsid w:val="00D9254A"/>
    <w:rsid w:val="00D9264E"/>
    <w:rsid w:val="00D92AB3"/>
    <w:rsid w:val="00D94178"/>
    <w:rsid w:val="00D949C5"/>
    <w:rsid w:val="00D9507D"/>
    <w:rsid w:val="00D95087"/>
    <w:rsid w:val="00D95192"/>
    <w:rsid w:val="00D951D4"/>
    <w:rsid w:val="00D9600F"/>
    <w:rsid w:val="00D9647D"/>
    <w:rsid w:val="00D96B5E"/>
    <w:rsid w:val="00D96C78"/>
    <w:rsid w:val="00D97133"/>
    <w:rsid w:val="00D972C7"/>
    <w:rsid w:val="00D976B4"/>
    <w:rsid w:val="00D97891"/>
    <w:rsid w:val="00D97AD5"/>
    <w:rsid w:val="00DA0984"/>
    <w:rsid w:val="00DA0F8B"/>
    <w:rsid w:val="00DA0FE7"/>
    <w:rsid w:val="00DA18C9"/>
    <w:rsid w:val="00DA190F"/>
    <w:rsid w:val="00DA312E"/>
    <w:rsid w:val="00DA386B"/>
    <w:rsid w:val="00DA39B2"/>
    <w:rsid w:val="00DA4091"/>
    <w:rsid w:val="00DA4D40"/>
    <w:rsid w:val="00DA4FE5"/>
    <w:rsid w:val="00DA7E61"/>
    <w:rsid w:val="00DB01A6"/>
    <w:rsid w:val="00DB0943"/>
    <w:rsid w:val="00DB0E8F"/>
    <w:rsid w:val="00DB12FA"/>
    <w:rsid w:val="00DB1FED"/>
    <w:rsid w:val="00DB2274"/>
    <w:rsid w:val="00DB304C"/>
    <w:rsid w:val="00DB3E13"/>
    <w:rsid w:val="00DB43A8"/>
    <w:rsid w:val="00DB4641"/>
    <w:rsid w:val="00DB497C"/>
    <w:rsid w:val="00DB4E9F"/>
    <w:rsid w:val="00DB5941"/>
    <w:rsid w:val="00DB61AA"/>
    <w:rsid w:val="00DB749D"/>
    <w:rsid w:val="00DC003C"/>
    <w:rsid w:val="00DC0757"/>
    <w:rsid w:val="00DC1243"/>
    <w:rsid w:val="00DC1576"/>
    <w:rsid w:val="00DC1D58"/>
    <w:rsid w:val="00DC28FF"/>
    <w:rsid w:val="00DC2D74"/>
    <w:rsid w:val="00DC3A5A"/>
    <w:rsid w:val="00DC3BA3"/>
    <w:rsid w:val="00DC42D7"/>
    <w:rsid w:val="00DC44B3"/>
    <w:rsid w:val="00DC47F9"/>
    <w:rsid w:val="00DC4C17"/>
    <w:rsid w:val="00DC55FE"/>
    <w:rsid w:val="00DC5DB0"/>
    <w:rsid w:val="00DC665A"/>
    <w:rsid w:val="00DC6710"/>
    <w:rsid w:val="00DC6AC5"/>
    <w:rsid w:val="00DD0D74"/>
    <w:rsid w:val="00DD0F97"/>
    <w:rsid w:val="00DD152F"/>
    <w:rsid w:val="00DD2464"/>
    <w:rsid w:val="00DD3EAD"/>
    <w:rsid w:val="00DD4414"/>
    <w:rsid w:val="00DD49A5"/>
    <w:rsid w:val="00DD5A4C"/>
    <w:rsid w:val="00DD5F41"/>
    <w:rsid w:val="00DD6765"/>
    <w:rsid w:val="00DD6998"/>
    <w:rsid w:val="00DD6E81"/>
    <w:rsid w:val="00DD7820"/>
    <w:rsid w:val="00DE03AC"/>
    <w:rsid w:val="00DE069B"/>
    <w:rsid w:val="00DE071B"/>
    <w:rsid w:val="00DE1ABA"/>
    <w:rsid w:val="00DE1EEC"/>
    <w:rsid w:val="00DE3D81"/>
    <w:rsid w:val="00DE46C4"/>
    <w:rsid w:val="00DE4A47"/>
    <w:rsid w:val="00DE565D"/>
    <w:rsid w:val="00DE5990"/>
    <w:rsid w:val="00DE5A2A"/>
    <w:rsid w:val="00DE5C2C"/>
    <w:rsid w:val="00DE66E0"/>
    <w:rsid w:val="00DE688C"/>
    <w:rsid w:val="00DE6931"/>
    <w:rsid w:val="00DE6D1D"/>
    <w:rsid w:val="00DE7E44"/>
    <w:rsid w:val="00DF0177"/>
    <w:rsid w:val="00DF02A5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2ED"/>
    <w:rsid w:val="00DF4AA9"/>
    <w:rsid w:val="00DF5D53"/>
    <w:rsid w:val="00DF698D"/>
    <w:rsid w:val="00DF6DFB"/>
    <w:rsid w:val="00DF7264"/>
    <w:rsid w:val="00DF7EC8"/>
    <w:rsid w:val="00E00508"/>
    <w:rsid w:val="00E0056F"/>
    <w:rsid w:val="00E006B8"/>
    <w:rsid w:val="00E01222"/>
    <w:rsid w:val="00E017C7"/>
    <w:rsid w:val="00E020E7"/>
    <w:rsid w:val="00E03512"/>
    <w:rsid w:val="00E0353B"/>
    <w:rsid w:val="00E035CF"/>
    <w:rsid w:val="00E04940"/>
    <w:rsid w:val="00E04E1B"/>
    <w:rsid w:val="00E0529F"/>
    <w:rsid w:val="00E0536F"/>
    <w:rsid w:val="00E0540D"/>
    <w:rsid w:val="00E05AC2"/>
    <w:rsid w:val="00E06679"/>
    <w:rsid w:val="00E06ADC"/>
    <w:rsid w:val="00E0720B"/>
    <w:rsid w:val="00E10D1D"/>
    <w:rsid w:val="00E10D2D"/>
    <w:rsid w:val="00E110A4"/>
    <w:rsid w:val="00E11165"/>
    <w:rsid w:val="00E11224"/>
    <w:rsid w:val="00E1172A"/>
    <w:rsid w:val="00E12C72"/>
    <w:rsid w:val="00E131A7"/>
    <w:rsid w:val="00E131AF"/>
    <w:rsid w:val="00E13894"/>
    <w:rsid w:val="00E144F8"/>
    <w:rsid w:val="00E14707"/>
    <w:rsid w:val="00E14B26"/>
    <w:rsid w:val="00E14D38"/>
    <w:rsid w:val="00E15C00"/>
    <w:rsid w:val="00E15C31"/>
    <w:rsid w:val="00E160E1"/>
    <w:rsid w:val="00E16105"/>
    <w:rsid w:val="00E1759F"/>
    <w:rsid w:val="00E20516"/>
    <w:rsid w:val="00E2082C"/>
    <w:rsid w:val="00E21B28"/>
    <w:rsid w:val="00E223CE"/>
    <w:rsid w:val="00E224C6"/>
    <w:rsid w:val="00E24978"/>
    <w:rsid w:val="00E24982"/>
    <w:rsid w:val="00E253E1"/>
    <w:rsid w:val="00E25771"/>
    <w:rsid w:val="00E25E33"/>
    <w:rsid w:val="00E25ED0"/>
    <w:rsid w:val="00E26CA2"/>
    <w:rsid w:val="00E26FC7"/>
    <w:rsid w:val="00E27FD4"/>
    <w:rsid w:val="00E300A4"/>
    <w:rsid w:val="00E306BC"/>
    <w:rsid w:val="00E30991"/>
    <w:rsid w:val="00E30AD2"/>
    <w:rsid w:val="00E31849"/>
    <w:rsid w:val="00E31C99"/>
    <w:rsid w:val="00E328F4"/>
    <w:rsid w:val="00E32A71"/>
    <w:rsid w:val="00E3376F"/>
    <w:rsid w:val="00E34152"/>
    <w:rsid w:val="00E353CF"/>
    <w:rsid w:val="00E3541C"/>
    <w:rsid w:val="00E36115"/>
    <w:rsid w:val="00E36E91"/>
    <w:rsid w:val="00E37FEE"/>
    <w:rsid w:val="00E40086"/>
    <w:rsid w:val="00E40457"/>
    <w:rsid w:val="00E414B4"/>
    <w:rsid w:val="00E415DC"/>
    <w:rsid w:val="00E416CE"/>
    <w:rsid w:val="00E416E1"/>
    <w:rsid w:val="00E41B5B"/>
    <w:rsid w:val="00E429C6"/>
    <w:rsid w:val="00E42BFA"/>
    <w:rsid w:val="00E4354A"/>
    <w:rsid w:val="00E4380B"/>
    <w:rsid w:val="00E43A24"/>
    <w:rsid w:val="00E44D3F"/>
    <w:rsid w:val="00E451F4"/>
    <w:rsid w:val="00E46119"/>
    <w:rsid w:val="00E46464"/>
    <w:rsid w:val="00E46923"/>
    <w:rsid w:val="00E47403"/>
    <w:rsid w:val="00E47944"/>
    <w:rsid w:val="00E47960"/>
    <w:rsid w:val="00E47B68"/>
    <w:rsid w:val="00E5077B"/>
    <w:rsid w:val="00E50CDD"/>
    <w:rsid w:val="00E51A94"/>
    <w:rsid w:val="00E529B5"/>
    <w:rsid w:val="00E53590"/>
    <w:rsid w:val="00E53FAD"/>
    <w:rsid w:val="00E540D1"/>
    <w:rsid w:val="00E5417B"/>
    <w:rsid w:val="00E54906"/>
    <w:rsid w:val="00E5503D"/>
    <w:rsid w:val="00E55895"/>
    <w:rsid w:val="00E55F5A"/>
    <w:rsid w:val="00E561B5"/>
    <w:rsid w:val="00E562E4"/>
    <w:rsid w:val="00E56628"/>
    <w:rsid w:val="00E5682A"/>
    <w:rsid w:val="00E56A19"/>
    <w:rsid w:val="00E56C5D"/>
    <w:rsid w:val="00E5733B"/>
    <w:rsid w:val="00E57BD0"/>
    <w:rsid w:val="00E57CED"/>
    <w:rsid w:val="00E57FB6"/>
    <w:rsid w:val="00E602F0"/>
    <w:rsid w:val="00E6092E"/>
    <w:rsid w:val="00E60938"/>
    <w:rsid w:val="00E609E3"/>
    <w:rsid w:val="00E60D23"/>
    <w:rsid w:val="00E614F8"/>
    <w:rsid w:val="00E61F74"/>
    <w:rsid w:val="00E620B0"/>
    <w:rsid w:val="00E62503"/>
    <w:rsid w:val="00E627AA"/>
    <w:rsid w:val="00E62DA3"/>
    <w:rsid w:val="00E634D2"/>
    <w:rsid w:val="00E63F25"/>
    <w:rsid w:val="00E641AE"/>
    <w:rsid w:val="00E642B2"/>
    <w:rsid w:val="00E64403"/>
    <w:rsid w:val="00E64581"/>
    <w:rsid w:val="00E65024"/>
    <w:rsid w:val="00E65A12"/>
    <w:rsid w:val="00E65B20"/>
    <w:rsid w:val="00E65CA0"/>
    <w:rsid w:val="00E65DD5"/>
    <w:rsid w:val="00E662C9"/>
    <w:rsid w:val="00E66437"/>
    <w:rsid w:val="00E66DBC"/>
    <w:rsid w:val="00E66DF1"/>
    <w:rsid w:val="00E67334"/>
    <w:rsid w:val="00E6792B"/>
    <w:rsid w:val="00E70630"/>
    <w:rsid w:val="00E71292"/>
    <w:rsid w:val="00E71368"/>
    <w:rsid w:val="00E71877"/>
    <w:rsid w:val="00E72080"/>
    <w:rsid w:val="00E72977"/>
    <w:rsid w:val="00E72FFF"/>
    <w:rsid w:val="00E734C7"/>
    <w:rsid w:val="00E73898"/>
    <w:rsid w:val="00E7395C"/>
    <w:rsid w:val="00E73A1E"/>
    <w:rsid w:val="00E73DAF"/>
    <w:rsid w:val="00E74E63"/>
    <w:rsid w:val="00E753CF"/>
    <w:rsid w:val="00E75E45"/>
    <w:rsid w:val="00E76131"/>
    <w:rsid w:val="00E76D3B"/>
    <w:rsid w:val="00E7710A"/>
    <w:rsid w:val="00E77239"/>
    <w:rsid w:val="00E77412"/>
    <w:rsid w:val="00E77EFC"/>
    <w:rsid w:val="00E77F84"/>
    <w:rsid w:val="00E805C1"/>
    <w:rsid w:val="00E806B1"/>
    <w:rsid w:val="00E808C1"/>
    <w:rsid w:val="00E808F1"/>
    <w:rsid w:val="00E80A9C"/>
    <w:rsid w:val="00E80E1E"/>
    <w:rsid w:val="00E81171"/>
    <w:rsid w:val="00E8122C"/>
    <w:rsid w:val="00E81367"/>
    <w:rsid w:val="00E828D5"/>
    <w:rsid w:val="00E82981"/>
    <w:rsid w:val="00E85258"/>
    <w:rsid w:val="00E85BD6"/>
    <w:rsid w:val="00E86215"/>
    <w:rsid w:val="00E86298"/>
    <w:rsid w:val="00E864BB"/>
    <w:rsid w:val="00E869A7"/>
    <w:rsid w:val="00E87DAC"/>
    <w:rsid w:val="00E90394"/>
    <w:rsid w:val="00E9057B"/>
    <w:rsid w:val="00E909C5"/>
    <w:rsid w:val="00E909D4"/>
    <w:rsid w:val="00E9111C"/>
    <w:rsid w:val="00E91248"/>
    <w:rsid w:val="00E915E7"/>
    <w:rsid w:val="00E918A6"/>
    <w:rsid w:val="00E91AA2"/>
    <w:rsid w:val="00E921A9"/>
    <w:rsid w:val="00E92543"/>
    <w:rsid w:val="00E944E4"/>
    <w:rsid w:val="00E94F21"/>
    <w:rsid w:val="00E950C1"/>
    <w:rsid w:val="00E9510C"/>
    <w:rsid w:val="00E96CB4"/>
    <w:rsid w:val="00E9729C"/>
    <w:rsid w:val="00E9759C"/>
    <w:rsid w:val="00E9779C"/>
    <w:rsid w:val="00EA0502"/>
    <w:rsid w:val="00EA0A7F"/>
    <w:rsid w:val="00EA0CFA"/>
    <w:rsid w:val="00EA1041"/>
    <w:rsid w:val="00EA1C76"/>
    <w:rsid w:val="00EA1CE6"/>
    <w:rsid w:val="00EA268B"/>
    <w:rsid w:val="00EA2934"/>
    <w:rsid w:val="00EA320E"/>
    <w:rsid w:val="00EA325B"/>
    <w:rsid w:val="00EA366C"/>
    <w:rsid w:val="00EA38CE"/>
    <w:rsid w:val="00EA420D"/>
    <w:rsid w:val="00EA4252"/>
    <w:rsid w:val="00EA4481"/>
    <w:rsid w:val="00EA46D7"/>
    <w:rsid w:val="00EA4BC0"/>
    <w:rsid w:val="00EA5861"/>
    <w:rsid w:val="00EA5C4D"/>
    <w:rsid w:val="00EA663C"/>
    <w:rsid w:val="00EA6763"/>
    <w:rsid w:val="00EA6FFD"/>
    <w:rsid w:val="00EA72E7"/>
    <w:rsid w:val="00EB062F"/>
    <w:rsid w:val="00EB0706"/>
    <w:rsid w:val="00EB0BEA"/>
    <w:rsid w:val="00EB0E28"/>
    <w:rsid w:val="00EB18B9"/>
    <w:rsid w:val="00EB2F18"/>
    <w:rsid w:val="00EB3782"/>
    <w:rsid w:val="00EB461F"/>
    <w:rsid w:val="00EB49BB"/>
    <w:rsid w:val="00EB4C54"/>
    <w:rsid w:val="00EB4E35"/>
    <w:rsid w:val="00EB4E4C"/>
    <w:rsid w:val="00EB5651"/>
    <w:rsid w:val="00EB5FE8"/>
    <w:rsid w:val="00EB6627"/>
    <w:rsid w:val="00EB73D2"/>
    <w:rsid w:val="00EB78BC"/>
    <w:rsid w:val="00EB7D13"/>
    <w:rsid w:val="00EB7E98"/>
    <w:rsid w:val="00EC0000"/>
    <w:rsid w:val="00EC0253"/>
    <w:rsid w:val="00EC090D"/>
    <w:rsid w:val="00EC0F95"/>
    <w:rsid w:val="00EC1C90"/>
    <w:rsid w:val="00EC26E1"/>
    <w:rsid w:val="00EC2BEC"/>
    <w:rsid w:val="00EC3022"/>
    <w:rsid w:val="00EC302F"/>
    <w:rsid w:val="00EC41F1"/>
    <w:rsid w:val="00EC447E"/>
    <w:rsid w:val="00EC4D88"/>
    <w:rsid w:val="00EC4EFC"/>
    <w:rsid w:val="00EC5719"/>
    <w:rsid w:val="00EC5A5E"/>
    <w:rsid w:val="00EC671B"/>
    <w:rsid w:val="00EC6A00"/>
    <w:rsid w:val="00EC741A"/>
    <w:rsid w:val="00ED047A"/>
    <w:rsid w:val="00ED121A"/>
    <w:rsid w:val="00ED18B7"/>
    <w:rsid w:val="00ED258A"/>
    <w:rsid w:val="00ED28D5"/>
    <w:rsid w:val="00ED2BBF"/>
    <w:rsid w:val="00ED32F1"/>
    <w:rsid w:val="00ED4CA5"/>
    <w:rsid w:val="00ED5B95"/>
    <w:rsid w:val="00ED631F"/>
    <w:rsid w:val="00ED78F9"/>
    <w:rsid w:val="00ED7FEB"/>
    <w:rsid w:val="00EE0027"/>
    <w:rsid w:val="00EE1587"/>
    <w:rsid w:val="00EE1A95"/>
    <w:rsid w:val="00EE254A"/>
    <w:rsid w:val="00EE2623"/>
    <w:rsid w:val="00EE2653"/>
    <w:rsid w:val="00EE2892"/>
    <w:rsid w:val="00EE4365"/>
    <w:rsid w:val="00EE4B22"/>
    <w:rsid w:val="00EE5CAC"/>
    <w:rsid w:val="00EE619D"/>
    <w:rsid w:val="00EE7652"/>
    <w:rsid w:val="00EF0136"/>
    <w:rsid w:val="00EF078D"/>
    <w:rsid w:val="00EF091D"/>
    <w:rsid w:val="00EF1148"/>
    <w:rsid w:val="00EF12CC"/>
    <w:rsid w:val="00EF177D"/>
    <w:rsid w:val="00EF1B3F"/>
    <w:rsid w:val="00EF228B"/>
    <w:rsid w:val="00EF32E9"/>
    <w:rsid w:val="00EF339B"/>
    <w:rsid w:val="00EF33F9"/>
    <w:rsid w:val="00EF3A6D"/>
    <w:rsid w:val="00EF44F3"/>
    <w:rsid w:val="00EF4598"/>
    <w:rsid w:val="00EF50D0"/>
    <w:rsid w:val="00EF54E9"/>
    <w:rsid w:val="00EF5B37"/>
    <w:rsid w:val="00EF6089"/>
    <w:rsid w:val="00EF6ED0"/>
    <w:rsid w:val="00EF7624"/>
    <w:rsid w:val="00F005CA"/>
    <w:rsid w:val="00F008AE"/>
    <w:rsid w:val="00F0104A"/>
    <w:rsid w:val="00F012BF"/>
    <w:rsid w:val="00F01863"/>
    <w:rsid w:val="00F01A68"/>
    <w:rsid w:val="00F01DFB"/>
    <w:rsid w:val="00F0292C"/>
    <w:rsid w:val="00F029A1"/>
    <w:rsid w:val="00F02C04"/>
    <w:rsid w:val="00F03B25"/>
    <w:rsid w:val="00F03CF3"/>
    <w:rsid w:val="00F04245"/>
    <w:rsid w:val="00F05594"/>
    <w:rsid w:val="00F05D92"/>
    <w:rsid w:val="00F06341"/>
    <w:rsid w:val="00F068F1"/>
    <w:rsid w:val="00F105AA"/>
    <w:rsid w:val="00F1128D"/>
    <w:rsid w:val="00F11423"/>
    <w:rsid w:val="00F11906"/>
    <w:rsid w:val="00F11E59"/>
    <w:rsid w:val="00F1226C"/>
    <w:rsid w:val="00F12404"/>
    <w:rsid w:val="00F12641"/>
    <w:rsid w:val="00F12CDC"/>
    <w:rsid w:val="00F13267"/>
    <w:rsid w:val="00F13AEF"/>
    <w:rsid w:val="00F1427C"/>
    <w:rsid w:val="00F1433D"/>
    <w:rsid w:val="00F1464B"/>
    <w:rsid w:val="00F14F9B"/>
    <w:rsid w:val="00F15191"/>
    <w:rsid w:val="00F15818"/>
    <w:rsid w:val="00F15C6B"/>
    <w:rsid w:val="00F16842"/>
    <w:rsid w:val="00F16E6A"/>
    <w:rsid w:val="00F17B1D"/>
    <w:rsid w:val="00F20CF4"/>
    <w:rsid w:val="00F21259"/>
    <w:rsid w:val="00F2153A"/>
    <w:rsid w:val="00F21833"/>
    <w:rsid w:val="00F22301"/>
    <w:rsid w:val="00F223BE"/>
    <w:rsid w:val="00F2270D"/>
    <w:rsid w:val="00F22882"/>
    <w:rsid w:val="00F2320F"/>
    <w:rsid w:val="00F2350E"/>
    <w:rsid w:val="00F23B06"/>
    <w:rsid w:val="00F23C44"/>
    <w:rsid w:val="00F23C65"/>
    <w:rsid w:val="00F23F1E"/>
    <w:rsid w:val="00F24574"/>
    <w:rsid w:val="00F24D7E"/>
    <w:rsid w:val="00F25036"/>
    <w:rsid w:val="00F25F65"/>
    <w:rsid w:val="00F26AD5"/>
    <w:rsid w:val="00F277DF"/>
    <w:rsid w:val="00F308A5"/>
    <w:rsid w:val="00F3121D"/>
    <w:rsid w:val="00F320F9"/>
    <w:rsid w:val="00F3214C"/>
    <w:rsid w:val="00F327DD"/>
    <w:rsid w:val="00F32B60"/>
    <w:rsid w:val="00F3372B"/>
    <w:rsid w:val="00F35223"/>
    <w:rsid w:val="00F357F2"/>
    <w:rsid w:val="00F35AB0"/>
    <w:rsid w:val="00F35F73"/>
    <w:rsid w:val="00F361D8"/>
    <w:rsid w:val="00F362F7"/>
    <w:rsid w:val="00F36508"/>
    <w:rsid w:val="00F36951"/>
    <w:rsid w:val="00F36CB5"/>
    <w:rsid w:val="00F37EEA"/>
    <w:rsid w:val="00F40732"/>
    <w:rsid w:val="00F41746"/>
    <w:rsid w:val="00F41E08"/>
    <w:rsid w:val="00F4233E"/>
    <w:rsid w:val="00F427D9"/>
    <w:rsid w:val="00F43556"/>
    <w:rsid w:val="00F4485B"/>
    <w:rsid w:val="00F45671"/>
    <w:rsid w:val="00F45CA3"/>
    <w:rsid w:val="00F4742C"/>
    <w:rsid w:val="00F505DC"/>
    <w:rsid w:val="00F50999"/>
    <w:rsid w:val="00F50D6F"/>
    <w:rsid w:val="00F5104C"/>
    <w:rsid w:val="00F52962"/>
    <w:rsid w:val="00F52D00"/>
    <w:rsid w:val="00F52D3B"/>
    <w:rsid w:val="00F533E3"/>
    <w:rsid w:val="00F54ADB"/>
    <w:rsid w:val="00F5555D"/>
    <w:rsid w:val="00F55DFA"/>
    <w:rsid w:val="00F5634E"/>
    <w:rsid w:val="00F5642C"/>
    <w:rsid w:val="00F56ED0"/>
    <w:rsid w:val="00F57D1E"/>
    <w:rsid w:val="00F60F10"/>
    <w:rsid w:val="00F60FFB"/>
    <w:rsid w:val="00F61E60"/>
    <w:rsid w:val="00F62124"/>
    <w:rsid w:val="00F62584"/>
    <w:rsid w:val="00F631CA"/>
    <w:rsid w:val="00F63879"/>
    <w:rsid w:val="00F648F6"/>
    <w:rsid w:val="00F64E34"/>
    <w:rsid w:val="00F6606F"/>
    <w:rsid w:val="00F661B0"/>
    <w:rsid w:val="00F665CC"/>
    <w:rsid w:val="00F66EAE"/>
    <w:rsid w:val="00F6705F"/>
    <w:rsid w:val="00F67212"/>
    <w:rsid w:val="00F71BB9"/>
    <w:rsid w:val="00F71E72"/>
    <w:rsid w:val="00F72A05"/>
    <w:rsid w:val="00F733DD"/>
    <w:rsid w:val="00F73786"/>
    <w:rsid w:val="00F737C8"/>
    <w:rsid w:val="00F73E75"/>
    <w:rsid w:val="00F73FC4"/>
    <w:rsid w:val="00F74941"/>
    <w:rsid w:val="00F759A0"/>
    <w:rsid w:val="00F759B5"/>
    <w:rsid w:val="00F762C5"/>
    <w:rsid w:val="00F76497"/>
    <w:rsid w:val="00F77B49"/>
    <w:rsid w:val="00F803C5"/>
    <w:rsid w:val="00F80752"/>
    <w:rsid w:val="00F80CEA"/>
    <w:rsid w:val="00F81305"/>
    <w:rsid w:val="00F8178E"/>
    <w:rsid w:val="00F817E9"/>
    <w:rsid w:val="00F83105"/>
    <w:rsid w:val="00F83645"/>
    <w:rsid w:val="00F84488"/>
    <w:rsid w:val="00F84505"/>
    <w:rsid w:val="00F85916"/>
    <w:rsid w:val="00F8601C"/>
    <w:rsid w:val="00F8605B"/>
    <w:rsid w:val="00F86213"/>
    <w:rsid w:val="00F86341"/>
    <w:rsid w:val="00F86D23"/>
    <w:rsid w:val="00F91B47"/>
    <w:rsid w:val="00F92184"/>
    <w:rsid w:val="00F92FBF"/>
    <w:rsid w:val="00F935F5"/>
    <w:rsid w:val="00F93687"/>
    <w:rsid w:val="00F93A29"/>
    <w:rsid w:val="00F9431B"/>
    <w:rsid w:val="00F9458A"/>
    <w:rsid w:val="00F94D8F"/>
    <w:rsid w:val="00F95288"/>
    <w:rsid w:val="00F953A6"/>
    <w:rsid w:val="00F9542C"/>
    <w:rsid w:val="00F95AE2"/>
    <w:rsid w:val="00F9604B"/>
    <w:rsid w:val="00F96607"/>
    <w:rsid w:val="00F96873"/>
    <w:rsid w:val="00F970BC"/>
    <w:rsid w:val="00F97471"/>
    <w:rsid w:val="00F97851"/>
    <w:rsid w:val="00F9787A"/>
    <w:rsid w:val="00F97F30"/>
    <w:rsid w:val="00FA03EB"/>
    <w:rsid w:val="00FA0970"/>
    <w:rsid w:val="00FA09EB"/>
    <w:rsid w:val="00FA0C44"/>
    <w:rsid w:val="00FA14F1"/>
    <w:rsid w:val="00FA1512"/>
    <w:rsid w:val="00FA1523"/>
    <w:rsid w:val="00FA231E"/>
    <w:rsid w:val="00FA25C1"/>
    <w:rsid w:val="00FA38ED"/>
    <w:rsid w:val="00FA451F"/>
    <w:rsid w:val="00FA48E0"/>
    <w:rsid w:val="00FA512E"/>
    <w:rsid w:val="00FA52F8"/>
    <w:rsid w:val="00FA595E"/>
    <w:rsid w:val="00FA6FB8"/>
    <w:rsid w:val="00FA75A4"/>
    <w:rsid w:val="00FA7726"/>
    <w:rsid w:val="00FA7DD8"/>
    <w:rsid w:val="00FB018F"/>
    <w:rsid w:val="00FB0DEA"/>
    <w:rsid w:val="00FB14A4"/>
    <w:rsid w:val="00FB1A6A"/>
    <w:rsid w:val="00FB1F3C"/>
    <w:rsid w:val="00FB2456"/>
    <w:rsid w:val="00FB2C3B"/>
    <w:rsid w:val="00FB35A3"/>
    <w:rsid w:val="00FB3F53"/>
    <w:rsid w:val="00FB4DC1"/>
    <w:rsid w:val="00FB7A29"/>
    <w:rsid w:val="00FC0068"/>
    <w:rsid w:val="00FC1C69"/>
    <w:rsid w:val="00FC1F10"/>
    <w:rsid w:val="00FC1FFD"/>
    <w:rsid w:val="00FC2DC7"/>
    <w:rsid w:val="00FC31E4"/>
    <w:rsid w:val="00FC3D41"/>
    <w:rsid w:val="00FC4588"/>
    <w:rsid w:val="00FC584D"/>
    <w:rsid w:val="00FC6CE3"/>
    <w:rsid w:val="00FC7CF7"/>
    <w:rsid w:val="00FD0590"/>
    <w:rsid w:val="00FD05B9"/>
    <w:rsid w:val="00FD0827"/>
    <w:rsid w:val="00FD0977"/>
    <w:rsid w:val="00FD1963"/>
    <w:rsid w:val="00FD1D6A"/>
    <w:rsid w:val="00FD22F4"/>
    <w:rsid w:val="00FD2EE7"/>
    <w:rsid w:val="00FD359F"/>
    <w:rsid w:val="00FD3F6F"/>
    <w:rsid w:val="00FD572A"/>
    <w:rsid w:val="00FD58A5"/>
    <w:rsid w:val="00FD5F61"/>
    <w:rsid w:val="00FD6141"/>
    <w:rsid w:val="00FD69E2"/>
    <w:rsid w:val="00FD6E42"/>
    <w:rsid w:val="00FD7866"/>
    <w:rsid w:val="00FE0173"/>
    <w:rsid w:val="00FE0D5D"/>
    <w:rsid w:val="00FE0FE1"/>
    <w:rsid w:val="00FE13E2"/>
    <w:rsid w:val="00FE2312"/>
    <w:rsid w:val="00FE27E7"/>
    <w:rsid w:val="00FE3826"/>
    <w:rsid w:val="00FE3915"/>
    <w:rsid w:val="00FE437E"/>
    <w:rsid w:val="00FE4C80"/>
    <w:rsid w:val="00FE5DD1"/>
    <w:rsid w:val="00FE6846"/>
    <w:rsid w:val="00FE79CF"/>
    <w:rsid w:val="00FE7F18"/>
    <w:rsid w:val="00FF075F"/>
    <w:rsid w:val="00FF1C54"/>
    <w:rsid w:val="00FF2FE5"/>
    <w:rsid w:val="00FF3456"/>
    <w:rsid w:val="00FF3519"/>
    <w:rsid w:val="00FF3DE5"/>
    <w:rsid w:val="00FF3EBB"/>
    <w:rsid w:val="00FF45CC"/>
    <w:rsid w:val="00FF49F0"/>
    <w:rsid w:val="00FF5A3F"/>
    <w:rsid w:val="00FF5A95"/>
    <w:rsid w:val="00FF7580"/>
    <w:rsid w:val="00FF78A5"/>
    <w:rsid w:val="00FF7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A2AAFAD"/>
  <w15:chartTrackingRefBased/>
  <w15:docId w15:val="{9B58BA5E-D715-4E8E-897B-98B0634E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Body Text" w:uiPriority="99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5967B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32"/>
      <w:szCs w:val="32"/>
    </w:rPr>
  </w:style>
  <w:style w:type="character" w:customStyle="1" w:styleId="AccPolicyHeadingChar">
    <w:name w:val="Acc Policy Heading Char"/>
    <w:link w:val="AccPolicyHeading"/>
    <w:rsid w:val="005967B2"/>
    <w:rPr>
      <w:rFonts w:ascii="Angsana New" w:hAnsi="Angsana New"/>
      <w:b/>
      <w:bCs/>
      <w:i/>
      <w:iCs/>
      <w:sz w:val="32"/>
      <w:szCs w:val="32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683B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3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ir.sanook.com/clickstat.php?linkid=7987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D22474-D59E-4DB9-B687-BFD859FC3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21</Pages>
  <Words>5067</Words>
  <Characters>22049</Characters>
  <Application>Microsoft Office Word</Application>
  <DocSecurity>0</DocSecurity>
  <Lines>183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ลัคกี้เท็คซ์ (ไทย) จำกัด (มหาชน)</vt:lpstr>
    </vt:vector>
  </TitlesOfParts>
  <Company>Toshiba</Company>
  <LinksUpToDate>false</LinksUpToDate>
  <CharactersWithSpaces>27062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ลัคกี้เท็คซ์ (ไทย) จำกัด (มหาชน)</dc:title>
  <dc:subject/>
  <dc:creator>ladawan_e76</dc:creator>
  <cp:keywords/>
  <dc:description/>
  <cp:lastModifiedBy>Somjai, Nigonyanont</cp:lastModifiedBy>
  <cp:revision>3</cp:revision>
  <cp:lastPrinted>2018-11-06T03:45:00Z</cp:lastPrinted>
  <dcterms:created xsi:type="dcterms:W3CDTF">2018-11-12T06:12:00Z</dcterms:created>
  <dcterms:modified xsi:type="dcterms:W3CDTF">2018-11-12T06:12:00Z</dcterms:modified>
</cp:coreProperties>
</file>